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0CB4" w:rsidRPr="007F4011" w:rsidRDefault="005E0CB4" w:rsidP="00B85687">
      <w:pPr>
        <w:pStyle w:val="ZA"/>
        <w:framePr w:wrap="notBeside"/>
      </w:pPr>
      <w:bookmarkStart w:id="0" w:name="page1"/>
      <w:bookmarkStart w:id="1" w:name="_GoBack"/>
      <w:bookmarkEnd w:id="1"/>
      <w:r w:rsidRPr="007F4011">
        <w:rPr>
          <w:sz w:val="64"/>
        </w:rPr>
        <w:t xml:space="preserve">3GPP TR </w:t>
      </w:r>
      <w:r w:rsidR="00FB5739" w:rsidRPr="007F4011">
        <w:rPr>
          <w:sz w:val="64"/>
        </w:rPr>
        <w:t>36</w:t>
      </w:r>
      <w:r w:rsidRPr="007F4011">
        <w:rPr>
          <w:sz w:val="64"/>
        </w:rPr>
        <w:t>.</w:t>
      </w:r>
      <w:r w:rsidR="00FB5739" w:rsidRPr="007F4011">
        <w:rPr>
          <w:sz w:val="64"/>
        </w:rPr>
        <w:t>942</w:t>
      </w:r>
      <w:r w:rsidRPr="007F4011">
        <w:rPr>
          <w:sz w:val="64"/>
        </w:rPr>
        <w:t xml:space="preserve"> </w:t>
      </w:r>
      <w:r w:rsidR="00460D20" w:rsidRPr="007F4011">
        <w:t>V</w:t>
      </w:r>
      <w:r w:rsidR="00DC1575">
        <w:t>1</w:t>
      </w:r>
      <w:r w:rsidR="001C6075">
        <w:rPr>
          <w:lang w:eastAsia="ko-KR"/>
        </w:rPr>
        <w:t>6</w:t>
      </w:r>
      <w:r w:rsidR="00DC1575">
        <w:t>.0.0</w:t>
      </w:r>
      <w:r w:rsidR="00460D20" w:rsidRPr="007F4011">
        <w:t xml:space="preserve"> </w:t>
      </w:r>
      <w:r w:rsidRPr="007F4011">
        <w:rPr>
          <w:sz w:val="32"/>
        </w:rPr>
        <w:t>(</w:t>
      </w:r>
      <w:r w:rsidR="00DC1575">
        <w:rPr>
          <w:sz w:val="32"/>
        </w:rPr>
        <w:t>20</w:t>
      </w:r>
      <w:r w:rsidR="001C6075">
        <w:rPr>
          <w:sz w:val="32"/>
        </w:rPr>
        <w:t>20</w:t>
      </w:r>
      <w:r w:rsidR="00DC1575">
        <w:rPr>
          <w:sz w:val="32"/>
        </w:rPr>
        <w:t>-0</w:t>
      </w:r>
      <w:r w:rsidR="00E45DF0">
        <w:rPr>
          <w:rFonts w:hint="eastAsia"/>
          <w:sz w:val="32"/>
          <w:lang w:eastAsia="ko-KR"/>
        </w:rPr>
        <w:t>6</w:t>
      </w:r>
      <w:r w:rsidRPr="007F4011">
        <w:rPr>
          <w:sz w:val="32"/>
        </w:rPr>
        <w:t>)</w:t>
      </w:r>
    </w:p>
    <w:p w:rsidR="005E0CB4" w:rsidRPr="007F4011" w:rsidRDefault="005E0CB4">
      <w:pPr>
        <w:pStyle w:val="ZB"/>
        <w:framePr w:wrap="notBeside"/>
      </w:pPr>
      <w:r w:rsidRPr="007F4011">
        <w:t xml:space="preserve">Technical </w:t>
      </w:r>
      <w:r w:rsidR="00FB5739" w:rsidRPr="007F4011">
        <w:t>Report</w:t>
      </w:r>
    </w:p>
    <w:p w:rsidR="005E0CB4" w:rsidRPr="007F4011" w:rsidRDefault="005E0CB4">
      <w:pPr>
        <w:pStyle w:val="ZT"/>
        <w:framePr w:wrap="notBeside"/>
      </w:pPr>
      <w:r w:rsidRPr="007F4011">
        <w:t>3rd Generation Partnership Project;</w:t>
      </w:r>
    </w:p>
    <w:p w:rsidR="005E0CB4" w:rsidRPr="007F4011" w:rsidRDefault="005E0CB4">
      <w:pPr>
        <w:pStyle w:val="ZT"/>
        <w:framePr w:wrap="notBeside"/>
      </w:pPr>
      <w:r w:rsidRPr="007F4011">
        <w:rPr>
          <w:rFonts w:cs="v5.0.0"/>
        </w:rPr>
        <w:t>Technical Specification Group Radio Access Network</w:t>
      </w:r>
      <w:r w:rsidRPr="007F4011">
        <w:t>;</w:t>
      </w:r>
    </w:p>
    <w:p w:rsidR="0068596D" w:rsidRPr="007F4011" w:rsidRDefault="0068596D">
      <w:pPr>
        <w:pStyle w:val="ZT"/>
        <w:framePr w:wrap="notBeside"/>
      </w:pPr>
      <w:r w:rsidRPr="007F4011">
        <w:t>Evolved Universal Terrestrial Radio Access (E-UTRA);</w:t>
      </w:r>
    </w:p>
    <w:p w:rsidR="005E0CB4" w:rsidRPr="007F4011" w:rsidRDefault="005E0CB4">
      <w:pPr>
        <w:pStyle w:val="ZT"/>
        <w:framePr w:wrap="notBeside"/>
      </w:pPr>
      <w:r w:rsidRPr="007F4011">
        <w:t xml:space="preserve">Radio </w:t>
      </w:r>
      <w:r w:rsidR="006545E4" w:rsidRPr="007F4011">
        <w:t>Frequency (RF) system scenarios</w:t>
      </w:r>
    </w:p>
    <w:p w:rsidR="005E0CB4" w:rsidRPr="007F4011" w:rsidRDefault="00C7457A" w:rsidP="00B85687">
      <w:pPr>
        <w:pStyle w:val="ZT"/>
        <w:framePr w:wrap="notBeside"/>
        <w:rPr>
          <w:i/>
          <w:sz w:val="28"/>
        </w:rPr>
      </w:pPr>
      <w:r w:rsidRPr="007F4011">
        <w:t>(</w:t>
      </w:r>
      <w:r w:rsidRPr="007F4011">
        <w:rPr>
          <w:rStyle w:val="ZGSM"/>
        </w:rPr>
        <w:t>Release</w:t>
      </w:r>
      <w:r w:rsidR="00DC1575">
        <w:rPr>
          <w:rStyle w:val="ZGSM"/>
        </w:rPr>
        <w:t xml:space="preserve"> 1</w:t>
      </w:r>
      <w:r w:rsidR="001C6075">
        <w:rPr>
          <w:rStyle w:val="ZGSM"/>
          <w:lang w:eastAsia="ko-KR"/>
        </w:rPr>
        <w:t>6</w:t>
      </w:r>
      <w:r w:rsidRPr="007F4011">
        <w:t>)</w:t>
      </w:r>
    </w:p>
    <w:p w:rsidR="00E45DF0" w:rsidRDefault="005352FC" w:rsidP="00E45DF0">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7" o:title="5G-logo_175px"/>
          </v:shape>
        </w:pict>
      </w:r>
      <w:r w:rsidR="00E45DF0">
        <w:tab/>
      </w:r>
      <w:r>
        <w:pict>
          <v:shape id="_x0000_i1026" type="#_x0000_t75" style="width:128.25pt;height:75pt">
            <v:imagedata r:id="rId8" o:title="3GPP-logo_web"/>
          </v:shape>
        </w:pict>
      </w:r>
    </w:p>
    <w:p w:rsidR="00E45DF0" w:rsidRDefault="00E45DF0" w:rsidP="00E45DF0">
      <w:pPr>
        <w:pStyle w:val="ZU"/>
        <w:framePr w:h="4929" w:hRule="exact" w:wrap="notBeside"/>
        <w:tabs>
          <w:tab w:val="right" w:pos="10206"/>
        </w:tabs>
        <w:jc w:val="left"/>
      </w:pPr>
    </w:p>
    <w:p w:rsidR="005E0CB4" w:rsidRPr="007F4011" w:rsidRDefault="005E0CB4">
      <w:pPr>
        <w:framePr w:h="1636" w:hRule="exact" w:wrap="notBeside" w:vAnchor="page" w:hAnchor="margin" w:y="15121"/>
        <w:jc w:val="both"/>
        <w:rPr>
          <w:sz w:val="16"/>
        </w:rPr>
      </w:pPr>
      <w:r w:rsidRPr="007F4011">
        <w:rPr>
          <w:sz w:val="16"/>
        </w:rPr>
        <w:t>The present document has been developed within the 3</w:t>
      </w:r>
      <w:r w:rsidRPr="007F4011">
        <w:rPr>
          <w:sz w:val="16"/>
          <w:vertAlign w:val="superscript"/>
        </w:rPr>
        <w:t>rd</w:t>
      </w:r>
      <w:r w:rsidRPr="007F4011">
        <w:rPr>
          <w:sz w:val="16"/>
        </w:rPr>
        <w:t xml:space="preserve"> Generation Partnership Project (3GPP</w:t>
      </w:r>
      <w:r w:rsidRPr="007F4011">
        <w:rPr>
          <w:sz w:val="16"/>
          <w:vertAlign w:val="superscript"/>
        </w:rPr>
        <w:t xml:space="preserve"> TM</w:t>
      </w:r>
      <w:r w:rsidRPr="007F4011">
        <w:rPr>
          <w:sz w:val="16"/>
        </w:rPr>
        <w:t>) and may be further elabor</w:t>
      </w:r>
      <w:r w:rsidR="009F78C9">
        <w:rPr>
          <w:sz w:val="16"/>
        </w:rPr>
        <w:t>ated for the purposes of 3GPP.</w:t>
      </w:r>
      <w:r w:rsidRPr="007F4011">
        <w:rPr>
          <w:sz w:val="16"/>
        </w:rPr>
        <w:br/>
        <w:t>The present document has not been subject to any approval process by the 3GPP</w:t>
      </w:r>
      <w:r w:rsidRPr="007F4011">
        <w:rPr>
          <w:sz w:val="16"/>
          <w:vertAlign w:val="superscript"/>
        </w:rPr>
        <w:t xml:space="preserve"> </w:t>
      </w:r>
      <w:r w:rsidRPr="007F4011">
        <w:rPr>
          <w:sz w:val="16"/>
        </w:rPr>
        <w:t>Organizational Partners and shall not be implemented.</w:t>
      </w:r>
      <w:r w:rsidRPr="007F4011">
        <w:rPr>
          <w:sz w:val="16"/>
        </w:rPr>
        <w:tab/>
        <w:t xml:space="preserve"> </w:t>
      </w:r>
      <w:r w:rsidRPr="007F4011">
        <w:rPr>
          <w:sz w:val="16"/>
        </w:rPr>
        <w:br/>
        <w:t>This Specification is provided for future development work within 3GPP</w:t>
      </w:r>
      <w:r w:rsidRPr="007F4011">
        <w:rPr>
          <w:sz w:val="16"/>
          <w:vertAlign w:val="superscript"/>
        </w:rPr>
        <w:t xml:space="preserve"> </w:t>
      </w:r>
      <w:r w:rsidRPr="007F4011">
        <w:rPr>
          <w:sz w:val="16"/>
        </w:rPr>
        <w:t>only. The Organizational Partners accept no liability for any use of this Specification.</w:t>
      </w:r>
      <w:r w:rsidRPr="007F4011">
        <w:rPr>
          <w:sz w:val="16"/>
        </w:rPr>
        <w:br/>
        <w:t>Specifications and reports for implementation of the 3GPP</w:t>
      </w:r>
      <w:r w:rsidRPr="007F4011">
        <w:rPr>
          <w:sz w:val="16"/>
          <w:vertAlign w:val="superscript"/>
        </w:rPr>
        <w:t xml:space="preserve"> TM</w:t>
      </w:r>
      <w:r w:rsidRPr="007F4011">
        <w:rPr>
          <w:sz w:val="16"/>
        </w:rPr>
        <w:t xml:space="preserve"> system should be obtained via the 3GPP Organizational Partners' Publications Offices.</w:t>
      </w:r>
    </w:p>
    <w:p w:rsidR="005E0CB4" w:rsidRPr="007F4011" w:rsidRDefault="005E0CB4">
      <w:pPr>
        <w:pStyle w:val="ZV"/>
        <w:framePr w:wrap="notBeside"/>
      </w:pPr>
    </w:p>
    <w:p w:rsidR="005E0CB4" w:rsidRPr="007F4011" w:rsidRDefault="005E0CB4"/>
    <w:bookmarkEnd w:id="0"/>
    <w:p w:rsidR="005E0CB4" w:rsidRPr="007F4011" w:rsidRDefault="005E0CB4">
      <w:pPr>
        <w:sectPr w:rsidR="005E0CB4" w:rsidRPr="007F4011">
          <w:footnotePr>
            <w:numRestart w:val="eachSect"/>
          </w:footnotePr>
          <w:pgSz w:w="11907" w:h="16840"/>
          <w:pgMar w:top="2268" w:right="851" w:bottom="10773" w:left="851" w:header="0" w:footer="0" w:gutter="0"/>
          <w:cols w:space="720"/>
        </w:sectPr>
      </w:pPr>
    </w:p>
    <w:p w:rsidR="005E0CB4" w:rsidRPr="007F4011" w:rsidRDefault="005E0CB4">
      <w:pPr>
        <w:pStyle w:val="Guidance"/>
        <w:rPr>
          <w:color w:val="auto"/>
        </w:rPr>
      </w:pPr>
      <w:bookmarkStart w:id="2" w:name="page2"/>
    </w:p>
    <w:p w:rsidR="005E0CB4" w:rsidRPr="007F4011" w:rsidRDefault="005E0CB4"/>
    <w:p w:rsidR="005E0CB4" w:rsidRPr="007F4011" w:rsidRDefault="005E0CB4">
      <w:pPr>
        <w:pStyle w:val="Guidance"/>
        <w:rPr>
          <w:color w:val="auto"/>
        </w:rPr>
      </w:pPr>
    </w:p>
    <w:p w:rsidR="005E0CB4" w:rsidRPr="007F4011" w:rsidRDefault="005E0CB4"/>
    <w:p w:rsidR="005E0CB4" w:rsidRPr="007F4011" w:rsidRDefault="005E0CB4">
      <w:pPr>
        <w:pStyle w:val="FP"/>
        <w:framePr w:wrap="notBeside" w:hAnchor="margin" w:yAlign="center"/>
        <w:spacing w:after="240"/>
        <w:ind w:left="2835" w:right="2835"/>
        <w:jc w:val="center"/>
        <w:rPr>
          <w:rFonts w:ascii="Arial" w:hAnsi="Arial"/>
          <w:b/>
          <w:i/>
        </w:rPr>
      </w:pPr>
      <w:r w:rsidRPr="007F4011">
        <w:rPr>
          <w:rFonts w:ascii="Arial" w:hAnsi="Arial"/>
          <w:b/>
          <w:i/>
        </w:rPr>
        <w:t>3GPP</w:t>
      </w:r>
    </w:p>
    <w:p w:rsidR="005E0CB4" w:rsidRPr="007F4011" w:rsidRDefault="005E0CB4">
      <w:pPr>
        <w:pStyle w:val="FP"/>
        <w:framePr w:wrap="notBeside" w:hAnchor="margin" w:yAlign="center"/>
        <w:pBdr>
          <w:bottom w:val="single" w:sz="6" w:space="1" w:color="auto"/>
        </w:pBdr>
        <w:ind w:left="2835" w:right="2835"/>
        <w:jc w:val="center"/>
      </w:pPr>
      <w:r w:rsidRPr="007F4011">
        <w:t>Postal address</w:t>
      </w:r>
    </w:p>
    <w:p w:rsidR="005E0CB4" w:rsidRPr="007F4011" w:rsidRDefault="005E0CB4">
      <w:pPr>
        <w:pStyle w:val="FP"/>
        <w:framePr w:wrap="notBeside" w:hAnchor="margin" w:yAlign="center"/>
        <w:ind w:left="2835" w:right="2835"/>
        <w:jc w:val="center"/>
        <w:rPr>
          <w:rFonts w:ascii="Arial" w:hAnsi="Arial"/>
          <w:sz w:val="18"/>
        </w:rPr>
      </w:pPr>
    </w:p>
    <w:p w:rsidR="005E0CB4" w:rsidRPr="007F4011" w:rsidRDefault="005E0CB4">
      <w:pPr>
        <w:pStyle w:val="FP"/>
        <w:framePr w:wrap="notBeside" w:hAnchor="margin" w:yAlign="center"/>
        <w:pBdr>
          <w:bottom w:val="single" w:sz="6" w:space="1" w:color="auto"/>
        </w:pBdr>
        <w:spacing w:before="240"/>
        <w:ind w:left="2835" w:right="2835"/>
        <w:jc w:val="center"/>
        <w:rPr>
          <w:lang w:val="fr-FR"/>
        </w:rPr>
      </w:pPr>
      <w:r w:rsidRPr="007F4011">
        <w:rPr>
          <w:lang w:val="fr-FR"/>
        </w:rPr>
        <w:t>3GPP support office address</w:t>
      </w:r>
    </w:p>
    <w:p w:rsidR="005E0CB4" w:rsidRPr="007F4011" w:rsidRDefault="005E0CB4">
      <w:pPr>
        <w:pStyle w:val="FP"/>
        <w:framePr w:wrap="notBeside" w:hAnchor="margin" w:yAlign="center"/>
        <w:ind w:left="2835" w:right="2835"/>
        <w:jc w:val="center"/>
        <w:rPr>
          <w:rFonts w:ascii="Arial" w:hAnsi="Arial"/>
          <w:sz w:val="18"/>
          <w:lang w:val="fr-FR"/>
        </w:rPr>
      </w:pPr>
      <w:r w:rsidRPr="007F4011">
        <w:rPr>
          <w:rFonts w:ascii="Arial" w:hAnsi="Arial"/>
          <w:sz w:val="18"/>
          <w:lang w:val="fr-FR"/>
        </w:rPr>
        <w:t>650 Route des Lucioles - Sophia Antipolis</w:t>
      </w:r>
    </w:p>
    <w:p w:rsidR="005E0CB4" w:rsidRPr="007F4011" w:rsidRDefault="005E0CB4">
      <w:pPr>
        <w:pStyle w:val="FP"/>
        <w:framePr w:wrap="notBeside" w:hAnchor="margin" w:yAlign="center"/>
        <w:ind w:left="2835" w:right="2835"/>
        <w:jc w:val="center"/>
        <w:rPr>
          <w:rFonts w:ascii="Arial" w:hAnsi="Arial"/>
          <w:sz w:val="18"/>
          <w:lang w:val="fr-FR"/>
        </w:rPr>
      </w:pPr>
      <w:r w:rsidRPr="007F4011">
        <w:rPr>
          <w:rFonts w:ascii="Arial" w:hAnsi="Arial"/>
          <w:sz w:val="18"/>
          <w:lang w:val="fr-FR"/>
        </w:rPr>
        <w:t>Valbonne - FRANCE</w:t>
      </w:r>
    </w:p>
    <w:p w:rsidR="005E0CB4" w:rsidRPr="007F4011" w:rsidRDefault="005E0CB4">
      <w:pPr>
        <w:pStyle w:val="FP"/>
        <w:framePr w:wrap="notBeside" w:hAnchor="margin" w:yAlign="center"/>
        <w:spacing w:after="20"/>
        <w:ind w:left="2835" w:right="2835"/>
        <w:jc w:val="center"/>
        <w:rPr>
          <w:rFonts w:ascii="Arial" w:hAnsi="Arial"/>
          <w:sz w:val="18"/>
        </w:rPr>
      </w:pPr>
      <w:r w:rsidRPr="007F4011">
        <w:rPr>
          <w:rFonts w:ascii="Arial" w:hAnsi="Arial"/>
          <w:sz w:val="18"/>
        </w:rPr>
        <w:t>Tel.: +33 4 92 94 42 00 Fax: +33 4 93 65 47 16</w:t>
      </w:r>
    </w:p>
    <w:p w:rsidR="005E0CB4" w:rsidRPr="007F4011" w:rsidRDefault="005E0CB4">
      <w:pPr>
        <w:pStyle w:val="FP"/>
        <w:framePr w:wrap="notBeside" w:hAnchor="margin" w:yAlign="center"/>
        <w:pBdr>
          <w:bottom w:val="single" w:sz="6" w:space="1" w:color="auto"/>
        </w:pBdr>
        <w:spacing w:before="240"/>
        <w:ind w:left="2835" w:right="2835"/>
        <w:jc w:val="center"/>
      </w:pPr>
      <w:r w:rsidRPr="007F4011">
        <w:t>Internet</w:t>
      </w:r>
    </w:p>
    <w:p w:rsidR="005E0CB4" w:rsidRPr="007F4011" w:rsidRDefault="005E0CB4">
      <w:pPr>
        <w:pStyle w:val="FP"/>
        <w:framePr w:wrap="notBeside" w:hAnchor="margin" w:yAlign="center"/>
        <w:ind w:left="2835" w:right="2835"/>
        <w:jc w:val="center"/>
        <w:rPr>
          <w:rFonts w:ascii="Arial" w:hAnsi="Arial"/>
          <w:sz w:val="18"/>
        </w:rPr>
      </w:pPr>
      <w:r w:rsidRPr="007F4011">
        <w:rPr>
          <w:rFonts w:ascii="Arial" w:hAnsi="Arial"/>
          <w:sz w:val="18"/>
        </w:rPr>
        <w:t>http://www.3gpp.org</w:t>
      </w:r>
    </w:p>
    <w:p w:rsidR="005E0CB4" w:rsidRPr="007F4011" w:rsidRDefault="005E0CB4"/>
    <w:p w:rsidR="00B85687" w:rsidRPr="004D3578" w:rsidRDefault="00B85687" w:rsidP="00B85687">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B85687" w:rsidRPr="004D3578" w:rsidRDefault="00B85687" w:rsidP="00B85687">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B85687" w:rsidRPr="004D3578" w:rsidRDefault="00B85687" w:rsidP="00B85687">
      <w:pPr>
        <w:pStyle w:val="FP"/>
        <w:framePr w:h="3057" w:hRule="exact" w:wrap="notBeside" w:vAnchor="page" w:hAnchor="margin" w:y="12605"/>
        <w:jc w:val="center"/>
        <w:rPr>
          <w:noProof/>
        </w:rPr>
      </w:pPr>
    </w:p>
    <w:p w:rsidR="00B85687" w:rsidRPr="004D3578" w:rsidRDefault="00B85687" w:rsidP="00B85687">
      <w:pPr>
        <w:pStyle w:val="FP"/>
        <w:framePr w:h="3057" w:hRule="exact" w:wrap="notBeside" w:vAnchor="page" w:hAnchor="margin" w:y="12605"/>
        <w:jc w:val="center"/>
        <w:rPr>
          <w:noProof/>
          <w:sz w:val="18"/>
        </w:rPr>
      </w:pPr>
      <w:r w:rsidRPr="004D3578">
        <w:rPr>
          <w:noProof/>
          <w:sz w:val="18"/>
        </w:rPr>
        <w:t>©</w:t>
      </w:r>
      <w:r w:rsidR="00DC1575">
        <w:rPr>
          <w:noProof/>
          <w:sz w:val="18"/>
        </w:rPr>
        <w:t xml:space="preserve"> 20</w:t>
      </w:r>
      <w:r w:rsidR="001C6075">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B85687" w:rsidRPr="004D3578" w:rsidRDefault="00B85687" w:rsidP="00B85687">
      <w:pPr>
        <w:pStyle w:val="FP"/>
        <w:framePr w:h="3057" w:hRule="exact" w:wrap="notBeside" w:vAnchor="page" w:hAnchor="margin" w:y="12605"/>
        <w:jc w:val="center"/>
        <w:rPr>
          <w:noProof/>
          <w:sz w:val="18"/>
        </w:rPr>
      </w:pPr>
      <w:r w:rsidRPr="004D3578">
        <w:rPr>
          <w:noProof/>
          <w:sz w:val="18"/>
        </w:rPr>
        <w:t>All rights reserved.</w:t>
      </w:r>
    </w:p>
    <w:p w:rsidR="00B85687" w:rsidRPr="004D3578" w:rsidRDefault="00B85687" w:rsidP="00B85687">
      <w:pPr>
        <w:pStyle w:val="FP"/>
        <w:framePr w:h="3057" w:hRule="exact" w:wrap="notBeside" w:vAnchor="page" w:hAnchor="margin" w:y="12605"/>
        <w:rPr>
          <w:noProof/>
          <w:sz w:val="18"/>
        </w:rPr>
      </w:pPr>
    </w:p>
    <w:p w:rsidR="00B85687" w:rsidRPr="004D3578" w:rsidRDefault="00B85687" w:rsidP="00B85687">
      <w:pPr>
        <w:pStyle w:val="FP"/>
        <w:framePr w:h="3057" w:hRule="exact" w:wrap="notBeside" w:vAnchor="page" w:hAnchor="margin" w:y="12605"/>
        <w:rPr>
          <w:noProof/>
          <w:sz w:val="18"/>
        </w:rPr>
      </w:pPr>
      <w:r w:rsidRPr="004D3578">
        <w:rPr>
          <w:noProof/>
          <w:sz w:val="18"/>
        </w:rPr>
        <w:t>UMTS™ is a Trade Mark of ETSI registered for the benefit of its members</w:t>
      </w:r>
    </w:p>
    <w:p w:rsidR="00B85687" w:rsidRPr="004D3578" w:rsidRDefault="00B85687" w:rsidP="00B85687">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B85687" w:rsidRPr="004D3578" w:rsidRDefault="00B85687" w:rsidP="00B85687">
      <w:pPr>
        <w:pStyle w:val="FP"/>
        <w:framePr w:h="3057" w:hRule="exact" w:wrap="notBeside" w:vAnchor="page" w:hAnchor="margin" w:y="12605"/>
        <w:rPr>
          <w:noProof/>
          <w:sz w:val="18"/>
        </w:rPr>
      </w:pPr>
      <w:r w:rsidRPr="004D3578">
        <w:rPr>
          <w:noProof/>
          <w:sz w:val="18"/>
        </w:rPr>
        <w:t>GSM® and the GSM logo are registered and owned by the GSM Association</w:t>
      </w:r>
    </w:p>
    <w:p w:rsidR="005E0CB4" w:rsidRPr="007F4011" w:rsidRDefault="005E0CB4"/>
    <w:bookmarkEnd w:id="2"/>
    <w:p w:rsidR="005E0CB4" w:rsidRPr="007F4011" w:rsidRDefault="005E0CB4" w:rsidP="00DC1575">
      <w:pPr>
        <w:pStyle w:val="TT"/>
        <w:outlineLvl w:val="0"/>
      </w:pPr>
      <w:r w:rsidRPr="007F4011">
        <w:br w:type="page"/>
      </w:r>
      <w:r w:rsidRPr="007F4011">
        <w:lastRenderedPageBreak/>
        <w:t>Contents</w:t>
      </w:r>
    </w:p>
    <w:p w:rsidR="00EB222C" w:rsidRPr="005352FC" w:rsidRDefault="00EB222C">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_Toc46233007 \h </w:instrText>
      </w:r>
      <w:r>
        <w:fldChar w:fldCharType="separate"/>
      </w:r>
      <w:r>
        <w:t>6</w:t>
      </w:r>
      <w:r>
        <w:fldChar w:fldCharType="end"/>
      </w:r>
    </w:p>
    <w:p w:rsidR="00EB222C" w:rsidRPr="005352FC" w:rsidRDefault="00EB222C">
      <w:pPr>
        <w:pStyle w:val="TOC1"/>
        <w:rPr>
          <w:rFonts w:ascii="Calibri" w:eastAsia="Times New Roman" w:hAnsi="Calibri"/>
          <w:szCs w:val="22"/>
          <w:lang w:eastAsia="en-GB"/>
        </w:rPr>
      </w:pPr>
      <w:r>
        <w:t>1</w:t>
      </w:r>
      <w:r w:rsidRPr="005352FC">
        <w:rPr>
          <w:rFonts w:ascii="Calibri" w:eastAsia="Times New Roman" w:hAnsi="Calibri"/>
          <w:szCs w:val="22"/>
          <w:lang w:eastAsia="en-GB"/>
        </w:rPr>
        <w:tab/>
      </w:r>
      <w:r>
        <w:t>Scope</w:t>
      </w:r>
      <w:r>
        <w:tab/>
      </w:r>
      <w:r>
        <w:fldChar w:fldCharType="begin" w:fldLock="1"/>
      </w:r>
      <w:r>
        <w:instrText xml:space="preserve"> PAGEREF _Toc46233008 \h </w:instrText>
      </w:r>
      <w:r>
        <w:fldChar w:fldCharType="separate"/>
      </w:r>
      <w:r>
        <w:t>7</w:t>
      </w:r>
      <w:r>
        <w:fldChar w:fldCharType="end"/>
      </w:r>
    </w:p>
    <w:p w:rsidR="00EB222C" w:rsidRPr="005352FC" w:rsidRDefault="00EB222C">
      <w:pPr>
        <w:pStyle w:val="TOC1"/>
        <w:rPr>
          <w:rFonts w:ascii="Calibri" w:eastAsia="Times New Roman" w:hAnsi="Calibri"/>
          <w:szCs w:val="22"/>
          <w:lang w:eastAsia="en-GB"/>
        </w:rPr>
      </w:pPr>
      <w:r>
        <w:t>2</w:t>
      </w:r>
      <w:r w:rsidRPr="005352FC">
        <w:rPr>
          <w:rFonts w:ascii="Calibri" w:eastAsia="Times New Roman" w:hAnsi="Calibri"/>
          <w:szCs w:val="22"/>
          <w:lang w:eastAsia="en-GB"/>
        </w:rPr>
        <w:tab/>
      </w:r>
      <w:r>
        <w:t>References</w:t>
      </w:r>
      <w:r>
        <w:tab/>
      </w:r>
      <w:r>
        <w:fldChar w:fldCharType="begin" w:fldLock="1"/>
      </w:r>
      <w:r>
        <w:instrText xml:space="preserve"> PAGEREF _Toc46233009 \h </w:instrText>
      </w:r>
      <w:r>
        <w:fldChar w:fldCharType="separate"/>
      </w:r>
      <w:r>
        <w:t>7</w:t>
      </w:r>
      <w:r>
        <w:fldChar w:fldCharType="end"/>
      </w:r>
    </w:p>
    <w:p w:rsidR="00EB222C" w:rsidRPr="005352FC" w:rsidRDefault="00EB222C">
      <w:pPr>
        <w:pStyle w:val="TOC1"/>
        <w:rPr>
          <w:rFonts w:ascii="Calibri" w:eastAsia="Times New Roman" w:hAnsi="Calibri"/>
          <w:szCs w:val="22"/>
          <w:lang w:eastAsia="en-GB"/>
        </w:rPr>
      </w:pPr>
      <w:r>
        <w:t>3</w:t>
      </w:r>
      <w:r w:rsidRPr="005352FC">
        <w:rPr>
          <w:rFonts w:ascii="Calibri" w:eastAsia="Times New Roman" w:hAnsi="Calibri"/>
          <w:szCs w:val="22"/>
          <w:lang w:eastAsia="en-GB"/>
        </w:rPr>
        <w:tab/>
      </w:r>
      <w:r>
        <w:t>Definitions, symbols and abbreviations</w:t>
      </w:r>
      <w:r>
        <w:tab/>
      </w:r>
      <w:r>
        <w:fldChar w:fldCharType="begin" w:fldLock="1"/>
      </w:r>
      <w:r>
        <w:instrText xml:space="preserve"> PAGEREF _Toc46233010 \h </w:instrText>
      </w:r>
      <w:r>
        <w:fldChar w:fldCharType="separate"/>
      </w:r>
      <w:r>
        <w:t>8</w:t>
      </w:r>
      <w:r>
        <w:fldChar w:fldCharType="end"/>
      </w:r>
    </w:p>
    <w:p w:rsidR="00EB222C" w:rsidRPr="005352FC" w:rsidRDefault="00EB222C">
      <w:pPr>
        <w:pStyle w:val="TOC2"/>
        <w:rPr>
          <w:rFonts w:ascii="Calibri" w:eastAsia="Times New Roman" w:hAnsi="Calibri"/>
          <w:sz w:val="22"/>
          <w:szCs w:val="22"/>
          <w:lang w:eastAsia="en-GB"/>
        </w:rPr>
      </w:pPr>
      <w:r>
        <w:t>3.1</w:t>
      </w:r>
      <w:r w:rsidRPr="005352FC">
        <w:rPr>
          <w:rFonts w:ascii="Calibri" w:eastAsia="Times New Roman" w:hAnsi="Calibri"/>
          <w:sz w:val="22"/>
          <w:szCs w:val="22"/>
          <w:lang w:eastAsia="en-GB"/>
        </w:rPr>
        <w:tab/>
      </w:r>
      <w:r>
        <w:t>Definitions</w:t>
      </w:r>
      <w:r>
        <w:tab/>
      </w:r>
      <w:r>
        <w:fldChar w:fldCharType="begin" w:fldLock="1"/>
      </w:r>
      <w:r>
        <w:instrText xml:space="preserve"> PAGEREF _Toc46233011 \h </w:instrText>
      </w:r>
      <w:r>
        <w:fldChar w:fldCharType="separate"/>
      </w:r>
      <w:r>
        <w:t>8</w:t>
      </w:r>
      <w:r>
        <w:fldChar w:fldCharType="end"/>
      </w:r>
    </w:p>
    <w:p w:rsidR="00EB222C" w:rsidRPr="005352FC" w:rsidRDefault="00EB222C">
      <w:pPr>
        <w:pStyle w:val="TOC2"/>
        <w:rPr>
          <w:rFonts w:ascii="Calibri" w:eastAsia="Times New Roman" w:hAnsi="Calibri"/>
          <w:sz w:val="22"/>
          <w:szCs w:val="22"/>
          <w:lang w:eastAsia="en-GB"/>
        </w:rPr>
      </w:pPr>
      <w:r>
        <w:t>3.2</w:t>
      </w:r>
      <w:r w:rsidRPr="005352FC">
        <w:rPr>
          <w:rFonts w:ascii="Calibri" w:eastAsia="Times New Roman" w:hAnsi="Calibri"/>
          <w:sz w:val="22"/>
          <w:szCs w:val="22"/>
          <w:lang w:eastAsia="en-GB"/>
        </w:rPr>
        <w:tab/>
      </w:r>
      <w:r>
        <w:t>Symbols</w:t>
      </w:r>
      <w:r>
        <w:tab/>
      </w:r>
      <w:r>
        <w:fldChar w:fldCharType="begin" w:fldLock="1"/>
      </w:r>
      <w:r>
        <w:instrText xml:space="preserve"> PAGEREF _Toc46233012 \h </w:instrText>
      </w:r>
      <w:r>
        <w:fldChar w:fldCharType="separate"/>
      </w:r>
      <w:r>
        <w:t>8</w:t>
      </w:r>
      <w:r>
        <w:fldChar w:fldCharType="end"/>
      </w:r>
    </w:p>
    <w:p w:rsidR="00EB222C" w:rsidRPr="005352FC" w:rsidRDefault="00EB222C">
      <w:pPr>
        <w:pStyle w:val="TOC2"/>
        <w:rPr>
          <w:rFonts w:ascii="Calibri" w:eastAsia="Times New Roman" w:hAnsi="Calibri"/>
          <w:sz w:val="22"/>
          <w:szCs w:val="22"/>
          <w:lang w:eastAsia="en-GB"/>
        </w:rPr>
      </w:pPr>
      <w:r>
        <w:t>3.3</w:t>
      </w:r>
      <w:r w:rsidRPr="005352FC">
        <w:rPr>
          <w:rFonts w:ascii="Calibri" w:eastAsia="Times New Roman" w:hAnsi="Calibri"/>
          <w:sz w:val="22"/>
          <w:szCs w:val="22"/>
          <w:lang w:eastAsia="en-GB"/>
        </w:rPr>
        <w:tab/>
      </w:r>
      <w:r>
        <w:t>Abbreviations</w:t>
      </w:r>
      <w:r>
        <w:tab/>
      </w:r>
      <w:r>
        <w:fldChar w:fldCharType="begin" w:fldLock="1"/>
      </w:r>
      <w:r>
        <w:instrText xml:space="preserve"> PAGEREF _Toc46233013 \h </w:instrText>
      </w:r>
      <w:r>
        <w:fldChar w:fldCharType="separate"/>
      </w:r>
      <w:r>
        <w:t>8</w:t>
      </w:r>
      <w:r>
        <w:fldChar w:fldCharType="end"/>
      </w:r>
    </w:p>
    <w:p w:rsidR="00EB222C" w:rsidRPr="005352FC" w:rsidRDefault="00EB222C">
      <w:pPr>
        <w:pStyle w:val="TOC1"/>
        <w:rPr>
          <w:rFonts w:ascii="Calibri" w:eastAsia="Times New Roman" w:hAnsi="Calibri"/>
          <w:szCs w:val="22"/>
          <w:lang w:eastAsia="en-GB"/>
        </w:rPr>
      </w:pPr>
      <w:r>
        <w:t>4</w:t>
      </w:r>
      <w:r w:rsidRPr="005352FC">
        <w:rPr>
          <w:rFonts w:ascii="Calibri" w:eastAsia="Times New Roman" w:hAnsi="Calibri"/>
          <w:szCs w:val="22"/>
          <w:lang w:eastAsia="en-GB"/>
        </w:rPr>
        <w:tab/>
      </w:r>
      <w:r>
        <w:t>General assumptions</w:t>
      </w:r>
      <w:r>
        <w:tab/>
      </w:r>
      <w:r>
        <w:fldChar w:fldCharType="begin" w:fldLock="1"/>
      </w:r>
      <w:r>
        <w:instrText xml:space="preserve"> PAGEREF _Toc46233014 \h </w:instrText>
      </w:r>
      <w:r>
        <w:fldChar w:fldCharType="separate"/>
      </w:r>
      <w:r>
        <w:t>9</w:t>
      </w:r>
      <w:r>
        <w:fldChar w:fldCharType="end"/>
      </w:r>
    </w:p>
    <w:p w:rsidR="00EB222C" w:rsidRPr="005352FC" w:rsidRDefault="00EB222C">
      <w:pPr>
        <w:pStyle w:val="TOC2"/>
        <w:rPr>
          <w:rFonts w:ascii="Calibri" w:eastAsia="Times New Roman" w:hAnsi="Calibri"/>
          <w:sz w:val="22"/>
          <w:szCs w:val="22"/>
          <w:lang w:eastAsia="en-GB"/>
        </w:rPr>
      </w:pPr>
      <w:r>
        <w:t>4.1</w:t>
      </w:r>
      <w:r w:rsidRPr="005352FC">
        <w:rPr>
          <w:rFonts w:ascii="Calibri" w:eastAsia="Times New Roman" w:hAnsi="Calibri"/>
          <w:sz w:val="22"/>
          <w:szCs w:val="22"/>
          <w:lang w:eastAsia="en-GB"/>
        </w:rPr>
        <w:tab/>
      </w:r>
      <w:r>
        <w:t>Interference scenarios</w:t>
      </w:r>
      <w:r>
        <w:tab/>
      </w:r>
      <w:r>
        <w:fldChar w:fldCharType="begin" w:fldLock="1"/>
      </w:r>
      <w:r>
        <w:instrText xml:space="preserve"> PAGEREF _Toc46233015 \h </w:instrText>
      </w:r>
      <w:r>
        <w:fldChar w:fldCharType="separate"/>
      </w:r>
      <w:r>
        <w:t>10</w:t>
      </w:r>
      <w:r>
        <w:fldChar w:fldCharType="end"/>
      </w:r>
    </w:p>
    <w:p w:rsidR="00EB222C" w:rsidRPr="005352FC" w:rsidRDefault="00EB222C">
      <w:pPr>
        <w:pStyle w:val="TOC2"/>
        <w:rPr>
          <w:rFonts w:ascii="Calibri" w:eastAsia="Times New Roman" w:hAnsi="Calibri"/>
          <w:sz w:val="22"/>
          <w:szCs w:val="22"/>
          <w:lang w:eastAsia="en-GB"/>
        </w:rPr>
      </w:pPr>
      <w:r>
        <w:t>4.2</w:t>
      </w:r>
      <w:r w:rsidRPr="005352FC">
        <w:rPr>
          <w:rFonts w:ascii="Calibri" w:eastAsia="Times New Roman" w:hAnsi="Calibri"/>
          <w:sz w:val="22"/>
          <w:szCs w:val="22"/>
          <w:lang w:eastAsia="en-GB"/>
        </w:rPr>
        <w:tab/>
      </w:r>
      <w:r>
        <w:t>Antenna Models</w:t>
      </w:r>
      <w:r>
        <w:tab/>
      </w:r>
      <w:r>
        <w:fldChar w:fldCharType="begin" w:fldLock="1"/>
      </w:r>
      <w:r>
        <w:instrText xml:space="preserve"> PAGEREF _Toc46233016 \h </w:instrText>
      </w:r>
      <w:r>
        <w:fldChar w:fldCharType="separate"/>
      </w:r>
      <w:r>
        <w:t>10</w:t>
      </w:r>
      <w:r>
        <w:fldChar w:fldCharType="end"/>
      </w:r>
    </w:p>
    <w:p w:rsidR="00EB222C" w:rsidRPr="005352FC" w:rsidRDefault="00EB222C">
      <w:pPr>
        <w:pStyle w:val="TOC3"/>
        <w:rPr>
          <w:rFonts w:ascii="Calibri" w:eastAsia="Times New Roman" w:hAnsi="Calibri"/>
          <w:sz w:val="22"/>
          <w:szCs w:val="22"/>
          <w:lang w:eastAsia="en-GB"/>
        </w:rPr>
      </w:pPr>
      <w:r>
        <w:t>4.2.1</w:t>
      </w:r>
      <w:r w:rsidRPr="005352FC">
        <w:rPr>
          <w:rFonts w:ascii="Calibri" w:eastAsia="Times New Roman" w:hAnsi="Calibri"/>
          <w:sz w:val="22"/>
          <w:szCs w:val="22"/>
          <w:lang w:eastAsia="en-GB"/>
        </w:rPr>
        <w:tab/>
      </w:r>
      <w:r>
        <w:t>BS antennas</w:t>
      </w:r>
      <w:r>
        <w:tab/>
      </w:r>
      <w:r>
        <w:fldChar w:fldCharType="begin" w:fldLock="1"/>
      </w:r>
      <w:r>
        <w:instrText xml:space="preserve"> PAGEREF _Toc46233017 \h </w:instrText>
      </w:r>
      <w:r>
        <w:fldChar w:fldCharType="separate"/>
      </w:r>
      <w:r>
        <w:t>10</w:t>
      </w:r>
      <w:r>
        <w:fldChar w:fldCharType="end"/>
      </w:r>
    </w:p>
    <w:p w:rsidR="00EB222C" w:rsidRPr="005352FC" w:rsidRDefault="00EB222C">
      <w:pPr>
        <w:pStyle w:val="TOC4"/>
        <w:rPr>
          <w:rFonts w:ascii="Calibri" w:eastAsia="Times New Roman" w:hAnsi="Calibri"/>
          <w:sz w:val="22"/>
          <w:szCs w:val="22"/>
          <w:lang w:eastAsia="en-GB"/>
        </w:rPr>
      </w:pPr>
      <w:r>
        <w:t>4.2.1.1</w:t>
      </w:r>
      <w:r w:rsidRPr="005352FC">
        <w:rPr>
          <w:rFonts w:ascii="Calibri" w:eastAsia="Times New Roman" w:hAnsi="Calibri"/>
          <w:sz w:val="22"/>
          <w:szCs w:val="22"/>
          <w:lang w:eastAsia="en-GB"/>
        </w:rPr>
        <w:tab/>
      </w:r>
      <w:r>
        <w:t>BS antenna radiation pattern</w:t>
      </w:r>
      <w:r>
        <w:tab/>
      </w:r>
      <w:r>
        <w:fldChar w:fldCharType="begin" w:fldLock="1"/>
      </w:r>
      <w:r>
        <w:instrText xml:space="preserve"> PAGEREF _Toc46233018 \h </w:instrText>
      </w:r>
      <w:r>
        <w:fldChar w:fldCharType="separate"/>
      </w:r>
      <w:r>
        <w:t>10</w:t>
      </w:r>
      <w:r>
        <w:fldChar w:fldCharType="end"/>
      </w:r>
    </w:p>
    <w:p w:rsidR="00EB222C" w:rsidRPr="005352FC" w:rsidRDefault="00EB222C">
      <w:pPr>
        <w:pStyle w:val="TOC4"/>
        <w:rPr>
          <w:rFonts w:ascii="Calibri" w:eastAsia="Times New Roman" w:hAnsi="Calibri"/>
          <w:sz w:val="22"/>
          <w:szCs w:val="22"/>
          <w:lang w:eastAsia="en-GB"/>
        </w:rPr>
      </w:pPr>
      <w:r>
        <w:t>4.2.1.2</w:t>
      </w:r>
      <w:r w:rsidRPr="005352FC">
        <w:rPr>
          <w:rFonts w:ascii="Calibri" w:eastAsia="Times New Roman" w:hAnsi="Calibri"/>
          <w:sz w:val="22"/>
          <w:szCs w:val="22"/>
          <w:lang w:eastAsia="en-GB"/>
        </w:rPr>
        <w:tab/>
      </w:r>
      <w:r>
        <w:t>BS antenna heights and antenna gains for macro cells</w:t>
      </w:r>
      <w:r>
        <w:tab/>
      </w:r>
      <w:r>
        <w:fldChar w:fldCharType="begin" w:fldLock="1"/>
      </w:r>
      <w:r>
        <w:instrText xml:space="preserve"> PAGEREF _Toc46233019 \h </w:instrText>
      </w:r>
      <w:r>
        <w:fldChar w:fldCharType="separate"/>
      </w:r>
      <w:r>
        <w:t>11</w:t>
      </w:r>
      <w:r>
        <w:fldChar w:fldCharType="end"/>
      </w:r>
    </w:p>
    <w:p w:rsidR="00EB222C" w:rsidRPr="005352FC" w:rsidRDefault="00EB222C">
      <w:pPr>
        <w:pStyle w:val="TOC3"/>
        <w:rPr>
          <w:rFonts w:ascii="Calibri" w:eastAsia="Times New Roman" w:hAnsi="Calibri"/>
          <w:sz w:val="22"/>
          <w:szCs w:val="22"/>
          <w:lang w:eastAsia="en-GB"/>
        </w:rPr>
      </w:pPr>
      <w:r>
        <w:t>4.2.2</w:t>
      </w:r>
      <w:r w:rsidRPr="005352FC">
        <w:rPr>
          <w:rFonts w:ascii="Calibri" w:eastAsia="Times New Roman" w:hAnsi="Calibri"/>
          <w:sz w:val="22"/>
          <w:szCs w:val="22"/>
          <w:lang w:eastAsia="en-GB"/>
        </w:rPr>
        <w:tab/>
      </w:r>
      <w:r>
        <w:t>UE antenna</w:t>
      </w:r>
      <w:r>
        <w:tab/>
      </w:r>
      <w:r>
        <w:fldChar w:fldCharType="begin" w:fldLock="1"/>
      </w:r>
      <w:r>
        <w:instrText xml:space="preserve"> PAGEREF _Toc46233020 \h </w:instrText>
      </w:r>
      <w:r>
        <w:fldChar w:fldCharType="separate"/>
      </w:r>
      <w:r>
        <w:t>11</w:t>
      </w:r>
      <w:r>
        <w:fldChar w:fldCharType="end"/>
      </w:r>
    </w:p>
    <w:p w:rsidR="00EB222C" w:rsidRPr="005352FC" w:rsidRDefault="00EB222C">
      <w:pPr>
        <w:pStyle w:val="TOC3"/>
        <w:rPr>
          <w:rFonts w:ascii="Calibri" w:eastAsia="Times New Roman" w:hAnsi="Calibri"/>
          <w:sz w:val="22"/>
          <w:szCs w:val="22"/>
          <w:lang w:eastAsia="en-GB"/>
        </w:rPr>
      </w:pPr>
      <w:r>
        <w:t>4.2.3</w:t>
      </w:r>
      <w:r w:rsidRPr="005352FC">
        <w:rPr>
          <w:rFonts w:ascii="Calibri" w:eastAsia="Times New Roman" w:hAnsi="Calibri"/>
          <w:sz w:val="22"/>
          <w:szCs w:val="22"/>
          <w:lang w:eastAsia="en-GB"/>
        </w:rPr>
        <w:tab/>
      </w:r>
      <w:r>
        <w:t>MIMO antenna Characteristics</w:t>
      </w:r>
      <w:r>
        <w:tab/>
      </w:r>
      <w:r>
        <w:fldChar w:fldCharType="begin" w:fldLock="1"/>
      </w:r>
      <w:r>
        <w:instrText xml:space="preserve"> PAGEREF _Toc46233021 \h </w:instrText>
      </w:r>
      <w:r>
        <w:fldChar w:fldCharType="separate"/>
      </w:r>
      <w:r>
        <w:t>11</w:t>
      </w:r>
      <w:r>
        <w:fldChar w:fldCharType="end"/>
      </w:r>
    </w:p>
    <w:p w:rsidR="00EB222C" w:rsidRPr="005352FC" w:rsidRDefault="00EB222C">
      <w:pPr>
        <w:pStyle w:val="TOC2"/>
        <w:rPr>
          <w:rFonts w:ascii="Calibri" w:eastAsia="Times New Roman" w:hAnsi="Calibri"/>
          <w:sz w:val="22"/>
          <w:szCs w:val="22"/>
          <w:lang w:eastAsia="en-GB"/>
        </w:rPr>
      </w:pPr>
      <w:r>
        <w:t>4.3</w:t>
      </w:r>
      <w:r w:rsidRPr="005352FC">
        <w:rPr>
          <w:rFonts w:ascii="Calibri" w:eastAsia="Times New Roman" w:hAnsi="Calibri"/>
          <w:sz w:val="22"/>
          <w:szCs w:val="22"/>
          <w:lang w:eastAsia="en-GB"/>
        </w:rPr>
        <w:tab/>
      </w:r>
      <w:r>
        <w:t>Cell definitions</w:t>
      </w:r>
      <w:r>
        <w:tab/>
      </w:r>
      <w:r>
        <w:fldChar w:fldCharType="begin" w:fldLock="1"/>
      </w:r>
      <w:r>
        <w:instrText xml:space="preserve"> PAGEREF _Toc46233022 \h </w:instrText>
      </w:r>
      <w:r>
        <w:fldChar w:fldCharType="separate"/>
      </w:r>
      <w:r>
        <w:t>11</w:t>
      </w:r>
      <w:r>
        <w:fldChar w:fldCharType="end"/>
      </w:r>
    </w:p>
    <w:p w:rsidR="00EB222C" w:rsidRPr="005352FC" w:rsidRDefault="00EB222C">
      <w:pPr>
        <w:pStyle w:val="TOC2"/>
        <w:rPr>
          <w:rFonts w:ascii="Calibri" w:eastAsia="Times New Roman" w:hAnsi="Calibri"/>
          <w:sz w:val="22"/>
          <w:szCs w:val="22"/>
          <w:lang w:eastAsia="en-GB"/>
        </w:rPr>
      </w:pPr>
      <w:r>
        <w:t>4.4</w:t>
      </w:r>
      <w:r w:rsidRPr="005352FC">
        <w:rPr>
          <w:rFonts w:ascii="Calibri" w:eastAsia="Times New Roman" w:hAnsi="Calibri"/>
          <w:sz w:val="22"/>
          <w:szCs w:val="22"/>
          <w:lang w:eastAsia="en-GB"/>
        </w:rPr>
        <w:tab/>
      </w:r>
      <w:r>
        <w:t>Cell layouts</w:t>
      </w:r>
      <w:r>
        <w:tab/>
      </w:r>
      <w:r>
        <w:fldChar w:fldCharType="begin" w:fldLock="1"/>
      </w:r>
      <w:r>
        <w:instrText xml:space="preserve"> PAGEREF _Toc46233023 \h </w:instrText>
      </w:r>
      <w:r>
        <w:fldChar w:fldCharType="separate"/>
      </w:r>
      <w:r>
        <w:t>12</w:t>
      </w:r>
      <w:r>
        <w:fldChar w:fldCharType="end"/>
      </w:r>
    </w:p>
    <w:p w:rsidR="00EB222C" w:rsidRPr="005352FC" w:rsidRDefault="00EB222C">
      <w:pPr>
        <w:pStyle w:val="TOC3"/>
        <w:rPr>
          <w:rFonts w:ascii="Calibri" w:eastAsia="Times New Roman" w:hAnsi="Calibri"/>
          <w:sz w:val="22"/>
          <w:szCs w:val="22"/>
          <w:lang w:eastAsia="en-GB"/>
        </w:rPr>
      </w:pPr>
      <w:r>
        <w:t>4.4.1</w:t>
      </w:r>
      <w:r w:rsidRPr="005352FC">
        <w:rPr>
          <w:rFonts w:ascii="Calibri" w:eastAsia="Times New Roman" w:hAnsi="Calibri"/>
          <w:sz w:val="22"/>
          <w:szCs w:val="22"/>
          <w:lang w:eastAsia="en-GB"/>
        </w:rPr>
        <w:tab/>
      </w:r>
      <w:r>
        <w:t>Single operator cell layouts</w:t>
      </w:r>
      <w:r>
        <w:tab/>
      </w:r>
      <w:r>
        <w:fldChar w:fldCharType="begin" w:fldLock="1"/>
      </w:r>
      <w:r>
        <w:instrText xml:space="preserve"> PAGEREF _Toc46233024 \h </w:instrText>
      </w:r>
      <w:r>
        <w:fldChar w:fldCharType="separate"/>
      </w:r>
      <w:r>
        <w:t>12</w:t>
      </w:r>
      <w:r>
        <w:fldChar w:fldCharType="end"/>
      </w:r>
    </w:p>
    <w:p w:rsidR="00EB222C" w:rsidRPr="005352FC" w:rsidRDefault="00EB222C">
      <w:pPr>
        <w:pStyle w:val="TOC4"/>
        <w:rPr>
          <w:rFonts w:ascii="Calibri" w:eastAsia="Times New Roman" w:hAnsi="Calibri"/>
          <w:sz w:val="22"/>
          <w:szCs w:val="22"/>
          <w:lang w:eastAsia="en-GB"/>
        </w:rPr>
      </w:pPr>
      <w:r>
        <w:t>4.4.1.1</w:t>
      </w:r>
      <w:r w:rsidRPr="005352FC">
        <w:rPr>
          <w:rFonts w:ascii="Calibri" w:eastAsia="Times New Roman" w:hAnsi="Calibri"/>
          <w:sz w:val="22"/>
          <w:szCs w:val="22"/>
          <w:lang w:eastAsia="en-GB"/>
        </w:rPr>
        <w:tab/>
      </w:r>
      <w:r>
        <w:t>Macro cellular deployment</w:t>
      </w:r>
      <w:r>
        <w:tab/>
      </w:r>
      <w:r>
        <w:fldChar w:fldCharType="begin" w:fldLock="1"/>
      </w:r>
      <w:r>
        <w:instrText xml:space="preserve"> PAGEREF _Toc46233025 \h </w:instrText>
      </w:r>
      <w:r>
        <w:fldChar w:fldCharType="separate"/>
      </w:r>
      <w:r>
        <w:t>12</w:t>
      </w:r>
      <w:r>
        <w:fldChar w:fldCharType="end"/>
      </w:r>
    </w:p>
    <w:p w:rsidR="00EB222C" w:rsidRPr="005352FC" w:rsidRDefault="00EB222C">
      <w:pPr>
        <w:pStyle w:val="TOC3"/>
        <w:rPr>
          <w:rFonts w:ascii="Calibri" w:eastAsia="Times New Roman" w:hAnsi="Calibri"/>
          <w:sz w:val="22"/>
          <w:szCs w:val="22"/>
          <w:lang w:eastAsia="en-GB"/>
        </w:rPr>
      </w:pPr>
      <w:r>
        <w:t>4.4.2</w:t>
      </w:r>
      <w:r w:rsidRPr="005352FC">
        <w:rPr>
          <w:rFonts w:ascii="Calibri" w:eastAsia="Times New Roman" w:hAnsi="Calibri"/>
          <w:sz w:val="22"/>
          <w:szCs w:val="22"/>
          <w:lang w:eastAsia="en-GB"/>
        </w:rPr>
        <w:tab/>
      </w:r>
      <w:r>
        <w:t>Multi operator / Multi layer cell layouts</w:t>
      </w:r>
      <w:r>
        <w:tab/>
      </w:r>
      <w:r>
        <w:fldChar w:fldCharType="begin" w:fldLock="1"/>
      </w:r>
      <w:r>
        <w:instrText xml:space="preserve"> PAGEREF _Toc46233026 \h </w:instrText>
      </w:r>
      <w:r>
        <w:fldChar w:fldCharType="separate"/>
      </w:r>
      <w:r>
        <w:t>12</w:t>
      </w:r>
      <w:r>
        <w:fldChar w:fldCharType="end"/>
      </w:r>
    </w:p>
    <w:p w:rsidR="00EB222C" w:rsidRPr="005352FC" w:rsidRDefault="00EB222C">
      <w:pPr>
        <w:pStyle w:val="TOC4"/>
        <w:rPr>
          <w:rFonts w:ascii="Calibri" w:eastAsia="Times New Roman" w:hAnsi="Calibri"/>
          <w:sz w:val="22"/>
          <w:szCs w:val="22"/>
          <w:lang w:eastAsia="en-GB"/>
        </w:rPr>
      </w:pPr>
      <w:r>
        <w:t>4.4.2.1</w:t>
      </w:r>
      <w:r w:rsidRPr="005352FC">
        <w:rPr>
          <w:rFonts w:ascii="Calibri" w:eastAsia="Times New Roman" w:hAnsi="Calibri"/>
          <w:sz w:val="22"/>
          <w:szCs w:val="22"/>
          <w:lang w:eastAsia="en-GB"/>
        </w:rPr>
        <w:tab/>
      </w:r>
      <w:r>
        <w:t>Uncoordinated macro cellular deployment</w:t>
      </w:r>
      <w:r>
        <w:tab/>
      </w:r>
      <w:r>
        <w:fldChar w:fldCharType="begin" w:fldLock="1"/>
      </w:r>
      <w:r>
        <w:instrText xml:space="preserve"> PAGEREF _Toc46233027 \h </w:instrText>
      </w:r>
      <w:r>
        <w:fldChar w:fldCharType="separate"/>
      </w:r>
      <w:r>
        <w:t>12</w:t>
      </w:r>
      <w:r>
        <w:fldChar w:fldCharType="end"/>
      </w:r>
    </w:p>
    <w:p w:rsidR="00EB222C" w:rsidRPr="005352FC" w:rsidRDefault="00EB222C">
      <w:pPr>
        <w:pStyle w:val="TOC4"/>
        <w:rPr>
          <w:rFonts w:ascii="Calibri" w:eastAsia="Times New Roman" w:hAnsi="Calibri"/>
          <w:sz w:val="22"/>
          <w:szCs w:val="22"/>
          <w:lang w:eastAsia="en-GB"/>
        </w:rPr>
      </w:pPr>
      <w:r>
        <w:t>4.4.2.2</w:t>
      </w:r>
      <w:r w:rsidRPr="005352FC">
        <w:rPr>
          <w:rFonts w:ascii="Calibri" w:eastAsia="Times New Roman" w:hAnsi="Calibri"/>
          <w:sz w:val="22"/>
          <w:szCs w:val="22"/>
          <w:lang w:eastAsia="en-GB"/>
        </w:rPr>
        <w:tab/>
      </w:r>
      <w:r>
        <w:t>Coordinated macro cellular deployment</w:t>
      </w:r>
      <w:r>
        <w:tab/>
      </w:r>
      <w:r>
        <w:fldChar w:fldCharType="begin" w:fldLock="1"/>
      </w:r>
      <w:r>
        <w:instrText xml:space="preserve"> PAGEREF _Toc46233028 \h </w:instrText>
      </w:r>
      <w:r>
        <w:fldChar w:fldCharType="separate"/>
      </w:r>
      <w:r>
        <w:t>13</w:t>
      </w:r>
      <w:r>
        <w:fldChar w:fldCharType="end"/>
      </w:r>
    </w:p>
    <w:p w:rsidR="00EB222C" w:rsidRPr="005352FC" w:rsidRDefault="00EB222C">
      <w:pPr>
        <w:pStyle w:val="TOC2"/>
        <w:rPr>
          <w:rFonts w:ascii="Calibri" w:eastAsia="Times New Roman" w:hAnsi="Calibri"/>
          <w:sz w:val="22"/>
          <w:szCs w:val="22"/>
          <w:lang w:eastAsia="en-GB"/>
        </w:rPr>
      </w:pPr>
      <w:r>
        <w:t>4.5</w:t>
      </w:r>
      <w:r w:rsidRPr="005352FC">
        <w:rPr>
          <w:rFonts w:ascii="Calibri" w:eastAsia="Times New Roman" w:hAnsi="Calibri"/>
          <w:sz w:val="22"/>
          <w:szCs w:val="22"/>
          <w:lang w:eastAsia="en-GB"/>
        </w:rPr>
        <w:tab/>
      </w:r>
      <w:r>
        <w:t>Propagation conditions and channel models</w:t>
      </w:r>
      <w:r>
        <w:tab/>
      </w:r>
      <w:r>
        <w:fldChar w:fldCharType="begin" w:fldLock="1"/>
      </w:r>
      <w:r>
        <w:instrText xml:space="preserve"> PAGEREF _Toc46233029 \h </w:instrText>
      </w:r>
      <w:r>
        <w:fldChar w:fldCharType="separate"/>
      </w:r>
      <w:r>
        <w:t>14</w:t>
      </w:r>
      <w:r>
        <w:fldChar w:fldCharType="end"/>
      </w:r>
    </w:p>
    <w:p w:rsidR="00EB222C" w:rsidRPr="005352FC" w:rsidRDefault="00EB222C">
      <w:pPr>
        <w:pStyle w:val="TOC3"/>
        <w:rPr>
          <w:rFonts w:ascii="Calibri" w:eastAsia="Times New Roman" w:hAnsi="Calibri"/>
          <w:sz w:val="22"/>
          <w:szCs w:val="22"/>
          <w:lang w:eastAsia="en-GB"/>
        </w:rPr>
      </w:pPr>
      <w:r>
        <w:t>4.5.1</w:t>
      </w:r>
      <w:r w:rsidRPr="005352FC">
        <w:rPr>
          <w:rFonts w:ascii="Calibri" w:eastAsia="Times New Roman" w:hAnsi="Calibri"/>
          <w:sz w:val="22"/>
          <w:szCs w:val="22"/>
          <w:lang w:eastAsia="en-GB"/>
        </w:rPr>
        <w:tab/>
      </w:r>
      <w:r>
        <w:t>Received signal</w:t>
      </w:r>
      <w:r>
        <w:tab/>
      </w:r>
      <w:r>
        <w:fldChar w:fldCharType="begin" w:fldLock="1"/>
      </w:r>
      <w:r>
        <w:instrText xml:space="preserve"> PAGEREF _Toc46233030 \h </w:instrText>
      </w:r>
      <w:r>
        <w:fldChar w:fldCharType="separate"/>
      </w:r>
      <w:r>
        <w:t>14</w:t>
      </w:r>
      <w:r>
        <w:fldChar w:fldCharType="end"/>
      </w:r>
    </w:p>
    <w:p w:rsidR="00EB222C" w:rsidRPr="005352FC" w:rsidRDefault="00EB222C">
      <w:pPr>
        <w:pStyle w:val="TOC3"/>
        <w:rPr>
          <w:rFonts w:ascii="Calibri" w:eastAsia="Times New Roman" w:hAnsi="Calibri"/>
          <w:sz w:val="22"/>
          <w:szCs w:val="22"/>
          <w:lang w:eastAsia="en-GB"/>
        </w:rPr>
      </w:pPr>
      <w:r>
        <w:t>4.5.2</w:t>
      </w:r>
      <w:r w:rsidRPr="005352FC">
        <w:rPr>
          <w:rFonts w:ascii="Calibri" w:eastAsia="Times New Roman" w:hAnsi="Calibri"/>
          <w:sz w:val="22"/>
          <w:szCs w:val="22"/>
          <w:lang w:eastAsia="en-GB"/>
        </w:rPr>
        <w:tab/>
      </w:r>
      <w:r>
        <w:t>Macro cell propagation model – Urban Area</w:t>
      </w:r>
      <w:r>
        <w:tab/>
      </w:r>
      <w:r>
        <w:fldChar w:fldCharType="begin" w:fldLock="1"/>
      </w:r>
      <w:r>
        <w:instrText xml:space="preserve"> PAGEREF _Toc46233031 \h </w:instrText>
      </w:r>
      <w:r>
        <w:fldChar w:fldCharType="separate"/>
      </w:r>
      <w:r>
        <w:t>14</w:t>
      </w:r>
      <w:r>
        <w:fldChar w:fldCharType="end"/>
      </w:r>
    </w:p>
    <w:p w:rsidR="00EB222C" w:rsidRPr="005352FC" w:rsidRDefault="00EB222C">
      <w:pPr>
        <w:pStyle w:val="TOC3"/>
        <w:rPr>
          <w:rFonts w:ascii="Calibri" w:eastAsia="Times New Roman" w:hAnsi="Calibri"/>
          <w:sz w:val="22"/>
          <w:szCs w:val="22"/>
          <w:lang w:eastAsia="en-GB"/>
        </w:rPr>
      </w:pPr>
      <w:r>
        <w:t>4.5.3</w:t>
      </w:r>
      <w:r w:rsidRPr="005352FC">
        <w:rPr>
          <w:rFonts w:ascii="Calibri" w:eastAsia="Times New Roman" w:hAnsi="Calibri"/>
          <w:sz w:val="22"/>
          <w:szCs w:val="22"/>
          <w:lang w:eastAsia="en-GB"/>
        </w:rPr>
        <w:tab/>
      </w:r>
      <w:r>
        <w:t>Macro cell propagation model – Rural Area</w:t>
      </w:r>
      <w:r>
        <w:tab/>
      </w:r>
      <w:r>
        <w:fldChar w:fldCharType="begin" w:fldLock="1"/>
      </w:r>
      <w:r>
        <w:instrText xml:space="preserve"> PAGEREF _Toc46233032 \h </w:instrText>
      </w:r>
      <w:r>
        <w:fldChar w:fldCharType="separate"/>
      </w:r>
      <w:r>
        <w:t>15</w:t>
      </w:r>
      <w:r>
        <w:fldChar w:fldCharType="end"/>
      </w:r>
    </w:p>
    <w:p w:rsidR="00EB222C" w:rsidRPr="005352FC" w:rsidRDefault="00EB222C">
      <w:pPr>
        <w:pStyle w:val="TOC2"/>
        <w:rPr>
          <w:rFonts w:ascii="Calibri" w:eastAsia="Times New Roman" w:hAnsi="Calibri"/>
          <w:sz w:val="22"/>
          <w:szCs w:val="22"/>
          <w:lang w:eastAsia="en-GB"/>
        </w:rPr>
      </w:pPr>
      <w:r>
        <w:t>4.6</w:t>
      </w:r>
      <w:r w:rsidRPr="005352FC">
        <w:rPr>
          <w:rFonts w:ascii="Calibri" w:eastAsia="Times New Roman" w:hAnsi="Calibri"/>
          <w:sz w:val="22"/>
          <w:szCs w:val="22"/>
          <w:lang w:eastAsia="en-GB"/>
        </w:rPr>
        <w:tab/>
      </w:r>
      <w:r>
        <w:t>Base-station model</w:t>
      </w:r>
      <w:r>
        <w:tab/>
      </w:r>
      <w:r>
        <w:fldChar w:fldCharType="begin" w:fldLock="1"/>
      </w:r>
      <w:r>
        <w:instrText xml:space="preserve"> PAGEREF _Toc46233033 \h </w:instrText>
      </w:r>
      <w:r>
        <w:fldChar w:fldCharType="separate"/>
      </w:r>
      <w:r>
        <w:t>15</w:t>
      </w:r>
      <w:r>
        <w:fldChar w:fldCharType="end"/>
      </w:r>
    </w:p>
    <w:p w:rsidR="00EB222C" w:rsidRPr="005352FC" w:rsidRDefault="00EB222C">
      <w:pPr>
        <w:pStyle w:val="TOC2"/>
        <w:rPr>
          <w:rFonts w:ascii="Calibri" w:eastAsia="Times New Roman" w:hAnsi="Calibri"/>
          <w:sz w:val="22"/>
          <w:szCs w:val="22"/>
          <w:lang w:eastAsia="en-GB"/>
        </w:rPr>
      </w:pPr>
      <w:r>
        <w:t>4.7</w:t>
      </w:r>
      <w:r w:rsidRPr="005352FC">
        <w:rPr>
          <w:rFonts w:ascii="Calibri" w:eastAsia="Times New Roman" w:hAnsi="Calibri"/>
          <w:sz w:val="22"/>
          <w:szCs w:val="22"/>
          <w:lang w:eastAsia="en-GB"/>
        </w:rPr>
        <w:tab/>
      </w:r>
      <w:r>
        <w:t>UE model</w:t>
      </w:r>
      <w:r>
        <w:tab/>
      </w:r>
      <w:r>
        <w:fldChar w:fldCharType="begin" w:fldLock="1"/>
      </w:r>
      <w:r>
        <w:instrText xml:space="preserve"> PAGEREF _Toc46233034 \h </w:instrText>
      </w:r>
      <w:r>
        <w:fldChar w:fldCharType="separate"/>
      </w:r>
      <w:r>
        <w:t>17</w:t>
      </w:r>
      <w:r>
        <w:fldChar w:fldCharType="end"/>
      </w:r>
    </w:p>
    <w:p w:rsidR="00EB222C" w:rsidRPr="005352FC" w:rsidRDefault="00EB222C">
      <w:pPr>
        <w:pStyle w:val="TOC2"/>
        <w:rPr>
          <w:rFonts w:ascii="Calibri" w:eastAsia="Times New Roman" w:hAnsi="Calibri"/>
          <w:sz w:val="22"/>
          <w:szCs w:val="22"/>
          <w:lang w:eastAsia="en-GB"/>
        </w:rPr>
      </w:pPr>
      <w:r>
        <w:t>4.8</w:t>
      </w:r>
      <w:r w:rsidRPr="005352FC">
        <w:rPr>
          <w:rFonts w:ascii="Calibri" w:eastAsia="Times New Roman" w:hAnsi="Calibri"/>
          <w:sz w:val="22"/>
          <w:szCs w:val="22"/>
          <w:lang w:eastAsia="en-GB"/>
        </w:rPr>
        <w:tab/>
      </w:r>
      <w:r>
        <w:t>RRM models</w:t>
      </w:r>
      <w:r>
        <w:tab/>
      </w:r>
      <w:r>
        <w:fldChar w:fldCharType="begin" w:fldLock="1"/>
      </w:r>
      <w:r>
        <w:instrText xml:space="preserve"> PAGEREF _Toc46233035 \h </w:instrText>
      </w:r>
      <w:r>
        <w:fldChar w:fldCharType="separate"/>
      </w:r>
      <w:r>
        <w:t>18</w:t>
      </w:r>
      <w:r>
        <w:fldChar w:fldCharType="end"/>
      </w:r>
    </w:p>
    <w:p w:rsidR="00EB222C" w:rsidRPr="005352FC" w:rsidRDefault="00EB222C">
      <w:pPr>
        <w:pStyle w:val="TOC3"/>
        <w:rPr>
          <w:rFonts w:ascii="Calibri" w:eastAsia="Times New Roman" w:hAnsi="Calibri"/>
          <w:sz w:val="22"/>
          <w:szCs w:val="22"/>
          <w:lang w:eastAsia="en-GB"/>
        </w:rPr>
      </w:pPr>
      <w:r>
        <w:t>4.8.1</w:t>
      </w:r>
      <w:r w:rsidRPr="005352FC">
        <w:rPr>
          <w:rFonts w:ascii="Calibri" w:eastAsia="Times New Roman" w:hAnsi="Calibri"/>
          <w:sz w:val="22"/>
          <w:szCs w:val="22"/>
          <w:lang w:eastAsia="en-GB"/>
        </w:rPr>
        <w:tab/>
      </w:r>
      <w:r>
        <w:t>Measurement models</w:t>
      </w:r>
      <w:r>
        <w:tab/>
      </w:r>
      <w:r>
        <w:fldChar w:fldCharType="begin" w:fldLock="1"/>
      </w:r>
      <w:r>
        <w:instrText xml:space="preserve"> PAGEREF _Toc46233036 \h </w:instrText>
      </w:r>
      <w:r>
        <w:fldChar w:fldCharType="separate"/>
      </w:r>
      <w:r>
        <w:t>18</w:t>
      </w:r>
      <w:r>
        <w:fldChar w:fldCharType="end"/>
      </w:r>
    </w:p>
    <w:p w:rsidR="00EB222C" w:rsidRPr="005352FC" w:rsidRDefault="00EB222C">
      <w:pPr>
        <w:pStyle w:val="TOC3"/>
        <w:rPr>
          <w:rFonts w:ascii="Calibri" w:eastAsia="Times New Roman" w:hAnsi="Calibri"/>
          <w:sz w:val="22"/>
          <w:szCs w:val="22"/>
          <w:lang w:eastAsia="en-GB"/>
        </w:rPr>
      </w:pPr>
      <w:r>
        <w:t>4.8.2</w:t>
      </w:r>
      <w:r w:rsidRPr="005352FC">
        <w:rPr>
          <w:rFonts w:ascii="Calibri" w:eastAsia="Times New Roman" w:hAnsi="Calibri"/>
          <w:sz w:val="22"/>
          <w:szCs w:val="22"/>
          <w:lang w:eastAsia="en-GB"/>
        </w:rPr>
        <w:tab/>
      </w:r>
      <w:r>
        <w:t>Modelling of the functions</w:t>
      </w:r>
      <w:r>
        <w:tab/>
      </w:r>
      <w:r>
        <w:fldChar w:fldCharType="begin" w:fldLock="1"/>
      </w:r>
      <w:r>
        <w:instrText xml:space="preserve"> PAGEREF _Toc46233037 \h </w:instrText>
      </w:r>
      <w:r>
        <w:fldChar w:fldCharType="separate"/>
      </w:r>
      <w:r>
        <w:t>18</w:t>
      </w:r>
      <w:r>
        <w:fldChar w:fldCharType="end"/>
      </w:r>
    </w:p>
    <w:p w:rsidR="00EB222C" w:rsidRPr="005352FC" w:rsidRDefault="00EB222C">
      <w:pPr>
        <w:pStyle w:val="TOC2"/>
        <w:rPr>
          <w:rFonts w:ascii="Calibri" w:eastAsia="Times New Roman" w:hAnsi="Calibri"/>
          <w:sz w:val="22"/>
          <w:szCs w:val="22"/>
          <w:lang w:eastAsia="en-GB"/>
        </w:rPr>
      </w:pPr>
      <w:r>
        <w:t>4.9</w:t>
      </w:r>
      <w:r w:rsidRPr="005352FC">
        <w:rPr>
          <w:rFonts w:ascii="Calibri" w:eastAsia="Times New Roman" w:hAnsi="Calibri"/>
          <w:sz w:val="22"/>
          <w:szCs w:val="22"/>
          <w:lang w:eastAsia="en-GB"/>
        </w:rPr>
        <w:tab/>
      </w:r>
      <w:r>
        <w:t>Link level simulation assumptions</w:t>
      </w:r>
      <w:r>
        <w:tab/>
      </w:r>
      <w:r>
        <w:fldChar w:fldCharType="begin" w:fldLock="1"/>
      </w:r>
      <w:r>
        <w:instrText xml:space="preserve"> PAGEREF _Toc46233038 \h </w:instrText>
      </w:r>
      <w:r>
        <w:fldChar w:fldCharType="separate"/>
      </w:r>
      <w:r>
        <w:t>18</w:t>
      </w:r>
      <w:r>
        <w:fldChar w:fldCharType="end"/>
      </w:r>
    </w:p>
    <w:p w:rsidR="00EB222C" w:rsidRPr="005352FC" w:rsidRDefault="00EB222C">
      <w:pPr>
        <w:pStyle w:val="TOC2"/>
        <w:rPr>
          <w:rFonts w:ascii="Calibri" w:eastAsia="Times New Roman" w:hAnsi="Calibri"/>
          <w:sz w:val="22"/>
          <w:szCs w:val="22"/>
          <w:lang w:eastAsia="en-GB"/>
        </w:rPr>
      </w:pPr>
      <w:r>
        <w:t>4.10</w:t>
      </w:r>
      <w:r w:rsidRPr="005352FC">
        <w:rPr>
          <w:rFonts w:ascii="Calibri" w:eastAsia="Times New Roman" w:hAnsi="Calibri"/>
          <w:sz w:val="22"/>
          <w:szCs w:val="22"/>
          <w:lang w:eastAsia="en-GB"/>
        </w:rPr>
        <w:tab/>
      </w:r>
      <w:r>
        <w:t>System simulation assumptions</w:t>
      </w:r>
      <w:r>
        <w:tab/>
      </w:r>
      <w:r>
        <w:fldChar w:fldCharType="begin" w:fldLock="1"/>
      </w:r>
      <w:r>
        <w:instrText xml:space="preserve"> PAGEREF _Toc46233039 \h </w:instrText>
      </w:r>
      <w:r>
        <w:fldChar w:fldCharType="separate"/>
      </w:r>
      <w:r>
        <w:t>18</w:t>
      </w:r>
      <w:r>
        <w:fldChar w:fldCharType="end"/>
      </w:r>
    </w:p>
    <w:p w:rsidR="00EB222C" w:rsidRPr="005352FC" w:rsidRDefault="00EB222C">
      <w:pPr>
        <w:pStyle w:val="TOC3"/>
        <w:rPr>
          <w:rFonts w:ascii="Calibri" w:eastAsia="Times New Roman" w:hAnsi="Calibri"/>
          <w:sz w:val="22"/>
          <w:szCs w:val="22"/>
          <w:lang w:eastAsia="en-GB"/>
        </w:rPr>
      </w:pPr>
      <w:r>
        <w:t>4.10.1</w:t>
      </w:r>
      <w:r w:rsidRPr="005352FC">
        <w:rPr>
          <w:rFonts w:ascii="Calibri" w:eastAsia="Times New Roman" w:hAnsi="Calibri"/>
          <w:sz w:val="22"/>
          <w:szCs w:val="22"/>
          <w:lang w:eastAsia="en-GB"/>
        </w:rPr>
        <w:tab/>
      </w:r>
      <w:r>
        <w:t>System loading</w:t>
      </w:r>
      <w:r>
        <w:tab/>
      </w:r>
      <w:r>
        <w:fldChar w:fldCharType="begin" w:fldLock="1"/>
      </w:r>
      <w:r>
        <w:instrText xml:space="preserve"> PAGEREF _Toc46233040 \h </w:instrText>
      </w:r>
      <w:r>
        <w:fldChar w:fldCharType="separate"/>
      </w:r>
      <w:r>
        <w:t>18</w:t>
      </w:r>
      <w:r>
        <w:fldChar w:fldCharType="end"/>
      </w:r>
    </w:p>
    <w:p w:rsidR="00EB222C" w:rsidRPr="005352FC" w:rsidRDefault="00EB222C">
      <w:pPr>
        <w:pStyle w:val="TOC1"/>
        <w:rPr>
          <w:rFonts w:ascii="Calibri" w:eastAsia="Times New Roman" w:hAnsi="Calibri"/>
          <w:szCs w:val="22"/>
          <w:lang w:eastAsia="en-GB"/>
        </w:rPr>
      </w:pPr>
      <w:r>
        <w:t>5</w:t>
      </w:r>
      <w:r w:rsidRPr="005352FC">
        <w:rPr>
          <w:rFonts w:ascii="Calibri" w:eastAsia="Times New Roman" w:hAnsi="Calibri"/>
          <w:szCs w:val="22"/>
          <w:lang w:eastAsia="en-GB"/>
        </w:rPr>
        <w:tab/>
      </w:r>
      <w:r>
        <w:t>Methodology description</w:t>
      </w:r>
      <w:r>
        <w:tab/>
      </w:r>
      <w:r>
        <w:fldChar w:fldCharType="begin" w:fldLock="1"/>
      </w:r>
      <w:r>
        <w:instrText xml:space="preserve"> PAGEREF _Toc46233041 \h </w:instrText>
      </w:r>
      <w:r>
        <w:fldChar w:fldCharType="separate"/>
      </w:r>
      <w:r>
        <w:t>18</w:t>
      </w:r>
      <w:r>
        <w:fldChar w:fldCharType="end"/>
      </w:r>
    </w:p>
    <w:p w:rsidR="00EB222C" w:rsidRPr="005352FC" w:rsidRDefault="00EB222C">
      <w:pPr>
        <w:pStyle w:val="TOC2"/>
        <w:rPr>
          <w:rFonts w:ascii="Calibri" w:eastAsia="Times New Roman" w:hAnsi="Calibri"/>
          <w:sz w:val="22"/>
          <w:szCs w:val="22"/>
          <w:lang w:eastAsia="en-GB"/>
        </w:rPr>
      </w:pPr>
      <w:r>
        <w:t>5.1</w:t>
      </w:r>
      <w:r w:rsidRPr="005352FC">
        <w:rPr>
          <w:rFonts w:ascii="Calibri" w:eastAsia="Times New Roman" w:hAnsi="Calibri"/>
          <w:sz w:val="22"/>
          <w:szCs w:val="22"/>
          <w:lang w:eastAsia="en-GB"/>
        </w:rPr>
        <w:tab/>
      </w:r>
      <w:r>
        <w:t>Methodology for co-existence simulations</w:t>
      </w:r>
      <w:r>
        <w:tab/>
      </w:r>
      <w:r>
        <w:fldChar w:fldCharType="begin" w:fldLock="1"/>
      </w:r>
      <w:r>
        <w:instrText xml:space="preserve"> PAGEREF _Toc46233042 \h </w:instrText>
      </w:r>
      <w:r>
        <w:fldChar w:fldCharType="separate"/>
      </w:r>
      <w:r>
        <w:t>18</w:t>
      </w:r>
      <w:r>
        <w:fldChar w:fldCharType="end"/>
      </w:r>
    </w:p>
    <w:p w:rsidR="00EB222C" w:rsidRPr="005352FC" w:rsidRDefault="00EB222C">
      <w:pPr>
        <w:pStyle w:val="TOC3"/>
        <w:rPr>
          <w:rFonts w:ascii="Calibri" w:eastAsia="Times New Roman" w:hAnsi="Calibri"/>
          <w:sz w:val="22"/>
          <w:szCs w:val="22"/>
          <w:lang w:eastAsia="en-GB"/>
        </w:rPr>
      </w:pPr>
      <w:r>
        <w:t>5.1.1</w:t>
      </w:r>
      <w:r w:rsidRPr="005352FC">
        <w:rPr>
          <w:rFonts w:ascii="Calibri" w:eastAsia="Times New Roman" w:hAnsi="Calibri"/>
          <w:sz w:val="22"/>
          <w:szCs w:val="22"/>
          <w:lang w:eastAsia="en-GB"/>
        </w:rPr>
        <w:tab/>
      </w:r>
      <w:r>
        <w:t>Simulation assumptions for co-existence simulations</w:t>
      </w:r>
      <w:r>
        <w:tab/>
      </w:r>
      <w:r>
        <w:fldChar w:fldCharType="begin" w:fldLock="1"/>
      </w:r>
      <w:r>
        <w:instrText xml:space="preserve"> PAGEREF _Toc46233043 \h </w:instrText>
      </w:r>
      <w:r>
        <w:fldChar w:fldCharType="separate"/>
      </w:r>
      <w:r>
        <w:t>18</w:t>
      </w:r>
      <w:r>
        <w:fldChar w:fldCharType="end"/>
      </w:r>
    </w:p>
    <w:p w:rsidR="00EB222C" w:rsidRPr="005352FC" w:rsidRDefault="00EB222C">
      <w:pPr>
        <w:pStyle w:val="TOC4"/>
        <w:rPr>
          <w:rFonts w:ascii="Calibri" w:eastAsia="Times New Roman" w:hAnsi="Calibri"/>
          <w:sz w:val="22"/>
          <w:szCs w:val="22"/>
          <w:lang w:eastAsia="en-GB"/>
        </w:rPr>
      </w:pPr>
      <w:r>
        <w:t>5.1.1.1</w:t>
      </w:r>
      <w:r w:rsidRPr="005352FC">
        <w:rPr>
          <w:rFonts w:ascii="Calibri" w:eastAsia="Times New Roman" w:hAnsi="Calibri"/>
          <w:sz w:val="22"/>
          <w:szCs w:val="22"/>
          <w:lang w:eastAsia="en-GB"/>
        </w:rPr>
        <w:tab/>
      </w:r>
      <w:r>
        <w:t>Scheduler</w:t>
      </w:r>
      <w:r>
        <w:tab/>
      </w:r>
      <w:r>
        <w:fldChar w:fldCharType="begin" w:fldLock="1"/>
      </w:r>
      <w:r>
        <w:instrText xml:space="preserve"> PAGEREF _Toc46233044 \h </w:instrText>
      </w:r>
      <w:r>
        <w:fldChar w:fldCharType="separate"/>
      </w:r>
      <w:r>
        <w:t>18</w:t>
      </w:r>
      <w:r>
        <w:fldChar w:fldCharType="end"/>
      </w:r>
    </w:p>
    <w:p w:rsidR="00EB222C" w:rsidRPr="005352FC" w:rsidRDefault="00EB222C">
      <w:pPr>
        <w:pStyle w:val="TOC4"/>
        <w:rPr>
          <w:rFonts w:ascii="Calibri" w:eastAsia="Times New Roman" w:hAnsi="Calibri"/>
          <w:sz w:val="22"/>
          <w:szCs w:val="22"/>
          <w:lang w:eastAsia="en-GB"/>
        </w:rPr>
      </w:pPr>
      <w:r>
        <w:t>5.1.1.2</w:t>
      </w:r>
      <w:r w:rsidRPr="005352FC">
        <w:rPr>
          <w:rFonts w:ascii="Calibri" w:eastAsia="Times New Roman" w:hAnsi="Calibri"/>
          <w:sz w:val="22"/>
          <w:szCs w:val="22"/>
          <w:lang w:eastAsia="en-GB"/>
        </w:rPr>
        <w:tab/>
      </w:r>
      <w:r>
        <w:t>Simulated services</w:t>
      </w:r>
      <w:r>
        <w:tab/>
      </w:r>
      <w:r>
        <w:fldChar w:fldCharType="begin" w:fldLock="1"/>
      </w:r>
      <w:r>
        <w:instrText xml:space="preserve"> PAGEREF _Toc46233045 \h </w:instrText>
      </w:r>
      <w:r>
        <w:fldChar w:fldCharType="separate"/>
      </w:r>
      <w:r>
        <w:t>19</w:t>
      </w:r>
      <w:r>
        <w:fldChar w:fldCharType="end"/>
      </w:r>
    </w:p>
    <w:p w:rsidR="00EB222C" w:rsidRPr="005352FC" w:rsidRDefault="00EB222C">
      <w:pPr>
        <w:pStyle w:val="TOC4"/>
        <w:rPr>
          <w:rFonts w:ascii="Calibri" w:eastAsia="Times New Roman" w:hAnsi="Calibri"/>
          <w:sz w:val="22"/>
          <w:szCs w:val="22"/>
          <w:lang w:eastAsia="en-GB"/>
        </w:rPr>
      </w:pPr>
      <w:r>
        <w:t>5.1.1.3</w:t>
      </w:r>
      <w:r w:rsidRPr="005352FC">
        <w:rPr>
          <w:rFonts w:ascii="Calibri" w:eastAsia="Times New Roman" w:hAnsi="Calibri"/>
          <w:sz w:val="22"/>
          <w:szCs w:val="22"/>
          <w:lang w:eastAsia="en-GB"/>
        </w:rPr>
        <w:tab/>
      </w:r>
      <w:r>
        <w:t>ACIR value and granularity</w:t>
      </w:r>
      <w:r>
        <w:tab/>
      </w:r>
      <w:r>
        <w:fldChar w:fldCharType="begin" w:fldLock="1"/>
      </w:r>
      <w:r>
        <w:instrText xml:space="preserve"> PAGEREF _Toc46233046 \h </w:instrText>
      </w:r>
      <w:r>
        <w:fldChar w:fldCharType="separate"/>
      </w:r>
      <w:r>
        <w:t>19</w:t>
      </w:r>
      <w:r>
        <w:fldChar w:fldCharType="end"/>
      </w:r>
    </w:p>
    <w:p w:rsidR="00EB222C" w:rsidRPr="005352FC" w:rsidRDefault="00EB222C">
      <w:pPr>
        <w:pStyle w:val="TOC5"/>
        <w:rPr>
          <w:rFonts w:ascii="Calibri" w:eastAsia="Times New Roman" w:hAnsi="Calibri"/>
          <w:sz w:val="22"/>
          <w:szCs w:val="22"/>
          <w:lang w:eastAsia="en-GB"/>
        </w:rPr>
      </w:pPr>
      <w:r>
        <w:t>5.1.1.4.1</w:t>
      </w:r>
      <w:r w:rsidRPr="005352FC">
        <w:rPr>
          <w:rFonts w:ascii="Calibri" w:eastAsia="Times New Roman" w:hAnsi="Calibri"/>
          <w:sz w:val="22"/>
          <w:szCs w:val="22"/>
          <w:lang w:eastAsia="en-GB"/>
        </w:rPr>
        <w:tab/>
      </w:r>
      <w:r>
        <w:t>Uplink Asymmetrical Bandwidths ACIR (Aggressor with larger bandwidth)</w:t>
      </w:r>
      <w:r>
        <w:tab/>
      </w:r>
      <w:r>
        <w:fldChar w:fldCharType="begin" w:fldLock="1"/>
      </w:r>
      <w:r>
        <w:instrText xml:space="preserve"> PAGEREF _Toc46233047 \h </w:instrText>
      </w:r>
      <w:r>
        <w:fldChar w:fldCharType="separate"/>
      </w:r>
      <w:r>
        <w:t>19</w:t>
      </w:r>
      <w:r>
        <w:fldChar w:fldCharType="end"/>
      </w:r>
    </w:p>
    <w:p w:rsidR="00EB222C" w:rsidRPr="005352FC" w:rsidRDefault="00EB222C">
      <w:pPr>
        <w:pStyle w:val="TOC5"/>
        <w:rPr>
          <w:rFonts w:ascii="Calibri" w:eastAsia="Times New Roman" w:hAnsi="Calibri"/>
          <w:sz w:val="22"/>
          <w:szCs w:val="22"/>
          <w:lang w:eastAsia="en-GB"/>
        </w:rPr>
      </w:pPr>
      <w:r>
        <w:t>5.1.1.4.2</w:t>
      </w:r>
      <w:r w:rsidRPr="005352FC">
        <w:rPr>
          <w:rFonts w:ascii="Calibri" w:eastAsia="Times New Roman" w:hAnsi="Calibri"/>
          <w:sz w:val="22"/>
          <w:szCs w:val="22"/>
          <w:lang w:eastAsia="en-GB"/>
        </w:rPr>
        <w:tab/>
      </w:r>
      <w:r>
        <w:t>Uplink Asymmetrical Bandwidths ACIR (Aggressor with smaller bandwidth)</w:t>
      </w:r>
      <w:r>
        <w:tab/>
      </w:r>
      <w:r>
        <w:fldChar w:fldCharType="begin" w:fldLock="1"/>
      </w:r>
      <w:r>
        <w:instrText xml:space="preserve"> PAGEREF _Toc46233048 \h </w:instrText>
      </w:r>
      <w:r>
        <w:fldChar w:fldCharType="separate"/>
      </w:r>
      <w:r>
        <w:t>22</w:t>
      </w:r>
      <w:r>
        <w:fldChar w:fldCharType="end"/>
      </w:r>
    </w:p>
    <w:p w:rsidR="00EB222C" w:rsidRPr="005352FC" w:rsidRDefault="00EB222C">
      <w:pPr>
        <w:pStyle w:val="TOC4"/>
        <w:rPr>
          <w:rFonts w:ascii="Calibri" w:eastAsia="Times New Roman" w:hAnsi="Calibri"/>
          <w:sz w:val="22"/>
          <w:szCs w:val="22"/>
          <w:lang w:eastAsia="en-GB"/>
        </w:rPr>
      </w:pPr>
      <w:r>
        <w:t>5.1.1.4</w:t>
      </w:r>
      <w:r w:rsidRPr="005352FC">
        <w:rPr>
          <w:rFonts w:ascii="Calibri" w:eastAsia="Times New Roman" w:hAnsi="Calibri"/>
          <w:sz w:val="22"/>
          <w:szCs w:val="22"/>
          <w:lang w:eastAsia="en-GB"/>
        </w:rPr>
        <w:tab/>
      </w:r>
      <w:r>
        <w:t>Frequency re-use and interference mitigation schemes for E-UTRA</w:t>
      </w:r>
      <w:r>
        <w:tab/>
      </w:r>
      <w:r>
        <w:fldChar w:fldCharType="begin" w:fldLock="1"/>
      </w:r>
      <w:r>
        <w:instrText xml:space="preserve"> PAGEREF _Toc46233049 \h </w:instrText>
      </w:r>
      <w:r>
        <w:fldChar w:fldCharType="separate"/>
      </w:r>
      <w:r>
        <w:t>22</w:t>
      </w:r>
      <w:r>
        <w:fldChar w:fldCharType="end"/>
      </w:r>
    </w:p>
    <w:p w:rsidR="00EB222C" w:rsidRPr="005352FC" w:rsidRDefault="00EB222C">
      <w:pPr>
        <w:pStyle w:val="TOC4"/>
        <w:rPr>
          <w:rFonts w:ascii="Calibri" w:eastAsia="Times New Roman" w:hAnsi="Calibri"/>
          <w:sz w:val="22"/>
          <w:szCs w:val="22"/>
          <w:lang w:eastAsia="en-GB"/>
        </w:rPr>
      </w:pPr>
      <w:r>
        <w:t>5.1.1.5</w:t>
      </w:r>
      <w:r w:rsidRPr="005352FC">
        <w:rPr>
          <w:rFonts w:ascii="Calibri" w:eastAsia="Times New Roman" w:hAnsi="Calibri"/>
          <w:sz w:val="22"/>
          <w:szCs w:val="22"/>
          <w:lang w:eastAsia="en-GB"/>
        </w:rPr>
        <w:tab/>
      </w:r>
      <w:r>
        <w:t>CQI estimation</w:t>
      </w:r>
      <w:r>
        <w:tab/>
      </w:r>
      <w:r>
        <w:fldChar w:fldCharType="begin" w:fldLock="1"/>
      </w:r>
      <w:r>
        <w:instrText xml:space="preserve"> PAGEREF _Toc46233050 \h </w:instrText>
      </w:r>
      <w:r>
        <w:fldChar w:fldCharType="separate"/>
      </w:r>
      <w:r>
        <w:t>23</w:t>
      </w:r>
      <w:r>
        <w:fldChar w:fldCharType="end"/>
      </w:r>
    </w:p>
    <w:p w:rsidR="00EB222C" w:rsidRPr="005352FC" w:rsidRDefault="00EB222C">
      <w:pPr>
        <w:pStyle w:val="TOC4"/>
        <w:rPr>
          <w:rFonts w:ascii="Calibri" w:eastAsia="Times New Roman" w:hAnsi="Calibri"/>
          <w:sz w:val="22"/>
          <w:szCs w:val="22"/>
          <w:lang w:eastAsia="en-GB"/>
        </w:rPr>
      </w:pPr>
      <w:r>
        <w:t>5.1.1.6</w:t>
      </w:r>
      <w:r w:rsidRPr="005352FC">
        <w:rPr>
          <w:rFonts w:ascii="Calibri" w:eastAsia="Times New Roman" w:hAnsi="Calibri"/>
          <w:sz w:val="22"/>
          <w:szCs w:val="22"/>
          <w:lang w:eastAsia="en-GB"/>
        </w:rPr>
        <w:tab/>
      </w:r>
      <w:r>
        <w:t>Power control modelling for E-UTRA and 3.84 Mcps TDD UTRA</w:t>
      </w:r>
      <w:r>
        <w:tab/>
      </w:r>
      <w:r>
        <w:fldChar w:fldCharType="begin" w:fldLock="1"/>
      </w:r>
      <w:r>
        <w:instrText xml:space="preserve"> PAGEREF _Toc46233051 \h </w:instrText>
      </w:r>
      <w:r>
        <w:fldChar w:fldCharType="separate"/>
      </w:r>
      <w:r>
        <w:t>23</w:t>
      </w:r>
      <w:r>
        <w:fldChar w:fldCharType="end"/>
      </w:r>
    </w:p>
    <w:p w:rsidR="00EB222C" w:rsidRPr="005352FC" w:rsidRDefault="00EB222C">
      <w:pPr>
        <w:pStyle w:val="TOC4"/>
        <w:rPr>
          <w:rFonts w:ascii="Calibri" w:eastAsia="Times New Roman" w:hAnsi="Calibri"/>
          <w:sz w:val="22"/>
          <w:szCs w:val="22"/>
          <w:lang w:eastAsia="en-GB"/>
        </w:rPr>
      </w:pPr>
      <w:r>
        <w:t>5.1.1.7</w:t>
      </w:r>
      <w:r w:rsidRPr="005352FC">
        <w:rPr>
          <w:rFonts w:ascii="Calibri" w:eastAsia="Times New Roman" w:hAnsi="Calibri"/>
          <w:sz w:val="22"/>
          <w:szCs w:val="22"/>
          <w:lang w:eastAsia="en-GB"/>
        </w:rPr>
        <w:tab/>
      </w:r>
      <w:r>
        <w:t>SIR target requirements for simulated services</w:t>
      </w:r>
      <w:r>
        <w:tab/>
      </w:r>
      <w:r>
        <w:fldChar w:fldCharType="begin" w:fldLock="1"/>
      </w:r>
      <w:r>
        <w:instrText xml:space="preserve"> PAGEREF _Toc46233052 \h </w:instrText>
      </w:r>
      <w:r>
        <w:fldChar w:fldCharType="separate"/>
      </w:r>
      <w:r>
        <w:t>23</w:t>
      </w:r>
      <w:r>
        <w:fldChar w:fldCharType="end"/>
      </w:r>
    </w:p>
    <w:p w:rsidR="00EB222C" w:rsidRPr="005352FC" w:rsidRDefault="00EB222C">
      <w:pPr>
        <w:pStyle w:val="TOC4"/>
        <w:rPr>
          <w:rFonts w:ascii="Calibri" w:eastAsia="Times New Roman" w:hAnsi="Calibri"/>
          <w:sz w:val="22"/>
          <w:szCs w:val="22"/>
          <w:lang w:eastAsia="en-GB"/>
        </w:rPr>
      </w:pPr>
      <w:r>
        <w:t>5.1.1.8</w:t>
      </w:r>
      <w:r w:rsidRPr="005352FC">
        <w:rPr>
          <w:rFonts w:ascii="Calibri" w:eastAsia="Times New Roman" w:hAnsi="Calibri"/>
          <w:sz w:val="22"/>
          <w:szCs w:val="22"/>
          <w:lang w:eastAsia="en-GB"/>
        </w:rPr>
        <w:tab/>
      </w:r>
      <w:r>
        <w:t>Number of required snapshots</w:t>
      </w:r>
      <w:r>
        <w:tab/>
      </w:r>
      <w:r>
        <w:fldChar w:fldCharType="begin" w:fldLock="1"/>
      </w:r>
      <w:r>
        <w:instrText xml:space="preserve"> PAGEREF _Toc46233053 \h </w:instrText>
      </w:r>
      <w:r>
        <w:fldChar w:fldCharType="separate"/>
      </w:r>
      <w:r>
        <w:t>23</w:t>
      </w:r>
      <w:r>
        <w:fldChar w:fldCharType="end"/>
      </w:r>
    </w:p>
    <w:p w:rsidR="00EB222C" w:rsidRPr="005352FC" w:rsidRDefault="00EB222C">
      <w:pPr>
        <w:pStyle w:val="TOC4"/>
        <w:rPr>
          <w:rFonts w:ascii="Calibri" w:eastAsia="Times New Roman" w:hAnsi="Calibri"/>
          <w:sz w:val="22"/>
          <w:szCs w:val="22"/>
          <w:lang w:eastAsia="en-GB"/>
        </w:rPr>
      </w:pPr>
      <w:r>
        <w:t>5.1.1.9</w:t>
      </w:r>
      <w:r w:rsidRPr="005352FC">
        <w:rPr>
          <w:rFonts w:ascii="Calibri" w:eastAsia="Times New Roman" w:hAnsi="Calibri"/>
          <w:sz w:val="22"/>
          <w:szCs w:val="22"/>
          <w:lang w:eastAsia="en-GB"/>
        </w:rPr>
        <w:tab/>
      </w:r>
      <w:r>
        <w:t>Simulation output</w:t>
      </w:r>
      <w:r>
        <w:tab/>
      </w:r>
      <w:r>
        <w:fldChar w:fldCharType="begin" w:fldLock="1"/>
      </w:r>
      <w:r>
        <w:instrText xml:space="preserve"> PAGEREF _Toc46233054 \h </w:instrText>
      </w:r>
      <w:r>
        <w:fldChar w:fldCharType="separate"/>
      </w:r>
      <w:r>
        <w:t>23</w:t>
      </w:r>
      <w:r>
        <w:fldChar w:fldCharType="end"/>
      </w:r>
    </w:p>
    <w:p w:rsidR="00EB222C" w:rsidRPr="005352FC" w:rsidRDefault="00EB222C">
      <w:pPr>
        <w:pStyle w:val="TOC3"/>
        <w:rPr>
          <w:rFonts w:ascii="Calibri" w:eastAsia="Times New Roman" w:hAnsi="Calibri"/>
          <w:sz w:val="22"/>
          <w:szCs w:val="22"/>
          <w:lang w:eastAsia="en-GB"/>
        </w:rPr>
      </w:pPr>
      <w:r>
        <w:t>5.1.2</w:t>
      </w:r>
      <w:r w:rsidRPr="005352FC">
        <w:rPr>
          <w:rFonts w:ascii="Calibri" w:eastAsia="Times New Roman" w:hAnsi="Calibri"/>
          <w:sz w:val="22"/>
          <w:szCs w:val="22"/>
          <w:lang w:eastAsia="en-GB"/>
        </w:rPr>
        <w:tab/>
      </w:r>
      <w:r>
        <w:t>Simulation description</w:t>
      </w:r>
      <w:r>
        <w:tab/>
      </w:r>
      <w:r>
        <w:fldChar w:fldCharType="begin" w:fldLock="1"/>
      </w:r>
      <w:r>
        <w:instrText xml:space="preserve"> PAGEREF _Toc46233055 \h </w:instrText>
      </w:r>
      <w:r>
        <w:fldChar w:fldCharType="separate"/>
      </w:r>
      <w:r>
        <w:t>24</w:t>
      </w:r>
      <w:r>
        <w:fldChar w:fldCharType="end"/>
      </w:r>
    </w:p>
    <w:p w:rsidR="00EB222C" w:rsidRPr="005352FC" w:rsidRDefault="00EB222C">
      <w:pPr>
        <w:pStyle w:val="TOC4"/>
        <w:rPr>
          <w:rFonts w:ascii="Calibri" w:eastAsia="Times New Roman" w:hAnsi="Calibri"/>
          <w:sz w:val="22"/>
          <w:szCs w:val="22"/>
          <w:lang w:eastAsia="en-GB"/>
        </w:rPr>
      </w:pPr>
      <w:r w:rsidRPr="00EB222C">
        <w:t>5.1.2.1</w:t>
      </w:r>
      <w:r w:rsidRPr="005352FC">
        <w:rPr>
          <w:rFonts w:ascii="Calibri" w:eastAsia="Times New Roman" w:hAnsi="Calibri"/>
          <w:sz w:val="22"/>
          <w:szCs w:val="22"/>
          <w:lang w:eastAsia="en-GB"/>
        </w:rPr>
        <w:tab/>
      </w:r>
      <w:r w:rsidRPr="00EB222C">
        <w:t>Downlink E-UTRA interferer UTRA victim</w:t>
      </w:r>
      <w:r>
        <w:tab/>
      </w:r>
      <w:r>
        <w:fldChar w:fldCharType="begin" w:fldLock="1"/>
      </w:r>
      <w:r>
        <w:instrText xml:space="preserve"> PAGEREF _Toc46233056 \h </w:instrText>
      </w:r>
      <w:r>
        <w:fldChar w:fldCharType="separate"/>
      </w:r>
      <w:r>
        <w:t>24</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5.1.2.2</w:t>
      </w:r>
      <w:r w:rsidRPr="005352FC">
        <w:rPr>
          <w:rFonts w:ascii="Calibri" w:eastAsia="Times New Roman" w:hAnsi="Calibri"/>
          <w:sz w:val="22"/>
          <w:szCs w:val="22"/>
          <w:lang w:val="sv-FI" w:eastAsia="en-GB"/>
        </w:rPr>
        <w:tab/>
      </w:r>
      <w:r w:rsidRPr="004F6BAA">
        <w:rPr>
          <w:lang w:val="sv-FI"/>
        </w:rPr>
        <w:t>Downlink E-UTRA interferer E-UTRA victim</w:t>
      </w:r>
      <w:r w:rsidRPr="00EB222C">
        <w:rPr>
          <w:lang w:val="sv-FI"/>
        </w:rPr>
        <w:tab/>
      </w:r>
      <w:r>
        <w:fldChar w:fldCharType="begin" w:fldLock="1"/>
      </w:r>
      <w:r w:rsidRPr="00EB222C">
        <w:rPr>
          <w:lang w:val="sv-FI"/>
        </w:rPr>
        <w:instrText xml:space="preserve"> PAGEREF _Toc46233057 \h </w:instrText>
      </w:r>
      <w:r>
        <w:fldChar w:fldCharType="separate"/>
      </w:r>
      <w:r w:rsidRPr="00EB222C">
        <w:rPr>
          <w:lang w:val="sv-FI"/>
        </w:rPr>
        <w:t>24</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5.1.2.3</w:t>
      </w:r>
      <w:r w:rsidRPr="005352FC">
        <w:rPr>
          <w:rFonts w:ascii="Calibri" w:eastAsia="Times New Roman" w:hAnsi="Calibri"/>
          <w:sz w:val="22"/>
          <w:szCs w:val="22"/>
          <w:lang w:val="sv-FI" w:eastAsia="en-GB"/>
        </w:rPr>
        <w:tab/>
      </w:r>
      <w:r w:rsidRPr="00EB222C">
        <w:rPr>
          <w:lang w:val="sv-FI"/>
        </w:rPr>
        <w:t>Uplink E-UTRA interferer UTRA victim</w:t>
      </w:r>
      <w:r w:rsidRPr="00EB222C">
        <w:rPr>
          <w:lang w:val="sv-FI"/>
        </w:rPr>
        <w:tab/>
      </w:r>
      <w:r>
        <w:fldChar w:fldCharType="begin" w:fldLock="1"/>
      </w:r>
      <w:r w:rsidRPr="00EB222C">
        <w:rPr>
          <w:lang w:val="sv-FI"/>
        </w:rPr>
        <w:instrText xml:space="preserve"> PAGEREF _Toc46233058 \h </w:instrText>
      </w:r>
      <w:r>
        <w:fldChar w:fldCharType="separate"/>
      </w:r>
      <w:r w:rsidRPr="00EB222C">
        <w:rPr>
          <w:lang w:val="sv-FI"/>
        </w:rPr>
        <w:t>25</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5.1.2.4</w:t>
      </w:r>
      <w:r w:rsidRPr="005352FC">
        <w:rPr>
          <w:rFonts w:ascii="Calibri" w:eastAsia="Times New Roman" w:hAnsi="Calibri"/>
          <w:sz w:val="22"/>
          <w:szCs w:val="22"/>
          <w:lang w:val="sv-FI" w:eastAsia="en-GB"/>
        </w:rPr>
        <w:tab/>
      </w:r>
      <w:r w:rsidRPr="004F6BAA">
        <w:rPr>
          <w:lang w:val="pt-BR"/>
        </w:rPr>
        <w:t>Uplink E-UTRA interferer E-UTRA victim</w:t>
      </w:r>
      <w:r w:rsidRPr="00EB222C">
        <w:rPr>
          <w:lang w:val="sv-FI"/>
        </w:rPr>
        <w:tab/>
      </w:r>
      <w:r>
        <w:fldChar w:fldCharType="begin" w:fldLock="1"/>
      </w:r>
      <w:r w:rsidRPr="00EB222C">
        <w:rPr>
          <w:lang w:val="sv-FI"/>
        </w:rPr>
        <w:instrText xml:space="preserve"> PAGEREF _Toc46233059 \h </w:instrText>
      </w:r>
      <w:r>
        <w:fldChar w:fldCharType="separate"/>
      </w:r>
      <w:r w:rsidRPr="00EB222C">
        <w:rPr>
          <w:lang w:val="sv-FI"/>
        </w:rPr>
        <w:t>25</w:t>
      </w:r>
      <w:r>
        <w:fldChar w:fldCharType="end"/>
      </w:r>
    </w:p>
    <w:p w:rsidR="00EB222C" w:rsidRPr="005352FC" w:rsidRDefault="00EB222C">
      <w:pPr>
        <w:pStyle w:val="TOC1"/>
        <w:rPr>
          <w:rFonts w:ascii="Calibri" w:eastAsia="Times New Roman" w:hAnsi="Calibri"/>
          <w:szCs w:val="22"/>
          <w:lang w:eastAsia="en-GB"/>
        </w:rPr>
      </w:pPr>
      <w:r>
        <w:lastRenderedPageBreak/>
        <w:t>6</w:t>
      </w:r>
      <w:r w:rsidRPr="005352FC">
        <w:rPr>
          <w:rFonts w:ascii="Calibri" w:eastAsia="Times New Roman" w:hAnsi="Calibri"/>
          <w:szCs w:val="22"/>
          <w:lang w:eastAsia="en-GB"/>
        </w:rPr>
        <w:tab/>
      </w:r>
      <w:r>
        <w:t>System scenarios</w:t>
      </w:r>
      <w:r>
        <w:tab/>
      </w:r>
      <w:r>
        <w:fldChar w:fldCharType="begin" w:fldLock="1"/>
      </w:r>
      <w:r>
        <w:instrText xml:space="preserve"> PAGEREF _Toc46233060 \h </w:instrText>
      </w:r>
      <w:r>
        <w:fldChar w:fldCharType="separate"/>
      </w:r>
      <w:r>
        <w:t>26</w:t>
      </w:r>
      <w:r>
        <w:fldChar w:fldCharType="end"/>
      </w:r>
    </w:p>
    <w:p w:rsidR="00EB222C" w:rsidRPr="005352FC" w:rsidRDefault="00EB222C">
      <w:pPr>
        <w:pStyle w:val="TOC2"/>
        <w:rPr>
          <w:rFonts w:ascii="Calibri" w:eastAsia="Times New Roman" w:hAnsi="Calibri"/>
          <w:sz w:val="22"/>
          <w:szCs w:val="22"/>
          <w:lang w:eastAsia="en-GB"/>
        </w:rPr>
      </w:pPr>
      <w:r>
        <w:t>6.1</w:t>
      </w:r>
      <w:r w:rsidRPr="005352FC">
        <w:rPr>
          <w:rFonts w:ascii="Calibri" w:eastAsia="Times New Roman" w:hAnsi="Calibri"/>
          <w:sz w:val="22"/>
          <w:szCs w:val="22"/>
          <w:lang w:eastAsia="en-GB"/>
        </w:rPr>
        <w:tab/>
      </w:r>
      <w:r>
        <w:t>Co-existence scenarios</w:t>
      </w:r>
      <w:r>
        <w:tab/>
      </w:r>
      <w:r>
        <w:fldChar w:fldCharType="begin" w:fldLock="1"/>
      </w:r>
      <w:r>
        <w:instrText xml:space="preserve"> PAGEREF _Toc46233061 \h </w:instrText>
      </w:r>
      <w:r>
        <w:fldChar w:fldCharType="separate"/>
      </w:r>
      <w:r>
        <w:t>26</w:t>
      </w:r>
      <w:r>
        <w:fldChar w:fldCharType="end"/>
      </w:r>
    </w:p>
    <w:p w:rsidR="00EB222C" w:rsidRPr="005352FC" w:rsidRDefault="00EB222C">
      <w:pPr>
        <w:pStyle w:val="TOC1"/>
        <w:rPr>
          <w:rFonts w:ascii="Calibri" w:eastAsia="Times New Roman" w:hAnsi="Calibri"/>
          <w:szCs w:val="22"/>
          <w:lang w:eastAsia="en-GB"/>
        </w:rPr>
      </w:pPr>
      <w:r>
        <w:t>7</w:t>
      </w:r>
      <w:r w:rsidRPr="005352FC">
        <w:rPr>
          <w:rFonts w:ascii="Calibri" w:eastAsia="Times New Roman" w:hAnsi="Calibri"/>
          <w:szCs w:val="22"/>
          <w:lang w:eastAsia="en-GB"/>
        </w:rPr>
        <w:tab/>
      </w:r>
      <w:r>
        <w:t>Results</w:t>
      </w:r>
      <w:r>
        <w:tab/>
      </w:r>
      <w:r>
        <w:fldChar w:fldCharType="begin" w:fldLock="1"/>
      </w:r>
      <w:r>
        <w:instrText xml:space="preserve"> PAGEREF _Toc46233062 \h </w:instrText>
      </w:r>
      <w:r>
        <w:fldChar w:fldCharType="separate"/>
      </w:r>
      <w:r>
        <w:t>26</w:t>
      </w:r>
      <w:r>
        <w:fldChar w:fldCharType="end"/>
      </w:r>
    </w:p>
    <w:p w:rsidR="00EB222C" w:rsidRPr="005352FC" w:rsidRDefault="00EB222C">
      <w:pPr>
        <w:pStyle w:val="TOC2"/>
        <w:rPr>
          <w:rFonts w:ascii="Calibri" w:eastAsia="Times New Roman" w:hAnsi="Calibri"/>
          <w:sz w:val="22"/>
          <w:szCs w:val="22"/>
          <w:lang w:eastAsia="en-GB"/>
        </w:rPr>
      </w:pPr>
      <w:r>
        <w:t>7.1</w:t>
      </w:r>
      <w:r w:rsidRPr="005352FC">
        <w:rPr>
          <w:rFonts w:ascii="Calibri" w:eastAsia="Times New Roman" w:hAnsi="Calibri"/>
          <w:sz w:val="22"/>
          <w:szCs w:val="22"/>
          <w:lang w:eastAsia="en-GB"/>
        </w:rPr>
        <w:tab/>
      </w:r>
      <w:r>
        <w:t>Radio reception and transmission</w:t>
      </w:r>
      <w:r>
        <w:tab/>
      </w:r>
      <w:r>
        <w:fldChar w:fldCharType="begin" w:fldLock="1"/>
      </w:r>
      <w:r>
        <w:instrText xml:space="preserve"> PAGEREF _Toc46233063 \h </w:instrText>
      </w:r>
      <w:r>
        <w:fldChar w:fldCharType="separate"/>
      </w:r>
      <w:r>
        <w:t>26</w:t>
      </w:r>
      <w:r>
        <w:fldChar w:fldCharType="end"/>
      </w:r>
    </w:p>
    <w:p w:rsidR="00EB222C" w:rsidRPr="005352FC" w:rsidRDefault="00EB222C">
      <w:pPr>
        <w:pStyle w:val="TOC3"/>
        <w:rPr>
          <w:rFonts w:ascii="Calibri" w:eastAsia="Times New Roman" w:hAnsi="Calibri"/>
          <w:sz w:val="22"/>
          <w:szCs w:val="22"/>
          <w:lang w:eastAsia="en-GB"/>
        </w:rPr>
      </w:pPr>
      <w:r>
        <w:t>7.1.1</w:t>
      </w:r>
      <w:r w:rsidRPr="005352FC">
        <w:rPr>
          <w:rFonts w:ascii="Calibri" w:eastAsia="Times New Roman" w:hAnsi="Calibri"/>
          <w:sz w:val="22"/>
          <w:szCs w:val="22"/>
          <w:lang w:eastAsia="en-GB"/>
        </w:rPr>
        <w:tab/>
      </w:r>
      <w:r>
        <w:t>FDD coexistence simulation results</w:t>
      </w:r>
      <w:r>
        <w:tab/>
      </w:r>
      <w:r>
        <w:fldChar w:fldCharType="begin" w:fldLock="1"/>
      </w:r>
      <w:r>
        <w:instrText xml:space="preserve"> PAGEREF _Toc46233064 \h </w:instrText>
      </w:r>
      <w:r>
        <w:fldChar w:fldCharType="separate"/>
      </w:r>
      <w:r>
        <w:t>26</w:t>
      </w:r>
      <w:r>
        <w:fldChar w:fldCharType="end"/>
      </w:r>
    </w:p>
    <w:p w:rsidR="00EB222C" w:rsidRPr="005352FC" w:rsidRDefault="00EB222C">
      <w:pPr>
        <w:pStyle w:val="TOC4"/>
        <w:rPr>
          <w:rFonts w:ascii="Calibri" w:eastAsia="Times New Roman" w:hAnsi="Calibri"/>
          <w:sz w:val="22"/>
          <w:szCs w:val="22"/>
          <w:lang w:eastAsia="en-GB"/>
        </w:rPr>
      </w:pPr>
      <w:r w:rsidRPr="00EB222C">
        <w:t>7.1.1.1</w:t>
      </w:r>
      <w:r w:rsidRPr="005352FC">
        <w:rPr>
          <w:rFonts w:ascii="Calibri" w:eastAsia="Times New Roman" w:hAnsi="Calibri"/>
          <w:sz w:val="22"/>
          <w:szCs w:val="22"/>
          <w:lang w:eastAsia="en-GB"/>
        </w:rPr>
        <w:tab/>
      </w:r>
      <w:r w:rsidRPr="004F6BAA">
        <w:rPr>
          <w:lang w:val="pt-BR"/>
        </w:rPr>
        <w:t>ACIR downlink 5MHz E-UTRA interferer – UTRA victim</w:t>
      </w:r>
      <w:r>
        <w:tab/>
      </w:r>
      <w:r>
        <w:fldChar w:fldCharType="begin" w:fldLock="1"/>
      </w:r>
      <w:r>
        <w:instrText xml:space="preserve"> PAGEREF _Toc46233065 \h </w:instrText>
      </w:r>
      <w:r>
        <w:fldChar w:fldCharType="separate"/>
      </w:r>
      <w:r>
        <w:t>26</w:t>
      </w:r>
      <w:r>
        <w:fldChar w:fldCharType="end"/>
      </w:r>
    </w:p>
    <w:p w:rsidR="00EB222C" w:rsidRPr="005352FC" w:rsidRDefault="00EB222C">
      <w:pPr>
        <w:pStyle w:val="TOC4"/>
        <w:rPr>
          <w:rFonts w:ascii="Calibri" w:eastAsia="Times New Roman" w:hAnsi="Calibri"/>
          <w:sz w:val="22"/>
          <w:szCs w:val="22"/>
          <w:lang w:eastAsia="en-GB"/>
        </w:rPr>
      </w:pPr>
      <w:r w:rsidRPr="00EB222C">
        <w:t>7.1.1.2</w:t>
      </w:r>
      <w:r w:rsidRPr="005352FC">
        <w:rPr>
          <w:rFonts w:ascii="Calibri" w:eastAsia="Times New Roman" w:hAnsi="Calibri"/>
          <w:sz w:val="22"/>
          <w:szCs w:val="22"/>
          <w:lang w:eastAsia="en-GB"/>
        </w:rPr>
        <w:tab/>
      </w:r>
      <w:r w:rsidRPr="004F6BAA">
        <w:rPr>
          <w:lang w:val="pt-BR"/>
        </w:rPr>
        <w:t>ACIR downlink 10MHz E-UTRA interferer – 10MHz E-UTRA victim</w:t>
      </w:r>
      <w:r>
        <w:tab/>
      </w:r>
      <w:r>
        <w:fldChar w:fldCharType="begin" w:fldLock="1"/>
      </w:r>
      <w:r>
        <w:instrText xml:space="preserve"> PAGEREF _Toc46233066 \h </w:instrText>
      </w:r>
      <w:r>
        <w:fldChar w:fldCharType="separate"/>
      </w:r>
      <w:r>
        <w:t>27</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7.1.1.3</w:t>
      </w:r>
      <w:r w:rsidRPr="005352FC">
        <w:rPr>
          <w:rFonts w:ascii="Calibri" w:eastAsia="Times New Roman" w:hAnsi="Calibri"/>
          <w:sz w:val="22"/>
          <w:szCs w:val="22"/>
          <w:lang w:val="sv-FI" w:eastAsia="en-GB"/>
        </w:rPr>
        <w:tab/>
      </w:r>
      <w:r w:rsidRPr="004F6BAA">
        <w:rPr>
          <w:lang w:val="sv-FI"/>
        </w:rPr>
        <w:t>ACIR uplink 5MHz E-UTRA interferer – UTRA victim</w:t>
      </w:r>
      <w:r w:rsidRPr="00EB222C">
        <w:rPr>
          <w:lang w:val="sv-FI"/>
        </w:rPr>
        <w:tab/>
      </w:r>
      <w:r>
        <w:fldChar w:fldCharType="begin" w:fldLock="1"/>
      </w:r>
      <w:r w:rsidRPr="00EB222C">
        <w:rPr>
          <w:lang w:val="sv-FI"/>
        </w:rPr>
        <w:instrText xml:space="preserve"> PAGEREF _Toc46233067 \h </w:instrText>
      </w:r>
      <w:r>
        <w:fldChar w:fldCharType="separate"/>
      </w:r>
      <w:r w:rsidRPr="00EB222C">
        <w:rPr>
          <w:lang w:val="sv-FI"/>
        </w:rPr>
        <w:t>29</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7.1.1.4</w:t>
      </w:r>
      <w:r w:rsidRPr="005352FC">
        <w:rPr>
          <w:rFonts w:ascii="Calibri" w:eastAsia="Times New Roman" w:hAnsi="Calibri"/>
          <w:sz w:val="22"/>
          <w:szCs w:val="22"/>
          <w:lang w:val="sv-FI" w:eastAsia="en-GB"/>
        </w:rPr>
        <w:tab/>
      </w:r>
      <w:r w:rsidRPr="004F6BAA">
        <w:rPr>
          <w:lang w:val="pt-BR"/>
        </w:rPr>
        <w:t>ACIR uplink 10MHz E-UTRA interferer – 10MHz E-UTRA victim</w:t>
      </w:r>
      <w:r w:rsidRPr="00EB222C">
        <w:rPr>
          <w:lang w:val="sv-FI"/>
        </w:rPr>
        <w:tab/>
      </w:r>
      <w:r>
        <w:fldChar w:fldCharType="begin" w:fldLock="1"/>
      </w:r>
      <w:r w:rsidRPr="00EB222C">
        <w:rPr>
          <w:lang w:val="sv-FI"/>
        </w:rPr>
        <w:instrText xml:space="preserve"> PAGEREF _Toc46233068 \h </w:instrText>
      </w:r>
      <w:r>
        <w:fldChar w:fldCharType="separate"/>
      </w:r>
      <w:r w:rsidRPr="00EB222C">
        <w:rPr>
          <w:lang w:val="sv-FI"/>
        </w:rPr>
        <w:t>31</w:t>
      </w:r>
      <w:r>
        <w:fldChar w:fldCharType="end"/>
      </w:r>
    </w:p>
    <w:p w:rsidR="00EB222C" w:rsidRPr="005352FC" w:rsidRDefault="00EB222C">
      <w:pPr>
        <w:pStyle w:val="TOC3"/>
        <w:rPr>
          <w:rFonts w:ascii="Calibri" w:eastAsia="Times New Roman" w:hAnsi="Calibri"/>
          <w:sz w:val="22"/>
          <w:szCs w:val="22"/>
          <w:lang w:eastAsia="en-GB"/>
        </w:rPr>
      </w:pPr>
      <w:r>
        <w:t>7.1.2</w:t>
      </w:r>
      <w:r w:rsidRPr="005352FC">
        <w:rPr>
          <w:rFonts w:ascii="Calibri" w:eastAsia="Times New Roman" w:hAnsi="Calibri"/>
          <w:sz w:val="22"/>
          <w:szCs w:val="22"/>
          <w:lang w:eastAsia="en-GB"/>
        </w:rPr>
        <w:tab/>
      </w:r>
      <w:r>
        <w:t>TDD coexistence simulation results</w:t>
      </w:r>
      <w:r>
        <w:tab/>
      </w:r>
      <w:r>
        <w:fldChar w:fldCharType="begin" w:fldLock="1"/>
      </w:r>
      <w:r>
        <w:instrText xml:space="preserve"> PAGEREF _Toc46233069 \h </w:instrText>
      </w:r>
      <w:r>
        <w:fldChar w:fldCharType="separate"/>
      </w:r>
      <w:r>
        <w:t>34</w:t>
      </w:r>
      <w:r>
        <w:fldChar w:fldCharType="end"/>
      </w:r>
    </w:p>
    <w:p w:rsidR="00EB222C" w:rsidRPr="005352FC" w:rsidRDefault="00EB222C">
      <w:pPr>
        <w:pStyle w:val="TOC4"/>
        <w:rPr>
          <w:rFonts w:ascii="Calibri" w:eastAsia="Times New Roman" w:hAnsi="Calibri"/>
          <w:sz w:val="22"/>
          <w:szCs w:val="22"/>
          <w:lang w:eastAsia="en-GB"/>
        </w:rPr>
      </w:pPr>
      <w:r>
        <w:t>7.1.2.1</w:t>
      </w:r>
      <w:r w:rsidRPr="005352FC">
        <w:rPr>
          <w:rFonts w:ascii="Calibri" w:eastAsia="Times New Roman" w:hAnsi="Calibri"/>
          <w:sz w:val="22"/>
          <w:szCs w:val="22"/>
          <w:lang w:eastAsia="en-GB"/>
        </w:rPr>
        <w:tab/>
      </w:r>
      <w:r>
        <w:t>ACIR downlink 5MHz E-UTRA interferer – UTRA 3.84 Mcps TDD victim</w:t>
      </w:r>
      <w:r>
        <w:tab/>
      </w:r>
      <w:r>
        <w:fldChar w:fldCharType="begin" w:fldLock="1"/>
      </w:r>
      <w:r>
        <w:instrText xml:space="preserve"> PAGEREF _Toc46233070 \h </w:instrText>
      </w:r>
      <w:r>
        <w:fldChar w:fldCharType="separate"/>
      </w:r>
      <w:r>
        <w:t>34</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7.1.2.2</w:t>
      </w:r>
      <w:r w:rsidRPr="005352FC">
        <w:rPr>
          <w:rFonts w:ascii="Calibri" w:eastAsia="Times New Roman" w:hAnsi="Calibri"/>
          <w:sz w:val="22"/>
          <w:szCs w:val="22"/>
          <w:lang w:val="sv-FI" w:eastAsia="en-GB"/>
        </w:rPr>
        <w:tab/>
      </w:r>
      <w:r w:rsidRPr="004F6BAA">
        <w:rPr>
          <w:lang w:val="sv-FI"/>
        </w:rPr>
        <w:t>ACIR downlink 10MHz E-UTRA interferer – 10MHz E-UTRA TDD victim</w:t>
      </w:r>
      <w:r w:rsidRPr="00EB222C">
        <w:rPr>
          <w:lang w:val="sv-FI"/>
        </w:rPr>
        <w:tab/>
      </w:r>
      <w:r>
        <w:fldChar w:fldCharType="begin" w:fldLock="1"/>
      </w:r>
      <w:r w:rsidRPr="00EB222C">
        <w:rPr>
          <w:lang w:val="sv-FI"/>
        </w:rPr>
        <w:instrText xml:space="preserve"> PAGEREF _Toc46233071 \h </w:instrText>
      </w:r>
      <w:r>
        <w:fldChar w:fldCharType="separate"/>
      </w:r>
      <w:r w:rsidRPr="00EB222C">
        <w:rPr>
          <w:lang w:val="sv-FI"/>
        </w:rPr>
        <w:t>36</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7.1.2.3</w:t>
      </w:r>
      <w:r w:rsidRPr="005352FC">
        <w:rPr>
          <w:rFonts w:ascii="Calibri" w:eastAsia="Times New Roman" w:hAnsi="Calibri"/>
          <w:sz w:val="22"/>
          <w:szCs w:val="22"/>
          <w:lang w:val="sv-FI" w:eastAsia="en-GB"/>
        </w:rPr>
        <w:tab/>
      </w:r>
      <w:r w:rsidRPr="00EB222C">
        <w:rPr>
          <w:lang w:val="sv-FI"/>
        </w:rPr>
        <w:t>ACIR downlink 1.6 MHz E-UTRA interferer – UTRA 1.28 Mcps TDD victim</w:t>
      </w:r>
      <w:r w:rsidRPr="00EB222C">
        <w:rPr>
          <w:lang w:val="sv-FI"/>
        </w:rPr>
        <w:tab/>
      </w:r>
      <w:r>
        <w:fldChar w:fldCharType="begin" w:fldLock="1"/>
      </w:r>
      <w:r w:rsidRPr="00EB222C">
        <w:rPr>
          <w:lang w:val="sv-FI"/>
        </w:rPr>
        <w:instrText xml:space="preserve"> PAGEREF _Toc46233072 \h </w:instrText>
      </w:r>
      <w:r>
        <w:fldChar w:fldCharType="separate"/>
      </w:r>
      <w:r w:rsidRPr="00EB222C">
        <w:rPr>
          <w:lang w:val="sv-FI"/>
        </w:rPr>
        <w:t>38</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7.1.2.4</w:t>
      </w:r>
      <w:r w:rsidRPr="005352FC">
        <w:rPr>
          <w:rFonts w:ascii="Calibri" w:eastAsia="Times New Roman" w:hAnsi="Calibri"/>
          <w:sz w:val="22"/>
          <w:szCs w:val="22"/>
          <w:lang w:val="sv-FI" w:eastAsia="en-GB"/>
        </w:rPr>
        <w:tab/>
      </w:r>
      <w:r w:rsidRPr="004F6BAA">
        <w:rPr>
          <w:lang w:val="sv-FI"/>
        </w:rPr>
        <w:t>ACIR uplink 5MHz E-UTRA interferer – UTRA 3.84 Mcps TDD victim</w:t>
      </w:r>
      <w:r w:rsidRPr="00EB222C">
        <w:rPr>
          <w:lang w:val="sv-FI"/>
        </w:rPr>
        <w:tab/>
      </w:r>
      <w:r>
        <w:fldChar w:fldCharType="begin" w:fldLock="1"/>
      </w:r>
      <w:r w:rsidRPr="00EB222C">
        <w:rPr>
          <w:lang w:val="sv-FI"/>
        </w:rPr>
        <w:instrText xml:space="preserve"> PAGEREF _Toc46233073 \h </w:instrText>
      </w:r>
      <w:r>
        <w:fldChar w:fldCharType="separate"/>
      </w:r>
      <w:r w:rsidRPr="00EB222C">
        <w:rPr>
          <w:lang w:val="sv-FI"/>
        </w:rPr>
        <w:t>41</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7.1.2.5</w:t>
      </w:r>
      <w:r w:rsidRPr="005352FC">
        <w:rPr>
          <w:rFonts w:ascii="Calibri" w:eastAsia="Times New Roman" w:hAnsi="Calibri"/>
          <w:sz w:val="22"/>
          <w:szCs w:val="22"/>
          <w:lang w:val="sv-FI" w:eastAsia="en-GB"/>
        </w:rPr>
        <w:tab/>
      </w:r>
      <w:r w:rsidRPr="004F6BAA">
        <w:rPr>
          <w:lang w:val="sv-FI"/>
        </w:rPr>
        <w:t>ACIR uplink 10MHz E-UTRA interferer – 10MHz E-UTRA TDD victim</w:t>
      </w:r>
      <w:r w:rsidRPr="00EB222C">
        <w:rPr>
          <w:lang w:val="sv-FI"/>
        </w:rPr>
        <w:tab/>
      </w:r>
      <w:r>
        <w:fldChar w:fldCharType="begin" w:fldLock="1"/>
      </w:r>
      <w:r w:rsidRPr="00EB222C">
        <w:rPr>
          <w:lang w:val="sv-FI"/>
        </w:rPr>
        <w:instrText xml:space="preserve"> PAGEREF _Toc46233074 \h </w:instrText>
      </w:r>
      <w:r>
        <w:fldChar w:fldCharType="separate"/>
      </w:r>
      <w:r w:rsidRPr="00EB222C">
        <w:rPr>
          <w:lang w:val="sv-FI"/>
        </w:rPr>
        <w:t>43</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7.1.2.6</w:t>
      </w:r>
      <w:r w:rsidRPr="005352FC">
        <w:rPr>
          <w:rFonts w:ascii="Calibri" w:eastAsia="Times New Roman" w:hAnsi="Calibri"/>
          <w:sz w:val="22"/>
          <w:szCs w:val="22"/>
          <w:lang w:val="sv-FI" w:eastAsia="en-GB"/>
        </w:rPr>
        <w:tab/>
      </w:r>
      <w:r w:rsidRPr="00EB222C">
        <w:rPr>
          <w:lang w:val="sv-FI"/>
        </w:rPr>
        <w:t xml:space="preserve">ACIR </w:t>
      </w:r>
      <w:r w:rsidRPr="00EB222C">
        <w:rPr>
          <w:lang w:val="sv-FI" w:eastAsia="zh-CN"/>
        </w:rPr>
        <w:t>up</w:t>
      </w:r>
      <w:r w:rsidRPr="00EB222C">
        <w:rPr>
          <w:lang w:val="sv-FI"/>
        </w:rPr>
        <w:t xml:space="preserve">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_Toc46233075 \h </w:instrText>
      </w:r>
      <w:r>
        <w:fldChar w:fldCharType="separate"/>
      </w:r>
      <w:r w:rsidRPr="00EB222C">
        <w:rPr>
          <w:lang w:val="sv-FI"/>
        </w:rPr>
        <w:t>45</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7.1.2.7</w:t>
      </w:r>
      <w:r w:rsidRPr="005352FC">
        <w:rPr>
          <w:rFonts w:ascii="Calibri" w:eastAsia="Times New Roman" w:hAnsi="Calibri"/>
          <w:sz w:val="22"/>
          <w:szCs w:val="22"/>
          <w:lang w:val="sv-FI" w:eastAsia="en-GB"/>
        </w:rPr>
        <w:tab/>
      </w:r>
      <w:r w:rsidRPr="00EB222C">
        <w:rPr>
          <w:lang w:val="sv-FI"/>
        </w:rPr>
        <w:t xml:space="preserve">ACIR downlink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_Toc46233076 \h </w:instrText>
      </w:r>
      <w:r>
        <w:fldChar w:fldCharType="separate"/>
      </w:r>
      <w:r w:rsidRPr="00EB222C">
        <w:rPr>
          <w:lang w:val="sv-FI"/>
        </w:rPr>
        <w:t>46</w:t>
      </w:r>
      <w:r>
        <w:fldChar w:fldCharType="end"/>
      </w:r>
    </w:p>
    <w:p w:rsidR="00EB222C" w:rsidRPr="005352FC" w:rsidRDefault="00EB222C">
      <w:pPr>
        <w:pStyle w:val="TOC3"/>
        <w:rPr>
          <w:rFonts w:ascii="Calibri" w:eastAsia="Times New Roman" w:hAnsi="Calibri"/>
          <w:sz w:val="22"/>
          <w:szCs w:val="22"/>
          <w:lang w:eastAsia="en-GB"/>
        </w:rPr>
      </w:pPr>
      <w:r>
        <w:t>7.1.3</w:t>
      </w:r>
      <w:r w:rsidRPr="005352FC">
        <w:rPr>
          <w:rFonts w:ascii="Calibri" w:eastAsia="Times New Roman" w:hAnsi="Calibri"/>
          <w:sz w:val="22"/>
          <w:szCs w:val="22"/>
          <w:lang w:eastAsia="en-GB"/>
        </w:rPr>
        <w:tab/>
      </w:r>
      <w:r>
        <w:t>Additional coexistence simulation results</w:t>
      </w:r>
      <w:r>
        <w:tab/>
      </w:r>
      <w:r>
        <w:fldChar w:fldCharType="begin" w:fldLock="1"/>
      </w:r>
      <w:r>
        <w:instrText xml:space="preserve"> PAGEREF _Toc46233077 \h </w:instrText>
      </w:r>
      <w:r>
        <w:fldChar w:fldCharType="separate"/>
      </w:r>
      <w:r>
        <w:t>48</w:t>
      </w:r>
      <w:r>
        <w:fldChar w:fldCharType="end"/>
      </w:r>
    </w:p>
    <w:p w:rsidR="00EB222C" w:rsidRPr="005352FC" w:rsidRDefault="00EB222C">
      <w:pPr>
        <w:pStyle w:val="TOC4"/>
        <w:rPr>
          <w:rFonts w:ascii="Calibri" w:eastAsia="Times New Roman" w:hAnsi="Calibri"/>
          <w:sz w:val="22"/>
          <w:szCs w:val="22"/>
          <w:lang w:eastAsia="en-GB"/>
        </w:rPr>
      </w:pPr>
      <w:r>
        <w:t>7.1.3.1</w:t>
      </w:r>
      <w:r w:rsidRPr="005352FC">
        <w:rPr>
          <w:rFonts w:ascii="Calibri" w:eastAsia="Times New Roman" w:hAnsi="Calibri"/>
          <w:sz w:val="22"/>
          <w:szCs w:val="22"/>
          <w:lang w:eastAsia="en-GB"/>
        </w:rPr>
        <w:tab/>
      </w:r>
      <w:r>
        <w:t>ACIR downlink E-UTRA interferer – GSM victim</w:t>
      </w:r>
      <w:r>
        <w:tab/>
      </w:r>
      <w:r>
        <w:fldChar w:fldCharType="begin" w:fldLock="1"/>
      </w:r>
      <w:r>
        <w:instrText xml:space="preserve"> PAGEREF _Toc46233078 \h </w:instrText>
      </w:r>
      <w:r>
        <w:fldChar w:fldCharType="separate"/>
      </w:r>
      <w:r>
        <w:t>48</w:t>
      </w:r>
      <w:r>
        <w:fldChar w:fldCharType="end"/>
      </w:r>
    </w:p>
    <w:p w:rsidR="00EB222C" w:rsidRPr="005352FC" w:rsidRDefault="00EB222C">
      <w:pPr>
        <w:pStyle w:val="TOC4"/>
        <w:rPr>
          <w:rFonts w:ascii="Calibri" w:eastAsia="Times New Roman" w:hAnsi="Calibri"/>
          <w:sz w:val="22"/>
          <w:szCs w:val="22"/>
          <w:lang w:val="sv-FI" w:eastAsia="en-GB"/>
        </w:rPr>
      </w:pPr>
      <w:r w:rsidRPr="00EB222C">
        <w:rPr>
          <w:lang w:val="sv-FI"/>
        </w:rPr>
        <w:t>7.1.3.2</w:t>
      </w:r>
      <w:r w:rsidRPr="005352FC">
        <w:rPr>
          <w:rFonts w:ascii="Calibri" w:eastAsia="Times New Roman" w:hAnsi="Calibri"/>
          <w:sz w:val="22"/>
          <w:szCs w:val="22"/>
          <w:lang w:val="sv-FI" w:eastAsia="en-GB"/>
        </w:rPr>
        <w:tab/>
      </w:r>
      <w:r w:rsidRPr="004F6BAA">
        <w:rPr>
          <w:lang w:val="pt-BR"/>
        </w:rPr>
        <w:t>ACIR uplink E-UTRA interferer – GSM victim</w:t>
      </w:r>
      <w:r w:rsidRPr="00EB222C">
        <w:rPr>
          <w:lang w:val="sv-FI"/>
        </w:rPr>
        <w:tab/>
      </w:r>
      <w:r>
        <w:fldChar w:fldCharType="begin" w:fldLock="1"/>
      </w:r>
      <w:r w:rsidRPr="00EB222C">
        <w:rPr>
          <w:lang w:val="sv-FI"/>
        </w:rPr>
        <w:instrText xml:space="preserve"> PAGEREF _Toc46233079 \h </w:instrText>
      </w:r>
      <w:r>
        <w:fldChar w:fldCharType="separate"/>
      </w:r>
      <w:r w:rsidRPr="00EB222C">
        <w:rPr>
          <w:lang w:val="sv-FI"/>
        </w:rPr>
        <w:t>50</w:t>
      </w:r>
      <w:r>
        <w:fldChar w:fldCharType="end"/>
      </w:r>
    </w:p>
    <w:p w:rsidR="00EB222C" w:rsidRPr="005352FC" w:rsidRDefault="00EB222C">
      <w:pPr>
        <w:pStyle w:val="TOC4"/>
        <w:rPr>
          <w:rFonts w:ascii="Calibri" w:eastAsia="Times New Roman" w:hAnsi="Calibri"/>
          <w:sz w:val="22"/>
          <w:szCs w:val="22"/>
          <w:lang w:eastAsia="en-GB"/>
        </w:rPr>
      </w:pPr>
      <w:r>
        <w:t>7.1.3.3</w:t>
      </w:r>
      <w:r w:rsidRPr="005352FC">
        <w:rPr>
          <w:rFonts w:ascii="Calibri" w:eastAsia="Times New Roman" w:hAnsi="Calibri"/>
          <w:sz w:val="22"/>
          <w:szCs w:val="22"/>
          <w:lang w:eastAsia="en-GB"/>
        </w:rPr>
        <w:tab/>
      </w:r>
      <w:r>
        <w:t>Asymmetric coexistence 20 MHz and 5 MHz E-UTRA</w:t>
      </w:r>
      <w:r>
        <w:tab/>
      </w:r>
      <w:r>
        <w:fldChar w:fldCharType="begin" w:fldLock="1"/>
      </w:r>
      <w:r>
        <w:instrText xml:space="preserve"> PAGEREF _Toc46233080 \h </w:instrText>
      </w:r>
      <w:r>
        <w:fldChar w:fldCharType="separate"/>
      </w:r>
      <w:r>
        <w:t>51</w:t>
      </w:r>
      <w:r>
        <w:fldChar w:fldCharType="end"/>
      </w:r>
    </w:p>
    <w:p w:rsidR="00EB222C" w:rsidRPr="005352FC" w:rsidRDefault="00EB222C">
      <w:pPr>
        <w:pStyle w:val="TOC4"/>
        <w:rPr>
          <w:rFonts w:ascii="Calibri" w:eastAsia="Times New Roman" w:hAnsi="Calibri"/>
          <w:sz w:val="22"/>
          <w:szCs w:val="22"/>
          <w:lang w:eastAsia="en-GB"/>
        </w:rPr>
      </w:pPr>
      <w:r>
        <w:t>7.1.3.4</w:t>
      </w:r>
      <w:r w:rsidRPr="005352FC">
        <w:rPr>
          <w:rFonts w:ascii="Calibri" w:eastAsia="Times New Roman" w:hAnsi="Calibri"/>
          <w:sz w:val="22"/>
          <w:szCs w:val="22"/>
          <w:lang w:eastAsia="en-GB"/>
        </w:rPr>
        <w:tab/>
      </w:r>
      <w:r>
        <w:t>Impact of cell range and simulation frequency on ACIR</w:t>
      </w:r>
      <w:r>
        <w:tab/>
      </w:r>
      <w:r>
        <w:fldChar w:fldCharType="begin" w:fldLock="1"/>
      </w:r>
      <w:r>
        <w:instrText xml:space="preserve"> PAGEREF _Toc46233081 \h </w:instrText>
      </w:r>
      <w:r>
        <w:fldChar w:fldCharType="separate"/>
      </w:r>
      <w:r>
        <w:t>53</w:t>
      </w:r>
      <w:r>
        <w:fldChar w:fldCharType="end"/>
      </w:r>
    </w:p>
    <w:p w:rsidR="00EB222C" w:rsidRPr="005352FC" w:rsidRDefault="00EB222C">
      <w:pPr>
        <w:pStyle w:val="TOC4"/>
        <w:rPr>
          <w:rFonts w:ascii="Calibri" w:eastAsia="Times New Roman" w:hAnsi="Calibri"/>
          <w:sz w:val="22"/>
          <w:szCs w:val="22"/>
          <w:lang w:eastAsia="en-GB"/>
        </w:rPr>
      </w:pPr>
      <w:r w:rsidRPr="00EB222C">
        <w:t>7.1.3.5</w:t>
      </w:r>
      <w:r w:rsidRPr="005352FC">
        <w:rPr>
          <w:rFonts w:ascii="Calibri" w:eastAsia="Times New Roman" w:hAnsi="Calibri"/>
          <w:sz w:val="22"/>
          <w:szCs w:val="22"/>
          <w:lang w:eastAsia="en-GB"/>
        </w:rPr>
        <w:tab/>
      </w:r>
      <w:r w:rsidRPr="004F6BAA">
        <w:rPr>
          <w:lang w:val="pt-BR"/>
        </w:rPr>
        <w:t>Uplink Asymmetric coexistence TDD E-UTRA to TDD E-UTRA</w:t>
      </w:r>
      <w:r>
        <w:tab/>
      </w:r>
      <w:r>
        <w:fldChar w:fldCharType="begin" w:fldLock="1"/>
      </w:r>
      <w:r>
        <w:instrText xml:space="preserve"> PAGEREF _Toc46233082 \h </w:instrText>
      </w:r>
      <w:r>
        <w:fldChar w:fldCharType="separate"/>
      </w:r>
      <w:r>
        <w:t>54</w:t>
      </w:r>
      <w:r>
        <w:fldChar w:fldCharType="end"/>
      </w:r>
    </w:p>
    <w:p w:rsidR="00EB222C" w:rsidRPr="005352FC" w:rsidRDefault="00EB222C">
      <w:pPr>
        <w:pStyle w:val="TOC3"/>
        <w:rPr>
          <w:rFonts w:ascii="Calibri" w:eastAsia="Times New Roman" w:hAnsi="Calibri"/>
          <w:sz w:val="22"/>
          <w:szCs w:val="22"/>
          <w:lang w:eastAsia="en-GB"/>
        </w:rPr>
      </w:pPr>
      <w:r>
        <w:t>7.1.4</w:t>
      </w:r>
      <w:r w:rsidRPr="005352FC">
        <w:rPr>
          <w:rFonts w:ascii="Calibri" w:eastAsia="Times New Roman" w:hAnsi="Calibri"/>
          <w:sz w:val="22"/>
          <w:szCs w:val="22"/>
          <w:lang w:eastAsia="en-GB"/>
        </w:rPr>
        <w:tab/>
      </w:r>
      <w:r>
        <w:t>Base station blocking simulation results</w:t>
      </w:r>
      <w:r>
        <w:tab/>
      </w:r>
      <w:r>
        <w:fldChar w:fldCharType="begin" w:fldLock="1"/>
      </w:r>
      <w:r>
        <w:instrText xml:space="preserve"> PAGEREF _Toc46233083 \h </w:instrText>
      </w:r>
      <w:r>
        <w:fldChar w:fldCharType="separate"/>
      </w:r>
      <w:r>
        <w:t>56</w:t>
      </w:r>
      <w:r>
        <w:fldChar w:fldCharType="end"/>
      </w:r>
    </w:p>
    <w:p w:rsidR="00EB222C" w:rsidRPr="005352FC" w:rsidRDefault="00EB222C">
      <w:pPr>
        <w:pStyle w:val="TOC2"/>
        <w:rPr>
          <w:rFonts w:ascii="Calibri" w:eastAsia="Times New Roman" w:hAnsi="Calibri"/>
          <w:sz w:val="22"/>
          <w:szCs w:val="22"/>
          <w:lang w:eastAsia="en-GB"/>
        </w:rPr>
      </w:pPr>
      <w:r>
        <w:t>7.2</w:t>
      </w:r>
      <w:r w:rsidRPr="005352FC">
        <w:rPr>
          <w:rFonts w:ascii="Calibri" w:eastAsia="Times New Roman" w:hAnsi="Calibri"/>
          <w:sz w:val="22"/>
          <w:szCs w:val="22"/>
          <w:lang w:eastAsia="en-GB"/>
        </w:rPr>
        <w:tab/>
      </w:r>
      <w:r>
        <w:t>RRM</w:t>
      </w:r>
      <w:r>
        <w:tab/>
      </w:r>
      <w:r>
        <w:fldChar w:fldCharType="begin" w:fldLock="1"/>
      </w:r>
      <w:r>
        <w:instrText xml:space="preserve"> PAGEREF _Toc46233084 \h </w:instrText>
      </w:r>
      <w:r>
        <w:fldChar w:fldCharType="separate"/>
      </w:r>
      <w:r>
        <w:t>58</w:t>
      </w:r>
      <w:r>
        <w:fldChar w:fldCharType="end"/>
      </w:r>
    </w:p>
    <w:p w:rsidR="00EB222C" w:rsidRPr="005352FC" w:rsidRDefault="00EB222C">
      <w:pPr>
        <w:pStyle w:val="TOC1"/>
        <w:rPr>
          <w:rFonts w:ascii="Calibri" w:eastAsia="Times New Roman" w:hAnsi="Calibri"/>
          <w:szCs w:val="22"/>
          <w:lang w:eastAsia="en-GB"/>
        </w:rPr>
      </w:pPr>
      <w:r>
        <w:t>8</w:t>
      </w:r>
      <w:r w:rsidRPr="005352FC">
        <w:rPr>
          <w:rFonts w:ascii="Calibri" w:eastAsia="Times New Roman" w:hAnsi="Calibri"/>
          <w:szCs w:val="22"/>
          <w:lang w:eastAsia="en-GB"/>
        </w:rPr>
        <w:tab/>
      </w:r>
      <w:r>
        <w:t>Rationales for co-existence requirements</w:t>
      </w:r>
      <w:r>
        <w:tab/>
      </w:r>
      <w:r>
        <w:fldChar w:fldCharType="begin" w:fldLock="1"/>
      </w:r>
      <w:r>
        <w:instrText xml:space="preserve"> PAGEREF _Toc46233085 \h </w:instrText>
      </w:r>
      <w:r>
        <w:fldChar w:fldCharType="separate"/>
      </w:r>
      <w:r>
        <w:t>58</w:t>
      </w:r>
      <w:r>
        <w:fldChar w:fldCharType="end"/>
      </w:r>
    </w:p>
    <w:p w:rsidR="00EB222C" w:rsidRPr="005352FC" w:rsidRDefault="00EB222C">
      <w:pPr>
        <w:pStyle w:val="TOC2"/>
        <w:rPr>
          <w:rFonts w:ascii="Calibri" w:eastAsia="Times New Roman" w:hAnsi="Calibri"/>
          <w:sz w:val="22"/>
          <w:szCs w:val="22"/>
          <w:lang w:eastAsia="en-GB"/>
        </w:rPr>
      </w:pPr>
      <w:r>
        <w:t>8.1</w:t>
      </w:r>
      <w:r w:rsidRPr="005352FC">
        <w:rPr>
          <w:rFonts w:ascii="Calibri" w:eastAsia="Times New Roman" w:hAnsi="Calibri"/>
          <w:sz w:val="22"/>
          <w:szCs w:val="22"/>
          <w:lang w:eastAsia="en-GB"/>
        </w:rPr>
        <w:tab/>
      </w:r>
      <w:r>
        <w:t>BS and UE ACLR</w:t>
      </w:r>
      <w:r>
        <w:tab/>
      </w:r>
      <w:r>
        <w:fldChar w:fldCharType="begin" w:fldLock="1"/>
      </w:r>
      <w:r>
        <w:instrText xml:space="preserve"> PAGEREF _Toc46233086 \h </w:instrText>
      </w:r>
      <w:r>
        <w:fldChar w:fldCharType="separate"/>
      </w:r>
      <w:r>
        <w:t>58</w:t>
      </w:r>
      <w:r>
        <w:fldChar w:fldCharType="end"/>
      </w:r>
    </w:p>
    <w:p w:rsidR="00EB222C" w:rsidRPr="005352FC" w:rsidRDefault="00EB222C">
      <w:pPr>
        <w:pStyle w:val="TOC3"/>
        <w:rPr>
          <w:rFonts w:ascii="Calibri" w:eastAsia="Times New Roman" w:hAnsi="Calibri"/>
          <w:sz w:val="22"/>
          <w:szCs w:val="22"/>
          <w:lang w:eastAsia="en-GB"/>
        </w:rPr>
      </w:pPr>
      <w:r w:rsidRPr="00EB222C">
        <w:t>8.1.1</w:t>
      </w:r>
      <w:r w:rsidRPr="005352FC">
        <w:rPr>
          <w:rFonts w:ascii="Calibri" w:eastAsia="Times New Roman" w:hAnsi="Calibri"/>
          <w:sz w:val="22"/>
          <w:szCs w:val="22"/>
          <w:lang w:eastAsia="en-GB"/>
        </w:rPr>
        <w:tab/>
      </w:r>
      <w:r w:rsidRPr="004F6BAA">
        <w:rPr>
          <w:lang w:val="pt-BR"/>
        </w:rPr>
        <w:t>Requirements for E-UTRA – UTRA co-existence</w:t>
      </w:r>
      <w:r>
        <w:tab/>
      </w:r>
      <w:r>
        <w:fldChar w:fldCharType="begin" w:fldLock="1"/>
      </w:r>
      <w:r>
        <w:instrText xml:space="preserve"> PAGEREF _Toc46233087 \h </w:instrText>
      </w:r>
      <w:r>
        <w:fldChar w:fldCharType="separate"/>
      </w:r>
      <w:r>
        <w:t>58</w:t>
      </w:r>
      <w:r>
        <w:fldChar w:fldCharType="end"/>
      </w:r>
    </w:p>
    <w:p w:rsidR="00EB222C" w:rsidRPr="005352FC" w:rsidRDefault="00EB222C">
      <w:pPr>
        <w:pStyle w:val="TOC3"/>
        <w:rPr>
          <w:rFonts w:ascii="Calibri" w:eastAsia="Times New Roman" w:hAnsi="Calibri"/>
          <w:sz w:val="22"/>
          <w:szCs w:val="22"/>
          <w:lang w:eastAsia="en-GB"/>
        </w:rPr>
      </w:pPr>
      <w:r w:rsidRPr="00EB222C">
        <w:t>8.1.2</w:t>
      </w:r>
      <w:r w:rsidRPr="005352FC">
        <w:rPr>
          <w:rFonts w:ascii="Calibri" w:eastAsia="Times New Roman" w:hAnsi="Calibri"/>
          <w:sz w:val="22"/>
          <w:szCs w:val="22"/>
          <w:lang w:eastAsia="en-GB"/>
        </w:rPr>
        <w:tab/>
      </w:r>
      <w:r w:rsidRPr="004F6BAA">
        <w:rPr>
          <w:lang w:val="pt-BR"/>
        </w:rPr>
        <w:t>Requirements for E-UTRA – E-UTRA co-existence</w:t>
      </w:r>
      <w:r>
        <w:tab/>
      </w:r>
      <w:r>
        <w:fldChar w:fldCharType="begin" w:fldLock="1"/>
      </w:r>
      <w:r>
        <w:instrText xml:space="preserve"> PAGEREF _Toc46233088 \h </w:instrText>
      </w:r>
      <w:r>
        <w:fldChar w:fldCharType="separate"/>
      </w:r>
      <w:r>
        <w:t>59</w:t>
      </w:r>
      <w:r>
        <w:fldChar w:fldCharType="end"/>
      </w:r>
    </w:p>
    <w:p w:rsidR="00EB222C" w:rsidRPr="005352FC" w:rsidRDefault="00EB222C">
      <w:pPr>
        <w:pStyle w:val="TOC1"/>
        <w:rPr>
          <w:rFonts w:ascii="Calibri" w:eastAsia="Times New Roman" w:hAnsi="Calibri"/>
          <w:szCs w:val="22"/>
          <w:lang w:eastAsia="en-GB"/>
        </w:rPr>
      </w:pPr>
      <w:r>
        <w:t>9</w:t>
      </w:r>
      <w:r w:rsidRPr="005352FC">
        <w:rPr>
          <w:rFonts w:ascii="Calibri" w:eastAsia="Times New Roman" w:hAnsi="Calibri"/>
          <w:szCs w:val="22"/>
          <w:lang w:eastAsia="en-GB"/>
        </w:rPr>
        <w:tab/>
      </w:r>
      <w:r>
        <w:t>Deployment aspects</w:t>
      </w:r>
      <w:r>
        <w:tab/>
      </w:r>
      <w:r>
        <w:fldChar w:fldCharType="begin" w:fldLock="1"/>
      </w:r>
      <w:r>
        <w:instrText xml:space="preserve"> PAGEREF _Toc46233089 \h </w:instrText>
      </w:r>
      <w:r>
        <w:fldChar w:fldCharType="separate"/>
      </w:r>
      <w:r>
        <w:t>59</w:t>
      </w:r>
      <w:r>
        <w:fldChar w:fldCharType="end"/>
      </w:r>
    </w:p>
    <w:p w:rsidR="00EB222C" w:rsidRPr="005352FC" w:rsidRDefault="00EB222C">
      <w:pPr>
        <w:pStyle w:val="TOC2"/>
        <w:rPr>
          <w:rFonts w:ascii="Calibri" w:eastAsia="Times New Roman" w:hAnsi="Calibri"/>
          <w:sz w:val="22"/>
          <w:szCs w:val="22"/>
          <w:lang w:eastAsia="en-GB"/>
        </w:rPr>
      </w:pPr>
      <w:r>
        <w:t>9.1</w:t>
      </w:r>
      <w:r w:rsidRPr="005352FC">
        <w:rPr>
          <w:rFonts w:ascii="Calibri" w:eastAsia="Times New Roman" w:hAnsi="Calibri"/>
          <w:sz w:val="22"/>
          <w:szCs w:val="22"/>
          <w:lang w:eastAsia="en-GB"/>
        </w:rPr>
        <w:tab/>
      </w:r>
      <w:r>
        <w:t>UE power distribution</w:t>
      </w:r>
      <w:r>
        <w:tab/>
      </w:r>
      <w:r>
        <w:fldChar w:fldCharType="begin" w:fldLock="1"/>
      </w:r>
      <w:r>
        <w:instrText xml:space="preserve"> PAGEREF _Toc46233090 \h </w:instrText>
      </w:r>
      <w:r>
        <w:fldChar w:fldCharType="separate"/>
      </w:r>
      <w:r>
        <w:t>59</w:t>
      </w:r>
      <w:r>
        <w:fldChar w:fldCharType="end"/>
      </w:r>
    </w:p>
    <w:p w:rsidR="00EB222C" w:rsidRPr="005352FC" w:rsidRDefault="00EB222C">
      <w:pPr>
        <w:pStyle w:val="TOC3"/>
        <w:rPr>
          <w:rFonts w:ascii="Calibri" w:eastAsia="Times New Roman" w:hAnsi="Calibri"/>
          <w:sz w:val="22"/>
          <w:szCs w:val="22"/>
          <w:lang w:eastAsia="en-GB"/>
        </w:rPr>
      </w:pPr>
      <w:r>
        <w:t>9.1.1</w:t>
      </w:r>
      <w:r w:rsidRPr="005352FC">
        <w:rPr>
          <w:rFonts w:ascii="Calibri" w:eastAsia="Times New Roman" w:hAnsi="Calibri"/>
          <w:sz w:val="22"/>
          <w:szCs w:val="22"/>
          <w:lang w:eastAsia="en-GB"/>
        </w:rPr>
        <w:tab/>
      </w:r>
      <w:r>
        <w:t>Simulation results</w:t>
      </w:r>
      <w:r>
        <w:tab/>
      </w:r>
      <w:r>
        <w:fldChar w:fldCharType="begin" w:fldLock="1"/>
      </w:r>
      <w:r>
        <w:instrText xml:space="preserve"> PAGEREF _Toc46233091 \h </w:instrText>
      </w:r>
      <w:r>
        <w:fldChar w:fldCharType="separate"/>
      </w:r>
      <w:r>
        <w:t>60</w:t>
      </w:r>
      <w:r>
        <w:fldChar w:fldCharType="end"/>
      </w:r>
    </w:p>
    <w:p w:rsidR="00EB222C" w:rsidRPr="005352FC" w:rsidRDefault="00EB222C">
      <w:pPr>
        <w:pStyle w:val="TOC1"/>
        <w:rPr>
          <w:rFonts w:ascii="Calibri" w:eastAsia="Times New Roman" w:hAnsi="Calibri"/>
          <w:szCs w:val="22"/>
          <w:lang w:eastAsia="en-GB"/>
        </w:rPr>
      </w:pPr>
      <w:r>
        <w:t>10</w:t>
      </w:r>
      <w:r w:rsidRPr="005352FC">
        <w:rPr>
          <w:rFonts w:ascii="Calibri" w:eastAsia="Times New Roman" w:hAnsi="Calibri"/>
          <w:szCs w:val="22"/>
          <w:lang w:eastAsia="en-GB"/>
        </w:rPr>
        <w:tab/>
      </w:r>
      <w:r>
        <w:t>Multi-carrier BS requirements</w:t>
      </w:r>
      <w:r>
        <w:tab/>
      </w:r>
      <w:r>
        <w:fldChar w:fldCharType="begin" w:fldLock="1"/>
      </w:r>
      <w:r>
        <w:instrText xml:space="preserve"> PAGEREF _Toc46233092 \h </w:instrText>
      </w:r>
      <w:r>
        <w:fldChar w:fldCharType="separate"/>
      </w:r>
      <w:r>
        <w:t>62</w:t>
      </w:r>
      <w:r>
        <w:fldChar w:fldCharType="end"/>
      </w:r>
    </w:p>
    <w:p w:rsidR="00EB222C" w:rsidRPr="005352FC" w:rsidRDefault="00EB222C">
      <w:pPr>
        <w:pStyle w:val="TOC2"/>
        <w:rPr>
          <w:rFonts w:ascii="Calibri" w:eastAsia="Times New Roman" w:hAnsi="Calibri"/>
          <w:sz w:val="22"/>
          <w:szCs w:val="22"/>
          <w:lang w:eastAsia="en-GB"/>
        </w:rPr>
      </w:pPr>
      <w:r>
        <w:t>10.1</w:t>
      </w:r>
      <w:r w:rsidRPr="005352FC">
        <w:rPr>
          <w:rFonts w:ascii="Calibri" w:eastAsia="Times New Roman" w:hAnsi="Calibri"/>
          <w:sz w:val="22"/>
          <w:szCs w:val="22"/>
          <w:lang w:eastAsia="en-GB"/>
        </w:rPr>
        <w:tab/>
      </w:r>
      <w:r>
        <w:t>Unwanted emission requirements for multi-carrier BS</w:t>
      </w:r>
      <w:r>
        <w:tab/>
      </w:r>
      <w:r>
        <w:fldChar w:fldCharType="begin" w:fldLock="1"/>
      </w:r>
      <w:r>
        <w:instrText xml:space="preserve"> PAGEREF _Toc46233093 \h </w:instrText>
      </w:r>
      <w:r>
        <w:fldChar w:fldCharType="separate"/>
      </w:r>
      <w:r>
        <w:t>62</w:t>
      </w:r>
      <w:r>
        <w:fldChar w:fldCharType="end"/>
      </w:r>
    </w:p>
    <w:p w:rsidR="00EB222C" w:rsidRPr="005352FC" w:rsidRDefault="00EB222C">
      <w:pPr>
        <w:pStyle w:val="TOC3"/>
        <w:rPr>
          <w:rFonts w:ascii="Calibri" w:eastAsia="Times New Roman" w:hAnsi="Calibri"/>
          <w:sz w:val="22"/>
          <w:szCs w:val="22"/>
          <w:lang w:eastAsia="en-GB"/>
        </w:rPr>
      </w:pPr>
      <w:r>
        <w:t>10.1.1</w:t>
      </w:r>
      <w:r w:rsidRPr="005352FC">
        <w:rPr>
          <w:rFonts w:ascii="Calibri" w:eastAsia="Times New Roman" w:hAnsi="Calibri"/>
          <w:sz w:val="22"/>
          <w:szCs w:val="22"/>
          <w:lang w:eastAsia="en-GB"/>
        </w:rPr>
        <w:tab/>
      </w:r>
      <w:r>
        <w:t>General</w:t>
      </w:r>
      <w:r>
        <w:tab/>
      </w:r>
      <w:r>
        <w:fldChar w:fldCharType="begin" w:fldLock="1"/>
      </w:r>
      <w:r>
        <w:instrText xml:space="preserve"> PAGEREF _Toc46233094 \h </w:instrText>
      </w:r>
      <w:r>
        <w:fldChar w:fldCharType="separate"/>
      </w:r>
      <w:r>
        <w:t>62</w:t>
      </w:r>
      <w:r>
        <w:fldChar w:fldCharType="end"/>
      </w:r>
    </w:p>
    <w:p w:rsidR="00EB222C" w:rsidRPr="005352FC" w:rsidRDefault="00EB222C">
      <w:pPr>
        <w:pStyle w:val="TOC3"/>
        <w:rPr>
          <w:rFonts w:ascii="Calibri" w:eastAsia="Times New Roman" w:hAnsi="Calibri"/>
          <w:sz w:val="22"/>
          <w:szCs w:val="22"/>
          <w:lang w:eastAsia="en-GB"/>
        </w:rPr>
      </w:pPr>
      <w:r w:rsidRPr="00EB222C">
        <w:t>10.1.2</w:t>
      </w:r>
      <w:r w:rsidRPr="005352FC">
        <w:rPr>
          <w:rFonts w:ascii="Calibri" w:eastAsia="Times New Roman" w:hAnsi="Calibri"/>
          <w:sz w:val="22"/>
          <w:szCs w:val="22"/>
          <w:lang w:eastAsia="en-GB"/>
        </w:rPr>
        <w:tab/>
      </w:r>
      <w:r w:rsidRPr="004F6BAA">
        <w:rPr>
          <w:lang w:val="it-IT" w:eastAsia="ja-JP"/>
        </w:rPr>
        <w:t>Multi-carrier BS of different E-UTRA channel bandwidths</w:t>
      </w:r>
      <w:r>
        <w:tab/>
      </w:r>
      <w:r>
        <w:fldChar w:fldCharType="begin" w:fldLock="1"/>
      </w:r>
      <w:r>
        <w:instrText xml:space="preserve"> PAGEREF _Toc46233095 \h </w:instrText>
      </w:r>
      <w:r>
        <w:fldChar w:fldCharType="separate"/>
      </w:r>
      <w:r>
        <w:t>63</w:t>
      </w:r>
      <w:r>
        <w:fldChar w:fldCharType="end"/>
      </w:r>
    </w:p>
    <w:p w:rsidR="00EB222C" w:rsidRPr="005352FC" w:rsidRDefault="00EB222C">
      <w:pPr>
        <w:pStyle w:val="TOC3"/>
        <w:rPr>
          <w:rFonts w:ascii="Calibri" w:eastAsia="Times New Roman" w:hAnsi="Calibri"/>
          <w:sz w:val="22"/>
          <w:szCs w:val="22"/>
          <w:lang w:eastAsia="en-GB"/>
        </w:rPr>
      </w:pPr>
      <w:r>
        <w:t>10.1.3</w:t>
      </w:r>
      <w:r w:rsidRPr="005352FC">
        <w:rPr>
          <w:rFonts w:ascii="Calibri" w:eastAsia="Times New Roman" w:hAnsi="Calibri"/>
          <w:sz w:val="22"/>
          <w:szCs w:val="22"/>
        </w:rPr>
        <w:tab/>
      </w:r>
      <w:r>
        <w:rPr>
          <w:lang w:eastAsia="ja-JP"/>
        </w:rPr>
        <w:t>Multi-carrier BS of E-UTRA and UTRA</w:t>
      </w:r>
      <w:r>
        <w:tab/>
      </w:r>
      <w:r>
        <w:fldChar w:fldCharType="begin" w:fldLock="1"/>
      </w:r>
      <w:r>
        <w:instrText xml:space="preserve"> PAGEREF _Toc46233096 \h </w:instrText>
      </w:r>
      <w:r>
        <w:fldChar w:fldCharType="separate"/>
      </w:r>
      <w:r>
        <w:t>63</w:t>
      </w:r>
      <w:r>
        <w:fldChar w:fldCharType="end"/>
      </w:r>
    </w:p>
    <w:p w:rsidR="00EB222C" w:rsidRPr="005352FC" w:rsidRDefault="00EB222C">
      <w:pPr>
        <w:pStyle w:val="TOC2"/>
        <w:rPr>
          <w:rFonts w:ascii="Calibri" w:eastAsia="Times New Roman" w:hAnsi="Calibri"/>
          <w:sz w:val="22"/>
          <w:szCs w:val="22"/>
          <w:lang w:eastAsia="en-GB"/>
        </w:rPr>
      </w:pPr>
      <w:r>
        <w:t>10.2</w:t>
      </w:r>
      <w:r w:rsidRPr="005352FC">
        <w:rPr>
          <w:rFonts w:ascii="Calibri" w:eastAsia="Times New Roman" w:hAnsi="Calibri"/>
          <w:sz w:val="22"/>
          <w:szCs w:val="22"/>
          <w:lang w:eastAsia="en-GB"/>
        </w:rPr>
        <w:tab/>
      </w:r>
      <w:r>
        <w:t>Receiver requirements for multi-carrier BS</w:t>
      </w:r>
      <w:r>
        <w:tab/>
      </w:r>
      <w:r>
        <w:fldChar w:fldCharType="begin" w:fldLock="1"/>
      </w:r>
      <w:r>
        <w:instrText xml:space="preserve"> PAGEREF _Toc46233097 \h </w:instrText>
      </w:r>
      <w:r>
        <w:fldChar w:fldCharType="separate"/>
      </w:r>
      <w:r>
        <w:t>64</w:t>
      </w:r>
      <w:r>
        <w:fldChar w:fldCharType="end"/>
      </w:r>
    </w:p>
    <w:p w:rsidR="00EB222C" w:rsidRPr="005352FC" w:rsidRDefault="00EB222C">
      <w:pPr>
        <w:pStyle w:val="TOC3"/>
        <w:rPr>
          <w:rFonts w:ascii="Calibri" w:eastAsia="Times New Roman" w:hAnsi="Calibri"/>
          <w:sz w:val="22"/>
          <w:szCs w:val="22"/>
          <w:lang w:eastAsia="en-GB"/>
        </w:rPr>
      </w:pPr>
      <w:r>
        <w:t>10.2.1</w:t>
      </w:r>
      <w:r w:rsidRPr="005352FC">
        <w:rPr>
          <w:rFonts w:ascii="Calibri" w:eastAsia="Times New Roman" w:hAnsi="Calibri"/>
          <w:sz w:val="22"/>
          <w:szCs w:val="22"/>
          <w:lang w:eastAsia="en-GB"/>
        </w:rPr>
        <w:tab/>
      </w:r>
      <w:r>
        <w:t>General</w:t>
      </w:r>
      <w:r>
        <w:tab/>
      </w:r>
      <w:r>
        <w:fldChar w:fldCharType="begin" w:fldLock="1"/>
      </w:r>
      <w:r>
        <w:instrText xml:space="preserve"> PAGEREF _Toc46233098 \h </w:instrText>
      </w:r>
      <w:r>
        <w:fldChar w:fldCharType="separate"/>
      </w:r>
      <w:r>
        <w:t>64</w:t>
      </w:r>
      <w:r>
        <w:fldChar w:fldCharType="end"/>
      </w:r>
    </w:p>
    <w:p w:rsidR="00EB222C" w:rsidRPr="005352FC" w:rsidRDefault="00EB222C">
      <w:pPr>
        <w:pStyle w:val="TOC3"/>
        <w:rPr>
          <w:rFonts w:ascii="Calibri" w:eastAsia="Times New Roman" w:hAnsi="Calibri"/>
          <w:sz w:val="22"/>
          <w:szCs w:val="22"/>
          <w:lang w:eastAsia="en-GB"/>
        </w:rPr>
      </w:pPr>
      <w:r>
        <w:t>10.2.2</w:t>
      </w:r>
      <w:r w:rsidRPr="005352FC">
        <w:rPr>
          <w:rFonts w:ascii="Calibri" w:eastAsia="Times New Roman" w:hAnsi="Calibri"/>
          <w:sz w:val="22"/>
          <w:szCs w:val="22"/>
        </w:rPr>
        <w:tab/>
      </w:r>
      <w:r>
        <w:rPr>
          <w:lang w:eastAsia="ja-JP"/>
        </w:rPr>
        <w:t>Test principles for a multi-carrier BS of equal or different E-UTRA channel bandwidths</w:t>
      </w:r>
      <w:r>
        <w:tab/>
      </w:r>
      <w:r>
        <w:fldChar w:fldCharType="begin" w:fldLock="1"/>
      </w:r>
      <w:r>
        <w:instrText xml:space="preserve"> PAGEREF _Toc46233099 \h </w:instrText>
      </w:r>
      <w:r>
        <w:fldChar w:fldCharType="separate"/>
      </w:r>
      <w:r>
        <w:t>65</w:t>
      </w:r>
      <w:r>
        <w:fldChar w:fldCharType="end"/>
      </w:r>
    </w:p>
    <w:p w:rsidR="00EB222C" w:rsidRPr="005352FC" w:rsidRDefault="00EB222C">
      <w:pPr>
        <w:pStyle w:val="TOC1"/>
        <w:rPr>
          <w:rFonts w:ascii="Calibri" w:eastAsia="Times New Roman" w:hAnsi="Calibri"/>
          <w:szCs w:val="22"/>
          <w:lang w:eastAsia="en-GB"/>
        </w:rPr>
      </w:pPr>
      <w:r>
        <w:t>11</w:t>
      </w:r>
      <w:r w:rsidRPr="005352FC">
        <w:rPr>
          <w:rFonts w:ascii="Calibri" w:eastAsia="Times New Roman" w:hAnsi="Calibri"/>
          <w:szCs w:val="22"/>
          <w:lang w:eastAsia="en-GB"/>
        </w:rPr>
        <w:tab/>
      </w:r>
      <w:r>
        <w:t>Rationale for unwanted emission specifications</w:t>
      </w:r>
      <w:r>
        <w:tab/>
      </w:r>
      <w:r>
        <w:fldChar w:fldCharType="begin" w:fldLock="1"/>
      </w:r>
      <w:r>
        <w:instrText xml:space="preserve"> PAGEREF _Toc46233100 \h </w:instrText>
      </w:r>
      <w:r>
        <w:fldChar w:fldCharType="separate"/>
      </w:r>
      <w:r>
        <w:t>65</w:t>
      </w:r>
      <w:r>
        <w:fldChar w:fldCharType="end"/>
      </w:r>
    </w:p>
    <w:p w:rsidR="00EB222C" w:rsidRPr="005352FC" w:rsidRDefault="00EB222C">
      <w:pPr>
        <w:pStyle w:val="TOC2"/>
        <w:rPr>
          <w:rFonts w:ascii="Calibri" w:eastAsia="Times New Roman" w:hAnsi="Calibri"/>
          <w:sz w:val="22"/>
          <w:szCs w:val="22"/>
          <w:lang w:eastAsia="en-GB"/>
        </w:rPr>
      </w:pPr>
      <w:r>
        <w:t>11.1</w:t>
      </w:r>
      <w:r w:rsidRPr="005352FC">
        <w:rPr>
          <w:rFonts w:ascii="Calibri" w:eastAsia="Times New Roman" w:hAnsi="Calibri"/>
          <w:sz w:val="22"/>
          <w:szCs w:val="22"/>
          <w:lang w:eastAsia="en-GB"/>
        </w:rPr>
        <w:tab/>
      </w:r>
      <w:r>
        <w:t>Out of band Emissions</w:t>
      </w:r>
      <w:r>
        <w:tab/>
      </w:r>
      <w:r>
        <w:fldChar w:fldCharType="begin" w:fldLock="1"/>
      </w:r>
      <w:r>
        <w:instrText xml:space="preserve"> PAGEREF _Toc46233101 \h </w:instrText>
      </w:r>
      <w:r>
        <w:fldChar w:fldCharType="separate"/>
      </w:r>
      <w:r>
        <w:t>65</w:t>
      </w:r>
      <w:r>
        <w:fldChar w:fldCharType="end"/>
      </w:r>
    </w:p>
    <w:p w:rsidR="00EB222C" w:rsidRPr="005352FC" w:rsidRDefault="00EB222C">
      <w:pPr>
        <w:pStyle w:val="TOC3"/>
        <w:rPr>
          <w:rFonts w:ascii="Calibri" w:eastAsia="Times New Roman" w:hAnsi="Calibri"/>
          <w:sz w:val="22"/>
          <w:szCs w:val="22"/>
          <w:lang w:eastAsia="en-GB"/>
        </w:rPr>
      </w:pPr>
      <w:r w:rsidRPr="00EB222C">
        <w:t>11.1.1</w:t>
      </w:r>
      <w:r w:rsidRPr="005352FC">
        <w:rPr>
          <w:rFonts w:ascii="Calibri" w:eastAsia="Times New Roman" w:hAnsi="Calibri"/>
          <w:sz w:val="22"/>
          <w:szCs w:val="22"/>
          <w:lang w:eastAsia="en-GB"/>
        </w:rPr>
        <w:tab/>
      </w:r>
      <w:r w:rsidRPr="004F6BAA">
        <w:rPr>
          <w:snapToGrid w:val="0"/>
        </w:rPr>
        <w:t>Operating band unwanted emission requirements for E-UTRA BS (spectrum emission mask)</w:t>
      </w:r>
      <w:r>
        <w:tab/>
      </w:r>
      <w:r>
        <w:fldChar w:fldCharType="begin" w:fldLock="1"/>
      </w:r>
      <w:r>
        <w:instrText xml:space="preserve"> PAGEREF _Toc46233102 \h </w:instrText>
      </w:r>
      <w:r>
        <w:fldChar w:fldCharType="separate"/>
      </w:r>
      <w:r>
        <w:t>65</w:t>
      </w:r>
      <w:r>
        <w:fldChar w:fldCharType="end"/>
      </w:r>
    </w:p>
    <w:p w:rsidR="00EB222C" w:rsidRPr="005352FC" w:rsidRDefault="00EB222C">
      <w:pPr>
        <w:pStyle w:val="TOC3"/>
        <w:rPr>
          <w:rFonts w:ascii="Calibri" w:eastAsia="Times New Roman" w:hAnsi="Calibri"/>
          <w:sz w:val="22"/>
          <w:szCs w:val="22"/>
          <w:lang w:eastAsia="en-GB"/>
        </w:rPr>
      </w:pPr>
      <w:r w:rsidRPr="00EB222C">
        <w:t>11.1.2</w:t>
      </w:r>
      <w:r w:rsidRPr="005352FC">
        <w:rPr>
          <w:rFonts w:ascii="Calibri" w:eastAsia="Times New Roman" w:hAnsi="Calibri"/>
          <w:sz w:val="22"/>
          <w:szCs w:val="22"/>
          <w:lang w:eastAsia="en-GB"/>
        </w:rPr>
        <w:tab/>
      </w:r>
      <w:r w:rsidRPr="004F6BAA">
        <w:rPr>
          <w:snapToGrid w:val="0"/>
        </w:rPr>
        <w:t>ACLR requirements for E-UTRA BS</w:t>
      </w:r>
      <w:r>
        <w:tab/>
      </w:r>
      <w:r>
        <w:fldChar w:fldCharType="begin" w:fldLock="1"/>
      </w:r>
      <w:r>
        <w:instrText xml:space="preserve"> PAGEREF _Toc46233103 \h </w:instrText>
      </w:r>
      <w:r>
        <w:fldChar w:fldCharType="separate"/>
      </w:r>
      <w:r>
        <w:t>67</w:t>
      </w:r>
      <w:r>
        <w:fldChar w:fldCharType="end"/>
      </w:r>
    </w:p>
    <w:p w:rsidR="00EB222C" w:rsidRPr="005352FC" w:rsidRDefault="00EB222C">
      <w:pPr>
        <w:pStyle w:val="TOC2"/>
        <w:rPr>
          <w:rFonts w:ascii="Calibri" w:eastAsia="Times New Roman" w:hAnsi="Calibri"/>
          <w:sz w:val="22"/>
          <w:szCs w:val="22"/>
          <w:lang w:eastAsia="en-GB"/>
        </w:rPr>
      </w:pPr>
      <w:r>
        <w:t>11.2</w:t>
      </w:r>
      <w:r w:rsidRPr="005352FC">
        <w:rPr>
          <w:rFonts w:ascii="Calibri" w:eastAsia="Times New Roman" w:hAnsi="Calibri"/>
          <w:sz w:val="22"/>
          <w:szCs w:val="22"/>
          <w:lang w:eastAsia="en-GB"/>
        </w:rPr>
        <w:tab/>
      </w:r>
      <w:r>
        <w:t>Spurious emissions</w:t>
      </w:r>
      <w:r>
        <w:tab/>
      </w:r>
      <w:r>
        <w:fldChar w:fldCharType="begin" w:fldLock="1"/>
      </w:r>
      <w:r>
        <w:instrText xml:space="preserve"> PAGEREF _Toc46233104 \h </w:instrText>
      </w:r>
      <w:r>
        <w:fldChar w:fldCharType="separate"/>
      </w:r>
      <w:r>
        <w:t>69</w:t>
      </w:r>
      <w:r>
        <w:fldChar w:fldCharType="end"/>
      </w:r>
    </w:p>
    <w:p w:rsidR="00EB222C" w:rsidRPr="005352FC" w:rsidRDefault="00EB222C">
      <w:pPr>
        <w:pStyle w:val="TOC3"/>
        <w:rPr>
          <w:rFonts w:ascii="Calibri" w:eastAsia="Times New Roman" w:hAnsi="Calibri"/>
          <w:sz w:val="22"/>
          <w:szCs w:val="22"/>
          <w:lang w:eastAsia="en-GB"/>
        </w:rPr>
      </w:pPr>
      <w:r>
        <w:t>11.2.1</w:t>
      </w:r>
      <w:r w:rsidRPr="005352FC">
        <w:rPr>
          <w:rFonts w:ascii="Calibri" w:eastAsia="Times New Roman" w:hAnsi="Calibri"/>
          <w:sz w:val="22"/>
          <w:szCs w:val="22"/>
          <w:lang w:eastAsia="en-GB"/>
        </w:rPr>
        <w:tab/>
      </w:r>
      <w:r>
        <w:t>BS Spurious emissions</w:t>
      </w:r>
      <w:r>
        <w:tab/>
      </w:r>
      <w:r>
        <w:fldChar w:fldCharType="begin" w:fldLock="1"/>
      </w:r>
      <w:r>
        <w:instrText xml:space="preserve"> PAGEREF _Toc46233105 \h </w:instrText>
      </w:r>
      <w:r>
        <w:fldChar w:fldCharType="separate"/>
      </w:r>
      <w:r>
        <w:t>69</w:t>
      </w:r>
      <w:r>
        <w:fldChar w:fldCharType="end"/>
      </w:r>
    </w:p>
    <w:p w:rsidR="00EB222C" w:rsidRPr="005352FC" w:rsidRDefault="00EB222C">
      <w:pPr>
        <w:pStyle w:val="TOC3"/>
        <w:rPr>
          <w:rFonts w:ascii="Calibri" w:eastAsia="Times New Roman" w:hAnsi="Calibri"/>
          <w:sz w:val="22"/>
          <w:szCs w:val="22"/>
          <w:lang w:eastAsia="en-GB"/>
        </w:rPr>
      </w:pPr>
      <w:r>
        <w:t>11.2.2</w:t>
      </w:r>
      <w:r w:rsidRPr="005352FC">
        <w:rPr>
          <w:rFonts w:ascii="Calibri" w:eastAsia="Times New Roman" w:hAnsi="Calibri"/>
          <w:sz w:val="22"/>
          <w:szCs w:val="22"/>
          <w:lang w:eastAsia="en-GB"/>
        </w:rPr>
        <w:tab/>
      </w:r>
      <w:r>
        <w:t>General spurious emissions requirements for E-UTRA BS</w:t>
      </w:r>
      <w:r>
        <w:tab/>
      </w:r>
      <w:r>
        <w:fldChar w:fldCharType="begin" w:fldLock="1"/>
      </w:r>
      <w:r>
        <w:instrText xml:space="preserve"> PAGEREF _Toc46233106 \h </w:instrText>
      </w:r>
      <w:r>
        <w:fldChar w:fldCharType="separate"/>
      </w:r>
      <w:r>
        <w:t>69</w:t>
      </w:r>
      <w:r>
        <w:fldChar w:fldCharType="end"/>
      </w:r>
    </w:p>
    <w:p w:rsidR="00EB222C" w:rsidRPr="005352FC" w:rsidRDefault="00EB222C">
      <w:pPr>
        <w:pStyle w:val="TOC3"/>
        <w:rPr>
          <w:rFonts w:ascii="Calibri" w:eastAsia="Times New Roman" w:hAnsi="Calibri"/>
          <w:sz w:val="22"/>
          <w:szCs w:val="22"/>
          <w:lang w:eastAsia="en-GB"/>
        </w:rPr>
      </w:pPr>
      <w:r>
        <w:t>11.2.3</w:t>
      </w:r>
      <w:r w:rsidRPr="005352FC">
        <w:rPr>
          <w:rFonts w:ascii="Calibri" w:eastAsia="Times New Roman" w:hAnsi="Calibri"/>
          <w:sz w:val="22"/>
          <w:szCs w:val="22"/>
          <w:lang w:eastAsia="en-GB"/>
        </w:rPr>
        <w:tab/>
      </w:r>
      <w:r>
        <w:t>Specification of BS Spurious emissions outside the operating band</w:t>
      </w:r>
      <w:r>
        <w:tab/>
      </w:r>
      <w:r>
        <w:fldChar w:fldCharType="begin" w:fldLock="1"/>
      </w:r>
      <w:r>
        <w:instrText xml:space="preserve"> PAGEREF _Toc46233107 \h </w:instrText>
      </w:r>
      <w:r>
        <w:fldChar w:fldCharType="separate"/>
      </w:r>
      <w:r>
        <w:t>70</w:t>
      </w:r>
      <w:r>
        <w:fldChar w:fldCharType="end"/>
      </w:r>
    </w:p>
    <w:p w:rsidR="00EB222C" w:rsidRPr="005352FC" w:rsidRDefault="00EB222C">
      <w:pPr>
        <w:pStyle w:val="TOC3"/>
        <w:rPr>
          <w:rFonts w:ascii="Calibri" w:eastAsia="Times New Roman" w:hAnsi="Calibri"/>
          <w:sz w:val="22"/>
          <w:szCs w:val="22"/>
          <w:lang w:eastAsia="en-GB"/>
        </w:rPr>
      </w:pPr>
      <w:r>
        <w:t>11.2.4</w:t>
      </w:r>
      <w:r w:rsidRPr="005352FC">
        <w:rPr>
          <w:rFonts w:ascii="Calibri" w:eastAsia="Times New Roman" w:hAnsi="Calibri"/>
          <w:sz w:val="22"/>
          <w:szCs w:val="22"/>
          <w:lang w:eastAsia="en-GB"/>
        </w:rPr>
        <w:tab/>
      </w:r>
      <w:r>
        <w:t>Additional spurious emissions requirements</w:t>
      </w:r>
      <w:r>
        <w:tab/>
      </w:r>
      <w:r>
        <w:fldChar w:fldCharType="begin" w:fldLock="1"/>
      </w:r>
      <w:r>
        <w:instrText xml:space="preserve"> PAGEREF _Toc46233108 \h </w:instrText>
      </w:r>
      <w:r>
        <w:fldChar w:fldCharType="separate"/>
      </w:r>
      <w:r>
        <w:t>70</w:t>
      </w:r>
      <w:r>
        <w:fldChar w:fldCharType="end"/>
      </w:r>
    </w:p>
    <w:p w:rsidR="00EB222C" w:rsidRPr="005352FC" w:rsidRDefault="00EB222C">
      <w:pPr>
        <w:pStyle w:val="TOC1"/>
        <w:rPr>
          <w:rFonts w:ascii="Calibri" w:eastAsia="Times New Roman" w:hAnsi="Calibri"/>
          <w:szCs w:val="22"/>
          <w:lang w:eastAsia="en-GB"/>
        </w:rPr>
      </w:pPr>
      <w:r>
        <w:t>12</w:t>
      </w:r>
      <w:r w:rsidRPr="005352FC">
        <w:rPr>
          <w:rFonts w:ascii="Calibri" w:eastAsia="Times New Roman" w:hAnsi="Calibri"/>
          <w:szCs w:val="22"/>
        </w:rPr>
        <w:tab/>
      </w:r>
      <w:r>
        <w:rPr>
          <w:lang w:eastAsia="ja-JP"/>
        </w:rPr>
        <w:t>LTE-Advanced co-existence</w:t>
      </w:r>
      <w:r>
        <w:tab/>
      </w:r>
      <w:r>
        <w:fldChar w:fldCharType="begin" w:fldLock="1"/>
      </w:r>
      <w:r>
        <w:instrText xml:space="preserve"> PAGEREF _Toc46233109 \h </w:instrText>
      </w:r>
      <w:r>
        <w:fldChar w:fldCharType="separate"/>
      </w:r>
      <w:r>
        <w:t>71</w:t>
      </w:r>
      <w:r>
        <w:fldChar w:fldCharType="end"/>
      </w:r>
    </w:p>
    <w:p w:rsidR="00EB222C" w:rsidRPr="005352FC" w:rsidRDefault="00EB222C">
      <w:pPr>
        <w:pStyle w:val="TOC2"/>
        <w:rPr>
          <w:rFonts w:ascii="Calibri" w:eastAsia="Times New Roman" w:hAnsi="Calibri"/>
          <w:sz w:val="22"/>
          <w:szCs w:val="22"/>
          <w:lang w:eastAsia="en-GB"/>
        </w:rPr>
      </w:pPr>
      <w:r>
        <w:t>12.1</w:t>
      </w:r>
      <w:r w:rsidRPr="005352FC">
        <w:rPr>
          <w:rFonts w:ascii="Calibri" w:eastAsia="Times New Roman" w:hAnsi="Calibri"/>
          <w:sz w:val="22"/>
          <w:szCs w:val="22"/>
        </w:rPr>
        <w:tab/>
      </w:r>
      <w:r>
        <w:rPr>
          <w:lang w:eastAsia="ja-JP"/>
        </w:rPr>
        <w:t>Methodology and simulation assumptions for co-existence simulations</w:t>
      </w:r>
      <w:r>
        <w:tab/>
      </w:r>
      <w:r>
        <w:fldChar w:fldCharType="begin" w:fldLock="1"/>
      </w:r>
      <w:r>
        <w:instrText xml:space="preserve"> PAGEREF _Toc46233110 \h </w:instrText>
      </w:r>
      <w:r>
        <w:fldChar w:fldCharType="separate"/>
      </w:r>
      <w:r>
        <w:t>71</w:t>
      </w:r>
      <w:r>
        <w:fldChar w:fldCharType="end"/>
      </w:r>
    </w:p>
    <w:p w:rsidR="00EB222C" w:rsidRPr="005352FC" w:rsidRDefault="00EB222C">
      <w:pPr>
        <w:pStyle w:val="TOC3"/>
        <w:rPr>
          <w:rFonts w:ascii="Calibri" w:eastAsia="Times New Roman" w:hAnsi="Calibri"/>
          <w:sz w:val="22"/>
          <w:szCs w:val="22"/>
          <w:lang w:eastAsia="en-GB"/>
        </w:rPr>
      </w:pPr>
      <w:r>
        <w:t>12.1.1</w:t>
      </w:r>
      <w:r w:rsidRPr="005352FC">
        <w:rPr>
          <w:rFonts w:ascii="Calibri" w:eastAsia="Times New Roman" w:hAnsi="Calibri"/>
          <w:sz w:val="22"/>
          <w:szCs w:val="22"/>
        </w:rPr>
        <w:tab/>
      </w:r>
      <w:r>
        <w:rPr>
          <w:lang w:eastAsia="ja-JP"/>
        </w:rPr>
        <w:t>Simulation scenarios</w:t>
      </w:r>
      <w:r>
        <w:tab/>
      </w:r>
      <w:r>
        <w:fldChar w:fldCharType="begin" w:fldLock="1"/>
      </w:r>
      <w:r>
        <w:instrText xml:space="preserve"> PAGEREF _Toc46233111 \h </w:instrText>
      </w:r>
      <w:r>
        <w:fldChar w:fldCharType="separate"/>
      </w:r>
      <w:r>
        <w:t>71</w:t>
      </w:r>
      <w:r>
        <w:fldChar w:fldCharType="end"/>
      </w:r>
    </w:p>
    <w:p w:rsidR="00EB222C" w:rsidRPr="005352FC" w:rsidRDefault="00EB222C">
      <w:pPr>
        <w:pStyle w:val="TOC3"/>
        <w:rPr>
          <w:rFonts w:ascii="Calibri" w:eastAsia="Times New Roman" w:hAnsi="Calibri"/>
          <w:sz w:val="22"/>
          <w:szCs w:val="22"/>
          <w:lang w:eastAsia="en-GB"/>
        </w:rPr>
      </w:pPr>
      <w:r>
        <w:t>12.1.2</w:t>
      </w:r>
      <w:r w:rsidRPr="005352FC">
        <w:rPr>
          <w:rFonts w:ascii="Calibri" w:eastAsia="Times New Roman" w:hAnsi="Calibri"/>
          <w:sz w:val="22"/>
          <w:szCs w:val="22"/>
        </w:rPr>
        <w:tab/>
      </w:r>
      <w:r>
        <w:rPr>
          <w:lang w:eastAsia="ja-JP"/>
        </w:rPr>
        <w:t xml:space="preserve"> Number of UEs per sub-frame</w:t>
      </w:r>
      <w:r>
        <w:tab/>
      </w:r>
      <w:r>
        <w:fldChar w:fldCharType="begin" w:fldLock="1"/>
      </w:r>
      <w:r>
        <w:instrText xml:space="preserve"> PAGEREF _Toc46233112 \h </w:instrText>
      </w:r>
      <w:r>
        <w:fldChar w:fldCharType="separate"/>
      </w:r>
      <w:r>
        <w:t>71</w:t>
      </w:r>
      <w:r>
        <w:fldChar w:fldCharType="end"/>
      </w:r>
    </w:p>
    <w:p w:rsidR="00EB222C" w:rsidRPr="005352FC" w:rsidRDefault="00EB222C">
      <w:pPr>
        <w:pStyle w:val="TOC3"/>
        <w:rPr>
          <w:rFonts w:ascii="Calibri" w:eastAsia="Times New Roman" w:hAnsi="Calibri"/>
          <w:sz w:val="22"/>
          <w:szCs w:val="22"/>
          <w:lang w:eastAsia="en-GB"/>
        </w:rPr>
      </w:pPr>
      <w:r>
        <w:t>12.1.3</w:t>
      </w:r>
      <w:r w:rsidRPr="005352FC">
        <w:rPr>
          <w:rFonts w:ascii="Calibri" w:eastAsia="Times New Roman" w:hAnsi="Calibri"/>
          <w:sz w:val="22"/>
          <w:szCs w:val="22"/>
        </w:rPr>
        <w:tab/>
      </w:r>
      <w:r>
        <w:rPr>
          <w:lang w:eastAsia="ja-JP"/>
        </w:rPr>
        <w:t xml:space="preserve"> ACIR model</w:t>
      </w:r>
      <w:r>
        <w:tab/>
      </w:r>
      <w:r>
        <w:fldChar w:fldCharType="begin" w:fldLock="1"/>
      </w:r>
      <w:r>
        <w:instrText xml:space="preserve"> PAGEREF _Toc46233113 \h </w:instrText>
      </w:r>
      <w:r>
        <w:fldChar w:fldCharType="separate"/>
      </w:r>
      <w:r>
        <w:t>72</w:t>
      </w:r>
      <w:r>
        <w:fldChar w:fldCharType="end"/>
      </w:r>
    </w:p>
    <w:p w:rsidR="00EB222C" w:rsidRPr="005352FC" w:rsidRDefault="00EB222C">
      <w:pPr>
        <w:pStyle w:val="TOC4"/>
        <w:rPr>
          <w:rFonts w:ascii="Calibri" w:eastAsia="Times New Roman" w:hAnsi="Calibri"/>
          <w:sz w:val="22"/>
          <w:szCs w:val="22"/>
          <w:lang w:eastAsia="en-GB"/>
        </w:rPr>
      </w:pPr>
      <w:r>
        <w:t>12.1.3.1</w:t>
      </w:r>
      <w:r w:rsidRPr="005352FC">
        <w:rPr>
          <w:rFonts w:ascii="Calibri" w:eastAsia="Times New Roman" w:hAnsi="Calibri"/>
          <w:sz w:val="22"/>
          <w:szCs w:val="22"/>
        </w:rPr>
        <w:tab/>
      </w:r>
      <w:r>
        <w:t xml:space="preserve">Uplink </w:t>
      </w:r>
      <w:r>
        <w:rPr>
          <w:lang w:eastAsia="ja-JP"/>
        </w:rPr>
        <w:t>ACIR model</w:t>
      </w:r>
      <w:r>
        <w:tab/>
      </w:r>
      <w:r>
        <w:fldChar w:fldCharType="begin" w:fldLock="1"/>
      </w:r>
      <w:r>
        <w:instrText xml:space="preserve"> PAGEREF _Toc46233114 \h </w:instrText>
      </w:r>
      <w:r>
        <w:fldChar w:fldCharType="separate"/>
      </w:r>
      <w:r>
        <w:t>72</w:t>
      </w:r>
      <w:r>
        <w:fldChar w:fldCharType="end"/>
      </w:r>
    </w:p>
    <w:p w:rsidR="00EB222C" w:rsidRPr="005352FC" w:rsidRDefault="00EB222C">
      <w:pPr>
        <w:pStyle w:val="TOC4"/>
        <w:rPr>
          <w:rFonts w:ascii="Calibri" w:eastAsia="Times New Roman" w:hAnsi="Calibri"/>
          <w:sz w:val="22"/>
          <w:szCs w:val="22"/>
          <w:lang w:eastAsia="en-GB"/>
        </w:rPr>
      </w:pPr>
      <w:r>
        <w:t>12.1.3.2</w:t>
      </w:r>
      <w:r w:rsidRPr="005352FC">
        <w:rPr>
          <w:rFonts w:ascii="Calibri" w:eastAsia="Times New Roman" w:hAnsi="Calibri"/>
          <w:sz w:val="22"/>
          <w:szCs w:val="22"/>
        </w:rPr>
        <w:tab/>
      </w:r>
      <w:r>
        <w:rPr>
          <w:lang w:eastAsia="ja-JP"/>
        </w:rPr>
        <w:t>Down</w:t>
      </w:r>
      <w:r>
        <w:t xml:space="preserve">link </w:t>
      </w:r>
      <w:r>
        <w:rPr>
          <w:lang w:eastAsia="ja-JP"/>
        </w:rPr>
        <w:t>ACIR model</w:t>
      </w:r>
      <w:r>
        <w:tab/>
      </w:r>
      <w:r>
        <w:fldChar w:fldCharType="begin" w:fldLock="1"/>
      </w:r>
      <w:r>
        <w:instrText xml:space="preserve"> PAGEREF _Toc46233115 \h </w:instrText>
      </w:r>
      <w:r>
        <w:fldChar w:fldCharType="separate"/>
      </w:r>
      <w:r>
        <w:t>75</w:t>
      </w:r>
      <w:r>
        <w:fldChar w:fldCharType="end"/>
      </w:r>
    </w:p>
    <w:p w:rsidR="00EB222C" w:rsidRPr="005352FC" w:rsidRDefault="00EB222C">
      <w:pPr>
        <w:pStyle w:val="TOC3"/>
        <w:rPr>
          <w:rFonts w:ascii="Calibri" w:eastAsia="Times New Roman" w:hAnsi="Calibri"/>
          <w:sz w:val="22"/>
          <w:szCs w:val="22"/>
          <w:lang w:eastAsia="en-GB"/>
        </w:rPr>
      </w:pPr>
      <w:r>
        <w:lastRenderedPageBreak/>
        <w:t>12.1.4</w:t>
      </w:r>
      <w:r w:rsidRPr="005352FC">
        <w:rPr>
          <w:rFonts w:ascii="Calibri" w:eastAsia="Times New Roman" w:hAnsi="Calibri"/>
          <w:sz w:val="22"/>
          <w:szCs w:val="22"/>
        </w:rPr>
        <w:tab/>
      </w:r>
      <w:r>
        <w:rPr>
          <w:lang w:eastAsia="ja-JP"/>
        </w:rPr>
        <w:t xml:space="preserve"> Uplink power control</w:t>
      </w:r>
      <w:r>
        <w:tab/>
      </w:r>
      <w:r>
        <w:fldChar w:fldCharType="begin" w:fldLock="1"/>
      </w:r>
      <w:r>
        <w:instrText xml:space="preserve"> PAGEREF _Toc46233116 \h </w:instrText>
      </w:r>
      <w:r>
        <w:fldChar w:fldCharType="separate"/>
      </w:r>
      <w:r>
        <w:t>76</w:t>
      </w:r>
      <w:r>
        <w:fldChar w:fldCharType="end"/>
      </w:r>
    </w:p>
    <w:p w:rsidR="00EB222C" w:rsidRPr="005352FC" w:rsidRDefault="00EB222C">
      <w:pPr>
        <w:pStyle w:val="TOC2"/>
        <w:rPr>
          <w:rFonts w:ascii="Calibri" w:eastAsia="Times New Roman" w:hAnsi="Calibri"/>
          <w:sz w:val="22"/>
          <w:szCs w:val="22"/>
          <w:lang w:eastAsia="en-GB"/>
        </w:rPr>
      </w:pPr>
      <w:r>
        <w:t>12.2</w:t>
      </w:r>
      <w:r w:rsidRPr="005352FC">
        <w:rPr>
          <w:rFonts w:ascii="Calibri" w:eastAsia="Times New Roman" w:hAnsi="Calibri"/>
          <w:sz w:val="22"/>
          <w:szCs w:val="22"/>
        </w:rPr>
        <w:tab/>
      </w:r>
      <w:r>
        <w:rPr>
          <w:lang w:eastAsia="ja-JP"/>
        </w:rPr>
        <w:t>Results</w:t>
      </w:r>
      <w:r>
        <w:tab/>
      </w:r>
      <w:r>
        <w:fldChar w:fldCharType="begin" w:fldLock="1"/>
      </w:r>
      <w:r>
        <w:instrText xml:space="preserve"> PAGEREF _Toc46233117 \h </w:instrText>
      </w:r>
      <w:r>
        <w:fldChar w:fldCharType="separate"/>
      </w:r>
      <w:r>
        <w:t>77</w:t>
      </w:r>
      <w:r>
        <w:fldChar w:fldCharType="end"/>
      </w:r>
    </w:p>
    <w:p w:rsidR="00EB222C" w:rsidRPr="005352FC" w:rsidRDefault="00EB222C">
      <w:pPr>
        <w:pStyle w:val="TOC3"/>
        <w:rPr>
          <w:rFonts w:ascii="Calibri" w:eastAsia="Times New Roman" w:hAnsi="Calibri"/>
          <w:sz w:val="22"/>
          <w:szCs w:val="22"/>
          <w:lang w:eastAsia="en-GB"/>
        </w:rPr>
      </w:pPr>
      <w:r>
        <w:t>12.2.1</w:t>
      </w:r>
      <w:r w:rsidRPr="005352FC">
        <w:rPr>
          <w:rFonts w:ascii="Calibri" w:eastAsia="Times New Roman" w:hAnsi="Calibri"/>
          <w:sz w:val="22"/>
          <w:szCs w:val="22"/>
        </w:rPr>
        <w:tab/>
      </w:r>
      <w:r>
        <w:rPr>
          <w:lang w:eastAsia="ja-JP"/>
        </w:rPr>
        <w:t>Radio reception and transmission</w:t>
      </w:r>
      <w:r>
        <w:tab/>
      </w:r>
      <w:r>
        <w:fldChar w:fldCharType="begin" w:fldLock="1"/>
      </w:r>
      <w:r>
        <w:instrText xml:space="preserve"> PAGEREF _Toc46233118 \h </w:instrText>
      </w:r>
      <w:r>
        <w:fldChar w:fldCharType="separate"/>
      </w:r>
      <w:r>
        <w:t>77</w:t>
      </w:r>
      <w:r>
        <w:fldChar w:fldCharType="end"/>
      </w:r>
    </w:p>
    <w:p w:rsidR="00EB222C" w:rsidRPr="005352FC" w:rsidRDefault="00EB222C">
      <w:pPr>
        <w:pStyle w:val="TOC4"/>
        <w:rPr>
          <w:rFonts w:ascii="Calibri" w:eastAsia="Times New Roman" w:hAnsi="Calibri"/>
          <w:sz w:val="22"/>
          <w:szCs w:val="22"/>
          <w:lang w:eastAsia="en-GB"/>
        </w:rPr>
      </w:pPr>
      <w:r>
        <w:t>12</w:t>
      </w:r>
      <w:r w:rsidRPr="004F6BAA">
        <w:rPr>
          <w:lang w:val="en-US"/>
        </w:rPr>
        <w:t>.2.1.1</w:t>
      </w:r>
      <w:r w:rsidRPr="005352FC">
        <w:rPr>
          <w:rFonts w:ascii="Calibri" w:eastAsia="Times New Roman" w:hAnsi="Calibri"/>
          <w:sz w:val="22"/>
          <w:szCs w:val="22"/>
        </w:rPr>
        <w:tab/>
      </w:r>
      <w:r w:rsidRPr="004F6BAA">
        <w:rPr>
          <w:lang w:val="en-US" w:eastAsia="ja-JP"/>
        </w:rPr>
        <w:t>ACIR Downlink 40 MHz Advanced E-UTRA interferer – 10 MHz E-UTRA victim</w:t>
      </w:r>
      <w:r>
        <w:tab/>
      </w:r>
      <w:r>
        <w:fldChar w:fldCharType="begin" w:fldLock="1"/>
      </w:r>
      <w:r>
        <w:instrText xml:space="preserve"> PAGEREF _Toc46233119 \h </w:instrText>
      </w:r>
      <w:r>
        <w:fldChar w:fldCharType="separate"/>
      </w:r>
      <w:r>
        <w:t>77</w:t>
      </w:r>
      <w:r>
        <w:fldChar w:fldCharType="end"/>
      </w:r>
    </w:p>
    <w:p w:rsidR="00EB222C" w:rsidRPr="005352FC" w:rsidRDefault="00EB222C">
      <w:pPr>
        <w:pStyle w:val="TOC4"/>
        <w:rPr>
          <w:rFonts w:ascii="Calibri" w:eastAsia="Times New Roman" w:hAnsi="Calibri"/>
          <w:sz w:val="22"/>
          <w:szCs w:val="22"/>
          <w:lang w:eastAsia="en-GB"/>
        </w:rPr>
      </w:pPr>
      <w:r w:rsidRPr="00EB222C">
        <w:t>12.2.1.2</w:t>
      </w:r>
      <w:r w:rsidRPr="005352FC">
        <w:rPr>
          <w:rFonts w:ascii="Calibri" w:eastAsia="Times New Roman" w:hAnsi="Calibri"/>
          <w:sz w:val="22"/>
          <w:szCs w:val="22"/>
        </w:rPr>
        <w:tab/>
      </w:r>
      <w:r w:rsidRPr="004F6BAA">
        <w:rPr>
          <w:lang w:val="pt-BR" w:eastAsia="ja-JP"/>
        </w:rPr>
        <w:t>ACIR Uplink 40 MHz Advanced E-UTRA interferer – 10 MHz E-UTRA victim</w:t>
      </w:r>
      <w:r>
        <w:tab/>
      </w:r>
      <w:r>
        <w:fldChar w:fldCharType="begin" w:fldLock="1"/>
      </w:r>
      <w:r>
        <w:instrText xml:space="preserve"> PAGEREF _Toc46233120 \h </w:instrText>
      </w:r>
      <w:r>
        <w:fldChar w:fldCharType="separate"/>
      </w:r>
      <w:r>
        <w:t>79</w:t>
      </w:r>
      <w:r>
        <w:fldChar w:fldCharType="end"/>
      </w:r>
    </w:p>
    <w:p w:rsidR="00EB222C" w:rsidRPr="005352FC" w:rsidRDefault="00EB222C">
      <w:pPr>
        <w:pStyle w:val="TOC4"/>
        <w:rPr>
          <w:rFonts w:ascii="Calibri" w:eastAsia="Times New Roman" w:hAnsi="Calibri"/>
          <w:sz w:val="22"/>
          <w:szCs w:val="22"/>
          <w:lang w:eastAsia="en-GB"/>
        </w:rPr>
      </w:pPr>
      <w:r>
        <w:t>12.2.1.3</w:t>
      </w:r>
      <w:r w:rsidRPr="005352FC">
        <w:rPr>
          <w:rFonts w:ascii="Calibri" w:eastAsia="Times New Roman" w:hAnsi="Calibri"/>
          <w:sz w:val="22"/>
          <w:szCs w:val="22"/>
        </w:rPr>
        <w:tab/>
      </w:r>
      <w:r>
        <w:rPr>
          <w:lang w:eastAsia="ja-JP"/>
        </w:rPr>
        <w:t>ACIR Downlink 40 MHz Advanced E-UTRA interferer – 40 MHz Advanced E-UTRA victim</w:t>
      </w:r>
      <w:r>
        <w:tab/>
      </w:r>
      <w:r>
        <w:fldChar w:fldCharType="begin" w:fldLock="1"/>
      </w:r>
      <w:r>
        <w:instrText xml:space="preserve"> PAGEREF _Toc46233121 \h </w:instrText>
      </w:r>
      <w:r>
        <w:fldChar w:fldCharType="separate"/>
      </w:r>
      <w:r>
        <w:t>83</w:t>
      </w:r>
      <w:r>
        <w:fldChar w:fldCharType="end"/>
      </w:r>
    </w:p>
    <w:p w:rsidR="00EB222C" w:rsidRPr="005352FC" w:rsidRDefault="00EB222C">
      <w:pPr>
        <w:pStyle w:val="TOC4"/>
        <w:rPr>
          <w:rFonts w:ascii="Calibri" w:eastAsia="Times New Roman" w:hAnsi="Calibri"/>
          <w:sz w:val="22"/>
          <w:szCs w:val="22"/>
          <w:lang w:eastAsia="en-GB"/>
        </w:rPr>
      </w:pPr>
      <w:r>
        <w:t>12.2.1.4</w:t>
      </w:r>
      <w:r w:rsidRPr="005352FC">
        <w:rPr>
          <w:rFonts w:ascii="Calibri" w:eastAsia="Times New Roman" w:hAnsi="Calibri"/>
          <w:sz w:val="22"/>
          <w:szCs w:val="22"/>
        </w:rPr>
        <w:tab/>
      </w:r>
      <w:r>
        <w:rPr>
          <w:lang w:eastAsia="ja-JP"/>
        </w:rPr>
        <w:t>ACIR Uplink 40 MHz Advanced E-UTRA interferer – 40 MHz Advanced E-UTRA victim</w:t>
      </w:r>
      <w:r>
        <w:tab/>
      </w:r>
      <w:r>
        <w:fldChar w:fldCharType="begin" w:fldLock="1"/>
      </w:r>
      <w:r>
        <w:instrText xml:space="preserve"> PAGEREF _Toc46233122 \h </w:instrText>
      </w:r>
      <w:r>
        <w:fldChar w:fldCharType="separate"/>
      </w:r>
      <w:r>
        <w:t>85</w:t>
      </w:r>
      <w:r>
        <w:fldChar w:fldCharType="end"/>
      </w:r>
    </w:p>
    <w:p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5 MHz UTRA victim</w:t>
      </w:r>
      <w:r>
        <w:tab/>
      </w:r>
      <w:r>
        <w:fldChar w:fldCharType="begin" w:fldLock="1"/>
      </w:r>
      <w:r>
        <w:instrText xml:space="preserve"> PAGEREF _Toc46233123 \h </w:instrText>
      </w:r>
      <w:r>
        <w:fldChar w:fldCharType="separate"/>
      </w:r>
      <w:r>
        <w:t>89</w:t>
      </w:r>
      <w:r>
        <w:fldChar w:fldCharType="end"/>
      </w:r>
    </w:p>
    <w:p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5 MHz UTRA victim</w:t>
      </w:r>
      <w:r>
        <w:tab/>
      </w:r>
      <w:r>
        <w:fldChar w:fldCharType="begin" w:fldLock="1"/>
      </w:r>
      <w:r>
        <w:instrText xml:space="preserve"> PAGEREF _Toc46233124 \h </w:instrText>
      </w:r>
      <w:r>
        <w:fldChar w:fldCharType="separate"/>
      </w:r>
      <w:r>
        <w:t>90</w:t>
      </w:r>
      <w:r>
        <w:fldChar w:fldCharType="end"/>
      </w:r>
    </w:p>
    <w:p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1.6 MHz UTRA victim</w:t>
      </w:r>
      <w:r>
        <w:tab/>
      </w:r>
      <w:r>
        <w:fldChar w:fldCharType="begin" w:fldLock="1"/>
      </w:r>
      <w:r>
        <w:instrText xml:space="preserve"> PAGEREF _Toc46233125 \h </w:instrText>
      </w:r>
      <w:r>
        <w:fldChar w:fldCharType="separate"/>
      </w:r>
      <w:r>
        <w:t>92</w:t>
      </w:r>
      <w:r>
        <w:fldChar w:fldCharType="end"/>
      </w:r>
    </w:p>
    <w:p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1.6 MHz UTRA victim</w:t>
      </w:r>
      <w:r>
        <w:tab/>
      </w:r>
      <w:r>
        <w:fldChar w:fldCharType="begin" w:fldLock="1"/>
      </w:r>
      <w:r>
        <w:instrText xml:space="preserve"> PAGEREF _Toc46233126 \h </w:instrText>
      </w:r>
      <w:r>
        <w:fldChar w:fldCharType="separate"/>
      </w:r>
      <w:r>
        <w:t>93</w:t>
      </w:r>
      <w:r>
        <w:fldChar w:fldCharType="end"/>
      </w:r>
    </w:p>
    <w:p w:rsidR="00EB222C" w:rsidRPr="005352FC" w:rsidRDefault="00EB222C" w:rsidP="00EB222C">
      <w:pPr>
        <w:pStyle w:val="TOC8"/>
        <w:tabs>
          <w:tab w:val="right" w:leader="dot" w:pos="9639"/>
        </w:tabs>
        <w:rPr>
          <w:rFonts w:ascii="Calibri" w:eastAsia="Times New Roman" w:hAnsi="Calibri"/>
          <w:b w:val="0"/>
          <w:szCs w:val="22"/>
          <w:lang w:eastAsia="en-GB"/>
        </w:rPr>
      </w:pPr>
      <w:r>
        <w:t>Annex A (informative):</w:t>
      </w:r>
      <w:r>
        <w:tab/>
        <w:t>Link Level Performance Model</w:t>
      </w:r>
      <w:r>
        <w:tab/>
      </w:r>
      <w:r>
        <w:fldChar w:fldCharType="begin" w:fldLock="1"/>
      </w:r>
      <w:r>
        <w:instrText xml:space="preserve"> PAGEREF _Toc46233127 \h </w:instrText>
      </w:r>
      <w:r>
        <w:fldChar w:fldCharType="separate"/>
      </w:r>
      <w:r>
        <w:t>96</w:t>
      </w:r>
      <w:r>
        <w:fldChar w:fldCharType="end"/>
      </w:r>
    </w:p>
    <w:p w:rsidR="00EB222C" w:rsidRPr="005352FC" w:rsidRDefault="00EB222C">
      <w:pPr>
        <w:pStyle w:val="TOC2"/>
        <w:rPr>
          <w:rFonts w:ascii="Calibri" w:eastAsia="Times New Roman" w:hAnsi="Calibri"/>
          <w:sz w:val="22"/>
          <w:szCs w:val="22"/>
          <w:lang w:eastAsia="en-GB"/>
        </w:rPr>
      </w:pPr>
      <w:r>
        <w:t>A.1</w:t>
      </w:r>
      <w:r w:rsidRPr="005352FC">
        <w:rPr>
          <w:rFonts w:ascii="Calibri" w:eastAsia="Times New Roman" w:hAnsi="Calibri"/>
          <w:sz w:val="22"/>
          <w:szCs w:val="22"/>
          <w:lang w:eastAsia="en-GB"/>
        </w:rPr>
        <w:tab/>
      </w:r>
      <w:r>
        <w:t>Description</w:t>
      </w:r>
      <w:r>
        <w:tab/>
      </w:r>
      <w:r>
        <w:fldChar w:fldCharType="begin" w:fldLock="1"/>
      </w:r>
      <w:r>
        <w:instrText xml:space="preserve"> PAGEREF _Toc46233128 \h </w:instrText>
      </w:r>
      <w:r>
        <w:fldChar w:fldCharType="separate"/>
      </w:r>
      <w:r>
        <w:t>96</w:t>
      </w:r>
      <w:r>
        <w:fldChar w:fldCharType="end"/>
      </w:r>
    </w:p>
    <w:p w:rsidR="00EB222C" w:rsidRPr="005352FC" w:rsidRDefault="00EB222C">
      <w:pPr>
        <w:pStyle w:val="TOC2"/>
        <w:rPr>
          <w:rFonts w:ascii="Calibri" w:eastAsia="Times New Roman" w:hAnsi="Calibri"/>
          <w:sz w:val="22"/>
          <w:szCs w:val="22"/>
          <w:lang w:eastAsia="en-GB"/>
        </w:rPr>
      </w:pPr>
      <w:r>
        <w:t>A.2</w:t>
      </w:r>
      <w:r w:rsidRPr="005352FC">
        <w:rPr>
          <w:rFonts w:ascii="Calibri" w:eastAsia="Times New Roman" w:hAnsi="Calibri"/>
          <w:sz w:val="22"/>
          <w:szCs w:val="22"/>
          <w:lang w:eastAsia="en-GB"/>
        </w:rPr>
        <w:tab/>
      </w:r>
      <w:r>
        <w:t>Modelling of Link Adaptation</w:t>
      </w:r>
      <w:r>
        <w:tab/>
      </w:r>
      <w:r>
        <w:fldChar w:fldCharType="begin" w:fldLock="1"/>
      </w:r>
      <w:r>
        <w:instrText xml:space="preserve"> PAGEREF _Toc46233129 \h </w:instrText>
      </w:r>
      <w:r>
        <w:fldChar w:fldCharType="separate"/>
      </w:r>
      <w:r>
        <w:t>98</w:t>
      </w:r>
      <w:r>
        <w:fldChar w:fldCharType="end"/>
      </w:r>
    </w:p>
    <w:p w:rsidR="00EB222C" w:rsidRPr="005352FC" w:rsidRDefault="00EB222C">
      <w:pPr>
        <w:pStyle w:val="TOC2"/>
        <w:rPr>
          <w:rFonts w:ascii="Calibri" w:eastAsia="Times New Roman" w:hAnsi="Calibri"/>
          <w:sz w:val="22"/>
          <w:szCs w:val="22"/>
          <w:lang w:eastAsia="en-GB"/>
        </w:rPr>
      </w:pPr>
      <w:r>
        <w:t>A.3</w:t>
      </w:r>
      <w:r w:rsidRPr="005352FC">
        <w:rPr>
          <w:rFonts w:ascii="Calibri" w:eastAsia="Times New Roman" w:hAnsi="Calibri"/>
          <w:sz w:val="22"/>
          <w:szCs w:val="22"/>
          <w:lang w:eastAsia="en-GB"/>
        </w:rPr>
        <w:tab/>
      </w:r>
      <w:r>
        <w:t>UTRA 3.84 Mcps TDD HSDPA Link Level Performance</w:t>
      </w:r>
      <w:r>
        <w:tab/>
      </w:r>
      <w:r>
        <w:fldChar w:fldCharType="begin" w:fldLock="1"/>
      </w:r>
      <w:r>
        <w:instrText xml:space="preserve"> PAGEREF _Toc46233130 \h </w:instrText>
      </w:r>
      <w:r>
        <w:fldChar w:fldCharType="separate"/>
      </w:r>
      <w:r>
        <w:t>99</w:t>
      </w:r>
      <w:r>
        <w:fldChar w:fldCharType="end"/>
      </w:r>
    </w:p>
    <w:p w:rsidR="00EB222C" w:rsidRPr="005352FC" w:rsidRDefault="00EB222C">
      <w:pPr>
        <w:pStyle w:val="TOC2"/>
        <w:rPr>
          <w:rFonts w:ascii="Calibri" w:eastAsia="Times New Roman" w:hAnsi="Calibri"/>
          <w:sz w:val="22"/>
          <w:szCs w:val="22"/>
          <w:lang w:eastAsia="en-GB"/>
        </w:rPr>
      </w:pPr>
      <w:r>
        <w:t>A.4</w:t>
      </w:r>
      <w:r w:rsidRPr="005352FC">
        <w:rPr>
          <w:rFonts w:ascii="Calibri" w:eastAsia="Times New Roman" w:hAnsi="Calibri"/>
          <w:sz w:val="22"/>
          <w:szCs w:val="22"/>
          <w:lang w:eastAsia="en-GB"/>
        </w:rPr>
        <w:tab/>
      </w:r>
      <w:r>
        <w:t>Link Level Performance for E-UTRA TDD (LCR TDD frame structure based)</w:t>
      </w:r>
      <w:r>
        <w:tab/>
      </w:r>
      <w:r>
        <w:fldChar w:fldCharType="begin" w:fldLock="1"/>
      </w:r>
      <w:r>
        <w:instrText xml:space="preserve"> PAGEREF _Toc46233131 \h </w:instrText>
      </w:r>
      <w:r>
        <w:fldChar w:fldCharType="separate"/>
      </w:r>
      <w:r>
        <w:t>101</w:t>
      </w:r>
      <w:r>
        <w:fldChar w:fldCharType="end"/>
      </w:r>
    </w:p>
    <w:p w:rsidR="00EB222C" w:rsidRPr="005352FC" w:rsidRDefault="00EB222C" w:rsidP="00EB222C">
      <w:pPr>
        <w:pStyle w:val="TOC8"/>
        <w:tabs>
          <w:tab w:val="right" w:leader="dot" w:pos="9639"/>
        </w:tabs>
        <w:rPr>
          <w:rFonts w:ascii="Calibri" w:eastAsia="Times New Roman" w:hAnsi="Calibri"/>
          <w:b w:val="0"/>
          <w:szCs w:val="22"/>
          <w:lang w:eastAsia="en-GB"/>
        </w:rPr>
      </w:pPr>
      <w:r w:rsidRPr="00EB222C">
        <w:t>Annex B (informative):</w:t>
      </w:r>
      <w:r>
        <w:tab/>
      </w:r>
      <w:r w:rsidRPr="00EB222C">
        <w:t>Smart Antenna Model for UTRA 1.28 Mcps TDD</w:t>
      </w:r>
      <w:r w:rsidRPr="00EB222C">
        <w:tab/>
      </w:r>
      <w:r>
        <w:fldChar w:fldCharType="begin" w:fldLock="1"/>
      </w:r>
      <w:r>
        <w:instrText xml:space="preserve"> PAGEREF _Toc46233132 \h </w:instrText>
      </w:r>
      <w:r>
        <w:fldChar w:fldCharType="separate"/>
      </w:r>
      <w:r>
        <w:t>103</w:t>
      </w:r>
      <w:r>
        <w:fldChar w:fldCharType="end"/>
      </w:r>
    </w:p>
    <w:p w:rsidR="00EB222C" w:rsidRPr="005352FC" w:rsidRDefault="00EB222C">
      <w:pPr>
        <w:pStyle w:val="TOC2"/>
        <w:rPr>
          <w:rFonts w:ascii="Calibri" w:eastAsia="Times New Roman" w:hAnsi="Calibri"/>
          <w:sz w:val="22"/>
          <w:szCs w:val="22"/>
          <w:lang w:eastAsia="en-GB"/>
        </w:rPr>
      </w:pPr>
      <w:r>
        <w:t>B.1</w:t>
      </w:r>
      <w:r w:rsidRPr="005352FC">
        <w:rPr>
          <w:rFonts w:ascii="Calibri" w:eastAsia="Times New Roman" w:hAnsi="Calibri"/>
          <w:sz w:val="22"/>
          <w:szCs w:val="22"/>
          <w:lang w:eastAsia="en-GB"/>
        </w:rPr>
        <w:tab/>
      </w:r>
      <w:r>
        <w:t>Description</w:t>
      </w:r>
      <w:r>
        <w:tab/>
      </w:r>
      <w:r>
        <w:fldChar w:fldCharType="begin" w:fldLock="1"/>
      </w:r>
      <w:r>
        <w:instrText xml:space="preserve"> PAGEREF _Toc46233133 \h </w:instrText>
      </w:r>
      <w:r>
        <w:fldChar w:fldCharType="separate"/>
      </w:r>
      <w:r>
        <w:t>103</w:t>
      </w:r>
      <w:r>
        <w:fldChar w:fldCharType="end"/>
      </w:r>
    </w:p>
    <w:p w:rsidR="00EB222C" w:rsidRPr="005352FC" w:rsidRDefault="00EB222C" w:rsidP="00EB222C">
      <w:pPr>
        <w:pStyle w:val="TOC8"/>
        <w:tabs>
          <w:tab w:val="right" w:leader="dot" w:pos="9639"/>
        </w:tabs>
        <w:rPr>
          <w:rFonts w:ascii="Calibri" w:eastAsia="Times New Roman" w:hAnsi="Calibri"/>
          <w:b w:val="0"/>
          <w:szCs w:val="22"/>
          <w:lang w:eastAsia="en-GB"/>
        </w:rPr>
      </w:pPr>
      <w:r w:rsidRPr="00EB222C">
        <w:t>Annex C (informative):</w:t>
      </w:r>
      <w:r>
        <w:tab/>
      </w:r>
      <w:r w:rsidRPr="00EB222C">
        <w:t>Simulation assumptions for LTE-A coexistence</w:t>
      </w:r>
      <w:r w:rsidRPr="00EB222C">
        <w:tab/>
      </w:r>
      <w:r>
        <w:fldChar w:fldCharType="begin" w:fldLock="1"/>
      </w:r>
      <w:r>
        <w:instrText xml:space="preserve"> PAGEREF _Toc46233134 \h </w:instrText>
      </w:r>
      <w:r>
        <w:fldChar w:fldCharType="separate"/>
      </w:r>
      <w:r>
        <w:t>107</w:t>
      </w:r>
      <w:r>
        <w:fldChar w:fldCharType="end"/>
      </w:r>
    </w:p>
    <w:p w:rsidR="00EB222C" w:rsidRPr="005352FC" w:rsidRDefault="00EB222C" w:rsidP="00EB222C">
      <w:pPr>
        <w:pStyle w:val="TOC8"/>
        <w:tabs>
          <w:tab w:val="right" w:leader="dot" w:pos="9639"/>
        </w:tabs>
        <w:rPr>
          <w:rFonts w:ascii="Calibri" w:eastAsia="Times New Roman" w:hAnsi="Calibri"/>
          <w:b w:val="0"/>
          <w:szCs w:val="22"/>
          <w:lang w:eastAsia="en-GB"/>
        </w:rPr>
      </w:pPr>
      <w:r>
        <w:t>Annex D (informative):</w:t>
      </w:r>
      <w:r>
        <w:tab/>
        <w:t>Change history</w:t>
      </w:r>
      <w:r>
        <w:tab/>
      </w:r>
      <w:r>
        <w:fldChar w:fldCharType="begin" w:fldLock="1"/>
      </w:r>
      <w:r>
        <w:instrText xml:space="preserve"> PAGEREF _Toc46233135 \h </w:instrText>
      </w:r>
      <w:r>
        <w:fldChar w:fldCharType="separate"/>
      </w:r>
      <w:r>
        <w:t>109</w:t>
      </w:r>
      <w:r>
        <w:fldChar w:fldCharType="end"/>
      </w:r>
    </w:p>
    <w:p w:rsidR="005E0CB4" w:rsidRPr="007F4011" w:rsidRDefault="00EB222C">
      <w:r>
        <w:rPr>
          <w:noProof/>
          <w:sz w:val="22"/>
        </w:rPr>
        <w:fldChar w:fldCharType="end"/>
      </w:r>
    </w:p>
    <w:p w:rsidR="005E0CB4" w:rsidRPr="007F4011" w:rsidRDefault="005E0CB4" w:rsidP="00DC1575">
      <w:pPr>
        <w:pStyle w:val="Heading1"/>
      </w:pPr>
      <w:r w:rsidRPr="007F4011">
        <w:br w:type="page"/>
      </w:r>
      <w:bookmarkStart w:id="4" w:name="_Toc518937148"/>
      <w:bookmarkStart w:id="5" w:name="_Toc46233007"/>
      <w:r w:rsidRPr="007F4011">
        <w:lastRenderedPageBreak/>
        <w:t>Foreword</w:t>
      </w:r>
      <w:bookmarkEnd w:id="4"/>
      <w:bookmarkEnd w:id="5"/>
    </w:p>
    <w:p w:rsidR="005E0CB4" w:rsidRPr="007F4011" w:rsidRDefault="005E0CB4">
      <w:r w:rsidRPr="007F4011">
        <w:t xml:space="preserve">This Technical </w:t>
      </w:r>
      <w:r w:rsidR="00C7457A" w:rsidRPr="007F4011">
        <w:t>Report</w:t>
      </w:r>
      <w:r w:rsidRPr="007F4011">
        <w:t xml:space="preserve"> has been produced by the 3</w:t>
      </w:r>
      <w:r w:rsidRPr="007F4011">
        <w:rPr>
          <w:vertAlign w:val="superscript"/>
        </w:rPr>
        <w:t>rd</w:t>
      </w:r>
      <w:r w:rsidRPr="007F4011">
        <w:t xml:space="preserve"> Generation Partnership Project (3GPP).</w:t>
      </w:r>
    </w:p>
    <w:p w:rsidR="005E0CB4" w:rsidRPr="007F4011" w:rsidRDefault="005E0CB4">
      <w:r w:rsidRPr="007F401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0CB4" w:rsidRPr="007F4011" w:rsidRDefault="005E0CB4">
      <w:pPr>
        <w:pStyle w:val="B1"/>
      </w:pPr>
      <w:r w:rsidRPr="007F4011">
        <w:t>Version x.y.z</w:t>
      </w:r>
    </w:p>
    <w:p w:rsidR="005E0CB4" w:rsidRPr="007F4011" w:rsidRDefault="005E0CB4">
      <w:pPr>
        <w:pStyle w:val="B1"/>
      </w:pPr>
      <w:r w:rsidRPr="007F4011">
        <w:t>where:</w:t>
      </w:r>
    </w:p>
    <w:p w:rsidR="005E0CB4" w:rsidRPr="007F4011" w:rsidRDefault="005E0CB4">
      <w:pPr>
        <w:pStyle w:val="B2"/>
      </w:pPr>
      <w:r w:rsidRPr="007F4011">
        <w:t>x</w:t>
      </w:r>
      <w:r w:rsidRPr="007F4011">
        <w:tab/>
        <w:t>the first digit:</w:t>
      </w:r>
    </w:p>
    <w:p w:rsidR="005E0CB4" w:rsidRPr="007F4011" w:rsidRDefault="005E0CB4">
      <w:pPr>
        <w:pStyle w:val="B3"/>
      </w:pPr>
      <w:r w:rsidRPr="007F4011">
        <w:t>1</w:t>
      </w:r>
      <w:r w:rsidRPr="007F4011">
        <w:tab/>
        <w:t>presented to TSG for information;</w:t>
      </w:r>
    </w:p>
    <w:p w:rsidR="005E0CB4" w:rsidRPr="007F4011" w:rsidRDefault="005E0CB4">
      <w:pPr>
        <w:pStyle w:val="B3"/>
      </w:pPr>
      <w:r w:rsidRPr="007F4011">
        <w:t>2</w:t>
      </w:r>
      <w:r w:rsidRPr="007F4011">
        <w:tab/>
        <w:t>presented to TSG for approval;</w:t>
      </w:r>
    </w:p>
    <w:p w:rsidR="005E0CB4" w:rsidRPr="007F4011" w:rsidRDefault="005E0CB4">
      <w:pPr>
        <w:pStyle w:val="B3"/>
      </w:pPr>
      <w:r w:rsidRPr="007F4011">
        <w:t>3</w:t>
      </w:r>
      <w:r w:rsidRPr="007F4011">
        <w:tab/>
        <w:t>or greater indicates TSG approved document under change control.</w:t>
      </w:r>
    </w:p>
    <w:p w:rsidR="005E0CB4" w:rsidRPr="007F4011" w:rsidRDefault="005E0CB4">
      <w:pPr>
        <w:pStyle w:val="B2"/>
      </w:pPr>
      <w:r w:rsidRPr="007F4011">
        <w:t>y</w:t>
      </w:r>
      <w:r w:rsidRPr="007F4011">
        <w:tab/>
        <w:t>the second digit is incremented for all changes of substance, i.e. technical enhancements, corrections, updates, etc.</w:t>
      </w:r>
    </w:p>
    <w:p w:rsidR="005E0CB4" w:rsidRPr="007F4011" w:rsidRDefault="005E0CB4">
      <w:pPr>
        <w:pStyle w:val="B2"/>
      </w:pPr>
      <w:r w:rsidRPr="007F4011">
        <w:t>z</w:t>
      </w:r>
      <w:r w:rsidRPr="007F4011">
        <w:tab/>
        <w:t>the third digit is incremented when editorial only changes have been incorporated in the document.</w:t>
      </w:r>
    </w:p>
    <w:p w:rsidR="005E0CB4" w:rsidRPr="007F4011" w:rsidRDefault="005E0CB4" w:rsidP="00175557"/>
    <w:p w:rsidR="005E0CB4" w:rsidRPr="007F4011" w:rsidRDefault="005E0CB4" w:rsidP="00175557"/>
    <w:p w:rsidR="005E0CB4" w:rsidRPr="007F4011" w:rsidRDefault="005E0CB4" w:rsidP="00DC1575">
      <w:pPr>
        <w:pStyle w:val="Heading1"/>
      </w:pPr>
      <w:r w:rsidRPr="007F4011">
        <w:br w:type="page"/>
      </w:r>
      <w:bookmarkStart w:id="6" w:name="_Toc518937149"/>
      <w:bookmarkStart w:id="7" w:name="_Toc46233008"/>
      <w:r w:rsidRPr="007F4011">
        <w:lastRenderedPageBreak/>
        <w:t>1</w:t>
      </w:r>
      <w:r w:rsidRPr="007F4011">
        <w:tab/>
        <w:t>Scope</w:t>
      </w:r>
      <w:bookmarkEnd w:id="6"/>
      <w:bookmarkEnd w:id="7"/>
    </w:p>
    <w:p w:rsidR="005E0CB4" w:rsidRPr="007F4011" w:rsidRDefault="005E0CB4">
      <w:pPr>
        <w:pStyle w:val="BodyText"/>
      </w:pPr>
      <w:r w:rsidRPr="007F4011">
        <w:t>During the E-UTRA standards development, the physical layer parameters will be decided using system scenarios, together with implementation issues, reflecting the environments that E-UTRA will be designed to operate in.</w:t>
      </w:r>
    </w:p>
    <w:p w:rsidR="005E0CB4" w:rsidRPr="007F4011" w:rsidRDefault="005E0CB4" w:rsidP="00DC1575">
      <w:pPr>
        <w:pStyle w:val="Heading1"/>
      </w:pPr>
      <w:bookmarkStart w:id="8" w:name="_Toc518937150"/>
      <w:bookmarkStart w:id="9" w:name="_Toc46233009"/>
      <w:r w:rsidRPr="007F4011">
        <w:t>2</w:t>
      </w:r>
      <w:r w:rsidRPr="007F4011">
        <w:tab/>
        <w:t>References</w:t>
      </w:r>
      <w:bookmarkEnd w:id="8"/>
      <w:bookmarkEnd w:id="9"/>
    </w:p>
    <w:p w:rsidR="005E0CB4" w:rsidRPr="007F4011" w:rsidRDefault="005E0CB4">
      <w:r w:rsidRPr="007F4011">
        <w:t>The following documents contain provisions which, through reference in this text, constitute provisions of the present document.</w:t>
      </w:r>
    </w:p>
    <w:p w:rsidR="005E0CB4" w:rsidRPr="007F4011" w:rsidRDefault="00E45DF0" w:rsidP="00E45DF0">
      <w:pPr>
        <w:pStyle w:val="B1"/>
      </w:pPr>
      <w:r>
        <w:rPr>
          <w:rFonts w:hint="eastAsia"/>
          <w:lang w:eastAsia="ko-KR"/>
        </w:rPr>
        <w:t>-</w:t>
      </w:r>
      <w:r>
        <w:rPr>
          <w:rFonts w:hint="eastAsia"/>
          <w:lang w:eastAsia="ko-KR"/>
        </w:rPr>
        <w:tab/>
      </w:r>
      <w:r w:rsidR="005E0CB4" w:rsidRPr="007F4011">
        <w:t>References are either specific (identified by date of publication, edition number, version number, etc.) or non</w:t>
      </w:r>
      <w:r w:rsidR="005E0CB4" w:rsidRPr="007F4011">
        <w:noBreakHyphen/>
        <w:t>specific.</w:t>
      </w:r>
    </w:p>
    <w:p w:rsidR="005E0CB4" w:rsidRPr="007F4011" w:rsidRDefault="00E45DF0" w:rsidP="00E45DF0">
      <w:pPr>
        <w:pStyle w:val="B1"/>
      </w:pPr>
      <w:r>
        <w:rPr>
          <w:rFonts w:hint="eastAsia"/>
          <w:lang w:eastAsia="ko-KR"/>
        </w:rPr>
        <w:t>-</w:t>
      </w:r>
      <w:r>
        <w:rPr>
          <w:rFonts w:hint="eastAsia"/>
          <w:lang w:eastAsia="ko-KR"/>
        </w:rPr>
        <w:tab/>
      </w:r>
      <w:r w:rsidR="005E0CB4" w:rsidRPr="007F4011">
        <w:t>For a specific reference, subsequent revisions do not apply.</w:t>
      </w:r>
    </w:p>
    <w:p w:rsidR="005E0CB4" w:rsidRPr="007F4011" w:rsidRDefault="00E45DF0" w:rsidP="00E45DF0">
      <w:pPr>
        <w:pStyle w:val="B1"/>
      </w:pPr>
      <w:r>
        <w:rPr>
          <w:rFonts w:hint="eastAsia"/>
          <w:lang w:eastAsia="ko-KR"/>
        </w:rPr>
        <w:t>-</w:t>
      </w:r>
      <w:r>
        <w:rPr>
          <w:rFonts w:hint="eastAsia"/>
          <w:lang w:eastAsia="ko-KR"/>
        </w:rPr>
        <w:tab/>
      </w:r>
      <w:r w:rsidR="005E0CB4" w:rsidRPr="007F4011">
        <w:t xml:space="preserve">For a non-specific reference, the latest version applies.  In the case of a reference to a 3GPP document (including a GSM document), a non-specific reference implicitly refers to the latest version of that document </w:t>
      </w:r>
      <w:r w:rsidR="005E0CB4" w:rsidRPr="007F4011">
        <w:rPr>
          <w:i/>
          <w:iCs/>
        </w:rPr>
        <w:t>in the same Release as the present document</w:t>
      </w:r>
      <w:r w:rsidR="005E0CB4" w:rsidRPr="007F4011">
        <w:t>.</w:t>
      </w:r>
    </w:p>
    <w:p w:rsidR="007B030D" w:rsidRPr="007F4011" w:rsidRDefault="00130EE2" w:rsidP="007B030D">
      <w:pPr>
        <w:pStyle w:val="EX"/>
      </w:pPr>
      <w:r w:rsidRPr="007F4011">
        <w:t>[1]</w:t>
      </w:r>
      <w:r w:rsidRPr="007F4011">
        <w:tab/>
        <w:t>3GPP TR 25.896</w:t>
      </w:r>
      <w:r w:rsidR="007B030D" w:rsidRPr="007F4011">
        <w:t>, “Feasibility Study for Enhanced Uplink for UTRA FDD”</w:t>
      </w:r>
    </w:p>
    <w:p w:rsidR="007B030D" w:rsidRPr="007F4011" w:rsidRDefault="00130EE2" w:rsidP="007B030D">
      <w:pPr>
        <w:pStyle w:val="EX"/>
      </w:pPr>
      <w:r w:rsidRPr="007F4011">
        <w:t>[2]</w:t>
      </w:r>
      <w:r w:rsidRPr="007F4011">
        <w:tab/>
        <w:t>3GPP TR 25.816</w:t>
      </w:r>
      <w:r w:rsidR="007B030D" w:rsidRPr="007F4011">
        <w:t>, “UMTS 900 MHz Work Item Technical Report”</w:t>
      </w:r>
    </w:p>
    <w:p w:rsidR="007B030D" w:rsidRPr="007F4011" w:rsidRDefault="00130EE2" w:rsidP="007B030D">
      <w:pPr>
        <w:pStyle w:val="EX"/>
      </w:pPr>
      <w:r w:rsidRPr="007F4011">
        <w:t>[3]</w:t>
      </w:r>
      <w:r w:rsidRPr="007F4011">
        <w:tab/>
        <w:t>3GPP TR 25.942</w:t>
      </w:r>
      <w:r w:rsidR="007B030D" w:rsidRPr="007F4011">
        <w:t>, “Radio Frequency (RF) system scenarios”</w:t>
      </w:r>
    </w:p>
    <w:p w:rsidR="007B030D" w:rsidRPr="007F4011" w:rsidRDefault="007B030D" w:rsidP="007B030D">
      <w:pPr>
        <w:pStyle w:val="EX"/>
      </w:pPr>
      <w:r w:rsidRPr="007F4011">
        <w:t>[4]</w:t>
      </w:r>
      <w:r w:rsidRPr="007F4011">
        <w:tab/>
        <w:t>3GPP TR 25.814, “Physical Layer Aspects for Evolved UTRA”</w:t>
      </w:r>
    </w:p>
    <w:p w:rsidR="007B030D" w:rsidRPr="007F4011" w:rsidRDefault="007B030D" w:rsidP="007B030D">
      <w:pPr>
        <w:pStyle w:val="EX"/>
      </w:pPr>
      <w:r w:rsidRPr="007F4011">
        <w:t>[5]</w:t>
      </w:r>
      <w:r w:rsidRPr="007F4011">
        <w:tab/>
        <w:t>3GPP TR 30.03, “Selection procedures for the choice of radio transmission technologies of the UMTS”</w:t>
      </w:r>
    </w:p>
    <w:p w:rsidR="007B030D" w:rsidRPr="007F4011" w:rsidRDefault="007B030D" w:rsidP="007B030D">
      <w:pPr>
        <w:pStyle w:val="EX"/>
      </w:pPr>
      <w:r w:rsidRPr="007F4011">
        <w:t>[6]</w:t>
      </w:r>
      <w:r w:rsidRPr="007F4011">
        <w:tab/>
        <w:t>R4-051146, “Some operators’ requirements for prioritization of performance requirements work in RAN WG4”, RAN4#37</w:t>
      </w:r>
    </w:p>
    <w:p w:rsidR="007B030D" w:rsidRPr="007F4011" w:rsidRDefault="007B030D" w:rsidP="007B030D">
      <w:pPr>
        <w:pStyle w:val="EX"/>
      </w:pPr>
      <w:r w:rsidRPr="007F4011">
        <w:t>[7]</w:t>
      </w:r>
      <w:r w:rsidRPr="007F4011">
        <w:tab/>
        <w:t>3GPP TR 25.951, “FDD Base Station (BS) classification”</w:t>
      </w:r>
    </w:p>
    <w:p w:rsidR="00C90730" w:rsidRPr="007F4011" w:rsidRDefault="00C90730" w:rsidP="007B030D">
      <w:pPr>
        <w:pStyle w:val="EX"/>
      </w:pPr>
      <w:r w:rsidRPr="007F4011">
        <w:t>[8]</w:t>
      </w:r>
      <w:r w:rsidRPr="007F4011">
        <w:tab/>
        <w:t>3GPP TR 25.895, ”Analysis of higher chip rates for UTRA TDD evolution.”</w:t>
      </w:r>
    </w:p>
    <w:p w:rsidR="000B4764" w:rsidRPr="007F4011" w:rsidRDefault="000B4764" w:rsidP="000B4764">
      <w:pPr>
        <w:pStyle w:val="EX"/>
      </w:pPr>
      <w:r w:rsidRPr="007F4011">
        <w:t>[9]</w:t>
      </w:r>
      <w:r w:rsidRPr="007F4011">
        <w:tab/>
        <w:t>R4-070235</w:t>
      </w:r>
      <w:r w:rsidR="004E41CE" w:rsidRPr="007F4011">
        <w:t>,</w:t>
      </w:r>
      <w:r w:rsidRPr="007F4011">
        <w:t xml:space="preserve"> “Analysis of co-existence simulation results”, RAN4#42</w:t>
      </w:r>
    </w:p>
    <w:p w:rsidR="000B4764" w:rsidRPr="007F4011" w:rsidRDefault="000B4764" w:rsidP="000B4764">
      <w:pPr>
        <w:pStyle w:val="EX"/>
      </w:pPr>
      <w:r w:rsidRPr="007F4011">
        <w:t>[10]</w:t>
      </w:r>
      <w:r w:rsidRPr="007F4011">
        <w:tab/>
        <w:t>R4-070084</w:t>
      </w:r>
      <w:r w:rsidR="004E41CE" w:rsidRPr="007F4011">
        <w:t>,</w:t>
      </w:r>
      <w:r w:rsidRPr="007F4011">
        <w:t xml:space="preserve"> “Coexistence Simulation Results for 5MHz E-UTRA -&gt; UTRA FDD Uplink with Revised Simulation Assumptions”, RAN4#42</w:t>
      </w:r>
    </w:p>
    <w:p w:rsidR="000B4764" w:rsidRPr="007F4011" w:rsidRDefault="000B4764" w:rsidP="000B4764">
      <w:pPr>
        <w:pStyle w:val="EX"/>
      </w:pPr>
      <w:r w:rsidRPr="007F4011">
        <w:t>[11]</w:t>
      </w:r>
      <w:r w:rsidRPr="007F4011">
        <w:tab/>
        <w:t>R4-070034</w:t>
      </w:r>
      <w:r w:rsidR="004E41CE" w:rsidRPr="007F4011">
        <w:t>,</w:t>
      </w:r>
      <w:r w:rsidRPr="007F4011">
        <w:t xml:space="preserve"> “</w:t>
      </w:r>
      <w:r w:rsidR="004E41CE" w:rsidRPr="007F4011">
        <w:t>Additional simulation results on 5 MHz LTE to WCDMA FDD UL co-existence studies</w:t>
      </w:r>
      <w:r w:rsidRPr="007F4011">
        <w:t>”, RAN4#42</w:t>
      </w:r>
    </w:p>
    <w:p w:rsidR="000B4764" w:rsidRPr="007F4011" w:rsidRDefault="000B4764" w:rsidP="000B4764">
      <w:pPr>
        <w:pStyle w:val="EX"/>
      </w:pPr>
      <w:r w:rsidRPr="007F4011">
        <w:t>[12]</w:t>
      </w:r>
      <w:r w:rsidRPr="007F4011">
        <w:tab/>
        <w:t>R4-070262</w:t>
      </w:r>
      <w:r w:rsidR="004E41CE" w:rsidRPr="007F4011">
        <w:t>,</w:t>
      </w:r>
      <w:r w:rsidRPr="007F4011">
        <w:t xml:space="preserve"> “</w:t>
      </w:r>
      <w:r w:rsidR="004E41CE" w:rsidRPr="007F4011">
        <w:t>Simulation results on 5 MHz LTE to WCDMA FDD UL co-existence studies with revised simulation assumptions</w:t>
      </w:r>
      <w:r w:rsidRPr="007F4011">
        <w:t>”, RAN4#42</w:t>
      </w:r>
    </w:p>
    <w:p w:rsidR="000B4764" w:rsidRPr="007F4011" w:rsidRDefault="000B4764" w:rsidP="000B4764">
      <w:pPr>
        <w:pStyle w:val="EX"/>
      </w:pPr>
      <w:r w:rsidRPr="007F4011">
        <w:t>[13]</w:t>
      </w:r>
      <w:r w:rsidRPr="007F4011">
        <w:tab/>
        <w:t>R4-070263</w:t>
      </w:r>
      <w:r w:rsidR="004E41CE" w:rsidRPr="007F4011">
        <w:t>,</w:t>
      </w:r>
      <w:r w:rsidRPr="007F4011">
        <w:t xml:space="preserve"> “</w:t>
      </w:r>
      <w:r w:rsidR="004E41CE" w:rsidRPr="007F4011">
        <w:t>Proposal on LTE ACLR requirements for UE</w:t>
      </w:r>
      <w:r w:rsidRPr="007F4011">
        <w:t>”, RAN4#42</w:t>
      </w:r>
    </w:p>
    <w:p w:rsidR="00211BD6" w:rsidRPr="007F4011" w:rsidRDefault="00211BD6" w:rsidP="00211BD6">
      <w:pPr>
        <w:pStyle w:val="EX"/>
      </w:pPr>
      <w:r w:rsidRPr="007F4011">
        <w:t>[14]</w:t>
      </w:r>
      <w:r w:rsidRPr="007F4011">
        <w:tab/>
        <w:t>R4-061288, “</w:t>
      </w:r>
      <w:r w:rsidR="003E21E1" w:rsidRPr="007F4011">
        <w:t>Downlink LTE 900 (Rural Macro) with Downlink GSM900 (Rural Macro) Co-existence Simulation Results</w:t>
      </w:r>
      <w:r w:rsidRPr="007F4011">
        <w:t>”, RAN4#41</w:t>
      </w:r>
    </w:p>
    <w:p w:rsidR="00211BD6" w:rsidRPr="007F4011" w:rsidRDefault="00211BD6" w:rsidP="00211BD6">
      <w:pPr>
        <w:pStyle w:val="EX"/>
      </w:pPr>
      <w:r w:rsidRPr="007F4011">
        <w:t>[15]</w:t>
      </w:r>
      <w:r w:rsidRPr="007F4011">
        <w:tab/>
        <w:t>R4-07039</w:t>
      </w:r>
      <w:r w:rsidR="003E21E1" w:rsidRPr="007F4011">
        <w:t>1</w:t>
      </w:r>
      <w:r w:rsidRPr="007F4011">
        <w:t>, “</w:t>
      </w:r>
      <w:r w:rsidR="003E21E1" w:rsidRPr="007F4011">
        <w:t>LTE 900 - GSM 900 Downlink Coexistence</w:t>
      </w:r>
      <w:r w:rsidRPr="007F4011">
        <w:t>”, RAN4#42</w:t>
      </w:r>
      <w:r w:rsidR="00746654" w:rsidRPr="007F4011">
        <w:t>bis</w:t>
      </w:r>
    </w:p>
    <w:p w:rsidR="00211BD6" w:rsidRPr="007F4011" w:rsidRDefault="00211BD6" w:rsidP="00211BD6">
      <w:pPr>
        <w:pStyle w:val="EX"/>
      </w:pPr>
      <w:r w:rsidRPr="007F4011">
        <w:t>[16]</w:t>
      </w:r>
      <w:r w:rsidRPr="007F4011">
        <w:tab/>
        <w:t>R4-061304, “LTE 900 - GSM 900 Uplink Simulation Results”, RAN4#41</w:t>
      </w:r>
    </w:p>
    <w:p w:rsidR="00211BD6" w:rsidRPr="007F4011" w:rsidRDefault="00211BD6" w:rsidP="00211BD6">
      <w:pPr>
        <w:pStyle w:val="EX"/>
      </w:pPr>
      <w:r w:rsidRPr="007F4011">
        <w:t>[17]</w:t>
      </w:r>
      <w:r w:rsidRPr="007F4011">
        <w:tab/>
        <w:t>R4-070390, “LTE 900 - GSM 900 Uplink Simulation Results”, RAN4#42</w:t>
      </w:r>
      <w:r w:rsidR="00746654" w:rsidRPr="007F4011">
        <w:t>bis</w:t>
      </w:r>
    </w:p>
    <w:p w:rsidR="00DC330D" w:rsidRPr="007F4011" w:rsidRDefault="00DC330D" w:rsidP="00DC330D">
      <w:pPr>
        <w:pStyle w:val="EX"/>
      </w:pPr>
      <w:r w:rsidRPr="007F4011">
        <w:t>[18]</w:t>
      </w:r>
      <w:r w:rsidRPr="007F4011">
        <w:tab/>
        <w:t>R4-070392 “LTE-LTE Coexistence with asymmetrical bandwidth”, RAN4#42bis</w:t>
      </w:r>
    </w:p>
    <w:p w:rsidR="00E44828" w:rsidRPr="007F4011" w:rsidRDefault="00E44828" w:rsidP="00E44828">
      <w:pPr>
        <w:pStyle w:val="EX"/>
        <w:rPr>
          <w:lang w:eastAsia="ja-JP"/>
        </w:rPr>
      </w:pPr>
      <w:r w:rsidRPr="007F4011">
        <w:t>[1</w:t>
      </w:r>
      <w:r w:rsidRPr="007F4011">
        <w:rPr>
          <w:rFonts w:hint="eastAsia"/>
          <w:lang w:eastAsia="ja-JP"/>
        </w:rPr>
        <w:t>9</w:t>
      </w:r>
      <w:r w:rsidRPr="007F4011">
        <w:t>]</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104</w:t>
      </w:r>
      <w:r w:rsidRPr="007F4011">
        <w:t>, ”Base Station (BS) radio transmission and reception</w:t>
      </w:r>
      <w:r w:rsidRPr="007F4011">
        <w:rPr>
          <w:lang w:eastAsia="ja-JP"/>
        </w:rPr>
        <w:t>”</w:t>
      </w:r>
    </w:p>
    <w:p w:rsidR="00E44828" w:rsidRPr="007F4011" w:rsidRDefault="00E44828" w:rsidP="00E44828">
      <w:pPr>
        <w:pStyle w:val="EX"/>
        <w:rPr>
          <w:lang w:eastAsia="ja-JP"/>
        </w:rPr>
      </w:pPr>
      <w:r w:rsidRPr="007F4011">
        <w:lastRenderedPageBreak/>
        <w:t>[</w:t>
      </w:r>
      <w:r w:rsidRPr="007F4011">
        <w:rPr>
          <w:rFonts w:hint="eastAsia"/>
          <w:lang w:eastAsia="ja-JP"/>
        </w:rPr>
        <w:t>20</w:t>
      </w:r>
      <w:r w:rsidRPr="007F4011">
        <w:t>]</w:t>
      </w:r>
      <w:r w:rsidRPr="007F4011">
        <w:tab/>
        <w:t>3GPP T</w:t>
      </w:r>
      <w:r w:rsidRPr="007F4011">
        <w:rPr>
          <w:rFonts w:hint="eastAsia"/>
          <w:lang w:eastAsia="ja-JP"/>
        </w:rPr>
        <w:t>S</w:t>
      </w:r>
      <w:r w:rsidRPr="007F4011">
        <w:t xml:space="preserve"> </w:t>
      </w:r>
      <w:r w:rsidRPr="007F4011">
        <w:rPr>
          <w:rFonts w:hint="eastAsia"/>
          <w:lang w:eastAsia="ja-JP"/>
        </w:rPr>
        <w:t>25</w:t>
      </w:r>
      <w:r w:rsidRPr="007F4011">
        <w:t>.</w:t>
      </w:r>
      <w:r w:rsidRPr="007F4011">
        <w:rPr>
          <w:rFonts w:hint="eastAsia"/>
          <w:lang w:eastAsia="ja-JP"/>
        </w:rPr>
        <w:t>104</w:t>
      </w:r>
      <w:r w:rsidRPr="007F4011">
        <w:t>, ”Base Station (BS) radio transmission and reception</w:t>
      </w:r>
      <w:r w:rsidRPr="007F4011">
        <w:rPr>
          <w:rFonts w:hint="eastAsia"/>
          <w:lang w:eastAsia="ja-JP"/>
        </w:rPr>
        <w:t xml:space="preserve"> (FDD)</w:t>
      </w:r>
      <w:r w:rsidRPr="007F4011">
        <w:rPr>
          <w:lang w:eastAsia="ja-JP"/>
        </w:rPr>
        <w:t>”</w:t>
      </w:r>
    </w:p>
    <w:p w:rsidR="006D43DB" w:rsidRPr="007F4011" w:rsidRDefault="006D43DB" w:rsidP="006D43DB">
      <w:pPr>
        <w:pStyle w:val="EX"/>
        <w:rPr>
          <w:lang w:eastAsia="ja-JP"/>
        </w:rPr>
      </w:pPr>
      <w:r w:rsidRPr="007F4011">
        <w:t>[21]</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w:t>
      </w:r>
      <w:r w:rsidRPr="007F4011">
        <w:rPr>
          <w:lang w:eastAsia="ja-JP"/>
        </w:rPr>
        <w:t>41</w:t>
      </w:r>
      <w:r w:rsidRPr="007F4011">
        <w:t>, ”Base Station (BS) conformance testing</w:t>
      </w:r>
      <w:r w:rsidRPr="007F4011">
        <w:rPr>
          <w:lang w:eastAsia="ja-JP"/>
        </w:rPr>
        <w:t>”</w:t>
      </w:r>
    </w:p>
    <w:p w:rsidR="00130EE2" w:rsidRPr="007F4011" w:rsidRDefault="00130EE2" w:rsidP="00130EE2">
      <w:pPr>
        <w:pStyle w:val="EX"/>
      </w:pPr>
      <w:r w:rsidRPr="007F4011">
        <w:t>[22]</w:t>
      </w:r>
      <w:r w:rsidRPr="007F4011">
        <w:tab/>
      </w:r>
      <w:bookmarkStart w:id="10" w:name="_Ref135025114"/>
      <w:r w:rsidRPr="007F4011">
        <w:t>Recommendation ITU-R SM.329-10, “Unwanted emissions in the spurious domain”</w:t>
      </w:r>
      <w:bookmarkEnd w:id="10"/>
    </w:p>
    <w:p w:rsidR="00130EE2" w:rsidRPr="007F4011" w:rsidRDefault="00130EE2" w:rsidP="00130EE2">
      <w:pPr>
        <w:pStyle w:val="EX"/>
      </w:pPr>
      <w:r w:rsidRPr="007F4011">
        <w:t>[23]</w:t>
      </w:r>
      <w:r w:rsidRPr="007F4011">
        <w:tab/>
      </w:r>
      <w:r w:rsidRPr="007F4011">
        <w:tab/>
        <w:t xml:space="preserve">“International Telecommunications </w:t>
      </w:r>
      <w:smartTag w:uri="urn:schemas-microsoft-com:office:smarttags" w:element="place">
        <w:r w:rsidRPr="007F4011">
          <w:t>Union</w:t>
        </w:r>
      </w:smartTag>
      <w:r w:rsidRPr="007F4011">
        <w:t xml:space="preserve"> Radio Regulations”, Edition 2004, Volume 1 – Articles, ITU, </w:t>
      </w:r>
      <w:bookmarkStart w:id="11" w:name="_Ref135025223"/>
      <w:r w:rsidRPr="007F4011">
        <w:t>December 2004.</w:t>
      </w:r>
      <w:bookmarkEnd w:id="11"/>
    </w:p>
    <w:p w:rsidR="00130EE2" w:rsidRPr="007F4011" w:rsidRDefault="00130EE2" w:rsidP="00130EE2">
      <w:pPr>
        <w:pStyle w:val="EX"/>
      </w:pPr>
      <w:r w:rsidRPr="007F4011">
        <w:t>[24]</w:t>
      </w:r>
      <w:r w:rsidRPr="007F4011">
        <w:tab/>
      </w:r>
      <w:bookmarkStart w:id="12" w:name="_Ref135025649"/>
      <w:r w:rsidRPr="007F4011">
        <w:tab/>
        <w:t xml:space="preserve">“Adjacent Band Compatibility between UMTS and Other Services in the 2 GHz Band”, ERC Report 65, Menton, May 1999, revised in </w:t>
      </w:r>
      <w:smartTag w:uri="urn:schemas-microsoft-com:office:smarttags" w:element="place">
        <w:smartTag w:uri="urn:schemas-microsoft-com:office:smarttags" w:element="City">
          <w:r w:rsidRPr="007F4011">
            <w:t>Helsinki</w:t>
          </w:r>
        </w:smartTag>
      </w:smartTag>
      <w:r w:rsidRPr="007F4011">
        <w:t>, November 1999.</w:t>
      </w:r>
      <w:bookmarkEnd w:id="12"/>
    </w:p>
    <w:p w:rsidR="00130EE2" w:rsidRPr="007F4011" w:rsidRDefault="00130EE2" w:rsidP="00130EE2">
      <w:pPr>
        <w:pStyle w:val="EX"/>
      </w:pPr>
      <w:r w:rsidRPr="007F4011">
        <w:t>[25]</w:t>
      </w:r>
      <w:r w:rsidRPr="007F4011">
        <w:tab/>
      </w:r>
      <w:bookmarkStart w:id="13" w:name="_Ref135025555"/>
      <w:r w:rsidRPr="007F4011">
        <w:t>“Title 47 of the Code of Federal Regulations (CFR)”, Federal Communications Commission.</w:t>
      </w:r>
      <w:bookmarkEnd w:id="13"/>
    </w:p>
    <w:p w:rsidR="00130EE2" w:rsidRPr="007F4011" w:rsidRDefault="00130EE2" w:rsidP="00130EE2">
      <w:pPr>
        <w:pStyle w:val="EX"/>
      </w:pPr>
      <w:r w:rsidRPr="007F4011">
        <w:t>[26]</w:t>
      </w:r>
      <w:r w:rsidRPr="007F4011">
        <w:tab/>
        <w:t>R4-070337, "Impact of second adjacent channel ACLR/ACS on ACIR" (Nokia Siemens Networks).</w:t>
      </w:r>
    </w:p>
    <w:p w:rsidR="00130EE2" w:rsidRPr="007F4011" w:rsidRDefault="00130EE2" w:rsidP="00130EE2">
      <w:pPr>
        <w:pStyle w:val="EX"/>
      </w:pPr>
      <w:r w:rsidRPr="007F4011">
        <w:t>[27]</w:t>
      </w:r>
      <w:r w:rsidRPr="007F4011">
        <w:tab/>
        <w:t>R4-070430, "UE ACS and BS ACLRs" (Fujitsu ).</w:t>
      </w:r>
    </w:p>
    <w:p w:rsidR="00130EE2" w:rsidRPr="007F4011" w:rsidRDefault="00130EE2" w:rsidP="00130EE2">
      <w:pPr>
        <w:pStyle w:val="EX"/>
      </w:pPr>
      <w:r w:rsidRPr="007F4011">
        <w:t xml:space="preserve"> [28]</w:t>
      </w:r>
      <w:r w:rsidRPr="007F4011">
        <w:tab/>
        <w:t>R4-070264, "Proposal on LTE ACLR requirements for Node B" (NTT DoCoMo).</w:t>
      </w:r>
    </w:p>
    <w:p w:rsidR="00130EE2" w:rsidRPr="007F4011" w:rsidRDefault="00130EE2" w:rsidP="00130EE2">
      <w:pPr>
        <w:pStyle w:val="EX"/>
      </w:pPr>
      <w:bookmarkStart w:id="14" w:name="_Ref135025903"/>
      <w:bookmarkStart w:id="15" w:name="_Ref135104657"/>
      <w:r w:rsidRPr="007F4011">
        <w:t xml:space="preserve"> [29]</w:t>
      </w:r>
      <w:r w:rsidRPr="007F4011">
        <w:tab/>
        <w:t>Recommendation ITU-R M.1580-1, “Generic unwanted emission characteristics of base stations using the terrestrial radio interfaces of IMT-2000”.</w:t>
      </w:r>
      <w:bookmarkEnd w:id="14"/>
    </w:p>
    <w:bookmarkEnd w:id="15"/>
    <w:p w:rsidR="00130EE2" w:rsidRPr="007F4011" w:rsidRDefault="00130EE2" w:rsidP="00130EE2">
      <w:pPr>
        <w:pStyle w:val="EX"/>
      </w:pPr>
      <w:r w:rsidRPr="007F4011">
        <w:t xml:space="preserve"> [30]</w:t>
      </w:r>
      <w:r w:rsidRPr="007F4011">
        <w:tab/>
      </w:r>
      <w:bookmarkStart w:id="16" w:name="_Ref135025737"/>
      <w:r w:rsidRPr="007F4011">
        <w:t>Report ITU-R M.2039, “Characteristics of terrestrial IMT-2000 systems for frequency sharing/interference analyses”.</w:t>
      </w:r>
      <w:bookmarkEnd w:id="16"/>
    </w:p>
    <w:p w:rsidR="00130EE2" w:rsidRPr="007F4011" w:rsidRDefault="00130EE2" w:rsidP="00130EE2">
      <w:pPr>
        <w:pStyle w:val="EX"/>
      </w:pPr>
      <w:bookmarkStart w:id="17" w:name="_Ref135026038"/>
      <w:r w:rsidRPr="007F4011">
        <w:t xml:space="preserve"> [31]</w:t>
      </w:r>
      <w:r w:rsidRPr="007F4011">
        <w:tab/>
      </w:r>
      <w:r w:rsidRPr="007F4011">
        <w:tab/>
        <w:t>ETSI EN 301 908-3 V2.2.1 (2003-10), “Electromagnetic compatibility and Radio spectrum Matters (ERM); Base Stations (BS), Repeaters and User Equipment (UE) for IMT-2000 Third-Generation cellular networks; Part 3: Harmonized EN for IMT-2000, CDMA Direct Spread (UTRA FDD) (BS) covering essential requirements of article 3.2 of the R&amp;TTE Directive”.</w:t>
      </w:r>
      <w:bookmarkEnd w:id="17"/>
    </w:p>
    <w:p w:rsidR="005E0CB4" w:rsidRPr="007F4011" w:rsidRDefault="005E0CB4" w:rsidP="00DC1575">
      <w:pPr>
        <w:pStyle w:val="Heading1"/>
      </w:pPr>
      <w:bookmarkStart w:id="18" w:name="_Toc518937151"/>
      <w:bookmarkStart w:id="19" w:name="_Toc46233010"/>
      <w:r w:rsidRPr="007F4011">
        <w:t>3</w:t>
      </w:r>
      <w:r w:rsidRPr="007F4011">
        <w:tab/>
        <w:t>Definitions, symbols and abbreviations</w:t>
      </w:r>
      <w:bookmarkEnd w:id="18"/>
      <w:bookmarkEnd w:id="19"/>
    </w:p>
    <w:p w:rsidR="005E0CB4" w:rsidRPr="007F4011" w:rsidRDefault="005E0CB4">
      <w:pPr>
        <w:pStyle w:val="Heading2"/>
      </w:pPr>
      <w:bookmarkStart w:id="20" w:name="_Toc518937152"/>
      <w:bookmarkStart w:id="21" w:name="_Toc46233011"/>
      <w:r w:rsidRPr="007F4011">
        <w:t>3.1</w:t>
      </w:r>
      <w:r w:rsidRPr="007F4011">
        <w:tab/>
        <w:t>Definitions</w:t>
      </w:r>
      <w:bookmarkEnd w:id="20"/>
      <w:bookmarkEnd w:id="21"/>
    </w:p>
    <w:p w:rsidR="005E0CB4" w:rsidRPr="007F4011" w:rsidRDefault="005E0CB4">
      <w:pPr>
        <w:pStyle w:val="Heading2"/>
      </w:pPr>
      <w:bookmarkStart w:id="22" w:name="_Toc518937153"/>
      <w:bookmarkStart w:id="23" w:name="_Toc46233012"/>
      <w:r w:rsidRPr="007F4011">
        <w:t>3.2</w:t>
      </w:r>
      <w:r w:rsidRPr="007F4011">
        <w:tab/>
        <w:t>Symbols</w:t>
      </w:r>
      <w:bookmarkEnd w:id="22"/>
      <w:bookmarkEnd w:id="23"/>
    </w:p>
    <w:p w:rsidR="005E0CB4" w:rsidRPr="007F4011" w:rsidRDefault="00C755A3" w:rsidP="00C755A3">
      <w:pPr>
        <w:pStyle w:val="Heading2"/>
        <w:tabs>
          <w:tab w:val="left" w:pos="1140"/>
        </w:tabs>
        <w:ind w:left="1140" w:hanging="1140"/>
      </w:pPr>
      <w:bookmarkStart w:id="24" w:name="_Toc518937154"/>
      <w:bookmarkStart w:id="25" w:name="_Toc46233013"/>
      <w:r w:rsidRPr="007F4011">
        <w:t>3.3</w:t>
      </w:r>
      <w:r w:rsidRPr="007F4011">
        <w:tab/>
      </w:r>
      <w:r w:rsidR="005E0CB4" w:rsidRPr="007F4011">
        <w:t>Abbreviations</w:t>
      </w:r>
      <w:bookmarkEnd w:id="24"/>
      <w:bookmarkEnd w:id="25"/>
    </w:p>
    <w:p w:rsidR="006A4328" w:rsidRPr="007F4011" w:rsidRDefault="006A4328" w:rsidP="006A4328">
      <w:pPr>
        <w:keepNext/>
      </w:pPr>
      <w:r w:rsidRPr="007F4011">
        <w:t>For the purposes of the present document, the following abbreviations apply:</w:t>
      </w:r>
    </w:p>
    <w:p w:rsidR="00E90486" w:rsidRPr="007F4011" w:rsidRDefault="00E90486" w:rsidP="006A4328">
      <w:pPr>
        <w:pStyle w:val="EW"/>
        <w:keepNext/>
      </w:pPr>
      <w:r w:rsidRPr="007F4011">
        <w:t>ACIR</w:t>
      </w:r>
      <w:r w:rsidRPr="007F4011">
        <w:tab/>
        <w:t>Adjacent Channel Interference Ratio</w:t>
      </w:r>
    </w:p>
    <w:p w:rsidR="006A4328" w:rsidRPr="007F4011" w:rsidRDefault="006A4328" w:rsidP="006A4328">
      <w:pPr>
        <w:pStyle w:val="EW"/>
        <w:keepNext/>
      </w:pPr>
      <w:r w:rsidRPr="007F4011">
        <w:t>ACLR</w:t>
      </w:r>
      <w:r w:rsidRPr="007F4011">
        <w:tab/>
        <w:t>Adjacent Channel Leakage power Ratio</w:t>
      </w:r>
    </w:p>
    <w:p w:rsidR="00D20977" w:rsidRPr="007F4011" w:rsidRDefault="00D20977" w:rsidP="00D20977">
      <w:pPr>
        <w:pStyle w:val="EW"/>
        <w:keepNext/>
      </w:pPr>
      <w:r w:rsidRPr="007F4011">
        <w:t>ACS</w:t>
      </w:r>
      <w:r w:rsidRPr="007F4011">
        <w:tab/>
        <w:t>Adjacent Channel Selectivity</w:t>
      </w:r>
    </w:p>
    <w:p w:rsidR="00D644E2" w:rsidRPr="007F4011" w:rsidRDefault="00D644E2" w:rsidP="006A4328">
      <w:pPr>
        <w:pStyle w:val="EW"/>
        <w:keepNext/>
      </w:pPr>
      <w:r w:rsidRPr="007F4011">
        <w:t>AMC</w:t>
      </w:r>
      <w:r w:rsidRPr="007F4011">
        <w:tab/>
        <w:t>Adaptive Modulation and Coding</w:t>
      </w:r>
    </w:p>
    <w:p w:rsidR="00E90486" w:rsidRPr="007F4011" w:rsidRDefault="00E90486" w:rsidP="00E90486">
      <w:pPr>
        <w:pStyle w:val="EW"/>
      </w:pPr>
      <w:r w:rsidRPr="007F4011">
        <w:t>AWGN</w:t>
      </w:r>
      <w:r w:rsidRPr="007F4011">
        <w:tab/>
        <w:t>Additive White Gaussian Noise</w:t>
      </w:r>
    </w:p>
    <w:p w:rsidR="006A4328" w:rsidRPr="007F4011" w:rsidRDefault="006A4328" w:rsidP="006A4328">
      <w:pPr>
        <w:pStyle w:val="EW"/>
        <w:keepNext/>
        <w:rPr>
          <w:lang w:val="en-US"/>
        </w:rPr>
      </w:pPr>
      <w:r w:rsidRPr="007F4011">
        <w:rPr>
          <w:lang w:val="en-US"/>
        </w:rPr>
        <w:t>BS</w:t>
      </w:r>
      <w:r w:rsidRPr="007F4011">
        <w:rPr>
          <w:lang w:val="en-US"/>
        </w:rPr>
        <w:tab/>
        <w:t>B</w:t>
      </w:r>
      <w:r w:rsidR="00E90486" w:rsidRPr="007F4011">
        <w:rPr>
          <w:lang w:val="en-US"/>
        </w:rPr>
        <w:t>ase Station</w:t>
      </w:r>
    </w:p>
    <w:p w:rsidR="00D644E2" w:rsidRPr="007F4011" w:rsidRDefault="00D644E2" w:rsidP="006A4328">
      <w:pPr>
        <w:pStyle w:val="EW"/>
        <w:keepNext/>
      </w:pPr>
      <w:r w:rsidRPr="007F4011">
        <w:t>CDF</w:t>
      </w:r>
      <w:r w:rsidRPr="007F4011">
        <w:tab/>
      </w:r>
      <w:r w:rsidR="00D20977" w:rsidRPr="007F4011">
        <w:t>Cumulative Distribution Function</w:t>
      </w:r>
    </w:p>
    <w:p w:rsidR="00D20977" w:rsidRPr="007F4011" w:rsidRDefault="00D20977" w:rsidP="006A4328">
      <w:pPr>
        <w:pStyle w:val="EW"/>
        <w:keepNext/>
      </w:pPr>
      <w:r w:rsidRPr="007F4011">
        <w:t>DL</w:t>
      </w:r>
      <w:r w:rsidRPr="007F4011">
        <w:tab/>
        <w:t>Downlink</w:t>
      </w:r>
    </w:p>
    <w:p w:rsidR="00D20977" w:rsidRPr="007F4011" w:rsidRDefault="00E90486" w:rsidP="00D20977">
      <w:pPr>
        <w:pStyle w:val="EW"/>
      </w:pPr>
      <w:r w:rsidRPr="007F4011">
        <w:t>FDD</w:t>
      </w:r>
      <w:r w:rsidRPr="007F4011">
        <w:tab/>
        <w:t>Frequency Division Duplex</w:t>
      </w:r>
    </w:p>
    <w:p w:rsidR="00E90486" w:rsidRPr="007F4011" w:rsidRDefault="006A4328" w:rsidP="00E90486">
      <w:pPr>
        <w:pStyle w:val="EW"/>
        <w:keepNext/>
        <w:rPr>
          <w:lang w:val="en-US"/>
        </w:rPr>
      </w:pPr>
      <w:r w:rsidRPr="007F4011">
        <w:rPr>
          <w:lang w:val="en-US"/>
        </w:rPr>
        <w:lastRenderedPageBreak/>
        <w:t>MC</w:t>
      </w:r>
      <w:r w:rsidRPr="007F4011">
        <w:rPr>
          <w:lang w:val="en-US"/>
        </w:rPr>
        <w:tab/>
        <w:t>Monte-Carlo</w:t>
      </w:r>
    </w:p>
    <w:p w:rsidR="006A4328" w:rsidRPr="007F4011" w:rsidRDefault="006A4328" w:rsidP="006A4328">
      <w:pPr>
        <w:pStyle w:val="EW"/>
        <w:keepNext/>
        <w:rPr>
          <w:lang w:val="en-US"/>
        </w:rPr>
      </w:pPr>
      <w:r w:rsidRPr="007F4011">
        <w:rPr>
          <w:lang w:val="en-US"/>
        </w:rPr>
        <w:t>MCL</w:t>
      </w:r>
      <w:r w:rsidRPr="007F4011">
        <w:rPr>
          <w:lang w:val="en-US"/>
        </w:rPr>
        <w:tab/>
        <w:t>Minimum Coupling Loss</w:t>
      </w:r>
    </w:p>
    <w:p w:rsidR="00E90486" w:rsidRPr="007F4011" w:rsidRDefault="00E90486" w:rsidP="006A4328">
      <w:pPr>
        <w:pStyle w:val="EW"/>
        <w:keepNext/>
        <w:rPr>
          <w:lang w:val="en-US"/>
        </w:rPr>
      </w:pPr>
      <w:r w:rsidRPr="007F4011">
        <w:rPr>
          <w:lang w:val="en-US"/>
        </w:rPr>
        <w:t>MCS</w:t>
      </w:r>
      <w:r w:rsidRPr="007F4011">
        <w:rPr>
          <w:lang w:val="en-US"/>
        </w:rPr>
        <w:tab/>
      </w:r>
      <w:r w:rsidR="00D644E2" w:rsidRPr="007F4011">
        <w:t>Modulation and Coding Scheme</w:t>
      </w:r>
    </w:p>
    <w:p w:rsidR="006A4328" w:rsidRPr="007F4011" w:rsidRDefault="006A4328" w:rsidP="006A4328">
      <w:pPr>
        <w:pStyle w:val="EW"/>
        <w:keepNext/>
        <w:rPr>
          <w:lang w:val="en-US"/>
        </w:rPr>
      </w:pPr>
      <w:r w:rsidRPr="007F4011">
        <w:rPr>
          <w:lang w:val="en-US"/>
        </w:rPr>
        <w:t>PC</w:t>
      </w:r>
      <w:r w:rsidRPr="007F4011">
        <w:rPr>
          <w:lang w:val="en-US"/>
        </w:rPr>
        <w:tab/>
        <w:t>Power Control</w:t>
      </w:r>
    </w:p>
    <w:p w:rsidR="00E90486" w:rsidRPr="007F4011" w:rsidRDefault="00E90486" w:rsidP="006A4328">
      <w:pPr>
        <w:pStyle w:val="EW"/>
        <w:keepNext/>
        <w:rPr>
          <w:lang w:val="en-US"/>
        </w:rPr>
      </w:pPr>
      <w:r w:rsidRPr="007F4011">
        <w:rPr>
          <w:lang w:val="en-US"/>
        </w:rPr>
        <w:t>PSD</w:t>
      </w:r>
      <w:r w:rsidRPr="007F4011">
        <w:rPr>
          <w:lang w:val="en-US"/>
        </w:rPr>
        <w:tab/>
        <w:t>Power Spectral Density</w:t>
      </w:r>
    </w:p>
    <w:p w:rsidR="00E90486" w:rsidRPr="007F4011" w:rsidRDefault="00E90486" w:rsidP="006A4328">
      <w:pPr>
        <w:pStyle w:val="EW"/>
        <w:keepNext/>
        <w:rPr>
          <w:lang w:val="en-US"/>
        </w:rPr>
      </w:pPr>
      <w:r w:rsidRPr="007F4011">
        <w:rPr>
          <w:lang w:val="en-US"/>
        </w:rPr>
        <w:t>RX</w:t>
      </w:r>
      <w:r w:rsidRPr="007F4011">
        <w:rPr>
          <w:lang w:val="en-US"/>
        </w:rPr>
        <w:tab/>
        <w:t>Receiver</w:t>
      </w:r>
    </w:p>
    <w:p w:rsidR="00E90486" w:rsidRPr="007F4011" w:rsidRDefault="00E90486" w:rsidP="00E90486">
      <w:pPr>
        <w:pStyle w:val="EW"/>
        <w:keepNext/>
        <w:rPr>
          <w:lang w:val="en-US"/>
        </w:rPr>
      </w:pPr>
      <w:r w:rsidRPr="007F4011">
        <w:rPr>
          <w:lang w:val="en-US"/>
        </w:rPr>
        <w:t>TDD</w:t>
      </w:r>
      <w:r w:rsidRPr="007F4011">
        <w:rPr>
          <w:lang w:val="en-US"/>
        </w:rPr>
        <w:tab/>
        <w:t xml:space="preserve">Time </w:t>
      </w:r>
      <w:r w:rsidRPr="007F4011">
        <w:t>Division Duplex</w:t>
      </w:r>
    </w:p>
    <w:p w:rsidR="00E90486" w:rsidRPr="007F4011" w:rsidRDefault="00E90486" w:rsidP="00E90486">
      <w:pPr>
        <w:pStyle w:val="EW"/>
        <w:keepNext/>
        <w:rPr>
          <w:lang w:val="en-US"/>
        </w:rPr>
      </w:pPr>
      <w:r w:rsidRPr="007F4011">
        <w:rPr>
          <w:lang w:val="en-US"/>
        </w:rPr>
        <w:t>TX</w:t>
      </w:r>
      <w:r w:rsidRPr="007F4011">
        <w:rPr>
          <w:lang w:val="en-US"/>
        </w:rPr>
        <w:tab/>
        <w:t>Transmitter</w:t>
      </w:r>
    </w:p>
    <w:p w:rsidR="006A4328" w:rsidRPr="007F4011" w:rsidRDefault="006A4328" w:rsidP="006A4328">
      <w:pPr>
        <w:pStyle w:val="EW"/>
        <w:keepNext/>
        <w:rPr>
          <w:lang w:val="en-US"/>
        </w:rPr>
      </w:pPr>
      <w:r w:rsidRPr="007F4011">
        <w:rPr>
          <w:lang w:val="en-US"/>
        </w:rPr>
        <w:t>UE</w:t>
      </w:r>
      <w:r w:rsidRPr="007F4011">
        <w:rPr>
          <w:lang w:val="en-US"/>
        </w:rPr>
        <w:tab/>
        <w:t>User Equipment</w:t>
      </w:r>
    </w:p>
    <w:p w:rsidR="006A4328" w:rsidRPr="007F4011" w:rsidRDefault="00D20977" w:rsidP="00182992">
      <w:pPr>
        <w:pStyle w:val="EW"/>
        <w:keepNext/>
        <w:rPr>
          <w:lang w:val="en-US"/>
        </w:rPr>
      </w:pPr>
      <w:r w:rsidRPr="007F4011">
        <w:rPr>
          <w:lang w:val="en-US"/>
        </w:rPr>
        <w:t>UL</w:t>
      </w:r>
      <w:r w:rsidRPr="007F4011">
        <w:rPr>
          <w:lang w:val="en-US"/>
        </w:rPr>
        <w:tab/>
        <w:t>Uplink</w:t>
      </w:r>
      <w:r w:rsidR="006A4328" w:rsidRPr="007F4011">
        <w:rPr>
          <w:lang w:val="en-US"/>
        </w:rPr>
        <w:tab/>
      </w:r>
    </w:p>
    <w:p w:rsidR="005E0CB4" w:rsidRPr="007F4011" w:rsidRDefault="005E0CB4" w:rsidP="00DC1575">
      <w:pPr>
        <w:pStyle w:val="Heading1"/>
      </w:pPr>
      <w:bookmarkStart w:id="26" w:name="_Toc518937155"/>
      <w:bookmarkStart w:id="27" w:name="_Toc46233014"/>
      <w:r w:rsidRPr="007F4011">
        <w:t>4</w:t>
      </w:r>
      <w:r w:rsidRPr="007F4011">
        <w:tab/>
        <w:t>General assumptions</w:t>
      </w:r>
      <w:bookmarkEnd w:id="26"/>
      <w:bookmarkEnd w:id="27"/>
    </w:p>
    <w:p w:rsidR="005E0CB4" w:rsidRPr="007F4011" w:rsidRDefault="005E0CB4" w:rsidP="00491AD7">
      <w:r w:rsidRPr="007F4011">
        <w:t>The present document discusses system scenarios for E-UTRA operation primarily with respect to the radio transmission and reception including the RRM aspects. To develop the E-UTRA standard, all the relevant scenarios need to be considered for the various aspects of operation and the most critical cases identified. The process may then be iterated to arrive at final parameters that meet both service and implementation requirements.</w:t>
      </w:r>
    </w:p>
    <w:p w:rsidR="00460D20" w:rsidRPr="007F4011" w:rsidRDefault="00460D20" w:rsidP="00491AD7">
      <w:r w:rsidRPr="007F4011">
        <w:t xml:space="preserve">The </w:t>
      </w:r>
      <w:r w:rsidR="009A04C1" w:rsidRPr="007F4011">
        <w:t>E-UTRA</w:t>
      </w:r>
      <w:r w:rsidRPr="007F4011">
        <w:t xml:space="preserve"> system is intended to be operated in the same frequency bands specified for </w:t>
      </w:r>
      <w:r w:rsidR="009A04C1" w:rsidRPr="007F4011">
        <w:t>UTRA</w:t>
      </w:r>
      <w:r w:rsidRPr="007F4011">
        <w:t>. In order to limit the number of frequency bands to be simulated in the various simulation scenarios a mapping of frequency bands to two simulation frequencies (900 MHz and 2000 MHz) is applied. When using the macro cell propagation model of TR25.942</w:t>
      </w:r>
      <w:r w:rsidR="002746D1" w:rsidRPr="007F4011">
        <w:t xml:space="preserve"> [3]</w:t>
      </w:r>
      <w:r w:rsidRPr="007F4011">
        <w:t xml:space="preserve">, the frequency contributes to the path loss by 21*log10(f). The maximum path loss difference between the </w:t>
      </w:r>
      <w:r w:rsidR="00CA6988" w:rsidRPr="007F4011">
        <w:t xml:space="preserve">lowest/highest </w:t>
      </w:r>
      <w:r w:rsidRPr="007F4011">
        <w:t>frequencies</w:t>
      </w:r>
      <w:r w:rsidR="00CA6988" w:rsidRPr="007F4011">
        <w:t xml:space="preserve"> per E-UTRA frequency band</w:t>
      </w:r>
      <w:r w:rsidRPr="007F4011">
        <w:t xml:space="preserve"> and corresponding simulation </w:t>
      </w:r>
      <w:r w:rsidR="007B030D" w:rsidRPr="007F4011">
        <w:t>frequency is shown in tables 4.1 and 4.2</w:t>
      </w:r>
      <w:r w:rsidRPr="007F4011">
        <w:t>.</w:t>
      </w:r>
    </w:p>
    <w:p w:rsidR="00460D20" w:rsidRPr="007F4011" w:rsidRDefault="007B030D" w:rsidP="00DC1575">
      <w:pPr>
        <w:pStyle w:val="TH"/>
        <w:outlineLvl w:val="0"/>
      </w:pPr>
      <w:r w:rsidRPr="007F4011">
        <w:t>Table 4.1</w:t>
      </w:r>
      <w:r w:rsidR="00460D20" w:rsidRPr="007F4011">
        <w:t xml:space="preserve">: </w:t>
      </w:r>
      <w:r w:rsidR="0025644F" w:rsidRPr="007F4011">
        <w:t>S</w:t>
      </w:r>
      <w:r w:rsidR="00460D20" w:rsidRPr="007F4011">
        <w:t>imulation frequenc</w:t>
      </w:r>
      <w:r w:rsidR="0025644F" w:rsidRPr="007F4011">
        <w:t>ies for FDD mode E-UTRA frequency bands</w:t>
      </w:r>
    </w:p>
    <w:tbl>
      <w:tblPr>
        <w:tblW w:w="9332"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783"/>
        <w:gridCol w:w="861"/>
        <w:gridCol w:w="1150"/>
        <w:gridCol w:w="1736"/>
        <w:gridCol w:w="1810"/>
      </w:tblGrid>
      <w:tr w:rsidR="00460D20" w:rsidRPr="00202E5B">
        <w:trPr>
          <w:trHeight w:val="170"/>
        </w:trPr>
        <w:tc>
          <w:tcPr>
            <w:tcW w:w="1348" w:type="dxa"/>
            <w:vMerge w:val="restart"/>
            <w:shd w:val="clear" w:color="auto" w:fill="auto"/>
            <w:noWrap/>
            <w:vAlign w:val="center"/>
          </w:tcPr>
          <w:p w:rsidR="00460D20" w:rsidRPr="00202E5B" w:rsidRDefault="0025644F" w:rsidP="00CA70E8">
            <w:pPr>
              <w:pStyle w:val="TAH"/>
            </w:pPr>
            <w:r w:rsidRPr="00202E5B">
              <w:t>E-UTRA Band</w:t>
            </w:r>
          </w:p>
        </w:tc>
        <w:tc>
          <w:tcPr>
            <w:tcW w:w="1644" w:type="dxa"/>
            <w:gridSpan w:val="2"/>
            <w:shd w:val="clear" w:color="auto" w:fill="auto"/>
            <w:noWrap/>
            <w:vAlign w:val="center"/>
          </w:tcPr>
          <w:p w:rsidR="00460D20" w:rsidRPr="00202E5B" w:rsidRDefault="00460D20" w:rsidP="00CA70E8">
            <w:pPr>
              <w:pStyle w:val="TAH"/>
            </w:pPr>
            <w:r w:rsidRPr="00202E5B">
              <w:t>UL frequencies (MHz)</w:t>
            </w:r>
          </w:p>
        </w:tc>
        <w:tc>
          <w:tcPr>
            <w:tcW w:w="1644" w:type="dxa"/>
            <w:gridSpan w:val="2"/>
            <w:shd w:val="clear" w:color="auto" w:fill="auto"/>
            <w:noWrap/>
            <w:vAlign w:val="center"/>
          </w:tcPr>
          <w:p w:rsidR="00460D20" w:rsidRPr="00202E5B" w:rsidRDefault="00460D20" w:rsidP="00CA70E8">
            <w:pPr>
              <w:pStyle w:val="TAH"/>
            </w:pPr>
            <w:r w:rsidRPr="00202E5B">
              <w:t>DL frequencies (MHz)</w:t>
            </w:r>
          </w:p>
        </w:tc>
        <w:tc>
          <w:tcPr>
            <w:tcW w:w="1150" w:type="dxa"/>
            <w:vMerge w:val="restart"/>
            <w:shd w:val="clear" w:color="auto" w:fill="auto"/>
            <w:noWrap/>
            <w:vAlign w:val="center"/>
          </w:tcPr>
          <w:p w:rsidR="00460D20" w:rsidRPr="00202E5B" w:rsidRDefault="00460D20" w:rsidP="00CA70E8">
            <w:pPr>
              <w:pStyle w:val="TAH"/>
            </w:pPr>
            <w:r w:rsidRPr="00202E5B">
              <w:t>Simulation frequency</w:t>
            </w:r>
          </w:p>
          <w:p w:rsidR="00460D20" w:rsidRPr="00202E5B" w:rsidRDefault="00460D20" w:rsidP="00CA70E8">
            <w:pPr>
              <w:pStyle w:val="TAH"/>
            </w:pPr>
            <w:r w:rsidRPr="00202E5B">
              <w:t>(MHz)</w:t>
            </w:r>
          </w:p>
        </w:tc>
        <w:tc>
          <w:tcPr>
            <w:tcW w:w="3546" w:type="dxa"/>
            <w:gridSpan w:val="2"/>
            <w:shd w:val="clear" w:color="auto" w:fill="auto"/>
            <w:noWrap/>
            <w:vAlign w:val="center"/>
          </w:tcPr>
          <w:p w:rsidR="00460D20" w:rsidRPr="00202E5B" w:rsidRDefault="00460D20" w:rsidP="00CA70E8">
            <w:pPr>
              <w:pStyle w:val="TAH"/>
            </w:pPr>
            <w:r w:rsidRPr="00202E5B">
              <w:t>Path loss difference (dB)</w:t>
            </w:r>
          </w:p>
        </w:tc>
      </w:tr>
      <w:tr w:rsidR="00460D20" w:rsidRPr="00202E5B">
        <w:trPr>
          <w:trHeight w:val="170"/>
        </w:trPr>
        <w:tc>
          <w:tcPr>
            <w:tcW w:w="1348" w:type="dxa"/>
            <w:vMerge/>
            <w:shd w:val="clear" w:color="auto" w:fill="auto"/>
            <w:noWrap/>
            <w:vAlign w:val="center"/>
          </w:tcPr>
          <w:p w:rsidR="00460D20" w:rsidRPr="00202E5B" w:rsidRDefault="00460D20" w:rsidP="00CA70E8">
            <w:pPr>
              <w:pStyle w:val="TAH"/>
            </w:pPr>
          </w:p>
        </w:tc>
        <w:tc>
          <w:tcPr>
            <w:tcW w:w="783" w:type="dxa"/>
            <w:shd w:val="clear" w:color="auto" w:fill="auto"/>
            <w:noWrap/>
            <w:vAlign w:val="center"/>
          </w:tcPr>
          <w:p w:rsidR="00460D20" w:rsidRPr="00202E5B" w:rsidRDefault="00460D20" w:rsidP="00CA70E8">
            <w:pPr>
              <w:pStyle w:val="TAH"/>
            </w:pPr>
            <w:r w:rsidRPr="00202E5B">
              <w:t>lowest</w:t>
            </w:r>
          </w:p>
        </w:tc>
        <w:tc>
          <w:tcPr>
            <w:tcW w:w="861" w:type="dxa"/>
            <w:shd w:val="clear" w:color="auto" w:fill="auto"/>
            <w:noWrap/>
            <w:vAlign w:val="center"/>
          </w:tcPr>
          <w:p w:rsidR="00460D20" w:rsidRPr="00202E5B" w:rsidRDefault="00460D20" w:rsidP="00CA70E8">
            <w:pPr>
              <w:pStyle w:val="TAH"/>
            </w:pPr>
            <w:r w:rsidRPr="00202E5B">
              <w:t>highest</w:t>
            </w:r>
          </w:p>
        </w:tc>
        <w:tc>
          <w:tcPr>
            <w:tcW w:w="783" w:type="dxa"/>
            <w:shd w:val="clear" w:color="auto" w:fill="auto"/>
            <w:noWrap/>
            <w:vAlign w:val="center"/>
          </w:tcPr>
          <w:p w:rsidR="00460D20" w:rsidRPr="00202E5B" w:rsidRDefault="00460D20" w:rsidP="00CA70E8">
            <w:pPr>
              <w:pStyle w:val="TAH"/>
            </w:pPr>
            <w:r w:rsidRPr="00202E5B">
              <w:t>lowest</w:t>
            </w:r>
          </w:p>
        </w:tc>
        <w:tc>
          <w:tcPr>
            <w:tcW w:w="861" w:type="dxa"/>
            <w:shd w:val="clear" w:color="auto" w:fill="auto"/>
            <w:noWrap/>
            <w:vAlign w:val="center"/>
          </w:tcPr>
          <w:p w:rsidR="00460D20" w:rsidRPr="00202E5B" w:rsidRDefault="00460D20" w:rsidP="00CA70E8">
            <w:pPr>
              <w:pStyle w:val="TAH"/>
            </w:pPr>
            <w:r w:rsidRPr="00202E5B">
              <w:t>highest</w:t>
            </w:r>
          </w:p>
        </w:tc>
        <w:tc>
          <w:tcPr>
            <w:tcW w:w="1150" w:type="dxa"/>
            <w:vMerge/>
            <w:shd w:val="clear" w:color="auto" w:fill="auto"/>
            <w:noWrap/>
            <w:vAlign w:val="center"/>
          </w:tcPr>
          <w:p w:rsidR="00460D20" w:rsidRPr="00202E5B" w:rsidRDefault="00460D20" w:rsidP="00CA70E8">
            <w:pPr>
              <w:pStyle w:val="TAH"/>
            </w:pPr>
          </w:p>
        </w:tc>
        <w:tc>
          <w:tcPr>
            <w:tcW w:w="1736" w:type="dxa"/>
            <w:shd w:val="clear" w:color="auto" w:fill="auto"/>
            <w:noWrap/>
            <w:vAlign w:val="center"/>
          </w:tcPr>
          <w:p w:rsidR="00460D20" w:rsidRPr="00202E5B" w:rsidRDefault="00460D20" w:rsidP="00CA70E8">
            <w:pPr>
              <w:pStyle w:val="TAH"/>
            </w:pPr>
            <w:r w:rsidRPr="00202E5B">
              <w:t>lowest UL frequency</w:t>
            </w:r>
          </w:p>
        </w:tc>
        <w:tc>
          <w:tcPr>
            <w:tcW w:w="1810" w:type="dxa"/>
            <w:shd w:val="clear" w:color="auto" w:fill="auto"/>
            <w:noWrap/>
            <w:vAlign w:val="center"/>
          </w:tcPr>
          <w:p w:rsidR="00460D20" w:rsidRPr="00202E5B" w:rsidRDefault="00460D20" w:rsidP="00CA70E8">
            <w:pPr>
              <w:pStyle w:val="TAH"/>
            </w:pPr>
            <w:r w:rsidRPr="00202E5B">
              <w:t>highest DL frequency</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1</w:t>
            </w:r>
          </w:p>
        </w:tc>
        <w:tc>
          <w:tcPr>
            <w:tcW w:w="783" w:type="dxa"/>
            <w:shd w:val="clear" w:color="auto" w:fill="auto"/>
            <w:noWrap/>
            <w:vAlign w:val="center"/>
          </w:tcPr>
          <w:p w:rsidR="00460D20" w:rsidRPr="00202E5B" w:rsidRDefault="00460D20" w:rsidP="00CA70E8">
            <w:pPr>
              <w:pStyle w:val="TAC"/>
            </w:pPr>
            <w:r w:rsidRPr="00202E5B">
              <w:t>1920</w:t>
            </w:r>
          </w:p>
        </w:tc>
        <w:tc>
          <w:tcPr>
            <w:tcW w:w="861" w:type="dxa"/>
            <w:shd w:val="clear" w:color="auto" w:fill="auto"/>
            <w:noWrap/>
            <w:vAlign w:val="center"/>
          </w:tcPr>
          <w:p w:rsidR="00460D20" w:rsidRPr="00202E5B" w:rsidRDefault="00460D20" w:rsidP="00CA70E8">
            <w:pPr>
              <w:pStyle w:val="TAC"/>
            </w:pPr>
            <w:r w:rsidRPr="00202E5B">
              <w:t>1980</w:t>
            </w:r>
          </w:p>
        </w:tc>
        <w:tc>
          <w:tcPr>
            <w:tcW w:w="783" w:type="dxa"/>
            <w:shd w:val="clear" w:color="auto" w:fill="auto"/>
            <w:noWrap/>
            <w:vAlign w:val="center"/>
          </w:tcPr>
          <w:p w:rsidR="00460D20" w:rsidRPr="00202E5B" w:rsidRDefault="00460D20" w:rsidP="00CA70E8">
            <w:pPr>
              <w:pStyle w:val="TAC"/>
            </w:pPr>
            <w:r w:rsidRPr="00202E5B">
              <w:t>2110</w:t>
            </w:r>
          </w:p>
        </w:tc>
        <w:tc>
          <w:tcPr>
            <w:tcW w:w="861" w:type="dxa"/>
            <w:shd w:val="clear" w:color="auto" w:fill="auto"/>
            <w:noWrap/>
            <w:vAlign w:val="center"/>
          </w:tcPr>
          <w:p w:rsidR="00460D20" w:rsidRPr="00202E5B" w:rsidRDefault="00460D20" w:rsidP="00CA70E8">
            <w:pPr>
              <w:pStyle w:val="TAC"/>
            </w:pPr>
            <w:r w:rsidRPr="00202E5B">
              <w:t>2170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0.37</w:t>
            </w:r>
          </w:p>
        </w:tc>
        <w:tc>
          <w:tcPr>
            <w:tcW w:w="1810" w:type="dxa"/>
            <w:shd w:val="clear" w:color="auto" w:fill="auto"/>
            <w:noWrap/>
            <w:vAlign w:val="center"/>
          </w:tcPr>
          <w:p w:rsidR="00460D20" w:rsidRPr="00202E5B" w:rsidRDefault="00460D20" w:rsidP="00CA70E8">
            <w:pPr>
              <w:pStyle w:val="TAC"/>
            </w:pPr>
            <w:r w:rsidRPr="00202E5B">
              <w:t>0.74</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2</w:t>
            </w:r>
          </w:p>
        </w:tc>
        <w:tc>
          <w:tcPr>
            <w:tcW w:w="783" w:type="dxa"/>
            <w:shd w:val="clear" w:color="auto" w:fill="auto"/>
            <w:noWrap/>
            <w:vAlign w:val="center"/>
          </w:tcPr>
          <w:p w:rsidR="00460D20" w:rsidRPr="00202E5B" w:rsidRDefault="00460D20" w:rsidP="00CA70E8">
            <w:pPr>
              <w:pStyle w:val="TAC"/>
            </w:pPr>
            <w:r w:rsidRPr="00202E5B">
              <w:t>1850</w:t>
            </w:r>
          </w:p>
        </w:tc>
        <w:tc>
          <w:tcPr>
            <w:tcW w:w="861" w:type="dxa"/>
            <w:shd w:val="clear" w:color="auto" w:fill="auto"/>
            <w:noWrap/>
            <w:vAlign w:val="center"/>
          </w:tcPr>
          <w:p w:rsidR="00460D20" w:rsidRPr="00202E5B" w:rsidRDefault="00460D20" w:rsidP="00CA70E8">
            <w:pPr>
              <w:pStyle w:val="TAC"/>
            </w:pPr>
            <w:r w:rsidRPr="00202E5B">
              <w:t>1910</w:t>
            </w:r>
          </w:p>
        </w:tc>
        <w:tc>
          <w:tcPr>
            <w:tcW w:w="783" w:type="dxa"/>
            <w:shd w:val="clear" w:color="auto" w:fill="auto"/>
            <w:noWrap/>
            <w:vAlign w:val="center"/>
          </w:tcPr>
          <w:p w:rsidR="00460D20" w:rsidRPr="00202E5B" w:rsidRDefault="00460D20" w:rsidP="00CA70E8">
            <w:pPr>
              <w:pStyle w:val="TAC"/>
            </w:pPr>
            <w:r w:rsidRPr="00202E5B">
              <w:t>1930</w:t>
            </w:r>
          </w:p>
        </w:tc>
        <w:tc>
          <w:tcPr>
            <w:tcW w:w="861" w:type="dxa"/>
            <w:shd w:val="clear" w:color="auto" w:fill="auto"/>
            <w:noWrap/>
            <w:vAlign w:val="center"/>
          </w:tcPr>
          <w:p w:rsidR="00460D20" w:rsidRPr="00202E5B" w:rsidRDefault="00460D20" w:rsidP="00CA70E8">
            <w:pPr>
              <w:pStyle w:val="TAC"/>
            </w:pPr>
            <w:r w:rsidRPr="00202E5B">
              <w:t>1990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0.71</w:t>
            </w:r>
          </w:p>
        </w:tc>
        <w:tc>
          <w:tcPr>
            <w:tcW w:w="1810" w:type="dxa"/>
            <w:shd w:val="clear" w:color="auto" w:fill="auto"/>
            <w:noWrap/>
            <w:vAlign w:val="center"/>
          </w:tcPr>
          <w:p w:rsidR="00460D20" w:rsidRPr="00202E5B" w:rsidRDefault="00460D20" w:rsidP="00CA70E8">
            <w:pPr>
              <w:pStyle w:val="TAC"/>
            </w:pPr>
            <w:r w:rsidRPr="00202E5B">
              <w:t>0.05</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3</w:t>
            </w:r>
          </w:p>
        </w:tc>
        <w:tc>
          <w:tcPr>
            <w:tcW w:w="783" w:type="dxa"/>
            <w:shd w:val="clear" w:color="auto" w:fill="auto"/>
            <w:noWrap/>
            <w:vAlign w:val="center"/>
          </w:tcPr>
          <w:p w:rsidR="00460D20" w:rsidRPr="00202E5B" w:rsidRDefault="00460D20" w:rsidP="00CA70E8">
            <w:pPr>
              <w:pStyle w:val="TAC"/>
            </w:pPr>
            <w:r w:rsidRPr="00202E5B">
              <w:t>1710</w:t>
            </w:r>
          </w:p>
        </w:tc>
        <w:tc>
          <w:tcPr>
            <w:tcW w:w="861" w:type="dxa"/>
            <w:shd w:val="clear" w:color="auto" w:fill="auto"/>
            <w:noWrap/>
            <w:vAlign w:val="center"/>
          </w:tcPr>
          <w:p w:rsidR="00460D20" w:rsidRPr="00202E5B" w:rsidRDefault="00460D20" w:rsidP="00CA70E8">
            <w:pPr>
              <w:pStyle w:val="TAC"/>
            </w:pPr>
            <w:r w:rsidRPr="00202E5B">
              <w:t>1785</w:t>
            </w:r>
          </w:p>
        </w:tc>
        <w:tc>
          <w:tcPr>
            <w:tcW w:w="783" w:type="dxa"/>
            <w:shd w:val="clear" w:color="auto" w:fill="auto"/>
            <w:noWrap/>
            <w:vAlign w:val="center"/>
          </w:tcPr>
          <w:p w:rsidR="00460D20" w:rsidRPr="00202E5B" w:rsidRDefault="00460D20" w:rsidP="00CA70E8">
            <w:pPr>
              <w:pStyle w:val="TAC"/>
            </w:pPr>
            <w:r w:rsidRPr="00202E5B">
              <w:t>1805</w:t>
            </w:r>
          </w:p>
        </w:tc>
        <w:tc>
          <w:tcPr>
            <w:tcW w:w="861" w:type="dxa"/>
            <w:shd w:val="clear" w:color="auto" w:fill="auto"/>
            <w:noWrap/>
            <w:vAlign w:val="center"/>
          </w:tcPr>
          <w:p w:rsidR="00460D20" w:rsidRPr="00202E5B" w:rsidRDefault="00460D20" w:rsidP="00CA70E8">
            <w:pPr>
              <w:pStyle w:val="TAC"/>
            </w:pPr>
            <w:r w:rsidRPr="00202E5B">
              <w:t>1880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1.43</w:t>
            </w:r>
          </w:p>
        </w:tc>
        <w:tc>
          <w:tcPr>
            <w:tcW w:w="1810" w:type="dxa"/>
            <w:shd w:val="clear" w:color="auto" w:fill="auto"/>
            <w:noWrap/>
            <w:vAlign w:val="center"/>
          </w:tcPr>
          <w:p w:rsidR="00460D20" w:rsidRPr="00202E5B" w:rsidRDefault="00460D20" w:rsidP="00CA70E8">
            <w:pPr>
              <w:pStyle w:val="TAC"/>
            </w:pPr>
            <w:r w:rsidRPr="00202E5B">
              <w:t>0.56</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4</w:t>
            </w:r>
          </w:p>
        </w:tc>
        <w:tc>
          <w:tcPr>
            <w:tcW w:w="783" w:type="dxa"/>
            <w:shd w:val="clear" w:color="auto" w:fill="auto"/>
            <w:noWrap/>
            <w:vAlign w:val="center"/>
          </w:tcPr>
          <w:p w:rsidR="00460D20" w:rsidRPr="00202E5B" w:rsidRDefault="00460D20" w:rsidP="00CA70E8">
            <w:pPr>
              <w:pStyle w:val="TAC"/>
            </w:pPr>
            <w:r w:rsidRPr="00202E5B">
              <w:t>1710</w:t>
            </w:r>
          </w:p>
        </w:tc>
        <w:tc>
          <w:tcPr>
            <w:tcW w:w="861" w:type="dxa"/>
            <w:shd w:val="clear" w:color="auto" w:fill="auto"/>
            <w:noWrap/>
            <w:vAlign w:val="center"/>
          </w:tcPr>
          <w:p w:rsidR="00460D20" w:rsidRPr="00202E5B" w:rsidRDefault="00460D20" w:rsidP="00CA70E8">
            <w:pPr>
              <w:pStyle w:val="TAC"/>
            </w:pPr>
            <w:r w:rsidRPr="00202E5B">
              <w:t>1755</w:t>
            </w:r>
          </w:p>
        </w:tc>
        <w:tc>
          <w:tcPr>
            <w:tcW w:w="783" w:type="dxa"/>
            <w:shd w:val="clear" w:color="auto" w:fill="auto"/>
            <w:noWrap/>
            <w:vAlign w:val="center"/>
          </w:tcPr>
          <w:p w:rsidR="00460D20" w:rsidRPr="00202E5B" w:rsidRDefault="00460D20" w:rsidP="00CA70E8">
            <w:pPr>
              <w:pStyle w:val="TAC"/>
            </w:pPr>
            <w:r w:rsidRPr="00202E5B">
              <w:t>2110</w:t>
            </w:r>
          </w:p>
        </w:tc>
        <w:tc>
          <w:tcPr>
            <w:tcW w:w="861" w:type="dxa"/>
            <w:shd w:val="clear" w:color="auto" w:fill="auto"/>
            <w:noWrap/>
            <w:vAlign w:val="center"/>
          </w:tcPr>
          <w:p w:rsidR="00460D20" w:rsidRPr="00202E5B" w:rsidRDefault="00460D20" w:rsidP="00CA70E8">
            <w:pPr>
              <w:pStyle w:val="TAC"/>
            </w:pPr>
            <w:r w:rsidRPr="00202E5B">
              <w:t>2155</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1.43</w:t>
            </w:r>
          </w:p>
        </w:tc>
        <w:tc>
          <w:tcPr>
            <w:tcW w:w="1810" w:type="dxa"/>
            <w:shd w:val="clear" w:color="auto" w:fill="auto"/>
            <w:noWrap/>
            <w:vAlign w:val="center"/>
          </w:tcPr>
          <w:p w:rsidR="00460D20" w:rsidRPr="00202E5B" w:rsidRDefault="00460D20" w:rsidP="00CA70E8">
            <w:pPr>
              <w:pStyle w:val="TAC"/>
            </w:pPr>
            <w:r w:rsidRPr="00202E5B">
              <w:t>0.68</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5</w:t>
            </w:r>
          </w:p>
        </w:tc>
        <w:tc>
          <w:tcPr>
            <w:tcW w:w="783" w:type="dxa"/>
            <w:shd w:val="clear" w:color="auto" w:fill="auto"/>
            <w:noWrap/>
            <w:vAlign w:val="center"/>
          </w:tcPr>
          <w:p w:rsidR="00460D20" w:rsidRPr="00202E5B" w:rsidRDefault="00460D20" w:rsidP="00CA70E8">
            <w:pPr>
              <w:pStyle w:val="TAC"/>
            </w:pPr>
            <w:r w:rsidRPr="00202E5B">
              <w:t>824</w:t>
            </w:r>
          </w:p>
        </w:tc>
        <w:tc>
          <w:tcPr>
            <w:tcW w:w="861" w:type="dxa"/>
            <w:shd w:val="clear" w:color="auto" w:fill="auto"/>
            <w:noWrap/>
            <w:vAlign w:val="center"/>
          </w:tcPr>
          <w:p w:rsidR="00460D20" w:rsidRPr="00202E5B" w:rsidRDefault="00460D20" w:rsidP="00CA70E8">
            <w:pPr>
              <w:pStyle w:val="TAC"/>
            </w:pPr>
            <w:r w:rsidRPr="00202E5B">
              <w:t>849</w:t>
            </w:r>
          </w:p>
        </w:tc>
        <w:tc>
          <w:tcPr>
            <w:tcW w:w="783" w:type="dxa"/>
            <w:shd w:val="clear" w:color="auto" w:fill="auto"/>
            <w:noWrap/>
            <w:vAlign w:val="center"/>
          </w:tcPr>
          <w:p w:rsidR="00460D20" w:rsidRPr="00202E5B" w:rsidRDefault="00460D20" w:rsidP="00CA70E8">
            <w:pPr>
              <w:pStyle w:val="TAC"/>
            </w:pPr>
            <w:r w:rsidRPr="00202E5B">
              <w:t>869</w:t>
            </w:r>
          </w:p>
        </w:tc>
        <w:tc>
          <w:tcPr>
            <w:tcW w:w="861" w:type="dxa"/>
            <w:shd w:val="clear" w:color="auto" w:fill="auto"/>
            <w:noWrap/>
            <w:vAlign w:val="center"/>
          </w:tcPr>
          <w:p w:rsidR="00460D20" w:rsidRPr="00202E5B" w:rsidRDefault="00460D20" w:rsidP="00CA70E8">
            <w:pPr>
              <w:pStyle w:val="TAC"/>
            </w:pPr>
            <w:r w:rsidRPr="00202E5B">
              <w:t>894</w:t>
            </w:r>
          </w:p>
        </w:tc>
        <w:tc>
          <w:tcPr>
            <w:tcW w:w="1150" w:type="dxa"/>
            <w:shd w:val="clear" w:color="auto" w:fill="auto"/>
            <w:noWrap/>
            <w:vAlign w:val="center"/>
          </w:tcPr>
          <w:p w:rsidR="00460D20" w:rsidRPr="00202E5B" w:rsidRDefault="00460D20" w:rsidP="00CA70E8">
            <w:pPr>
              <w:pStyle w:val="TAC"/>
            </w:pPr>
            <w:r w:rsidRPr="00202E5B">
              <w:t>900</w:t>
            </w:r>
          </w:p>
        </w:tc>
        <w:tc>
          <w:tcPr>
            <w:tcW w:w="1736" w:type="dxa"/>
            <w:shd w:val="clear" w:color="auto" w:fill="auto"/>
            <w:noWrap/>
            <w:vAlign w:val="center"/>
          </w:tcPr>
          <w:p w:rsidR="00460D20" w:rsidRPr="00202E5B" w:rsidRDefault="00460D20" w:rsidP="00CA70E8">
            <w:pPr>
              <w:pStyle w:val="TAC"/>
            </w:pPr>
            <w:r w:rsidRPr="00202E5B">
              <w:t>0.80</w:t>
            </w:r>
          </w:p>
        </w:tc>
        <w:tc>
          <w:tcPr>
            <w:tcW w:w="1810" w:type="dxa"/>
            <w:shd w:val="clear" w:color="auto" w:fill="auto"/>
            <w:noWrap/>
            <w:vAlign w:val="center"/>
          </w:tcPr>
          <w:p w:rsidR="00460D20" w:rsidRPr="00202E5B" w:rsidRDefault="00460D20" w:rsidP="00CA70E8">
            <w:pPr>
              <w:pStyle w:val="TAC"/>
            </w:pPr>
            <w:r w:rsidRPr="00202E5B">
              <w:t>0.06</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6</w:t>
            </w:r>
          </w:p>
        </w:tc>
        <w:tc>
          <w:tcPr>
            <w:tcW w:w="783" w:type="dxa"/>
            <w:shd w:val="clear" w:color="auto" w:fill="auto"/>
            <w:noWrap/>
            <w:vAlign w:val="center"/>
          </w:tcPr>
          <w:p w:rsidR="00460D20" w:rsidRPr="00202E5B" w:rsidRDefault="00460D20" w:rsidP="00CA70E8">
            <w:pPr>
              <w:pStyle w:val="TAC"/>
            </w:pPr>
            <w:r w:rsidRPr="00202E5B">
              <w:t>830</w:t>
            </w:r>
          </w:p>
        </w:tc>
        <w:tc>
          <w:tcPr>
            <w:tcW w:w="861" w:type="dxa"/>
            <w:shd w:val="clear" w:color="auto" w:fill="auto"/>
            <w:noWrap/>
            <w:vAlign w:val="center"/>
          </w:tcPr>
          <w:p w:rsidR="00460D20" w:rsidRPr="00202E5B" w:rsidRDefault="00460D20" w:rsidP="00CA70E8">
            <w:pPr>
              <w:pStyle w:val="TAC"/>
            </w:pPr>
            <w:r w:rsidRPr="00202E5B">
              <w:t>840</w:t>
            </w:r>
          </w:p>
        </w:tc>
        <w:tc>
          <w:tcPr>
            <w:tcW w:w="783" w:type="dxa"/>
            <w:shd w:val="clear" w:color="auto" w:fill="auto"/>
            <w:noWrap/>
            <w:vAlign w:val="center"/>
          </w:tcPr>
          <w:p w:rsidR="00460D20" w:rsidRPr="00202E5B" w:rsidRDefault="00460D20" w:rsidP="00CA70E8">
            <w:pPr>
              <w:pStyle w:val="TAC"/>
            </w:pPr>
            <w:r w:rsidRPr="00202E5B">
              <w:t>875</w:t>
            </w:r>
          </w:p>
        </w:tc>
        <w:tc>
          <w:tcPr>
            <w:tcW w:w="861" w:type="dxa"/>
            <w:shd w:val="clear" w:color="auto" w:fill="auto"/>
            <w:noWrap/>
            <w:vAlign w:val="center"/>
          </w:tcPr>
          <w:p w:rsidR="00460D20" w:rsidRPr="00202E5B" w:rsidRDefault="00460D20" w:rsidP="00CA70E8">
            <w:pPr>
              <w:pStyle w:val="TAC"/>
            </w:pPr>
            <w:r w:rsidRPr="00202E5B">
              <w:t>885</w:t>
            </w:r>
          </w:p>
        </w:tc>
        <w:tc>
          <w:tcPr>
            <w:tcW w:w="1150" w:type="dxa"/>
            <w:shd w:val="clear" w:color="auto" w:fill="auto"/>
            <w:noWrap/>
            <w:vAlign w:val="center"/>
          </w:tcPr>
          <w:p w:rsidR="00460D20" w:rsidRPr="00202E5B" w:rsidRDefault="00460D20" w:rsidP="00CA70E8">
            <w:pPr>
              <w:pStyle w:val="TAC"/>
            </w:pPr>
            <w:r w:rsidRPr="00202E5B">
              <w:t>900</w:t>
            </w:r>
          </w:p>
        </w:tc>
        <w:tc>
          <w:tcPr>
            <w:tcW w:w="1736" w:type="dxa"/>
            <w:shd w:val="clear" w:color="auto" w:fill="auto"/>
            <w:noWrap/>
            <w:vAlign w:val="center"/>
          </w:tcPr>
          <w:p w:rsidR="00460D20" w:rsidRPr="00202E5B" w:rsidRDefault="00460D20" w:rsidP="00CA70E8">
            <w:pPr>
              <w:pStyle w:val="TAC"/>
            </w:pPr>
            <w:r w:rsidRPr="00202E5B">
              <w:t>0.74</w:t>
            </w:r>
          </w:p>
        </w:tc>
        <w:tc>
          <w:tcPr>
            <w:tcW w:w="1810" w:type="dxa"/>
            <w:shd w:val="clear" w:color="auto" w:fill="auto"/>
            <w:noWrap/>
            <w:vAlign w:val="center"/>
          </w:tcPr>
          <w:p w:rsidR="00460D20" w:rsidRPr="00202E5B" w:rsidRDefault="00460D20" w:rsidP="00CA70E8">
            <w:pPr>
              <w:pStyle w:val="TAC"/>
            </w:pPr>
            <w:r w:rsidRPr="00202E5B">
              <w:t>0.15</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7</w:t>
            </w:r>
          </w:p>
        </w:tc>
        <w:tc>
          <w:tcPr>
            <w:tcW w:w="783" w:type="dxa"/>
            <w:shd w:val="clear" w:color="auto" w:fill="auto"/>
            <w:noWrap/>
            <w:vAlign w:val="center"/>
          </w:tcPr>
          <w:p w:rsidR="00460D20" w:rsidRPr="00202E5B" w:rsidRDefault="00460D20" w:rsidP="00CA70E8">
            <w:pPr>
              <w:pStyle w:val="TAC"/>
            </w:pPr>
            <w:r w:rsidRPr="00202E5B">
              <w:t>2500</w:t>
            </w:r>
          </w:p>
        </w:tc>
        <w:tc>
          <w:tcPr>
            <w:tcW w:w="861" w:type="dxa"/>
            <w:shd w:val="clear" w:color="auto" w:fill="auto"/>
            <w:noWrap/>
            <w:vAlign w:val="center"/>
          </w:tcPr>
          <w:p w:rsidR="00460D20" w:rsidRPr="00202E5B" w:rsidRDefault="00460D20" w:rsidP="00CA70E8">
            <w:pPr>
              <w:pStyle w:val="TAC"/>
            </w:pPr>
            <w:r w:rsidRPr="00202E5B">
              <w:t>2570</w:t>
            </w:r>
          </w:p>
        </w:tc>
        <w:tc>
          <w:tcPr>
            <w:tcW w:w="783" w:type="dxa"/>
            <w:shd w:val="clear" w:color="auto" w:fill="auto"/>
            <w:noWrap/>
            <w:vAlign w:val="center"/>
          </w:tcPr>
          <w:p w:rsidR="00460D20" w:rsidRPr="00202E5B" w:rsidRDefault="00460D20" w:rsidP="00CA70E8">
            <w:pPr>
              <w:pStyle w:val="TAC"/>
            </w:pPr>
            <w:r w:rsidRPr="00202E5B">
              <w:t>2620</w:t>
            </w:r>
          </w:p>
        </w:tc>
        <w:tc>
          <w:tcPr>
            <w:tcW w:w="861" w:type="dxa"/>
            <w:shd w:val="clear" w:color="auto" w:fill="auto"/>
            <w:noWrap/>
            <w:vAlign w:val="center"/>
          </w:tcPr>
          <w:p w:rsidR="00460D20" w:rsidRPr="00202E5B" w:rsidRDefault="00460D20" w:rsidP="00CA70E8">
            <w:pPr>
              <w:pStyle w:val="TAC"/>
            </w:pPr>
            <w:r w:rsidRPr="00202E5B">
              <w:t>2690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2.04</w:t>
            </w:r>
          </w:p>
        </w:tc>
        <w:tc>
          <w:tcPr>
            <w:tcW w:w="1810" w:type="dxa"/>
            <w:shd w:val="clear" w:color="auto" w:fill="auto"/>
            <w:noWrap/>
            <w:vAlign w:val="center"/>
          </w:tcPr>
          <w:p w:rsidR="00460D20" w:rsidRPr="00202E5B" w:rsidRDefault="00460D20" w:rsidP="00CA70E8">
            <w:pPr>
              <w:pStyle w:val="TAC"/>
            </w:pPr>
            <w:r w:rsidRPr="00202E5B">
              <w:t>2.70</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8</w:t>
            </w:r>
          </w:p>
        </w:tc>
        <w:tc>
          <w:tcPr>
            <w:tcW w:w="783" w:type="dxa"/>
            <w:shd w:val="clear" w:color="auto" w:fill="auto"/>
            <w:noWrap/>
            <w:vAlign w:val="center"/>
          </w:tcPr>
          <w:p w:rsidR="00460D20" w:rsidRPr="00202E5B" w:rsidRDefault="00460D20" w:rsidP="00CA70E8">
            <w:pPr>
              <w:pStyle w:val="TAC"/>
            </w:pPr>
            <w:r w:rsidRPr="00202E5B">
              <w:t>880</w:t>
            </w:r>
          </w:p>
        </w:tc>
        <w:tc>
          <w:tcPr>
            <w:tcW w:w="861" w:type="dxa"/>
            <w:shd w:val="clear" w:color="auto" w:fill="auto"/>
            <w:noWrap/>
            <w:vAlign w:val="center"/>
          </w:tcPr>
          <w:p w:rsidR="00460D20" w:rsidRPr="00202E5B" w:rsidRDefault="00460D20" w:rsidP="00CA70E8">
            <w:pPr>
              <w:pStyle w:val="TAC"/>
            </w:pPr>
            <w:r w:rsidRPr="00202E5B">
              <w:t>915</w:t>
            </w:r>
          </w:p>
        </w:tc>
        <w:tc>
          <w:tcPr>
            <w:tcW w:w="783" w:type="dxa"/>
            <w:shd w:val="clear" w:color="auto" w:fill="auto"/>
            <w:noWrap/>
            <w:vAlign w:val="center"/>
          </w:tcPr>
          <w:p w:rsidR="00460D20" w:rsidRPr="00202E5B" w:rsidRDefault="00460D20" w:rsidP="00CA70E8">
            <w:pPr>
              <w:pStyle w:val="TAC"/>
            </w:pPr>
            <w:r w:rsidRPr="00202E5B">
              <w:t>925</w:t>
            </w:r>
          </w:p>
        </w:tc>
        <w:tc>
          <w:tcPr>
            <w:tcW w:w="861" w:type="dxa"/>
            <w:shd w:val="clear" w:color="auto" w:fill="auto"/>
            <w:noWrap/>
            <w:vAlign w:val="center"/>
          </w:tcPr>
          <w:p w:rsidR="00460D20" w:rsidRPr="00202E5B" w:rsidRDefault="00460D20" w:rsidP="00CA70E8">
            <w:pPr>
              <w:pStyle w:val="TAC"/>
            </w:pPr>
            <w:r w:rsidRPr="00202E5B">
              <w:t>960</w:t>
            </w:r>
          </w:p>
        </w:tc>
        <w:tc>
          <w:tcPr>
            <w:tcW w:w="1150" w:type="dxa"/>
            <w:shd w:val="clear" w:color="auto" w:fill="auto"/>
            <w:noWrap/>
            <w:vAlign w:val="center"/>
          </w:tcPr>
          <w:p w:rsidR="00460D20" w:rsidRPr="00202E5B" w:rsidRDefault="00460D20" w:rsidP="00CA70E8">
            <w:pPr>
              <w:pStyle w:val="TAC"/>
            </w:pPr>
            <w:r w:rsidRPr="00202E5B">
              <w:t>900</w:t>
            </w:r>
          </w:p>
        </w:tc>
        <w:tc>
          <w:tcPr>
            <w:tcW w:w="1736" w:type="dxa"/>
            <w:shd w:val="clear" w:color="auto" w:fill="auto"/>
            <w:noWrap/>
            <w:vAlign w:val="center"/>
          </w:tcPr>
          <w:p w:rsidR="00460D20" w:rsidRPr="00202E5B" w:rsidRDefault="00460D20" w:rsidP="00CA70E8">
            <w:pPr>
              <w:pStyle w:val="TAC"/>
            </w:pPr>
            <w:r w:rsidRPr="00202E5B">
              <w:t>0.20</w:t>
            </w:r>
          </w:p>
        </w:tc>
        <w:tc>
          <w:tcPr>
            <w:tcW w:w="1810" w:type="dxa"/>
            <w:shd w:val="clear" w:color="auto" w:fill="auto"/>
            <w:noWrap/>
            <w:vAlign w:val="center"/>
          </w:tcPr>
          <w:p w:rsidR="00460D20" w:rsidRPr="00202E5B" w:rsidRDefault="00460D20" w:rsidP="00CA70E8">
            <w:pPr>
              <w:pStyle w:val="TAC"/>
            </w:pPr>
            <w:r w:rsidRPr="00202E5B">
              <w:t>0.59</w:t>
            </w:r>
          </w:p>
        </w:tc>
      </w:tr>
      <w:tr w:rsidR="00460D20" w:rsidRPr="00202E5B">
        <w:trPr>
          <w:trHeight w:val="170"/>
        </w:trPr>
        <w:tc>
          <w:tcPr>
            <w:tcW w:w="1348" w:type="dxa"/>
            <w:shd w:val="clear" w:color="auto" w:fill="auto"/>
            <w:noWrap/>
            <w:vAlign w:val="center"/>
          </w:tcPr>
          <w:p w:rsidR="00460D20" w:rsidRPr="00202E5B" w:rsidRDefault="0025644F" w:rsidP="00CA70E8">
            <w:pPr>
              <w:pStyle w:val="TAC"/>
            </w:pPr>
            <w:r w:rsidRPr="00202E5B">
              <w:t>9</w:t>
            </w:r>
          </w:p>
        </w:tc>
        <w:tc>
          <w:tcPr>
            <w:tcW w:w="783" w:type="dxa"/>
            <w:shd w:val="clear" w:color="auto" w:fill="auto"/>
            <w:noWrap/>
            <w:vAlign w:val="center"/>
          </w:tcPr>
          <w:p w:rsidR="00460D20" w:rsidRPr="00202E5B" w:rsidRDefault="00460D20" w:rsidP="00CA70E8">
            <w:pPr>
              <w:pStyle w:val="TAC"/>
            </w:pPr>
            <w:r w:rsidRPr="00202E5B">
              <w:t>17</w:t>
            </w:r>
            <w:r w:rsidR="00DB2025" w:rsidRPr="00202E5B">
              <w:t>49.9</w:t>
            </w:r>
          </w:p>
        </w:tc>
        <w:tc>
          <w:tcPr>
            <w:tcW w:w="861" w:type="dxa"/>
            <w:shd w:val="clear" w:color="auto" w:fill="auto"/>
            <w:noWrap/>
            <w:vAlign w:val="center"/>
          </w:tcPr>
          <w:p w:rsidR="00460D20" w:rsidRPr="00202E5B" w:rsidRDefault="00460D20" w:rsidP="00CA70E8">
            <w:pPr>
              <w:pStyle w:val="TAC"/>
            </w:pPr>
            <w:r w:rsidRPr="00202E5B">
              <w:t>178</w:t>
            </w:r>
            <w:r w:rsidR="00DB2025" w:rsidRPr="00202E5B">
              <w:t>4.9</w:t>
            </w:r>
          </w:p>
        </w:tc>
        <w:tc>
          <w:tcPr>
            <w:tcW w:w="783" w:type="dxa"/>
            <w:shd w:val="clear" w:color="auto" w:fill="auto"/>
            <w:noWrap/>
            <w:vAlign w:val="center"/>
          </w:tcPr>
          <w:p w:rsidR="00460D20" w:rsidRPr="00202E5B" w:rsidRDefault="00460D20" w:rsidP="00CA70E8">
            <w:pPr>
              <w:pStyle w:val="TAC"/>
            </w:pPr>
            <w:r w:rsidRPr="00202E5B">
              <w:t>184</w:t>
            </w:r>
            <w:r w:rsidR="00DB2025" w:rsidRPr="00202E5B">
              <w:t>4.9</w:t>
            </w:r>
          </w:p>
        </w:tc>
        <w:tc>
          <w:tcPr>
            <w:tcW w:w="861" w:type="dxa"/>
            <w:shd w:val="clear" w:color="auto" w:fill="auto"/>
            <w:noWrap/>
            <w:vAlign w:val="center"/>
          </w:tcPr>
          <w:p w:rsidR="00460D20" w:rsidRPr="00202E5B" w:rsidRDefault="00460D20" w:rsidP="00CA70E8">
            <w:pPr>
              <w:pStyle w:val="TAC"/>
            </w:pPr>
            <w:r w:rsidRPr="00202E5B">
              <w:t>18</w:t>
            </w:r>
            <w:r w:rsidR="00DB2025" w:rsidRPr="00202E5B">
              <w:t>79.9</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1.22</w:t>
            </w:r>
          </w:p>
        </w:tc>
        <w:tc>
          <w:tcPr>
            <w:tcW w:w="1810" w:type="dxa"/>
            <w:shd w:val="clear" w:color="auto" w:fill="auto"/>
            <w:noWrap/>
            <w:vAlign w:val="center"/>
          </w:tcPr>
          <w:p w:rsidR="00460D20" w:rsidRPr="00202E5B" w:rsidRDefault="00460D20" w:rsidP="00CA70E8">
            <w:pPr>
              <w:pStyle w:val="TAC"/>
            </w:pPr>
            <w:r w:rsidRPr="00202E5B">
              <w:t>0.56</w:t>
            </w:r>
          </w:p>
        </w:tc>
      </w:tr>
      <w:tr w:rsidR="00DB2025" w:rsidRPr="00202E5B">
        <w:trPr>
          <w:trHeight w:val="170"/>
        </w:trPr>
        <w:tc>
          <w:tcPr>
            <w:tcW w:w="1348" w:type="dxa"/>
            <w:shd w:val="clear" w:color="auto" w:fill="auto"/>
            <w:noWrap/>
            <w:vAlign w:val="center"/>
          </w:tcPr>
          <w:p w:rsidR="00DB2025" w:rsidRPr="00202E5B" w:rsidRDefault="0025644F" w:rsidP="00CA70E8">
            <w:pPr>
              <w:pStyle w:val="TAC"/>
            </w:pPr>
            <w:r w:rsidRPr="00202E5B">
              <w:t>10</w:t>
            </w:r>
          </w:p>
        </w:tc>
        <w:tc>
          <w:tcPr>
            <w:tcW w:w="783" w:type="dxa"/>
            <w:shd w:val="clear" w:color="auto" w:fill="auto"/>
            <w:noWrap/>
            <w:vAlign w:val="center"/>
          </w:tcPr>
          <w:p w:rsidR="00DB2025" w:rsidRPr="00202E5B" w:rsidRDefault="00DB2025" w:rsidP="00CA70E8">
            <w:pPr>
              <w:pStyle w:val="TAC"/>
            </w:pPr>
            <w:r w:rsidRPr="00202E5B">
              <w:t>1710</w:t>
            </w:r>
          </w:p>
        </w:tc>
        <w:tc>
          <w:tcPr>
            <w:tcW w:w="861" w:type="dxa"/>
            <w:shd w:val="clear" w:color="auto" w:fill="auto"/>
            <w:noWrap/>
            <w:vAlign w:val="center"/>
          </w:tcPr>
          <w:p w:rsidR="00DB2025" w:rsidRPr="00202E5B" w:rsidRDefault="00DB2025" w:rsidP="00CA70E8">
            <w:pPr>
              <w:pStyle w:val="TAC"/>
            </w:pPr>
            <w:r w:rsidRPr="00202E5B">
              <w:t>1770</w:t>
            </w:r>
          </w:p>
        </w:tc>
        <w:tc>
          <w:tcPr>
            <w:tcW w:w="783" w:type="dxa"/>
            <w:shd w:val="clear" w:color="auto" w:fill="auto"/>
            <w:noWrap/>
            <w:vAlign w:val="center"/>
          </w:tcPr>
          <w:p w:rsidR="00DB2025" w:rsidRPr="00202E5B" w:rsidRDefault="00DB2025" w:rsidP="00CA70E8">
            <w:pPr>
              <w:pStyle w:val="TAC"/>
            </w:pPr>
            <w:r w:rsidRPr="00202E5B">
              <w:t>2110</w:t>
            </w:r>
          </w:p>
        </w:tc>
        <w:tc>
          <w:tcPr>
            <w:tcW w:w="861" w:type="dxa"/>
            <w:shd w:val="clear" w:color="auto" w:fill="auto"/>
            <w:noWrap/>
            <w:vAlign w:val="center"/>
          </w:tcPr>
          <w:p w:rsidR="00DB2025" w:rsidRPr="00202E5B" w:rsidRDefault="00DB2025" w:rsidP="00CA70E8">
            <w:pPr>
              <w:pStyle w:val="TAC"/>
            </w:pPr>
            <w:r w:rsidRPr="00202E5B">
              <w:t>2170</w:t>
            </w:r>
          </w:p>
        </w:tc>
        <w:tc>
          <w:tcPr>
            <w:tcW w:w="1150" w:type="dxa"/>
            <w:shd w:val="clear" w:color="auto" w:fill="auto"/>
            <w:noWrap/>
            <w:vAlign w:val="center"/>
          </w:tcPr>
          <w:p w:rsidR="00DB2025" w:rsidRPr="00202E5B" w:rsidRDefault="00DB2025" w:rsidP="00CA70E8">
            <w:pPr>
              <w:pStyle w:val="TAC"/>
            </w:pPr>
            <w:r w:rsidRPr="00202E5B">
              <w:t>2000</w:t>
            </w:r>
          </w:p>
        </w:tc>
        <w:tc>
          <w:tcPr>
            <w:tcW w:w="1736" w:type="dxa"/>
            <w:shd w:val="clear" w:color="auto" w:fill="auto"/>
            <w:noWrap/>
            <w:vAlign w:val="center"/>
          </w:tcPr>
          <w:p w:rsidR="00DB2025" w:rsidRPr="00202E5B" w:rsidRDefault="00DB2025" w:rsidP="00CA70E8">
            <w:pPr>
              <w:pStyle w:val="TAC"/>
            </w:pPr>
            <w:r w:rsidRPr="00202E5B">
              <w:t>1.43</w:t>
            </w:r>
          </w:p>
        </w:tc>
        <w:tc>
          <w:tcPr>
            <w:tcW w:w="1810" w:type="dxa"/>
            <w:shd w:val="clear" w:color="auto" w:fill="auto"/>
            <w:noWrap/>
            <w:vAlign w:val="center"/>
          </w:tcPr>
          <w:p w:rsidR="00DB2025" w:rsidRPr="00202E5B" w:rsidRDefault="00DB2025" w:rsidP="00CA70E8">
            <w:pPr>
              <w:pStyle w:val="TAC"/>
            </w:pPr>
            <w:r w:rsidRPr="00202E5B">
              <w:t>0.74</w:t>
            </w:r>
          </w:p>
        </w:tc>
      </w:tr>
      <w:tr w:rsidR="00CA6988" w:rsidRPr="00202E5B">
        <w:trPr>
          <w:trHeight w:val="170"/>
        </w:trPr>
        <w:tc>
          <w:tcPr>
            <w:tcW w:w="1348" w:type="dxa"/>
            <w:shd w:val="clear" w:color="auto" w:fill="auto"/>
            <w:noWrap/>
            <w:vAlign w:val="center"/>
          </w:tcPr>
          <w:p w:rsidR="00CA6988" w:rsidRPr="00202E5B" w:rsidDel="0025644F" w:rsidRDefault="00CA6988" w:rsidP="00CA70E8">
            <w:pPr>
              <w:pStyle w:val="TAC"/>
            </w:pPr>
            <w:r w:rsidRPr="00202E5B">
              <w:t>11</w:t>
            </w:r>
          </w:p>
        </w:tc>
        <w:tc>
          <w:tcPr>
            <w:tcW w:w="783" w:type="dxa"/>
            <w:shd w:val="clear" w:color="auto" w:fill="auto"/>
            <w:noWrap/>
            <w:vAlign w:val="center"/>
          </w:tcPr>
          <w:p w:rsidR="00CA6988" w:rsidRPr="00202E5B" w:rsidRDefault="00CD7EFF" w:rsidP="00CA70E8">
            <w:pPr>
              <w:pStyle w:val="TAC"/>
            </w:pPr>
            <w:r w:rsidRPr="00202E5B">
              <w:t>1427.9</w:t>
            </w:r>
          </w:p>
        </w:tc>
        <w:tc>
          <w:tcPr>
            <w:tcW w:w="861" w:type="dxa"/>
            <w:shd w:val="clear" w:color="auto" w:fill="auto"/>
            <w:noWrap/>
            <w:vAlign w:val="center"/>
          </w:tcPr>
          <w:p w:rsidR="00CA6988" w:rsidRPr="00202E5B" w:rsidRDefault="00CD7EFF" w:rsidP="00CA70E8">
            <w:pPr>
              <w:pStyle w:val="TAC"/>
            </w:pPr>
            <w:r w:rsidRPr="00202E5B">
              <w:t>1452.9</w:t>
            </w:r>
          </w:p>
        </w:tc>
        <w:tc>
          <w:tcPr>
            <w:tcW w:w="783" w:type="dxa"/>
            <w:shd w:val="clear" w:color="auto" w:fill="auto"/>
            <w:noWrap/>
            <w:vAlign w:val="center"/>
          </w:tcPr>
          <w:p w:rsidR="00CA6988" w:rsidRPr="00202E5B" w:rsidRDefault="00CD7EFF" w:rsidP="00CA70E8">
            <w:pPr>
              <w:pStyle w:val="TAC"/>
            </w:pPr>
            <w:r w:rsidRPr="00202E5B">
              <w:t>1475.9</w:t>
            </w:r>
          </w:p>
        </w:tc>
        <w:tc>
          <w:tcPr>
            <w:tcW w:w="861" w:type="dxa"/>
            <w:shd w:val="clear" w:color="auto" w:fill="auto"/>
            <w:noWrap/>
            <w:vAlign w:val="center"/>
          </w:tcPr>
          <w:p w:rsidR="00CA6988" w:rsidRPr="00202E5B" w:rsidRDefault="00CD7EFF" w:rsidP="00CA70E8">
            <w:pPr>
              <w:pStyle w:val="TAC"/>
            </w:pPr>
            <w:r w:rsidRPr="00202E5B">
              <w:t>1500.9</w:t>
            </w:r>
          </w:p>
        </w:tc>
        <w:tc>
          <w:tcPr>
            <w:tcW w:w="1150" w:type="dxa"/>
            <w:shd w:val="clear" w:color="auto" w:fill="auto"/>
            <w:noWrap/>
            <w:vAlign w:val="center"/>
          </w:tcPr>
          <w:p w:rsidR="00CA6988" w:rsidRPr="00202E5B" w:rsidRDefault="00CD7EFF" w:rsidP="00CA70E8">
            <w:pPr>
              <w:pStyle w:val="TAC"/>
            </w:pPr>
            <w:r w:rsidRPr="00202E5B">
              <w:t>2000</w:t>
            </w:r>
          </w:p>
        </w:tc>
        <w:tc>
          <w:tcPr>
            <w:tcW w:w="1736" w:type="dxa"/>
            <w:shd w:val="clear" w:color="auto" w:fill="auto"/>
            <w:noWrap/>
            <w:vAlign w:val="center"/>
          </w:tcPr>
          <w:p w:rsidR="00CA6988" w:rsidRPr="00202E5B" w:rsidRDefault="00CD7EFF" w:rsidP="00CA70E8">
            <w:pPr>
              <w:pStyle w:val="TAC"/>
            </w:pPr>
            <w:r w:rsidRPr="00202E5B">
              <w:t>3.07</w:t>
            </w:r>
          </w:p>
        </w:tc>
        <w:tc>
          <w:tcPr>
            <w:tcW w:w="1810" w:type="dxa"/>
            <w:shd w:val="clear" w:color="auto" w:fill="auto"/>
            <w:noWrap/>
            <w:vAlign w:val="center"/>
          </w:tcPr>
          <w:p w:rsidR="00CA6988" w:rsidRPr="00202E5B" w:rsidRDefault="00CD7EFF" w:rsidP="00CA70E8">
            <w:pPr>
              <w:pStyle w:val="TAC"/>
            </w:pPr>
            <w:r w:rsidRPr="00202E5B">
              <w:t>2.62</w:t>
            </w:r>
          </w:p>
        </w:tc>
      </w:tr>
    </w:tbl>
    <w:p w:rsidR="00CA6988" w:rsidRPr="007F4011" w:rsidRDefault="00CA6988" w:rsidP="00460D20">
      <w:pPr>
        <w:pStyle w:val="TH"/>
      </w:pPr>
    </w:p>
    <w:p w:rsidR="00460D20" w:rsidRPr="007F4011" w:rsidRDefault="007B030D" w:rsidP="00DC1575">
      <w:pPr>
        <w:pStyle w:val="TH"/>
        <w:outlineLvl w:val="0"/>
      </w:pPr>
      <w:r w:rsidRPr="007F4011">
        <w:t>Table 4.2</w:t>
      </w:r>
      <w:r w:rsidR="00460D20" w:rsidRPr="007F4011">
        <w:t xml:space="preserve">: </w:t>
      </w:r>
      <w:r w:rsidR="0025644F" w:rsidRPr="007F4011">
        <w:t>S</w:t>
      </w:r>
      <w:r w:rsidR="00460D20" w:rsidRPr="007F4011">
        <w:t>imulation frequenc</w:t>
      </w:r>
      <w:r w:rsidR="0025644F" w:rsidRPr="007F4011">
        <w:t>ies for TDD mode E-UTRA frequency bands</w:t>
      </w:r>
    </w:p>
    <w:tbl>
      <w:tblPr>
        <w:tblW w:w="76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1150"/>
        <w:gridCol w:w="1736"/>
        <w:gridCol w:w="1810"/>
      </w:tblGrid>
      <w:tr w:rsidR="00460D20" w:rsidRPr="00202E5B">
        <w:trPr>
          <w:trHeight w:val="170"/>
          <w:jc w:val="center"/>
        </w:trPr>
        <w:tc>
          <w:tcPr>
            <w:tcW w:w="1348" w:type="dxa"/>
            <w:vMerge w:val="restart"/>
            <w:shd w:val="clear" w:color="auto" w:fill="auto"/>
            <w:noWrap/>
            <w:vAlign w:val="center"/>
          </w:tcPr>
          <w:p w:rsidR="00460D20" w:rsidRPr="00202E5B" w:rsidRDefault="0025644F" w:rsidP="00CA70E8">
            <w:pPr>
              <w:pStyle w:val="TAH"/>
            </w:pPr>
            <w:r w:rsidRPr="00202E5B">
              <w:t>E-UTRA band</w:t>
            </w:r>
          </w:p>
        </w:tc>
        <w:tc>
          <w:tcPr>
            <w:tcW w:w="1644" w:type="dxa"/>
            <w:gridSpan w:val="2"/>
            <w:shd w:val="clear" w:color="auto" w:fill="auto"/>
            <w:noWrap/>
            <w:vAlign w:val="center"/>
          </w:tcPr>
          <w:p w:rsidR="00460D20" w:rsidRPr="00202E5B" w:rsidRDefault="00460D20" w:rsidP="00CA70E8">
            <w:pPr>
              <w:pStyle w:val="TAH"/>
            </w:pPr>
            <w:r w:rsidRPr="00202E5B">
              <w:t>UL/DL frequencies (MHz)</w:t>
            </w:r>
          </w:p>
        </w:tc>
        <w:tc>
          <w:tcPr>
            <w:tcW w:w="1150" w:type="dxa"/>
            <w:vMerge w:val="restart"/>
            <w:shd w:val="clear" w:color="auto" w:fill="auto"/>
            <w:noWrap/>
            <w:vAlign w:val="center"/>
          </w:tcPr>
          <w:p w:rsidR="00460D20" w:rsidRPr="00202E5B" w:rsidRDefault="00460D20" w:rsidP="00CA70E8">
            <w:pPr>
              <w:pStyle w:val="TAH"/>
            </w:pPr>
            <w:r w:rsidRPr="00202E5B">
              <w:t>Simulation frequency</w:t>
            </w:r>
          </w:p>
          <w:p w:rsidR="00460D20" w:rsidRPr="00202E5B" w:rsidRDefault="00460D20" w:rsidP="00CA70E8">
            <w:pPr>
              <w:pStyle w:val="TAH"/>
            </w:pPr>
            <w:r w:rsidRPr="00202E5B">
              <w:t>(MHz)</w:t>
            </w:r>
          </w:p>
        </w:tc>
        <w:tc>
          <w:tcPr>
            <w:tcW w:w="3546" w:type="dxa"/>
            <w:gridSpan w:val="2"/>
            <w:shd w:val="clear" w:color="auto" w:fill="auto"/>
            <w:noWrap/>
            <w:vAlign w:val="center"/>
          </w:tcPr>
          <w:p w:rsidR="00460D20" w:rsidRPr="00202E5B" w:rsidRDefault="00460D20" w:rsidP="00CA70E8">
            <w:pPr>
              <w:pStyle w:val="TAH"/>
            </w:pPr>
            <w:r w:rsidRPr="00202E5B">
              <w:t>Path loss difference (dB)</w:t>
            </w:r>
          </w:p>
        </w:tc>
      </w:tr>
      <w:tr w:rsidR="00460D20" w:rsidRPr="00202E5B">
        <w:trPr>
          <w:trHeight w:val="170"/>
          <w:jc w:val="center"/>
        </w:trPr>
        <w:tc>
          <w:tcPr>
            <w:tcW w:w="1348" w:type="dxa"/>
            <w:vMerge/>
            <w:shd w:val="clear" w:color="auto" w:fill="auto"/>
            <w:noWrap/>
            <w:vAlign w:val="center"/>
          </w:tcPr>
          <w:p w:rsidR="00460D20" w:rsidRPr="00202E5B" w:rsidRDefault="00460D20" w:rsidP="00CA70E8">
            <w:pPr>
              <w:pStyle w:val="TAH"/>
            </w:pPr>
          </w:p>
        </w:tc>
        <w:tc>
          <w:tcPr>
            <w:tcW w:w="783" w:type="dxa"/>
            <w:shd w:val="clear" w:color="auto" w:fill="auto"/>
            <w:noWrap/>
            <w:vAlign w:val="center"/>
          </w:tcPr>
          <w:p w:rsidR="00460D20" w:rsidRPr="00202E5B" w:rsidRDefault="00460D20" w:rsidP="00CA70E8">
            <w:pPr>
              <w:pStyle w:val="TAH"/>
            </w:pPr>
            <w:r w:rsidRPr="00202E5B">
              <w:t>lowest</w:t>
            </w:r>
          </w:p>
        </w:tc>
        <w:tc>
          <w:tcPr>
            <w:tcW w:w="861" w:type="dxa"/>
            <w:shd w:val="clear" w:color="auto" w:fill="auto"/>
            <w:noWrap/>
            <w:vAlign w:val="center"/>
          </w:tcPr>
          <w:p w:rsidR="00460D20" w:rsidRPr="00202E5B" w:rsidRDefault="00460D20" w:rsidP="00CA70E8">
            <w:pPr>
              <w:pStyle w:val="TAH"/>
            </w:pPr>
            <w:r w:rsidRPr="00202E5B">
              <w:t>highest</w:t>
            </w:r>
          </w:p>
        </w:tc>
        <w:tc>
          <w:tcPr>
            <w:tcW w:w="1150" w:type="dxa"/>
            <w:vMerge/>
            <w:shd w:val="clear" w:color="auto" w:fill="auto"/>
            <w:noWrap/>
            <w:vAlign w:val="center"/>
          </w:tcPr>
          <w:p w:rsidR="00460D20" w:rsidRPr="00202E5B" w:rsidRDefault="00460D20" w:rsidP="00CA70E8">
            <w:pPr>
              <w:pStyle w:val="TAH"/>
            </w:pPr>
          </w:p>
        </w:tc>
        <w:tc>
          <w:tcPr>
            <w:tcW w:w="1736" w:type="dxa"/>
            <w:shd w:val="clear" w:color="auto" w:fill="auto"/>
            <w:noWrap/>
            <w:vAlign w:val="center"/>
          </w:tcPr>
          <w:p w:rsidR="00460D20" w:rsidRPr="00202E5B" w:rsidRDefault="00460D20" w:rsidP="00CA70E8">
            <w:pPr>
              <w:pStyle w:val="TAH"/>
            </w:pPr>
            <w:r w:rsidRPr="00202E5B">
              <w:t>lowest frequency</w:t>
            </w:r>
          </w:p>
        </w:tc>
        <w:tc>
          <w:tcPr>
            <w:tcW w:w="1810" w:type="dxa"/>
            <w:shd w:val="clear" w:color="auto" w:fill="auto"/>
            <w:noWrap/>
            <w:vAlign w:val="center"/>
          </w:tcPr>
          <w:p w:rsidR="00460D20" w:rsidRPr="00202E5B" w:rsidRDefault="00460D20" w:rsidP="00CA70E8">
            <w:pPr>
              <w:pStyle w:val="TAH"/>
            </w:pPr>
            <w:r w:rsidRPr="00202E5B">
              <w:t>highest frequency</w:t>
            </w:r>
          </w:p>
        </w:tc>
      </w:tr>
      <w:tr w:rsidR="0025644F" w:rsidRPr="00202E5B">
        <w:trPr>
          <w:trHeight w:val="170"/>
          <w:jc w:val="center"/>
        </w:trPr>
        <w:tc>
          <w:tcPr>
            <w:tcW w:w="1348" w:type="dxa"/>
            <w:shd w:val="clear" w:color="auto" w:fill="auto"/>
            <w:noWrap/>
            <w:vAlign w:val="center"/>
          </w:tcPr>
          <w:p w:rsidR="0025644F" w:rsidRPr="00202E5B" w:rsidRDefault="0025644F" w:rsidP="00CA70E8">
            <w:pPr>
              <w:pStyle w:val="TAC"/>
            </w:pPr>
            <w:r w:rsidRPr="00202E5B">
              <w:t>33</w:t>
            </w:r>
          </w:p>
        </w:tc>
        <w:tc>
          <w:tcPr>
            <w:tcW w:w="783" w:type="dxa"/>
            <w:shd w:val="clear" w:color="auto" w:fill="auto"/>
            <w:noWrap/>
            <w:vAlign w:val="center"/>
          </w:tcPr>
          <w:p w:rsidR="0025644F" w:rsidRPr="00202E5B" w:rsidRDefault="0025644F" w:rsidP="00CA70E8">
            <w:pPr>
              <w:pStyle w:val="TAC"/>
            </w:pPr>
            <w:r w:rsidRPr="00202E5B">
              <w:t>1900</w:t>
            </w:r>
          </w:p>
        </w:tc>
        <w:tc>
          <w:tcPr>
            <w:tcW w:w="861" w:type="dxa"/>
            <w:shd w:val="clear" w:color="auto" w:fill="auto"/>
            <w:noWrap/>
            <w:vAlign w:val="center"/>
          </w:tcPr>
          <w:p w:rsidR="0025644F" w:rsidRPr="00202E5B" w:rsidRDefault="0025644F" w:rsidP="00CA70E8">
            <w:pPr>
              <w:pStyle w:val="TAC"/>
            </w:pPr>
            <w:r w:rsidRPr="00202E5B">
              <w:t>1920</w:t>
            </w:r>
          </w:p>
        </w:tc>
        <w:tc>
          <w:tcPr>
            <w:tcW w:w="1150" w:type="dxa"/>
            <w:shd w:val="clear" w:color="auto" w:fill="auto"/>
            <w:noWrap/>
            <w:vAlign w:val="center"/>
          </w:tcPr>
          <w:p w:rsidR="0025644F" w:rsidRPr="00202E5B" w:rsidRDefault="0025644F" w:rsidP="00CA70E8">
            <w:pPr>
              <w:pStyle w:val="TAC"/>
            </w:pPr>
            <w:r w:rsidRPr="00202E5B">
              <w:t>2000</w:t>
            </w:r>
          </w:p>
        </w:tc>
        <w:tc>
          <w:tcPr>
            <w:tcW w:w="1736" w:type="dxa"/>
            <w:shd w:val="clear" w:color="auto" w:fill="auto"/>
            <w:noWrap/>
            <w:vAlign w:val="center"/>
          </w:tcPr>
          <w:p w:rsidR="0025644F" w:rsidRPr="00202E5B" w:rsidRDefault="0025644F" w:rsidP="00CA70E8">
            <w:pPr>
              <w:pStyle w:val="TAC"/>
            </w:pPr>
            <w:r w:rsidRPr="00202E5B">
              <w:t>0.47</w:t>
            </w:r>
          </w:p>
        </w:tc>
        <w:tc>
          <w:tcPr>
            <w:tcW w:w="1810" w:type="dxa"/>
            <w:shd w:val="clear" w:color="auto" w:fill="auto"/>
            <w:noWrap/>
            <w:vAlign w:val="center"/>
          </w:tcPr>
          <w:p w:rsidR="0025644F" w:rsidRPr="00202E5B" w:rsidRDefault="0025644F" w:rsidP="00CA70E8">
            <w:pPr>
              <w:pStyle w:val="TAC"/>
            </w:pPr>
            <w:r w:rsidRPr="00202E5B">
              <w:t>0.37</w:t>
            </w:r>
          </w:p>
        </w:tc>
      </w:tr>
      <w:tr w:rsidR="0025644F" w:rsidRPr="00202E5B">
        <w:trPr>
          <w:trHeight w:val="170"/>
          <w:jc w:val="center"/>
        </w:trPr>
        <w:tc>
          <w:tcPr>
            <w:tcW w:w="1348" w:type="dxa"/>
            <w:shd w:val="clear" w:color="auto" w:fill="auto"/>
            <w:noWrap/>
            <w:vAlign w:val="center"/>
          </w:tcPr>
          <w:p w:rsidR="0025644F" w:rsidRPr="00202E5B" w:rsidRDefault="0025644F" w:rsidP="00CA70E8">
            <w:pPr>
              <w:pStyle w:val="TAC"/>
            </w:pPr>
            <w:r w:rsidRPr="00202E5B">
              <w:t>34</w:t>
            </w:r>
          </w:p>
        </w:tc>
        <w:tc>
          <w:tcPr>
            <w:tcW w:w="783" w:type="dxa"/>
            <w:shd w:val="clear" w:color="auto" w:fill="auto"/>
            <w:noWrap/>
            <w:vAlign w:val="center"/>
          </w:tcPr>
          <w:p w:rsidR="0025644F" w:rsidRPr="00202E5B" w:rsidRDefault="0025644F" w:rsidP="00CA70E8">
            <w:pPr>
              <w:pStyle w:val="TAC"/>
            </w:pPr>
            <w:r w:rsidRPr="00202E5B">
              <w:t>2010</w:t>
            </w:r>
          </w:p>
        </w:tc>
        <w:tc>
          <w:tcPr>
            <w:tcW w:w="861" w:type="dxa"/>
            <w:shd w:val="clear" w:color="auto" w:fill="auto"/>
            <w:noWrap/>
            <w:vAlign w:val="center"/>
          </w:tcPr>
          <w:p w:rsidR="0025644F" w:rsidRPr="00202E5B" w:rsidRDefault="0025644F" w:rsidP="00CA70E8">
            <w:pPr>
              <w:pStyle w:val="TAC"/>
            </w:pPr>
            <w:r w:rsidRPr="00202E5B">
              <w:t>2025</w:t>
            </w:r>
          </w:p>
        </w:tc>
        <w:tc>
          <w:tcPr>
            <w:tcW w:w="1150" w:type="dxa"/>
            <w:shd w:val="clear" w:color="auto" w:fill="auto"/>
            <w:noWrap/>
            <w:vAlign w:val="center"/>
          </w:tcPr>
          <w:p w:rsidR="0025644F" w:rsidRPr="00202E5B" w:rsidRDefault="0025644F" w:rsidP="00CA70E8">
            <w:pPr>
              <w:pStyle w:val="TAC"/>
            </w:pPr>
            <w:r w:rsidRPr="00202E5B">
              <w:t>2000</w:t>
            </w:r>
          </w:p>
        </w:tc>
        <w:tc>
          <w:tcPr>
            <w:tcW w:w="1736" w:type="dxa"/>
            <w:shd w:val="clear" w:color="auto" w:fill="auto"/>
            <w:noWrap/>
            <w:vAlign w:val="center"/>
          </w:tcPr>
          <w:p w:rsidR="0025644F" w:rsidRPr="00202E5B" w:rsidRDefault="0025644F" w:rsidP="00CA70E8">
            <w:pPr>
              <w:pStyle w:val="TAC"/>
            </w:pPr>
            <w:r w:rsidRPr="00202E5B">
              <w:t>0.05</w:t>
            </w:r>
          </w:p>
        </w:tc>
        <w:tc>
          <w:tcPr>
            <w:tcW w:w="1810" w:type="dxa"/>
            <w:shd w:val="clear" w:color="auto" w:fill="auto"/>
            <w:noWrap/>
            <w:vAlign w:val="center"/>
          </w:tcPr>
          <w:p w:rsidR="0025644F" w:rsidRPr="00202E5B" w:rsidRDefault="0025644F" w:rsidP="00CA70E8">
            <w:pPr>
              <w:pStyle w:val="TAC"/>
            </w:pPr>
            <w:r w:rsidRPr="00202E5B">
              <w:t>0.11</w:t>
            </w:r>
          </w:p>
        </w:tc>
      </w:tr>
      <w:tr w:rsidR="00460D20" w:rsidRPr="00202E5B">
        <w:trPr>
          <w:trHeight w:val="170"/>
          <w:jc w:val="center"/>
        </w:trPr>
        <w:tc>
          <w:tcPr>
            <w:tcW w:w="1348" w:type="dxa"/>
            <w:shd w:val="clear" w:color="auto" w:fill="auto"/>
            <w:noWrap/>
            <w:vAlign w:val="center"/>
          </w:tcPr>
          <w:p w:rsidR="00460D20" w:rsidRPr="00202E5B" w:rsidRDefault="0025644F" w:rsidP="00CA70E8">
            <w:pPr>
              <w:pStyle w:val="TAC"/>
            </w:pPr>
            <w:r w:rsidRPr="00202E5B">
              <w:t>35</w:t>
            </w:r>
          </w:p>
        </w:tc>
        <w:tc>
          <w:tcPr>
            <w:tcW w:w="783" w:type="dxa"/>
            <w:shd w:val="clear" w:color="auto" w:fill="auto"/>
            <w:noWrap/>
            <w:vAlign w:val="center"/>
          </w:tcPr>
          <w:p w:rsidR="00460D20" w:rsidRPr="00202E5B" w:rsidRDefault="00460D20" w:rsidP="00CA70E8">
            <w:pPr>
              <w:pStyle w:val="TAC"/>
            </w:pPr>
            <w:r w:rsidRPr="00202E5B">
              <w:t>1850</w:t>
            </w:r>
          </w:p>
        </w:tc>
        <w:tc>
          <w:tcPr>
            <w:tcW w:w="861" w:type="dxa"/>
            <w:shd w:val="clear" w:color="auto" w:fill="auto"/>
            <w:noWrap/>
            <w:vAlign w:val="center"/>
          </w:tcPr>
          <w:p w:rsidR="00460D20" w:rsidRPr="00202E5B" w:rsidRDefault="00460D20" w:rsidP="00CA70E8">
            <w:pPr>
              <w:pStyle w:val="TAC"/>
            </w:pPr>
            <w:r w:rsidRPr="00202E5B">
              <w:t>1910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0.71</w:t>
            </w:r>
          </w:p>
        </w:tc>
        <w:tc>
          <w:tcPr>
            <w:tcW w:w="1810" w:type="dxa"/>
            <w:shd w:val="clear" w:color="auto" w:fill="auto"/>
            <w:noWrap/>
            <w:vAlign w:val="center"/>
          </w:tcPr>
          <w:p w:rsidR="00460D20" w:rsidRPr="00202E5B" w:rsidRDefault="00460D20" w:rsidP="00CA70E8">
            <w:pPr>
              <w:pStyle w:val="TAC"/>
            </w:pPr>
            <w:r w:rsidRPr="00202E5B">
              <w:t>0.42</w:t>
            </w:r>
          </w:p>
        </w:tc>
      </w:tr>
      <w:tr w:rsidR="00460D20" w:rsidRPr="00202E5B">
        <w:trPr>
          <w:trHeight w:val="170"/>
          <w:jc w:val="center"/>
        </w:trPr>
        <w:tc>
          <w:tcPr>
            <w:tcW w:w="1348" w:type="dxa"/>
            <w:shd w:val="clear" w:color="auto" w:fill="auto"/>
            <w:noWrap/>
            <w:vAlign w:val="center"/>
          </w:tcPr>
          <w:p w:rsidR="00460D20" w:rsidRPr="00202E5B" w:rsidRDefault="0025644F" w:rsidP="00CA70E8">
            <w:pPr>
              <w:pStyle w:val="TAC"/>
            </w:pPr>
            <w:r w:rsidRPr="00202E5B">
              <w:t>36</w:t>
            </w:r>
          </w:p>
        </w:tc>
        <w:tc>
          <w:tcPr>
            <w:tcW w:w="783" w:type="dxa"/>
            <w:shd w:val="clear" w:color="auto" w:fill="auto"/>
            <w:noWrap/>
            <w:vAlign w:val="center"/>
          </w:tcPr>
          <w:p w:rsidR="00460D20" w:rsidRPr="00202E5B" w:rsidRDefault="00460D20" w:rsidP="00CA70E8">
            <w:pPr>
              <w:pStyle w:val="TAC"/>
            </w:pPr>
            <w:r w:rsidRPr="00202E5B">
              <w:t>1930</w:t>
            </w:r>
          </w:p>
        </w:tc>
        <w:tc>
          <w:tcPr>
            <w:tcW w:w="861" w:type="dxa"/>
            <w:shd w:val="clear" w:color="auto" w:fill="auto"/>
            <w:noWrap/>
            <w:vAlign w:val="center"/>
          </w:tcPr>
          <w:p w:rsidR="00460D20" w:rsidRPr="00202E5B" w:rsidRDefault="00460D20" w:rsidP="00CA70E8">
            <w:pPr>
              <w:pStyle w:val="TAC"/>
            </w:pPr>
            <w:r w:rsidRPr="00202E5B">
              <w:t>1990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0.32</w:t>
            </w:r>
          </w:p>
        </w:tc>
        <w:tc>
          <w:tcPr>
            <w:tcW w:w="1810" w:type="dxa"/>
            <w:shd w:val="clear" w:color="auto" w:fill="auto"/>
            <w:noWrap/>
            <w:vAlign w:val="center"/>
          </w:tcPr>
          <w:p w:rsidR="00460D20" w:rsidRPr="00202E5B" w:rsidRDefault="00460D20" w:rsidP="00CA70E8">
            <w:pPr>
              <w:pStyle w:val="TAC"/>
            </w:pPr>
            <w:r w:rsidRPr="00202E5B">
              <w:t>0.05</w:t>
            </w:r>
          </w:p>
        </w:tc>
      </w:tr>
      <w:tr w:rsidR="00460D20" w:rsidRPr="00202E5B">
        <w:trPr>
          <w:trHeight w:val="170"/>
          <w:jc w:val="center"/>
        </w:trPr>
        <w:tc>
          <w:tcPr>
            <w:tcW w:w="1348" w:type="dxa"/>
            <w:shd w:val="clear" w:color="auto" w:fill="auto"/>
            <w:noWrap/>
            <w:vAlign w:val="center"/>
          </w:tcPr>
          <w:p w:rsidR="00460D20" w:rsidRPr="00202E5B" w:rsidRDefault="0025644F" w:rsidP="00CA70E8">
            <w:pPr>
              <w:pStyle w:val="TAC"/>
            </w:pPr>
            <w:r w:rsidRPr="00202E5B">
              <w:t>37</w:t>
            </w:r>
          </w:p>
        </w:tc>
        <w:tc>
          <w:tcPr>
            <w:tcW w:w="783" w:type="dxa"/>
            <w:shd w:val="clear" w:color="auto" w:fill="auto"/>
            <w:noWrap/>
            <w:vAlign w:val="center"/>
          </w:tcPr>
          <w:p w:rsidR="00460D20" w:rsidRPr="00202E5B" w:rsidRDefault="00460D20" w:rsidP="00CA70E8">
            <w:pPr>
              <w:pStyle w:val="TAC"/>
            </w:pPr>
            <w:r w:rsidRPr="00202E5B">
              <w:t>1910</w:t>
            </w:r>
          </w:p>
        </w:tc>
        <w:tc>
          <w:tcPr>
            <w:tcW w:w="861" w:type="dxa"/>
            <w:shd w:val="clear" w:color="auto" w:fill="auto"/>
            <w:noWrap/>
            <w:vAlign w:val="center"/>
          </w:tcPr>
          <w:p w:rsidR="00460D20" w:rsidRPr="00202E5B" w:rsidRDefault="00460D20" w:rsidP="00CA70E8">
            <w:pPr>
              <w:pStyle w:val="TAC"/>
            </w:pPr>
            <w:r w:rsidRPr="00202E5B">
              <w:t>1930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0.42</w:t>
            </w:r>
          </w:p>
        </w:tc>
        <w:tc>
          <w:tcPr>
            <w:tcW w:w="1810" w:type="dxa"/>
            <w:shd w:val="clear" w:color="auto" w:fill="auto"/>
            <w:noWrap/>
            <w:vAlign w:val="center"/>
          </w:tcPr>
          <w:p w:rsidR="00460D20" w:rsidRPr="00202E5B" w:rsidRDefault="00460D20" w:rsidP="00CA70E8">
            <w:pPr>
              <w:pStyle w:val="TAC"/>
            </w:pPr>
            <w:r w:rsidRPr="00202E5B">
              <w:t>0.32</w:t>
            </w:r>
          </w:p>
        </w:tc>
      </w:tr>
      <w:tr w:rsidR="00460D20" w:rsidRPr="00202E5B">
        <w:trPr>
          <w:trHeight w:val="170"/>
          <w:jc w:val="center"/>
        </w:trPr>
        <w:tc>
          <w:tcPr>
            <w:tcW w:w="1348" w:type="dxa"/>
            <w:shd w:val="clear" w:color="auto" w:fill="auto"/>
            <w:noWrap/>
            <w:vAlign w:val="center"/>
          </w:tcPr>
          <w:p w:rsidR="00460D20" w:rsidRPr="00202E5B" w:rsidRDefault="0025644F" w:rsidP="00CA70E8">
            <w:pPr>
              <w:pStyle w:val="TAC"/>
            </w:pPr>
            <w:r w:rsidRPr="00202E5B">
              <w:t>38</w:t>
            </w:r>
          </w:p>
        </w:tc>
        <w:tc>
          <w:tcPr>
            <w:tcW w:w="783" w:type="dxa"/>
            <w:shd w:val="clear" w:color="auto" w:fill="auto"/>
            <w:noWrap/>
            <w:vAlign w:val="center"/>
          </w:tcPr>
          <w:p w:rsidR="00460D20" w:rsidRPr="00202E5B" w:rsidRDefault="00460D20" w:rsidP="00CA70E8">
            <w:pPr>
              <w:pStyle w:val="TAC"/>
            </w:pPr>
            <w:r w:rsidRPr="00202E5B">
              <w:t>2570</w:t>
            </w:r>
          </w:p>
        </w:tc>
        <w:tc>
          <w:tcPr>
            <w:tcW w:w="861" w:type="dxa"/>
            <w:shd w:val="clear" w:color="auto" w:fill="auto"/>
            <w:noWrap/>
            <w:vAlign w:val="center"/>
          </w:tcPr>
          <w:p w:rsidR="00460D20" w:rsidRPr="00202E5B" w:rsidRDefault="00460D20" w:rsidP="00CA70E8">
            <w:pPr>
              <w:pStyle w:val="TAC"/>
            </w:pPr>
            <w:r w:rsidRPr="00202E5B">
              <w:t>2620</w:t>
            </w:r>
          </w:p>
        </w:tc>
        <w:tc>
          <w:tcPr>
            <w:tcW w:w="1150" w:type="dxa"/>
            <w:shd w:val="clear" w:color="auto" w:fill="auto"/>
            <w:noWrap/>
            <w:vAlign w:val="center"/>
          </w:tcPr>
          <w:p w:rsidR="00460D20" w:rsidRPr="00202E5B" w:rsidRDefault="00460D20" w:rsidP="00CA70E8">
            <w:pPr>
              <w:pStyle w:val="TAC"/>
            </w:pPr>
            <w:r w:rsidRPr="00202E5B">
              <w:t>2000</w:t>
            </w:r>
          </w:p>
        </w:tc>
        <w:tc>
          <w:tcPr>
            <w:tcW w:w="1736" w:type="dxa"/>
            <w:shd w:val="clear" w:color="auto" w:fill="auto"/>
            <w:noWrap/>
            <w:vAlign w:val="center"/>
          </w:tcPr>
          <w:p w:rsidR="00460D20" w:rsidRPr="00202E5B" w:rsidRDefault="00460D20" w:rsidP="00CA70E8">
            <w:pPr>
              <w:pStyle w:val="TAC"/>
            </w:pPr>
            <w:r w:rsidRPr="00202E5B">
              <w:t>2.29</w:t>
            </w:r>
          </w:p>
        </w:tc>
        <w:tc>
          <w:tcPr>
            <w:tcW w:w="1810" w:type="dxa"/>
            <w:shd w:val="clear" w:color="auto" w:fill="auto"/>
            <w:noWrap/>
            <w:vAlign w:val="center"/>
          </w:tcPr>
          <w:p w:rsidR="00460D20" w:rsidRPr="00202E5B" w:rsidRDefault="00460D20" w:rsidP="00CA70E8">
            <w:pPr>
              <w:pStyle w:val="TAC"/>
            </w:pPr>
            <w:r w:rsidRPr="00202E5B">
              <w:t>2.46</w:t>
            </w:r>
          </w:p>
        </w:tc>
      </w:tr>
    </w:tbl>
    <w:p w:rsidR="00460D20" w:rsidRPr="007F4011" w:rsidRDefault="00460D20" w:rsidP="00460D20"/>
    <w:p w:rsidR="00460D20" w:rsidRPr="007F4011" w:rsidRDefault="00460D20" w:rsidP="00460D20">
      <w:r w:rsidRPr="007F4011">
        <w:t xml:space="preserve">It can be observed that the difference of path loss between simulation frequency and operating frequency (except </w:t>
      </w:r>
      <w:r w:rsidR="00CA6988" w:rsidRPr="007F4011">
        <w:t>bands 7</w:t>
      </w:r>
      <w:r w:rsidR="00CD7EFF" w:rsidRPr="007F4011">
        <w:t>, 11</w:t>
      </w:r>
      <w:r w:rsidR="00CA6988" w:rsidRPr="007F4011">
        <w:t xml:space="preserve"> and 38</w:t>
      </w:r>
      <w:r w:rsidRPr="007F4011">
        <w:t>) is in the worst case less than 0.8 dB for the downlink and less the 1,5 dB for the uplink. Hence the mapping of operating frequency to simulation frequency will provide valid results.</w:t>
      </w:r>
    </w:p>
    <w:p w:rsidR="00460D20" w:rsidRPr="007F4011" w:rsidRDefault="00460D20" w:rsidP="00460D20">
      <w:r w:rsidRPr="007F4011">
        <w:lastRenderedPageBreak/>
        <w:t>The validity of simulations performed at 2 GHz for the 2.6 GHz band</w:t>
      </w:r>
      <w:r w:rsidR="00CA6988" w:rsidRPr="007F4011">
        <w:t>s</w:t>
      </w:r>
      <w:r w:rsidRPr="007F4011">
        <w:t xml:space="preserve"> </w:t>
      </w:r>
      <w:r w:rsidR="00CA6988" w:rsidRPr="007F4011">
        <w:t>7 and 38</w:t>
      </w:r>
      <w:r w:rsidRPr="007F4011">
        <w:t xml:space="preserve"> was already analyzed in TR 25.810. Considering the expected higher antenna gain in the 2.6 GHz band the difference in path loss is in the order of 1 dB what is comparable to the other frequency bands. </w:t>
      </w:r>
    </w:p>
    <w:p w:rsidR="005E0CB4" w:rsidRPr="007F4011" w:rsidRDefault="005E0CB4" w:rsidP="00DC1575">
      <w:pPr>
        <w:pStyle w:val="Heading2"/>
      </w:pPr>
      <w:bookmarkStart w:id="28" w:name="_Toc518937156"/>
      <w:bookmarkStart w:id="29" w:name="_Toc46233015"/>
      <w:r w:rsidRPr="007F4011">
        <w:t>4.1</w:t>
      </w:r>
      <w:r w:rsidRPr="007F4011">
        <w:tab/>
        <w:t>Interference scenarios</w:t>
      </w:r>
      <w:bookmarkEnd w:id="28"/>
      <w:bookmarkEnd w:id="29"/>
    </w:p>
    <w:p w:rsidR="005E0CB4" w:rsidRPr="007F4011" w:rsidRDefault="005E0CB4" w:rsidP="00491AD7">
      <w:r w:rsidRPr="007F4011">
        <w:t>This chapter should cover how the interference scenarios could occur e.g. BS-BS, UE-BS etc.</w:t>
      </w:r>
    </w:p>
    <w:p w:rsidR="005E0CB4" w:rsidRPr="007F4011" w:rsidRDefault="00C755A3" w:rsidP="00DC1575">
      <w:pPr>
        <w:pStyle w:val="Heading2"/>
        <w:tabs>
          <w:tab w:val="left" w:pos="1140"/>
        </w:tabs>
        <w:ind w:left="1140" w:hanging="1140"/>
      </w:pPr>
      <w:bookmarkStart w:id="30" w:name="_Toc518937157"/>
      <w:bookmarkStart w:id="31" w:name="_Toc46233016"/>
      <w:r w:rsidRPr="007F4011">
        <w:t>4.2</w:t>
      </w:r>
      <w:r w:rsidRPr="007F4011">
        <w:tab/>
      </w:r>
      <w:r w:rsidR="005E0CB4" w:rsidRPr="007F4011">
        <w:t>Antenna Models</w:t>
      </w:r>
      <w:bookmarkEnd w:id="30"/>
      <w:bookmarkEnd w:id="31"/>
    </w:p>
    <w:p w:rsidR="005E0CB4" w:rsidRPr="007F4011" w:rsidRDefault="005E0CB4" w:rsidP="00491AD7">
      <w:r w:rsidRPr="007F4011">
        <w:t>This chapter contains the various antenna models for BS and UE</w:t>
      </w:r>
    </w:p>
    <w:p w:rsidR="005E0CB4" w:rsidRPr="007F4011" w:rsidRDefault="00C755A3" w:rsidP="00C755A3">
      <w:pPr>
        <w:pStyle w:val="Heading3"/>
        <w:tabs>
          <w:tab w:val="left" w:pos="1140"/>
        </w:tabs>
        <w:ind w:left="1140" w:hanging="1140"/>
      </w:pPr>
      <w:bookmarkStart w:id="32" w:name="_Toc518937158"/>
      <w:bookmarkStart w:id="33" w:name="_Toc46233017"/>
      <w:r w:rsidRPr="007F4011">
        <w:t>4.2.1</w:t>
      </w:r>
      <w:r w:rsidRPr="007F4011">
        <w:tab/>
      </w:r>
      <w:r w:rsidR="005E0CB4" w:rsidRPr="007F4011">
        <w:t>BS antennas</w:t>
      </w:r>
      <w:bookmarkEnd w:id="32"/>
      <w:bookmarkEnd w:id="33"/>
    </w:p>
    <w:p w:rsidR="005E0CB4" w:rsidRPr="007F4011" w:rsidRDefault="005E0CB4">
      <w:pPr>
        <w:pStyle w:val="BodyText"/>
      </w:pPr>
    </w:p>
    <w:p w:rsidR="007B030D" w:rsidRPr="007F4011" w:rsidRDefault="00C755A3" w:rsidP="00C755A3">
      <w:pPr>
        <w:pStyle w:val="Heading4"/>
        <w:tabs>
          <w:tab w:val="left" w:pos="1140"/>
        </w:tabs>
        <w:ind w:left="1140" w:hanging="1140"/>
      </w:pPr>
      <w:bookmarkStart w:id="34" w:name="_Toc518937159"/>
      <w:bookmarkStart w:id="35" w:name="_Toc46233018"/>
      <w:r w:rsidRPr="007F4011">
        <w:t>4.2.1.1</w:t>
      </w:r>
      <w:r w:rsidRPr="007F4011">
        <w:tab/>
      </w:r>
      <w:r w:rsidR="007B030D" w:rsidRPr="007F4011">
        <w:t>BS antenna radiation pattern</w:t>
      </w:r>
      <w:bookmarkEnd w:id="34"/>
      <w:bookmarkEnd w:id="35"/>
    </w:p>
    <w:p w:rsidR="007B030D" w:rsidRPr="007F4011" w:rsidRDefault="007B030D" w:rsidP="007B030D">
      <w:r w:rsidRPr="007F4011">
        <w:t>The BS antenna radiation pattern to be used for each sector in 3-sector cell sites is plotted in</w:t>
      </w:r>
      <w:r w:rsidR="00BB6088" w:rsidRPr="007F4011">
        <w:t xml:space="preserve"> Figure </w:t>
      </w:r>
      <w:r w:rsidRPr="007F4011">
        <w:t>4.1. The pattern is identical to those defined in [1], [2] and [4]:</w:t>
      </w:r>
    </w:p>
    <w:p w:rsidR="007B030D" w:rsidRPr="007F4011" w:rsidRDefault="007B030D" w:rsidP="007B030D">
      <w:pPr>
        <w:keepNext/>
        <w:jc w:val="center"/>
      </w:pPr>
      <w:r w:rsidRPr="007F4011">
        <w:rPr>
          <w:position w:val="-38"/>
        </w:rPr>
        <w:object w:dxaOrig="5520" w:dyaOrig="880">
          <v:shape id="_x0000_i1027" type="#_x0000_t75" style="width:276pt;height:44.25pt" o:ole="" fillcolor="window">
            <v:imagedata r:id="rId9" o:title=""/>
          </v:shape>
          <o:OLEObject Type="Embed" ProgID="Equation.DSMT4" ShapeID="_x0000_i1027" DrawAspect="Content" ObjectID="_1656845937" r:id="rId10"/>
        </w:object>
      </w:r>
      <w:r w:rsidRPr="007F4011">
        <w:t>,</w:t>
      </w:r>
    </w:p>
    <w:p w:rsidR="007B030D" w:rsidRPr="007F4011" w:rsidRDefault="007B030D" w:rsidP="00491AD7">
      <w:r w:rsidRPr="007F4011">
        <w:rPr>
          <w:position w:val="-12"/>
          <w:sz w:val="24"/>
        </w:rPr>
        <w:object w:dxaOrig="440" w:dyaOrig="360">
          <v:shape id="_x0000_i1028" type="#_x0000_t75" style="width:21.75pt;height:18pt" o:ole="" fillcolor="window">
            <v:imagedata r:id="rId11" o:title=""/>
          </v:shape>
          <o:OLEObject Type="Embed" ProgID="Equation.3" ShapeID="_x0000_i1028" DrawAspect="Content" ObjectID="_1656845938" r:id="rId12"/>
        </w:object>
      </w:r>
      <w:r w:rsidRPr="007F4011">
        <w:t xml:space="preserve"> is the 3dB beam width which corresponds to 65 degrees, and </w:t>
      </w:r>
      <w:r w:rsidRPr="007F4011">
        <w:rPr>
          <w:position w:val="-12"/>
          <w:sz w:val="24"/>
        </w:rPr>
        <w:object w:dxaOrig="1140" w:dyaOrig="360">
          <v:shape id="_x0000_i1029" type="#_x0000_t75" style="width:57pt;height:18pt" o:ole="" fillcolor="window">
            <v:imagedata r:id="rId13" o:title=""/>
          </v:shape>
          <o:OLEObject Type="Embed" ProgID="Equation.3" ShapeID="_x0000_i1029" DrawAspect="Content" ObjectID="_1656845939" r:id="rId14"/>
        </w:object>
      </w:r>
      <w:r w:rsidRPr="007F4011">
        <w:t xml:space="preserve"> is the maximum attenuation</w:t>
      </w:r>
    </w:p>
    <w:p w:rsidR="007B030D" w:rsidRPr="007F4011" w:rsidRDefault="007B030D" w:rsidP="007B030D"/>
    <w:bookmarkStart w:id="36" w:name="_MON_1199085770"/>
    <w:bookmarkEnd w:id="36"/>
    <w:p w:rsidR="007B030D" w:rsidRPr="007F4011" w:rsidRDefault="007B030D" w:rsidP="00431031">
      <w:pPr>
        <w:pStyle w:val="TH"/>
        <w:rPr>
          <w:noProof/>
        </w:rPr>
      </w:pPr>
      <w:r w:rsidRPr="007F4011">
        <w:rPr>
          <w:noProof/>
        </w:rPr>
        <w:object w:dxaOrig="8532" w:dyaOrig="6312">
          <v:shape id="_x0000_i1030" type="#_x0000_t75" style="width:449.25pt;height:333pt" o:ole="" fillcolor="window">
            <v:imagedata r:id="rId15" o:title=""/>
          </v:shape>
          <o:OLEObject Type="Embed" ProgID="Excel.Sheet.8" ShapeID="_x0000_i1030" DrawAspect="Content" ObjectID="_1656845940" r:id="rId16"/>
        </w:object>
      </w:r>
    </w:p>
    <w:p w:rsidR="007B030D" w:rsidRPr="007F4011" w:rsidRDefault="007B030D" w:rsidP="00DC1575">
      <w:pPr>
        <w:pStyle w:val="TF"/>
        <w:outlineLvl w:val="0"/>
      </w:pPr>
      <w:bookmarkStart w:id="37" w:name="_Ref29284318"/>
      <w:r w:rsidRPr="007F4011">
        <w:t>Figure</w:t>
      </w:r>
      <w:bookmarkEnd w:id="37"/>
      <w:r w:rsidRPr="007F4011">
        <w:t xml:space="preserve"> 4.1: Antenna Pattern for 3-Sector Cells</w:t>
      </w:r>
    </w:p>
    <w:p w:rsidR="007B030D" w:rsidRPr="007F4011" w:rsidRDefault="00C755A3" w:rsidP="00C755A3">
      <w:pPr>
        <w:pStyle w:val="Heading4"/>
        <w:tabs>
          <w:tab w:val="left" w:pos="1140"/>
        </w:tabs>
        <w:ind w:left="1140" w:hanging="1140"/>
      </w:pPr>
      <w:bookmarkStart w:id="38" w:name="_Toc518937160"/>
      <w:bookmarkStart w:id="39" w:name="_Toc46233019"/>
      <w:r w:rsidRPr="007F4011">
        <w:t>4.2.1.2</w:t>
      </w:r>
      <w:r w:rsidRPr="007F4011">
        <w:tab/>
      </w:r>
      <w:r w:rsidR="007B030D" w:rsidRPr="007F4011">
        <w:t>BS antenna heights and antenna gains for macro cells</w:t>
      </w:r>
      <w:bookmarkEnd w:id="38"/>
      <w:bookmarkEnd w:id="39"/>
    </w:p>
    <w:p w:rsidR="007B030D" w:rsidRPr="007F4011" w:rsidRDefault="007B030D" w:rsidP="007B030D">
      <w:r w:rsidRPr="007F4011">
        <w:t>Antenna heights and gains for macro cells are given in table 4.3.</w:t>
      </w:r>
    </w:p>
    <w:p w:rsidR="007B030D" w:rsidRPr="007F4011" w:rsidRDefault="007B030D" w:rsidP="00DC1575">
      <w:pPr>
        <w:pStyle w:val="TH"/>
        <w:outlineLvl w:val="0"/>
      </w:pPr>
      <w:r w:rsidRPr="007F4011">
        <w:t>Table 4.3: Antenna height and gain for Macro Cells</w:t>
      </w:r>
    </w:p>
    <w:tbl>
      <w:tblPr>
        <w:tblW w:w="0" w:type="auto"/>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3"/>
        <w:gridCol w:w="1574"/>
        <w:gridCol w:w="1574"/>
        <w:gridCol w:w="1575"/>
      </w:tblGrid>
      <w:tr w:rsidR="007B030D" w:rsidRPr="00202E5B">
        <w:trPr>
          <w:trHeight w:val="170"/>
        </w:trPr>
        <w:tc>
          <w:tcPr>
            <w:tcW w:w="2723" w:type="dxa"/>
            <w:vMerge w:val="restart"/>
            <w:vAlign w:val="center"/>
          </w:tcPr>
          <w:p w:rsidR="007B030D" w:rsidRPr="00202E5B" w:rsidRDefault="007B030D" w:rsidP="00CA70E8">
            <w:pPr>
              <w:pStyle w:val="TAH"/>
            </w:pPr>
          </w:p>
          <w:p w:rsidR="007B030D" w:rsidRPr="00202E5B" w:rsidRDefault="007B030D" w:rsidP="00CA70E8">
            <w:pPr>
              <w:pStyle w:val="TAH"/>
            </w:pPr>
          </w:p>
        </w:tc>
        <w:tc>
          <w:tcPr>
            <w:tcW w:w="1574" w:type="dxa"/>
            <w:shd w:val="clear" w:color="auto" w:fill="auto"/>
            <w:vAlign w:val="center"/>
          </w:tcPr>
          <w:p w:rsidR="007B030D" w:rsidRPr="00202E5B" w:rsidRDefault="007B030D" w:rsidP="00CA70E8">
            <w:pPr>
              <w:pStyle w:val="TAH"/>
            </w:pPr>
            <w:r w:rsidRPr="00202E5B">
              <w:t>Rural Area</w:t>
            </w:r>
          </w:p>
        </w:tc>
        <w:tc>
          <w:tcPr>
            <w:tcW w:w="3149" w:type="dxa"/>
            <w:gridSpan w:val="2"/>
            <w:vAlign w:val="center"/>
          </w:tcPr>
          <w:p w:rsidR="007B030D" w:rsidRPr="00202E5B" w:rsidRDefault="007B030D" w:rsidP="00CA70E8">
            <w:pPr>
              <w:pStyle w:val="TAH"/>
            </w:pPr>
            <w:r w:rsidRPr="00202E5B">
              <w:t>Urban Area</w:t>
            </w:r>
          </w:p>
        </w:tc>
      </w:tr>
      <w:tr w:rsidR="007B030D" w:rsidRPr="00202E5B">
        <w:trPr>
          <w:trHeight w:val="170"/>
        </w:trPr>
        <w:tc>
          <w:tcPr>
            <w:tcW w:w="2723" w:type="dxa"/>
            <w:vMerge/>
            <w:vAlign w:val="center"/>
          </w:tcPr>
          <w:p w:rsidR="007B030D" w:rsidRPr="00202E5B" w:rsidRDefault="007B030D" w:rsidP="00CA70E8">
            <w:pPr>
              <w:pStyle w:val="TAH"/>
            </w:pPr>
          </w:p>
        </w:tc>
        <w:tc>
          <w:tcPr>
            <w:tcW w:w="1574" w:type="dxa"/>
            <w:shd w:val="clear" w:color="auto" w:fill="auto"/>
            <w:vAlign w:val="center"/>
          </w:tcPr>
          <w:p w:rsidR="007B030D" w:rsidRPr="00202E5B" w:rsidRDefault="007B030D" w:rsidP="00CA70E8">
            <w:pPr>
              <w:pStyle w:val="TAH"/>
            </w:pPr>
            <w:r w:rsidRPr="00202E5B">
              <w:t>900 MHz</w:t>
            </w:r>
          </w:p>
        </w:tc>
        <w:tc>
          <w:tcPr>
            <w:tcW w:w="1574" w:type="dxa"/>
            <w:vAlign w:val="center"/>
          </w:tcPr>
          <w:p w:rsidR="007B030D" w:rsidRPr="00202E5B" w:rsidRDefault="007B030D" w:rsidP="00CA70E8">
            <w:pPr>
              <w:pStyle w:val="TAH"/>
            </w:pPr>
            <w:r w:rsidRPr="00202E5B">
              <w:t>2000 MHz</w:t>
            </w:r>
          </w:p>
        </w:tc>
        <w:tc>
          <w:tcPr>
            <w:tcW w:w="1575" w:type="dxa"/>
            <w:vAlign w:val="center"/>
          </w:tcPr>
          <w:p w:rsidR="007B030D" w:rsidRPr="00202E5B" w:rsidRDefault="007B030D" w:rsidP="00CA70E8">
            <w:pPr>
              <w:pStyle w:val="TAH"/>
            </w:pPr>
            <w:r w:rsidRPr="00202E5B">
              <w:t>900 MHz</w:t>
            </w:r>
          </w:p>
        </w:tc>
      </w:tr>
      <w:tr w:rsidR="007B030D" w:rsidRPr="00202E5B">
        <w:trPr>
          <w:trHeight w:val="170"/>
        </w:trPr>
        <w:tc>
          <w:tcPr>
            <w:tcW w:w="2723" w:type="dxa"/>
            <w:vAlign w:val="center"/>
          </w:tcPr>
          <w:p w:rsidR="007B030D" w:rsidRPr="00202E5B" w:rsidRDefault="007B030D" w:rsidP="00CA70E8">
            <w:pPr>
              <w:pStyle w:val="TAC"/>
            </w:pPr>
            <w:r w:rsidRPr="00202E5B">
              <w:t>BS antenna gain (dBi) (including feeder loss)</w:t>
            </w:r>
          </w:p>
        </w:tc>
        <w:tc>
          <w:tcPr>
            <w:tcW w:w="1574" w:type="dxa"/>
            <w:shd w:val="clear" w:color="auto" w:fill="auto"/>
            <w:vAlign w:val="center"/>
          </w:tcPr>
          <w:p w:rsidR="007B030D" w:rsidRPr="00202E5B" w:rsidRDefault="007B030D" w:rsidP="00CA70E8">
            <w:pPr>
              <w:pStyle w:val="TAC"/>
            </w:pPr>
            <w:r w:rsidRPr="00202E5B">
              <w:t>15</w:t>
            </w:r>
          </w:p>
        </w:tc>
        <w:tc>
          <w:tcPr>
            <w:tcW w:w="1574" w:type="dxa"/>
            <w:vAlign w:val="center"/>
          </w:tcPr>
          <w:p w:rsidR="007B030D" w:rsidRPr="00202E5B" w:rsidRDefault="007B030D" w:rsidP="00CA70E8">
            <w:pPr>
              <w:pStyle w:val="TAC"/>
            </w:pPr>
            <w:r w:rsidRPr="00202E5B">
              <w:t>15</w:t>
            </w:r>
          </w:p>
        </w:tc>
        <w:tc>
          <w:tcPr>
            <w:tcW w:w="1575" w:type="dxa"/>
            <w:vAlign w:val="center"/>
          </w:tcPr>
          <w:p w:rsidR="007B030D" w:rsidRPr="00202E5B" w:rsidRDefault="007B030D" w:rsidP="00CA70E8">
            <w:pPr>
              <w:pStyle w:val="TAC"/>
            </w:pPr>
            <w:r w:rsidRPr="00202E5B">
              <w:t>12</w:t>
            </w:r>
          </w:p>
        </w:tc>
      </w:tr>
      <w:tr w:rsidR="007B030D" w:rsidRPr="00202E5B">
        <w:trPr>
          <w:trHeight w:val="170"/>
        </w:trPr>
        <w:tc>
          <w:tcPr>
            <w:tcW w:w="2723" w:type="dxa"/>
            <w:vAlign w:val="center"/>
          </w:tcPr>
          <w:p w:rsidR="007B030D" w:rsidRPr="00202E5B" w:rsidRDefault="007B030D" w:rsidP="00CA70E8">
            <w:pPr>
              <w:pStyle w:val="TAC"/>
            </w:pPr>
            <w:r w:rsidRPr="00202E5B">
              <w:t>BS antenna height (m)</w:t>
            </w:r>
          </w:p>
        </w:tc>
        <w:tc>
          <w:tcPr>
            <w:tcW w:w="1574" w:type="dxa"/>
            <w:shd w:val="clear" w:color="auto" w:fill="auto"/>
            <w:vAlign w:val="center"/>
          </w:tcPr>
          <w:p w:rsidR="007B030D" w:rsidRPr="00202E5B" w:rsidRDefault="007B030D" w:rsidP="00CA70E8">
            <w:pPr>
              <w:pStyle w:val="TAC"/>
            </w:pPr>
            <w:r w:rsidRPr="00202E5B">
              <w:t>45</w:t>
            </w:r>
          </w:p>
        </w:tc>
        <w:tc>
          <w:tcPr>
            <w:tcW w:w="1574" w:type="dxa"/>
            <w:vAlign w:val="center"/>
          </w:tcPr>
          <w:p w:rsidR="007B030D" w:rsidRPr="00202E5B" w:rsidRDefault="007B030D" w:rsidP="00CA70E8">
            <w:pPr>
              <w:pStyle w:val="TAC"/>
            </w:pPr>
            <w:r w:rsidRPr="00202E5B">
              <w:t>30</w:t>
            </w:r>
          </w:p>
        </w:tc>
        <w:tc>
          <w:tcPr>
            <w:tcW w:w="1575" w:type="dxa"/>
            <w:vAlign w:val="center"/>
          </w:tcPr>
          <w:p w:rsidR="007B030D" w:rsidRPr="00202E5B" w:rsidRDefault="007B030D" w:rsidP="00CA70E8">
            <w:pPr>
              <w:pStyle w:val="TAC"/>
            </w:pPr>
            <w:r w:rsidRPr="00202E5B">
              <w:t>30</w:t>
            </w:r>
          </w:p>
        </w:tc>
      </w:tr>
    </w:tbl>
    <w:p w:rsidR="007B030D" w:rsidRPr="007F4011" w:rsidRDefault="007B030D">
      <w:pPr>
        <w:pStyle w:val="BodyText"/>
      </w:pPr>
    </w:p>
    <w:p w:rsidR="005E0CB4" w:rsidRPr="007F4011" w:rsidRDefault="00C755A3" w:rsidP="00C755A3">
      <w:pPr>
        <w:pStyle w:val="Heading3"/>
        <w:tabs>
          <w:tab w:val="left" w:pos="1140"/>
        </w:tabs>
        <w:ind w:left="1140" w:hanging="1140"/>
      </w:pPr>
      <w:bookmarkStart w:id="40" w:name="_Toc518937161"/>
      <w:bookmarkStart w:id="41" w:name="_Toc46233020"/>
      <w:r w:rsidRPr="007F4011">
        <w:t>4.2.2</w:t>
      </w:r>
      <w:r w:rsidRPr="007F4011">
        <w:tab/>
      </w:r>
      <w:r w:rsidR="005E0CB4" w:rsidRPr="007F4011">
        <w:t>UE antenna</w:t>
      </w:r>
      <w:bookmarkEnd w:id="40"/>
      <w:bookmarkEnd w:id="41"/>
    </w:p>
    <w:p w:rsidR="007B030D" w:rsidRPr="007F4011" w:rsidRDefault="007B030D">
      <w:r w:rsidRPr="007F4011">
        <w:t>For UE antennas, a omni-directional radiation pattern with antenna gain 0dBi is assumed [2], [3], [4].</w:t>
      </w:r>
    </w:p>
    <w:p w:rsidR="005E0CB4" w:rsidRPr="007F4011" w:rsidRDefault="00C755A3" w:rsidP="00C755A3">
      <w:pPr>
        <w:pStyle w:val="Heading3"/>
        <w:tabs>
          <w:tab w:val="left" w:pos="1140"/>
        </w:tabs>
        <w:ind w:left="1140" w:hanging="1140"/>
      </w:pPr>
      <w:bookmarkStart w:id="42" w:name="_Toc518937162"/>
      <w:bookmarkStart w:id="43" w:name="_Toc46233021"/>
      <w:r w:rsidRPr="007F4011">
        <w:t>4.2.3</w:t>
      </w:r>
      <w:r w:rsidRPr="007F4011">
        <w:tab/>
      </w:r>
      <w:r w:rsidR="005E0CB4" w:rsidRPr="007F4011">
        <w:t>MIMO antenna Characteristics</w:t>
      </w:r>
      <w:bookmarkEnd w:id="42"/>
      <w:bookmarkEnd w:id="43"/>
    </w:p>
    <w:p w:rsidR="005E0CB4" w:rsidRPr="007F4011" w:rsidRDefault="005E0CB4">
      <w:r w:rsidRPr="007F4011">
        <w:t>xxxx</w:t>
      </w:r>
    </w:p>
    <w:p w:rsidR="005E0CB4" w:rsidRPr="007F4011" w:rsidRDefault="00C755A3" w:rsidP="00DC1575">
      <w:pPr>
        <w:pStyle w:val="Heading2"/>
        <w:tabs>
          <w:tab w:val="left" w:pos="1140"/>
        </w:tabs>
        <w:ind w:left="1140" w:hanging="1140"/>
      </w:pPr>
      <w:bookmarkStart w:id="44" w:name="_Toc518937163"/>
      <w:bookmarkStart w:id="45" w:name="_Toc46233022"/>
      <w:r w:rsidRPr="007F4011">
        <w:t>4.3</w:t>
      </w:r>
      <w:r w:rsidRPr="007F4011">
        <w:tab/>
      </w:r>
      <w:r w:rsidR="005E0CB4" w:rsidRPr="007F4011">
        <w:t>Cell definitions</w:t>
      </w:r>
      <w:bookmarkEnd w:id="44"/>
      <w:bookmarkEnd w:id="45"/>
    </w:p>
    <w:p w:rsidR="005E0CB4" w:rsidRPr="007F4011" w:rsidRDefault="005E0CB4">
      <w:r w:rsidRPr="007F4011">
        <w:t>This chapter contain the cell properties e.g. cell range, cell type (omni, sector), MIMO cell definitions etc.</w:t>
      </w:r>
    </w:p>
    <w:p w:rsidR="005E0CB4" w:rsidRPr="007F4011" w:rsidRDefault="00C755A3" w:rsidP="00DC1575">
      <w:pPr>
        <w:pStyle w:val="Heading2"/>
        <w:tabs>
          <w:tab w:val="left" w:pos="1140"/>
        </w:tabs>
        <w:ind w:left="1140" w:hanging="1140"/>
      </w:pPr>
      <w:bookmarkStart w:id="46" w:name="_Toc518937164"/>
      <w:bookmarkStart w:id="47" w:name="_Toc46233023"/>
      <w:r w:rsidRPr="007F4011">
        <w:lastRenderedPageBreak/>
        <w:t>4.4</w:t>
      </w:r>
      <w:r w:rsidRPr="007F4011">
        <w:tab/>
      </w:r>
      <w:r w:rsidR="005E0CB4" w:rsidRPr="007F4011">
        <w:t>Cell layouts</w:t>
      </w:r>
      <w:bookmarkEnd w:id="46"/>
      <w:bookmarkEnd w:id="47"/>
    </w:p>
    <w:p w:rsidR="005E0CB4" w:rsidRPr="007F4011" w:rsidRDefault="005E0CB4">
      <w:r w:rsidRPr="007F4011">
        <w:t>This chapter contains different cell layouts in form of e.g. single operator, multi-operator and multi layer cell layouts (e.g. macro-micro etc).</w:t>
      </w:r>
    </w:p>
    <w:p w:rsidR="005E0CB4" w:rsidRPr="007F4011" w:rsidRDefault="00C755A3" w:rsidP="00C755A3">
      <w:pPr>
        <w:pStyle w:val="Heading3"/>
        <w:tabs>
          <w:tab w:val="left" w:pos="1140"/>
        </w:tabs>
        <w:ind w:left="1140" w:hanging="1140"/>
      </w:pPr>
      <w:bookmarkStart w:id="48" w:name="_Toc518937165"/>
      <w:bookmarkStart w:id="49" w:name="_Toc46233024"/>
      <w:r w:rsidRPr="007F4011">
        <w:t>4.4.1</w:t>
      </w:r>
      <w:r w:rsidRPr="007F4011">
        <w:tab/>
      </w:r>
      <w:r w:rsidR="005E0CB4" w:rsidRPr="007F4011">
        <w:t>Single operator cell layouts</w:t>
      </w:r>
      <w:bookmarkEnd w:id="48"/>
      <w:bookmarkEnd w:id="49"/>
    </w:p>
    <w:p w:rsidR="005E0CB4" w:rsidRPr="007F4011" w:rsidRDefault="005E0CB4"/>
    <w:p w:rsidR="007B030D" w:rsidRPr="007F4011" w:rsidRDefault="00C755A3" w:rsidP="00C755A3">
      <w:pPr>
        <w:pStyle w:val="Heading4"/>
        <w:tabs>
          <w:tab w:val="left" w:pos="1140"/>
        </w:tabs>
        <w:ind w:left="1140" w:hanging="1140"/>
      </w:pPr>
      <w:bookmarkStart w:id="50" w:name="_Toc518937166"/>
      <w:bookmarkStart w:id="51" w:name="_Toc46233025"/>
      <w:r w:rsidRPr="007F4011">
        <w:t>4.4.1.1</w:t>
      </w:r>
      <w:r w:rsidRPr="007F4011">
        <w:tab/>
      </w:r>
      <w:r w:rsidR="007B030D" w:rsidRPr="007F4011">
        <w:t>Macro cellular deployment</w:t>
      </w:r>
      <w:bookmarkEnd w:id="50"/>
      <w:bookmarkEnd w:id="51"/>
    </w:p>
    <w:p w:rsidR="007B030D" w:rsidRPr="007F4011" w:rsidRDefault="007B030D" w:rsidP="007B030D">
      <w:r w:rsidRPr="007F4011">
        <w:t>Base stations with 3 sectors per site are placed on a hexagonal grid with distance of 3*R, where R is the cell radius (see Figure 4.2), with wrap around. The number of sites shall be equal to or higher than 19.  [2] [4].</w:t>
      </w:r>
    </w:p>
    <w:p w:rsidR="007B030D" w:rsidRPr="007F4011" w:rsidRDefault="00EB222C" w:rsidP="00431031">
      <w:pPr>
        <w:pStyle w:val="TH"/>
      </w:pPr>
      <w:r>
        <w:pict>
          <v:shape id="_x0000_i1031" type="#_x0000_t75" style="width:325.5pt;height:247.5pt">
            <v:imagedata r:id="rId17" o:title="cell_layout"/>
          </v:shape>
        </w:pict>
      </w:r>
    </w:p>
    <w:p w:rsidR="007B030D" w:rsidRPr="007F4011" w:rsidRDefault="007B030D" w:rsidP="00DC1575">
      <w:pPr>
        <w:pStyle w:val="TF"/>
        <w:outlineLvl w:val="0"/>
      </w:pPr>
      <w:r w:rsidRPr="007F4011">
        <w:t>Figure 4.2: Single operator cell layout</w:t>
      </w:r>
    </w:p>
    <w:p w:rsidR="005E0CB4" w:rsidRPr="007F4011" w:rsidRDefault="00C755A3" w:rsidP="00C755A3">
      <w:pPr>
        <w:pStyle w:val="Heading3"/>
        <w:tabs>
          <w:tab w:val="left" w:pos="1140"/>
        </w:tabs>
        <w:ind w:left="1140" w:hanging="1140"/>
      </w:pPr>
      <w:bookmarkStart w:id="52" w:name="_Toc518937167"/>
      <w:bookmarkStart w:id="53" w:name="_Toc46233026"/>
      <w:r w:rsidRPr="007F4011">
        <w:t>4.4.2</w:t>
      </w:r>
      <w:r w:rsidRPr="007F4011">
        <w:tab/>
      </w:r>
      <w:r w:rsidR="005E0CB4" w:rsidRPr="007F4011">
        <w:t>Multi operator / Multi layer cell layouts</w:t>
      </w:r>
      <w:bookmarkEnd w:id="52"/>
      <w:bookmarkEnd w:id="53"/>
    </w:p>
    <w:p w:rsidR="005E0CB4" w:rsidRPr="007F4011" w:rsidRDefault="005E0CB4">
      <w:pPr>
        <w:pStyle w:val="BodyText"/>
      </w:pPr>
    </w:p>
    <w:p w:rsidR="007B030D" w:rsidRPr="007F4011" w:rsidRDefault="00C755A3" w:rsidP="00C755A3">
      <w:pPr>
        <w:pStyle w:val="Heading4"/>
        <w:tabs>
          <w:tab w:val="left" w:pos="1140"/>
        </w:tabs>
        <w:ind w:left="1140" w:hanging="1140"/>
      </w:pPr>
      <w:bookmarkStart w:id="54" w:name="_Toc518937168"/>
      <w:bookmarkStart w:id="55" w:name="_Toc46233027"/>
      <w:r w:rsidRPr="007F4011">
        <w:t>4.4.2.1</w:t>
      </w:r>
      <w:r w:rsidRPr="007F4011">
        <w:tab/>
      </w:r>
      <w:r w:rsidR="007B030D" w:rsidRPr="007F4011">
        <w:t>Uncoordinated macro cellular deployment</w:t>
      </w:r>
      <w:bookmarkEnd w:id="54"/>
      <w:bookmarkEnd w:id="55"/>
    </w:p>
    <w:p w:rsidR="007B030D" w:rsidRPr="007F4011" w:rsidRDefault="007B030D" w:rsidP="00491AD7">
      <w:r w:rsidRPr="007F4011">
        <w:t>For uncoordinated network simulations, identical cell layouts for each network shall be applied, with worst case shift between sites. Second network’s sites are located at the first network’s cell edge, as shown in Figure 4.3 [2].</w:t>
      </w:r>
    </w:p>
    <w:p w:rsidR="007B030D" w:rsidRPr="007F4011" w:rsidRDefault="00EB222C" w:rsidP="00431031">
      <w:pPr>
        <w:pStyle w:val="TH"/>
      </w:pPr>
      <w:r>
        <w:lastRenderedPageBreak/>
        <w:pict>
          <v:shape id="_x0000_i1032" type="#_x0000_t75" style="width:325.5pt;height:283.5pt">
            <v:imagedata r:id="rId18" o:title="cell_layout2"/>
          </v:shape>
        </w:pict>
      </w:r>
    </w:p>
    <w:p w:rsidR="007B030D" w:rsidRPr="007F4011" w:rsidRDefault="007B030D" w:rsidP="00DC1575">
      <w:pPr>
        <w:pStyle w:val="TF"/>
        <w:outlineLvl w:val="0"/>
      </w:pPr>
      <w:r w:rsidRPr="007F4011">
        <w:t>Figure 4.3: Multi operator cell layout - uncoordinated operation</w:t>
      </w:r>
    </w:p>
    <w:p w:rsidR="007B030D" w:rsidRPr="007F4011" w:rsidRDefault="00C755A3" w:rsidP="00C755A3">
      <w:pPr>
        <w:pStyle w:val="Heading4"/>
        <w:tabs>
          <w:tab w:val="left" w:pos="1140"/>
        </w:tabs>
        <w:ind w:left="1140" w:hanging="1140"/>
      </w:pPr>
      <w:bookmarkStart w:id="56" w:name="_Toc518937169"/>
      <w:bookmarkStart w:id="57" w:name="_Toc46233028"/>
      <w:r w:rsidRPr="007F4011">
        <w:t>4.4.2.2</w:t>
      </w:r>
      <w:r w:rsidRPr="007F4011">
        <w:tab/>
      </w:r>
      <w:r w:rsidR="007B030D" w:rsidRPr="007F4011">
        <w:t>Coordinated macro cellular deployment</w:t>
      </w:r>
      <w:bookmarkEnd w:id="56"/>
      <w:bookmarkEnd w:id="57"/>
    </w:p>
    <w:p w:rsidR="007B030D" w:rsidRPr="007F4011" w:rsidRDefault="007B030D" w:rsidP="00491AD7">
      <w:r w:rsidRPr="007F4011">
        <w:t>For coordinated network simulations, co-location of sites is assumed; hence identical cell layouts for each network shall be applied [2].</w:t>
      </w:r>
    </w:p>
    <w:p w:rsidR="007B030D" w:rsidRPr="007F4011" w:rsidRDefault="00EB222C" w:rsidP="00431031">
      <w:pPr>
        <w:pStyle w:val="TH"/>
      </w:pPr>
      <w:r>
        <w:pict>
          <v:shape id="_x0000_i1033" type="#_x0000_t75" style="width:325.5pt;height:247.5pt">
            <v:imagedata r:id="rId17" o:title="cell_layout"/>
          </v:shape>
        </w:pict>
      </w:r>
    </w:p>
    <w:p w:rsidR="007B030D" w:rsidRPr="007F4011" w:rsidRDefault="007B030D" w:rsidP="00DC1575">
      <w:pPr>
        <w:pStyle w:val="TF"/>
        <w:outlineLvl w:val="0"/>
      </w:pPr>
      <w:r w:rsidRPr="007F4011">
        <w:t>Figure 4.4: Multi operator cell layout - coordinated operation</w:t>
      </w:r>
    </w:p>
    <w:p w:rsidR="005E0CB4" w:rsidRPr="007F4011" w:rsidRDefault="00C755A3" w:rsidP="00DC1575">
      <w:pPr>
        <w:pStyle w:val="Heading2"/>
        <w:tabs>
          <w:tab w:val="left" w:pos="1140"/>
        </w:tabs>
        <w:ind w:left="1140" w:hanging="1140"/>
      </w:pPr>
      <w:bookmarkStart w:id="58" w:name="_Toc518937170"/>
      <w:bookmarkStart w:id="59" w:name="_Toc46233029"/>
      <w:r w:rsidRPr="007F4011">
        <w:lastRenderedPageBreak/>
        <w:t>4.5</w:t>
      </w:r>
      <w:r w:rsidRPr="007F4011">
        <w:tab/>
      </w:r>
      <w:r w:rsidR="005E0CB4" w:rsidRPr="007F4011">
        <w:t>Propagation conditions and channel models</w:t>
      </w:r>
      <w:bookmarkEnd w:id="58"/>
      <w:bookmarkEnd w:id="59"/>
    </w:p>
    <w:p w:rsidR="005E0CB4" w:rsidRPr="007F4011" w:rsidRDefault="005E0CB4" w:rsidP="00491AD7">
      <w:r w:rsidRPr="007F4011">
        <w:t xml:space="preserve">This chapter </w:t>
      </w:r>
      <w:r w:rsidR="00AA63A9" w:rsidRPr="007F4011">
        <w:t xml:space="preserve">contains </w:t>
      </w:r>
      <w:r w:rsidRPr="007F4011">
        <w:t>the definition of channel models, propagation conditions for various environments e.g. urban, suburban etc.</w:t>
      </w:r>
    </w:p>
    <w:p w:rsidR="007B030D" w:rsidRPr="007F4011" w:rsidRDefault="007B030D" w:rsidP="00491AD7">
      <w:r w:rsidRPr="007F4011">
        <w:t>For each environment a propagation model is used to evaluate the propagation pathloss due to the distance. Propagation models are adopted from [3] and [4] and presented in the following clauses.</w:t>
      </w:r>
    </w:p>
    <w:p w:rsidR="007B030D" w:rsidRPr="007F4011" w:rsidRDefault="00C755A3" w:rsidP="00C755A3">
      <w:pPr>
        <w:pStyle w:val="Heading3"/>
        <w:tabs>
          <w:tab w:val="left" w:pos="1140"/>
        </w:tabs>
        <w:ind w:left="1140" w:hanging="1140"/>
      </w:pPr>
      <w:bookmarkStart w:id="60" w:name="_Toc518937171"/>
      <w:bookmarkStart w:id="61" w:name="_Toc46233030"/>
      <w:r w:rsidRPr="007F4011">
        <w:t>4.5.1</w:t>
      </w:r>
      <w:r w:rsidRPr="007F4011">
        <w:tab/>
      </w:r>
      <w:r w:rsidR="007B030D" w:rsidRPr="007F4011">
        <w:t>Received signal</w:t>
      </w:r>
      <w:bookmarkEnd w:id="60"/>
      <w:bookmarkEnd w:id="61"/>
    </w:p>
    <w:p w:rsidR="007B030D" w:rsidRPr="007F4011" w:rsidRDefault="007B030D" w:rsidP="00491AD7">
      <w:r w:rsidRPr="007F4011">
        <w:t>An important parameter to be defined is the minimum coupling loss (MCL). MCL is the parameter describing the minimum loss in signal between BS and UE or UE and UE in the worst case and is defined as the minimum distance loss including antenna gains measured between antenna connectors.  MCL values are adopted from [3] and [7] as follows:</w:t>
      </w:r>
    </w:p>
    <w:p w:rsidR="007B030D" w:rsidRPr="007F4011" w:rsidRDefault="007B030D" w:rsidP="00DC1575">
      <w:pPr>
        <w:pStyle w:val="TH"/>
        <w:outlineLvl w:val="0"/>
      </w:pPr>
      <w:r w:rsidRPr="007F4011">
        <w:t xml:space="preserve">Table </w:t>
      </w:r>
      <w:r w:rsidR="00DB6668" w:rsidRPr="007F4011">
        <w:t>4.4</w:t>
      </w:r>
      <w:r w:rsidRPr="007F4011">
        <w:t>: Minimum Coupling Losses</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90"/>
        <w:gridCol w:w="2890"/>
        <w:gridCol w:w="1843"/>
      </w:tblGrid>
      <w:tr w:rsidR="007B030D" w:rsidRPr="00202E5B">
        <w:trPr>
          <w:jc w:val="center"/>
        </w:trPr>
        <w:tc>
          <w:tcPr>
            <w:tcW w:w="2890" w:type="dxa"/>
          </w:tcPr>
          <w:p w:rsidR="007B030D" w:rsidRPr="00202E5B" w:rsidRDefault="007B030D" w:rsidP="00E85D2E">
            <w:pPr>
              <w:pStyle w:val="TAH"/>
            </w:pPr>
            <w:r w:rsidRPr="00202E5B">
              <w:t>Environment</w:t>
            </w:r>
          </w:p>
        </w:tc>
        <w:tc>
          <w:tcPr>
            <w:tcW w:w="2890" w:type="dxa"/>
          </w:tcPr>
          <w:p w:rsidR="007B030D" w:rsidRPr="00202E5B" w:rsidRDefault="007B030D" w:rsidP="00E85D2E">
            <w:pPr>
              <w:pStyle w:val="TAH"/>
            </w:pPr>
            <w:r w:rsidRPr="00202E5B">
              <w:t>Scenario</w:t>
            </w:r>
          </w:p>
        </w:tc>
        <w:tc>
          <w:tcPr>
            <w:tcW w:w="1843" w:type="dxa"/>
          </w:tcPr>
          <w:p w:rsidR="007B030D" w:rsidRPr="00202E5B" w:rsidRDefault="007B030D" w:rsidP="00E85D2E">
            <w:pPr>
              <w:pStyle w:val="TAH"/>
            </w:pPr>
            <w:r w:rsidRPr="00202E5B">
              <w:t>MCL</w:t>
            </w:r>
          </w:p>
        </w:tc>
      </w:tr>
      <w:tr w:rsidR="007B030D" w:rsidRPr="00202E5B">
        <w:trPr>
          <w:jc w:val="center"/>
        </w:trPr>
        <w:tc>
          <w:tcPr>
            <w:tcW w:w="2890" w:type="dxa"/>
          </w:tcPr>
          <w:p w:rsidR="007B030D" w:rsidRPr="00202E5B" w:rsidRDefault="007B030D" w:rsidP="00E85D2E">
            <w:pPr>
              <w:pStyle w:val="TAC"/>
            </w:pPr>
            <w:r w:rsidRPr="00202E5B">
              <w:t>Macro cell Urban Area</w:t>
            </w:r>
          </w:p>
        </w:tc>
        <w:tc>
          <w:tcPr>
            <w:tcW w:w="2890" w:type="dxa"/>
          </w:tcPr>
          <w:p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rsidR="007B030D" w:rsidRPr="00202E5B" w:rsidRDefault="007B030D" w:rsidP="00E85D2E">
            <w:pPr>
              <w:pStyle w:val="TAC"/>
            </w:pPr>
            <w:r w:rsidRPr="00202E5B">
              <w:t>70 dB</w:t>
            </w:r>
          </w:p>
        </w:tc>
      </w:tr>
      <w:tr w:rsidR="007B030D" w:rsidRPr="00202E5B">
        <w:trPr>
          <w:jc w:val="center"/>
        </w:trPr>
        <w:tc>
          <w:tcPr>
            <w:tcW w:w="2890" w:type="dxa"/>
          </w:tcPr>
          <w:p w:rsidR="007B030D" w:rsidRPr="00202E5B" w:rsidRDefault="007B030D" w:rsidP="00E85D2E">
            <w:pPr>
              <w:pStyle w:val="TAC"/>
            </w:pPr>
            <w:r w:rsidRPr="00202E5B">
              <w:t>Macro cell Rural Area</w:t>
            </w:r>
          </w:p>
        </w:tc>
        <w:tc>
          <w:tcPr>
            <w:tcW w:w="2890" w:type="dxa"/>
          </w:tcPr>
          <w:p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rsidR="007B030D" w:rsidRPr="00202E5B" w:rsidRDefault="007B030D" w:rsidP="00E85D2E">
            <w:pPr>
              <w:pStyle w:val="TAC"/>
            </w:pPr>
            <w:r w:rsidRPr="00202E5B">
              <w:t>80 dB</w:t>
            </w:r>
          </w:p>
        </w:tc>
      </w:tr>
    </w:tbl>
    <w:p w:rsidR="007B030D" w:rsidRPr="007F4011" w:rsidRDefault="007B030D" w:rsidP="007B030D">
      <w:pPr>
        <w:pStyle w:val="BodyText"/>
      </w:pPr>
    </w:p>
    <w:p w:rsidR="007B030D" w:rsidRPr="007F4011" w:rsidRDefault="007B030D" w:rsidP="00491AD7">
      <w:r w:rsidRPr="007F4011">
        <w:t>With the above definition, the received power in downlink and uplink can be expressed as [3]:</w:t>
      </w:r>
    </w:p>
    <w:p w:rsidR="007B030D" w:rsidRPr="007F4011" w:rsidRDefault="007B030D" w:rsidP="00491AD7">
      <w:r w:rsidRPr="007F4011">
        <w:t>RX_PWR = TX_PWR – Max (pathloss – G_TX – G_RX, MCL)</w:t>
      </w:r>
    </w:p>
    <w:p w:rsidR="007B030D" w:rsidRPr="007F4011" w:rsidRDefault="007B030D" w:rsidP="00491AD7">
      <w:r w:rsidRPr="007F4011">
        <w:t>where:</w:t>
      </w:r>
    </w:p>
    <w:p w:rsidR="007B030D" w:rsidRPr="007F4011" w:rsidRDefault="007B030D" w:rsidP="00491AD7">
      <w:pPr>
        <w:pStyle w:val="B1"/>
      </w:pPr>
      <w:r w:rsidRPr="007F4011">
        <w:t>RX_PWR is the received signal power</w:t>
      </w:r>
    </w:p>
    <w:p w:rsidR="007B030D" w:rsidRPr="007F4011" w:rsidRDefault="007B030D" w:rsidP="00491AD7">
      <w:pPr>
        <w:pStyle w:val="B1"/>
      </w:pPr>
      <w:r w:rsidRPr="007F4011">
        <w:t>TX_PWR is the transmitted signal power</w:t>
      </w:r>
    </w:p>
    <w:p w:rsidR="007B030D" w:rsidRPr="007F4011" w:rsidRDefault="007B030D" w:rsidP="00491AD7">
      <w:pPr>
        <w:pStyle w:val="B1"/>
      </w:pPr>
      <w:r w:rsidRPr="007F4011">
        <w:t>G_TX is the transmitter antenna gain</w:t>
      </w:r>
    </w:p>
    <w:p w:rsidR="007B030D" w:rsidRPr="007F4011" w:rsidRDefault="007B030D" w:rsidP="00491AD7">
      <w:pPr>
        <w:pStyle w:val="B1"/>
      </w:pPr>
      <w:r w:rsidRPr="007F4011">
        <w:t>G_RX is the receiver antenna gain</w:t>
      </w:r>
    </w:p>
    <w:p w:rsidR="007B030D" w:rsidRPr="007F4011" w:rsidRDefault="00C755A3" w:rsidP="00C755A3">
      <w:pPr>
        <w:pStyle w:val="Heading3"/>
        <w:tabs>
          <w:tab w:val="left" w:pos="1140"/>
        </w:tabs>
        <w:ind w:left="1140" w:hanging="1140"/>
      </w:pPr>
      <w:bookmarkStart w:id="62" w:name="_Toc518937172"/>
      <w:bookmarkStart w:id="63" w:name="_Toc46233031"/>
      <w:r w:rsidRPr="007F4011">
        <w:t>4.5.2</w:t>
      </w:r>
      <w:r w:rsidRPr="007F4011">
        <w:tab/>
      </w:r>
      <w:r w:rsidR="007B030D" w:rsidRPr="007F4011">
        <w:t>Macro cell propagation model – Urban Area</w:t>
      </w:r>
      <w:bookmarkEnd w:id="62"/>
      <w:bookmarkEnd w:id="63"/>
    </w:p>
    <w:p w:rsidR="007B030D" w:rsidRPr="007F4011" w:rsidRDefault="007B030D" w:rsidP="00491AD7">
      <w:r w:rsidRPr="007F4011">
        <w:t>Macro cell propagation model for urban area is applicable for scenarios in urban and suburban areas outside the high rise core where the buildings are of nearly uniform height [3]:</w:t>
      </w:r>
    </w:p>
    <w:p w:rsidR="007B030D" w:rsidRPr="007F4011" w:rsidRDefault="007B030D" w:rsidP="00491AD7">
      <w:r w:rsidRPr="007F4011">
        <w:rPr>
          <w:position w:val="-12"/>
        </w:rPr>
        <w:object w:dxaOrig="6920" w:dyaOrig="380">
          <v:shape id="_x0000_i1034" type="#_x0000_t75" style="width:345.75pt;height:18.75pt" o:ole="">
            <v:imagedata r:id="rId19" o:title=""/>
          </v:shape>
          <o:OLEObject Type="Embed" ProgID="Equation.3" ShapeID="_x0000_i1034" DrawAspect="Content" ObjectID="_1656845941" r:id="rId20"/>
        </w:object>
      </w:r>
    </w:p>
    <w:p w:rsidR="007B030D" w:rsidRPr="007F4011" w:rsidRDefault="007B030D" w:rsidP="00491AD7">
      <w:r w:rsidRPr="007F4011">
        <w:t>where:</w:t>
      </w:r>
    </w:p>
    <w:p w:rsidR="007B030D" w:rsidRPr="007F4011" w:rsidRDefault="007B030D" w:rsidP="00491AD7">
      <w:pPr>
        <w:pStyle w:val="B1"/>
      </w:pPr>
      <w:r w:rsidRPr="007F4011">
        <w:t>R is the base station-UE separation in kilometres</w:t>
      </w:r>
    </w:p>
    <w:p w:rsidR="007B030D" w:rsidRPr="007F4011" w:rsidRDefault="007B030D" w:rsidP="00491AD7">
      <w:pPr>
        <w:pStyle w:val="B1"/>
      </w:pPr>
      <w:r w:rsidRPr="007F4011">
        <w:t>f is the carrier frequency in MHz</w:t>
      </w:r>
    </w:p>
    <w:p w:rsidR="007B030D" w:rsidRPr="007F4011" w:rsidRDefault="007B030D" w:rsidP="00491AD7">
      <w:pPr>
        <w:pStyle w:val="B1"/>
      </w:pPr>
      <w:r w:rsidRPr="007F4011">
        <w:t>Dhb is the base station antenna height in metres, measured from the average rooftop level</w:t>
      </w:r>
    </w:p>
    <w:p w:rsidR="007B030D" w:rsidRPr="007F4011" w:rsidRDefault="007B030D" w:rsidP="00491AD7">
      <w:r w:rsidRPr="007F4011">
        <w:t>Considering a carrier frequency of 900MHz and a base station antenna height of 15 metres above average rooftop level, the propagation model is given by the following formula [4]:</w:t>
      </w:r>
    </w:p>
    <w:p w:rsidR="007B030D" w:rsidRPr="007F4011" w:rsidRDefault="007B030D" w:rsidP="00491AD7">
      <w:r w:rsidRPr="007F4011">
        <w:rPr>
          <w:position w:val="-12"/>
        </w:rPr>
        <w:object w:dxaOrig="2400" w:dyaOrig="360">
          <v:shape id="_x0000_i1035" type="#_x0000_t75" style="width:120pt;height:18pt" o:ole="">
            <v:imagedata r:id="rId21" o:title=""/>
          </v:shape>
          <o:OLEObject Type="Embed" ProgID="Equation.3" ShapeID="_x0000_i1035" DrawAspect="Content" ObjectID="_1656845942" r:id="rId22"/>
        </w:object>
      </w:r>
    </w:p>
    <w:p w:rsidR="007B030D" w:rsidRPr="007F4011" w:rsidRDefault="007B030D" w:rsidP="00491AD7">
      <w:r w:rsidRPr="007F4011">
        <w:t>where:</w:t>
      </w:r>
    </w:p>
    <w:p w:rsidR="007B030D" w:rsidRPr="007F4011" w:rsidRDefault="007B030D" w:rsidP="00491AD7">
      <w:pPr>
        <w:pStyle w:val="B1"/>
      </w:pPr>
      <w:r w:rsidRPr="007F4011">
        <w:t>R is the base station-UE separation in kilometres</w:t>
      </w:r>
    </w:p>
    <w:p w:rsidR="007B030D" w:rsidRPr="007F4011" w:rsidRDefault="007B030D" w:rsidP="00491AD7">
      <w:r w:rsidRPr="007F4011">
        <w:t>Considering a carrier frequency of 2000MHz and a base station antenna height of 15 metres above average rooftop level, the propagation model is given by the following formula:</w:t>
      </w:r>
    </w:p>
    <w:p w:rsidR="007B030D" w:rsidRPr="007F4011" w:rsidRDefault="007B030D" w:rsidP="00491AD7">
      <w:r w:rsidRPr="007F4011">
        <w:rPr>
          <w:position w:val="-12"/>
        </w:rPr>
        <w:object w:dxaOrig="2380" w:dyaOrig="360">
          <v:shape id="_x0000_i1036" type="#_x0000_t75" style="width:119.25pt;height:18pt" o:ole="">
            <v:imagedata r:id="rId23" o:title=""/>
          </v:shape>
          <o:OLEObject Type="Embed" ProgID="Equation.3" ShapeID="_x0000_i1036" DrawAspect="Content" ObjectID="_1656845943" r:id="rId24"/>
        </w:object>
      </w:r>
    </w:p>
    <w:p w:rsidR="007B030D" w:rsidRPr="007F4011" w:rsidRDefault="007B030D" w:rsidP="00491AD7">
      <w:r w:rsidRPr="007F4011">
        <w:t>where:</w:t>
      </w:r>
    </w:p>
    <w:p w:rsidR="007B030D" w:rsidRPr="007F4011" w:rsidRDefault="007B030D" w:rsidP="00491AD7">
      <w:pPr>
        <w:pStyle w:val="B1"/>
      </w:pPr>
      <w:r w:rsidRPr="007F4011">
        <w:t>R is the base station-UE separation in kilometres</w:t>
      </w:r>
    </w:p>
    <w:p w:rsidR="007B030D" w:rsidRPr="007F4011" w:rsidRDefault="007B030D" w:rsidP="00491AD7">
      <w:r w:rsidRPr="007F4011">
        <w:t>After L is calculated, log-normally distributed shadowing (LogF) with standard deviation of 10dB should be added [2], [3].</w:t>
      </w:r>
      <w:r w:rsidR="008C0DA1" w:rsidRPr="007F4011">
        <w:t xml:space="preserve"> A Shadowing correlation factor of 0.5 for the shadowing between sites (regardless aggressing or victim system) and of 1 between sectors of the same site shall be used</w:t>
      </w:r>
      <w:r w:rsidRPr="007F4011">
        <w:t xml:space="preserve"> The pathloss is given by the following formula:</w:t>
      </w:r>
    </w:p>
    <w:p w:rsidR="007B030D" w:rsidRPr="007F4011" w:rsidRDefault="007B030D" w:rsidP="00491AD7">
      <w:r w:rsidRPr="007F4011">
        <w:rPr>
          <w:position w:val="-10"/>
        </w:rPr>
        <w:object w:dxaOrig="2740" w:dyaOrig="320">
          <v:shape id="_x0000_i1037" type="#_x0000_t75" style="width:137.25pt;height:15.75pt" o:ole="">
            <v:imagedata r:id="rId25" o:title=""/>
          </v:shape>
          <o:OLEObject Type="Embed" ProgID="Equation.3" ShapeID="_x0000_i1037" DrawAspect="Content" ObjectID="_1656845944" r:id="rId26"/>
        </w:object>
      </w:r>
    </w:p>
    <w:p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rsidR="007B030D" w:rsidRPr="007F4011" w:rsidRDefault="007B030D" w:rsidP="00491AD7">
      <w:pPr>
        <w:pStyle w:val="NO"/>
      </w:pPr>
      <w:r w:rsidRPr="007F4011">
        <w:t xml:space="preserve">NOTE 2: </w:t>
      </w:r>
      <w:r w:rsidRPr="007F4011">
        <w:tab/>
        <w:t>The pathloss model is valid for a range of Dhb from 0 to 50 metres.</w:t>
      </w:r>
    </w:p>
    <w:p w:rsidR="007B030D" w:rsidRPr="007F4011" w:rsidRDefault="007B030D" w:rsidP="00491AD7">
      <w:pPr>
        <w:pStyle w:val="NO"/>
      </w:pPr>
      <w:r w:rsidRPr="007F4011">
        <w:t xml:space="preserve">NOTE 3: </w:t>
      </w:r>
      <w:r w:rsidRPr="007F4011">
        <w:tab/>
        <w:t>This model is designed mainly for distance from few hundred meters to kilometres. This model is not very accurate for short distances.</w:t>
      </w:r>
    </w:p>
    <w:p w:rsidR="007B030D" w:rsidRPr="007F4011" w:rsidRDefault="007B030D" w:rsidP="00491AD7">
      <w:pPr>
        <w:pStyle w:val="NO"/>
      </w:pPr>
      <w:r w:rsidRPr="007F4011">
        <w:t xml:space="preserve">NOTE 4: </w:t>
      </w:r>
      <w:r w:rsidRPr="007F4011">
        <w:tab/>
        <w:t xml:space="preserve">The mean building height is equal to the sum of mobile antenna height (1,5m) and </w:t>
      </w:r>
      <w:r w:rsidRPr="007F4011">
        <w:rPr>
          <w:position w:val="-10"/>
        </w:rPr>
        <w:object w:dxaOrig="1320" w:dyaOrig="340">
          <v:shape id="_x0000_i1038" type="#_x0000_t75" style="width:66pt;height:17.25pt" o:ole="">
            <v:imagedata r:id="rId27" o:title=""/>
          </v:shape>
          <o:OLEObject Type="Embed" ProgID="Equation.3" ShapeID="_x0000_i1038" DrawAspect="Content" ObjectID="_1656845945" r:id="rId28"/>
        </w:object>
      </w:r>
      <w:r w:rsidRPr="007F4011">
        <w:t xml:space="preserve"> [5].</w:t>
      </w:r>
    </w:p>
    <w:p w:rsidR="00A706AA" w:rsidRPr="007F4011" w:rsidRDefault="00A706AA" w:rsidP="00491AD7">
      <w:pPr>
        <w:pStyle w:val="NO"/>
      </w:pPr>
      <w:r w:rsidRPr="007F4011">
        <w:t>NOTE 5:</w:t>
      </w:r>
      <w:r w:rsidRPr="007F4011">
        <w:tab/>
        <w:t>Some downlink simulations in this TR were performed without shadowing correlation, however it was reported this has a negligible impact on the simulation results.</w:t>
      </w:r>
    </w:p>
    <w:p w:rsidR="007B030D" w:rsidRPr="007F4011" w:rsidRDefault="00C755A3" w:rsidP="00C755A3">
      <w:pPr>
        <w:pStyle w:val="Heading3"/>
        <w:tabs>
          <w:tab w:val="left" w:pos="1140"/>
        </w:tabs>
        <w:ind w:left="1140" w:hanging="1140"/>
      </w:pPr>
      <w:bookmarkStart w:id="64" w:name="_Toc518937173"/>
      <w:bookmarkStart w:id="65" w:name="_Toc46233032"/>
      <w:r w:rsidRPr="007F4011">
        <w:t>4.5.3</w:t>
      </w:r>
      <w:r w:rsidRPr="007F4011">
        <w:tab/>
      </w:r>
      <w:r w:rsidR="007B030D" w:rsidRPr="007F4011">
        <w:t>Macro cell propagation model – Rural Area</w:t>
      </w:r>
      <w:bookmarkEnd w:id="64"/>
      <w:bookmarkEnd w:id="65"/>
    </w:p>
    <w:p w:rsidR="007B030D" w:rsidRPr="007F4011" w:rsidRDefault="007B030D" w:rsidP="00491AD7">
      <w:r w:rsidRPr="007F4011">
        <w:t>For rural area, the Hata model was used in the work item UMTS900[2], this model can be reused:</w:t>
      </w:r>
    </w:p>
    <w:p w:rsidR="007B030D" w:rsidRPr="007F4011" w:rsidRDefault="007B030D" w:rsidP="00491AD7">
      <w:pPr>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sidRPr="007F4011">
        <w:rPr>
          <w:lang w:val="da-DK"/>
        </w:rPr>
        <w:t>(Hb)]log(R)  – 4.78(Log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rsidR="007B030D" w:rsidRPr="007F4011" w:rsidRDefault="007B030D" w:rsidP="00491AD7">
      <w:r w:rsidRPr="007F4011">
        <w:t>where:</w:t>
      </w:r>
    </w:p>
    <w:p w:rsidR="007B030D" w:rsidRPr="007F4011" w:rsidRDefault="007B030D" w:rsidP="00491AD7">
      <w:pPr>
        <w:pStyle w:val="B1"/>
      </w:pPr>
      <w:r w:rsidRPr="007F4011">
        <w:t>R is the base station-UE separation in kilometres</w:t>
      </w:r>
    </w:p>
    <w:p w:rsidR="007B030D" w:rsidRPr="007F4011" w:rsidRDefault="007B030D" w:rsidP="00491AD7">
      <w:pPr>
        <w:pStyle w:val="B1"/>
      </w:pPr>
      <w:r w:rsidRPr="007F4011">
        <w:t>f is the carrier frequency in MHz</w:t>
      </w:r>
    </w:p>
    <w:p w:rsidR="007B030D" w:rsidRPr="007F4011" w:rsidRDefault="007B030D" w:rsidP="00491AD7">
      <w:pPr>
        <w:pStyle w:val="B1"/>
      </w:pPr>
      <w:r w:rsidRPr="007F4011">
        <w:t>Hb is the base station antenna height above ground in metres</w:t>
      </w:r>
    </w:p>
    <w:p w:rsidR="007B030D" w:rsidRPr="007F4011" w:rsidRDefault="007B030D" w:rsidP="00491AD7">
      <w:r w:rsidRPr="007F4011">
        <w:t>Considering a carrier frequency of 900MHz and a base station antenna height of 45 meters above ground the propagation model is given by the following formula:</w:t>
      </w:r>
    </w:p>
    <w:p w:rsidR="007B030D" w:rsidRPr="007F4011" w:rsidRDefault="007B030D" w:rsidP="00491AD7">
      <w:r w:rsidRPr="007F4011">
        <w:rPr>
          <w:position w:val="-12"/>
        </w:rPr>
        <w:object w:dxaOrig="2280" w:dyaOrig="360">
          <v:shape id="_x0000_i1039" type="#_x0000_t75" style="width:114pt;height:18pt" o:ole="">
            <v:imagedata r:id="rId29" o:title=""/>
          </v:shape>
          <o:OLEObject Type="Embed" ProgID="Equation.3" ShapeID="_x0000_i1039" DrawAspect="Content" ObjectID="_1656845946" r:id="rId30"/>
        </w:object>
      </w:r>
    </w:p>
    <w:p w:rsidR="007B030D" w:rsidRPr="007F4011" w:rsidRDefault="007B030D" w:rsidP="00491AD7">
      <w:r w:rsidRPr="007F4011">
        <w:t>where:</w:t>
      </w:r>
    </w:p>
    <w:p w:rsidR="007B030D" w:rsidRPr="007F4011" w:rsidRDefault="007B030D" w:rsidP="00DC1575">
      <w:pPr>
        <w:pStyle w:val="B1"/>
        <w:outlineLvl w:val="0"/>
      </w:pPr>
      <w:r w:rsidRPr="007F4011">
        <w:t>R is the base station-UE separation in kilometres</w:t>
      </w:r>
    </w:p>
    <w:p w:rsidR="007B030D" w:rsidRPr="007F4011" w:rsidRDefault="007B030D" w:rsidP="00491AD7">
      <w:r w:rsidRPr="007F4011">
        <w:t xml:space="preserve">After L is calculated, log-normally distributed shadowing (LogF) with standard deviation of 10dB should be added [2], [3]. </w:t>
      </w:r>
      <w:r w:rsidR="00C82B60" w:rsidRPr="007F4011">
        <w:t xml:space="preserve">A Shadowing correlation factor of 0.5 for the shadowing between sites (regardless aggressing or victim system) and of 1 between sectors of the same site shall be used. </w:t>
      </w:r>
      <w:r w:rsidRPr="007F4011">
        <w:t>The pathloss is given by the following formula:</w:t>
      </w:r>
    </w:p>
    <w:p w:rsidR="007B030D" w:rsidRPr="007F4011" w:rsidRDefault="007B030D" w:rsidP="00491AD7">
      <w:r w:rsidRPr="007F4011">
        <w:rPr>
          <w:position w:val="-10"/>
        </w:rPr>
        <w:object w:dxaOrig="2740" w:dyaOrig="320">
          <v:shape id="_x0000_i1040" type="#_x0000_t75" style="width:137.25pt;height:15.75pt" o:ole="">
            <v:imagedata r:id="rId31" o:title=""/>
          </v:shape>
          <o:OLEObject Type="Embed" ProgID="Equation.3" ShapeID="_x0000_i1040" DrawAspect="Content" ObjectID="_1656845947" r:id="rId32"/>
        </w:object>
      </w:r>
    </w:p>
    <w:p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rsidR="007B030D" w:rsidRPr="007F4011" w:rsidRDefault="007B030D" w:rsidP="00491AD7">
      <w:pPr>
        <w:pStyle w:val="NO"/>
      </w:pPr>
      <w:r w:rsidRPr="007F4011">
        <w:t xml:space="preserve">NOTE 2: </w:t>
      </w:r>
      <w:r w:rsidRPr="007F4011">
        <w:tab/>
        <w:t>This model is designed mainly for distance from few hundred meters to kilometres. This model is not very accurate for short distances.</w:t>
      </w:r>
    </w:p>
    <w:p w:rsidR="005E0CB4" w:rsidRPr="007F4011" w:rsidRDefault="00C755A3" w:rsidP="00DC1575">
      <w:pPr>
        <w:pStyle w:val="Heading2"/>
        <w:tabs>
          <w:tab w:val="left" w:pos="1140"/>
        </w:tabs>
        <w:ind w:left="1140" w:hanging="1140"/>
      </w:pPr>
      <w:bookmarkStart w:id="66" w:name="_Toc518937174"/>
      <w:bookmarkStart w:id="67" w:name="_Toc46233033"/>
      <w:r w:rsidRPr="007F4011">
        <w:t>4.6</w:t>
      </w:r>
      <w:r w:rsidRPr="007F4011">
        <w:tab/>
      </w:r>
      <w:r w:rsidR="005E0CB4" w:rsidRPr="007F4011">
        <w:t>Base-station model</w:t>
      </w:r>
      <w:bookmarkEnd w:id="66"/>
      <w:bookmarkEnd w:id="67"/>
    </w:p>
    <w:p w:rsidR="005E0CB4" w:rsidRPr="007F4011" w:rsidRDefault="005E0CB4" w:rsidP="00491AD7">
      <w:r w:rsidRPr="007F4011">
        <w:t>This chapter covers the fundamental BS properties e.g. output power, dynamic range, noise floor etc.</w:t>
      </w:r>
    </w:p>
    <w:p w:rsidR="00240F7E" w:rsidRPr="007F4011" w:rsidRDefault="00240F7E" w:rsidP="00491AD7">
      <w:r w:rsidRPr="007F4011">
        <w:lastRenderedPageBreak/>
        <w:t xml:space="preserve">Reference UTRA </w:t>
      </w:r>
      <w:r w:rsidR="00596E42" w:rsidRPr="007F4011">
        <w:t>FDD</w:t>
      </w:r>
      <w:r w:rsidR="00806ECF" w:rsidRPr="007F4011">
        <w:t xml:space="preserve"> </w:t>
      </w:r>
      <w:r w:rsidRPr="007F4011">
        <w:t>base station parameters are given in Table 4.5.</w:t>
      </w:r>
    </w:p>
    <w:p w:rsidR="00240F7E" w:rsidRPr="007F4011" w:rsidRDefault="00240F7E" w:rsidP="00DC1575">
      <w:pPr>
        <w:pStyle w:val="TH"/>
        <w:outlineLvl w:val="0"/>
      </w:pPr>
      <w:r w:rsidRPr="007F4011">
        <w:t>Table 4.5: UTRA</w:t>
      </w:r>
      <w:r w:rsidR="00596E42" w:rsidRPr="007F4011">
        <w:t xml:space="preserve"> FDD</w:t>
      </w:r>
      <w:r w:rsidRPr="007F4011">
        <w:t xml:space="preserve"> 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240F7E" w:rsidRPr="00202E5B" w:rsidTr="00DE0D06">
        <w:tc>
          <w:tcPr>
            <w:tcW w:w="3369" w:type="dxa"/>
          </w:tcPr>
          <w:p w:rsidR="00240F7E" w:rsidRPr="00202E5B" w:rsidRDefault="00240F7E" w:rsidP="00AA63A9">
            <w:pPr>
              <w:pStyle w:val="TAH"/>
            </w:pPr>
            <w:r w:rsidRPr="00202E5B">
              <w:t>Parameter</w:t>
            </w:r>
          </w:p>
        </w:tc>
        <w:tc>
          <w:tcPr>
            <w:tcW w:w="2268" w:type="dxa"/>
          </w:tcPr>
          <w:p w:rsidR="00240F7E" w:rsidRPr="00202E5B" w:rsidRDefault="00240F7E" w:rsidP="00AA63A9">
            <w:pPr>
              <w:pStyle w:val="TAH"/>
            </w:pPr>
            <w:r w:rsidRPr="00202E5B">
              <w:t>Value</w:t>
            </w:r>
          </w:p>
        </w:tc>
        <w:tc>
          <w:tcPr>
            <w:tcW w:w="2551" w:type="dxa"/>
          </w:tcPr>
          <w:p w:rsidR="00240F7E" w:rsidRPr="00202E5B" w:rsidRDefault="00240F7E" w:rsidP="00AA63A9">
            <w:pPr>
              <w:pStyle w:val="TAH"/>
            </w:pPr>
            <w:r w:rsidRPr="00202E5B">
              <w:t>Note</w:t>
            </w:r>
          </w:p>
        </w:tc>
      </w:tr>
      <w:tr w:rsidR="00240F7E" w:rsidRPr="00202E5B" w:rsidTr="00DE0D06">
        <w:tc>
          <w:tcPr>
            <w:tcW w:w="3369" w:type="dxa"/>
          </w:tcPr>
          <w:p w:rsidR="00240F7E" w:rsidRPr="00202E5B" w:rsidRDefault="00240F7E" w:rsidP="00AA63A9">
            <w:pPr>
              <w:pStyle w:val="TAL"/>
            </w:pPr>
            <w:r w:rsidRPr="00202E5B">
              <w:t>Maximum BS power</w:t>
            </w:r>
          </w:p>
        </w:tc>
        <w:tc>
          <w:tcPr>
            <w:tcW w:w="2268" w:type="dxa"/>
          </w:tcPr>
          <w:p w:rsidR="00240F7E" w:rsidRPr="00202E5B" w:rsidRDefault="00240F7E" w:rsidP="00AA63A9">
            <w:pPr>
              <w:pStyle w:val="TAC"/>
            </w:pPr>
            <w:r w:rsidRPr="00202E5B">
              <w:t>43dBm</w:t>
            </w:r>
          </w:p>
        </w:tc>
        <w:tc>
          <w:tcPr>
            <w:tcW w:w="2551" w:type="dxa"/>
          </w:tcPr>
          <w:p w:rsidR="00240F7E" w:rsidRPr="00202E5B" w:rsidRDefault="00240F7E" w:rsidP="00AA63A9">
            <w:pPr>
              <w:pStyle w:val="TAC"/>
            </w:pPr>
            <w:r w:rsidRPr="00202E5B">
              <w:t>[2], [3]</w:t>
            </w:r>
          </w:p>
        </w:tc>
      </w:tr>
      <w:tr w:rsidR="00240F7E" w:rsidRPr="00202E5B" w:rsidTr="00DE0D06">
        <w:tc>
          <w:tcPr>
            <w:tcW w:w="3369" w:type="dxa"/>
          </w:tcPr>
          <w:p w:rsidR="00240F7E" w:rsidRPr="00202E5B" w:rsidRDefault="00240F7E" w:rsidP="00AA63A9">
            <w:pPr>
              <w:pStyle w:val="TAL"/>
            </w:pPr>
            <w:r w:rsidRPr="00202E5B">
              <w:t>Maximum power per DL traffic channel</w:t>
            </w:r>
          </w:p>
        </w:tc>
        <w:tc>
          <w:tcPr>
            <w:tcW w:w="2268" w:type="dxa"/>
          </w:tcPr>
          <w:p w:rsidR="00240F7E" w:rsidRPr="00202E5B" w:rsidRDefault="00240F7E" w:rsidP="00AA63A9">
            <w:pPr>
              <w:pStyle w:val="TAC"/>
            </w:pPr>
            <w:r w:rsidRPr="00202E5B">
              <w:t>30dBm</w:t>
            </w:r>
          </w:p>
        </w:tc>
        <w:tc>
          <w:tcPr>
            <w:tcW w:w="2551" w:type="dxa"/>
          </w:tcPr>
          <w:p w:rsidR="00240F7E" w:rsidRPr="00202E5B" w:rsidRDefault="00240F7E" w:rsidP="00AA63A9">
            <w:pPr>
              <w:pStyle w:val="TAC"/>
            </w:pPr>
            <w:r w:rsidRPr="00202E5B">
              <w:t>[2], [3]</w:t>
            </w:r>
          </w:p>
        </w:tc>
      </w:tr>
      <w:tr w:rsidR="00240F7E" w:rsidRPr="00202E5B" w:rsidTr="00DE0D06">
        <w:tc>
          <w:tcPr>
            <w:tcW w:w="3369" w:type="dxa"/>
          </w:tcPr>
          <w:p w:rsidR="00240F7E" w:rsidRPr="00202E5B" w:rsidRDefault="00240F7E" w:rsidP="00AA63A9">
            <w:pPr>
              <w:pStyle w:val="TAL"/>
            </w:pPr>
            <w:r w:rsidRPr="00202E5B">
              <w:t>Minimum BS power per user</w:t>
            </w:r>
          </w:p>
        </w:tc>
        <w:tc>
          <w:tcPr>
            <w:tcW w:w="2268" w:type="dxa"/>
          </w:tcPr>
          <w:p w:rsidR="00240F7E" w:rsidRPr="00202E5B" w:rsidRDefault="00240F7E" w:rsidP="00AA63A9">
            <w:pPr>
              <w:pStyle w:val="TAC"/>
            </w:pPr>
            <w:r w:rsidRPr="00202E5B">
              <w:t>15dBm</w:t>
            </w:r>
          </w:p>
        </w:tc>
        <w:tc>
          <w:tcPr>
            <w:tcW w:w="2551" w:type="dxa"/>
          </w:tcPr>
          <w:p w:rsidR="00240F7E" w:rsidRPr="00202E5B" w:rsidRDefault="00240F7E" w:rsidP="00AA63A9">
            <w:pPr>
              <w:pStyle w:val="TAC"/>
            </w:pPr>
            <w:r w:rsidRPr="00202E5B">
              <w:t>[2]</w:t>
            </w:r>
          </w:p>
        </w:tc>
      </w:tr>
      <w:tr w:rsidR="00240F7E" w:rsidRPr="00202E5B" w:rsidTr="00DE0D06">
        <w:tc>
          <w:tcPr>
            <w:tcW w:w="3369" w:type="dxa"/>
          </w:tcPr>
          <w:p w:rsidR="00240F7E" w:rsidRPr="00202E5B" w:rsidRDefault="00240F7E" w:rsidP="00AA63A9">
            <w:pPr>
              <w:pStyle w:val="TAL"/>
            </w:pPr>
            <w:r w:rsidRPr="00202E5B">
              <w:t>Total CCH power</w:t>
            </w:r>
          </w:p>
        </w:tc>
        <w:tc>
          <w:tcPr>
            <w:tcW w:w="2268" w:type="dxa"/>
          </w:tcPr>
          <w:p w:rsidR="00240F7E" w:rsidRPr="00202E5B" w:rsidRDefault="00240F7E" w:rsidP="00AA63A9">
            <w:pPr>
              <w:pStyle w:val="TAC"/>
            </w:pPr>
            <w:r w:rsidRPr="00202E5B">
              <w:t>33dBm</w:t>
            </w:r>
          </w:p>
        </w:tc>
        <w:tc>
          <w:tcPr>
            <w:tcW w:w="2551" w:type="dxa"/>
          </w:tcPr>
          <w:p w:rsidR="00240F7E" w:rsidRPr="00202E5B" w:rsidRDefault="00240F7E" w:rsidP="00AA63A9">
            <w:pPr>
              <w:pStyle w:val="TAC"/>
            </w:pPr>
            <w:r w:rsidRPr="00202E5B">
              <w:t>[2]</w:t>
            </w:r>
          </w:p>
        </w:tc>
      </w:tr>
      <w:tr w:rsidR="00240F7E" w:rsidRPr="00202E5B" w:rsidTr="00DE0D06">
        <w:tc>
          <w:tcPr>
            <w:tcW w:w="3369" w:type="dxa"/>
          </w:tcPr>
          <w:p w:rsidR="00240F7E" w:rsidRPr="00202E5B" w:rsidRDefault="00240F7E" w:rsidP="00AA63A9">
            <w:pPr>
              <w:pStyle w:val="TAL"/>
            </w:pPr>
            <w:r w:rsidRPr="00202E5B">
              <w:t>Noise Figure</w:t>
            </w:r>
          </w:p>
        </w:tc>
        <w:tc>
          <w:tcPr>
            <w:tcW w:w="2268" w:type="dxa"/>
          </w:tcPr>
          <w:p w:rsidR="00240F7E" w:rsidRPr="00202E5B" w:rsidRDefault="00240F7E" w:rsidP="00AA63A9">
            <w:pPr>
              <w:pStyle w:val="TAC"/>
            </w:pPr>
            <w:r w:rsidRPr="00202E5B">
              <w:t>5dB</w:t>
            </w:r>
          </w:p>
        </w:tc>
        <w:tc>
          <w:tcPr>
            <w:tcW w:w="2551" w:type="dxa"/>
          </w:tcPr>
          <w:p w:rsidR="00240F7E" w:rsidRPr="00202E5B" w:rsidRDefault="00240F7E" w:rsidP="00AA63A9">
            <w:pPr>
              <w:pStyle w:val="TAC"/>
            </w:pPr>
            <w:r w:rsidRPr="00202E5B">
              <w:t>[3]</w:t>
            </w:r>
          </w:p>
        </w:tc>
      </w:tr>
    </w:tbl>
    <w:p w:rsidR="00240F7E" w:rsidRPr="007F4011" w:rsidRDefault="00240F7E" w:rsidP="00240F7E">
      <w:pPr>
        <w:pStyle w:val="BodyText"/>
      </w:pPr>
    </w:p>
    <w:p w:rsidR="00D576AC" w:rsidRPr="007F4011" w:rsidRDefault="00D576AC" w:rsidP="00491AD7">
      <w:r w:rsidRPr="007F4011">
        <w:t xml:space="preserve">Reference base station parameters for UTRA </w:t>
      </w:r>
      <w:r w:rsidR="00596E42" w:rsidRPr="007F4011">
        <w:t xml:space="preserve">1.28Mcps </w:t>
      </w:r>
      <w:r w:rsidRPr="007F4011">
        <w:t>TDD are given in Table 4.5a.</w:t>
      </w:r>
    </w:p>
    <w:p w:rsidR="00D576AC" w:rsidRPr="007F4011" w:rsidRDefault="00D576AC" w:rsidP="00DC1575">
      <w:pPr>
        <w:pStyle w:val="TH"/>
        <w:outlineLvl w:val="0"/>
      </w:pPr>
      <w:r w:rsidRPr="007F4011">
        <w:t xml:space="preserve">Table 4.5a: Reference base station for UTRA </w:t>
      </w:r>
      <w:r w:rsidR="00596E42" w:rsidRPr="007F4011">
        <w:t xml:space="preserve">1.28Mcps </w:t>
      </w:r>
      <w:r w:rsidRPr="007F4011">
        <w:t>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D576AC" w:rsidRPr="00202E5B" w:rsidTr="00DE0D06">
        <w:tc>
          <w:tcPr>
            <w:tcW w:w="3369" w:type="dxa"/>
          </w:tcPr>
          <w:p w:rsidR="00D576AC" w:rsidRPr="00202E5B" w:rsidRDefault="00D576AC" w:rsidP="00AA63A9">
            <w:pPr>
              <w:pStyle w:val="TAH"/>
            </w:pPr>
            <w:r w:rsidRPr="00202E5B">
              <w:t>Parameter</w:t>
            </w:r>
          </w:p>
        </w:tc>
        <w:tc>
          <w:tcPr>
            <w:tcW w:w="2268" w:type="dxa"/>
          </w:tcPr>
          <w:p w:rsidR="00D576AC" w:rsidRPr="00202E5B" w:rsidRDefault="00D576AC" w:rsidP="00AA63A9">
            <w:pPr>
              <w:pStyle w:val="TAH"/>
            </w:pPr>
            <w:r w:rsidRPr="00202E5B">
              <w:t>Value</w:t>
            </w:r>
          </w:p>
        </w:tc>
        <w:tc>
          <w:tcPr>
            <w:tcW w:w="2551" w:type="dxa"/>
          </w:tcPr>
          <w:p w:rsidR="00D576AC" w:rsidRPr="00202E5B" w:rsidRDefault="00D576AC" w:rsidP="00AA63A9">
            <w:pPr>
              <w:pStyle w:val="TAH"/>
            </w:pPr>
            <w:r w:rsidRPr="00202E5B">
              <w:t>Note</w:t>
            </w:r>
          </w:p>
        </w:tc>
      </w:tr>
      <w:tr w:rsidR="00D576AC" w:rsidRPr="00202E5B" w:rsidTr="00DE0D06">
        <w:tc>
          <w:tcPr>
            <w:tcW w:w="3369" w:type="dxa"/>
          </w:tcPr>
          <w:p w:rsidR="00D576AC" w:rsidRPr="00202E5B" w:rsidRDefault="00D576AC" w:rsidP="00AA63A9">
            <w:pPr>
              <w:pStyle w:val="TAL"/>
            </w:pPr>
            <w:r w:rsidRPr="00202E5B">
              <w:t>Maximum BS power</w:t>
            </w:r>
          </w:p>
        </w:tc>
        <w:tc>
          <w:tcPr>
            <w:tcW w:w="2268" w:type="dxa"/>
          </w:tcPr>
          <w:p w:rsidR="00D576AC" w:rsidRPr="00202E5B" w:rsidRDefault="00D576AC" w:rsidP="00AA63A9">
            <w:pPr>
              <w:pStyle w:val="TAC"/>
            </w:pPr>
            <w:r w:rsidRPr="00202E5B">
              <w:t>34dBm</w:t>
            </w:r>
          </w:p>
        </w:tc>
        <w:tc>
          <w:tcPr>
            <w:tcW w:w="2551" w:type="dxa"/>
          </w:tcPr>
          <w:p w:rsidR="00D576AC" w:rsidRPr="00202E5B" w:rsidRDefault="00D576AC" w:rsidP="00AA63A9">
            <w:pPr>
              <w:pStyle w:val="TAC"/>
            </w:pPr>
          </w:p>
        </w:tc>
      </w:tr>
      <w:tr w:rsidR="00D576AC" w:rsidRPr="00202E5B" w:rsidTr="00DE0D06">
        <w:tc>
          <w:tcPr>
            <w:tcW w:w="3369" w:type="dxa"/>
          </w:tcPr>
          <w:p w:rsidR="00D576AC" w:rsidRPr="00202E5B" w:rsidRDefault="00D576AC" w:rsidP="00AA63A9">
            <w:pPr>
              <w:pStyle w:val="TAL"/>
            </w:pPr>
            <w:r w:rsidRPr="00202E5B">
              <w:t>Maximum power per DL traffic channel</w:t>
            </w:r>
          </w:p>
        </w:tc>
        <w:tc>
          <w:tcPr>
            <w:tcW w:w="2268" w:type="dxa"/>
          </w:tcPr>
          <w:p w:rsidR="00D576AC" w:rsidRPr="00202E5B" w:rsidRDefault="00D576AC" w:rsidP="00AA63A9">
            <w:pPr>
              <w:pStyle w:val="TAC"/>
            </w:pPr>
            <w:r w:rsidRPr="00202E5B">
              <w:t>22dBm</w:t>
            </w:r>
          </w:p>
        </w:tc>
        <w:tc>
          <w:tcPr>
            <w:tcW w:w="2551" w:type="dxa"/>
          </w:tcPr>
          <w:p w:rsidR="00D576AC" w:rsidRPr="00202E5B" w:rsidRDefault="00D576AC" w:rsidP="00AA63A9">
            <w:pPr>
              <w:pStyle w:val="TAC"/>
            </w:pPr>
            <w:r w:rsidRPr="00202E5B">
              <w:t>34-10*log10(16)=22dBm</w:t>
            </w:r>
          </w:p>
        </w:tc>
      </w:tr>
      <w:tr w:rsidR="00D576AC" w:rsidRPr="00202E5B" w:rsidTr="00DE0D06">
        <w:tc>
          <w:tcPr>
            <w:tcW w:w="3369" w:type="dxa"/>
          </w:tcPr>
          <w:p w:rsidR="00D576AC" w:rsidRPr="00202E5B" w:rsidRDefault="00D576AC" w:rsidP="00AA63A9">
            <w:pPr>
              <w:pStyle w:val="TAL"/>
            </w:pPr>
            <w:r w:rsidRPr="00202E5B">
              <w:t>power control dynamic</w:t>
            </w:r>
          </w:p>
        </w:tc>
        <w:tc>
          <w:tcPr>
            <w:tcW w:w="2268" w:type="dxa"/>
          </w:tcPr>
          <w:p w:rsidR="00D576AC" w:rsidRPr="00202E5B" w:rsidRDefault="00D576AC" w:rsidP="00AA63A9">
            <w:pPr>
              <w:pStyle w:val="TAC"/>
            </w:pPr>
            <w:r w:rsidRPr="00202E5B">
              <w:t>30dB</w:t>
            </w:r>
          </w:p>
        </w:tc>
        <w:tc>
          <w:tcPr>
            <w:tcW w:w="2551" w:type="dxa"/>
          </w:tcPr>
          <w:p w:rsidR="00D576AC" w:rsidRPr="00202E5B" w:rsidRDefault="00D576AC" w:rsidP="00AA63A9">
            <w:pPr>
              <w:pStyle w:val="TAC"/>
            </w:pPr>
          </w:p>
        </w:tc>
      </w:tr>
      <w:tr w:rsidR="00D576AC" w:rsidRPr="00202E5B" w:rsidTr="00DE0D06">
        <w:tc>
          <w:tcPr>
            <w:tcW w:w="3369" w:type="dxa"/>
          </w:tcPr>
          <w:p w:rsidR="00D576AC" w:rsidRPr="00202E5B" w:rsidRDefault="00D576AC" w:rsidP="00AA63A9">
            <w:pPr>
              <w:pStyle w:val="TAL"/>
            </w:pPr>
            <w:r w:rsidRPr="00202E5B">
              <w:t>Noise Figure</w:t>
            </w:r>
          </w:p>
        </w:tc>
        <w:tc>
          <w:tcPr>
            <w:tcW w:w="2268" w:type="dxa"/>
          </w:tcPr>
          <w:p w:rsidR="00D576AC" w:rsidRPr="00202E5B" w:rsidRDefault="00D576AC" w:rsidP="00AA63A9">
            <w:pPr>
              <w:pStyle w:val="TAC"/>
            </w:pPr>
            <w:r w:rsidRPr="00202E5B">
              <w:t>7dB</w:t>
            </w:r>
          </w:p>
        </w:tc>
        <w:tc>
          <w:tcPr>
            <w:tcW w:w="2551" w:type="dxa"/>
          </w:tcPr>
          <w:p w:rsidR="00D576AC" w:rsidRPr="00202E5B" w:rsidRDefault="00D576AC" w:rsidP="00AA63A9">
            <w:pPr>
              <w:pStyle w:val="TAC"/>
            </w:pPr>
          </w:p>
        </w:tc>
      </w:tr>
      <w:tr w:rsidR="00D576AC" w:rsidRPr="00202E5B" w:rsidTr="00DE0D06">
        <w:tc>
          <w:tcPr>
            <w:tcW w:w="3369" w:type="dxa"/>
          </w:tcPr>
          <w:p w:rsidR="00D576AC" w:rsidRPr="00202E5B" w:rsidRDefault="00D576AC" w:rsidP="00AA63A9">
            <w:pPr>
              <w:pStyle w:val="TAL"/>
            </w:pPr>
            <w:r w:rsidRPr="00202E5B">
              <w:t>Noise power</w:t>
            </w:r>
          </w:p>
        </w:tc>
        <w:tc>
          <w:tcPr>
            <w:tcW w:w="2268" w:type="dxa"/>
          </w:tcPr>
          <w:p w:rsidR="00D576AC" w:rsidRPr="00202E5B" w:rsidRDefault="00D576AC" w:rsidP="00AA63A9">
            <w:pPr>
              <w:pStyle w:val="TAC"/>
            </w:pPr>
            <w:r w:rsidRPr="00202E5B">
              <w:t>-106dBm</w:t>
            </w:r>
          </w:p>
        </w:tc>
        <w:tc>
          <w:tcPr>
            <w:tcW w:w="2551" w:type="dxa"/>
          </w:tcPr>
          <w:p w:rsidR="00D576AC" w:rsidRPr="00202E5B" w:rsidRDefault="00D576AC" w:rsidP="00AA63A9">
            <w:pPr>
              <w:pStyle w:val="TAC"/>
            </w:pPr>
          </w:p>
        </w:tc>
      </w:tr>
      <w:tr w:rsidR="00D576AC" w:rsidRPr="00202E5B" w:rsidTr="00DE0D06">
        <w:tc>
          <w:tcPr>
            <w:tcW w:w="3369" w:type="dxa"/>
          </w:tcPr>
          <w:p w:rsidR="00D576AC" w:rsidRPr="00202E5B" w:rsidRDefault="00D576AC" w:rsidP="00AA63A9">
            <w:pPr>
              <w:pStyle w:val="TAL"/>
            </w:pPr>
            <w:r w:rsidRPr="00202E5B">
              <w:t>Reference sensitivity</w:t>
            </w:r>
          </w:p>
        </w:tc>
        <w:tc>
          <w:tcPr>
            <w:tcW w:w="2268" w:type="dxa"/>
          </w:tcPr>
          <w:p w:rsidR="00D576AC" w:rsidRPr="00202E5B" w:rsidRDefault="00D576AC" w:rsidP="00AA63A9">
            <w:pPr>
              <w:pStyle w:val="TAC"/>
            </w:pPr>
            <w:r w:rsidRPr="00202E5B">
              <w:t>-110dBm</w:t>
            </w:r>
          </w:p>
        </w:tc>
        <w:tc>
          <w:tcPr>
            <w:tcW w:w="2551" w:type="dxa"/>
          </w:tcPr>
          <w:p w:rsidR="00D576AC" w:rsidRPr="00202E5B" w:rsidRDefault="00D576AC" w:rsidP="00AA63A9">
            <w:pPr>
              <w:pStyle w:val="TAC"/>
            </w:pPr>
          </w:p>
        </w:tc>
      </w:tr>
      <w:tr w:rsidR="00D576AC" w:rsidRPr="00202E5B" w:rsidTr="00DE0D06">
        <w:tc>
          <w:tcPr>
            <w:tcW w:w="3369" w:type="dxa"/>
          </w:tcPr>
          <w:p w:rsidR="00D576AC" w:rsidRPr="00202E5B" w:rsidRDefault="00D576AC" w:rsidP="00AA63A9">
            <w:pPr>
              <w:pStyle w:val="TAL"/>
            </w:pPr>
            <w:r w:rsidRPr="00202E5B">
              <w:t>Target CIR for 12.2kbps voice</w:t>
            </w:r>
          </w:p>
        </w:tc>
        <w:tc>
          <w:tcPr>
            <w:tcW w:w="2268" w:type="dxa"/>
          </w:tcPr>
          <w:p w:rsidR="00D576AC" w:rsidRPr="00202E5B" w:rsidRDefault="00D576AC" w:rsidP="00AA63A9">
            <w:pPr>
              <w:pStyle w:val="TAC"/>
            </w:pPr>
            <w:r w:rsidRPr="00202E5B">
              <w:t>-2.5 dB</w:t>
            </w:r>
          </w:p>
        </w:tc>
        <w:tc>
          <w:tcPr>
            <w:tcW w:w="2551" w:type="dxa"/>
          </w:tcPr>
          <w:p w:rsidR="00D576AC" w:rsidRPr="00202E5B" w:rsidRDefault="00D576AC" w:rsidP="00AA63A9">
            <w:pPr>
              <w:pStyle w:val="TAC"/>
            </w:pPr>
          </w:p>
        </w:tc>
      </w:tr>
    </w:tbl>
    <w:p w:rsidR="00D576AC" w:rsidRPr="007F4011" w:rsidRDefault="00D576AC" w:rsidP="00D576AC">
      <w:pPr>
        <w:pStyle w:val="BodyText"/>
        <w:rPr>
          <w:lang w:eastAsia="zh-CN"/>
        </w:rPr>
      </w:pPr>
    </w:p>
    <w:p w:rsidR="00C90730" w:rsidRPr="007F4011" w:rsidRDefault="00C90730" w:rsidP="00491AD7">
      <w:r w:rsidRPr="007F4011">
        <w:t>Reference UTRA</w:t>
      </w:r>
      <w:r w:rsidR="00251B7D" w:rsidRPr="007F4011">
        <w:t xml:space="preserve"> 3.84 Mcps</w:t>
      </w:r>
      <w:r w:rsidRPr="007F4011">
        <w:t xml:space="preserve"> T</w:t>
      </w:r>
      <w:r w:rsidR="00251B7D" w:rsidRPr="007F4011">
        <w:t>DD</w:t>
      </w:r>
      <w:r w:rsidRPr="007F4011">
        <w:t xml:space="preserve"> base station parameters are given in Table 4.5b.</w:t>
      </w:r>
    </w:p>
    <w:p w:rsidR="00C90730" w:rsidRPr="007F4011" w:rsidRDefault="00C90730" w:rsidP="00DC1575">
      <w:pPr>
        <w:pStyle w:val="TH"/>
        <w:outlineLvl w:val="0"/>
      </w:pPr>
      <w:r w:rsidRPr="007F4011">
        <w:t>Table 4.5b: Reference base station for UTRA 3.84Mcps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C90730" w:rsidRPr="00202E5B" w:rsidTr="00DE0D06">
        <w:tc>
          <w:tcPr>
            <w:tcW w:w="3369" w:type="dxa"/>
          </w:tcPr>
          <w:p w:rsidR="00C90730" w:rsidRPr="00202E5B" w:rsidRDefault="00C90730" w:rsidP="00AA63A9">
            <w:pPr>
              <w:pStyle w:val="TAH"/>
            </w:pPr>
            <w:r w:rsidRPr="00202E5B">
              <w:t>Parameter</w:t>
            </w:r>
          </w:p>
        </w:tc>
        <w:tc>
          <w:tcPr>
            <w:tcW w:w="3543" w:type="dxa"/>
          </w:tcPr>
          <w:p w:rsidR="00C90730" w:rsidRPr="00202E5B" w:rsidRDefault="00C90730" w:rsidP="00AA63A9">
            <w:pPr>
              <w:pStyle w:val="TAH"/>
            </w:pPr>
            <w:r w:rsidRPr="00202E5B">
              <w:t>Value</w:t>
            </w:r>
          </w:p>
        </w:tc>
        <w:tc>
          <w:tcPr>
            <w:tcW w:w="1276" w:type="dxa"/>
          </w:tcPr>
          <w:p w:rsidR="00C90730" w:rsidRPr="00202E5B" w:rsidRDefault="00C90730" w:rsidP="00AA63A9">
            <w:pPr>
              <w:pStyle w:val="TAH"/>
            </w:pPr>
            <w:r w:rsidRPr="00202E5B">
              <w:t>Note</w:t>
            </w:r>
          </w:p>
        </w:tc>
      </w:tr>
      <w:tr w:rsidR="00C90730" w:rsidRPr="00202E5B" w:rsidTr="00DE0D06">
        <w:tc>
          <w:tcPr>
            <w:tcW w:w="3369" w:type="dxa"/>
          </w:tcPr>
          <w:p w:rsidR="00C90730" w:rsidRPr="00202E5B" w:rsidRDefault="00C90730" w:rsidP="00AA63A9">
            <w:pPr>
              <w:pStyle w:val="TAL"/>
            </w:pPr>
            <w:r w:rsidRPr="00202E5B">
              <w:t>Maximum BS Power</w:t>
            </w:r>
          </w:p>
        </w:tc>
        <w:tc>
          <w:tcPr>
            <w:tcW w:w="3543" w:type="dxa"/>
          </w:tcPr>
          <w:p w:rsidR="00C90730" w:rsidRPr="00202E5B" w:rsidRDefault="00C90730" w:rsidP="00AA63A9">
            <w:pPr>
              <w:pStyle w:val="TAC"/>
            </w:pPr>
            <w:r w:rsidRPr="00202E5B">
              <w:t>43 dBm</w:t>
            </w:r>
          </w:p>
        </w:tc>
        <w:tc>
          <w:tcPr>
            <w:tcW w:w="1276" w:type="dxa"/>
          </w:tcPr>
          <w:p w:rsidR="00C90730" w:rsidRPr="00202E5B" w:rsidRDefault="00C90730" w:rsidP="00AA63A9">
            <w:pPr>
              <w:pStyle w:val="TAL"/>
            </w:pPr>
          </w:p>
        </w:tc>
      </w:tr>
      <w:tr w:rsidR="00C90730" w:rsidRPr="00202E5B" w:rsidTr="00DE0D06">
        <w:tc>
          <w:tcPr>
            <w:tcW w:w="3369" w:type="dxa"/>
          </w:tcPr>
          <w:p w:rsidR="00C90730" w:rsidRPr="00202E5B" w:rsidRDefault="00C90730" w:rsidP="00AA63A9">
            <w:pPr>
              <w:pStyle w:val="TAL"/>
            </w:pPr>
            <w:r w:rsidRPr="00202E5B">
              <w:t>Max power per DL traffic channel</w:t>
            </w:r>
          </w:p>
        </w:tc>
        <w:tc>
          <w:tcPr>
            <w:tcW w:w="3543" w:type="dxa"/>
          </w:tcPr>
          <w:p w:rsidR="00C90730" w:rsidRPr="00202E5B" w:rsidRDefault="00C90730" w:rsidP="00AA63A9">
            <w:pPr>
              <w:pStyle w:val="TAL"/>
            </w:pPr>
            <w:r w:rsidRPr="00202E5B">
              <w:t>Up to the maximum base station transmit power may be assigned to each timeslot and users may be multiplexed between timeslots</w:t>
            </w:r>
          </w:p>
        </w:tc>
        <w:tc>
          <w:tcPr>
            <w:tcW w:w="1276" w:type="dxa"/>
          </w:tcPr>
          <w:p w:rsidR="00C90730" w:rsidRPr="00202E5B" w:rsidRDefault="00C90730" w:rsidP="00AA63A9">
            <w:pPr>
              <w:pStyle w:val="TAL"/>
            </w:pPr>
          </w:p>
        </w:tc>
      </w:tr>
      <w:tr w:rsidR="00C90730" w:rsidRPr="00202E5B" w:rsidTr="00DE0D06">
        <w:tc>
          <w:tcPr>
            <w:tcW w:w="3369" w:type="dxa"/>
          </w:tcPr>
          <w:p w:rsidR="00C90730" w:rsidRPr="00202E5B" w:rsidRDefault="00C90730" w:rsidP="00AA63A9">
            <w:pPr>
              <w:pStyle w:val="TAL"/>
            </w:pPr>
            <w:r w:rsidRPr="00202E5B">
              <w:t>Noise Figure</w:t>
            </w:r>
          </w:p>
        </w:tc>
        <w:tc>
          <w:tcPr>
            <w:tcW w:w="3543" w:type="dxa"/>
          </w:tcPr>
          <w:p w:rsidR="00C90730" w:rsidRPr="00202E5B" w:rsidRDefault="00C90730" w:rsidP="00AA63A9">
            <w:pPr>
              <w:pStyle w:val="TAC"/>
            </w:pPr>
            <w:r w:rsidRPr="00202E5B">
              <w:t>5 dB</w:t>
            </w:r>
          </w:p>
        </w:tc>
        <w:tc>
          <w:tcPr>
            <w:tcW w:w="1276" w:type="dxa"/>
          </w:tcPr>
          <w:p w:rsidR="00C90730" w:rsidRPr="00202E5B" w:rsidRDefault="00C90730" w:rsidP="00AA63A9">
            <w:pPr>
              <w:pStyle w:val="TAL"/>
            </w:pPr>
          </w:p>
        </w:tc>
      </w:tr>
    </w:tbl>
    <w:p w:rsidR="00D576AC" w:rsidRPr="007F4011" w:rsidRDefault="00D576AC" w:rsidP="00240F7E">
      <w:pPr>
        <w:pStyle w:val="BodyText"/>
      </w:pPr>
    </w:p>
    <w:p w:rsidR="00240F7E" w:rsidRPr="007F4011" w:rsidRDefault="00240F7E" w:rsidP="00491AD7">
      <w:r w:rsidRPr="007F4011">
        <w:t xml:space="preserve">Reference E-UTRA </w:t>
      </w:r>
      <w:r w:rsidR="00596E42" w:rsidRPr="007F4011">
        <w:t xml:space="preserve">FDD </w:t>
      </w:r>
      <w:r w:rsidR="00C90730" w:rsidRPr="007F4011">
        <w:t xml:space="preserve">and E-UTRA TDD </w:t>
      </w:r>
      <w:r w:rsidRPr="007F4011">
        <w:t>base station parameters are given in Table 4.6.</w:t>
      </w:r>
    </w:p>
    <w:p w:rsidR="00240F7E" w:rsidRPr="007F4011" w:rsidRDefault="00240F7E" w:rsidP="00DC1575">
      <w:pPr>
        <w:pStyle w:val="TH"/>
        <w:outlineLvl w:val="0"/>
      </w:pPr>
      <w:r w:rsidRPr="007F4011">
        <w:t xml:space="preserve">Table 4.6: E-UTRA </w:t>
      </w:r>
      <w:r w:rsidR="00596E42" w:rsidRPr="007F4011">
        <w:t xml:space="preserve">FDD </w:t>
      </w:r>
      <w:r w:rsidR="00C90730" w:rsidRPr="007F4011">
        <w:t xml:space="preserve">and E-UTRA TDD </w:t>
      </w:r>
      <w:r w:rsidRPr="007F4011">
        <w:t>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240F7E" w:rsidRPr="00202E5B" w:rsidTr="00DE0D06">
        <w:tc>
          <w:tcPr>
            <w:tcW w:w="3369" w:type="dxa"/>
          </w:tcPr>
          <w:p w:rsidR="00240F7E" w:rsidRPr="00202E5B" w:rsidRDefault="00240F7E" w:rsidP="00BC77F2">
            <w:pPr>
              <w:pStyle w:val="TAH"/>
            </w:pPr>
            <w:r w:rsidRPr="00202E5B">
              <w:t>Parameter</w:t>
            </w:r>
          </w:p>
        </w:tc>
        <w:tc>
          <w:tcPr>
            <w:tcW w:w="3543" w:type="dxa"/>
          </w:tcPr>
          <w:p w:rsidR="00240F7E" w:rsidRPr="00202E5B" w:rsidRDefault="00240F7E" w:rsidP="00BC77F2">
            <w:pPr>
              <w:pStyle w:val="TAH"/>
            </w:pPr>
            <w:r w:rsidRPr="00202E5B">
              <w:t>Value</w:t>
            </w:r>
          </w:p>
        </w:tc>
        <w:tc>
          <w:tcPr>
            <w:tcW w:w="1276" w:type="dxa"/>
          </w:tcPr>
          <w:p w:rsidR="00240F7E" w:rsidRPr="00202E5B" w:rsidRDefault="00240F7E" w:rsidP="00BC77F2">
            <w:pPr>
              <w:pStyle w:val="TAH"/>
            </w:pPr>
            <w:r w:rsidRPr="00202E5B">
              <w:t>Note</w:t>
            </w:r>
          </w:p>
        </w:tc>
      </w:tr>
      <w:tr w:rsidR="00240F7E" w:rsidRPr="00202E5B" w:rsidTr="00DE0D06">
        <w:tc>
          <w:tcPr>
            <w:tcW w:w="3369" w:type="dxa"/>
          </w:tcPr>
          <w:p w:rsidR="00240F7E" w:rsidRPr="00202E5B" w:rsidRDefault="00240F7E" w:rsidP="00BC77F2">
            <w:pPr>
              <w:pStyle w:val="TAL"/>
            </w:pPr>
            <w:r w:rsidRPr="00202E5B">
              <w:t>Maximum BS power</w:t>
            </w:r>
          </w:p>
        </w:tc>
        <w:tc>
          <w:tcPr>
            <w:tcW w:w="3543" w:type="dxa"/>
          </w:tcPr>
          <w:p w:rsidR="00240F7E" w:rsidRPr="00202E5B" w:rsidRDefault="00240F7E" w:rsidP="00BC77F2">
            <w:pPr>
              <w:pStyle w:val="TAC"/>
            </w:pPr>
            <w:r w:rsidRPr="00202E5B">
              <w:t>43dBm for 1.25, 2.5 and 5MHz carrier</w:t>
            </w:r>
          </w:p>
          <w:p w:rsidR="00240F7E" w:rsidRPr="00202E5B" w:rsidRDefault="00240F7E" w:rsidP="00BC77F2">
            <w:pPr>
              <w:pStyle w:val="TAC"/>
            </w:pPr>
            <w:r w:rsidRPr="00202E5B">
              <w:t>46dBm for 10, 15 and 20MHz carrier</w:t>
            </w:r>
          </w:p>
        </w:tc>
        <w:tc>
          <w:tcPr>
            <w:tcW w:w="1276" w:type="dxa"/>
          </w:tcPr>
          <w:p w:rsidR="00240F7E" w:rsidRPr="00202E5B" w:rsidRDefault="00240F7E" w:rsidP="00BC77F2">
            <w:pPr>
              <w:pStyle w:val="TAC"/>
            </w:pPr>
            <w:r w:rsidRPr="00202E5B">
              <w:t>[4]</w:t>
            </w:r>
          </w:p>
        </w:tc>
      </w:tr>
      <w:tr w:rsidR="00240F7E" w:rsidRPr="00202E5B" w:rsidTr="00DE0D06">
        <w:tc>
          <w:tcPr>
            <w:tcW w:w="3369" w:type="dxa"/>
          </w:tcPr>
          <w:p w:rsidR="00240F7E" w:rsidRPr="00202E5B" w:rsidRDefault="00240F7E" w:rsidP="00BC77F2">
            <w:pPr>
              <w:pStyle w:val="TAL"/>
            </w:pPr>
            <w:r w:rsidRPr="00202E5B">
              <w:t>Maximum power per DL traffic channel</w:t>
            </w:r>
          </w:p>
        </w:tc>
        <w:tc>
          <w:tcPr>
            <w:tcW w:w="3543" w:type="dxa"/>
          </w:tcPr>
          <w:p w:rsidR="00240F7E" w:rsidRPr="00202E5B" w:rsidRDefault="00240F7E" w:rsidP="00BC77F2">
            <w:pPr>
              <w:pStyle w:val="TAC"/>
            </w:pPr>
            <w:r w:rsidRPr="00202E5B">
              <w:t>32dBm</w:t>
            </w:r>
          </w:p>
        </w:tc>
        <w:tc>
          <w:tcPr>
            <w:tcW w:w="1276" w:type="dxa"/>
          </w:tcPr>
          <w:p w:rsidR="00240F7E" w:rsidRPr="00202E5B" w:rsidRDefault="00240F7E" w:rsidP="00BC77F2">
            <w:pPr>
              <w:pStyle w:val="TAC"/>
            </w:pPr>
          </w:p>
        </w:tc>
      </w:tr>
      <w:tr w:rsidR="00240F7E" w:rsidRPr="00202E5B" w:rsidTr="00DE0D06">
        <w:tc>
          <w:tcPr>
            <w:tcW w:w="3369" w:type="dxa"/>
          </w:tcPr>
          <w:p w:rsidR="00240F7E" w:rsidRPr="00202E5B" w:rsidRDefault="00240F7E" w:rsidP="00BC77F2">
            <w:pPr>
              <w:pStyle w:val="TAL"/>
            </w:pPr>
            <w:r w:rsidRPr="00202E5B">
              <w:t>Noise Figure</w:t>
            </w:r>
          </w:p>
        </w:tc>
        <w:tc>
          <w:tcPr>
            <w:tcW w:w="3543" w:type="dxa"/>
          </w:tcPr>
          <w:p w:rsidR="00240F7E" w:rsidRPr="00202E5B" w:rsidRDefault="00240F7E" w:rsidP="00BC77F2">
            <w:pPr>
              <w:pStyle w:val="TAC"/>
            </w:pPr>
            <w:r w:rsidRPr="00202E5B">
              <w:t>5dB</w:t>
            </w:r>
          </w:p>
        </w:tc>
        <w:tc>
          <w:tcPr>
            <w:tcW w:w="1276" w:type="dxa"/>
          </w:tcPr>
          <w:p w:rsidR="00240F7E" w:rsidRPr="00202E5B" w:rsidRDefault="00240F7E" w:rsidP="00BC77F2">
            <w:pPr>
              <w:pStyle w:val="TAC"/>
            </w:pPr>
            <w:r w:rsidRPr="00202E5B">
              <w:t>[4]</w:t>
            </w:r>
          </w:p>
        </w:tc>
      </w:tr>
    </w:tbl>
    <w:p w:rsidR="00D576AC" w:rsidRPr="007F4011" w:rsidRDefault="00D576AC" w:rsidP="00D576AC">
      <w:pPr>
        <w:pStyle w:val="BodyText"/>
        <w:rPr>
          <w:lang w:eastAsia="zh-CN"/>
        </w:rPr>
      </w:pPr>
    </w:p>
    <w:p w:rsidR="00D576AC" w:rsidRPr="007F4011" w:rsidRDefault="00D576AC" w:rsidP="00491AD7">
      <w:r w:rsidRPr="007F4011">
        <w:t xml:space="preserve">Reference base station parameters for E-UTRA TDD </w:t>
      </w:r>
      <w:r w:rsidR="00C90730" w:rsidRPr="007F4011">
        <w:t xml:space="preserve">(LCR TDD frame structure based) </w:t>
      </w:r>
      <w:r w:rsidRPr="007F4011">
        <w:t>are given in Table 4.6a.</w:t>
      </w:r>
    </w:p>
    <w:p w:rsidR="00D576AC" w:rsidRPr="007F4011" w:rsidRDefault="00D576AC" w:rsidP="00DC1575">
      <w:pPr>
        <w:pStyle w:val="TH"/>
        <w:outlineLvl w:val="0"/>
        <w:rPr>
          <w:lang w:eastAsia="zh-CN"/>
        </w:rPr>
      </w:pPr>
      <w:r w:rsidRPr="007F4011">
        <w:t xml:space="preserve">Table </w:t>
      </w:r>
      <w:r w:rsidRPr="007F4011">
        <w:rPr>
          <w:lang w:eastAsia="zh-CN"/>
        </w:rPr>
        <w:t>4.6a</w:t>
      </w:r>
      <w:r w:rsidRPr="007F4011">
        <w:t xml:space="preserve">: </w:t>
      </w:r>
      <w:r w:rsidRPr="007F4011">
        <w:rPr>
          <w:lang w:eastAsia="zh-CN"/>
        </w:rPr>
        <w:t>R</w:t>
      </w:r>
      <w:r w:rsidRPr="007F4011">
        <w:t>eference base station</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2602"/>
      </w:tblGrid>
      <w:tr w:rsidR="00D576AC" w:rsidRPr="00202E5B" w:rsidTr="00DE0D06">
        <w:tc>
          <w:tcPr>
            <w:tcW w:w="3369" w:type="dxa"/>
          </w:tcPr>
          <w:p w:rsidR="00D576AC" w:rsidRPr="00202E5B" w:rsidRDefault="00D576AC" w:rsidP="00BC77F2">
            <w:pPr>
              <w:pStyle w:val="TAH"/>
            </w:pPr>
            <w:r w:rsidRPr="00202E5B">
              <w:t>Parameter</w:t>
            </w:r>
          </w:p>
        </w:tc>
        <w:tc>
          <w:tcPr>
            <w:tcW w:w="3543" w:type="dxa"/>
          </w:tcPr>
          <w:p w:rsidR="00D576AC" w:rsidRPr="00202E5B" w:rsidRDefault="00D576AC" w:rsidP="00BC77F2">
            <w:pPr>
              <w:pStyle w:val="TAH"/>
            </w:pPr>
            <w:r w:rsidRPr="00202E5B">
              <w:t>Value</w:t>
            </w:r>
          </w:p>
        </w:tc>
        <w:tc>
          <w:tcPr>
            <w:tcW w:w="2602" w:type="dxa"/>
          </w:tcPr>
          <w:p w:rsidR="00D576AC" w:rsidRPr="00202E5B" w:rsidRDefault="00D576AC" w:rsidP="00BC77F2">
            <w:pPr>
              <w:pStyle w:val="TAH"/>
            </w:pPr>
            <w:r w:rsidRPr="00202E5B">
              <w:t>Note</w:t>
            </w:r>
          </w:p>
        </w:tc>
      </w:tr>
      <w:tr w:rsidR="00D576AC" w:rsidRPr="00202E5B" w:rsidTr="00DE0D06">
        <w:tc>
          <w:tcPr>
            <w:tcW w:w="3369" w:type="dxa"/>
          </w:tcPr>
          <w:p w:rsidR="00D576AC" w:rsidRPr="00202E5B" w:rsidRDefault="00D576AC" w:rsidP="00BC77F2">
            <w:pPr>
              <w:pStyle w:val="TAL"/>
              <w:rPr>
                <w:rFonts w:cs="Arial"/>
              </w:rPr>
            </w:pPr>
            <w:r w:rsidRPr="00202E5B">
              <w:rPr>
                <w:rFonts w:cs="Arial"/>
              </w:rPr>
              <w:t>Maximum BS power</w:t>
            </w:r>
          </w:p>
        </w:tc>
        <w:tc>
          <w:tcPr>
            <w:tcW w:w="3543" w:type="dxa"/>
          </w:tcPr>
          <w:p w:rsidR="00D576AC" w:rsidRPr="00202E5B" w:rsidRDefault="00D576AC" w:rsidP="00BC77F2">
            <w:pPr>
              <w:pStyle w:val="TAL"/>
              <w:rPr>
                <w:rFonts w:cs="Arial"/>
              </w:rPr>
            </w:pPr>
            <w:r w:rsidRPr="00202E5B">
              <w:rPr>
                <w:rFonts w:cs="Arial"/>
                <w:lang w:eastAsia="zh-CN"/>
              </w:rPr>
              <w:t>43</w:t>
            </w:r>
            <w:r w:rsidRPr="00202E5B">
              <w:rPr>
                <w:rFonts w:cs="Arial"/>
              </w:rPr>
              <w:t xml:space="preserve">dBm for </w:t>
            </w:r>
            <w:r w:rsidR="00267FFC" w:rsidRPr="00202E5B">
              <w:rPr>
                <w:rFonts w:cs="Arial"/>
              </w:rPr>
              <w:t xml:space="preserve">bandwidth </w:t>
            </w:r>
            <w:r w:rsidR="00267FFC" w:rsidRPr="00DE0D06">
              <w:rPr>
                <w:rFonts w:ascii="Symbol" w:eastAsia="MS Mincho" w:hAnsi="Symbol" w:cs="Arial"/>
              </w:rPr>
              <w:t></w:t>
            </w:r>
            <w:r w:rsidR="00267FFC" w:rsidRPr="00DE0D06">
              <w:rPr>
                <w:rFonts w:ascii="Symbol" w:eastAsia="MS Mincho" w:hAnsi="Symbol" w:cs="Arial"/>
              </w:rPr>
              <w:t></w:t>
            </w:r>
            <w:r w:rsidRPr="00202E5B">
              <w:rPr>
                <w:rFonts w:cs="Arial"/>
              </w:rPr>
              <w:t xml:space="preserve">5MHz </w:t>
            </w:r>
          </w:p>
          <w:p w:rsidR="00D576AC" w:rsidRPr="00202E5B" w:rsidRDefault="00D576AC" w:rsidP="00BC77F2">
            <w:pPr>
              <w:pStyle w:val="TAL"/>
              <w:rPr>
                <w:rFonts w:cs="Arial"/>
              </w:rPr>
            </w:pPr>
            <w:r w:rsidRPr="00202E5B">
              <w:rPr>
                <w:rFonts w:cs="Arial"/>
                <w:lang w:eastAsia="zh-CN"/>
              </w:rPr>
              <w:t>46</w:t>
            </w:r>
            <w:r w:rsidRPr="00202E5B">
              <w:rPr>
                <w:rFonts w:cs="Arial"/>
              </w:rPr>
              <w:t xml:space="preserve">dBm for 10, 15 and 20MHz </w:t>
            </w:r>
            <w:r w:rsidR="00267FFC" w:rsidRPr="00202E5B">
              <w:rPr>
                <w:rFonts w:cs="Arial"/>
              </w:rPr>
              <w:t>bandwidth</w:t>
            </w:r>
          </w:p>
        </w:tc>
        <w:tc>
          <w:tcPr>
            <w:tcW w:w="2602" w:type="dxa"/>
          </w:tcPr>
          <w:p w:rsidR="00D576AC" w:rsidRPr="00202E5B" w:rsidRDefault="00D576AC" w:rsidP="00BC77F2">
            <w:pPr>
              <w:pStyle w:val="TAL"/>
              <w:rPr>
                <w:rFonts w:cs="Arial"/>
                <w:lang w:eastAsia="zh-CN"/>
              </w:rPr>
            </w:pPr>
          </w:p>
        </w:tc>
      </w:tr>
      <w:tr w:rsidR="00D576AC" w:rsidRPr="00202E5B" w:rsidTr="00DE0D06">
        <w:tc>
          <w:tcPr>
            <w:tcW w:w="3369" w:type="dxa"/>
          </w:tcPr>
          <w:p w:rsidR="00D576AC" w:rsidRPr="00202E5B" w:rsidRDefault="00D576AC" w:rsidP="00BC77F2">
            <w:pPr>
              <w:pStyle w:val="TAL"/>
              <w:rPr>
                <w:rFonts w:cs="Arial"/>
                <w:lang w:eastAsia="zh-CN"/>
              </w:rPr>
            </w:pPr>
            <w:r w:rsidRPr="00202E5B">
              <w:rPr>
                <w:rFonts w:cs="Arial"/>
              </w:rPr>
              <w:t xml:space="preserve">Maximum power per </w:t>
            </w:r>
            <w:r w:rsidRPr="00202E5B">
              <w:rPr>
                <w:rFonts w:cs="Arial"/>
                <w:lang w:eastAsia="zh-CN"/>
              </w:rPr>
              <w:t>RB</w:t>
            </w:r>
          </w:p>
        </w:tc>
        <w:tc>
          <w:tcPr>
            <w:tcW w:w="3543" w:type="dxa"/>
          </w:tcPr>
          <w:p w:rsidR="00D576AC" w:rsidRPr="00202E5B" w:rsidRDefault="00D576AC" w:rsidP="00BC77F2">
            <w:pPr>
              <w:pStyle w:val="TAL"/>
              <w:rPr>
                <w:rFonts w:cs="Arial"/>
                <w:lang w:eastAsia="zh-CN"/>
              </w:rPr>
            </w:pPr>
            <w:r w:rsidRPr="00202E5B">
              <w:rPr>
                <w:rFonts w:cs="Arial"/>
                <w:lang w:eastAsia="zh-CN"/>
              </w:rPr>
              <w:t>Maximum BS power/ Nr. of available RB’s</w:t>
            </w:r>
          </w:p>
        </w:tc>
        <w:tc>
          <w:tcPr>
            <w:tcW w:w="2602" w:type="dxa"/>
          </w:tcPr>
          <w:p w:rsidR="00D576AC" w:rsidRPr="00202E5B" w:rsidRDefault="00D576AC" w:rsidP="00BC77F2">
            <w:pPr>
              <w:pStyle w:val="TAL"/>
              <w:rPr>
                <w:rFonts w:cs="Arial"/>
                <w:lang w:eastAsia="zh-CN"/>
              </w:rPr>
            </w:pPr>
            <w:r w:rsidRPr="00202E5B">
              <w:rPr>
                <w:rFonts w:cs="Arial"/>
                <w:lang w:eastAsia="zh-CN"/>
              </w:rPr>
              <w:t>375kHz RB size*</w:t>
            </w:r>
          </w:p>
        </w:tc>
      </w:tr>
      <w:tr w:rsidR="00D576AC" w:rsidRPr="00202E5B" w:rsidTr="00DE0D06">
        <w:tc>
          <w:tcPr>
            <w:tcW w:w="3369" w:type="dxa"/>
          </w:tcPr>
          <w:p w:rsidR="00D576AC" w:rsidRPr="00202E5B" w:rsidRDefault="00D576AC" w:rsidP="00BC77F2">
            <w:pPr>
              <w:pStyle w:val="TAL"/>
              <w:rPr>
                <w:rFonts w:cs="Arial"/>
              </w:rPr>
            </w:pPr>
            <w:r w:rsidRPr="00202E5B">
              <w:rPr>
                <w:rFonts w:cs="Arial"/>
              </w:rPr>
              <w:t>Noise Figure</w:t>
            </w:r>
          </w:p>
        </w:tc>
        <w:tc>
          <w:tcPr>
            <w:tcW w:w="3543" w:type="dxa"/>
          </w:tcPr>
          <w:p w:rsidR="00D576AC" w:rsidRPr="00202E5B" w:rsidRDefault="00D576AC" w:rsidP="00BC77F2">
            <w:pPr>
              <w:pStyle w:val="TAL"/>
              <w:rPr>
                <w:rFonts w:cs="Arial"/>
              </w:rPr>
            </w:pPr>
            <w:r w:rsidRPr="00202E5B">
              <w:rPr>
                <w:rFonts w:cs="Arial"/>
                <w:lang w:eastAsia="zh-CN"/>
              </w:rPr>
              <w:t>6</w:t>
            </w:r>
            <w:r w:rsidRPr="00202E5B">
              <w:rPr>
                <w:rFonts w:cs="Arial"/>
              </w:rPr>
              <w:t>dB</w:t>
            </w:r>
          </w:p>
        </w:tc>
        <w:tc>
          <w:tcPr>
            <w:tcW w:w="2602" w:type="dxa"/>
          </w:tcPr>
          <w:p w:rsidR="00D576AC" w:rsidRPr="00202E5B" w:rsidRDefault="00D576AC" w:rsidP="00BC77F2">
            <w:pPr>
              <w:pStyle w:val="TAL"/>
              <w:rPr>
                <w:rFonts w:cs="Arial"/>
                <w:lang w:eastAsia="zh-CN"/>
              </w:rPr>
            </w:pPr>
          </w:p>
        </w:tc>
      </w:tr>
      <w:tr w:rsidR="00D576AC" w:rsidRPr="00202E5B" w:rsidTr="00DE0D06">
        <w:tc>
          <w:tcPr>
            <w:tcW w:w="3369" w:type="dxa"/>
          </w:tcPr>
          <w:p w:rsidR="00D576AC" w:rsidRPr="00202E5B" w:rsidRDefault="00D576AC" w:rsidP="00BC77F2">
            <w:pPr>
              <w:pStyle w:val="TAL"/>
              <w:rPr>
                <w:rFonts w:cs="Arial"/>
                <w:lang w:eastAsia="zh-CN"/>
              </w:rPr>
            </w:pPr>
            <w:r w:rsidRPr="00202E5B">
              <w:rPr>
                <w:rFonts w:cs="Arial"/>
                <w:lang w:eastAsia="zh-CN"/>
              </w:rPr>
              <w:t>Noise power</w:t>
            </w:r>
          </w:p>
        </w:tc>
        <w:tc>
          <w:tcPr>
            <w:tcW w:w="3543" w:type="dxa"/>
          </w:tcPr>
          <w:p w:rsidR="00D576AC" w:rsidRPr="00202E5B" w:rsidRDefault="00D576AC" w:rsidP="00BC77F2">
            <w:pPr>
              <w:pStyle w:val="TAL"/>
              <w:rPr>
                <w:rFonts w:cs="Arial"/>
                <w:lang w:eastAsia="zh-CN"/>
              </w:rPr>
            </w:pPr>
            <w:r w:rsidRPr="00202E5B">
              <w:rPr>
                <w:rFonts w:cs="Arial"/>
                <w:lang w:eastAsia="zh-CN"/>
              </w:rPr>
              <w:t>Varies with system BW</w:t>
            </w:r>
          </w:p>
        </w:tc>
        <w:tc>
          <w:tcPr>
            <w:tcW w:w="2602" w:type="dxa"/>
          </w:tcPr>
          <w:p w:rsidR="00D576AC" w:rsidRPr="00202E5B" w:rsidRDefault="00D576AC" w:rsidP="00BC77F2">
            <w:pPr>
              <w:pStyle w:val="TAL"/>
              <w:rPr>
                <w:rFonts w:cs="Arial"/>
                <w:lang w:eastAsia="zh-CN"/>
              </w:rPr>
            </w:pPr>
            <w:r w:rsidRPr="00202E5B">
              <w:rPr>
                <w:rFonts w:cs="Arial"/>
                <w:lang w:eastAsia="zh-CN"/>
              </w:rPr>
              <w:t>Noise power should be calculated based on different BW option.</w:t>
            </w:r>
          </w:p>
        </w:tc>
      </w:tr>
    </w:tbl>
    <w:p w:rsidR="00D576AC" w:rsidRPr="007F4011" w:rsidRDefault="00BC77F2" w:rsidP="00BC77F2">
      <w:pPr>
        <w:pStyle w:val="NO"/>
      </w:pPr>
      <w:r w:rsidRPr="007F4011">
        <w:rPr>
          <w:lang w:eastAsia="zh-CN"/>
        </w:rPr>
        <w:t>NOTE:</w:t>
      </w:r>
      <w:r w:rsidRPr="007F4011">
        <w:rPr>
          <w:lang w:eastAsia="zh-CN"/>
        </w:rPr>
        <w:tab/>
      </w:r>
      <w:r w:rsidR="00D576AC" w:rsidRPr="007F4011">
        <w:rPr>
          <w:lang w:eastAsia="zh-CN"/>
        </w:rPr>
        <w:t>* When there is new decision in RAN1, new RB size for 1.6MHz should be reconsidered.</w:t>
      </w:r>
    </w:p>
    <w:p w:rsidR="00D576AC" w:rsidRPr="007F4011" w:rsidRDefault="00D576AC" w:rsidP="00D576AC"/>
    <w:p w:rsidR="005E0CB4" w:rsidRPr="007F4011" w:rsidRDefault="00C755A3" w:rsidP="00DC1575">
      <w:pPr>
        <w:pStyle w:val="Heading2"/>
        <w:tabs>
          <w:tab w:val="left" w:pos="1140"/>
        </w:tabs>
        <w:ind w:left="1140" w:hanging="1140"/>
      </w:pPr>
      <w:bookmarkStart w:id="68" w:name="_Toc518937175"/>
      <w:bookmarkStart w:id="69" w:name="_Toc46233034"/>
      <w:r w:rsidRPr="007F4011">
        <w:lastRenderedPageBreak/>
        <w:t>4.7</w:t>
      </w:r>
      <w:r w:rsidRPr="007F4011">
        <w:tab/>
      </w:r>
      <w:r w:rsidR="005E0CB4" w:rsidRPr="007F4011">
        <w:t>UE model</w:t>
      </w:r>
      <w:bookmarkEnd w:id="68"/>
      <w:bookmarkEnd w:id="69"/>
    </w:p>
    <w:p w:rsidR="005E0CB4" w:rsidRPr="007F4011" w:rsidRDefault="005E0CB4" w:rsidP="00491AD7">
      <w:r w:rsidRPr="007F4011">
        <w:t>This chapter covers the fundamental UE properties e.g. output power, dynamic range, noise floor etc.</w:t>
      </w:r>
    </w:p>
    <w:p w:rsidR="00240F7E" w:rsidRPr="007F4011" w:rsidRDefault="00240F7E" w:rsidP="00491AD7">
      <w:r w:rsidRPr="007F4011">
        <w:t>Reference UTRA</w:t>
      </w:r>
      <w:r w:rsidR="00806ECF" w:rsidRPr="007F4011">
        <w:t xml:space="preserve"> FDD</w:t>
      </w:r>
      <w:r w:rsidRPr="007F4011">
        <w:t xml:space="preserve"> parameters are given in Table 4.7.</w:t>
      </w:r>
    </w:p>
    <w:p w:rsidR="00240F7E" w:rsidRPr="007F4011" w:rsidRDefault="00240F7E" w:rsidP="00DC1575">
      <w:pPr>
        <w:pStyle w:val="TH"/>
        <w:outlineLvl w:val="0"/>
      </w:pPr>
      <w:r w:rsidRPr="007F4011">
        <w:t xml:space="preserve">Table 4.7: UTRA </w:t>
      </w:r>
      <w:r w:rsidR="00806ECF" w:rsidRPr="007F4011">
        <w:t xml:space="preserve">FDD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rsidTr="00DE0D06">
        <w:tc>
          <w:tcPr>
            <w:tcW w:w="3369" w:type="dxa"/>
          </w:tcPr>
          <w:p w:rsidR="00240F7E" w:rsidRPr="00202E5B" w:rsidRDefault="00240F7E" w:rsidP="00BC77F2">
            <w:pPr>
              <w:pStyle w:val="TAH"/>
            </w:pPr>
            <w:r w:rsidRPr="00202E5B">
              <w:t>Parameter</w:t>
            </w:r>
          </w:p>
        </w:tc>
        <w:tc>
          <w:tcPr>
            <w:tcW w:w="2268" w:type="dxa"/>
          </w:tcPr>
          <w:p w:rsidR="00240F7E" w:rsidRPr="00202E5B" w:rsidRDefault="00240F7E" w:rsidP="00BC77F2">
            <w:pPr>
              <w:pStyle w:val="TAH"/>
            </w:pPr>
            <w:r w:rsidRPr="00202E5B">
              <w:t>Value</w:t>
            </w:r>
          </w:p>
        </w:tc>
        <w:tc>
          <w:tcPr>
            <w:tcW w:w="2693" w:type="dxa"/>
          </w:tcPr>
          <w:p w:rsidR="00240F7E" w:rsidRPr="00202E5B" w:rsidRDefault="00240F7E" w:rsidP="00BC77F2">
            <w:pPr>
              <w:pStyle w:val="TAH"/>
            </w:pPr>
            <w:r w:rsidRPr="00202E5B">
              <w:t>Note</w:t>
            </w:r>
          </w:p>
        </w:tc>
      </w:tr>
      <w:tr w:rsidR="00240F7E" w:rsidRPr="00202E5B" w:rsidTr="00DE0D06">
        <w:tc>
          <w:tcPr>
            <w:tcW w:w="3369" w:type="dxa"/>
          </w:tcPr>
          <w:p w:rsidR="00240F7E" w:rsidRPr="00202E5B" w:rsidRDefault="00240F7E" w:rsidP="00BC77F2">
            <w:pPr>
              <w:pStyle w:val="TAL"/>
            </w:pPr>
            <w:r w:rsidRPr="00202E5B">
              <w:t>Maximum UE power</w:t>
            </w:r>
          </w:p>
        </w:tc>
        <w:tc>
          <w:tcPr>
            <w:tcW w:w="2268" w:type="dxa"/>
          </w:tcPr>
          <w:p w:rsidR="00240F7E" w:rsidRPr="00202E5B" w:rsidRDefault="00240F7E" w:rsidP="00BC77F2">
            <w:pPr>
              <w:pStyle w:val="TAC"/>
            </w:pPr>
            <w:r w:rsidRPr="00202E5B">
              <w:t>21dBm</w:t>
            </w:r>
          </w:p>
        </w:tc>
        <w:tc>
          <w:tcPr>
            <w:tcW w:w="2693" w:type="dxa"/>
          </w:tcPr>
          <w:p w:rsidR="00240F7E" w:rsidRPr="00202E5B" w:rsidRDefault="00240F7E" w:rsidP="00BC77F2">
            <w:pPr>
              <w:pStyle w:val="TAC"/>
            </w:pPr>
            <w:r w:rsidRPr="00202E5B">
              <w:t>[2], [3]</w:t>
            </w:r>
          </w:p>
        </w:tc>
      </w:tr>
      <w:tr w:rsidR="00240F7E" w:rsidRPr="00202E5B" w:rsidTr="00DE0D06">
        <w:tc>
          <w:tcPr>
            <w:tcW w:w="3369" w:type="dxa"/>
          </w:tcPr>
          <w:p w:rsidR="00240F7E" w:rsidRPr="00202E5B" w:rsidRDefault="00240F7E" w:rsidP="00BC77F2">
            <w:pPr>
              <w:pStyle w:val="TAL"/>
            </w:pPr>
            <w:r w:rsidRPr="00202E5B">
              <w:t>Minimum UE power</w:t>
            </w:r>
          </w:p>
        </w:tc>
        <w:tc>
          <w:tcPr>
            <w:tcW w:w="2268" w:type="dxa"/>
          </w:tcPr>
          <w:p w:rsidR="00240F7E" w:rsidRPr="00202E5B" w:rsidRDefault="00240F7E" w:rsidP="00BC77F2">
            <w:pPr>
              <w:pStyle w:val="TAC"/>
            </w:pPr>
            <w:r w:rsidRPr="00202E5B">
              <w:t>-50dBm</w:t>
            </w:r>
          </w:p>
        </w:tc>
        <w:tc>
          <w:tcPr>
            <w:tcW w:w="2693" w:type="dxa"/>
          </w:tcPr>
          <w:p w:rsidR="00240F7E" w:rsidRPr="00202E5B" w:rsidRDefault="00240F7E" w:rsidP="00BC77F2">
            <w:pPr>
              <w:pStyle w:val="TAC"/>
            </w:pPr>
            <w:r w:rsidRPr="00202E5B">
              <w:t>[2]</w:t>
            </w:r>
          </w:p>
        </w:tc>
      </w:tr>
      <w:tr w:rsidR="00240F7E" w:rsidRPr="00202E5B" w:rsidTr="00DE0D06">
        <w:tc>
          <w:tcPr>
            <w:tcW w:w="3369" w:type="dxa"/>
          </w:tcPr>
          <w:p w:rsidR="00240F7E" w:rsidRPr="00202E5B" w:rsidRDefault="00240F7E" w:rsidP="00BC77F2">
            <w:pPr>
              <w:pStyle w:val="TAL"/>
            </w:pPr>
            <w:r w:rsidRPr="00202E5B">
              <w:t>Noise Figure</w:t>
            </w:r>
            <w:r w:rsidR="00251B7D" w:rsidRPr="00202E5B">
              <w:t>*</w:t>
            </w:r>
          </w:p>
        </w:tc>
        <w:tc>
          <w:tcPr>
            <w:tcW w:w="2268" w:type="dxa"/>
          </w:tcPr>
          <w:p w:rsidR="00240F7E" w:rsidRPr="00202E5B" w:rsidRDefault="00240F7E" w:rsidP="00BC77F2">
            <w:pPr>
              <w:pStyle w:val="TAC"/>
            </w:pPr>
            <w:r w:rsidRPr="00202E5B">
              <w:t>9dB</w:t>
            </w:r>
          </w:p>
        </w:tc>
        <w:tc>
          <w:tcPr>
            <w:tcW w:w="2693" w:type="dxa"/>
          </w:tcPr>
          <w:p w:rsidR="00240F7E" w:rsidRPr="00202E5B" w:rsidRDefault="00240F7E" w:rsidP="00BC77F2">
            <w:pPr>
              <w:pStyle w:val="TAC"/>
            </w:pPr>
            <w:r w:rsidRPr="00202E5B">
              <w:t>[3]</w:t>
            </w:r>
          </w:p>
        </w:tc>
      </w:tr>
    </w:tbl>
    <w:p w:rsidR="00240F7E" w:rsidRPr="007F4011" w:rsidRDefault="00251B7D" w:rsidP="00251B7D">
      <w:pPr>
        <w:pStyle w:val="NO"/>
      </w:pPr>
      <w:r w:rsidRPr="007F4011">
        <w:t>NOTE:</w:t>
      </w:r>
      <w:r w:rsidR="00BC77F2" w:rsidRPr="007F4011">
        <w:tab/>
      </w:r>
      <w:r w:rsidRPr="007F4011">
        <w:t xml:space="preserve"> * UTRA TDD UE will have a relatively lower Noise Figure since it does not have a duplexer.  However, for simulation alignment purpose, a Noise Figure of 9 dB will be used.</w:t>
      </w:r>
    </w:p>
    <w:p w:rsidR="00251B7D" w:rsidRPr="007F4011" w:rsidRDefault="00251B7D" w:rsidP="00251B7D"/>
    <w:p w:rsidR="00806ECF" w:rsidRPr="007F4011" w:rsidRDefault="00806ECF" w:rsidP="00491AD7">
      <w:r w:rsidRPr="007F4011">
        <w:t>Reference UTRA 1.28 Mcps TDD parameters are given in Table 4.7a</w:t>
      </w:r>
    </w:p>
    <w:p w:rsidR="00806ECF" w:rsidRPr="007F4011" w:rsidRDefault="00806ECF" w:rsidP="00DC1575">
      <w:pPr>
        <w:pStyle w:val="TH"/>
        <w:outlineLvl w:val="0"/>
        <w:rPr>
          <w:lang w:eastAsia="zh-CN"/>
        </w:rPr>
      </w:pPr>
      <w:r w:rsidRPr="007F4011">
        <w:t xml:space="preserve">Table </w:t>
      </w:r>
      <w:r w:rsidRPr="007F4011">
        <w:rPr>
          <w:lang w:eastAsia="zh-CN"/>
        </w:rPr>
        <w:t>4.7a</w:t>
      </w:r>
      <w:r w:rsidRPr="007F4011">
        <w:t xml:space="preserve">: </w:t>
      </w:r>
      <w:r w:rsidRPr="007F4011">
        <w:rPr>
          <w:lang w:eastAsia="zh-CN"/>
        </w:rPr>
        <w:t>R</w:t>
      </w:r>
      <w:r w:rsidRPr="007F4011">
        <w:t>eference UE</w:t>
      </w:r>
      <w:r w:rsidRPr="007F4011">
        <w:rPr>
          <w:lang w:eastAsia="zh-CN"/>
        </w:rPr>
        <w:t xml:space="preserve"> for UTRA 1.28 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806ECF" w:rsidRPr="00202E5B" w:rsidTr="00DE0D06">
        <w:tc>
          <w:tcPr>
            <w:tcW w:w="3369" w:type="dxa"/>
          </w:tcPr>
          <w:p w:rsidR="00806ECF" w:rsidRPr="00202E5B" w:rsidRDefault="00806ECF" w:rsidP="00BC77F2">
            <w:pPr>
              <w:pStyle w:val="TAH"/>
            </w:pPr>
            <w:r w:rsidRPr="00202E5B">
              <w:t>Parameter</w:t>
            </w:r>
          </w:p>
        </w:tc>
        <w:tc>
          <w:tcPr>
            <w:tcW w:w="2268" w:type="dxa"/>
          </w:tcPr>
          <w:p w:rsidR="00806ECF" w:rsidRPr="00202E5B" w:rsidRDefault="00806ECF" w:rsidP="00BC77F2">
            <w:pPr>
              <w:pStyle w:val="TAH"/>
            </w:pPr>
            <w:r w:rsidRPr="00202E5B">
              <w:t>Value</w:t>
            </w:r>
          </w:p>
        </w:tc>
        <w:tc>
          <w:tcPr>
            <w:tcW w:w="2693" w:type="dxa"/>
          </w:tcPr>
          <w:p w:rsidR="00806ECF" w:rsidRPr="00202E5B" w:rsidRDefault="00806ECF" w:rsidP="00BC77F2">
            <w:pPr>
              <w:pStyle w:val="TAH"/>
            </w:pPr>
            <w:r w:rsidRPr="00202E5B">
              <w:t>Note</w:t>
            </w:r>
          </w:p>
        </w:tc>
      </w:tr>
      <w:tr w:rsidR="00806ECF" w:rsidRPr="00202E5B" w:rsidTr="00DE0D06">
        <w:tc>
          <w:tcPr>
            <w:tcW w:w="3369" w:type="dxa"/>
          </w:tcPr>
          <w:p w:rsidR="00806ECF" w:rsidRPr="00202E5B" w:rsidRDefault="00806ECF" w:rsidP="00BC77F2">
            <w:pPr>
              <w:pStyle w:val="TAL"/>
            </w:pPr>
            <w:r w:rsidRPr="00202E5B">
              <w:t>Maximum UE power</w:t>
            </w:r>
          </w:p>
        </w:tc>
        <w:tc>
          <w:tcPr>
            <w:tcW w:w="2268" w:type="dxa"/>
          </w:tcPr>
          <w:p w:rsidR="00806ECF" w:rsidRPr="00202E5B" w:rsidRDefault="00806ECF" w:rsidP="00BC77F2">
            <w:pPr>
              <w:pStyle w:val="TAC"/>
            </w:pPr>
            <w:r w:rsidRPr="00202E5B">
              <w:t>21dBm</w:t>
            </w:r>
          </w:p>
        </w:tc>
        <w:tc>
          <w:tcPr>
            <w:tcW w:w="2693" w:type="dxa"/>
          </w:tcPr>
          <w:p w:rsidR="00806ECF" w:rsidRPr="00202E5B" w:rsidRDefault="00806ECF" w:rsidP="00BC77F2">
            <w:pPr>
              <w:pStyle w:val="TAC"/>
              <w:rPr>
                <w:lang w:eastAsia="zh-CN"/>
              </w:rPr>
            </w:pPr>
          </w:p>
        </w:tc>
      </w:tr>
      <w:tr w:rsidR="00806ECF" w:rsidRPr="00202E5B" w:rsidTr="00DE0D06">
        <w:tc>
          <w:tcPr>
            <w:tcW w:w="3369" w:type="dxa"/>
          </w:tcPr>
          <w:p w:rsidR="00806ECF" w:rsidRPr="00202E5B" w:rsidRDefault="00806ECF" w:rsidP="00BC77F2">
            <w:pPr>
              <w:pStyle w:val="TAL"/>
            </w:pPr>
            <w:r w:rsidRPr="00202E5B">
              <w:t>Minimum UE power</w:t>
            </w:r>
          </w:p>
        </w:tc>
        <w:tc>
          <w:tcPr>
            <w:tcW w:w="2268" w:type="dxa"/>
          </w:tcPr>
          <w:p w:rsidR="00806ECF" w:rsidRPr="00202E5B" w:rsidRDefault="00806ECF" w:rsidP="00BC77F2">
            <w:pPr>
              <w:pStyle w:val="TAC"/>
            </w:pPr>
            <w:r w:rsidRPr="00202E5B">
              <w:t>-</w:t>
            </w:r>
            <w:r w:rsidRPr="00202E5B">
              <w:rPr>
                <w:lang w:eastAsia="zh-CN"/>
              </w:rPr>
              <w:t>49</w:t>
            </w:r>
            <w:r w:rsidRPr="00202E5B">
              <w:t>dBm</w:t>
            </w:r>
          </w:p>
        </w:tc>
        <w:tc>
          <w:tcPr>
            <w:tcW w:w="2693" w:type="dxa"/>
          </w:tcPr>
          <w:p w:rsidR="00806ECF" w:rsidRPr="00202E5B" w:rsidRDefault="00806ECF" w:rsidP="00BC77F2">
            <w:pPr>
              <w:pStyle w:val="TAC"/>
            </w:pPr>
          </w:p>
        </w:tc>
      </w:tr>
      <w:tr w:rsidR="00806ECF" w:rsidRPr="00202E5B" w:rsidTr="00DE0D06">
        <w:tc>
          <w:tcPr>
            <w:tcW w:w="3369" w:type="dxa"/>
          </w:tcPr>
          <w:p w:rsidR="00806ECF" w:rsidRPr="00202E5B" w:rsidRDefault="00806ECF" w:rsidP="00BC77F2">
            <w:pPr>
              <w:pStyle w:val="TAL"/>
            </w:pPr>
            <w:r w:rsidRPr="00202E5B">
              <w:t>Noise Figure</w:t>
            </w:r>
          </w:p>
        </w:tc>
        <w:tc>
          <w:tcPr>
            <w:tcW w:w="2268" w:type="dxa"/>
          </w:tcPr>
          <w:p w:rsidR="00806ECF" w:rsidRPr="00202E5B" w:rsidRDefault="00806ECF" w:rsidP="00BC77F2">
            <w:pPr>
              <w:pStyle w:val="TAC"/>
            </w:pPr>
            <w:r w:rsidRPr="00202E5B">
              <w:t>9dB</w:t>
            </w:r>
          </w:p>
        </w:tc>
        <w:tc>
          <w:tcPr>
            <w:tcW w:w="2693" w:type="dxa"/>
          </w:tcPr>
          <w:p w:rsidR="00806ECF" w:rsidRPr="00202E5B" w:rsidRDefault="00806ECF" w:rsidP="00BC77F2">
            <w:pPr>
              <w:pStyle w:val="TAC"/>
            </w:pPr>
          </w:p>
        </w:tc>
      </w:tr>
      <w:tr w:rsidR="00806ECF" w:rsidRPr="00202E5B" w:rsidTr="00DE0D06">
        <w:tc>
          <w:tcPr>
            <w:tcW w:w="3369" w:type="dxa"/>
          </w:tcPr>
          <w:p w:rsidR="00806ECF" w:rsidRPr="00202E5B" w:rsidRDefault="00806ECF" w:rsidP="00BC77F2">
            <w:pPr>
              <w:pStyle w:val="TAL"/>
              <w:rPr>
                <w:lang w:eastAsia="zh-CN"/>
              </w:rPr>
            </w:pPr>
            <w:r w:rsidRPr="00202E5B">
              <w:rPr>
                <w:lang w:eastAsia="zh-CN"/>
              </w:rPr>
              <w:t xml:space="preserve">Antenna model </w:t>
            </w:r>
          </w:p>
        </w:tc>
        <w:tc>
          <w:tcPr>
            <w:tcW w:w="2268" w:type="dxa"/>
          </w:tcPr>
          <w:p w:rsidR="00806ECF" w:rsidRPr="00202E5B" w:rsidRDefault="00806ECF" w:rsidP="00BC77F2">
            <w:pPr>
              <w:pStyle w:val="TAC"/>
              <w:rPr>
                <w:lang w:eastAsia="zh-CN"/>
              </w:rPr>
            </w:pPr>
            <w:r w:rsidRPr="00202E5B">
              <w:rPr>
                <w:lang w:eastAsia="zh-CN"/>
              </w:rPr>
              <w:t>0dBi</w:t>
            </w:r>
          </w:p>
        </w:tc>
        <w:tc>
          <w:tcPr>
            <w:tcW w:w="2693" w:type="dxa"/>
          </w:tcPr>
          <w:p w:rsidR="00806ECF" w:rsidRPr="00202E5B" w:rsidRDefault="00806ECF" w:rsidP="00BC77F2">
            <w:pPr>
              <w:pStyle w:val="TAC"/>
            </w:pPr>
          </w:p>
        </w:tc>
      </w:tr>
      <w:tr w:rsidR="00806ECF" w:rsidRPr="00202E5B" w:rsidTr="00DE0D06">
        <w:tc>
          <w:tcPr>
            <w:tcW w:w="3369" w:type="dxa"/>
          </w:tcPr>
          <w:p w:rsidR="00806ECF" w:rsidRPr="00202E5B" w:rsidRDefault="00806ECF" w:rsidP="00BC77F2">
            <w:pPr>
              <w:pStyle w:val="TAL"/>
              <w:rPr>
                <w:lang w:eastAsia="zh-CN"/>
              </w:rPr>
            </w:pPr>
            <w:r w:rsidRPr="00202E5B">
              <w:rPr>
                <w:lang w:eastAsia="zh-CN"/>
              </w:rPr>
              <w:t xml:space="preserve">Noise power </w:t>
            </w:r>
          </w:p>
        </w:tc>
        <w:tc>
          <w:tcPr>
            <w:tcW w:w="2268" w:type="dxa"/>
          </w:tcPr>
          <w:p w:rsidR="00806ECF" w:rsidRPr="00202E5B" w:rsidRDefault="00806ECF" w:rsidP="00BC77F2">
            <w:pPr>
              <w:pStyle w:val="TAC"/>
              <w:rPr>
                <w:lang w:eastAsia="zh-CN"/>
              </w:rPr>
            </w:pPr>
            <w:r w:rsidRPr="00202E5B">
              <w:rPr>
                <w:lang w:eastAsia="zh-CN"/>
              </w:rPr>
              <w:t>-104dBm</w:t>
            </w:r>
          </w:p>
        </w:tc>
        <w:tc>
          <w:tcPr>
            <w:tcW w:w="2693" w:type="dxa"/>
          </w:tcPr>
          <w:p w:rsidR="00806ECF" w:rsidRPr="00202E5B" w:rsidRDefault="00806ECF" w:rsidP="00BC77F2">
            <w:pPr>
              <w:pStyle w:val="TAC"/>
              <w:rPr>
                <w:lang w:eastAsia="zh-CN"/>
              </w:rPr>
            </w:pPr>
          </w:p>
        </w:tc>
      </w:tr>
      <w:tr w:rsidR="00806ECF" w:rsidRPr="00202E5B" w:rsidTr="00DE0D06">
        <w:tc>
          <w:tcPr>
            <w:tcW w:w="3369" w:type="dxa"/>
          </w:tcPr>
          <w:p w:rsidR="00806ECF" w:rsidRPr="00202E5B" w:rsidRDefault="00806ECF" w:rsidP="00BC77F2">
            <w:pPr>
              <w:pStyle w:val="TAL"/>
              <w:rPr>
                <w:lang w:eastAsia="zh-CN"/>
              </w:rPr>
            </w:pPr>
            <w:r w:rsidRPr="00202E5B">
              <w:rPr>
                <w:lang w:eastAsia="zh-CN"/>
              </w:rPr>
              <w:t>Reference sensitivity</w:t>
            </w:r>
          </w:p>
        </w:tc>
        <w:tc>
          <w:tcPr>
            <w:tcW w:w="2268" w:type="dxa"/>
          </w:tcPr>
          <w:p w:rsidR="00806ECF" w:rsidRPr="00202E5B" w:rsidRDefault="00806ECF" w:rsidP="00BC77F2">
            <w:pPr>
              <w:pStyle w:val="TAC"/>
              <w:rPr>
                <w:lang w:eastAsia="zh-CN"/>
              </w:rPr>
            </w:pPr>
            <w:r w:rsidRPr="00202E5B">
              <w:rPr>
                <w:lang w:eastAsia="zh-CN"/>
              </w:rPr>
              <w:t>-108dBm</w:t>
            </w:r>
          </w:p>
        </w:tc>
        <w:tc>
          <w:tcPr>
            <w:tcW w:w="2693" w:type="dxa"/>
          </w:tcPr>
          <w:p w:rsidR="00806ECF" w:rsidRPr="00202E5B" w:rsidRDefault="00806ECF" w:rsidP="00BC77F2">
            <w:pPr>
              <w:pStyle w:val="TAC"/>
              <w:rPr>
                <w:lang w:eastAsia="zh-CN"/>
              </w:rPr>
            </w:pPr>
          </w:p>
        </w:tc>
      </w:tr>
      <w:tr w:rsidR="00806ECF" w:rsidRPr="00202E5B" w:rsidTr="00DE0D06">
        <w:tc>
          <w:tcPr>
            <w:tcW w:w="3369" w:type="dxa"/>
          </w:tcPr>
          <w:p w:rsidR="00806ECF" w:rsidRPr="00202E5B" w:rsidRDefault="00806ECF" w:rsidP="00BC77F2">
            <w:pPr>
              <w:pStyle w:val="TAL"/>
              <w:rPr>
                <w:lang w:eastAsia="zh-CN"/>
              </w:rPr>
            </w:pPr>
            <w:r w:rsidRPr="00202E5B">
              <w:rPr>
                <w:lang w:eastAsia="zh-CN"/>
              </w:rPr>
              <w:t>Target CIR</w:t>
            </w:r>
          </w:p>
        </w:tc>
        <w:tc>
          <w:tcPr>
            <w:tcW w:w="2268" w:type="dxa"/>
          </w:tcPr>
          <w:p w:rsidR="00806ECF" w:rsidRPr="00202E5B" w:rsidRDefault="00806ECF" w:rsidP="00BC77F2">
            <w:pPr>
              <w:pStyle w:val="TAC"/>
              <w:rPr>
                <w:lang w:eastAsia="zh-CN"/>
              </w:rPr>
            </w:pPr>
            <w:r w:rsidRPr="00202E5B">
              <w:rPr>
                <w:lang w:eastAsia="zh-CN"/>
              </w:rPr>
              <w:t>-2.5 dB</w:t>
            </w:r>
          </w:p>
        </w:tc>
        <w:tc>
          <w:tcPr>
            <w:tcW w:w="2693" w:type="dxa"/>
          </w:tcPr>
          <w:p w:rsidR="00806ECF" w:rsidRPr="00202E5B" w:rsidRDefault="00806ECF" w:rsidP="00BC77F2">
            <w:pPr>
              <w:pStyle w:val="TAC"/>
              <w:rPr>
                <w:lang w:eastAsia="zh-CN"/>
              </w:rPr>
            </w:pPr>
          </w:p>
        </w:tc>
      </w:tr>
    </w:tbl>
    <w:p w:rsidR="00806ECF" w:rsidRPr="007F4011" w:rsidRDefault="00806ECF" w:rsidP="00240F7E">
      <w:pPr>
        <w:pStyle w:val="BodyText"/>
      </w:pPr>
    </w:p>
    <w:p w:rsidR="00EA0877" w:rsidRPr="007F4011" w:rsidRDefault="00EA0877" w:rsidP="00491AD7">
      <w:r w:rsidRPr="007F4011">
        <w:t>Reference UTRA 3.84 Mcps TDD UE parameters are given in Table 4.7b.</w:t>
      </w:r>
    </w:p>
    <w:p w:rsidR="00EA0877" w:rsidRPr="007F4011" w:rsidRDefault="00EA0877" w:rsidP="00DC1575">
      <w:pPr>
        <w:pStyle w:val="TH"/>
        <w:outlineLvl w:val="0"/>
      </w:pPr>
      <w:r w:rsidRPr="007F4011">
        <w:t>Table 4.7b: UTRA 3.84 Mcps TDD reference UE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EA0877" w:rsidRPr="00202E5B" w:rsidTr="00DE0D06">
        <w:tc>
          <w:tcPr>
            <w:tcW w:w="3369" w:type="dxa"/>
          </w:tcPr>
          <w:p w:rsidR="00EA0877" w:rsidRPr="00202E5B" w:rsidRDefault="00EA0877" w:rsidP="00BC77F2">
            <w:pPr>
              <w:pStyle w:val="TAH"/>
            </w:pPr>
            <w:r w:rsidRPr="00202E5B">
              <w:t>Parameter</w:t>
            </w:r>
          </w:p>
        </w:tc>
        <w:tc>
          <w:tcPr>
            <w:tcW w:w="2268" w:type="dxa"/>
          </w:tcPr>
          <w:p w:rsidR="00EA0877" w:rsidRPr="00202E5B" w:rsidRDefault="00EA0877" w:rsidP="00BC77F2">
            <w:pPr>
              <w:pStyle w:val="TAH"/>
            </w:pPr>
            <w:r w:rsidRPr="00202E5B">
              <w:t>Value</w:t>
            </w:r>
          </w:p>
        </w:tc>
        <w:tc>
          <w:tcPr>
            <w:tcW w:w="2693" w:type="dxa"/>
          </w:tcPr>
          <w:p w:rsidR="00EA0877" w:rsidRPr="00202E5B" w:rsidRDefault="00EA0877" w:rsidP="00BC77F2">
            <w:pPr>
              <w:pStyle w:val="TAH"/>
            </w:pPr>
            <w:r w:rsidRPr="00202E5B">
              <w:t>Note</w:t>
            </w:r>
          </w:p>
        </w:tc>
      </w:tr>
      <w:tr w:rsidR="00EA0877" w:rsidRPr="00202E5B" w:rsidTr="00DE0D06">
        <w:tc>
          <w:tcPr>
            <w:tcW w:w="3369" w:type="dxa"/>
          </w:tcPr>
          <w:p w:rsidR="00EA0877" w:rsidRPr="00202E5B" w:rsidRDefault="00EA0877" w:rsidP="00BC77F2">
            <w:pPr>
              <w:pStyle w:val="TAL"/>
            </w:pPr>
            <w:r w:rsidRPr="00202E5B">
              <w:t>Maximum UE power</w:t>
            </w:r>
          </w:p>
        </w:tc>
        <w:tc>
          <w:tcPr>
            <w:tcW w:w="2268" w:type="dxa"/>
          </w:tcPr>
          <w:p w:rsidR="00EA0877" w:rsidRPr="00202E5B" w:rsidRDefault="00EA0877" w:rsidP="00BC77F2">
            <w:pPr>
              <w:pStyle w:val="TAC"/>
            </w:pPr>
            <w:r w:rsidRPr="00202E5B">
              <w:t>24dBm</w:t>
            </w:r>
          </w:p>
        </w:tc>
        <w:tc>
          <w:tcPr>
            <w:tcW w:w="2693" w:type="dxa"/>
          </w:tcPr>
          <w:p w:rsidR="00EA0877" w:rsidRPr="00202E5B" w:rsidRDefault="00EA0877" w:rsidP="00BC77F2">
            <w:pPr>
              <w:pStyle w:val="TAC"/>
            </w:pPr>
            <w:r w:rsidRPr="00202E5B">
              <w:t>[2], [3]</w:t>
            </w:r>
          </w:p>
        </w:tc>
      </w:tr>
      <w:tr w:rsidR="00EA0877" w:rsidRPr="00202E5B" w:rsidTr="00DE0D06">
        <w:tc>
          <w:tcPr>
            <w:tcW w:w="3369" w:type="dxa"/>
          </w:tcPr>
          <w:p w:rsidR="00EA0877" w:rsidRPr="00202E5B" w:rsidRDefault="00EA0877" w:rsidP="00BC77F2">
            <w:pPr>
              <w:pStyle w:val="TAL"/>
            </w:pPr>
            <w:r w:rsidRPr="00202E5B">
              <w:t>Minimum UE power</w:t>
            </w:r>
          </w:p>
        </w:tc>
        <w:tc>
          <w:tcPr>
            <w:tcW w:w="2268" w:type="dxa"/>
          </w:tcPr>
          <w:p w:rsidR="00EA0877" w:rsidRPr="00202E5B" w:rsidRDefault="00EA0877" w:rsidP="00BC77F2">
            <w:pPr>
              <w:pStyle w:val="TAC"/>
            </w:pPr>
            <w:r w:rsidRPr="00202E5B">
              <w:t>-50dBm</w:t>
            </w:r>
          </w:p>
        </w:tc>
        <w:tc>
          <w:tcPr>
            <w:tcW w:w="2693" w:type="dxa"/>
          </w:tcPr>
          <w:p w:rsidR="00EA0877" w:rsidRPr="00202E5B" w:rsidRDefault="00EA0877" w:rsidP="00BC77F2">
            <w:pPr>
              <w:pStyle w:val="TAC"/>
            </w:pPr>
            <w:r w:rsidRPr="00202E5B">
              <w:t>[2]</w:t>
            </w:r>
          </w:p>
        </w:tc>
      </w:tr>
      <w:tr w:rsidR="00EA0877" w:rsidRPr="00202E5B" w:rsidTr="00DE0D06">
        <w:tc>
          <w:tcPr>
            <w:tcW w:w="3369" w:type="dxa"/>
          </w:tcPr>
          <w:p w:rsidR="00EA0877" w:rsidRPr="00202E5B" w:rsidRDefault="00EA0877" w:rsidP="00BC77F2">
            <w:pPr>
              <w:pStyle w:val="TAL"/>
            </w:pPr>
            <w:r w:rsidRPr="00202E5B">
              <w:t>Noise Figure*</w:t>
            </w:r>
          </w:p>
        </w:tc>
        <w:tc>
          <w:tcPr>
            <w:tcW w:w="2268" w:type="dxa"/>
          </w:tcPr>
          <w:p w:rsidR="00EA0877" w:rsidRPr="00202E5B" w:rsidRDefault="00EA0877" w:rsidP="00BC77F2">
            <w:pPr>
              <w:pStyle w:val="TAC"/>
            </w:pPr>
            <w:r w:rsidRPr="00202E5B">
              <w:t>9dB</w:t>
            </w:r>
          </w:p>
        </w:tc>
        <w:tc>
          <w:tcPr>
            <w:tcW w:w="2693" w:type="dxa"/>
          </w:tcPr>
          <w:p w:rsidR="00EA0877" w:rsidRPr="00202E5B" w:rsidRDefault="00EA0877" w:rsidP="00BC77F2">
            <w:pPr>
              <w:pStyle w:val="TAC"/>
            </w:pPr>
            <w:r w:rsidRPr="00202E5B">
              <w:t>[3]</w:t>
            </w:r>
          </w:p>
        </w:tc>
      </w:tr>
    </w:tbl>
    <w:p w:rsidR="00EA0877" w:rsidRPr="007F4011" w:rsidRDefault="00EA0877" w:rsidP="00EA0877">
      <w:pPr>
        <w:pStyle w:val="NO"/>
      </w:pPr>
      <w:r w:rsidRPr="007F4011">
        <w:t xml:space="preserve">NOTE: </w:t>
      </w:r>
      <w:r w:rsidR="00BC77F2" w:rsidRPr="007F4011">
        <w:tab/>
      </w:r>
      <w:r w:rsidRPr="007F4011">
        <w:t>* UTRA TDD UE will have a relatively lower Noise Figure since it does not have a duplexer.  However, for simulation alignment purpose, a Noise Figure of 9 dB will be used.</w:t>
      </w:r>
    </w:p>
    <w:p w:rsidR="00EA0877" w:rsidRPr="007F4011" w:rsidRDefault="00EA0877" w:rsidP="00EA0877"/>
    <w:p w:rsidR="00240F7E" w:rsidRPr="007F4011" w:rsidRDefault="00240F7E" w:rsidP="00491AD7">
      <w:r w:rsidRPr="007F4011">
        <w:t xml:space="preserve">Reference E-UTRA </w:t>
      </w:r>
      <w:r w:rsidR="00806ECF" w:rsidRPr="007F4011">
        <w:t xml:space="preserve">FDD </w:t>
      </w:r>
      <w:r w:rsidR="00251B7D" w:rsidRPr="007F4011">
        <w:t xml:space="preserve">and E-UTRA TDD </w:t>
      </w:r>
      <w:r w:rsidRPr="007F4011">
        <w:t>UE parameters are given in Table 4.8.</w:t>
      </w:r>
    </w:p>
    <w:p w:rsidR="00240F7E" w:rsidRPr="007F4011" w:rsidRDefault="00240F7E" w:rsidP="00DC1575">
      <w:pPr>
        <w:pStyle w:val="TH"/>
        <w:outlineLvl w:val="0"/>
      </w:pPr>
      <w:r w:rsidRPr="007F4011">
        <w:t>Table 4.8: E-UTRA</w:t>
      </w:r>
      <w:r w:rsidR="00806ECF" w:rsidRPr="007F4011">
        <w:t xml:space="preserve"> FDD</w:t>
      </w:r>
      <w:r w:rsidRPr="007F4011">
        <w:t xml:space="preserve"> </w:t>
      </w:r>
      <w:r w:rsidR="00251B7D" w:rsidRPr="007F4011">
        <w:t xml:space="preserve">and E-UTRA TDD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rsidTr="00DE0D06">
        <w:tc>
          <w:tcPr>
            <w:tcW w:w="3369" w:type="dxa"/>
          </w:tcPr>
          <w:p w:rsidR="00240F7E" w:rsidRPr="00202E5B" w:rsidRDefault="00240F7E" w:rsidP="00BC77F2">
            <w:pPr>
              <w:pStyle w:val="TAH"/>
            </w:pPr>
            <w:r w:rsidRPr="00202E5B">
              <w:t>Parameter</w:t>
            </w:r>
          </w:p>
        </w:tc>
        <w:tc>
          <w:tcPr>
            <w:tcW w:w="2268" w:type="dxa"/>
          </w:tcPr>
          <w:p w:rsidR="00240F7E" w:rsidRPr="00202E5B" w:rsidRDefault="00240F7E" w:rsidP="00BC77F2">
            <w:pPr>
              <w:pStyle w:val="TAH"/>
            </w:pPr>
            <w:r w:rsidRPr="00202E5B">
              <w:t>Value</w:t>
            </w:r>
          </w:p>
        </w:tc>
        <w:tc>
          <w:tcPr>
            <w:tcW w:w="2693" w:type="dxa"/>
          </w:tcPr>
          <w:p w:rsidR="00240F7E" w:rsidRPr="00202E5B" w:rsidRDefault="00240F7E" w:rsidP="00BC77F2">
            <w:pPr>
              <w:pStyle w:val="TAH"/>
            </w:pPr>
            <w:r w:rsidRPr="00202E5B">
              <w:t>Note</w:t>
            </w:r>
          </w:p>
        </w:tc>
      </w:tr>
      <w:tr w:rsidR="00240F7E" w:rsidRPr="00202E5B" w:rsidTr="00DE0D06">
        <w:tc>
          <w:tcPr>
            <w:tcW w:w="3369" w:type="dxa"/>
          </w:tcPr>
          <w:p w:rsidR="00240F7E" w:rsidRPr="00202E5B" w:rsidRDefault="00240F7E" w:rsidP="00BC77F2">
            <w:pPr>
              <w:pStyle w:val="TAL"/>
            </w:pPr>
            <w:r w:rsidRPr="00202E5B">
              <w:t>Maximum UE power</w:t>
            </w:r>
          </w:p>
        </w:tc>
        <w:tc>
          <w:tcPr>
            <w:tcW w:w="2268" w:type="dxa"/>
          </w:tcPr>
          <w:p w:rsidR="00240F7E" w:rsidRPr="00202E5B" w:rsidRDefault="00240F7E" w:rsidP="00BC77F2">
            <w:pPr>
              <w:pStyle w:val="TAC"/>
            </w:pPr>
            <w:r w:rsidRPr="00202E5B">
              <w:t>24</w:t>
            </w:r>
            <w:r w:rsidR="00BF3C3E" w:rsidRPr="00202E5B">
              <w:t>d</w:t>
            </w:r>
            <w:r w:rsidRPr="00202E5B">
              <w:t>Bm</w:t>
            </w:r>
          </w:p>
        </w:tc>
        <w:tc>
          <w:tcPr>
            <w:tcW w:w="2693" w:type="dxa"/>
          </w:tcPr>
          <w:p w:rsidR="00240F7E" w:rsidRPr="00202E5B" w:rsidRDefault="00240F7E" w:rsidP="00BC77F2">
            <w:pPr>
              <w:pStyle w:val="TAC"/>
            </w:pPr>
            <w:r w:rsidRPr="00202E5B">
              <w:t>[6]</w:t>
            </w:r>
          </w:p>
        </w:tc>
      </w:tr>
      <w:tr w:rsidR="00240F7E" w:rsidRPr="00202E5B" w:rsidTr="00DE0D06">
        <w:tc>
          <w:tcPr>
            <w:tcW w:w="3369" w:type="dxa"/>
          </w:tcPr>
          <w:p w:rsidR="00240F7E" w:rsidRPr="00202E5B" w:rsidRDefault="00240F7E" w:rsidP="00BC77F2">
            <w:pPr>
              <w:pStyle w:val="TAL"/>
            </w:pPr>
            <w:r w:rsidRPr="00202E5B">
              <w:t>Minimum UE power</w:t>
            </w:r>
          </w:p>
        </w:tc>
        <w:tc>
          <w:tcPr>
            <w:tcW w:w="2268" w:type="dxa"/>
          </w:tcPr>
          <w:p w:rsidR="00240F7E" w:rsidRPr="00202E5B" w:rsidRDefault="00240F7E" w:rsidP="00BC77F2">
            <w:pPr>
              <w:pStyle w:val="TAC"/>
            </w:pPr>
            <w:r w:rsidRPr="00202E5B">
              <w:t>-30dBm</w:t>
            </w:r>
          </w:p>
        </w:tc>
        <w:tc>
          <w:tcPr>
            <w:tcW w:w="2693" w:type="dxa"/>
          </w:tcPr>
          <w:p w:rsidR="00240F7E" w:rsidRPr="00202E5B" w:rsidRDefault="00240F7E" w:rsidP="00BC77F2">
            <w:pPr>
              <w:pStyle w:val="TAC"/>
            </w:pPr>
            <w:r w:rsidRPr="00202E5B">
              <w:t>[3]</w:t>
            </w:r>
          </w:p>
        </w:tc>
      </w:tr>
      <w:tr w:rsidR="00240F7E" w:rsidRPr="00202E5B" w:rsidTr="00DE0D06">
        <w:tc>
          <w:tcPr>
            <w:tcW w:w="3369" w:type="dxa"/>
          </w:tcPr>
          <w:p w:rsidR="00240F7E" w:rsidRPr="00202E5B" w:rsidRDefault="00240F7E" w:rsidP="00BC77F2">
            <w:pPr>
              <w:pStyle w:val="TAL"/>
            </w:pPr>
            <w:r w:rsidRPr="00202E5B">
              <w:t>Noise Figure</w:t>
            </w:r>
            <w:r w:rsidR="00251B7D" w:rsidRPr="00202E5B">
              <w:t>*</w:t>
            </w:r>
          </w:p>
        </w:tc>
        <w:tc>
          <w:tcPr>
            <w:tcW w:w="2268" w:type="dxa"/>
          </w:tcPr>
          <w:p w:rsidR="00240F7E" w:rsidRPr="00202E5B" w:rsidRDefault="00240F7E" w:rsidP="00BC77F2">
            <w:pPr>
              <w:pStyle w:val="TAC"/>
            </w:pPr>
            <w:r w:rsidRPr="00202E5B">
              <w:t>9dB</w:t>
            </w:r>
          </w:p>
        </w:tc>
        <w:tc>
          <w:tcPr>
            <w:tcW w:w="2693" w:type="dxa"/>
          </w:tcPr>
          <w:p w:rsidR="00240F7E" w:rsidRPr="00202E5B" w:rsidRDefault="00240F7E" w:rsidP="00BC77F2">
            <w:pPr>
              <w:pStyle w:val="TAC"/>
            </w:pPr>
            <w:r w:rsidRPr="00202E5B">
              <w:t>[4]</w:t>
            </w:r>
          </w:p>
        </w:tc>
      </w:tr>
    </w:tbl>
    <w:p w:rsidR="00240F7E" w:rsidRPr="007F4011" w:rsidRDefault="00251B7D" w:rsidP="00251B7D">
      <w:pPr>
        <w:pStyle w:val="NO"/>
      </w:pPr>
      <w:r w:rsidRPr="007F4011">
        <w:t>NOTE:</w:t>
      </w:r>
      <w:r w:rsidR="00BC77F2" w:rsidRPr="007F4011">
        <w:tab/>
      </w:r>
      <w:r w:rsidRPr="007F4011">
        <w:t>* E-UTRA TDD UE will have a relatively lower Noise Figure since it does not have a duplexer.  However, for simulation alignment purpose, a Noise Figure of 9 dB will be used.</w:t>
      </w:r>
    </w:p>
    <w:p w:rsidR="00251B7D" w:rsidRPr="007F4011" w:rsidRDefault="00251B7D" w:rsidP="00251B7D"/>
    <w:p w:rsidR="00806ECF" w:rsidRPr="007F4011" w:rsidRDefault="00806ECF" w:rsidP="00491AD7">
      <w:r w:rsidRPr="007F4011">
        <w:t>Reference E-UTRA TDD UE (LCR TDD frame structure based) parameters are given in Table 4.8a.</w:t>
      </w:r>
    </w:p>
    <w:p w:rsidR="00806ECF" w:rsidRPr="007F4011" w:rsidRDefault="00806ECF" w:rsidP="00DC1575">
      <w:pPr>
        <w:pStyle w:val="TH"/>
        <w:outlineLvl w:val="0"/>
        <w:rPr>
          <w:lang w:eastAsia="zh-CN"/>
        </w:rPr>
      </w:pPr>
      <w:r w:rsidRPr="007F4011">
        <w:lastRenderedPageBreak/>
        <w:t xml:space="preserve">Table </w:t>
      </w:r>
      <w:r w:rsidRPr="007F4011">
        <w:rPr>
          <w:lang w:eastAsia="zh-CN"/>
        </w:rPr>
        <w:t>4.8a</w:t>
      </w:r>
      <w:r w:rsidRPr="007F4011">
        <w:t xml:space="preserve">: </w:t>
      </w:r>
      <w:r w:rsidRPr="007F4011">
        <w:rPr>
          <w:lang w:eastAsia="zh-CN"/>
        </w:rPr>
        <w:t>R</w:t>
      </w:r>
      <w:r w:rsidRPr="007F4011">
        <w:t>eference UE</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1"/>
        <w:gridCol w:w="3775"/>
        <w:gridCol w:w="992"/>
      </w:tblGrid>
      <w:tr w:rsidR="00806ECF" w:rsidRPr="00202E5B" w:rsidTr="00DE0D06">
        <w:tc>
          <w:tcPr>
            <w:tcW w:w="3421" w:type="dxa"/>
          </w:tcPr>
          <w:p w:rsidR="00806ECF" w:rsidRPr="00202E5B" w:rsidRDefault="00806ECF" w:rsidP="00BC77F2">
            <w:pPr>
              <w:pStyle w:val="TAH"/>
            </w:pPr>
            <w:r w:rsidRPr="00202E5B">
              <w:t>Parameter</w:t>
            </w:r>
          </w:p>
        </w:tc>
        <w:tc>
          <w:tcPr>
            <w:tcW w:w="3775" w:type="dxa"/>
          </w:tcPr>
          <w:p w:rsidR="00806ECF" w:rsidRPr="00202E5B" w:rsidRDefault="00806ECF" w:rsidP="00BC77F2">
            <w:pPr>
              <w:pStyle w:val="TAH"/>
            </w:pPr>
            <w:r w:rsidRPr="00202E5B">
              <w:t>Value</w:t>
            </w:r>
          </w:p>
        </w:tc>
        <w:tc>
          <w:tcPr>
            <w:tcW w:w="992" w:type="dxa"/>
          </w:tcPr>
          <w:p w:rsidR="00806ECF" w:rsidRPr="00202E5B" w:rsidRDefault="00806ECF" w:rsidP="00BC77F2">
            <w:pPr>
              <w:pStyle w:val="TAH"/>
            </w:pPr>
            <w:r w:rsidRPr="00202E5B">
              <w:t>Note</w:t>
            </w:r>
          </w:p>
        </w:tc>
      </w:tr>
      <w:tr w:rsidR="00806ECF" w:rsidRPr="00202E5B" w:rsidTr="00DE0D06">
        <w:tc>
          <w:tcPr>
            <w:tcW w:w="3421" w:type="dxa"/>
          </w:tcPr>
          <w:p w:rsidR="00806ECF" w:rsidRPr="00202E5B" w:rsidRDefault="00806ECF" w:rsidP="00BC77F2">
            <w:pPr>
              <w:pStyle w:val="TAL"/>
            </w:pPr>
            <w:r w:rsidRPr="00202E5B">
              <w:t>Maximum UE power</w:t>
            </w:r>
          </w:p>
        </w:tc>
        <w:tc>
          <w:tcPr>
            <w:tcW w:w="3775" w:type="dxa"/>
          </w:tcPr>
          <w:p w:rsidR="00806ECF" w:rsidRPr="00202E5B" w:rsidRDefault="00806ECF" w:rsidP="00BC77F2">
            <w:pPr>
              <w:pStyle w:val="TAC"/>
            </w:pPr>
            <w:r w:rsidRPr="00202E5B">
              <w:t>24</w:t>
            </w:r>
            <w:r w:rsidRPr="00202E5B">
              <w:rPr>
                <w:lang w:eastAsia="zh-CN"/>
              </w:rPr>
              <w:t>d</w:t>
            </w:r>
            <w:r w:rsidRPr="00202E5B">
              <w:t>Bm</w:t>
            </w:r>
          </w:p>
        </w:tc>
        <w:tc>
          <w:tcPr>
            <w:tcW w:w="992" w:type="dxa"/>
          </w:tcPr>
          <w:p w:rsidR="00806ECF" w:rsidRPr="00202E5B" w:rsidRDefault="00806ECF" w:rsidP="00BC77F2">
            <w:pPr>
              <w:pStyle w:val="TAC"/>
            </w:pPr>
          </w:p>
        </w:tc>
      </w:tr>
      <w:tr w:rsidR="00806ECF" w:rsidRPr="00202E5B" w:rsidTr="00DE0D06">
        <w:tc>
          <w:tcPr>
            <w:tcW w:w="3421" w:type="dxa"/>
          </w:tcPr>
          <w:p w:rsidR="00806ECF" w:rsidRPr="00202E5B" w:rsidRDefault="00806ECF" w:rsidP="00BC77F2">
            <w:pPr>
              <w:pStyle w:val="TAL"/>
            </w:pPr>
            <w:r w:rsidRPr="00202E5B">
              <w:t>Minimum UE power</w:t>
            </w:r>
          </w:p>
        </w:tc>
        <w:tc>
          <w:tcPr>
            <w:tcW w:w="3775" w:type="dxa"/>
          </w:tcPr>
          <w:p w:rsidR="00806ECF" w:rsidRPr="00202E5B" w:rsidRDefault="00806ECF" w:rsidP="00BC77F2">
            <w:pPr>
              <w:pStyle w:val="TAC"/>
            </w:pPr>
            <w:r w:rsidRPr="00202E5B">
              <w:t>-</w:t>
            </w:r>
            <w:r w:rsidRPr="00202E5B">
              <w:rPr>
                <w:lang w:eastAsia="zh-CN"/>
              </w:rPr>
              <w:t>30dBm</w:t>
            </w:r>
          </w:p>
        </w:tc>
        <w:tc>
          <w:tcPr>
            <w:tcW w:w="992" w:type="dxa"/>
          </w:tcPr>
          <w:p w:rsidR="00806ECF" w:rsidRPr="00202E5B" w:rsidRDefault="00806ECF" w:rsidP="00BC77F2">
            <w:pPr>
              <w:pStyle w:val="TAC"/>
            </w:pPr>
          </w:p>
        </w:tc>
      </w:tr>
      <w:tr w:rsidR="00806ECF" w:rsidRPr="00202E5B" w:rsidTr="00DE0D06">
        <w:tc>
          <w:tcPr>
            <w:tcW w:w="3421" w:type="dxa"/>
          </w:tcPr>
          <w:p w:rsidR="00806ECF" w:rsidRPr="00202E5B" w:rsidRDefault="00806ECF" w:rsidP="00BC77F2">
            <w:pPr>
              <w:pStyle w:val="TAL"/>
            </w:pPr>
            <w:r w:rsidRPr="00202E5B">
              <w:t>Noise Figure</w:t>
            </w:r>
          </w:p>
        </w:tc>
        <w:tc>
          <w:tcPr>
            <w:tcW w:w="3775" w:type="dxa"/>
          </w:tcPr>
          <w:p w:rsidR="00806ECF" w:rsidRPr="00202E5B" w:rsidRDefault="00806ECF" w:rsidP="00BC77F2">
            <w:pPr>
              <w:pStyle w:val="TAC"/>
            </w:pPr>
            <w:r w:rsidRPr="00202E5B">
              <w:t>9dB</w:t>
            </w:r>
          </w:p>
        </w:tc>
        <w:tc>
          <w:tcPr>
            <w:tcW w:w="992" w:type="dxa"/>
          </w:tcPr>
          <w:p w:rsidR="00806ECF" w:rsidRPr="00202E5B" w:rsidRDefault="00806ECF" w:rsidP="00BC77F2">
            <w:pPr>
              <w:pStyle w:val="TAC"/>
            </w:pPr>
          </w:p>
        </w:tc>
      </w:tr>
      <w:tr w:rsidR="00806ECF" w:rsidRPr="00202E5B" w:rsidTr="00DE0D06">
        <w:tc>
          <w:tcPr>
            <w:tcW w:w="3421" w:type="dxa"/>
          </w:tcPr>
          <w:p w:rsidR="00806ECF" w:rsidRPr="00202E5B" w:rsidRDefault="00806ECF" w:rsidP="00BC77F2">
            <w:pPr>
              <w:pStyle w:val="TAL"/>
              <w:rPr>
                <w:lang w:eastAsia="zh-CN"/>
              </w:rPr>
            </w:pPr>
            <w:r w:rsidRPr="00202E5B">
              <w:rPr>
                <w:lang w:eastAsia="zh-CN"/>
              </w:rPr>
              <w:t>Noise power</w:t>
            </w:r>
          </w:p>
        </w:tc>
        <w:tc>
          <w:tcPr>
            <w:tcW w:w="3775" w:type="dxa"/>
          </w:tcPr>
          <w:p w:rsidR="00806ECF" w:rsidRPr="00202E5B" w:rsidRDefault="00806ECF" w:rsidP="00BC77F2">
            <w:pPr>
              <w:pStyle w:val="TAC"/>
              <w:rPr>
                <w:lang w:eastAsia="zh-CN"/>
              </w:rPr>
            </w:pPr>
            <w:r w:rsidRPr="00202E5B">
              <w:rPr>
                <w:lang w:eastAsia="zh-CN"/>
              </w:rPr>
              <w:t>Varies with the total RB’s allocated for a UE</w:t>
            </w:r>
          </w:p>
        </w:tc>
        <w:tc>
          <w:tcPr>
            <w:tcW w:w="992" w:type="dxa"/>
          </w:tcPr>
          <w:p w:rsidR="00806ECF" w:rsidRPr="00202E5B" w:rsidRDefault="00806ECF" w:rsidP="00BC77F2">
            <w:pPr>
              <w:pStyle w:val="TAC"/>
            </w:pPr>
          </w:p>
        </w:tc>
      </w:tr>
    </w:tbl>
    <w:p w:rsidR="00806ECF" w:rsidRPr="007F4011" w:rsidRDefault="00806ECF">
      <w:pPr>
        <w:pStyle w:val="BodyText"/>
      </w:pPr>
    </w:p>
    <w:p w:rsidR="005E0CB4" w:rsidRPr="007F4011" w:rsidRDefault="00C755A3" w:rsidP="00DC1575">
      <w:pPr>
        <w:pStyle w:val="Heading2"/>
        <w:tabs>
          <w:tab w:val="left" w:pos="1140"/>
        </w:tabs>
        <w:ind w:left="1140" w:hanging="1140"/>
      </w:pPr>
      <w:bookmarkStart w:id="70" w:name="_Toc518937176"/>
      <w:bookmarkStart w:id="71" w:name="_Toc46233035"/>
      <w:r w:rsidRPr="007F4011">
        <w:t>4.8</w:t>
      </w:r>
      <w:r w:rsidRPr="007F4011">
        <w:tab/>
      </w:r>
      <w:r w:rsidR="005E0CB4" w:rsidRPr="007F4011">
        <w:t>RRM models</w:t>
      </w:r>
      <w:bookmarkEnd w:id="70"/>
      <w:bookmarkEnd w:id="71"/>
    </w:p>
    <w:p w:rsidR="005E0CB4" w:rsidRPr="007F4011" w:rsidRDefault="005E0CB4">
      <w:r w:rsidRPr="007F4011">
        <w:t xml:space="preserve">This chapter contains models that are necessary to study the RRM aspects e.g. </w:t>
      </w:r>
    </w:p>
    <w:p w:rsidR="005E0CB4" w:rsidRPr="007F4011" w:rsidRDefault="00C755A3" w:rsidP="00DC1575">
      <w:pPr>
        <w:pStyle w:val="Heading3"/>
        <w:tabs>
          <w:tab w:val="left" w:pos="1140"/>
        </w:tabs>
        <w:ind w:left="1140" w:hanging="1140"/>
      </w:pPr>
      <w:bookmarkStart w:id="72" w:name="_Toc518937177"/>
      <w:bookmarkStart w:id="73" w:name="_Toc46233036"/>
      <w:r w:rsidRPr="007F4011">
        <w:t>4.8.1</w:t>
      </w:r>
      <w:r w:rsidRPr="007F4011">
        <w:tab/>
      </w:r>
      <w:r w:rsidR="005E0CB4" w:rsidRPr="007F4011">
        <w:t>Measurement models</w:t>
      </w:r>
      <w:bookmarkEnd w:id="72"/>
      <w:bookmarkEnd w:id="73"/>
    </w:p>
    <w:p w:rsidR="005E0CB4" w:rsidRPr="007F4011" w:rsidRDefault="005E0CB4" w:rsidP="00491AD7">
      <w:r w:rsidRPr="007F4011">
        <w:t>xxxx</w:t>
      </w:r>
    </w:p>
    <w:p w:rsidR="005E0CB4" w:rsidRPr="007F4011" w:rsidRDefault="00C755A3" w:rsidP="00DC1575">
      <w:pPr>
        <w:pStyle w:val="Heading3"/>
        <w:tabs>
          <w:tab w:val="left" w:pos="1140"/>
        </w:tabs>
        <w:ind w:left="1140" w:hanging="1140"/>
      </w:pPr>
      <w:bookmarkStart w:id="74" w:name="_Toc518937178"/>
      <w:bookmarkStart w:id="75" w:name="_Toc46233037"/>
      <w:r w:rsidRPr="007F4011">
        <w:t>4.8.2</w:t>
      </w:r>
      <w:r w:rsidRPr="007F4011">
        <w:tab/>
      </w:r>
      <w:r w:rsidR="005E0CB4" w:rsidRPr="007F4011">
        <w:t>Modelling of the functions</w:t>
      </w:r>
      <w:bookmarkEnd w:id="74"/>
      <w:bookmarkEnd w:id="75"/>
    </w:p>
    <w:p w:rsidR="005E0CB4" w:rsidRPr="007F4011" w:rsidRDefault="005E0CB4" w:rsidP="00491AD7">
      <w:r w:rsidRPr="007F4011">
        <w:t>xxxx</w:t>
      </w:r>
    </w:p>
    <w:p w:rsidR="005E0CB4" w:rsidRPr="007F4011" w:rsidRDefault="00C755A3" w:rsidP="00DC1575">
      <w:pPr>
        <w:pStyle w:val="Heading2"/>
        <w:tabs>
          <w:tab w:val="left" w:pos="1140"/>
        </w:tabs>
        <w:ind w:left="1140" w:hanging="1140"/>
      </w:pPr>
      <w:bookmarkStart w:id="76" w:name="_Toc518937179"/>
      <w:bookmarkStart w:id="77" w:name="_Toc46233038"/>
      <w:r w:rsidRPr="007F4011">
        <w:t>4.9</w:t>
      </w:r>
      <w:r w:rsidRPr="007F4011">
        <w:tab/>
      </w:r>
      <w:r w:rsidR="005E0CB4" w:rsidRPr="007F4011">
        <w:t>Link level simulation assumptions</w:t>
      </w:r>
      <w:bookmarkEnd w:id="76"/>
      <w:bookmarkEnd w:id="77"/>
    </w:p>
    <w:p w:rsidR="005E0CB4" w:rsidRPr="007F4011" w:rsidRDefault="005E0CB4" w:rsidP="00491AD7">
      <w:r w:rsidRPr="007F4011">
        <w:t>This chapter covers L</w:t>
      </w:r>
      <w:r w:rsidR="00D55F6D" w:rsidRPr="007F4011">
        <w:t xml:space="preserve">ayer </w:t>
      </w:r>
      <w:r w:rsidRPr="007F4011">
        <w:t>1 aspects and assumptions (e.g. number of HARQ retransmissions) etc.</w:t>
      </w:r>
    </w:p>
    <w:p w:rsidR="005E0CB4" w:rsidRPr="007F4011" w:rsidRDefault="00C755A3" w:rsidP="00DC1575">
      <w:pPr>
        <w:pStyle w:val="Heading2"/>
        <w:tabs>
          <w:tab w:val="left" w:pos="1140"/>
        </w:tabs>
        <w:ind w:left="1140" w:hanging="1140"/>
      </w:pPr>
      <w:bookmarkStart w:id="78" w:name="_Toc518937180"/>
      <w:bookmarkStart w:id="79" w:name="_Toc46233039"/>
      <w:r w:rsidRPr="007F4011">
        <w:t>4.10</w:t>
      </w:r>
      <w:r w:rsidRPr="007F4011">
        <w:tab/>
      </w:r>
      <w:r w:rsidR="005E0CB4" w:rsidRPr="007F4011">
        <w:t>System simulation assumptions</w:t>
      </w:r>
      <w:bookmarkEnd w:id="78"/>
      <w:bookmarkEnd w:id="79"/>
    </w:p>
    <w:p w:rsidR="005E0CB4" w:rsidRPr="007F4011" w:rsidRDefault="005E0CB4" w:rsidP="00491AD7">
      <w:r w:rsidRPr="007F4011">
        <w:t xml:space="preserve">This chapter contains system simulation assumptions e.g. Eb/No values for different services, activity factor for voice, power control steps, performance measures (system throughput, grade of service), confidence interval etc. </w:t>
      </w:r>
    </w:p>
    <w:p w:rsidR="005E0CB4" w:rsidRPr="007F4011" w:rsidRDefault="00C755A3" w:rsidP="00DC1575">
      <w:pPr>
        <w:pStyle w:val="Heading3"/>
        <w:tabs>
          <w:tab w:val="left" w:pos="1140"/>
        </w:tabs>
        <w:ind w:left="1140" w:hanging="1140"/>
      </w:pPr>
      <w:bookmarkStart w:id="80" w:name="_Toc518937181"/>
      <w:bookmarkStart w:id="81" w:name="_Toc46233040"/>
      <w:r w:rsidRPr="007F4011">
        <w:t>4.10.1</w:t>
      </w:r>
      <w:r w:rsidRPr="007F4011">
        <w:tab/>
      </w:r>
      <w:r w:rsidR="005E0CB4" w:rsidRPr="007F4011">
        <w:t>System loading</w:t>
      </w:r>
      <w:bookmarkEnd w:id="80"/>
      <w:bookmarkEnd w:id="81"/>
    </w:p>
    <w:p w:rsidR="005E0CB4" w:rsidRPr="007F4011" w:rsidRDefault="005E0CB4">
      <w:pPr>
        <w:pStyle w:val="BodyText"/>
      </w:pPr>
      <w:r w:rsidRPr="007F4011">
        <w:t>xxxx</w:t>
      </w:r>
    </w:p>
    <w:p w:rsidR="005E0CB4" w:rsidRPr="007F4011" w:rsidRDefault="00C755A3" w:rsidP="00DC1575">
      <w:pPr>
        <w:pStyle w:val="Heading1"/>
        <w:tabs>
          <w:tab w:val="left" w:pos="1140"/>
        </w:tabs>
        <w:ind w:left="1140" w:hanging="1140"/>
      </w:pPr>
      <w:bookmarkStart w:id="82" w:name="_Toc518937182"/>
      <w:bookmarkStart w:id="83" w:name="_Toc46233041"/>
      <w:r w:rsidRPr="007F4011">
        <w:t>5</w:t>
      </w:r>
      <w:r w:rsidRPr="007F4011">
        <w:tab/>
      </w:r>
      <w:r w:rsidR="005E0CB4" w:rsidRPr="007F4011">
        <w:t>Methodology description</w:t>
      </w:r>
      <w:bookmarkEnd w:id="82"/>
      <w:bookmarkEnd w:id="83"/>
    </w:p>
    <w:p w:rsidR="005E0CB4" w:rsidRPr="007F4011" w:rsidRDefault="005E0CB4" w:rsidP="00491AD7">
      <w:r w:rsidRPr="007F4011">
        <w:t>This chapter describes the methods used for various study items e.g. deterministic analysis for BS-BS interference, Monte-Carlo simulations and dynamic type of simulations for RRM.</w:t>
      </w:r>
    </w:p>
    <w:p w:rsidR="00BF5CFB" w:rsidRPr="007F4011" w:rsidRDefault="00C755A3" w:rsidP="00C755A3">
      <w:pPr>
        <w:pStyle w:val="Heading2"/>
        <w:tabs>
          <w:tab w:val="left" w:pos="1140"/>
        </w:tabs>
        <w:ind w:left="1140" w:hanging="1140"/>
      </w:pPr>
      <w:bookmarkStart w:id="84" w:name="_Toc518937183"/>
      <w:bookmarkStart w:id="85" w:name="_Toc46233042"/>
      <w:r w:rsidRPr="007F4011">
        <w:t>5.1</w:t>
      </w:r>
      <w:r w:rsidRPr="007F4011">
        <w:tab/>
      </w:r>
      <w:r w:rsidR="00BF5CFB" w:rsidRPr="007F4011">
        <w:t>Methodology for co-existence simulations</w:t>
      </w:r>
      <w:bookmarkEnd w:id="84"/>
      <w:bookmarkEnd w:id="85"/>
    </w:p>
    <w:p w:rsidR="00C04F0A" w:rsidRPr="007F4011" w:rsidRDefault="00831335" w:rsidP="00491AD7">
      <w:r w:rsidRPr="007F4011">
        <w:t>Simulations to investigate the mutual interference impact of E-UTRA, UTRA and GERAN are based on snapshots were users are randomly placed in a predefined deployment scenario (Monte-Carlo approach). Assumptions or E-UTRA in this chapter are based on the physical layer (OFDMA DL and SC-FDMA UL) as described in the E-UTRA study item report [4]. It must be noted that actual E-UTRA physical layer specification of frequency resource block is different regarding number of sub-carriers per resource block (12 instead of 25 specified in [4]) and regarding the size of a resource block (180 kHz instead of 375 kHz in [4]). However, this has no impact on the results and conclusions of the present document</w:t>
      </w:r>
      <w:r w:rsidR="00294B46" w:rsidRPr="007F4011">
        <w:t xml:space="preserve">.  </w:t>
      </w:r>
    </w:p>
    <w:p w:rsidR="005B2E12" w:rsidRPr="007F4011" w:rsidRDefault="00C755A3" w:rsidP="00DC1575">
      <w:pPr>
        <w:pStyle w:val="Heading3"/>
        <w:tabs>
          <w:tab w:val="left" w:pos="1140"/>
        </w:tabs>
        <w:ind w:left="1140" w:hanging="1140"/>
      </w:pPr>
      <w:bookmarkStart w:id="86" w:name="_Toc518937184"/>
      <w:bookmarkStart w:id="87" w:name="_Toc46233043"/>
      <w:r w:rsidRPr="007F4011">
        <w:t>5.1.1</w:t>
      </w:r>
      <w:r w:rsidRPr="007F4011">
        <w:tab/>
      </w:r>
      <w:r w:rsidR="005B2E12" w:rsidRPr="007F4011">
        <w:t>Simulation assumptions for co-existence simulations</w:t>
      </w:r>
      <w:bookmarkEnd w:id="86"/>
      <w:bookmarkEnd w:id="87"/>
    </w:p>
    <w:p w:rsidR="005B2E12" w:rsidRPr="007F4011" w:rsidRDefault="00C755A3" w:rsidP="00DC1575">
      <w:pPr>
        <w:pStyle w:val="Heading4"/>
        <w:tabs>
          <w:tab w:val="left" w:pos="1140"/>
        </w:tabs>
        <w:ind w:left="1140" w:hanging="1140"/>
      </w:pPr>
      <w:bookmarkStart w:id="88" w:name="_Toc518937185"/>
      <w:bookmarkStart w:id="89" w:name="_Toc46233044"/>
      <w:r w:rsidRPr="007F4011">
        <w:t>5.1.1.1</w:t>
      </w:r>
      <w:r w:rsidRPr="007F4011">
        <w:tab/>
      </w:r>
      <w:r w:rsidR="005B2E12" w:rsidRPr="007F4011">
        <w:t>Scheduler</w:t>
      </w:r>
      <w:bookmarkEnd w:id="88"/>
      <w:bookmarkEnd w:id="89"/>
    </w:p>
    <w:p w:rsidR="005B2E12" w:rsidRPr="007F4011" w:rsidRDefault="005B2E12" w:rsidP="00491AD7">
      <w:r w:rsidRPr="007F4011">
        <w:t xml:space="preserve">For initial </w:t>
      </w:r>
      <w:r w:rsidR="009A04C1" w:rsidRPr="007F4011">
        <w:t>E-UTRA</w:t>
      </w:r>
      <w:r w:rsidRPr="007F4011">
        <w:t xml:space="preserve"> coexistence simulations Round Robin scheduler shall be used. </w:t>
      </w:r>
    </w:p>
    <w:p w:rsidR="005B2E12" w:rsidRPr="007F4011" w:rsidRDefault="00C755A3" w:rsidP="00DC1575">
      <w:pPr>
        <w:pStyle w:val="Heading4"/>
        <w:tabs>
          <w:tab w:val="left" w:pos="1140"/>
        </w:tabs>
        <w:ind w:left="1140" w:hanging="1140"/>
      </w:pPr>
      <w:bookmarkStart w:id="90" w:name="_Toc518937186"/>
      <w:bookmarkStart w:id="91" w:name="_Toc46233045"/>
      <w:r w:rsidRPr="007F4011">
        <w:lastRenderedPageBreak/>
        <w:t>5.1.1.2</w:t>
      </w:r>
      <w:r w:rsidRPr="007F4011">
        <w:tab/>
      </w:r>
      <w:r w:rsidR="005B2E12" w:rsidRPr="007F4011">
        <w:t>Simulated services</w:t>
      </w:r>
      <w:bookmarkEnd w:id="90"/>
      <w:bookmarkEnd w:id="91"/>
    </w:p>
    <w:p w:rsidR="005B2E12" w:rsidRPr="007F4011" w:rsidRDefault="005B2E12" w:rsidP="00491AD7">
      <w:r w:rsidRPr="007F4011">
        <w:t xml:space="preserve">When using Round Robin scheduler, full buffer traffic shall be simulated. For </w:t>
      </w:r>
      <w:r w:rsidR="009A04C1" w:rsidRPr="007F4011">
        <w:t>E-UTRA</w:t>
      </w:r>
      <w:r w:rsidRPr="007F4011">
        <w:t xml:space="preserve"> downlink, one frequency resource block for one user shall be used. The </w:t>
      </w:r>
      <w:r w:rsidR="009A04C1" w:rsidRPr="007F4011">
        <w:t>E-UTRA</w:t>
      </w:r>
      <w:r w:rsidRPr="007F4011">
        <w:t xml:space="preserve"> system shall be maximum loaded, i.e. 24 frequency resource blocks in 10 MHz bandwidth and 12 frequency resource blocks in 5 MHz bandwidth respectively. For </w:t>
      </w:r>
      <w:r w:rsidR="009A04C1" w:rsidRPr="007F4011">
        <w:t>E-UTRA</w:t>
      </w:r>
      <w:r w:rsidRPr="007F4011">
        <w:t xml:space="preserve"> uplink, the number of allocated frequency resource blocks for one user is</w:t>
      </w:r>
      <w:r w:rsidR="00782A38" w:rsidRPr="007F4011">
        <w:t xml:space="preserve"> 4 for 5 MHz bandwidth and 8 for 10 MHz bandwidth respectively</w:t>
      </w:r>
      <w:r w:rsidRPr="007F4011">
        <w:t>.</w:t>
      </w:r>
    </w:p>
    <w:p w:rsidR="00EA0877" w:rsidRPr="007F4011" w:rsidRDefault="00EA0877" w:rsidP="00491AD7">
      <w:r w:rsidRPr="007F4011">
        <w:t>For the 5 MHz TDD UTRA victim using 3.84 Mcps TDD, Enhanced Uplink providing data service shall be used where 1 UE shall occupy 1 Resource Unit (code x  timeslot).  Here the number of UE per timeslot is set to 3 UEs/timeslot.</w:t>
      </w:r>
    </w:p>
    <w:p w:rsidR="005B2E12" w:rsidRPr="007F4011" w:rsidRDefault="005B2E12" w:rsidP="00491AD7">
      <w:r w:rsidRPr="007F4011">
        <w:t>Other services, e.g. constant bit rate services are FFS.</w:t>
      </w:r>
    </w:p>
    <w:p w:rsidR="005B2E12" w:rsidRPr="007F4011" w:rsidRDefault="00C755A3" w:rsidP="00DC1575">
      <w:pPr>
        <w:pStyle w:val="Heading4"/>
        <w:tabs>
          <w:tab w:val="left" w:pos="1140"/>
        </w:tabs>
        <w:ind w:left="1140" w:hanging="1140"/>
      </w:pPr>
      <w:bookmarkStart w:id="92" w:name="_Toc518937187"/>
      <w:bookmarkStart w:id="93" w:name="_Toc46233046"/>
      <w:r w:rsidRPr="007F4011">
        <w:t>5.1.1.3</w:t>
      </w:r>
      <w:r w:rsidRPr="007F4011">
        <w:tab/>
      </w:r>
      <w:r w:rsidR="005B2E12" w:rsidRPr="007F4011">
        <w:t>ACIR value and granularity</w:t>
      </w:r>
      <w:bookmarkEnd w:id="92"/>
      <w:bookmarkEnd w:id="93"/>
    </w:p>
    <w:p w:rsidR="007968B0" w:rsidRPr="007F4011" w:rsidRDefault="005B2E12" w:rsidP="00DB2025">
      <w:r w:rsidRPr="007F4011">
        <w:t xml:space="preserve">For downlink a common ACIR for all frequency resource blocks to calculate inter-system shall be used. Frequency resource block specific ACIR is FFS. </w:t>
      </w:r>
    </w:p>
    <w:p w:rsidR="00782A38" w:rsidRPr="007F4011" w:rsidRDefault="00782A38" w:rsidP="00491AD7">
      <w:r w:rsidRPr="007F4011">
        <w:t>For uplink it is assumed that the ACIR is dominated by the UE ACLR.</w:t>
      </w:r>
      <w:r w:rsidR="008C0DA1" w:rsidRPr="007F4011">
        <w:t xml:space="preserve"> The ACLR model is described in table 5.1 and table 5.2</w:t>
      </w:r>
    </w:p>
    <w:p w:rsidR="008C0DA1" w:rsidRPr="007F4011" w:rsidRDefault="008C0DA1" w:rsidP="00DC1575">
      <w:pPr>
        <w:pStyle w:val="TH"/>
        <w:outlineLvl w:val="0"/>
      </w:pPr>
      <w:r w:rsidRPr="007F4011">
        <w:t>Table 5.1: ACLR model for 5MHz E-UTRA interferer and UTRA victim, 4 RBs per UE</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820"/>
        <w:gridCol w:w="3173"/>
      </w:tblGrid>
      <w:tr w:rsidR="008C0DA1" w:rsidRPr="00202E5B" w:rsidTr="00DE0D06">
        <w:tc>
          <w:tcPr>
            <w:tcW w:w="2424" w:type="dxa"/>
          </w:tcPr>
          <w:p w:rsidR="008C0DA1" w:rsidRPr="00202E5B" w:rsidRDefault="008C0DA1" w:rsidP="008C0DA1">
            <w:pPr>
              <w:pStyle w:val="TAH"/>
            </w:pPr>
            <w:r w:rsidRPr="00202E5B">
              <w:t xml:space="preserve">Location of aggressor 4RBs (bandwidth = 4*375 kHz) </w:t>
            </w:r>
          </w:p>
        </w:tc>
        <w:tc>
          <w:tcPr>
            <w:tcW w:w="2820" w:type="dxa"/>
          </w:tcPr>
          <w:p w:rsidR="008C0DA1" w:rsidRPr="00202E5B" w:rsidRDefault="008C0DA1" w:rsidP="008C0DA1">
            <w:pPr>
              <w:pStyle w:val="TAH"/>
            </w:pPr>
            <w:r w:rsidRPr="00202E5B">
              <w:t>Adjacent to victim channel edge</w:t>
            </w:r>
          </w:p>
        </w:tc>
        <w:tc>
          <w:tcPr>
            <w:tcW w:w="3173" w:type="dxa"/>
            <w:shd w:val="clear" w:color="auto" w:fill="auto"/>
          </w:tcPr>
          <w:p w:rsidR="008C0DA1" w:rsidRPr="00202E5B" w:rsidRDefault="008C0DA1" w:rsidP="008C0DA1">
            <w:pPr>
              <w:pStyle w:val="TAH"/>
            </w:pPr>
            <w:r w:rsidRPr="00202E5B">
              <w:t>at least 4 RBs away from channel edge</w:t>
            </w:r>
          </w:p>
        </w:tc>
      </w:tr>
      <w:tr w:rsidR="008C0DA1" w:rsidRPr="00202E5B" w:rsidTr="00DE0D06">
        <w:tc>
          <w:tcPr>
            <w:tcW w:w="2424" w:type="dxa"/>
          </w:tcPr>
          <w:p w:rsidR="008C0DA1" w:rsidRPr="00202E5B" w:rsidRDefault="008C0DA1" w:rsidP="008C0DA1">
            <w:pPr>
              <w:pStyle w:val="TAC"/>
            </w:pPr>
            <w:r w:rsidRPr="00202E5B">
              <w:t>ACLR dBc/3.84MHz</w:t>
            </w:r>
          </w:p>
        </w:tc>
        <w:tc>
          <w:tcPr>
            <w:tcW w:w="2820" w:type="dxa"/>
          </w:tcPr>
          <w:p w:rsidR="008C0DA1" w:rsidRPr="00202E5B" w:rsidRDefault="008C0DA1" w:rsidP="008C0DA1">
            <w:pPr>
              <w:pStyle w:val="TAC"/>
            </w:pPr>
            <w:r w:rsidRPr="00202E5B">
              <w:t>30 + X</w:t>
            </w:r>
          </w:p>
        </w:tc>
        <w:tc>
          <w:tcPr>
            <w:tcW w:w="3173" w:type="dxa"/>
            <w:shd w:val="clear" w:color="auto" w:fill="auto"/>
          </w:tcPr>
          <w:p w:rsidR="008C0DA1" w:rsidRPr="00202E5B" w:rsidRDefault="008C0DA1" w:rsidP="008C0DA1">
            <w:pPr>
              <w:pStyle w:val="TAC"/>
            </w:pPr>
            <w:r w:rsidRPr="00202E5B">
              <w:t>43+X</w:t>
            </w:r>
          </w:p>
        </w:tc>
      </w:tr>
      <w:tr w:rsidR="008C0DA1" w:rsidRPr="00202E5B" w:rsidTr="00DE0D06">
        <w:tc>
          <w:tcPr>
            <w:tcW w:w="8417" w:type="dxa"/>
            <w:gridSpan w:val="3"/>
          </w:tcPr>
          <w:p w:rsidR="008C0DA1" w:rsidRPr="00202E5B" w:rsidRDefault="008C0DA1" w:rsidP="008C0DA1">
            <w:pPr>
              <w:pStyle w:val="TAL"/>
            </w:pPr>
            <w:r w:rsidRPr="00202E5B">
              <w:t>X serves as the step size for simulations, X = … -10, -5, 0, 5, 10… dB</w:t>
            </w:r>
          </w:p>
        </w:tc>
      </w:tr>
    </w:tbl>
    <w:p w:rsidR="008C0DA1" w:rsidRPr="007F4011" w:rsidRDefault="008C0DA1" w:rsidP="008C0DA1">
      <w:pPr>
        <w:jc w:val="both"/>
      </w:pPr>
    </w:p>
    <w:p w:rsidR="008C0DA1" w:rsidRPr="007F4011" w:rsidRDefault="008C0DA1" w:rsidP="00DC1575">
      <w:pPr>
        <w:pStyle w:val="TH"/>
        <w:outlineLvl w:val="0"/>
      </w:pPr>
      <w:r w:rsidRPr="007F4011">
        <w:t>Table 5.2: ACLR model for E-UTRA int</w:t>
      </w:r>
      <w:r w:rsidR="001B73E4" w:rsidRPr="007F4011">
        <w:t>erferer and 10MHz E-UTRA victim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269"/>
        <w:gridCol w:w="1975"/>
        <w:gridCol w:w="1984"/>
        <w:gridCol w:w="2111"/>
      </w:tblGrid>
      <w:tr w:rsidR="006E74D4" w:rsidRPr="00202E5B" w:rsidTr="00DE0D06">
        <w:trPr>
          <w:jc w:val="center"/>
        </w:trPr>
        <w:tc>
          <w:tcPr>
            <w:tcW w:w="1134" w:type="dxa"/>
            <w:vMerge w:val="restart"/>
          </w:tcPr>
          <w:p w:rsidR="006E74D4" w:rsidRPr="00202E5B" w:rsidRDefault="006E74D4" w:rsidP="00CA70E8">
            <w:pPr>
              <w:pStyle w:val="TAH"/>
            </w:pPr>
            <w:r w:rsidRPr="00202E5B">
              <w:t>E-UTRA</w:t>
            </w:r>
          </w:p>
          <w:p w:rsidR="006E74D4" w:rsidRPr="00202E5B" w:rsidRDefault="006E74D4" w:rsidP="00CA70E8">
            <w:pPr>
              <w:pStyle w:val="TAH"/>
            </w:pPr>
          </w:p>
        </w:tc>
        <w:tc>
          <w:tcPr>
            <w:tcW w:w="1269" w:type="dxa"/>
            <w:vMerge w:val="restart"/>
          </w:tcPr>
          <w:p w:rsidR="006E74D4" w:rsidRPr="00202E5B" w:rsidRDefault="006E74D4" w:rsidP="00CA70E8">
            <w:pPr>
              <w:pStyle w:val="TAH"/>
            </w:pPr>
            <w:r w:rsidRPr="00202E5B">
              <w:t>Number of RBs per UE</w:t>
            </w:r>
          </w:p>
          <w:p w:rsidR="006E74D4" w:rsidRPr="00202E5B" w:rsidRDefault="006E74D4" w:rsidP="00CA70E8">
            <w:pPr>
              <w:pStyle w:val="TAH"/>
            </w:pPr>
          </w:p>
        </w:tc>
        <w:tc>
          <w:tcPr>
            <w:tcW w:w="1975" w:type="dxa"/>
            <w:vMerge w:val="restart"/>
          </w:tcPr>
          <w:p w:rsidR="006E74D4" w:rsidRPr="00202E5B" w:rsidRDefault="006E74D4" w:rsidP="00CA70E8">
            <w:pPr>
              <w:pStyle w:val="TAH"/>
            </w:pPr>
            <w:r w:rsidRPr="00202E5B">
              <w:t>Bandwidth (B</w:t>
            </w:r>
            <w:r w:rsidRPr="00202E5B">
              <w:rPr>
                <w:vertAlign w:val="subscript"/>
              </w:rPr>
              <w:t>Aggressor</w:t>
            </w:r>
            <w:r w:rsidRPr="00202E5B">
              <w:t>)</w:t>
            </w:r>
          </w:p>
          <w:p w:rsidR="006E74D4" w:rsidRPr="00202E5B" w:rsidRDefault="006E74D4" w:rsidP="00CA70E8">
            <w:pPr>
              <w:pStyle w:val="TAH"/>
            </w:pPr>
          </w:p>
        </w:tc>
        <w:tc>
          <w:tcPr>
            <w:tcW w:w="4095" w:type="dxa"/>
            <w:gridSpan w:val="2"/>
          </w:tcPr>
          <w:p w:rsidR="006E74D4" w:rsidRPr="00202E5B" w:rsidRDefault="006E74D4" w:rsidP="00CA70E8">
            <w:pPr>
              <w:pStyle w:val="TAH"/>
            </w:pPr>
            <w:r w:rsidRPr="00202E5B">
              <w:t>ACLR dB/ B</w:t>
            </w:r>
            <w:r w:rsidRPr="00202E5B">
              <w:rPr>
                <w:vertAlign w:val="subscript"/>
              </w:rPr>
              <w:t>Aggressor</w:t>
            </w:r>
          </w:p>
        </w:tc>
      </w:tr>
      <w:tr w:rsidR="006E74D4" w:rsidRPr="00202E5B" w:rsidTr="00DE0D06">
        <w:trPr>
          <w:jc w:val="center"/>
        </w:trPr>
        <w:tc>
          <w:tcPr>
            <w:tcW w:w="1134" w:type="dxa"/>
            <w:vMerge/>
          </w:tcPr>
          <w:p w:rsidR="006E74D4" w:rsidRPr="00202E5B" w:rsidRDefault="006E74D4" w:rsidP="00CA70E8">
            <w:pPr>
              <w:pStyle w:val="TAH"/>
            </w:pPr>
          </w:p>
        </w:tc>
        <w:tc>
          <w:tcPr>
            <w:tcW w:w="1269" w:type="dxa"/>
            <w:vMerge/>
          </w:tcPr>
          <w:p w:rsidR="006E74D4" w:rsidRPr="00202E5B" w:rsidRDefault="006E74D4" w:rsidP="00CA70E8">
            <w:pPr>
              <w:pStyle w:val="TAH"/>
            </w:pPr>
          </w:p>
        </w:tc>
        <w:tc>
          <w:tcPr>
            <w:tcW w:w="1975" w:type="dxa"/>
            <w:vMerge/>
          </w:tcPr>
          <w:p w:rsidR="006E74D4" w:rsidRPr="00202E5B" w:rsidRDefault="006E74D4" w:rsidP="00CA70E8">
            <w:pPr>
              <w:pStyle w:val="TAH"/>
            </w:pPr>
          </w:p>
        </w:tc>
        <w:tc>
          <w:tcPr>
            <w:tcW w:w="1984" w:type="dxa"/>
          </w:tcPr>
          <w:p w:rsidR="006E74D4" w:rsidRPr="00202E5B" w:rsidRDefault="006E74D4" w:rsidP="00CA70E8">
            <w:pPr>
              <w:pStyle w:val="TAH"/>
            </w:pPr>
            <w:r w:rsidRPr="00202E5B">
              <w:t>Adjacent to edge of victim RBs</w:t>
            </w:r>
          </w:p>
        </w:tc>
        <w:tc>
          <w:tcPr>
            <w:tcW w:w="2111" w:type="dxa"/>
            <w:shd w:val="clear" w:color="auto" w:fill="auto"/>
          </w:tcPr>
          <w:p w:rsidR="006E74D4" w:rsidRPr="00202E5B" w:rsidRDefault="006E74D4" w:rsidP="00CA70E8">
            <w:pPr>
              <w:pStyle w:val="TAH"/>
            </w:pPr>
            <w:r w:rsidRPr="00202E5B">
              <w:t>Non Adjacent to edge of victim RBs</w:t>
            </w:r>
          </w:p>
        </w:tc>
      </w:tr>
      <w:tr w:rsidR="006E74D4" w:rsidRPr="00202E5B" w:rsidTr="00DE0D06">
        <w:trPr>
          <w:jc w:val="center"/>
        </w:trPr>
        <w:tc>
          <w:tcPr>
            <w:tcW w:w="1134" w:type="dxa"/>
          </w:tcPr>
          <w:p w:rsidR="006E74D4" w:rsidRPr="00202E5B" w:rsidRDefault="006E74D4" w:rsidP="006E74D4">
            <w:pPr>
              <w:pStyle w:val="TAC"/>
            </w:pPr>
            <w:r w:rsidRPr="00202E5B">
              <w:t>5 MHz</w:t>
            </w:r>
          </w:p>
        </w:tc>
        <w:tc>
          <w:tcPr>
            <w:tcW w:w="1269" w:type="dxa"/>
          </w:tcPr>
          <w:p w:rsidR="006E74D4" w:rsidRPr="00202E5B" w:rsidRDefault="006E74D4" w:rsidP="006E74D4">
            <w:pPr>
              <w:pStyle w:val="TAC"/>
            </w:pPr>
            <w:r w:rsidRPr="00202E5B">
              <w:t>4</w:t>
            </w:r>
          </w:p>
        </w:tc>
        <w:tc>
          <w:tcPr>
            <w:tcW w:w="1975" w:type="dxa"/>
          </w:tcPr>
          <w:p w:rsidR="006E74D4" w:rsidRPr="00202E5B" w:rsidRDefault="006E74D4" w:rsidP="006E74D4">
            <w:pPr>
              <w:pStyle w:val="TAC"/>
            </w:pPr>
            <w:r w:rsidRPr="00202E5B">
              <w:t>4 RB (4 × 375 kHz)</w:t>
            </w:r>
          </w:p>
        </w:tc>
        <w:tc>
          <w:tcPr>
            <w:tcW w:w="1984" w:type="dxa"/>
          </w:tcPr>
          <w:p w:rsidR="006E74D4" w:rsidRPr="00202E5B" w:rsidRDefault="006E74D4" w:rsidP="006E74D4">
            <w:pPr>
              <w:pStyle w:val="TAC"/>
            </w:pPr>
            <w:r w:rsidRPr="00202E5B">
              <w:t>30 + X (less than 4 RBs away)</w:t>
            </w:r>
          </w:p>
        </w:tc>
        <w:tc>
          <w:tcPr>
            <w:tcW w:w="2111" w:type="dxa"/>
            <w:shd w:val="clear" w:color="auto" w:fill="auto"/>
          </w:tcPr>
          <w:p w:rsidR="006E74D4" w:rsidRPr="00202E5B" w:rsidRDefault="006E74D4" w:rsidP="006E74D4">
            <w:pPr>
              <w:pStyle w:val="TAC"/>
            </w:pPr>
            <w:r w:rsidRPr="00202E5B">
              <w:t>43 + X (more than 4 RBs away)</w:t>
            </w:r>
          </w:p>
        </w:tc>
      </w:tr>
      <w:tr w:rsidR="006E74D4" w:rsidRPr="00202E5B" w:rsidTr="00DE0D06">
        <w:trPr>
          <w:jc w:val="center"/>
        </w:trPr>
        <w:tc>
          <w:tcPr>
            <w:tcW w:w="1134" w:type="dxa"/>
          </w:tcPr>
          <w:p w:rsidR="006E74D4" w:rsidRPr="00202E5B" w:rsidRDefault="006E74D4" w:rsidP="006E74D4">
            <w:pPr>
              <w:pStyle w:val="TAC"/>
            </w:pPr>
            <w:r w:rsidRPr="00202E5B">
              <w:t>10 MHz</w:t>
            </w:r>
          </w:p>
        </w:tc>
        <w:tc>
          <w:tcPr>
            <w:tcW w:w="1269" w:type="dxa"/>
          </w:tcPr>
          <w:p w:rsidR="006E74D4" w:rsidRPr="00202E5B" w:rsidRDefault="006E74D4" w:rsidP="006E74D4">
            <w:pPr>
              <w:pStyle w:val="TAC"/>
            </w:pPr>
            <w:r w:rsidRPr="00202E5B">
              <w:t>8</w:t>
            </w:r>
          </w:p>
        </w:tc>
        <w:tc>
          <w:tcPr>
            <w:tcW w:w="1975" w:type="dxa"/>
          </w:tcPr>
          <w:p w:rsidR="006E74D4" w:rsidRPr="00202E5B" w:rsidRDefault="006E74D4" w:rsidP="006E74D4">
            <w:pPr>
              <w:pStyle w:val="TAC"/>
            </w:pPr>
            <w:r w:rsidRPr="00202E5B">
              <w:t>8 RB (8 × 375 kHz)</w:t>
            </w:r>
          </w:p>
        </w:tc>
        <w:tc>
          <w:tcPr>
            <w:tcW w:w="1984" w:type="dxa"/>
          </w:tcPr>
          <w:p w:rsidR="006E74D4" w:rsidRPr="00202E5B" w:rsidRDefault="006E74D4" w:rsidP="006E74D4">
            <w:pPr>
              <w:pStyle w:val="TAC"/>
            </w:pPr>
            <w:r w:rsidRPr="00202E5B">
              <w:t>30 + X (less than 8 RBs away)</w:t>
            </w:r>
          </w:p>
        </w:tc>
        <w:tc>
          <w:tcPr>
            <w:tcW w:w="2111" w:type="dxa"/>
            <w:shd w:val="clear" w:color="auto" w:fill="auto"/>
          </w:tcPr>
          <w:p w:rsidR="006E74D4" w:rsidRPr="00202E5B" w:rsidRDefault="006E74D4" w:rsidP="006E74D4">
            <w:pPr>
              <w:pStyle w:val="TAC"/>
            </w:pPr>
            <w:r w:rsidRPr="00202E5B">
              <w:t>43 + X (more than 8 RBs away)</w:t>
            </w:r>
          </w:p>
        </w:tc>
      </w:tr>
      <w:tr w:rsidR="006E74D4" w:rsidRPr="00202E5B" w:rsidTr="00DE0D06">
        <w:trPr>
          <w:jc w:val="center"/>
        </w:trPr>
        <w:tc>
          <w:tcPr>
            <w:tcW w:w="1134" w:type="dxa"/>
          </w:tcPr>
          <w:p w:rsidR="006E74D4" w:rsidRPr="00202E5B" w:rsidRDefault="006E74D4" w:rsidP="006E74D4">
            <w:pPr>
              <w:pStyle w:val="TAC"/>
            </w:pPr>
            <w:r w:rsidRPr="00202E5B">
              <w:t>15 MHz</w:t>
            </w:r>
          </w:p>
        </w:tc>
        <w:tc>
          <w:tcPr>
            <w:tcW w:w="1269" w:type="dxa"/>
          </w:tcPr>
          <w:p w:rsidR="006E74D4" w:rsidRPr="00202E5B" w:rsidRDefault="006E74D4" w:rsidP="006E74D4">
            <w:pPr>
              <w:pStyle w:val="TAC"/>
            </w:pPr>
            <w:r w:rsidRPr="00202E5B">
              <w:t>12</w:t>
            </w:r>
          </w:p>
        </w:tc>
        <w:tc>
          <w:tcPr>
            <w:tcW w:w="1975" w:type="dxa"/>
          </w:tcPr>
          <w:p w:rsidR="006E74D4" w:rsidRPr="00202E5B" w:rsidRDefault="006E74D4" w:rsidP="006E74D4">
            <w:pPr>
              <w:pStyle w:val="TAC"/>
            </w:pPr>
            <w:r w:rsidRPr="00202E5B">
              <w:t>12 RB (12 × 375 kHz)</w:t>
            </w:r>
          </w:p>
        </w:tc>
        <w:tc>
          <w:tcPr>
            <w:tcW w:w="1984" w:type="dxa"/>
          </w:tcPr>
          <w:p w:rsidR="006E74D4" w:rsidRPr="00202E5B" w:rsidRDefault="006E74D4" w:rsidP="006E74D4">
            <w:pPr>
              <w:pStyle w:val="TAC"/>
            </w:pPr>
            <w:r w:rsidRPr="00202E5B">
              <w:t>30 + X (less than 12 RBs away)</w:t>
            </w:r>
          </w:p>
        </w:tc>
        <w:tc>
          <w:tcPr>
            <w:tcW w:w="2111" w:type="dxa"/>
            <w:shd w:val="clear" w:color="auto" w:fill="auto"/>
          </w:tcPr>
          <w:p w:rsidR="006E74D4" w:rsidRPr="00202E5B" w:rsidRDefault="006E74D4" w:rsidP="006E74D4">
            <w:pPr>
              <w:pStyle w:val="TAC"/>
            </w:pPr>
            <w:r w:rsidRPr="00202E5B">
              <w:t>43 + X (more than 12 RBs away)</w:t>
            </w:r>
          </w:p>
        </w:tc>
      </w:tr>
      <w:tr w:rsidR="006E74D4" w:rsidRPr="00202E5B" w:rsidTr="00DE0D06">
        <w:trPr>
          <w:jc w:val="center"/>
        </w:trPr>
        <w:tc>
          <w:tcPr>
            <w:tcW w:w="1134" w:type="dxa"/>
          </w:tcPr>
          <w:p w:rsidR="006E74D4" w:rsidRPr="00202E5B" w:rsidRDefault="006E74D4" w:rsidP="006E74D4">
            <w:pPr>
              <w:pStyle w:val="TAC"/>
            </w:pPr>
            <w:r w:rsidRPr="00202E5B">
              <w:t>20 MHz</w:t>
            </w:r>
          </w:p>
        </w:tc>
        <w:tc>
          <w:tcPr>
            <w:tcW w:w="1269" w:type="dxa"/>
          </w:tcPr>
          <w:p w:rsidR="006E74D4" w:rsidRPr="00202E5B" w:rsidRDefault="006E74D4" w:rsidP="006E74D4">
            <w:pPr>
              <w:pStyle w:val="TAC"/>
            </w:pPr>
            <w:r w:rsidRPr="00202E5B">
              <w:t>16</w:t>
            </w:r>
          </w:p>
        </w:tc>
        <w:tc>
          <w:tcPr>
            <w:tcW w:w="1975" w:type="dxa"/>
          </w:tcPr>
          <w:p w:rsidR="006E74D4" w:rsidRPr="00202E5B" w:rsidRDefault="006E74D4" w:rsidP="006E74D4">
            <w:pPr>
              <w:pStyle w:val="TAC"/>
            </w:pPr>
            <w:r w:rsidRPr="00202E5B">
              <w:t>16 RB (16 × 375 kHz)</w:t>
            </w:r>
          </w:p>
        </w:tc>
        <w:tc>
          <w:tcPr>
            <w:tcW w:w="1984" w:type="dxa"/>
          </w:tcPr>
          <w:p w:rsidR="006E74D4" w:rsidRPr="00202E5B" w:rsidRDefault="006E74D4" w:rsidP="006E74D4">
            <w:pPr>
              <w:pStyle w:val="TAC"/>
            </w:pPr>
            <w:r w:rsidRPr="00202E5B">
              <w:t>30 + X (less than 16 RBs away)</w:t>
            </w:r>
          </w:p>
        </w:tc>
        <w:tc>
          <w:tcPr>
            <w:tcW w:w="2111" w:type="dxa"/>
            <w:shd w:val="clear" w:color="auto" w:fill="auto"/>
          </w:tcPr>
          <w:p w:rsidR="006E74D4" w:rsidRPr="00202E5B" w:rsidRDefault="006E74D4" w:rsidP="006E74D4">
            <w:pPr>
              <w:pStyle w:val="TAC"/>
            </w:pPr>
            <w:r w:rsidRPr="00202E5B">
              <w:t>43 + X (more than 16 RBs away)</w:t>
            </w:r>
          </w:p>
        </w:tc>
      </w:tr>
      <w:tr w:rsidR="006E74D4" w:rsidRPr="00202E5B" w:rsidTr="00DE0D06">
        <w:trPr>
          <w:jc w:val="center"/>
        </w:trPr>
        <w:tc>
          <w:tcPr>
            <w:tcW w:w="8473" w:type="dxa"/>
            <w:gridSpan w:val="5"/>
          </w:tcPr>
          <w:p w:rsidR="006E74D4" w:rsidRPr="00202E5B" w:rsidRDefault="006E74D4" w:rsidP="00DE0D06">
            <w:pPr>
              <w:pStyle w:val="TAC"/>
              <w:jc w:val="left"/>
            </w:pPr>
            <w:r w:rsidRPr="00202E5B">
              <w:t>X serves as the step size for simulations, X = … -10, -5, 0, 5, 10… dB</w:t>
            </w:r>
          </w:p>
        </w:tc>
      </w:tr>
    </w:tbl>
    <w:p w:rsidR="006E74D4" w:rsidRPr="007F4011" w:rsidRDefault="006E74D4" w:rsidP="006E74D4"/>
    <w:p w:rsidR="008C0DA1" w:rsidRPr="007F4011" w:rsidRDefault="008C0DA1" w:rsidP="008C0DA1">
      <w:pPr>
        <w:pStyle w:val="NO"/>
      </w:pPr>
      <w:r w:rsidRPr="007F4011">
        <w:t xml:space="preserve">Note: </w:t>
      </w:r>
      <w:r w:rsidR="007968B0" w:rsidRPr="007F4011">
        <w:tab/>
      </w:r>
      <w:r w:rsidRPr="007F4011">
        <w:t>This ACLR models are agreed for the purpose of co-existence simulations. ACLR/ACS requirements need to be discussed separately.</w:t>
      </w:r>
    </w:p>
    <w:p w:rsidR="00B14931" w:rsidRPr="007F4011" w:rsidRDefault="00C755A3" w:rsidP="00DC1575">
      <w:pPr>
        <w:pStyle w:val="Heading5"/>
        <w:tabs>
          <w:tab w:val="left" w:pos="1140"/>
        </w:tabs>
        <w:ind w:left="1140" w:hanging="1140"/>
      </w:pPr>
      <w:bookmarkStart w:id="94" w:name="_Toc518937188"/>
      <w:bookmarkStart w:id="95" w:name="_Toc46233047"/>
      <w:r w:rsidRPr="007F4011">
        <w:t>5.1.1.4.1</w:t>
      </w:r>
      <w:r w:rsidRPr="007F4011">
        <w:tab/>
      </w:r>
      <w:r w:rsidR="008F567A" w:rsidRPr="007F4011">
        <w:t>Uplink Asymmetrical Bandwidths ACIR (Aggressor with larger bandwidth)</w:t>
      </w:r>
      <w:bookmarkEnd w:id="94"/>
      <w:bookmarkEnd w:id="95"/>
    </w:p>
    <w:p w:rsidR="008F567A" w:rsidRPr="007F4011" w:rsidRDefault="008F567A" w:rsidP="008F567A">
      <w:r w:rsidRPr="007F4011">
        <w:t xml:space="preserve">Since the uplink ACLR of the aggressor is measured in the aggressor’s bandwidth, for uplink asymmetrical bandwidth coexistence, a victim UE with a smaller bandwidth than that of the aggressor will receive a fraction of the interference power caused by the aggressor’s ACLR.  For two victim UEs falling within the 1st ACLR of the aggressor, the victim UE closer in frequency to the aggressor will experience higher interference than one that is further away in frequency.  The difference in interference depends on the power spectral density (PSD) within the aggressor’s 1st ACLR bandwidth.  For simplicity, it is assumed that the PSD is flat across the aggressor’s ACLR bandwidth.  Hence, the ACLR can be </w:t>
      </w:r>
      <w:r w:rsidR="00C06C2D" w:rsidRPr="007F4011">
        <w:rPr>
          <w:rFonts w:hint="eastAsia"/>
        </w:rPr>
        <w:t>adjusted</w:t>
      </w:r>
      <w:r w:rsidRPr="007F4011">
        <w:t xml:space="preserve"> by the factor, F</w:t>
      </w:r>
      <w:r w:rsidRPr="007F4011">
        <w:rPr>
          <w:vertAlign w:val="subscript"/>
        </w:rPr>
        <w:t>ACLR</w:t>
      </w:r>
      <w:r w:rsidRPr="007F4011">
        <w:t>:</w:t>
      </w:r>
    </w:p>
    <w:p w:rsidR="008F567A" w:rsidRPr="007F4011" w:rsidRDefault="00C06C2D" w:rsidP="008F567A">
      <w:r w:rsidRPr="007F4011">
        <w:t>F</w:t>
      </w:r>
      <w:r w:rsidRPr="007F4011">
        <w:rPr>
          <w:vertAlign w:val="subscript"/>
        </w:rPr>
        <w:t>ACLR</w:t>
      </w:r>
      <w:r w:rsidRPr="007F4011">
        <w:t xml:space="preserve"> = 10 × LOG</w:t>
      </w:r>
      <w:r w:rsidRPr="007F4011">
        <w:rPr>
          <w:vertAlign w:val="subscript"/>
        </w:rPr>
        <w:t>10</w:t>
      </w:r>
      <w:r w:rsidRPr="007F4011">
        <w:t>(</w:t>
      </w:r>
      <w:r w:rsidRPr="007F4011">
        <w:rPr>
          <w:rFonts w:hint="eastAsia"/>
        </w:rPr>
        <w:t>B</w:t>
      </w:r>
      <w:r w:rsidRPr="007F4011">
        <w:rPr>
          <w:rFonts w:hint="eastAsia"/>
          <w:vertAlign w:val="subscript"/>
        </w:rPr>
        <w:t>victim</w:t>
      </w:r>
      <w:r w:rsidRPr="007F4011">
        <w:rPr>
          <w:rFonts w:hint="eastAsia"/>
        </w:rPr>
        <w:t>/</w:t>
      </w:r>
      <w:r w:rsidRPr="007F4011">
        <w:t>B</w:t>
      </w:r>
      <w:r w:rsidRPr="007F4011">
        <w:rPr>
          <w:vertAlign w:val="subscript"/>
        </w:rPr>
        <w:t>Aggressor</w:t>
      </w:r>
      <w:r w:rsidRPr="007F4011">
        <w:t>)</w:t>
      </w:r>
    </w:p>
    <w:p w:rsidR="008F567A" w:rsidRPr="007F4011" w:rsidRDefault="008F567A" w:rsidP="008F567A">
      <w:r w:rsidRPr="007F4011">
        <w:t>Where, B</w:t>
      </w:r>
      <w:r w:rsidRPr="007F4011">
        <w:rPr>
          <w:vertAlign w:val="subscript"/>
        </w:rPr>
        <w:t>Aggressor</w:t>
      </w:r>
      <w:r w:rsidRPr="007F4011">
        <w:t xml:space="preserve"> and B</w:t>
      </w:r>
      <w:r w:rsidRPr="007F4011">
        <w:rPr>
          <w:vertAlign w:val="subscript"/>
        </w:rPr>
        <w:t>Victim</w:t>
      </w:r>
      <w:r w:rsidRPr="007F4011">
        <w:t xml:space="preserve"> are the E-UTRA aggressor and victim bandwidths respectively.</w:t>
      </w:r>
    </w:p>
    <w:bookmarkStart w:id="96" w:name="_MON_1237794655"/>
    <w:bookmarkStart w:id="97" w:name="_MON_1237794775"/>
    <w:bookmarkStart w:id="98" w:name="_MON_1237794824"/>
    <w:bookmarkStart w:id="99" w:name="_MON_1237808828"/>
    <w:bookmarkStart w:id="100" w:name="_MON_1237809662"/>
    <w:bookmarkStart w:id="101" w:name="_MON_1244654343"/>
    <w:bookmarkStart w:id="102" w:name="_MON_1283167518"/>
    <w:bookmarkEnd w:id="96"/>
    <w:bookmarkEnd w:id="97"/>
    <w:bookmarkEnd w:id="98"/>
    <w:bookmarkEnd w:id="99"/>
    <w:bookmarkEnd w:id="100"/>
    <w:bookmarkEnd w:id="101"/>
    <w:bookmarkEnd w:id="102"/>
    <w:bookmarkStart w:id="103" w:name="_MON_1237794211"/>
    <w:bookmarkEnd w:id="103"/>
    <w:p w:rsidR="00A118B0" w:rsidRPr="007F4011" w:rsidRDefault="00A118B0" w:rsidP="001B73E4">
      <w:pPr>
        <w:pStyle w:val="TH"/>
      </w:pPr>
      <w:r w:rsidRPr="007F4011">
        <w:object w:dxaOrig="9714" w:dyaOrig="3433">
          <v:shape id="_x0000_i1041" type="#_x0000_t75" style="width:481.5pt;height:170.25pt" o:ole="">
            <v:imagedata r:id="rId33" o:title=""/>
          </v:shape>
          <o:OLEObject Type="Embed" ProgID="Word.Picture.8" ShapeID="_x0000_i1041" DrawAspect="Content" ObjectID="_1656845948" r:id="rId34"/>
        </w:object>
      </w:r>
    </w:p>
    <w:p w:rsidR="00A118B0" w:rsidRPr="005C7D66" w:rsidRDefault="00A118B0" w:rsidP="00DC1575">
      <w:pPr>
        <w:pStyle w:val="TF"/>
        <w:outlineLvl w:val="0"/>
        <w:rPr>
          <w:lang w:val="it-IT"/>
        </w:rPr>
      </w:pPr>
      <w:r w:rsidRPr="005C7D66">
        <w:rPr>
          <w:lang w:val="it-IT"/>
        </w:rPr>
        <w:t xml:space="preserve">Figure </w:t>
      </w:r>
      <w:r w:rsidR="008C77F7" w:rsidRPr="005C7D66">
        <w:rPr>
          <w:lang w:val="it-IT"/>
        </w:rPr>
        <w:t>5.1</w:t>
      </w:r>
      <w:r w:rsidRPr="005C7D66">
        <w:rPr>
          <w:lang w:val="it-IT"/>
        </w:rPr>
        <w:t>: 20 MHz E-UTRA UE aggressor to 5 MHz E-UTRA UE victims</w:t>
      </w:r>
    </w:p>
    <w:p w:rsidR="00A118B0" w:rsidRPr="005C7D66" w:rsidRDefault="00A118B0" w:rsidP="00A118B0">
      <w:pPr>
        <w:rPr>
          <w:lang w:val="it-IT"/>
        </w:rPr>
      </w:pPr>
    </w:p>
    <w:bookmarkStart w:id="104" w:name="_MON_1237794733"/>
    <w:bookmarkStart w:id="105" w:name="_MON_1237794794"/>
    <w:bookmarkStart w:id="106" w:name="_MON_1237794848"/>
    <w:bookmarkStart w:id="107" w:name="_MON_1237808930"/>
    <w:bookmarkStart w:id="108" w:name="_MON_1237808987"/>
    <w:bookmarkStart w:id="109" w:name="_MON_1283167519"/>
    <w:bookmarkEnd w:id="104"/>
    <w:bookmarkEnd w:id="105"/>
    <w:bookmarkEnd w:id="106"/>
    <w:bookmarkEnd w:id="107"/>
    <w:bookmarkEnd w:id="108"/>
    <w:bookmarkEnd w:id="109"/>
    <w:bookmarkStart w:id="110" w:name="_MON_1237794552"/>
    <w:bookmarkEnd w:id="110"/>
    <w:p w:rsidR="00A118B0" w:rsidRPr="005C7D66" w:rsidRDefault="00A118B0" w:rsidP="00C1484B">
      <w:pPr>
        <w:pStyle w:val="TF"/>
        <w:rPr>
          <w:lang w:val="it-IT"/>
        </w:rPr>
      </w:pPr>
      <w:r w:rsidRPr="007F4011">
        <w:object w:dxaOrig="9714" w:dyaOrig="3433">
          <v:shape id="_x0000_i1042" type="#_x0000_t75" style="width:486pt;height:171.75pt" o:ole="">
            <v:imagedata r:id="rId35" o:title=""/>
          </v:shape>
          <o:OLEObject Type="Embed" ProgID="Word.Picture.8" ShapeID="_x0000_i1042" DrawAspect="Content" ObjectID="_1656845949" r:id="rId36"/>
        </w:object>
      </w:r>
      <w:r w:rsidRPr="005C7D66">
        <w:rPr>
          <w:lang w:val="it-IT"/>
        </w:rPr>
        <w:t xml:space="preserve">Figure </w:t>
      </w:r>
      <w:r w:rsidR="008C77F7" w:rsidRPr="005C7D66">
        <w:rPr>
          <w:lang w:val="it-IT"/>
        </w:rPr>
        <w:t>5.2</w:t>
      </w:r>
      <w:r w:rsidRPr="005C7D66">
        <w:rPr>
          <w:lang w:val="it-IT"/>
        </w:rPr>
        <w:t>: 20 MHz E-UTRA UE aggressor to 10 MHz E-UTRA UE victims</w:t>
      </w:r>
    </w:p>
    <w:p w:rsidR="00A118B0" w:rsidRPr="007F4011" w:rsidRDefault="00A118B0" w:rsidP="00A118B0">
      <w:r w:rsidRPr="007F4011">
        <w:t>In Table 5.2, the aggressor UE that is non adjacent to the victim UE, the victim UE will experience an interference due to an ACLR of 43 + X – F</w:t>
      </w:r>
      <w:r w:rsidRPr="007F4011">
        <w:rPr>
          <w:vertAlign w:val="subscript"/>
        </w:rPr>
        <w:t>ACLR</w:t>
      </w:r>
      <w:r w:rsidRPr="007F4011">
        <w:t>.  For the case where the aggressor UE is adjacent to the victim UEs, con</w:t>
      </w:r>
      <w:r w:rsidR="008C77F7" w:rsidRPr="007F4011">
        <w:t>sider the scenarios in Figure 5.1, 5.2 and 5.3</w:t>
      </w:r>
      <w:r w:rsidRPr="007F4011">
        <w:t>, where a 20 MHz E-UTRA aggressor is adjacent to 3 victim UEs of 5 MHz, 10 MHz and 15 MHz E-UTRA systems respectively.</w:t>
      </w:r>
    </w:p>
    <w:p w:rsidR="00A118B0" w:rsidRPr="007F4011" w:rsidRDefault="008C77F7" w:rsidP="00A118B0">
      <w:r w:rsidRPr="007F4011">
        <w:t>In Figure 5.1</w:t>
      </w:r>
      <w:r w:rsidR="00A118B0" w:rsidRPr="007F4011">
        <w:t>, all the UEs in the 5 MHz E-UTRA system will be affected by an ACLR of 30 + X - F</w:t>
      </w:r>
      <w:r w:rsidR="00A118B0" w:rsidRPr="007F4011">
        <w:rPr>
          <w:vertAlign w:val="subscript"/>
        </w:rPr>
        <w:t>ACLR</w:t>
      </w:r>
      <w:r w:rsidR="00A118B0" w:rsidRPr="007F4011">
        <w:t>. For the 10</w:t>
      </w:r>
      <w:r w:rsidRPr="007F4011">
        <w:t xml:space="preserve"> MHz E-UTRA victims in Figure 5.2</w:t>
      </w:r>
      <w:r w:rsidR="00A118B0" w:rsidRPr="007F4011">
        <w:t>, two UEs will be affected by an ACLR of 30 + X - F</w:t>
      </w:r>
      <w:r w:rsidR="00A118B0" w:rsidRPr="007F4011">
        <w:rPr>
          <w:vertAlign w:val="subscript"/>
        </w:rPr>
        <w:t>ACLR</w:t>
      </w:r>
      <w:r w:rsidR="00A118B0" w:rsidRPr="007F4011">
        <w:t xml:space="preserve"> whilst 1 UE will be affected by a less severe ACLR of 43 + X- F</w:t>
      </w:r>
      <w:r w:rsidR="00A118B0" w:rsidRPr="007F4011">
        <w:rPr>
          <w:vertAlign w:val="subscript"/>
        </w:rPr>
        <w:t>ACLR</w:t>
      </w:r>
      <w:r w:rsidR="00A118B0" w:rsidRPr="007F4011">
        <w:t xml:space="preserve"> .  In the 15 MHz E-U</w:t>
      </w:r>
      <w:r w:rsidRPr="007F4011">
        <w:t>TRA victim as shown in Figure 5.3</w:t>
      </w:r>
      <w:r w:rsidR="00A118B0" w:rsidRPr="007F4011">
        <w:t>, the UE next to the band edge will be affected by an ACLR of 30 + X - F</w:t>
      </w:r>
      <w:r w:rsidR="00A118B0" w:rsidRPr="007F4011">
        <w:rPr>
          <w:vertAlign w:val="subscript"/>
        </w:rPr>
        <w:t>ACLR</w:t>
      </w:r>
      <w:r w:rsidR="00A118B0" w:rsidRPr="007F4011">
        <w:t xml:space="preserve"> whilst the UE farthest from the band edge will be affected by an ACLR of 43 + X - F</w:t>
      </w:r>
      <w:r w:rsidR="00A118B0" w:rsidRPr="007F4011">
        <w:rPr>
          <w:vertAlign w:val="subscript"/>
        </w:rPr>
        <w:t>ACLR</w:t>
      </w:r>
      <w:r w:rsidR="00A118B0" w:rsidRPr="007F4011">
        <w:t>.  The victim UE of the 15 MHz E-UTRA occupying the centre RB (2nd from band edge) is affected by 1/3 ACLR of 30 + X - F</w:t>
      </w:r>
      <w:r w:rsidR="00A118B0" w:rsidRPr="007F4011">
        <w:rPr>
          <w:vertAlign w:val="subscript"/>
        </w:rPr>
        <w:t>ACLR</w:t>
      </w:r>
      <w:r w:rsidR="00A118B0" w:rsidRPr="007F4011">
        <w:t xml:space="preserve"> and 2/3 ACLR of 43 + X - F</w:t>
      </w:r>
      <w:r w:rsidR="00A118B0" w:rsidRPr="007F4011">
        <w:rPr>
          <w:vertAlign w:val="subscript"/>
        </w:rPr>
        <w:t>ACLR</w:t>
      </w:r>
      <w:r w:rsidR="00A118B0" w:rsidRPr="007F4011">
        <w:t>.  This gives an ACLR of 34 + X - F</w:t>
      </w:r>
      <w:r w:rsidR="00A118B0" w:rsidRPr="007F4011">
        <w:rPr>
          <w:vertAlign w:val="subscript"/>
        </w:rPr>
        <w:t>ACLR</w:t>
      </w:r>
      <w:r w:rsidR="00A118B0" w:rsidRPr="007F4011">
        <w:t xml:space="preserve">.  </w:t>
      </w:r>
    </w:p>
    <w:p w:rsidR="00A118B0" w:rsidRPr="007F4011" w:rsidRDefault="00A118B0" w:rsidP="00A118B0">
      <w:r w:rsidRPr="007F4011">
        <w:t xml:space="preserve">Using a similar approach for 15 MHz, 10 MHz and 5 MHz aggressor with a victim of smaller system bandwidth, the ACLR affecting each of the 3 victim UEs can be determined.  This is summarised in Table </w:t>
      </w:r>
      <w:r w:rsidR="008C77F7" w:rsidRPr="007F4011">
        <w:t>5.2</w:t>
      </w:r>
      <w:r w:rsidRPr="007F4011">
        <w:t>A.  Here the value Y is defined for victim UE, where ACLR = Y + X - F</w:t>
      </w:r>
      <w:r w:rsidRPr="007F4011">
        <w:rPr>
          <w:vertAlign w:val="subscript"/>
        </w:rPr>
        <w:t>ACLR</w:t>
      </w:r>
      <w:r w:rsidRPr="007F4011">
        <w:t>.  UE1 is the UE adjacent to the aggressor, UE2 is located at the centre and UE3 is furthest away from the aggressor.</w:t>
      </w:r>
    </w:p>
    <w:bookmarkStart w:id="111" w:name="_MON_1237795631"/>
    <w:bookmarkStart w:id="112" w:name="_MON_1237795664"/>
    <w:bookmarkStart w:id="113" w:name="_MON_1237809000"/>
    <w:bookmarkStart w:id="114" w:name="_MON_1237809656"/>
    <w:bookmarkStart w:id="115" w:name="_MON_1237811320"/>
    <w:bookmarkStart w:id="116" w:name="_MON_1283167520"/>
    <w:bookmarkEnd w:id="111"/>
    <w:bookmarkEnd w:id="112"/>
    <w:bookmarkEnd w:id="113"/>
    <w:bookmarkEnd w:id="114"/>
    <w:bookmarkEnd w:id="115"/>
    <w:bookmarkEnd w:id="116"/>
    <w:bookmarkStart w:id="117" w:name="_MON_1237795132"/>
    <w:bookmarkEnd w:id="117"/>
    <w:p w:rsidR="00A118B0" w:rsidRPr="005C7D66" w:rsidRDefault="00A118B0" w:rsidP="00C1484B">
      <w:pPr>
        <w:pStyle w:val="TH"/>
        <w:rPr>
          <w:lang w:val="it-IT"/>
        </w:rPr>
      </w:pPr>
      <w:r w:rsidRPr="007F4011">
        <w:object w:dxaOrig="9714" w:dyaOrig="3433">
          <v:shape id="_x0000_i1043" type="#_x0000_t75" style="width:486pt;height:171.75pt" o:ole="">
            <v:imagedata r:id="rId37" o:title=""/>
          </v:shape>
          <o:OLEObject Type="Embed" ProgID="Word.Picture.8" ShapeID="_x0000_i1043" DrawAspect="Content" ObjectID="_1656845950" r:id="rId38"/>
        </w:object>
      </w:r>
      <w:r w:rsidR="008C77F7" w:rsidRPr="005C7D66">
        <w:rPr>
          <w:lang w:val="it-IT"/>
        </w:rPr>
        <w:t>Figure 5.3</w:t>
      </w:r>
      <w:r w:rsidRPr="005C7D66">
        <w:rPr>
          <w:lang w:val="it-IT"/>
        </w:rPr>
        <w:t>: 20 MHz E-UTRA UE aggressor to 15 MHz E-UTRA UE victims</w:t>
      </w:r>
    </w:p>
    <w:p w:rsidR="00A118B0" w:rsidRPr="007F4011" w:rsidRDefault="008C77F7" w:rsidP="00DC1575">
      <w:pPr>
        <w:pStyle w:val="TH"/>
        <w:outlineLvl w:val="0"/>
      </w:pPr>
      <w:r w:rsidRPr="007F4011">
        <w:t>Table 5.2</w:t>
      </w:r>
      <w:r w:rsidR="00A118B0" w:rsidRPr="007F4011">
        <w:t>A: Value Y (ACLR = Y + X - F</w:t>
      </w:r>
      <w:r w:rsidR="00A118B0" w:rsidRPr="007F4011">
        <w:rPr>
          <w:vertAlign w:val="subscript"/>
        </w:rPr>
        <w:t>ACLR</w:t>
      </w:r>
      <w:r w:rsidR="00A118B0" w:rsidRPr="007F4011">
        <w:t>) for larger aggressor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728"/>
        <w:gridCol w:w="728"/>
        <w:gridCol w:w="728"/>
        <w:gridCol w:w="724"/>
        <w:gridCol w:w="723"/>
        <w:gridCol w:w="723"/>
        <w:gridCol w:w="723"/>
        <w:gridCol w:w="723"/>
        <w:gridCol w:w="723"/>
        <w:gridCol w:w="723"/>
        <w:gridCol w:w="724"/>
        <w:gridCol w:w="724"/>
      </w:tblGrid>
      <w:tr w:rsidR="00CA70BF" w:rsidRPr="00202E5B" w:rsidTr="00DE0D06">
        <w:tc>
          <w:tcPr>
            <w:tcW w:w="1170" w:type="dxa"/>
            <w:vMerge w:val="restart"/>
            <w:shd w:val="clear" w:color="auto" w:fill="auto"/>
          </w:tcPr>
          <w:p w:rsidR="00CA70BF" w:rsidRPr="00202E5B" w:rsidRDefault="00CA70BF" w:rsidP="00CA70BF">
            <w:pPr>
              <w:pStyle w:val="TAH"/>
            </w:pPr>
            <w:r w:rsidRPr="00202E5B">
              <w:t>Aggressor</w:t>
            </w:r>
          </w:p>
        </w:tc>
        <w:tc>
          <w:tcPr>
            <w:tcW w:w="8946" w:type="dxa"/>
            <w:gridSpan w:val="12"/>
            <w:shd w:val="clear" w:color="auto" w:fill="auto"/>
          </w:tcPr>
          <w:p w:rsidR="00CA70BF" w:rsidRPr="00202E5B" w:rsidRDefault="00CA70BF" w:rsidP="00CA70BF">
            <w:pPr>
              <w:pStyle w:val="TAH"/>
              <w:rPr>
                <w:lang w:val="es-ES"/>
              </w:rPr>
            </w:pPr>
            <w:r w:rsidRPr="00202E5B">
              <w:rPr>
                <w:lang w:val="es-ES"/>
              </w:rPr>
              <w:t xml:space="preserve">Victim: Value Y (dB): </w:t>
            </w:r>
            <w:smartTag w:uri="urn:schemas-microsoft-com:office:smarttags" w:element="stockticker">
              <w:r w:rsidRPr="00202E5B">
                <w:rPr>
                  <w:lang w:val="es-ES"/>
                </w:rPr>
                <w:t>ACLR</w:t>
              </w:r>
            </w:smartTag>
            <w:r w:rsidRPr="00202E5B">
              <w:rPr>
                <w:lang w:val="es-ES"/>
              </w:rPr>
              <w:t xml:space="preserve"> = (Y + X - F</w:t>
            </w:r>
            <w:r w:rsidRPr="00202E5B">
              <w:rPr>
                <w:vertAlign w:val="subscript"/>
                <w:lang w:val="es-ES"/>
              </w:rPr>
              <w:t>ACLR</w:t>
            </w:r>
            <w:r w:rsidRPr="00202E5B">
              <w:rPr>
                <w:lang w:val="es-ES"/>
              </w:rPr>
              <w:t>)</w:t>
            </w:r>
          </w:p>
        </w:tc>
      </w:tr>
      <w:tr w:rsidR="00CA70BF" w:rsidRPr="00202E5B" w:rsidTr="00DE0D06">
        <w:tc>
          <w:tcPr>
            <w:tcW w:w="1170" w:type="dxa"/>
            <w:vMerge/>
            <w:shd w:val="clear" w:color="auto" w:fill="auto"/>
          </w:tcPr>
          <w:p w:rsidR="00CA70BF" w:rsidRPr="00202E5B" w:rsidRDefault="00CA70BF" w:rsidP="00CA70BF">
            <w:pPr>
              <w:pStyle w:val="TAH"/>
              <w:rPr>
                <w:lang w:val="es-ES"/>
              </w:rPr>
            </w:pPr>
          </w:p>
        </w:tc>
        <w:tc>
          <w:tcPr>
            <w:tcW w:w="2247" w:type="dxa"/>
            <w:gridSpan w:val="3"/>
            <w:shd w:val="clear" w:color="auto" w:fill="auto"/>
          </w:tcPr>
          <w:p w:rsidR="00CA70BF" w:rsidRPr="00202E5B" w:rsidRDefault="00CA70BF" w:rsidP="00CA70BF">
            <w:pPr>
              <w:pStyle w:val="TAH"/>
            </w:pPr>
            <w:r w:rsidRPr="00202E5B">
              <w:t>15 MHz</w:t>
            </w:r>
          </w:p>
        </w:tc>
        <w:tc>
          <w:tcPr>
            <w:tcW w:w="2233" w:type="dxa"/>
            <w:gridSpan w:val="3"/>
            <w:shd w:val="clear" w:color="auto" w:fill="auto"/>
          </w:tcPr>
          <w:p w:rsidR="00CA70BF" w:rsidRPr="00202E5B" w:rsidRDefault="00CA70BF" w:rsidP="00CA70BF">
            <w:pPr>
              <w:pStyle w:val="TAH"/>
            </w:pPr>
            <w:r w:rsidRPr="00202E5B">
              <w:t>10 MHz</w:t>
            </w:r>
          </w:p>
        </w:tc>
        <w:tc>
          <w:tcPr>
            <w:tcW w:w="2232" w:type="dxa"/>
            <w:gridSpan w:val="3"/>
            <w:shd w:val="clear" w:color="auto" w:fill="auto"/>
          </w:tcPr>
          <w:p w:rsidR="00CA70BF" w:rsidRPr="00202E5B" w:rsidRDefault="00CA70BF" w:rsidP="00CA70BF">
            <w:pPr>
              <w:pStyle w:val="TAH"/>
            </w:pPr>
            <w:r w:rsidRPr="00202E5B">
              <w:t>5 MHz</w:t>
            </w:r>
          </w:p>
        </w:tc>
        <w:tc>
          <w:tcPr>
            <w:tcW w:w="2234" w:type="dxa"/>
            <w:gridSpan w:val="3"/>
            <w:shd w:val="clear" w:color="auto" w:fill="auto"/>
          </w:tcPr>
          <w:p w:rsidR="00CA70BF" w:rsidRPr="00202E5B" w:rsidRDefault="00CA70BF" w:rsidP="00CA70BF">
            <w:pPr>
              <w:pStyle w:val="TAH"/>
            </w:pPr>
            <w:r w:rsidRPr="00202E5B">
              <w:t>1.6 MHz</w:t>
            </w:r>
          </w:p>
        </w:tc>
      </w:tr>
      <w:tr w:rsidR="00CA70BF" w:rsidRPr="00202E5B" w:rsidTr="00DE0D06">
        <w:tc>
          <w:tcPr>
            <w:tcW w:w="1170" w:type="dxa"/>
            <w:vMerge/>
            <w:shd w:val="clear" w:color="auto" w:fill="auto"/>
          </w:tcPr>
          <w:p w:rsidR="00CA70BF" w:rsidRPr="00202E5B" w:rsidRDefault="00CA70BF" w:rsidP="00CA70BF">
            <w:pPr>
              <w:pStyle w:val="TAH"/>
            </w:pPr>
          </w:p>
        </w:tc>
        <w:tc>
          <w:tcPr>
            <w:tcW w:w="749" w:type="dxa"/>
            <w:shd w:val="clear" w:color="auto" w:fill="auto"/>
          </w:tcPr>
          <w:p w:rsidR="00CA70BF" w:rsidRPr="00202E5B" w:rsidRDefault="00CA70BF" w:rsidP="00CA70BF">
            <w:pPr>
              <w:pStyle w:val="TAH"/>
            </w:pPr>
            <w:r w:rsidRPr="00202E5B">
              <w:t>UE1</w:t>
            </w:r>
          </w:p>
        </w:tc>
        <w:tc>
          <w:tcPr>
            <w:tcW w:w="749" w:type="dxa"/>
            <w:shd w:val="clear" w:color="auto" w:fill="auto"/>
          </w:tcPr>
          <w:p w:rsidR="00CA70BF" w:rsidRPr="00202E5B" w:rsidRDefault="00CA70BF" w:rsidP="00CA70BF">
            <w:pPr>
              <w:pStyle w:val="TAH"/>
            </w:pPr>
            <w:r w:rsidRPr="00202E5B">
              <w:t>UE2</w:t>
            </w:r>
          </w:p>
        </w:tc>
        <w:tc>
          <w:tcPr>
            <w:tcW w:w="749" w:type="dxa"/>
            <w:shd w:val="clear" w:color="auto" w:fill="auto"/>
          </w:tcPr>
          <w:p w:rsidR="00CA70BF" w:rsidRPr="00202E5B" w:rsidRDefault="00CA70BF" w:rsidP="00CA70BF">
            <w:pPr>
              <w:pStyle w:val="TAH"/>
            </w:pPr>
            <w:r w:rsidRPr="00202E5B">
              <w:t>UE3</w:t>
            </w:r>
          </w:p>
        </w:tc>
        <w:tc>
          <w:tcPr>
            <w:tcW w:w="745" w:type="dxa"/>
            <w:shd w:val="clear" w:color="auto" w:fill="auto"/>
          </w:tcPr>
          <w:p w:rsidR="00CA70BF" w:rsidRPr="00202E5B" w:rsidRDefault="00CA70BF" w:rsidP="00CA70BF">
            <w:pPr>
              <w:pStyle w:val="TAH"/>
            </w:pPr>
            <w:r w:rsidRPr="00202E5B">
              <w:t>UE1</w:t>
            </w:r>
          </w:p>
        </w:tc>
        <w:tc>
          <w:tcPr>
            <w:tcW w:w="744" w:type="dxa"/>
            <w:shd w:val="clear" w:color="auto" w:fill="auto"/>
          </w:tcPr>
          <w:p w:rsidR="00CA70BF" w:rsidRPr="00202E5B" w:rsidRDefault="00CA70BF" w:rsidP="00CA70BF">
            <w:pPr>
              <w:pStyle w:val="TAH"/>
            </w:pPr>
            <w:r w:rsidRPr="00202E5B">
              <w:t>UE2</w:t>
            </w:r>
          </w:p>
        </w:tc>
        <w:tc>
          <w:tcPr>
            <w:tcW w:w="744" w:type="dxa"/>
            <w:shd w:val="clear" w:color="auto" w:fill="auto"/>
          </w:tcPr>
          <w:p w:rsidR="00CA70BF" w:rsidRPr="00202E5B" w:rsidRDefault="00CA70BF" w:rsidP="00CA70BF">
            <w:pPr>
              <w:pStyle w:val="TAH"/>
            </w:pPr>
            <w:r w:rsidRPr="00202E5B">
              <w:t>UE3</w:t>
            </w:r>
          </w:p>
        </w:tc>
        <w:tc>
          <w:tcPr>
            <w:tcW w:w="744" w:type="dxa"/>
            <w:shd w:val="clear" w:color="auto" w:fill="auto"/>
          </w:tcPr>
          <w:p w:rsidR="00CA70BF" w:rsidRPr="00202E5B" w:rsidRDefault="00CA70BF" w:rsidP="00CA70BF">
            <w:pPr>
              <w:pStyle w:val="TAH"/>
            </w:pPr>
            <w:r w:rsidRPr="00202E5B">
              <w:t>UE1</w:t>
            </w:r>
          </w:p>
        </w:tc>
        <w:tc>
          <w:tcPr>
            <w:tcW w:w="744" w:type="dxa"/>
            <w:shd w:val="clear" w:color="auto" w:fill="auto"/>
          </w:tcPr>
          <w:p w:rsidR="00CA70BF" w:rsidRPr="00202E5B" w:rsidRDefault="00CA70BF" w:rsidP="00CA70BF">
            <w:pPr>
              <w:pStyle w:val="TAH"/>
            </w:pPr>
            <w:r w:rsidRPr="00202E5B">
              <w:t>UE2</w:t>
            </w:r>
          </w:p>
        </w:tc>
        <w:tc>
          <w:tcPr>
            <w:tcW w:w="744" w:type="dxa"/>
            <w:shd w:val="clear" w:color="auto" w:fill="auto"/>
          </w:tcPr>
          <w:p w:rsidR="00CA70BF" w:rsidRPr="00202E5B" w:rsidRDefault="00CA70BF" w:rsidP="00CA70BF">
            <w:pPr>
              <w:pStyle w:val="TAH"/>
            </w:pPr>
            <w:r w:rsidRPr="00202E5B">
              <w:t>UE3</w:t>
            </w:r>
          </w:p>
        </w:tc>
        <w:tc>
          <w:tcPr>
            <w:tcW w:w="744" w:type="dxa"/>
            <w:shd w:val="clear" w:color="auto" w:fill="auto"/>
          </w:tcPr>
          <w:p w:rsidR="00CA70BF" w:rsidRPr="00202E5B" w:rsidRDefault="00CA70BF" w:rsidP="00CA70BF">
            <w:pPr>
              <w:pStyle w:val="TAH"/>
            </w:pPr>
            <w:r w:rsidRPr="00202E5B">
              <w:t>UE1</w:t>
            </w:r>
          </w:p>
        </w:tc>
        <w:tc>
          <w:tcPr>
            <w:tcW w:w="745" w:type="dxa"/>
            <w:shd w:val="clear" w:color="auto" w:fill="auto"/>
          </w:tcPr>
          <w:p w:rsidR="00CA70BF" w:rsidRPr="00202E5B" w:rsidRDefault="00CA70BF" w:rsidP="00CA70BF">
            <w:pPr>
              <w:pStyle w:val="TAH"/>
            </w:pPr>
            <w:r w:rsidRPr="00202E5B">
              <w:t>UE2</w:t>
            </w:r>
          </w:p>
        </w:tc>
        <w:tc>
          <w:tcPr>
            <w:tcW w:w="745" w:type="dxa"/>
            <w:shd w:val="clear" w:color="auto" w:fill="auto"/>
          </w:tcPr>
          <w:p w:rsidR="00CA70BF" w:rsidRPr="00202E5B" w:rsidRDefault="00CA70BF" w:rsidP="00CA70BF">
            <w:pPr>
              <w:pStyle w:val="TAH"/>
            </w:pPr>
            <w:r w:rsidRPr="00202E5B">
              <w:t>UE3</w:t>
            </w:r>
          </w:p>
        </w:tc>
      </w:tr>
      <w:tr w:rsidR="00CA70BF" w:rsidRPr="00202E5B" w:rsidTr="00DE0D06">
        <w:tc>
          <w:tcPr>
            <w:tcW w:w="1170" w:type="dxa"/>
            <w:shd w:val="clear" w:color="auto" w:fill="auto"/>
          </w:tcPr>
          <w:p w:rsidR="00CA70BF" w:rsidRPr="00202E5B" w:rsidRDefault="00CA70BF" w:rsidP="00CA70BF">
            <w:pPr>
              <w:pStyle w:val="TAC"/>
            </w:pPr>
            <w:r w:rsidRPr="00202E5B">
              <w:t>20 MHz</w:t>
            </w:r>
          </w:p>
        </w:tc>
        <w:tc>
          <w:tcPr>
            <w:tcW w:w="749" w:type="dxa"/>
            <w:shd w:val="clear" w:color="auto" w:fill="auto"/>
          </w:tcPr>
          <w:p w:rsidR="00CA70BF" w:rsidRPr="00202E5B" w:rsidRDefault="00CA70BF" w:rsidP="00CA70BF">
            <w:pPr>
              <w:pStyle w:val="TAC"/>
            </w:pPr>
            <w:r w:rsidRPr="00202E5B">
              <w:t>30</w:t>
            </w:r>
          </w:p>
        </w:tc>
        <w:tc>
          <w:tcPr>
            <w:tcW w:w="749" w:type="dxa"/>
            <w:shd w:val="clear" w:color="auto" w:fill="auto"/>
          </w:tcPr>
          <w:p w:rsidR="00CA70BF" w:rsidRPr="00202E5B" w:rsidRDefault="00CA70BF" w:rsidP="00CA70BF">
            <w:pPr>
              <w:pStyle w:val="TAC"/>
            </w:pPr>
            <w:r w:rsidRPr="00202E5B">
              <w:t>34</w:t>
            </w:r>
          </w:p>
        </w:tc>
        <w:tc>
          <w:tcPr>
            <w:tcW w:w="749" w:type="dxa"/>
            <w:shd w:val="clear" w:color="auto" w:fill="auto"/>
          </w:tcPr>
          <w:p w:rsidR="00CA70BF" w:rsidRPr="00202E5B" w:rsidRDefault="00CA70BF" w:rsidP="00CA70BF">
            <w:pPr>
              <w:pStyle w:val="TAC"/>
            </w:pPr>
            <w:r w:rsidRPr="00202E5B">
              <w:t>43</w:t>
            </w:r>
          </w:p>
        </w:tc>
        <w:tc>
          <w:tcPr>
            <w:tcW w:w="745"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43</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r>
      <w:tr w:rsidR="00CA70BF" w:rsidRPr="00202E5B" w:rsidTr="00DE0D06">
        <w:tc>
          <w:tcPr>
            <w:tcW w:w="1170" w:type="dxa"/>
            <w:shd w:val="clear" w:color="auto" w:fill="auto"/>
          </w:tcPr>
          <w:p w:rsidR="00CA70BF" w:rsidRPr="00202E5B" w:rsidRDefault="00CA70BF" w:rsidP="00CA70BF">
            <w:pPr>
              <w:pStyle w:val="TAC"/>
            </w:pPr>
            <w:r w:rsidRPr="00202E5B">
              <w:t>15 MHz</w:t>
            </w:r>
          </w:p>
        </w:tc>
        <w:tc>
          <w:tcPr>
            <w:tcW w:w="749" w:type="dxa"/>
            <w:shd w:val="clear" w:color="auto" w:fill="auto"/>
          </w:tcPr>
          <w:p w:rsidR="00CA70BF" w:rsidRPr="00202E5B" w:rsidRDefault="00CA70BF" w:rsidP="00CA70BF">
            <w:pPr>
              <w:pStyle w:val="TAC"/>
            </w:pPr>
          </w:p>
        </w:tc>
        <w:tc>
          <w:tcPr>
            <w:tcW w:w="749" w:type="dxa"/>
            <w:shd w:val="clear" w:color="auto" w:fill="auto"/>
          </w:tcPr>
          <w:p w:rsidR="00CA70BF" w:rsidRPr="00202E5B" w:rsidRDefault="00CA70BF" w:rsidP="00CA70BF">
            <w:pPr>
              <w:pStyle w:val="TAC"/>
            </w:pPr>
          </w:p>
        </w:tc>
        <w:tc>
          <w:tcPr>
            <w:tcW w:w="749" w:type="dxa"/>
            <w:shd w:val="clear" w:color="auto" w:fill="auto"/>
          </w:tcPr>
          <w:p w:rsidR="00CA70BF" w:rsidRPr="00202E5B" w:rsidRDefault="00CA70BF" w:rsidP="00CA70BF">
            <w:pPr>
              <w:pStyle w:val="TAC"/>
            </w:pPr>
          </w:p>
        </w:tc>
        <w:tc>
          <w:tcPr>
            <w:tcW w:w="745"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32</w:t>
            </w:r>
          </w:p>
        </w:tc>
        <w:tc>
          <w:tcPr>
            <w:tcW w:w="744" w:type="dxa"/>
            <w:shd w:val="clear" w:color="auto" w:fill="auto"/>
          </w:tcPr>
          <w:p w:rsidR="00CA70BF" w:rsidRPr="00202E5B" w:rsidRDefault="00CA70BF" w:rsidP="00CA70BF">
            <w:pPr>
              <w:pStyle w:val="TAC"/>
            </w:pPr>
            <w:r w:rsidRPr="00202E5B">
              <w:t>43</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r>
      <w:tr w:rsidR="00CA70BF" w:rsidRPr="00202E5B" w:rsidTr="00DE0D06">
        <w:tc>
          <w:tcPr>
            <w:tcW w:w="1170" w:type="dxa"/>
            <w:shd w:val="clear" w:color="auto" w:fill="auto"/>
          </w:tcPr>
          <w:p w:rsidR="00CA70BF" w:rsidRPr="00202E5B" w:rsidRDefault="00CA70BF" w:rsidP="00CA70BF">
            <w:pPr>
              <w:pStyle w:val="TAC"/>
            </w:pPr>
            <w:r w:rsidRPr="00202E5B">
              <w:t>10 MHz</w:t>
            </w:r>
          </w:p>
        </w:tc>
        <w:tc>
          <w:tcPr>
            <w:tcW w:w="749" w:type="dxa"/>
            <w:shd w:val="clear" w:color="auto" w:fill="auto"/>
          </w:tcPr>
          <w:p w:rsidR="00CA70BF" w:rsidRPr="00202E5B" w:rsidRDefault="00CA70BF" w:rsidP="00CA70BF">
            <w:pPr>
              <w:pStyle w:val="TAC"/>
            </w:pPr>
          </w:p>
        </w:tc>
        <w:tc>
          <w:tcPr>
            <w:tcW w:w="749" w:type="dxa"/>
            <w:shd w:val="clear" w:color="auto" w:fill="auto"/>
          </w:tcPr>
          <w:p w:rsidR="00CA70BF" w:rsidRPr="00202E5B" w:rsidRDefault="00CA70BF" w:rsidP="00CA70BF">
            <w:pPr>
              <w:pStyle w:val="TAC"/>
            </w:pPr>
          </w:p>
        </w:tc>
        <w:tc>
          <w:tcPr>
            <w:tcW w:w="749" w:type="dxa"/>
            <w:shd w:val="clear" w:color="auto" w:fill="auto"/>
          </w:tcPr>
          <w:p w:rsidR="00CA70BF" w:rsidRPr="00202E5B" w:rsidRDefault="00CA70BF" w:rsidP="00CA70BF">
            <w:pPr>
              <w:pStyle w:val="TAC"/>
            </w:pPr>
          </w:p>
        </w:tc>
        <w:tc>
          <w:tcPr>
            <w:tcW w:w="745"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30</w:t>
            </w:r>
          </w:p>
        </w:tc>
        <w:tc>
          <w:tcPr>
            <w:tcW w:w="744" w:type="dxa"/>
            <w:shd w:val="clear" w:color="auto" w:fill="auto"/>
          </w:tcPr>
          <w:p w:rsidR="00CA70BF" w:rsidRPr="00202E5B" w:rsidRDefault="00CA70BF" w:rsidP="00CA70BF">
            <w:pPr>
              <w:pStyle w:val="TAC"/>
            </w:pPr>
            <w:r w:rsidRPr="00202E5B">
              <w:t>43</w:t>
            </w:r>
          </w:p>
        </w:tc>
        <w:tc>
          <w:tcPr>
            <w:tcW w:w="744"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r>
      <w:tr w:rsidR="00CA70BF" w:rsidRPr="00202E5B" w:rsidTr="00DE0D06">
        <w:tc>
          <w:tcPr>
            <w:tcW w:w="1170" w:type="dxa"/>
            <w:shd w:val="clear" w:color="auto" w:fill="auto"/>
          </w:tcPr>
          <w:p w:rsidR="00CA70BF" w:rsidRPr="00202E5B" w:rsidRDefault="00CA70BF" w:rsidP="00CA70BF">
            <w:pPr>
              <w:pStyle w:val="TAC"/>
            </w:pPr>
            <w:r w:rsidRPr="00202E5B">
              <w:t>5 MHz</w:t>
            </w:r>
          </w:p>
        </w:tc>
        <w:tc>
          <w:tcPr>
            <w:tcW w:w="749" w:type="dxa"/>
            <w:shd w:val="clear" w:color="auto" w:fill="auto"/>
          </w:tcPr>
          <w:p w:rsidR="00CA70BF" w:rsidRPr="00202E5B" w:rsidRDefault="00CA70BF" w:rsidP="00CA70BF">
            <w:pPr>
              <w:pStyle w:val="TAC"/>
            </w:pPr>
          </w:p>
        </w:tc>
        <w:tc>
          <w:tcPr>
            <w:tcW w:w="749" w:type="dxa"/>
            <w:shd w:val="clear" w:color="auto" w:fill="auto"/>
          </w:tcPr>
          <w:p w:rsidR="00CA70BF" w:rsidRPr="00202E5B" w:rsidRDefault="00CA70BF" w:rsidP="00CA70BF">
            <w:pPr>
              <w:pStyle w:val="TAC"/>
            </w:pPr>
          </w:p>
        </w:tc>
        <w:tc>
          <w:tcPr>
            <w:tcW w:w="749" w:type="dxa"/>
            <w:shd w:val="clear" w:color="auto" w:fill="auto"/>
          </w:tcPr>
          <w:p w:rsidR="00CA70BF" w:rsidRPr="00202E5B" w:rsidRDefault="00CA70BF" w:rsidP="00CA70BF">
            <w:pPr>
              <w:pStyle w:val="TAC"/>
            </w:pPr>
          </w:p>
        </w:tc>
        <w:tc>
          <w:tcPr>
            <w:tcW w:w="745"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p>
        </w:tc>
        <w:tc>
          <w:tcPr>
            <w:tcW w:w="744"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c>
          <w:tcPr>
            <w:tcW w:w="745" w:type="dxa"/>
            <w:shd w:val="clear" w:color="auto" w:fill="auto"/>
          </w:tcPr>
          <w:p w:rsidR="00CA70BF" w:rsidRPr="00202E5B" w:rsidRDefault="00CA70BF" w:rsidP="00CA70BF">
            <w:pPr>
              <w:pStyle w:val="TAC"/>
            </w:pPr>
            <w:r w:rsidRPr="00202E5B">
              <w:t>30</w:t>
            </w:r>
          </w:p>
        </w:tc>
      </w:tr>
    </w:tbl>
    <w:p w:rsidR="00A118B0" w:rsidRPr="007F4011" w:rsidRDefault="00A118B0" w:rsidP="00A118B0"/>
    <w:p w:rsidR="00A118B0" w:rsidRPr="007F4011" w:rsidRDefault="00A118B0" w:rsidP="00A118B0">
      <w:r w:rsidRPr="007F4011">
        <w:t>The victims in 10 MHz system under a 20 MHz aggressor experience slightly worse interference than the victims in 15 MHz system under a 20 MHz aggressor and therefore, we only need to consider the worst of the</w:t>
      </w:r>
      <w:r w:rsidR="008C77F7" w:rsidRPr="007F4011">
        <w:t xml:space="preserve"> two cases.  Hence, from Table 5.2</w:t>
      </w:r>
      <w:r w:rsidRPr="007F4011">
        <w:t>A, the total number of asymmetrical bandwidth coexistences can be reduced to 3 scenarios an</w:t>
      </w:r>
      <w:r w:rsidR="008C77F7" w:rsidRPr="007F4011">
        <w:t>d they are summarised in Table 5.2</w:t>
      </w:r>
      <w:r w:rsidRPr="007F4011">
        <w:t>B.  The performance of the other scenarios can be derived from these 3 base scenarios by factoring in the FACLR factor in the ACLR.</w:t>
      </w:r>
    </w:p>
    <w:p w:rsidR="00A118B0" w:rsidRPr="007F4011" w:rsidRDefault="008C77F7" w:rsidP="00DC1575">
      <w:pPr>
        <w:pStyle w:val="TH"/>
        <w:outlineLvl w:val="0"/>
        <w:rPr>
          <w:lang w:val="es-ES"/>
        </w:rPr>
      </w:pPr>
      <w:r w:rsidRPr="007F4011">
        <w:rPr>
          <w:lang w:val="es-ES"/>
        </w:rPr>
        <w:t>Table 5.2</w:t>
      </w:r>
      <w:r w:rsidR="00A118B0" w:rsidRPr="007F4011">
        <w:rPr>
          <w:lang w:val="es-ES"/>
        </w:rPr>
        <w:t>B: Base scenarios (F</w:t>
      </w:r>
      <w:r w:rsidR="00A118B0" w:rsidRPr="007F4011">
        <w:rPr>
          <w:vertAlign w:val="subscript"/>
          <w:lang w:val="es-ES"/>
        </w:rPr>
        <w:t>ACLR</w:t>
      </w:r>
      <w:r w:rsidR="00A118B0" w:rsidRPr="007F4011">
        <w:rPr>
          <w:lang w:val="es-ES"/>
        </w:rPr>
        <w:t xml:space="preserve"> = 0 dB)</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429"/>
        <w:gridCol w:w="1429"/>
        <w:gridCol w:w="1449"/>
        <w:gridCol w:w="1417"/>
        <w:gridCol w:w="1418"/>
      </w:tblGrid>
      <w:tr w:rsidR="00CA70BF" w:rsidRPr="00202E5B" w:rsidTr="00DE0D06">
        <w:trPr>
          <w:jc w:val="center"/>
        </w:trPr>
        <w:tc>
          <w:tcPr>
            <w:tcW w:w="1188" w:type="dxa"/>
            <w:vMerge w:val="restart"/>
            <w:shd w:val="clear" w:color="auto" w:fill="auto"/>
          </w:tcPr>
          <w:p w:rsidR="00CA70BF" w:rsidRPr="00202E5B" w:rsidRDefault="00CA70BF" w:rsidP="00CA70BF">
            <w:pPr>
              <w:pStyle w:val="TAH"/>
            </w:pPr>
            <w:r w:rsidRPr="00202E5B">
              <w:t>Scenario</w:t>
            </w:r>
          </w:p>
        </w:tc>
        <w:tc>
          <w:tcPr>
            <w:tcW w:w="2858" w:type="dxa"/>
            <w:gridSpan w:val="2"/>
            <w:shd w:val="clear" w:color="auto" w:fill="auto"/>
          </w:tcPr>
          <w:p w:rsidR="00CA70BF" w:rsidRPr="00202E5B" w:rsidRDefault="00CA70BF" w:rsidP="00CA70BF">
            <w:pPr>
              <w:pStyle w:val="TAH"/>
            </w:pPr>
            <w:r w:rsidRPr="00202E5B">
              <w:t>System Bandwidth (MHz)</w:t>
            </w:r>
          </w:p>
        </w:tc>
        <w:tc>
          <w:tcPr>
            <w:tcW w:w="4284" w:type="dxa"/>
            <w:gridSpan w:val="3"/>
            <w:shd w:val="clear" w:color="auto" w:fill="auto"/>
          </w:tcPr>
          <w:p w:rsidR="00CA70BF" w:rsidRPr="00202E5B" w:rsidRDefault="00CA70BF" w:rsidP="00CA70BF">
            <w:pPr>
              <w:pStyle w:val="TAH"/>
              <w:rPr>
                <w:lang w:val="es-ES"/>
              </w:rPr>
            </w:pPr>
            <w:r w:rsidRPr="00202E5B">
              <w:rPr>
                <w:lang w:val="es-ES"/>
              </w:rPr>
              <w:t xml:space="preserve">Value Y (dB), </w:t>
            </w:r>
            <w:smartTag w:uri="urn:schemas-microsoft-com:office:smarttags" w:element="stockticker">
              <w:r w:rsidRPr="00202E5B">
                <w:rPr>
                  <w:lang w:val="es-ES"/>
                </w:rPr>
                <w:t>ACLR</w:t>
              </w:r>
            </w:smartTag>
            <w:r w:rsidRPr="00202E5B">
              <w:rPr>
                <w:lang w:val="es-ES"/>
              </w:rPr>
              <w:t xml:space="preserve"> = Y + X</w:t>
            </w:r>
          </w:p>
        </w:tc>
      </w:tr>
      <w:tr w:rsidR="00CA70BF" w:rsidRPr="00202E5B" w:rsidTr="00DE0D06">
        <w:trPr>
          <w:jc w:val="center"/>
        </w:trPr>
        <w:tc>
          <w:tcPr>
            <w:tcW w:w="1188" w:type="dxa"/>
            <w:vMerge/>
            <w:shd w:val="clear" w:color="auto" w:fill="auto"/>
          </w:tcPr>
          <w:p w:rsidR="00CA70BF" w:rsidRPr="00202E5B" w:rsidRDefault="00CA70BF" w:rsidP="00CA70BF">
            <w:pPr>
              <w:pStyle w:val="TAH"/>
              <w:rPr>
                <w:lang w:val="es-ES"/>
              </w:rPr>
            </w:pPr>
          </w:p>
        </w:tc>
        <w:tc>
          <w:tcPr>
            <w:tcW w:w="1429" w:type="dxa"/>
            <w:shd w:val="clear" w:color="auto" w:fill="auto"/>
          </w:tcPr>
          <w:p w:rsidR="00CA70BF" w:rsidRPr="00202E5B" w:rsidRDefault="00CA70BF" w:rsidP="00CA70BF">
            <w:pPr>
              <w:pStyle w:val="TAH"/>
            </w:pPr>
            <w:r w:rsidRPr="00202E5B">
              <w:t>Aggressor</w:t>
            </w:r>
          </w:p>
        </w:tc>
        <w:tc>
          <w:tcPr>
            <w:tcW w:w="1429" w:type="dxa"/>
            <w:shd w:val="clear" w:color="auto" w:fill="auto"/>
          </w:tcPr>
          <w:p w:rsidR="00CA70BF" w:rsidRPr="00202E5B" w:rsidRDefault="00CA70BF" w:rsidP="00CA70BF">
            <w:pPr>
              <w:pStyle w:val="TAH"/>
              <w:rPr>
                <w:lang w:val="fr-FR"/>
              </w:rPr>
            </w:pPr>
            <w:r w:rsidRPr="00202E5B">
              <w:rPr>
                <w:lang w:val="fr-FR"/>
              </w:rPr>
              <w:t>Victim</w:t>
            </w:r>
          </w:p>
        </w:tc>
        <w:tc>
          <w:tcPr>
            <w:tcW w:w="1449" w:type="dxa"/>
            <w:shd w:val="clear" w:color="auto" w:fill="auto"/>
          </w:tcPr>
          <w:p w:rsidR="00CA70BF" w:rsidRPr="00202E5B" w:rsidRDefault="00CA70BF" w:rsidP="00CA70BF">
            <w:pPr>
              <w:pStyle w:val="TAH"/>
              <w:rPr>
                <w:lang w:val="fr-FR"/>
              </w:rPr>
            </w:pPr>
            <w:r w:rsidRPr="00202E5B">
              <w:rPr>
                <w:lang w:val="fr-FR"/>
              </w:rPr>
              <w:t>UE1</w:t>
            </w:r>
          </w:p>
        </w:tc>
        <w:tc>
          <w:tcPr>
            <w:tcW w:w="1417" w:type="dxa"/>
            <w:shd w:val="clear" w:color="auto" w:fill="auto"/>
          </w:tcPr>
          <w:p w:rsidR="00CA70BF" w:rsidRPr="00202E5B" w:rsidRDefault="00CA70BF" w:rsidP="00CA70BF">
            <w:pPr>
              <w:pStyle w:val="TAH"/>
              <w:rPr>
                <w:lang w:val="fr-FR"/>
              </w:rPr>
            </w:pPr>
            <w:r w:rsidRPr="00202E5B">
              <w:rPr>
                <w:lang w:val="fr-FR"/>
              </w:rPr>
              <w:t>UE2</w:t>
            </w:r>
          </w:p>
        </w:tc>
        <w:tc>
          <w:tcPr>
            <w:tcW w:w="1418" w:type="dxa"/>
            <w:shd w:val="clear" w:color="auto" w:fill="auto"/>
          </w:tcPr>
          <w:p w:rsidR="00CA70BF" w:rsidRPr="00202E5B" w:rsidRDefault="00CA70BF" w:rsidP="00CA70BF">
            <w:pPr>
              <w:pStyle w:val="TAH"/>
              <w:rPr>
                <w:lang w:val="fr-FR"/>
              </w:rPr>
            </w:pPr>
            <w:r w:rsidRPr="00202E5B">
              <w:rPr>
                <w:lang w:val="fr-FR"/>
              </w:rPr>
              <w:t>UE3</w:t>
            </w:r>
          </w:p>
        </w:tc>
      </w:tr>
      <w:tr w:rsidR="00CA70BF" w:rsidRPr="00202E5B" w:rsidTr="00DE0D06">
        <w:trPr>
          <w:jc w:val="center"/>
        </w:trPr>
        <w:tc>
          <w:tcPr>
            <w:tcW w:w="1188" w:type="dxa"/>
            <w:shd w:val="clear" w:color="auto" w:fill="auto"/>
          </w:tcPr>
          <w:p w:rsidR="00CA70BF" w:rsidRPr="00202E5B" w:rsidRDefault="00CA70BF" w:rsidP="00CA70BF">
            <w:pPr>
              <w:pStyle w:val="TAC"/>
            </w:pPr>
            <w:r w:rsidRPr="00202E5B">
              <w:t>1</w:t>
            </w:r>
          </w:p>
        </w:tc>
        <w:tc>
          <w:tcPr>
            <w:tcW w:w="1429" w:type="dxa"/>
            <w:shd w:val="clear" w:color="auto" w:fill="auto"/>
          </w:tcPr>
          <w:p w:rsidR="00CA70BF" w:rsidRPr="00202E5B" w:rsidRDefault="00CA70BF" w:rsidP="00CA70BF">
            <w:pPr>
              <w:pStyle w:val="TAC"/>
            </w:pPr>
            <w:r w:rsidRPr="00202E5B">
              <w:t>15</w:t>
            </w:r>
          </w:p>
        </w:tc>
        <w:tc>
          <w:tcPr>
            <w:tcW w:w="1429" w:type="dxa"/>
            <w:shd w:val="clear" w:color="auto" w:fill="auto"/>
          </w:tcPr>
          <w:p w:rsidR="00CA70BF" w:rsidRPr="00202E5B" w:rsidRDefault="00CA70BF" w:rsidP="00CA70BF">
            <w:pPr>
              <w:pStyle w:val="TAC"/>
            </w:pPr>
            <w:r w:rsidRPr="00202E5B">
              <w:t>10</w:t>
            </w:r>
          </w:p>
        </w:tc>
        <w:tc>
          <w:tcPr>
            <w:tcW w:w="1449" w:type="dxa"/>
            <w:shd w:val="clear" w:color="auto" w:fill="auto"/>
          </w:tcPr>
          <w:p w:rsidR="00CA70BF" w:rsidRPr="00202E5B" w:rsidRDefault="00CA70BF" w:rsidP="00CA70BF">
            <w:pPr>
              <w:pStyle w:val="TAC"/>
            </w:pPr>
            <w:r w:rsidRPr="00202E5B">
              <w:t>30</w:t>
            </w:r>
          </w:p>
        </w:tc>
        <w:tc>
          <w:tcPr>
            <w:tcW w:w="1417" w:type="dxa"/>
            <w:shd w:val="clear" w:color="auto" w:fill="auto"/>
          </w:tcPr>
          <w:p w:rsidR="00CA70BF" w:rsidRPr="00202E5B" w:rsidRDefault="00CA70BF" w:rsidP="00CA70BF">
            <w:pPr>
              <w:pStyle w:val="TAC"/>
            </w:pPr>
            <w:r w:rsidRPr="00202E5B">
              <w:t>32</w:t>
            </w:r>
          </w:p>
        </w:tc>
        <w:tc>
          <w:tcPr>
            <w:tcW w:w="1418" w:type="dxa"/>
            <w:shd w:val="clear" w:color="auto" w:fill="auto"/>
          </w:tcPr>
          <w:p w:rsidR="00CA70BF" w:rsidRPr="00202E5B" w:rsidRDefault="00CA70BF" w:rsidP="00CA70BF">
            <w:pPr>
              <w:pStyle w:val="TAC"/>
            </w:pPr>
            <w:r w:rsidRPr="00202E5B">
              <w:t>43</w:t>
            </w:r>
          </w:p>
        </w:tc>
      </w:tr>
      <w:tr w:rsidR="00CA70BF" w:rsidRPr="00202E5B" w:rsidTr="00DE0D06">
        <w:trPr>
          <w:jc w:val="center"/>
        </w:trPr>
        <w:tc>
          <w:tcPr>
            <w:tcW w:w="1188" w:type="dxa"/>
            <w:shd w:val="clear" w:color="auto" w:fill="auto"/>
          </w:tcPr>
          <w:p w:rsidR="00CA70BF" w:rsidRPr="00202E5B" w:rsidRDefault="00CA70BF" w:rsidP="00CA70BF">
            <w:pPr>
              <w:pStyle w:val="TAC"/>
            </w:pPr>
            <w:r w:rsidRPr="00202E5B">
              <w:t>2</w:t>
            </w:r>
          </w:p>
        </w:tc>
        <w:tc>
          <w:tcPr>
            <w:tcW w:w="1429" w:type="dxa"/>
            <w:shd w:val="clear" w:color="auto" w:fill="auto"/>
          </w:tcPr>
          <w:p w:rsidR="00CA70BF" w:rsidRPr="00202E5B" w:rsidRDefault="00CA70BF" w:rsidP="00CA70BF">
            <w:pPr>
              <w:pStyle w:val="TAC"/>
            </w:pPr>
            <w:r w:rsidRPr="00202E5B">
              <w:t>20</w:t>
            </w:r>
          </w:p>
        </w:tc>
        <w:tc>
          <w:tcPr>
            <w:tcW w:w="1429" w:type="dxa"/>
            <w:shd w:val="clear" w:color="auto" w:fill="auto"/>
          </w:tcPr>
          <w:p w:rsidR="00CA70BF" w:rsidRPr="00202E5B" w:rsidRDefault="00CA70BF" w:rsidP="00CA70BF">
            <w:pPr>
              <w:pStyle w:val="TAC"/>
            </w:pPr>
            <w:r w:rsidRPr="00202E5B">
              <w:t>10</w:t>
            </w:r>
          </w:p>
        </w:tc>
        <w:tc>
          <w:tcPr>
            <w:tcW w:w="1449" w:type="dxa"/>
            <w:shd w:val="clear" w:color="auto" w:fill="auto"/>
          </w:tcPr>
          <w:p w:rsidR="00CA70BF" w:rsidRPr="00202E5B" w:rsidRDefault="00CA70BF" w:rsidP="00CA70BF">
            <w:pPr>
              <w:pStyle w:val="TAC"/>
            </w:pPr>
            <w:r w:rsidRPr="00202E5B">
              <w:t>30</w:t>
            </w:r>
          </w:p>
        </w:tc>
        <w:tc>
          <w:tcPr>
            <w:tcW w:w="1417" w:type="dxa"/>
            <w:shd w:val="clear" w:color="auto" w:fill="auto"/>
          </w:tcPr>
          <w:p w:rsidR="00CA70BF" w:rsidRPr="00202E5B" w:rsidRDefault="00CA70BF" w:rsidP="00CA70BF">
            <w:pPr>
              <w:pStyle w:val="TAC"/>
            </w:pPr>
            <w:r w:rsidRPr="00202E5B">
              <w:t>30</w:t>
            </w:r>
          </w:p>
        </w:tc>
        <w:tc>
          <w:tcPr>
            <w:tcW w:w="1418" w:type="dxa"/>
            <w:shd w:val="clear" w:color="auto" w:fill="auto"/>
          </w:tcPr>
          <w:p w:rsidR="00CA70BF" w:rsidRPr="00202E5B" w:rsidRDefault="00CA70BF" w:rsidP="00CA70BF">
            <w:pPr>
              <w:pStyle w:val="TAC"/>
            </w:pPr>
            <w:r w:rsidRPr="00202E5B">
              <w:t>43</w:t>
            </w:r>
          </w:p>
        </w:tc>
      </w:tr>
      <w:tr w:rsidR="00CA70BF" w:rsidRPr="00202E5B" w:rsidTr="00DE0D06">
        <w:trPr>
          <w:jc w:val="center"/>
        </w:trPr>
        <w:tc>
          <w:tcPr>
            <w:tcW w:w="1188" w:type="dxa"/>
            <w:shd w:val="clear" w:color="auto" w:fill="auto"/>
          </w:tcPr>
          <w:p w:rsidR="00CA70BF" w:rsidRPr="00202E5B" w:rsidRDefault="00CA70BF" w:rsidP="00CA70BF">
            <w:pPr>
              <w:pStyle w:val="TAC"/>
            </w:pPr>
            <w:r w:rsidRPr="00202E5B">
              <w:t>3</w:t>
            </w:r>
          </w:p>
        </w:tc>
        <w:tc>
          <w:tcPr>
            <w:tcW w:w="1429" w:type="dxa"/>
            <w:shd w:val="clear" w:color="auto" w:fill="auto"/>
          </w:tcPr>
          <w:p w:rsidR="00CA70BF" w:rsidRPr="00202E5B" w:rsidRDefault="00CA70BF" w:rsidP="00CA70BF">
            <w:pPr>
              <w:pStyle w:val="TAC"/>
            </w:pPr>
            <w:r w:rsidRPr="00202E5B">
              <w:t>20</w:t>
            </w:r>
          </w:p>
        </w:tc>
        <w:tc>
          <w:tcPr>
            <w:tcW w:w="1429" w:type="dxa"/>
            <w:shd w:val="clear" w:color="auto" w:fill="auto"/>
          </w:tcPr>
          <w:p w:rsidR="00CA70BF" w:rsidRPr="00202E5B" w:rsidRDefault="00CA70BF" w:rsidP="00CA70BF">
            <w:pPr>
              <w:pStyle w:val="TAC"/>
            </w:pPr>
            <w:r w:rsidRPr="00202E5B">
              <w:t>5</w:t>
            </w:r>
          </w:p>
        </w:tc>
        <w:tc>
          <w:tcPr>
            <w:tcW w:w="1449" w:type="dxa"/>
            <w:shd w:val="clear" w:color="auto" w:fill="auto"/>
          </w:tcPr>
          <w:p w:rsidR="00CA70BF" w:rsidRPr="00202E5B" w:rsidRDefault="00CA70BF" w:rsidP="00CA70BF">
            <w:pPr>
              <w:pStyle w:val="TAC"/>
            </w:pPr>
            <w:r w:rsidRPr="00202E5B">
              <w:t>30</w:t>
            </w:r>
          </w:p>
        </w:tc>
        <w:tc>
          <w:tcPr>
            <w:tcW w:w="1417" w:type="dxa"/>
            <w:shd w:val="clear" w:color="auto" w:fill="auto"/>
          </w:tcPr>
          <w:p w:rsidR="00CA70BF" w:rsidRPr="00202E5B" w:rsidRDefault="00CA70BF" w:rsidP="00CA70BF">
            <w:pPr>
              <w:pStyle w:val="TAC"/>
            </w:pPr>
            <w:r w:rsidRPr="00202E5B">
              <w:t>30</w:t>
            </w:r>
          </w:p>
        </w:tc>
        <w:tc>
          <w:tcPr>
            <w:tcW w:w="1418" w:type="dxa"/>
            <w:shd w:val="clear" w:color="auto" w:fill="auto"/>
          </w:tcPr>
          <w:p w:rsidR="00CA70BF" w:rsidRPr="00202E5B" w:rsidRDefault="00CA70BF" w:rsidP="00CA70BF">
            <w:pPr>
              <w:pStyle w:val="TAC"/>
            </w:pPr>
            <w:r w:rsidRPr="00202E5B">
              <w:t>30</w:t>
            </w:r>
          </w:p>
        </w:tc>
      </w:tr>
    </w:tbl>
    <w:p w:rsidR="00A118B0" w:rsidRPr="007F4011" w:rsidRDefault="00A118B0" w:rsidP="008F567A"/>
    <w:p w:rsidR="00A118B0" w:rsidRPr="007F4011" w:rsidRDefault="00A118B0" w:rsidP="008F567A">
      <w:r w:rsidRPr="007F4011">
        <w:t>An additional factor will be required to cater for the differences in UE transmit powers, which are dependent upon the power control scheme used in Table 5.3.  Given the power control scheme, a UE with higher bandwidth will transmit at higher overall power (note: max UE transmit power remains the same).  Thus, an aggressor with higher transmit power than the aggressor in the base scenario needs to increase its ACLR.  On the other hand, for an interference limited environment, a victim with higher transmit power can overcome higher level of interference and hence demands a relaxed ACLR from its aggressor.  The differences in transmit powers are given in the power control factor, P</w:t>
      </w:r>
      <w:r w:rsidRPr="007F4011">
        <w:rPr>
          <w:vertAlign w:val="subscript"/>
        </w:rPr>
        <w:t>ACLR</w:t>
      </w:r>
      <w:r w:rsidRPr="007F4011">
        <w:t xml:space="preserve"> and it is dependent upon the </w:t>
      </w:r>
      <w:r w:rsidR="003A597E">
        <w:rPr>
          <w:rFonts w:hint="eastAsia"/>
          <w:lang w:eastAsia="zh-CN"/>
        </w:rPr>
        <w:t>C</w:t>
      </w:r>
      <w:r w:rsidRPr="007F4011">
        <w:t>Lx-ile of the aggressors and victims.  P</w:t>
      </w:r>
      <w:r w:rsidRPr="007F4011">
        <w:rPr>
          <w:vertAlign w:val="subscript"/>
        </w:rPr>
        <w:t>ACLR</w:t>
      </w:r>
      <w:r w:rsidRPr="007F4011">
        <w:t xml:space="preserve"> is given as:</w:t>
      </w:r>
    </w:p>
    <w:p w:rsidR="00A118B0" w:rsidRPr="007F4011" w:rsidRDefault="00A118B0" w:rsidP="008F567A">
      <w:r w:rsidRPr="007F4011">
        <w:t>P</w:t>
      </w:r>
      <w:r w:rsidRPr="007F4011">
        <w:rPr>
          <w:vertAlign w:val="subscript"/>
        </w:rPr>
        <w:t>ACLR</w:t>
      </w:r>
      <w:r w:rsidRPr="007F4011">
        <w:t xml:space="preserve"> (dB) = (</w:t>
      </w:r>
      <w:r w:rsidR="003A597E">
        <w:rPr>
          <w:rFonts w:hint="eastAsia"/>
          <w:lang w:eastAsia="zh-CN"/>
        </w:rPr>
        <w:t>C</w:t>
      </w:r>
      <w:r w:rsidRPr="007F4011">
        <w:t>Lx-ile</w:t>
      </w:r>
      <w:r w:rsidRPr="007F4011">
        <w:rPr>
          <w:vertAlign w:val="subscript"/>
        </w:rPr>
        <w:t>BaseAggressor</w:t>
      </w:r>
      <w:r w:rsidRPr="007F4011">
        <w:t xml:space="preserve"> - </w:t>
      </w:r>
      <w:r w:rsidR="003A597E">
        <w:rPr>
          <w:rFonts w:hint="eastAsia"/>
          <w:lang w:eastAsia="zh-CN"/>
        </w:rPr>
        <w:t>C</w:t>
      </w:r>
      <w:r w:rsidRPr="007F4011">
        <w:t>Lx-ile</w:t>
      </w:r>
      <w:r w:rsidRPr="007F4011">
        <w:rPr>
          <w:vertAlign w:val="subscript"/>
        </w:rPr>
        <w:t>Aggressor</w:t>
      </w:r>
      <w:r w:rsidRPr="007F4011">
        <w:t>) + (</w:t>
      </w:r>
      <w:r w:rsidR="003A597E">
        <w:rPr>
          <w:rFonts w:hint="eastAsia"/>
          <w:lang w:eastAsia="zh-CN"/>
        </w:rPr>
        <w:t>C</w:t>
      </w:r>
      <w:r w:rsidRPr="007F4011">
        <w:t>Lx-ile</w:t>
      </w:r>
      <w:r w:rsidRPr="007F4011">
        <w:rPr>
          <w:vertAlign w:val="subscript"/>
        </w:rPr>
        <w:t>Victim</w:t>
      </w:r>
      <w:r w:rsidRPr="007F4011">
        <w:t xml:space="preserve"> - </w:t>
      </w:r>
      <w:r w:rsidR="003A597E">
        <w:rPr>
          <w:rFonts w:hint="eastAsia"/>
          <w:lang w:eastAsia="zh-CN"/>
        </w:rPr>
        <w:t>C</w:t>
      </w:r>
      <w:r w:rsidRPr="007F4011">
        <w:t>Lx-ile</w:t>
      </w:r>
      <w:r w:rsidRPr="007F4011">
        <w:rPr>
          <w:vertAlign w:val="subscript"/>
        </w:rPr>
        <w:t>BaseVictim</w:t>
      </w:r>
      <w:r w:rsidRPr="007F4011">
        <w:t>)</w:t>
      </w:r>
    </w:p>
    <w:p w:rsidR="00A118B0" w:rsidRPr="007F4011" w:rsidRDefault="00A118B0" w:rsidP="00A118B0">
      <w:r w:rsidRPr="007F4011">
        <w:t xml:space="preserve">Where, </w:t>
      </w:r>
      <w:r w:rsidR="003A597E">
        <w:rPr>
          <w:rFonts w:hint="eastAsia"/>
          <w:lang w:eastAsia="zh-CN"/>
        </w:rPr>
        <w:t>C</w:t>
      </w:r>
      <w:r w:rsidRPr="007F4011">
        <w:t>Lx-ile</w:t>
      </w:r>
      <w:r w:rsidRPr="007F4011">
        <w:rPr>
          <w:vertAlign w:val="subscript"/>
        </w:rPr>
        <w:t>BaseAggressor</w:t>
      </w:r>
      <w:r w:rsidRPr="007F4011">
        <w:t xml:space="preserve"> and </w:t>
      </w:r>
      <w:r w:rsidR="003A597E">
        <w:rPr>
          <w:rFonts w:hint="eastAsia"/>
          <w:lang w:eastAsia="zh-CN"/>
        </w:rPr>
        <w:t>C</w:t>
      </w:r>
      <w:r w:rsidRPr="007F4011">
        <w:t>Lx-ile</w:t>
      </w:r>
      <w:r w:rsidRPr="007F4011">
        <w:rPr>
          <w:vertAlign w:val="subscript"/>
        </w:rPr>
        <w:t>BaseVictim</w:t>
      </w:r>
      <w:r w:rsidRPr="007F4011">
        <w:t xml:space="preserve"> are the </w:t>
      </w:r>
      <w:r w:rsidR="003A597E">
        <w:rPr>
          <w:rFonts w:hint="eastAsia"/>
          <w:lang w:eastAsia="zh-CN"/>
        </w:rPr>
        <w:t>C</w:t>
      </w:r>
      <w:r w:rsidRPr="007F4011">
        <w:t>Lx-ile used by the aggressor and the victim respectively</w:t>
      </w:r>
      <w:r w:rsidR="00100E21" w:rsidRPr="007F4011">
        <w:t xml:space="preserve"> in the base scenario in Table 5.2</w:t>
      </w:r>
      <w:r w:rsidRPr="007F4011">
        <w:t xml:space="preserve">B.  </w:t>
      </w:r>
      <w:r w:rsidR="003A597E">
        <w:rPr>
          <w:rFonts w:hint="eastAsia"/>
          <w:lang w:eastAsia="zh-CN"/>
        </w:rPr>
        <w:t>C</w:t>
      </w:r>
      <w:r w:rsidRPr="007F4011">
        <w:t>Lx-ile</w:t>
      </w:r>
      <w:r w:rsidRPr="007F4011">
        <w:rPr>
          <w:vertAlign w:val="subscript"/>
        </w:rPr>
        <w:t>Aggressor</w:t>
      </w:r>
      <w:r w:rsidRPr="007F4011">
        <w:t xml:space="preserve"> and </w:t>
      </w:r>
      <w:r w:rsidR="003A597E">
        <w:rPr>
          <w:rFonts w:hint="eastAsia"/>
          <w:lang w:eastAsia="zh-CN"/>
        </w:rPr>
        <w:t>C</w:t>
      </w:r>
      <w:r w:rsidRPr="007F4011">
        <w:t>Lx-ile</w:t>
      </w:r>
      <w:r w:rsidRPr="007F4011">
        <w:rPr>
          <w:vertAlign w:val="subscript"/>
        </w:rPr>
        <w:t>Victim</w:t>
      </w:r>
      <w:r w:rsidRPr="007F4011">
        <w:t xml:space="preserve"> are the </w:t>
      </w:r>
      <w:r w:rsidR="003A597E">
        <w:rPr>
          <w:rFonts w:hint="eastAsia"/>
          <w:lang w:eastAsia="zh-CN"/>
        </w:rPr>
        <w:t>C</w:t>
      </w:r>
      <w:r w:rsidRPr="007F4011">
        <w:t xml:space="preserve">Lx-ile of the aggressor and victim of interest respectively.  For example, using Power Control Set 1, for the scenario 10 MHz (aggressor) to 5 MHz (victim), </w:t>
      </w:r>
      <w:r w:rsidR="003A597E">
        <w:rPr>
          <w:rFonts w:hint="eastAsia"/>
          <w:lang w:eastAsia="zh-CN"/>
        </w:rPr>
        <w:t>C</w:t>
      </w:r>
      <w:r w:rsidRPr="007F4011">
        <w:t>Lx-ile</w:t>
      </w:r>
      <w:r w:rsidRPr="007F4011">
        <w:rPr>
          <w:vertAlign w:val="subscript"/>
        </w:rPr>
        <w:t>Aggressor</w:t>
      </w:r>
      <w:r w:rsidRPr="007F4011">
        <w:t xml:space="preserve"> = 112 and </w:t>
      </w:r>
      <w:r w:rsidR="003A597E">
        <w:rPr>
          <w:rFonts w:hint="eastAsia"/>
          <w:lang w:eastAsia="zh-CN"/>
        </w:rPr>
        <w:t>C</w:t>
      </w:r>
      <w:r w:rsidRPr="007F4011">
        <w:t>Lx-ile</w:t>
      </w:r>
      <w:r w:rsidRPr="007F4011">
        <w:rPr>
          <w:vertAlign w:val="subscript"/>
        </w:rPr>
        <w:t>Victim</w:t>
      </w:r>
      <w:r w:rsidRPr="007F4011">
        <w:t xml:space="preserve"> = 115 dB.  The base scenar</w:t>
      </w:r>
      <w:r w:rsidR="008C77F7" w:rsidRPr="007F4011">
        <w:t>io used is Scenario 2 of Table 5.2</w:t>
      </w:r>
      <w:r w:rsidRPr="007F4011">
        <w:t xml:space="preserve">B (20 MHz (aggressor) to 10 MHz (victim)).  Hence, in this example, </w:t>
      </w:r>
      <w:r w:rsidR="003A597E">
        <w:rPr>
          <w:rFonts w:hint="eastAsia"/>
          <w:lang w:eastAsia="zh-CN"/>
        </w:rPr>
        <w:t>C</w:t>
      </w:r>
      <w:r w:rsidRPr="007F4011">
        <w:t>Lx-ile</w:t>
      </w:r>
      <w:r w:rsidRPr="007F4011">
        <w:rPr>
          <w:vertAlign w:val="subscript"/>
        </w:rPr>
        <w:t>BaseAggressor</w:t>
      </w:r>
      <w:r w:rsidRPr="007F4011">
        <w:t xml:space="preserve"> = 109 dB and </w:t>
      </w:r>
      <w:r w:rsidR="003A597E">
        <w:rPr>
          <w:rFonts w:hint="eastAsia"/>
          <w:lang w:eastAsia="zh-CN"/>
        </w:rPr>
        <w:t>C</w:t>
      </w:r>
      <w:r w:rsidRPr="007F4011">
        <w:t>Lx-ile</w:t>
      </w:r>
      <w:r w:rsidRPr="007F4011">
        <w:rPr>
          <w:vertAlign w:val="subscript"/>
        </w:rPr>
        <w:t>BaseVictim</w:t>
      </w:r>
      <w:r w:rsidRPr="007F4011">
        <w:t xml:space="preserve"> = 112 dB.  Therefore, PACLR = (109 – 112) + (115 – 112) = 0 dB.</w:t>
      </w:r>
    </w:p>
    <w:p w:rsidR="00A118B0" w:rsidRPr="007F4011" w:rsidRDefault="00A118B0" w:rsidP="00A118B0">
      <w:r w:rsidRPr="007F4011">
        <w:t>The final ACLR as reference by the victim’s bandwidth is hence:</w:t>
      </w:r>
    </w:p>
    <w:p w:rsidR="00A118B0" w:rsidRPr="007F4011" w:rsidRDefault="00A118B0" w:rsidP="00DC1575">
      <w:pPr>
        <w:outlineLvl w:val="0"/>
      </w:pPr>
      <w:r w:rsidRPr="007F4011">
        <w:t>ACLR = Y + X – F</w:t>
      </w:r>
      <w:r w:rsidRPr="007F4011">
        <w:rPr>
          <w:vertAlign w:val="subscript"/>
        </w:rPr>
        <w:t>ACLR</w:t>
      </w:r>
      <w:r w:rsidRPr="007F4011">
        <w:t xml:space="preserve"> + P</w:t>
      </w:r>
      <w:r w:rsidRPr="007F4011">
        <w:rPr>
          <w:vertAlign w:val="subscript"/>
        </w:rPr>
        <w:t>ACLR</w:t>
      </w:r>
    </w:p>
    <w:p w:rsidR="00A118B0" w:rsidRPr="007F4011" w:rsidRDefault="00C755A3" w:rsidP="00DC1575">
      <w:pPr>
        <w:pStyle w:val="Heading5"/>
        <w:tabs>
          <w:tab w:val="left" w:pos="1140"/>
        </w:tabs>
        <w:ind w:left="1140" w:hanging="1140"/>
      </w:pPr>
      <w:bookmarkStart w:id="118" w:name="_Toc518937189"/>
      <w:bookmarkStart w:id="119" w:name="_Toc46233048"/>
      <w:r w:rsidRPr="007F4011">
        <w:lastRenderedPageBreak/>
        <w:t>5.1.1.4.2</w:t>
      </w:r>
      <w:r w:rsidRPr="007F4011">
        <w:tab/>
      </w:r>
      <w:r w:rsidR="00A118B0" w:rsidRPr="007F4011">
        <w:t>Uplink Asymmetrical Bandwidths ACIR (Aggressor with smaller bandwidth)</w:t>
      </w:r>
      <w:bookmarkEnd w:id="118"/>
      <w:bookmarkEnd w:id="119"/>
    </w:p>
    <w:p w:rsidR="00A118B0" w:rsidRPr="007F4011" w:rsidRDefault="00A118B0" w:rsidP="00A118B0">
      <w:r w:rsidRPr="007F4011">
        <w:t>Co</w:t>
      </w:r>
      <w:r w:rsidR="008C77F7" w:rsidRPr="007F4011">
        <w:t>nsider the scenario in Figure 5.4</w:t>
      </w:r>
      <w:r w:rsidRPr="007F4011">
        <w:t>, the interference experienced by UE1 is affected by 25% ACLR of 30 + X - F</w:t>
      </w:r>
      <w:r w:rsidRPr="007F4011">
        <w:rPr>
          <w:vertAlign w:val="subscript"/>
        </w:rPr>
        <w:t>ACLR</w:t>
      </w:r>
      <w:r w:rsidRPr="007F4011">
        <w:t xml:space="preserve"> and 75% ACLR of 43 + X - F</w:t>
      </w:r>
      <w:r w:rsidRPr="007F4011">
        <w:rPr>
          <w:vertAlign w:val="subscript"/>
        </w:rPr>
        <w:t>ACLR</w:t>
      </w:r>
      <w:r w:rsidRPr="007F4011">
        <w:t>.  Since the victim bandwidth is larger than the aggressor, the interference experienced by UE1 will caused by a mixture of ACLR 30 + X - F</w:t>
      </w:r>
      <w:r w:rsidRPr="007F4011">
        <w:rPr>
          <w:vertAlign w:val="subscript"/>
        </w:rPr>
        <w:t>ACLR</w:t>
      </w:r>
      <w:r w:rsidRPr="007F4011">
        <w:t xml:space="preserve"> and ACLR 43 + X - F</w:t>
      </w:r>
      <w:r w:rsidRPr="007F4011">
        <w:rPr>
          <w:vertAlign w:val="subscript"/>
        </w:rPr>
        <w:t>ACLR</w:t>
      </w:r>
      <w:r w:rsidRPr="007F4011">
        <w:t>.  For victim UE2 and UE3, the interference is caused by ACLR 43 + X – F</w:t>
      </w:r>
      <w:r w:rsidRPr="007F4011">
        <w:rPr>
          <w:vertAlign w:val="subscript"/>
        </w:rPr>
        <w:t>ALCR</w:t>
      </w:r>
      <w:r w:rsidRPr="007F4011">
        <w:t xml:space="preserve">.  The effective interference onto UE1 is dependent upon the aggressor and victim bandwidths. If we take this level of interference and assumed that it is caused by an aggressor of the same bandwidth (i.e. normalising the ACLR to the victim bandwidth) we have the normalised ACLR in Table </w:t>
      </w:r>
      <w:r w:rsidR="008C77F7" w:rsidRPr="007F4011">
        <w:t>5.2</w:t>
      </w:r>
      <w:r w:rsidRPr="007F4011">
        <w:t>C.</w:t>
      </w:r>
    </w:p>
    <w:bookmarkStart w:id="120" w:name="_MON_1283167521"/>
    <w:bookmarkEnd w:id="120"/>
    <w:bookmarkStart w:id="121" w:name="_MON_1237811605"/>
    <w:bookmarkEnd w:id="121"/>
    <w:p w:rsidR="00A118B0" w:rsidRPr="007F4011" w:rsidRDefault="00A118B0" w:rsidP="00C1484B">
      <w:pPr>
        <w:pStyle w:val="TH"/>
      </w:pPr>
      <w:r w:rsidRPr="007F4011">
        <w:object w:dxaOrig="9175" w:dyaOrig="4885">
          <v:shape id="_x0000_i1044" type="#_x0000_t75" style="width:459pt;height:244.5pt" o:ole="">
            <v:imagedata r:id="rId39" o:title=""/>
          </v:shape>
          <o:OLEObject Type="Embed" ProgID="Word.Picture.8" ShapeID="_x0000_i1044" DrawAspect="Content" ObjectID="_1656845951" r:id="rId40"/>
        </w:object>
      </w:r>
    </w:p>
    <w:p w:rsidR="00A118B0" w:rsidRPr="007F4011" w:rsidRDefault="008C77F7" w:rsidP="00DC1575">
      <w:pPr>
        <w:pStyle w:val="TF"/>
        <w:outlineLvl w:val="0"/>
      </w:pPr>
      <w:r w:rsidRPr="007F4011">
        <w:t>Figure 5.4</w:t>
      </w:r>
      <w:r w:rsidR="00A118B0" w:rsidRPr="007F4011">
        <w:t>: 5 MHz E-UTRA aggressor to 20 MHz E-UTRA victim</w:t>
      </w:r>
    </w:p>
    <w:p w:rsidR="00A118B0" w:rsidRPr="007F4011" w:rsidRDefault="008C77F7" w:rsidP="00A118B0">
      <w:pPr>
        <w:pStyle w:val="TH"/>
      </w:pPr>
      <w:r w:rsidRPr="007F4011">
        <w:t>Table 5.2.C</w:t>
      </w:r>
      <w:r w:rsidR="00A118B0" w:rsidRPr="007F4011">
        <w:t>: Value Y (normalised ACLR = Y + X - FALCR) for victim 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2023"/>
        <w:gridCol w:w="2023"/>
        <w:gridCol w:w="2023"/>
        <w:gridCol w:w="2024"/>
      </w:tblGrid>
      <w:tr w:rsidR="00CA70BF" w:rsidRPr="00202E5B" w:rsidTr="00DE0D06">
        <w:tc>
          <w:tcPr>
            <w:tcW w:w="1728" w:type="dxa"/>
            <w:vMerge w:val="restart"/>
            <w:shd w:val="clear" w:color="auto" w:fill="auto"/>
          </w:tcPr>
          <w:p w:rsidR="00CA70BF" w:rsidRPr="00202E5B" w:rsidRDefault="00CA70BF" w:rsidP="00CA70BF">
            <w:pPr>
              <w:pStyle w:val="TAH"/>
            </w:pPr>
            <w:r w:rsidRPr="00202E5B">
              <w:t>Aggressor Bandwidth (MHz)</w:t>
            </w:r>
          </w:p>
        </w:tc>
        <w:tc>
          <w:tcPr>
            <w:tcW w:w="8093" w:type="dxa"/>
            <w:gridSpan w:val="4"/>
            <w:shd w:val="clear" w:color="auto" w:fill="auto"/>
          </w:tcPr>
          <w:p w:rsidR="00CA70BF" w:rsidRPr="00202E5B" w:rsidRDefault="00CA70BF" w:rsidP="008C77F7">
            <w:pPr>
              <w:pStyle w:val="TAH"/>
            </w:pPr>
            <w:r w:rsidRPr="00202E5B">
              <w:t xml:space="preserve">Victim: Value Y (dB): </w:t>
            </w:r>
            <w:smartTag w:uri="urn:schemas-microsoft-com:office:smarttags" w:element="stockticker">
              <w:r w:rsidRPr="00202E5B">
                <w:t>ACLR</w:t>
              </w:r>
            </w:smartTag>
            <w:r w:rsidRPr="00202E5B">
              <w:t xml:space="preserve"> = (Y + X - F</w:t>
            </w:r>
            <w:r w:rsidRPr="00202E5B">
              <w:rPr>
                <w:vertAlign w:val="subscript"/>
              </w:rPr>
              <w:t>ACLR</w:t>
            </w:r>
            <w:r w:rsidRPr="00202E5B">
              <w:t xml:space="preserve">) measured over </w:t>
            </w:r>
            <w:r w:rsidRPr="00202E5B">
              <w:rPr>
                <w:i/>
              </w:rPr>
              <w:t>B</w:t>
            </w:r>
            <w:r w:rsidRPr="00202E5B">
              <w:rPr>
                <w:vertAlign w:val="subscript"/>
              </w:rPr>
              <w:t>Victim</w:t>
            </w:r>
          </w:p>
        </w:tc>
      </w:tr>
      <w:tr w:rsidR="00CA70BF" w:rsidRPr="00202E5B" w:rsidTr="00DE0D06">
        <w:tc>
          <w:tcPr>
            <w:tcW w:w="1728" w:type="dxa"/>
            <w:vMerge/>
            <w:shd w:val="clear" w:color="auto" w:fill="auto"/>
          </w:tcPr>
          <w:p w:rsidR="00CA70BF" w:rsidRPr="00202E5B" w:rsidRDefault="00CA70BF" w:rsidP="00CA70BF">
            <w:pPr>
              <w:pStyle w:val="TAH"/>
            </w:pPr>
          </w:p>
        </w:tc>
        <w:tc>
          <w:tcPr>
            <w:tcW w:w="2023" w:type="dxa"/>
            <w:shd w:val="clear" w:color="auto" w:fill="auto"/>
          </w:tcPr>
          <w:p w:rsidR="00CA70BF" w:rsidRPr="00202E5B" w:rsidRDefault="00CA70BF" w:rsidP="00CA70BF">
            <w:pPr>
              <w:pStyle w:val="TAH"/>
            </w:pPr>
            <w:r w:rsidRPr="00202E5B">
              <w:t>20 MHz</w:t>
            </w:r>
          </w:p>
        </w:tc>
        <w:tc>
          <w:tcPr>
            <w:tcW w:w="2023" w:type="dxa"/>
            <w:shd w:val="clear" w:color="auto" w:fill="auto"/>
          </w:tcPr>
          <w:p w:rsidR="00CA70BF" w:rsidRPr="00202E5B" w:rsidRDefault="00CA70BF" w:rsidP="00CA70BF">
            <w:pPr>
              <w:pStyle w:val="TAH"/>
            </w:pPr>
            <w:r w:rsidRPr="00202E5B">
              <w:t>15 MHz</w:t>
            </w:r>
          </w:p>
        </w:tc>
        <w:tc>
          <w:tcPr>
            <w:tcW w:w="2023" w:type="dxa"/>
            <w:shd w:val="clear" w:color="auto" w:fill="auto"/>
          </w:tcPr>
          <w:p w:rsidR="00CA70BF" w:rsidRPr="00202E5B" w:rsidRDefault="00CA70BF" w:rsidP="00CA70BF">
            <w:pPr>
              <w:pStyle w:val="TAH"/>
            </w:pPr>
            <w:r w:rsidRPr="00202E5B">
              <w:t>10 MHz</w:t>
            </w:r>
          </w:p>
        </w:tc>
        <w:tc>
          <w:tcPr>
            <w:tcW w:w="2024" w:type="dxa"/>
            <w:shd w:val="clear" w:color="auto" w:fill="auto"/>
          </w:tcPr>
          <w:p w:rsidR="00CA70BF" w:rsidRPr="00202E5B" w:rsidRDefault="00CA70BF" w:rsidP="00CA70BF">
            <w:pPr>
              <w:pStyle w:val="TAH"/>
            </w:pPr>
            <w:r w:rsidRPr="00202E5B">
              <w:t>5 MHz</w:t>
            </w:r>
          </w:p>
        </w:tc>
      </w:tr>
      <w:tr w:rsidR="00CA70BF" w:rsidRPr="00202E5B" w:rsidTr="00DE0D06">
        <w:tc>
          <w:tcPr>
            <w:tcW w:w="1728" w:type="dxa"/>
            <w:shd w:val="clear" w:color="auto" w:fill="auto"/>
          </w:tcPr>
          <w:p w:rsidR="00CA70BF" w:rsidRPr="00202E5B" w:rsidRDefault="00CA70BF" w:rsidP="00CA70BF">
            <w:pPr>
              <w:pStyle w:val="TAC"/>
            </w:pPr>
            <w:r w:rsidRPr="00202E5B">
              <w:t>15 MHz</w:t>
            </w:r>
          </w:p>
        </w:tc>
        <w:tc>
          <w:tcPr>
            <w:tcW w:w="2023" w:type="dxa"/>
            <w:shd w:val="clear" w:color="auto" w:fill="auto"/>
            <w:vAlign w:val="bottom"/>
          </w:tcPr>
          <w:p w:rsidR="00CA70BF" w:rsidRPr="00202E5B" w:rsidRDefault="00CA70BF" w:rsidP="00CA70BF">
            <w:pPr>
              <w:pStyle w:val="TAC"/>
              <w:rPr>
                <w:sz w:val="20"/>
              </w:rPr>
            </w:pPr>
            <w:r w:rsidRPr="00202E5B">
              <w:rPr>
                <w:sz w:val="20"/>
              </w:rPr>
              <w:t>29.93</w:t>
            </w:r>
          </w:p>
        </w:tc>
        <w:tc>
          <w:tcPr>
            <w:tcW w:w="2023" w:type="dxa"/>
            <w:shd w:val="clear" w:color="auto" w:fill="auto"/>
            <w:vAlign w:val="bottom"/>
          </w:tcPr>
          <w:p w:rsidR="00CA70BF" w:rsidRPr="00202E5B" w:rsidRDefault="008C77F7" w:rsidP="00CA70BF">
            <w:pPr>
              <w:pStyle w:val="TAC"/>
              <w:rPr>
                <w:sz w:val="20"/>
              </w:rPr>
            </w:pPr>
            <w:r w:rsidRPr="00202E5B">
              <w:rPr>
                <w:sz w:val="20"/>
              </w:rPr>
              <w:t>-</w:t>
            </w:r>
          </w:p>
        </w:tc>
        <w:tc>
          <w:tcPr>
            <w:tcW w:w="2023" w:type="dxa"/>
            <w:shd w:val="clear" w:color="auto" w:fill="auto"/>
            <w:vAlign w:val="bottom"/>
          </w:tcPr>
          <w:p w:rsidR="00CA70BF" w:rsidRPr="00202E5B" w:rsidRDefault="008C77F7" w:rsidP="00CA70BF">
            <w:pPr>
              <w:pStyle w:val="TAC"/>
              <w:rPr>
                <w:sz w:val="20"/>
              </w:rPr>
            </w:pPr>
            <w:r w:rsidRPr="00202E5B">
              <w:rPr>
                <w:sz w:val="20"/>
              </w:rPr>
              <w:t>-</w:t>
            </w:r>
          </w:p>
        </w:tc>
        <w:tc>
          <w:tcPr>
            <w:tcW w:w="2024" w:type="dxa"/>
            <w:shd w:val="clear" w:color="auto" w:fill="auto"/>
            <w:vAlign w:val="bottom"/>
          </w:tcPr>
          <w:p w:rsidR="00CA70BF" w:rsidRPr="00202E5B" w:rsidRDefault="008C77F7" w:rsidP="00CA70BF">
            <w:pPr>
              <w:pStyle w:val="TAC"/>
              <w:rPr>
                <w:sz w:val="20"/>
              </w:rPr>
            </w:pPr>
            <w:r w:rsidRPr="00202E5B">
              <w:rPr>
                <w:sz w:val="20"/>
              </w:rPr>
              <w:t>-</w:t>
            </w:r>
          </w:p>
        </w:tc>
      </w:tr>
      <w:tr w:rsidR="00CA70BF" w:rsidRPr="00202E5B" w:rsidTr="00DE0D06">
        <w:tc>
          <w:tcPr>
            <w:tcW w:w="1728" w:type="dxa"/>
            <w:shd w:val="clear" w:color="auto" w:fill="auto"/>
          </w:tcPr>
          <w:p w:rsidR="00CA70BF" w:rsidRPr="00202E5B" w:rsidRDefault="00CA70BF" w:rsidP="00CA70BF">
            <w:pPr>
              <w:pStyle w:val="TAC"/>
            </w:pPr>
            <w:r w:rsidRPr="00202E5B">
              <w:t>10 MHz</w:t>
            </w:r>
          </w:p>
        </w:tc>
        <w:tc>
          <w:tcPr>
            <w:tcW w:w="2023" w:type="dxa"/>
            <w:shd w:val="clear" w:color="auto" w:fill="auto"/>
            <w:vAlign w:val="bottom"/>
          </w:tcPr>
          <w:p w:rsidR="00CA70BF" w:rsidRPr="00202E5B" w:rsidRDefault="00CA70BF" w:rsidP="00CA70BF">
            <w:pPr>
              <w:pStyle w:val="TAC"/>
              <w:rPr>
                <w:sz w:val="20"/>
              </w:rPr>
            </w:pPr>
            <w:r w:rsidRPr="00202E5B">
              <w:rPr>
                <w:sz w:val="20"/>
              </w:rPr>
              <w:t>29.79</w:t>
            </w:r>
          </w:p>
        </w:tc>
        <w:tc>
          <w:tcPr>
            <w:tcW w:w="2023" w:type="dxa"/>
            <w:shd w:val="clear" w:color="auto" w:fill="auto"/>
            <w:vAlign w:val="bottom"/>
          </w:tcPr>
          <w:p w:rsidR="00CA70BF" w:rsidRPr="00202E5B" w:rsidRDefault="00CA70BF" w:rsidP="00CA70BF">
            <w:pPr>
              <w:pStyle w:val="TAC"/>
              <w:rPr>
                <w:sz w:val="20"/>
              </w:rPr>
            </w:pPr>
            <w:r w:rsidRPr="00202E5B">
              <w:rPr>
                <w:sz w:val="20"/>
              </w:rPr>
              <w:t>29.89</w:t>
            </w:r>
          </w:p>
        </w:tc>
        <w:tc>
          <w:tcPr>
            <w:tcW w:w="2023" w:type="dxa"/>
            <w:shd w:val="clear" w:color="auto" w:fill="auto"/>
            <w:vAlign w:val="bottom"/>
          </w:tcPr>
          <w:p w:rsidR="00CA70BF" w:rsidRPr="00202E5B" w:rsidRDefault="008C77F7" w:rsidP="00CA70BF">
            <w:pPr>
              <w:pStyle w:val="TAC"/>
              <w:rPr>
                <w:sz w:val="20"/>
              </w:rPr>
            </w:pPr>
            <w:r w:rsidRPr="00202E5B">
              <w:rPr>
                <w:sz w:val="20"/>
              </w:rPr>
              <w:t>-</w:t>
            </w:r>
          </w:p>
        </w:tc>
        <w:tc>
          <w:tcPr>
            <w:tcW w:w="2024" w:type="dxa"/>
            <w:shd w:val="clear" w:color="auto" w:fill="auto"/>
            <w:vAlign w:val="bottom"/>
          </w:tcPr>
          <w:p w:rsidR="00CA70BF" w:rsidRPr="00202E5B" w:rsidRDefault="008C77F7" w:rsidP="00CA70BF">
            <w:pPr>
              <w:pStyle w:val="TAC"/>
              <w:rPr>
                <w:sz w:val="20"/>
              </w:rPr>
            </w:pPr>
            <w:r w:rsidRPr="00202E5B">
              <w:rPr>
                <w:sz w:val="20"/>
              </w:rPr>
              <w:t>-</w:t>
            </w:r>
          </w:p>
        </w:tc>
      </w:tr>
      <w:tr w:rsidR="00CA70BF" w:rsidRPr="00202E5B" w:rsidTr="00DE0D06">
        <w:tc>
          <w:tcPr>
            <w:tcW w:w="1728" w:type="dxa"/>
            <w:shd w:val="clear" w:color="auto" w:fill="auto"/>
          </w:tcPr>
          <w:p w:rsidR="00CA70BF" w:rsidRPr="00202E5B" w:rsidRDefault="00CA70BF" w:rsidP="00CA70BF">
            <w:pPr>
              <w:pStyle w:val="TAC"/>
            </w:pPr>
            <w:r w:rsidRPr="00202E5B">
              <w:t>5 MHz</w:t>
            </w:r>
          </w:p>
        </w:tc>
        <w:tc>
          <w:tcPr>
            <w:tcW w:w="2023" w:type="dxa"/>
            <w:shd w:val="clear" w:color="auto" w:fill="auto"/>
            <w:vAlign w:val="bottom"/>
          </w:tcPr>
          <w:p w:rsidR="00CA70BF" w:rsidRPr="00202E5B" w:rsidRDefault="00CA70BF" w:rsidP="00CA70BF">
            <w:pPr>
              <w:pStyle w:val="TAC"/>
              <w:rPr>
                <w:sz w:val="20"/>
              </w:rPr>
            </w:pPr>
            <w:r w:rsidRPr="00202E5B">
              <w:rPr>
                <w:sz w:val="20"/>
              </w:rPr>
              <w:t>29.39</w:t>
            </w:r>
          </w:p>
        </w:tc>
        <w:tc>
          <w:tcPr>
            <w:tcW w:w="2023" w:type="dxa"/>
            <w:shd w:val="clear" w:color="auto" w:fill="auto"/>
            <w:vAlign w:val="bottom"/>
          </w:tcPr>
          <w:p w:rsidR="00CA70BF" w:rsidRPr="00202E5B" w:rsidRDefault="00CA70BF" w:rsidP="00CA70BF">
            <w:pPr>
              <w:pStyle w:val="TAC"/>
              <w:rPr>
                <w:sz w:val="20"/>
              </w:rPr>
            </w:pPr>
            <w:r w:rsidRPr="00202E5B">
              <w:rPr>
                <w:sz w:val="20"/>
              </w:rPr>
              <w:t>29.59</w:t>
            </w:r>
          </w:p>
        </w:tc>
        <w:tc>
          <w:tcPr>
            <w:tcW w:w="2023" w:type="dxa"/>
            <w:shd w:val="clear" w:color="auto" w:fill="auto"/>
            <w:vAlign w:val="bottom"/>
          </w:tcPr>
          <w:p w:rsidR="00CA70BF" w:rsidRPr="00202E5B" w:rsidRDefault="00CA70BF" w:rsidP="00CA70BF">
            <w:pPr>
              <w:pStyle w:val="TAC"/>
              <w:rPr>
                <w:sz w:val="20"/>
              </w:rPr>
            </w:pPr>
            <w:r w:rsidRPr="00202E5B">
              <w:rPr>
                <w:sz w:val="20"/>
              </w:rPr>
              <w:t>29.79</w:t>
            </w:r>
          </w:p>
        </w:tc>
        <w:tc>
          <w:tcPr>
            <w:tcW w:w="2024" w:type="dxa"/>
            <w:shd w:val="clear" w:color="auto" w:fill="auto"/>
            <w:vAlign w:val="bottom"/>
          </w:tcPr>
          <w:p w:rsidR="00CA70BF" w:rsidRPr="00202E5B" w:rsidRDefault="008C77F7" w:rsidP="00CA70BF">
            <w:pPr>
              <w:pStyle w:val="TAC"/>
              <w:rPr>
                <w:sz w:val="20"/>
              </w:rPr>
            </w:pPr>
            <w:r w:rsidRPr="00202E5B">
              <w:rPr>
                <w:sz w:val="20"/>
              </w:rPr>
              <w:t>-</w:t>
            </w:r>
          </w:p>
        </w:tc>
      </w:tr>
      <w:tr w:rsidR="00CA70BF" w:rsidRPr="00202E5B" w:rsidTr="00DE0D06">
        <w:tc>
          <w:tcPr>
            <w:tcW w:w="1728" w:type="dxa"/>
            <w:shd w:val="clear" w:color="auto" w:fill="auto"/>
          </w:tcPr>
          <w:p w:rsidR="00CA70BF" w:rsidRPr="00202E5B" w:rsidRDefault="00CA70BF" w:rsidP="00CA70BF">
            <w:pPr>
              <w:pStyle w:val="TAC"/>
            </w:pPr>
            <w:r w:rsidRPr="00202E5B">
              <w:t>1.6 MHz</w:t>
            </w:r>
          </w:p>
        </w:tc>
        <w:tc>
          <w:tcPr>
            <w:tcW w:w="2023" w:type="dxa"/>
            <w:shd w:val="clear" w:color="auto" w:fill="auto"/>
            <w:vAlign w:val="bottom"/>
          </w:tcPr>
          <w:p w:rsidR="00CA70BF" w:rsidRPr="00202E5B" w:rsidRDefault="00CA70BF" w:rsidP="00CA70BF">
            <w:pPr>
              <w:pStyle w:val="TAC"/>
              <w:rPr>
                <w:sz w:val="20"/>
              </w:rPr>
            </w:pPr>
            <w:r w:rsidRPr="00202E5B">
              <w:rPr>
                <w:sz w:val="20"/>
              </w:rPr>
              <w:t>28.02</w:t>
            </w:r>
          </w:p>
        </w:tc>
        <w:tc>
          <w:tcPr>
            <w:tcW w:w="2023" w:type="dxa"/>
            <w:shd w:val="clear" w:color="auto" w:fill="auto"/>
            <w:vAlign w:val="bottom"/>
          </w:tcPr>
          <w:p w:rsidR="00CA70BF" w:rsidRPr="00202E5B" w:rsidRDefault="00CA70BF" w:rsidP="00CA70BF">
            <w:pPr>
              <w:pStyle w:val="TAC"/>
              <w:rPr>
                <w:sz w:val="20"/>
              </w:rPr>
            </w:pPr>
            <w:r w:rsidRPr="00202E5B">
              <w:rPr>
                <w:sz w:val="20"/>
              </w:rPr>
              <w:t>28.48</w:t>
            </w:r>
          </w:p>
        </w:tc>
        <w:tc>
          <w:tcPr>
            <w:tcW w:w="2023" w:type="dxa"/>
            <w:shd w:val="clear" w:color="auto" w:fill="auto"/>
            <w:vAlign w:val="bottom"/>
          </w:tcPr>
          <w:p w:rsidR="00CA70BF" w:rsidRPr="00202E5B" w:rsidRDefault="00CA70BF" w:rsidP="00CA70BF">
            <w:pPr>
              <w:pStyle w:val="TAC"/>
              <w:rPr>
                <w:sz w:val="20"/>
              </w:rPr>
            </w:pPr>
            <w:r w:rsidRPr="00202E5B">
              <w:rPr>
                <w:sz w:val="20"/>
              </w:rPr>
              <w:t>28.99</w:t>
            </w:r>
          </w:p>
        </w:tc>
        <w:tc>
          <w:tcPr>
            <w:tcW w:w="2024" w:type="dxa"/>
            <w:shd w:val="clear" w:color="auto" w:fill="auto"/>
            <w:vAlign w:val="bottom"/>
          </w:tcPr>
          <w:p w:rsidR="00CA70BF" w:rsidRPr="00202E5B" w:rsidRDefault="00CA70BF" w:rsidP="00CA70BF">
            <w:pPr>
              <w:pStyle w:val="TAC"/>
              <w:rPr>
                <w:sz w:val="20"/>
              </w:rPr>
            </w:pPr>
            <w:r w:rsidRPr="00202E5B">
              <w:rPr>
                <w:sz w:val="20"/>
              </w:rPr>
              <w:t>29.56</w:t>
            </w:r>
          </w:p>
        </w:tc>
      </w:tr>
    </w:tbl>
    <w:p w:rsidR="00A118B0" w:rsidRPr="007F4011" w:rsidRDefault="00A118B0" w:rsidP="008F567A"/>
    <w:p w:rsidR="00A118B0" w:rsidRPr="007F4011" w:rsidRDefault="00A118B0" w:rsidP="008F567A">
      <w:r w:rsidRPr="007F4011">
        <w:t>The ACLR of the aggressor is likely to be larger than 43 + X dB after the 2nd ACLR and hence it is reasonable to assume that the Y value o</w:t>
      </w:r>
      <w:r w:rsidR="008C77F7" w:rsidRPr="007F4011">
        <w:t>f the normalised ACLR in Table 5.2</w:t>
      </w:r>
      <w:r w:rsidRPr="007F4011">
        <w:t>C onto victim UE1 is close to 30 dB.  This is similar to the symmetrical bandwidth coexistence scenario where the first UE is affected by an ACLR of 30 + X dB.  For victim UE2 and UE3, the ACLR 43 + X is unrealistic.  For scenario where the aggressor bandwidth is much smaller than the victim bandwidth, the ACLR into UE2 and UE3 is going to be much larger than 43 + X. For example for 1.6 MHz E-UTRA aggressor and 20 MHz E-UTRA victim, the interference into UE2 and UE3 is caused by the 13th ACLR (of 1.6 MHz aggressor) and above and this will likely be lower than the noise floor of the victim UE.  Hence, the interference experienced by UE2 and UE3 from an aggressor with a smaller bandwidth will not be worse than that from an aggressor with a symmetrical bandwidth.  Therefore, the ACLR value for coexistence between E-UTRA systems with symmetrical bandwidth is sufficient for coexistence where the aggressor bandwidth is smaller than that of the victim.</w:t>
      </w:r>
    </w:p>
    <w:p w:rsidR="005B2E12" w:rsidRPr="007F4011" w:rsidRDefault="00C755A3" w:rsidP="00DC1575">
      <w:pPr>
        <w:pStyle w:val="Heading4"/>
        <w:tabs>
          <w:tab w:val="left" w:pos="1140"/>
        </w:tabs>
        <w:ind w:left="1140" w:hanging="1140"/>
      </w:pPr>
      <w:bookmarkStart w:id="122" w:name="_Toc518937190"/>
      <w:bookmarkStart w:id="123" w:name="_Toc46233049"/>
      <w:r w:rsidRPr="007F4011">
        <w:t>5.1.1.4</w:t>
      </w:r>
      <w:r w:rsidRPr="007F4011">
        <w:tab/>
      </w:r>
      <w:r w:rsidR="005B2E12" w:rsidRPr="007F4011">
        <w:t xml:space="preserve">Frequency re-use and interference mitigation schemes for </w:t>
      </w:r>
      <w:r w:rsidR="009A04C1" w:rsidRPr="007F4011">
        <w:t>E-UTRA</w:t>
      </w:r>
      <w:bookmarkEnd w:id="122"/>
      <w:bookmarkEnd w:id="123"/>
    </w:p>
    <w:p w:rsidR="00733592" w:rsidRPr="007F4011" w:rsidRDefault="00733592" w:rsidP="00733592">
      <w:r w:rsidRPr="007F4011">
        <w:t>For initial simulations, 1/1 frequency re-use shall be used.</w:t>
      </w:r>
    </w:p>
    <w:p w:rsidR="005B2E12" w:rsidRPr="007F4011" w:rsidRDefault="00C755A3" w:rsidP="00DC1575">
      <w:pPr>
        <w:pStyle w:val="Heading4"/>
        <w:tabs>
          <w:tab w:val="left" w:pos="1140"/>
        </w:tabs>
        <w:ind w:left="1140" w:hanging="1140"/>
      </w:pPr>
      <w:bookmarkStart w:id="124" w:name="_Toc518937191"/>
      <w:bookmarkStart w:id="125" w:name="_Toc46233050"/>
      <w:r w:rsidRPr="007F4011">
        <w:lastRenderedPageBreak/>
        <w:t>5.1.1.5</w:t>
      </w:r>
      <w:r w:rsidRPr="007F4011">
        <w:tab/>
      </w:r>
      <w:r w:rsidR="005B2E12" w:rsidRPr="007F4011">
        <w:t>CQI estimation</w:t>
      </w:r>
      <w:bookmarkEnd w:id="124"/>
      <w:bookmarkEnd w:id="125"/>
    </w:p>
    <w:p w:rsidR="005B2E12" w:rsidRPr="007F4011" w:rsidRDefault="005B2E12" w:rsidP="005B2E12">
      <w:r w:rsidRPr="007F4011">
        <w:t>It is assumed that the CQI including external system interference is available before the scheduling process. This assumption is valid for the victim system only.</w:t>
      </w:r>
    </w:p>
    <w:p w:rsidR="005B2E12" w:rsidRPr="007F4011" w:rsidRDefault="00C755A3" w:rsidP="00DC1575">
      <w:pPr>
        <w:pStyle w:val="Heading4"/>
        <w:tabs>
          <w:tab w:val="left" w:pos="1140"/>
        </w:tabs>
        <w:ind w:left="1140" w:hanging="1140"/>
      </w:pPr>
      <w:bookmarkStart w:id="126" w:name="_Toc518937192"/>
      <w:bookmarkStart w:id="127" w:name="_Toc46233051"/>
      <w:r w:rsidRPr="007F4011">
        <w:t>5.1.1.6</w:t>
      </w:r>
      <w:r w:rsidRPr="007F4011">
        <w:tab/>
      </w:r>
      <w:r w:rsidR="005B2E12" w:rsidRPr="007F4011">
        <w:t xml:space="preserve">Power control modelling for </w:t>
      </w:r>
      <w:r w:rsidR="009A04C1" w:rsidRPr="007F4011">
        <w:t>E-UTRA</w:t>
      </w:r>
      <w:r w:rsidR="00EA0877" w:rsidRPr="007F4011">
        <w:t xml:space="preserve"> and 3.84 Mcps TDD UTRA</w:t>
      </w:r>
      <w:bookmarkEnd w:id="126"/>
      <w:bookmarkEnd w:id="127"/>
    </w:p>
    <w:p w:rsidR="005B2E12" w:rsidRPr="007F4011" w:rsidRDefault="005B2E12" w:rsidP="005B2E12">
      <w:r w:rsidRPr="007F4011">
        <w:t>No power control in downlink, fixed power per frequency resource block is assumed.</w:t>
      </w:r>
    </w:p>
    <w:p w:rsidR="00C82B60" w:rsidRPr="007F4011" w:rsidRDefault="00C82B60" w:rsidP="002A4737">
      <w:r w:rsidRPr="007F4011">
        <w:t>The following</w:t>
      </w:r>
      <w:r w:rsidR="002A4737" w:rsidRPr="007F4011">
        <w:t xml:space="preserve"> </w:t>
      </w:r>
      <w:r w:rsidRPr="007F4011">
        <w:t xml:space="preserve">power control equation shall be used for the initial uplink </w:t>
      </w:r>
      <w:r w:rsidR="00EA0877" w:rsidRPr="007F4011">
        <w:t xml:space="preserve">(for E-UTRA and 3.84 Mcps TDD UTRA employing Enhanced UL) </w:t>
      </w:r>
      <w:r w:rsidRPr="007F4011">
        <w:t>coexistence simulations:</w:t>
      </w:r>
    </w:p>
    <w:p w:rsidR="00C82B60" w:rsidRPr="007F4011" w:rsidRDefault="003A597E" w:rsidP="002A4737">
      <w:r w:rsidRPr="00753D32">
        <w:rPr>
          <w:position w:val="-40"/>
        </w:rPr>
        <w:object w:dxaOrig="4099" w:dyaOrig="920">
          <v:shape id="_x0000_i1045" type="#_x0000_t75" style="width:182.25pt;height:41.25pt" o:ole="" fillcolor="#0c9">
            <v:imagedata r:id="rId41" o:title=""/>
          </v:shape>
          <o:OLEObject Type="Embed" ProgID="Equation.3" ShapeID="_x0000_i1045" DrawAspect="Content" ObjectID="_1656845952" r:id="rId42"/>
        </w:object>
      </w:r>
    </w:p>
    <w:p w:rsidR="00C82B60" w:rsidRPr="007F4011" w:rsidRDefault="00C82B60" w:rsidP="002A4737">
      <w:r w:rsidRPr="007F4011">
        <w:t xml:space="preserve">where </w:t>
      </w:r>
      <w:r w:rsidRPr="007F4011">
        <w:rPr>
          <w:i/>
        </w:rPr>
        <w:t>P</w:t>
      </w:r>
      <w:r w:rsidRPr="007F4011">
        <w:rPr>
          <w:vertAlign w:val="subscript"/>
        </w:rPr>
        <w:t>max</w:t>
      </w:r>
      <w:r w:rsidRPr="007F4011">
        <w:t xml:space="preserve"> is the maximum transmit power, </w:t>
      </w:r>
      <w:r w:rsidRPr="007F4011">
        <w:rPr>
          <w:i/>
        </w:rPr>
        <w:t>R</w:t>
      </w:r>
      <w:r w:rsidRPr="007F4011">
        <w:rPr>
          <w:vertAlign w:val="subscript"/>
        </w:rPr>
        <w:t>min</w:t>
      </w:r>
      <w:r w:rsidRPr="007F4011">
        <w:t xml:space="preserve"> is the minimum power reduction ratio to prevent UEs with good channels to transmit at very low power level, </w:t>
      </w:r>
      <w:r w:rsidR="003A597E">
        <w:rPr>
          <w:i/>
        </w:rPr>
        <w:t>CL</w:t>
      </w:r>
      <w:r w:rsidRPr="007F4011">
        <w:t xml:space="preserve"> is the path </w:t>
      </w:r>
      <w:r w:rsidR="003A597E">
        <w:rPr>
          <w:rFonts w:hint="eastAsia"/>
          <w:lang w:eastAsia="zh-CN"/>
        </w:rPr>
        <w:t xml:space="preserve">coupling loss </w:t>
      </w:r>
      <w:r w:rsidR="003A597E">
        <w:rPr>
          <w:color w:val="FF0000"/>
        </w:rPr>
        <w:t>defined as</w:t>
      </w:r>
      <w:r w:rsidR="003A597E">
        <w:t xml:space="preserve"> </w:t>
      </w:r>
      <w:r w:rsidR="003A597E">
        <w:rPr>
          <w:color w:val="FF0000"/>
        </w:rPr>
        <w:t xml:space="preserve">max{path loss-G_Tx-G_Rx, MCL}, where path loss is </w:t>
      </w:r>
      <w:r w:rsidR="003A597E">
        <w:rPr>
          <w:rFonts w:hint="eastAsia"/>
          <w:color w:val="FF0000"/>
          <w:lang w:eastAsia="zh-CN"/>
        </w:rPr>
        <w:t>propagation</w:t>
      </w:r>
      <w:r w:rsidR="003A597E">
        <w:rPr>
          <w:color w:val="FF0000"/>
        </w:rPr>
        <w:t xml:space="preserve"> loss plus shadowfading, G_TX is the transmitter antenna gain in the direction of the receiver, G_RX is the receiver antenna gain in the direction of the transmitter</w:t>
      </w:r>
      <w:r w:rsidRPr="007F4011">
        <w:t xml:space="preserve"> and </w:t>
      </w:r>
      <w:r w:rsidR="003A597E">
        <w:rPr>
          <w:i/>
        </w:rPr>
        <w:t>CL</w:t>
      </w:r>
      <w:r w:rsidRPr="007F4011">
        <w:rPr>
          <w:i/>
          <w:vertAlign w:val="subscript"/>
        </w:rPr>
        <w:t>x-</w:t>
      </w:r>
      <w:r w:rsidRPr="007F4011">
        <w:rPr>
          <w:vertAlign w:val="subscript"/>
        </w:rPr>
        <w:t>ile</w:t>
      </w:r>
      <w:r w:rsidRPr="007F4011">
        <w:t xml:space="preserve"> is the </w:t>
      </w:r>
      <w:r w:rsidRPr="007F4011">
        <w:rPr>
          <w:i/>
        </w:rPr>
        <w:t>x</w:t>
      </w:r>
      <w:r w:rsidRPr="007F4011">
        <w:t xml:space="preserve">-percentile </w:t>
      </w:r>
      <w:r w:rsidR="003A597E" w:rsidRPr="003A597E">
        <w:rPr>
          <w:i/>
        </w:rPr>
        <w:t>CL</w:t>
      </w:r>
      <w:r w:rsidRPr="007F4011">
        <w:t xml:space="preserve"> value. With this power control equation, the </w:t>
      </w:r>
      <w:r w:rsidRPr="007F4011">
        <w:rPr>
          <w:i/>
        </w:rPr>
        <w:t>x</w:t>
      </w:r>
      <w:r w:rsidRPr="007F4011">
        <w:t xml:space="preserve"> percent of UEs that have the highest </w:t>
      </w:r>
      <w:r w:rsidR="003A597E">
        <w:rPr>
          <w:rFonts w:hint="eastAsia"/>
          <w:lang w:eastAsia="zh-CN"/>
        </w:rPr>
        <w:t xml:space="preserve">coupling </w:t>
      </w:r>
      <w:r w:rsidRPr="007F4011">
        <w:t xml:space="preserve">loss will transmit at </w:t>
      </w:r>
      <w:r w:rsidRPr="007F4011">
        <w:rPr>
          <w:i/>
        </w:rPr>
        <w:t>P</w:t>
      </w:r>
      <w:r w:rsidRPr="007F4011">
        <w:rPr>
          <w:vertAlign w:val="subscript"/>
        </w:rPr>
        <w:t>max</w:t>
      </w:r>
      <w:r w:rsidRPr="007F4011">
        <w:t>.  Finally, 0&lt;</w:t>
      </w:r>
      <w:r w:rsidRPr="007F4011">
        <w:sym w:font="Symbol" w:char="F067"/>
      </w:r>
      <w:r w:rsidRPr="007F4011">
        <w:t>&lt;=1 is the balancing factor for UEs with bad channel and UEs with good channel:</w:t>
      </w:r>
    </w:p>
    <w:p w:rsidR="00C82B60" w:rsidRPr="007F4011" w:rsidRDefault="002A4737" w:rsidP="002A4737">
      <w:r w:rsidRPr="007F4011">
        <w:t xml:space="preserve">The parameter sets for power control are specified in table 5.3. </w:t>
      </w:r>
    </w:p>
    <w:p w:rsidR="00C82B60" w:rsidRPr="007F4011" w:rsidRDefault="002A4737" w:rsidP="00DC1575">
      <w:pPr>
        <w:pStyle w:val="TH"/>
        <w:outlineLvl w:val="0"/>
      </w:pPr>
      <w:r w:rsidRPr="007F4011">
        <w:t xml:space="preserve">Table 5.3: </w:t>
      </w:r>
      <w:r w:rsidR="00C82B60" w:rsidRPr="007F4011">
        <w:t>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960"/>
        <w:gridCol w:w="1386"/>
        <w:gridCol w:w="1386"/>
        <w:gridCol w:w="1419"/>
        <w:gridCol w:w="1417"/>
      </w:tblGrid>
      <w:tr w:rsidR="00187F33" w:rsidRPr="00202E5B" w:rsidTr="00DE0D06">
        <w:trPr>
          <w:jc w:val="center"/>
        </w:trPr>
        <w:tc>
          <w:tcPr>
            <w:tcW w:w="1326" w:type="dxa"/>
            <w:vMerge w:val="restart"/>
          </w:tcPr>
          <w:p w:rsidR="00187F33" w:rsidRPr="00202E5B" w:rsidRDefault="00187F33" w:rsidP="00A40F47">
            <w:pPr>
              <w:pStyle w:val="TAH"/>
            </w:pPr>
            <w:r w:rsidRPr="00202E5B">
              <w:t>Parameter set</w:t>
            </w:r>
          </w:p>
        </w:tc>
        <w:tc>
          <w:tcPr>
            <w:tcW w:w="960" w:type="dxa"/>
            <w:vMerge w:val="restart"/>
          </w:tcPr>
          <w:p w:rsidR="00187F33" w:rsidRPr="00202E5B" w:rsidRDefault="00187F33" w:rsidP="00A40F47">
            <w:pPr>
              <w:pStyle w:val="TAH"/>
            </w:pPr>
            <w:r w:rsidRPr="00202E5B">
              <w:t>Gamma</w:t>
            </w:r>
          </w:p>
        </w:tc>
        <w:tc>
          <w:tcPr>
            <w:tcW w:w="5608" w:type="dxa"/>
            <w:gridSpan w:val="4"/>
          </w:tcPr>
          <w:p w:rsidR="00187F33" w:rsidRPr="00202E5B" w:rsidRDefault="003A597E" w:rsidP="00A40F47">
            <w:pPr>
              <w:pStyle w:val="TAH"/>
            </w:pPr>
            <w:r w:rsidRPr="00202E5B">
              <w:t>C</w:t>
            </w:r>
            <w:r w:rsidR="00187F33" w:rsidRPr="00202E5B">
              <w:t>Lx-ile</w:t>
            </w:r>
          </w:p>
        </w:tc>
      </w:tr>
      <w:tr w:rsidR="00187F33" w:rsidRPr="00202E5B" w:rsidTr="00DE0D06">
        <w:trPr>
          <w:jc w:val="center"/>
        </w:trPr>
        <w:tc>
          <w:tcPr>
            <w:tcW w:w="1326" w:type="dxa"/>
            <w:vMerge/>
          </w:tcPr>
          <w:p w:rsidR="00187F33" w:rsidRPr="00202E5B" w:rsidRDefault="00187F33" w:rsidP="00A40F47">
            <w:pPr>
              <w:pStyle w:val="TAH"/>
            </w:pPr>
          </w:p>
        </w:tc>
        <w:tc>
          <w:tcPr>
            <w:tcW w:w="960" w:type="dxa"/>
            <w:vMerge/>
          </w:tcPr>
          <w:p w:rsidR="00187F33" w:rsidRPr="00202E5B" w:rsidRDefault="00187F33" w:rsidP="00A40F47">
            <w:pPr>
              <w:pStyle w:val="TAH"/>
            </w:pPr>
          </w:p>
        </w:tc>
        <w:tc>
          <w:tcPr>
            <w:tcW w:w="1386" w:type="dxa"/>
          </w:tcPr>
          <w:p w:rsidR="00187F33" w:rsidRPr="00202E5B" w:rsidRDefault="00187F33" w:rsidP="00A40F47">
            <w:pPr>
              <w:pStyle w:val="TAH"/>
            </w:pPr>
            <w:r w:rsidRPr="00202E5B">
              <w:t>20 MHz bandwidth</w:t>
            </w:r>
          </w:p>
        </w:tc>
        <w:tc>
          <w:tcPr>
            <w:tcW w:w="1386" w:type="dxa"/>
          </w:tcPr>
          <w:p w:rsidR="00187F33" w:rsidRPr="00202E5B" w:rsidRDefault="00187F33" w:rsidP="00A40F47">
            <w:pPr>
              <w:pStyle w:val="TAH"/>
            </w:pPr>
            <w:r w:rsidRPr="00202E5B">
              <w:t>15 MHz bandwidth</w:t>
            </w:r>
          </w:p>
        </w:tc>
        <w:tc>
          <w:tcPr>
            <w:tcW w:w="1419" w:type="dxa"/>
          </w:tcPr>
          <w:p w:rsidR="00187F33" w:rsidRPr="00202E5B" w:rsidRDefault="00187F33" w:rsidP="00A40F47">
            <w:pPr>
              <w:pStyle w:val="TAH"/>
            </w:pPr>
            <w:r w:rsidRPr="00202E5B">
              <w:t>10 MHz bandwidth</w:t>
            </w:r>
          </w:p>
        </w:tc>
        <w:tc>
          <w:tcPr>
            <w:tcW w:w="1417" w:type="dxa"/>
          </w:tcPr>
          <w:p w:rsidR="00187F33" w:rsidRPr="00202E5B" w:rsidRDefault="00187F33" w:rsidP="00A40F47">
            <w:pPr>
              <w:pStyle w:val="TAH"/>
            </w:pPr>
            <w:r w:rsidRPr="00202E5B">
              <w:t>5 MHz bandwidth</w:t>
            </w:r>
          </w:p>
        </w:tc>
      </w:tr>
      <w:tr w:rsidR="00187F33" w:rsidRPr="00202E5B" w:rsidTr="00DE0D06">
        <w:trPr>
          <w:jc w:val="center"/>
        </w:trPr>
        <w:tc>
          <w:tcPr>
            <w:tcW w:w="1326" w:type="dxa"/>
          </w:tcPr>
          <w:p w:rsidR="00187F33" w:rsidRPr="00202E5B" w:rsidRDefault="00187F33" w:rsidP="00A40F47">
            <w:pPr>
              <w:pStyle w:val="TAC"/>
            </w:pPr>
            <w:r w:rsidRPr="00202E5B">
              <w:t>Set 1</w:t>
            </w:r>
          </w:p>
        </w:tc>
        <w:tc>
          <w:tcPr>
            <w:tcW w:w="960" w:type="dxa"/>
          </w:tcPr>
          <w:p w:rsidR="00187F33" w:rsidRPr="00202E5B" w:rsidRDefault="00187F33" w:rsidP="00A40F47">
            <w:pPr>
              <w:pStyle w:val="TAC"/>
            </w:pPr>
            <w:r w:rsidRPr="00202E5B">
              <w:t>1</w:t>
            </w:r>
          </w:p>
        </w:tc>
        <w:tc>
          <w:tcPr>
            <w:tcW w:w="1386" w:type="dxa"/>
          </w:tcPr>
          <w:p w:rsidR="00187F33" w:rsidRPr="00202E5B" w:rsidRDefault="00187F33" w:rsidP="00A40F47">
            <w:pPr>
              <w:pStyle w:val="TAC"/>
            </w:pPr>
            <w:r w:rsidRPr="00202E5B">
              <w:t>109</w:t>
            </w:r>
          </w:p>
        </w:tc>
        <w:tc>
          <w:tcPr>
            <w:tcW w:w="1386" w:type="dxa"/>
          </w:tcPr>
          <w:p w:rsidR="00187F33" w:rsidRPr="00202E5B" w:rsidRDefault="00187F33" w:rsidP="00A40F47">
            <w:pPr>
              <w:pStyle w:val="TAC"/>
            </w:pPr>
            <w:r w:rsidRPr="00202E5B">
              <w:t>110</w:t>
            </w:r>
          </w:p>
        </w:tc>
        <w:tc>
          <w:tcPr>
            <w:tcW w:w="1419" w:type="dxa"/>
          </w:tcPr>
          <w:p w:rsidR="00187F33" w:rsidRPr="00202E5B" w:rsidRDefault="00187F33" w:rsidP="00A40F47">
            <w:pPr>
              <w:pStyle w:val="TAC"/>
            </w:pPr>
            <w:r w:rsidRPr="00202E5B">
              <w:t>112</w:t>
            </w:r>
          </w:p>
        </w:tc>
        <w:tc>
          <w:tcPr>
            <w:tcW w:w="1417" w:type="dxa"/>
          </w:tcPr>
          <w:p w:rsidR="00187F33" w:rsidRPr="00202E5B" w:rsidRDefault="00187F33" w:rsidP="00A40F47">
            <w:pPr>
              <w:pStyle w:val="TAC"/>
            </w:pPr>
            <w:r w:rsidRPr="00202E5B">
              <w:t>115</w:t>
            </w:r>
          </w:p>
        </w:tc>
      </w:tr>
      <w:tr w:rsidR="00187F33" w:rsidRPr="00202E5B" w:rsidTr="00DE0D06">
        <w:trPr>
          <w:jc w:val="center"/>
        </w:trPr>
        <w:tc>
          <w:tcPr>
            <w:tcW w:w="1326" w:type="dxa"/>
          </w:tcPr>
          <w:p w:rsidR="00187F33" w:rsidRPr="00202E5B" w:rsidRDefault="00187F33" w:rsidP="00A40F47">
            <w:pPr>
              <w:pStyle w:val="TAC"/>
            </w:pPr>
            <w:r w:rsidRPr="00202E5B">
              <w:t>Set 2</w:t>
            </w:r>
          </w:p>
        </w:tc>
        <w:tc>
          <w:tcPr>
            <w:tcW w:w="960" w:type="dxa"/>
          </w:tcPr>
          <w:p w:rsidR="00187F33" w:rsidRPr="00202E5B" w:rsidRDefault="00187F33" w:rsidP="00A40F47">
            <w:pPr>
              <w:pStyle w:val="TAC"/>
            </w:pPr>
            <w:r w:rsidRPr="00202E5B">
              <w:t>0,8</w:t>
            </w:r>
          </w:p>
        </w:tc>
        <w:tc>
          <w:tcPr>
            <w:tcW w:w="1386" w:type="dxa"/>
          </w:tcPr>
          <w:p w:rsidR="00187F33" w:rsidRPr="00202E5B" w:rsidRDefault="00187F33" w:rsidP="00A40F47">
            <w:pPr>
              <w:pStyle w:val="TAC"/>
            </w:pPr>
            <w:r w:rsidRPr="00202E5B">
              <w:t>TBD</w:t>
            </w:r>
          </w:p>
        </w:tc>
        <w:tc>
          <w:tcPr>
            <w:tcW w:w="1386" w:type="dxa"/>
          </w:tcPr>
          <w:p w:rsidR="00187F33" w:rsidRPr="00202E5B" w:rsidRDefault="00187F33" w:rsidP="00A40F47">
            <w:pPr>
              <w:pStyle w:val="TAC"/>
            </w:pPr>
            <w:r w:rsidRPr="00202E5B">
              <w:t>TBD</w:t>
            </w:r>
          </w:p>
        </w:tc>
        <w:tc>
          <w:tcPr>
            <w:tcW w:w="1419" w:type="dxa"/>
          </w:tcPr>
          <w:p w:rsidR="00187F33" w:rsidRPr="00202E5B" w:rsidRDefault="00187F33" w:rsidP="00A40F47">
            <w:pPr>
              <w:pStyle w:val="TAC"/>
            </w:pPr>
            <w:r w:rsidRPr="00202E5B">
              <w:t>129</w:t>
            </w:r>
          </w:p>
        </w:tc>
        <w:tc>
          <w:tcPr>
            <w:tcW w:w="1417" w:type="dxa"/>
          </w:tcPr>
          <w:p w:rsidR="00187F33" w:rsidRPr="00202E5B" w:rsidRDefault="00187F33" w:rsidP="00A40F47">
            <w:pPr>
              <w:pStyle w:val="TAC"/>
            </w:pPr>
            <w:r w:rsidRPr="00202E5B">
              <w:t>133</w:t>
            </w:r>
          </w:p>
        </w:tc>
      </w:tr>
    </w:tbl>
    <w:p w:rsidR="00187F33" w:rsidRPr="007F4011" w:rsidRDefault="00187F33" w:rsidP="002A4737"/>
    <w:p w:rsidR="00C82B60" w:rsidRPr="007F4011" w:rsidRDefault="002A4737" w:rsidP="00491AD7">
      <w:r w:rsidRPr="007F4011">
        <w:t>Further discussion and alignment concerning power control algorithms may be required after initial simulation results and further inputs from RAN WG1 are available</w:t>
      </w:r>
    </w:p>
    <w:p w:rsidR="005B2E12" w:rsidRPr="007F4011" w:rsidRDefault="00C755A3" w:rsidP="00DC1575">
      <w:pPr>
        <w:pStyle w:val="Heading4"/>
        <w:tabs>
          <w:tab w:val="left" w:pos="1140"/>
        </w:tabs>
        <w:ind w:left="1140" w:hanging="1140"/>
      </w:pPr>
      <w:bookmarkStart w:id="128" w:name="_Toc518937193"/>
      <w:bookmarkStart w:id="129" w:name="_Toc46233052"/>
      <w:r w:rsidRPr="007F4011">
        <w:t>5.1.1.7</w:t>
      </w:r>
      <w:r w:rsidRPr="007F4011">
        <w:tab/>
      </w:r>
      <w:r w:rsidR="005B2E12" w:rsidRPr="007F4011">
        <w:t>SIR target requirements for simulated services</w:t>
      </w:r>
      <w:bookmarkEnd w:id="128"/>
      <w:bookmarkEnd w:id="129"/>
    </w:p>
    <w:p w:rsidR="005B2E12" w:rsidRPr="007F4011" w:rsidRDefault="00251B7D" w:rsidP="005B2E12">
      <w:r w:rsidRPr="007F4011">
        <w:t xml:space="preserve">For </w:t>
      </w:r>
      <w:r w:rsidR="00265D80" w:rsidRPr="007F4011">
        <w:t>E-UTRA</w:t>
      </w:r>
      <w:r w:rsidRPr="007F4011">
        <w:t>, s</w:t>
      </w:r>
      <w:r w:rsidR="005B2E12" w:rsidRPr="007F4011">
        <w:t xml:space="preserve">hifted and truncated </w:t>
      </w:r>
      <w:smartTag w:uri="urn:schemas-microsoft-com:office:smarttags" w:element="place">
        <w:r w:rsidR="005B2E12" w:rsidRPr="007F4011">
          <w:t>Shannon</w:t>
        </w:r>
      </w:smartTag>
      <w:r w:rsidR="005B2E12" w:rsidRPr="007F4011">
        <w:t xml:space="preserve"> boun</w:t>
      </w:r>
      <w:r w:rsidR="008E1511" w:rsidRPr="007F4011">
        <w:t>d curves as specified in Annex A</w:t>
      </w:r>
      <w:r w:rsidR="002B4497" w:rsidRPr="007F4011">
        <w:t>.1</w:t>
      </w:r>
      <w:r w:rsidR="005B2E12" w:rsidRPr="007F4011">
        <w:t xml:space="preserve"> shall be used.</w:t>
      </w:r>
    </w:p>
    <w:p w:rsidR="00251B7D" w:rsidRPr="007F4011" w:rsidRDefault="00EA0877" w:rsidP="005B2E12">
      <w:r w:rsidRPr="007F4011">
        <w:t xml:space="preserve">In the downlink, </w:t>
      </w:r>
      <w:r w:rsidR="00251B7D" w:rsidRPr="007F4011">
        <w:t xml:space="preserve">UTRA 3.84 Mcps TDD shall use HSDPA since most 3.84Mcps TDD deployments service data traffic.  A shifted and truncated </w:t>
      </w:r>
      <w:smartTag w:uri="urn:schemas-microsoft-com:office:smarttags" w:element="place">
        <w:r w:rsidR="00251B7D" w:rsidRPr="007F4011">
          <w:t>Shannon</w:t>
        </w:r>
      </w:smartTag>
      <w:r w:rsidR="00251B7D" w:rsidRPr="007F4011">
        <w:t xml:space="preserve"> bound curves described in Annex A.3 shall be used.</w:t>
      </w:r>
    </w:p>
    <w:p w:rsidR="00EA0877" w:rsidRPr="007F4011" w:rsidRDefault="00EA0877" w:rsidP="005B2E12">
      <w:r w:rsidRPr="007F4011">
        <w:t xml:space="preserve">In the uplink, UTRA 3.84 Mcps TDD shall use Enhanced UL with data traffic.  The shifted and truncated </w:t>
      </w:r>
      <w:smartTag w:uri="urn:schemas-microsoft-com:office:smarttags" w:element="place">
        <w:r w:rsidRPr="007F4011">
          <w:t>Shannon</w:t>
        </w:r>
      </w:smartTag>
      <w:r w:rsidRPr="007F4011">
        <w:t xml:space="preserve"> bound curve used for E-UTRA uplink in Annex A.1 shall be used.</w:t>
      </w:r>
    </w:p>
    <w:p w:rsidR="002B4497" w:rsidRPr="007F4011" w:rsidRDefault="002B4497" w:rsidP="005B2E12">
      <w:r w:rsidRPr="007F4011">
        <w:t>For E-UTRA TDD (LCR TDD frame structure based) shifted and truncated Shannon bound curves as specified in Annex A.4 shall be used.</w:t>
      </w:r>
    </w:p>
    <w:p w:rsidR="005B2E12" w:rsidRPr="007F4011" w:rsidRDefault="00C755A3" w:rsidP="00DC1575">
      <w:pPr>
        <w:pStyle w:val="Heading4"/>
        <w:tabs>
          <w:tab w:val="left" w:pos="1140"/>
        </w:tabs>
        <w:ind w:left="1140" w:hanging="1140"/>
      </w:pPr>
      <w:bookmarkStart w:id="130" w:name="_Toc518937194"/>
      <w:bookmarkStart w:id="131" w:name="_Toc46233053"/>
      <w:r w:rsidRPr="007F4011">
        <w:t>5.1.1.8</w:t>
      </w:r>
      <w:r w:rsidRPr="007F4011">
        <w:tab/>
      </w:r>
      <w:r w:rsidR="005B2E12" w:rsidRPr="007F4011">
        <w:t>Number of required snapshots</w:t>
      </w:r>
      <w:bookmarkEnd w:id="130"/>
      <w:bookmarkEnd w:id="131"/>
    </w:p>
    <w:p w:rsidR="005B2E12" w:rsidRPr="007F4011" w:rsidRDefault="005B2E12" w:rsidP="005B2E12">
      <w:r w:rsidRPr="007F4011">
        <w:t>The number of snapshots shall be chosen such to obtain sufficient statistical property of the results.</w:t>
      </w:r>
    </w:p>
    <w:p w:rsidR="005B2E12" w:rsidRPr="007F4011" w:rsidRDefault="00C755A3" w:rsidP="00DC1575">
      <w:pPr>
        <w:pStyle w:val="Heading4"/>
        <w:tabs>
          <w:tab w:val="left" w:pos="1140"/>
        </w:tabs>
        <w:ind w:left="1140" w:hanging="1140"/>
      </w:pPr>
      <w:bookmarkStart w:id="132" w:name="_Toc518937195"/>
      <w:bookmarkStart w:id="133" w:name="_Toc46233054"/>
      <w:r w:rsidRPr="007F4011">
        <w:t>5.1.1.9</w:t>
      </w:r>
      <w:r w:rsidRPr="007F4011">
        <w:tab/>
      </w:r>
      <w:r w:rsidR="005B2E12" w:rsidRPr="007F4011">
        <w:t>Simulation output</w:t>
      </w:r>
      <w:bookmarkEnd w:id="132"/>
      <w:bookmarkEnd w:id="133"/>
    </w:p>
    <w:p w:rsidR="005B2E12" w:rsidRPr="007F4011" w:rsidRDefault="005B2E12" w:rsidP="002B4497">
      <w:r w:rsidRPr="007F4011">
        <w:t xml:space="preserve">Simulation results for </w:t>
      </w:r>
      <w:r w:rsidR="009A04C1" w:rsidRPr="007F4011">
        <w:t>E-UTRA</w:t>
      </w:r>
      <w:r w:rsidRPr="007F4011">
        <w:t xml:space="preserve"> as victim shall be presented in terms of throughput reduction in percent relative to the reference throughput without external interference vs. ACIR</w:t>
      </w:r>
      <w:r w:rsidR="00731A0D" w:rsidRPr="007F4011">
        <w:t>, separately for all UE and for the 5% throughput CDF UE</w:t>
      </w:r>
      <w:r w:rsidRPr="007F4011">
        <w:t>.</w:t>
      </w:r>
    </w:p>
    <w:p w:rsidR="005A7F4B" w:rsidRPr="007F4011" w:rsidRDefault="005A7F4B" w:rsidP="002B4497">
      <w:r w:rsidRPr="007F4011">
        <w:t>All the generated statistics (e.g. bitrates) are instantaneous distributions on sub</w:t>
      </w:r>
      <w:r w:rsidR="002B4497" w:rsidRPr="007F4011">
        <w:t xml:space="preserve"> </w:t>
      </w:r>
      <w:r w:rsidRPr="007F4011">
        <w:t xml:space="preserve">frame basis, not on a per-session basis. I.e. the instantaneous bit rates need to be averaged in order to obtain the session average UE </w:t>
      </w:r>
      <w:r w:rsidR="002B4497" w:rsidRPr="007F4011">
        <w:t>through</w:t>
      </w:r>
      <w:r w:rsidRPr="007F4011">
        <w:t>put.</w:t>
      </w:r>
    </w:p>
    <w:p w:rsidR="005B2E12" w:rsidRPr="007F4011" w:rsidRDefault="005B2E12" w:rsidP="002B4497">
      <w:r w:rsidRPr="007F4011">
        <w:lastRenderedPageBreak/>
        <w:t xml:space="preserve">Simulation results for </w:t>
      </w:r>
      <w:r w:rsidR="009A04C1" w:rsidRPr="007F4011">
        <w:t>UTRA</w:t>
      </w:r>
      <w:r w:rsidRPr="007F4011">
        <w:t xml:space="preserve"> </w:t>
      </w:r>
      <w:r w:rsidR="00251B7D" w:rsidRPr="007F4011">
        <w:t xml:space="preserve">FDD </w:t>
      </w:r>
      <w:r w:rsidRPr="007F4011">
        <w:t>as victim shall be presented in terms of capacity reduction vs. ACIR.</w:t>
      </w:r>
      <w:r w:rsidR="00731A0D" w:rsidRPr="007F4011">
        <w:t xml:space="preserve"> Capacity is defined by the number of satisfied speech users.</w:t>
      </w:r>
    </w:p>
    <w:p w:rsidR="00251B7D" w:rsidRPr="007F4011" w:rsidRDefault="00251B7D" w:rsidP="002B4497">
      <w:r w:rsidRPr="007F4011">
        <w:t>Simulation results for UTRA 3,84 Mcps TDD as victim shall be presented in terms of throughput reduction in percent relative to the reference throughput without external interference vs. ACIR</w:t>
      </w:r>
    </w:p>
    <w:p w:rsidR="005B2E12" w:rsidRPr="007F4011" w:rsidRDefault="00C755A3" w:rsidP="00DC1575">
      <w:pPr>
        <w:pStyle w:val="Heading3"/>
        <w:tabs>
          <w:tab w:val="left" w:pos="1140"/>
        </w:tabs>
        <w:ind w:left="1140" w:hanging="1140"/>
      </w:pPr>
      <w:bookmarkStart w:id="134" w:name="_Toc518937196"/>
      <w:bookmarkStart w:id="135" w:name="_Toc46233055"/>
      <w:r w:rsidRPr="007F4011">
        <w:t>5.1.2</w:t>
      </w:r>
      <w:r w:rsidRPr="007F4011">
        <w:tab/>
      </w:r>
      <w:r w:rsidR="005B2E12" w:rsidRPr="007F4011">
        <w:t>Simulation description</w:t>
      </w:r>
      <w:bookmarkEnd w:id="134"/>
      <w:bookmarkEnd w:id="135"/>
    </w:p>
    <w:p w:rsidR="009A04C1" w:rsidRPr="007F4011" w:rsidRDefault="005B2E12" w:rsidP="009A04C1">
      <w:r w:rsidRPr="007F4011">
        <w:t>Uplink and Downlink are simulated independently.</w:t>
      </w:r>
      <w:r w:rsidR="009A04C1" w:rsidRPr="007F4011">
        <w:t xml:space="preserve"> Degradation of victim system will be obtained by comparing capacity/throughput simulation results of single operator scenario (without external interference) to the multi operator case.</w:t>
      </w:r>
    </w:p>
    <w:p w:rsidR="005B2E12" w:rsidRPr="007F4011" w:rsidRDefault="009A04C1" w:rsidP="009A04C1">
      <w:r w:rsidRPr="007F4011">
        <w:t>In the following sections the principle downlink simulation flows are described, taking the current simulation assumptions into account.</w:t>
      </w:r>
    </w:p>
    <w:p w:rsidR="001106E9" w:rsidRPr="007F4011" w:rsidRDefault="001106E9" w:rsidP="009A04C1">
      <w:r w:rsidRPr="007F4011">
        <w:t>For TDD simulations, both TDD networks (aggressor and victim) are synchronised together and have a common downlink/uplink resource allocation.</w:t>
      </w:r>
    </w:p>
    <w:p w:rsidR="005B2E12" w:rsidRPr="001C6075" w:rsidRDefault="00C755A3" w:rsidP="00DC1575">
      <w:pPr>
        <w:pStyle w:val="Heading4"/>
        <w:tabs>
          <w:tab w:val="left" w:pos="1140"/>
        </w:tabs>
        <w:ind w:left="1140" w:hanging="1140"/>
        <w:rPr>
          <w:lang w:val="sv-FI"/>
        </w:rPr>
      </w:pPr>
      <w:bookmarkStart w:id="136" w:name="_Toc518937197"/>
      <w:bookmarkStart w:id="137" w:name="_Toc46233056"/>
      <w:r w:rsidRPr="001C6075">
        <w:rPr>
          <w:lang w:val="sv-FI"/>
        </w:rPr>
        <w:t>5.1.2.1</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UTRA</w:t>
      </w:r>
      <w:r w:rsidR="005B2E12" w:rsidRPr="001C6075">
        <w:rPr>
          <w:lang w:val="sv-FI"/>
        </w:rPr>
        <w:t xml:space="preserve"> victim</w:t>
      </w:r>
      <w:bookmarkEnd w:id="136"/>
      <w:bookmarkEnd w:id="137"/>
    </w:p>
    <w:p w:rsidR="009A04C1" w:rsidRPr="007F4011" w:rsidRDefault="009A04C1" w:rsidP="009A04C1">
      <w:pPr>
        <w:pStyle w:val="B1"/>
      </w:pPr>
      <w:r w:rsidRPr="007F4011">
        <w:t>1.</w:t>
      </w:r>
      <w:r w:rsidRPr="007F4011">
        <w:tab/>
        <w:t xml:space="preserve">Run UTRA snapshot simulator procedure [3]. E-UTRA </w:t>
      </w:r>
      <w:smartTag w:uri="urn:schemas-microsoft-com:office:smarttags" w:element="place">
        <w:smartTag w:uri="urn:schemas-microsoft-com:office:smarttags" w:element="City">
          <w:r w:rsidRPr="007F4011">
            <w:t>BS</w:t>
          </w:r>
        </w:smartTag>
        <w:r w:rsidRPr="007F4011">
          <w:t xml:space="preserve"> </w:t>
        </w:r>
        <w:smartTag w:uri="urn:schemas-microsoft-com:office:smarttags" w:element="State">
          <w:r w:rsidRPr="007F4011">
            <w:t>TX</w:t>
          </w:r>
        </w:smartTag>
      </w:smartTag>
      <w:r w:rsidRPr="007F4011">
        <w:t xml:space="preserve"> power is set to the defined maximum TX power (assumes all RB in use). All E-UTRA base stations are considered as a source of other system interference (Iother). Iother = sum over all other system cells (interference power into UTRA bandwidth including ACIR)</w:t>
      </w:r>
    </w:p>
    <w:p w:rsidR="009A04C1" w:rsidRPr="007F4011" w:rsidRDefault="009A04C1" w:rsidP="009A04C1">
      <w:pPr>
        <w:pStyle w:val="B1"/>
      </w:pPr>
      <w:r w:rsidRPr="007F4011">
        <w:t>2.</w:t>
      </w:r>
      <w:r w:rsidRPr="007F4011">
        <w:tab/>
        <w:t>Collect statistics.</w:t>
      </w:r>
    </w:p>
    <w:p w:rsidR="0037583F" w:rsidRPr="007F4011" w:rsidRDefault="0037583F" w:rsidP="0037583F">
      <w:r w:rsidRPr="007F4011">
        <w:t xml:space="preserve">The UTRA 3.84 Mcps TDD victim </w:t>
      </w:r>
      <w:r w:rsidR="00EA0877" w:rsidRPr="007F4011">
        <w:t xml:space="preserve">are synchronised and </w:t>
      </w:r>
      <w:r w:rsidRPr="007F4011">
        <w:t>uses HSDPA service.  The simulation procedure shall be the same as that in Section 5.1.2.2 (Downlink E-UTRA interferer E-UTRA victim).  Here, the CQI value in Step 2 (of Section 5.1.2.2) shall be calculated based on per resource unit (timeslot × code) instead of per resource block.</w:t>
      </w:r>
    </w:p>
    <w:p w:rsidR="005B2E12" w:rsidRPr="001C6075" w:rsidRDefault="00C755A3" w:rsidP="00DC1575">
      <w:pPr>
        <w:pStyle w:val="Heading4"/>
        <w:tabs>
          <w:tab w:val="left" w:pos="1140"/>
        </w:tabs>
        <w:ind w:left="1140" w:hanging="1140"/>
        <w:rPr>
          <w:lang w:val="sv-FI"/>
        </w:rPr>
      </w:pPr>
      <w:bookmarkStart w:id="138" w:name="_Toc518937198"/>
      <w:bookmarkStart w:id="139" w:name="_Toc46233057"/>
      <w:r w:rsidRPr="001C6075">
        <w:rPr>
          <w:lang w:val="sv-FI"/>
        </w:rPr>
        <w:t>5.1.2.2</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E-UTRA</w:t>
      </w:r>
      <w:r w:rsidR="005B2E12" w:rsidRPr="001C6075">
        <w:rPr>
          <w:lang w:val="sv-FI"/>
        </w:rPr>
        <w:t xml:space="preserve"> victim</w:t>
      </w:r>
      <w:bookmarkEnd w:id="138"/>
      <w:bookmarkEnd w:id="139"/>
    </w:p>
    <w:p w:rsidR="009A04C1" w:rsidRPr="007F4011" w:rsidRDefault="009A04C1" w:rsidP="009A04C1">
      <w:r w:rsidRPr="007F4011">
        <w:t>For i=1:# of snapshots</w:t>
      </w:r>
    </w:p>
    <w:p w:rsidR="009A04C1" w:rsidRPr="007F4011" w:rsidRDefault="009A04C1" w:rsidP="009A04C1">
      <w:pPr>
        <w:pStyle w:val="B1"/>
      </w:pPr>
      <w:r w:rsidRPr="007F4011">
        <w:t>1.</w:t>
      </w:r>
      <w:r w:rsidRPr="007F4011">
        <w:tab/>
        <w:t>Distribute terminals randomly throughout the system area such that to each cell within the HO margin of 3 dB the same number K of users is allocated.</w:t>
      </w:r>
    </w:p>
    <w:p w:rsidR="009A04C1" w:rsidRPr="007F4011" w:rsidRDefault="009A04C1" w:rsidP="009A04C1">
      <w:pPr>
        <w:pStyle w:val="B1"/>
      </w:pPr>
      <w:r w:rsidRPr="007F4011">
        <w:t>2.</w:t>
      </w:r>
      <w:r w:rsidRPr="007F4011">
        <w:tab/>
        <w:t>Calculate DL CQI for each UE. The CQI value per resource block is equal to C(RB)/I(RB), where:</w:t>
      </w:r>
    </w:p>
    <w:p w:rsidR="009A04C1" w:rsidRPr="007F4011" w:rsidRDefault="00E45DF0" w:rsidP="00E45DF0">
      <w:pPr>
        <w:pStyle w:val="B2"/>
      </w:pPr>
      <w:r>
        <w:rPr>
          <w:rFonts w:hint="eastAsia"/>
          <w:lang w:eastAsia="ko-KR"/>
        </w:rPr>
        <w:t>-</w:t>
      </w:r>
      <w:r>
        <w:rPr>
          <w:rFonts w:hint="eastAsia"/>
          <w:lang w:eastAsia="ko-KR"/>
        </w:rPr>
        <w:tab/>
      </w:r>
      <w:r w:rsidR="009A04C1" w:rsidRPr="007F4011">
        <w:t>C(RB) = power of resource block * max (pathloss</w:t>
      </w:r>
      <w:r w:rsidR="003A597E">
        <w:rPr>
          <w:rFonts w:hint="eastAsia"/>
          <w:lang w:eastAsia="zh-CN"/>
        </w:rPr>
        <w:t>-G_Tx-G_Rx</w:t>
      </w:r>
      <w:r w:rsidR="009A04C1" w:rsidRPr="007F4011">
        <w:t>, MCL)</w:t>
      </w:r>
    </w:p>
    <w:p w:rsidR="009A04C1" w:rsidRPr="007F4011" w:rsidRDefault="00E45DF0" w:rsidP="00E45DF0">
      <w:pPr>
        <w:pStyle w:val="B2"/>
      </w:pPr>
      <w:r>
        <w:rPr>
          <w:rFonts w:hint="eastAsia"/>
          <w:lang w:eastAsia="ko-KR"/>
        </w:rPr>
        <w:t>-</w:t>
      </w:r>
      <w:r>
        <w:rPr>
          <w:rFonts w:hint="eastAsia"/>
          <w:lang w:eastAsia="ko-KR"/>
        </w:rPr>
        <w:tab/>
      </w:r>
      <w:r w:rsidR="009A04C1" w:rsidRPr="007F4011">
        <w:t>I(RB) = sum over all other cells (power of resource block *</w:t>
      </w:r>
      <w:r w:rsidR="003A597E" w:rsidRPr="00806C46">
        <w:t xml:space="preserve"> </w:t>
      </w:r>
      <w:r w:rsidR="003A597E" w:rsidRPr="00753D32">
        <w:t>max (pathloss</w:t>
      </w:r>
      <w:r w:rsidR="003A597E">
        <w:rPr>
          <w:rFonts w:hint="eastAsia"/>
          <w:lang w:eastAsia="zh-CN"/>
        </w:rPr>
        <w:t>-G_Tx-G_Rx</w:t>
      </w:r>
      <w:r w:rsidR="003A597E" w:rsidRPr="00753D32">
        <w:t>, MCL)</w:t>
      </w:r>
      <w:r w:rsidR="009A04C1" w:rsidRPr="007F4011">
        <w:t>) + sum over all other system cells (interference power into this resource block including ACIR) + N</w:t>
      </w:r>
    </w:p>
    <w:p w:rsidR="009A04C1" w:rsidRPr="007F4011" w:rsidRDefault="00E45DF0" w:rsidP="00E45DF0">
      <w:pPr>
        <w:pStyle w:val="B2"/>
      </w:pPr>
      <w:r>
        <w:rPr>
          <w:rFonts w:hint="eastAsia"/>
          <w:lang w:eastAsia="ko-KR"/>
        </w:rPr>
        <w:t>-</w:t>
      </w:r>
      <w:r>
        <w:rPr>
          <w:rFonts w:hint="eastAsia"/>
          <w:lang w:eastAsia="ko-KR"/>
        </w:rPr>
        <w:tab/>
      </w:r>
      <w:r w:rsidR="009A04C1" w:rsidRPr="007F4011">
        <w:t xml:space="preserve">Note: </w:t>
      </w:r>
      <w:r w:rsidR="009A04C1" w:rsidRPr="007F4011">
        <w:rPr>
          <w:rFonts w:eastAsia="MS Mincho"/>
        </w:rPr>
        <w:t>in case of the 5</w:t>
      </w:r>
      <w:r w:rsidR="002B4497" w:rsidRPr="007F4011">
        <w:rPr>
          <w:rFonts w:eastAsia="MS Mincho"/>
        </w:rPr>
        <w:t xml:space="preserve"> MHz and </w:t>
      </w:r>
      <w:r w:rsidR="009A04C1" w:rsidRPr="007F4011">
        <w:rPr>
          <w:rFonts w:eastAsia="MS Mincho"/>
        </w:rPr>
        <w:t>10 MHz E-UTRA victim case, the BS ACLR (ACIR) is modelled as flat, i.e. the same ACIR is used for all RB.</w:t>
      </w:r>
    </w:p>
    <w:p w:rsidR="009A04C1" w:rsidRPr="007F4011" w:rsidRDefault="009A04C1" w:rsidP="009A04C1">
      <w:pPr>
        <w:pStyle w:val="B1"/>
      </w:pPr>
      <w:r w:rsidRPr="007F4011">
        <w:t>3.</w:t>
      </w:r>
      <w:r w:rsidRPr="007F4011">
        <w:tab/>
        <w:t>Perform PS operation for all cells:</w:t>
      </w:r>
    </w:p>
    <w:p w:rsidR="009A04C1" w:rsidRPr="007F4011" w:rsidRDefault="00E45DF0" w:rsidP="00E45DF0">
      <w:pPr>
        <w:pStyle w:val="B2"/>
      </w:pPr>
      <w:r>
        <w:rPr>
          <w:rFonts w:hint="eastAsia"/>
          <w:lang w:eastAsia="ko-KR"/>
        </w:rPr>
        <w:t>-</w:t>
      </w:r>
      <w:r>
        <w:rPr>
          <w:rFonts w:hint="eastAsia"/>
          <w:lang w:eastAsia="ko-KR"/>
        </w:rPr>
        <w:tab/>
      </w:r>
      <w:r w:rsidR="009A04C1" w:rsidRPr="007F4011">
        <w:t>Loop over all cells</w:t>
      </w:r>
    </w:p>
    <w:p w:rsidR="009A04C1" w:rsidRPr="007F4011" w:rsidRDefault="00E45DF0" w:rsidP="00E45DF0">
      <w:pPr>
        <w:pStyle w:val="B3"/>
      </w:pPr>
      <w:r>
        <w:rPr>
          <w:rFonts w:hint="eastAsia"/>
          <w:lang w:eastAsia="ko-KR"/>
        </w:rPr>
        <w:t>-</w:t>
      </w:r>
      <w:r>
        <w:rPr>
          <w:rFonts w:hint="eastAsia"/>
          <w:lang w:eastAsia="ko-KR"/>
        </w:rPr>
        <w:tab/>
      </w:r>
      <w:r w:rsidR="009A04C1" w:rsidRPr="007F4011">
        <w:t>Loop over all UE attached to the cell</w:t>
      </w:r>
    </w:p>
    <w:p w:rsidR="009A04C1" w:rsidRPr="007F4011" w:rsidRDefault="00E45DF0" w:rsidP="00E45DF0">
      <w:pPr>
        <w:pStyle w:val="B4"/>
      </w:pPr>
      <w:r>
        <w:rPr>
          <w:rFonts w:hint="eastAsia"/>
          <w:lang w:eastAsia="ko-KR"/>
        </w:rPr>
        <w:t>-</w:t>
      </w:r>
      <w:r>
        <w:rPr>
          <w:rFonts w:hint="eastAsia"/>
          <w:lang w:eastAsia="ko-KR"/>
        </w:rPr>
        <w:tab/>
      </w:r>
      <w:r w:rsidR="000341ED" w:rsidRPr="007F4011">
        <w:t>Select the next UE to be scheduled based on the scheduling metric (i.e. randomly for Round Robin).</w:t>
      </w:r>
    </w:p>
    <w:p w:rsidR="009A04C1" w:rsidRPr="007F4011" w:rsidRDefault="009A04C1" w:rsidP="009A04C1">
      <w:pPr>
        <w:pStyle w:val="B1"/>
      </w:pPr>
      <w:r w:rsidRPr="007F4011">
        <w:t>4.</w:t>
      </w:r>
      <w:r w:rsidRPr="007F4011">
        <w:tab/>
      </w:r>
      <w:r w:rsidRPr="007F4011">
        <w:rPr>
          <w:rFonts w:eastAsia="MS Mincho"/>
        </w:rPr>
        <w:t>Calculate actual intra/inter system interference to get the actual C/I and bit rates for each UE</w:t>
      </w:r>
      <w:r w:rsidRPr="007F4011">
        <w:t>.</w:t>
      </w:r>
    </w:p>
    <w:p w:rsidR="009A04C1" w:rsidRPr="007F4011" w:rsidRDefault="00E45DF0" w:rsidP="00E45DF0">
      <w:pPr>
        <w:pStyle w:val="B2"/>
      </w:pPr>
      <w:r>
        <w:rPr>
          <w:rFonts w:hint="eastAsia"/>
          <w:lang w:eastAsia="ko-KR"/>
        </w:rPr>
        <w:t>-</w:t>
      </w:r>
      <w:r>
        <w:rPr>
          <w:rFonts w:hint="eastAsia"/>
          <w:lang w:eastAsia="ko-KR"/>
        </w:rPr>
        <w:tab/>
      </w:r>
      <w:r w:rsidR="009A04C1" w:rsidRPr="007F4011">
        <w:t>Use the actual C/I to throughput mapping (Annex A) to determine the obtained throughput for the UE.</w:t>
      </w:r>
    </w:p>
    <w:p w:rsidR="000341ED" w:rsidRPr="007F4011" w:rsidRDefault="00E45DF0" w:rsidP="00E45DF0">
      <w:pPr>
        <w:pStyle w:val="B2"/>
      </w:pPr>
      <w:r>
        <w:rPr>
          <w:rFonts w:hint="eastAsia"/>
          <w:lang w:eastAsia="ko-KR"/>
        </w:rPr>
        <w:t>-</w:t>
      </w:r>
      <w:r>
        <w:rPr>
          <w:rFonts w:hint="eastAsia"/>
          <w:lang w:eastAsia="ko-KR"/>
        </w:rPr>
        <w:tab/>
      </w:r>
      <w:r w:rsidR="000341ED" w:rsidRPr="007F4011">
        <w:t>Note: the actual C/I value of a scheduled RB is equal to the CQI value calculated in step 2.</w:t>
      </w:r>
    </w:p>
    <w:p w:rsidR="000341ED" w:rsidRPr="007F4011" w:rsidRDefault="009A04C1" w:rsidP="002B4497">
      <w:pPr>
        <w:pStyle w:val="B1"/>
      </w:pPr>
      <w:r w:rsidRPr="007F4011">
        <w:t>5.</w:t>
      </w:r>
      <w:r w:rsidRPr="007F4011">
        <w:tab/>
        <w:t>Collect statistics</w:t>
      </w:r>
      <w:r w:rsidR="000341ED" w:rsidRPr="007F4011">
        <w:t>.</w:t>
      </w:r>
    </w:p>
    <w:p w:rsidR="005B2E12" w:rsidRPr="007F4011" w:rsidRDefault="00FD5363" w:rsidP="00DC1575">
      <w:pPr>
        <w:pStyle w:val="Heading4"/>
        <w:tabs>
          <w:tab w:val="left" w:pos="1140"/>
        </w:tabs>
        <w:ind w:left="1140" w:hanging="1140"/>
      </w:pPr>
      <w:bookmarkStart w:id="140" w:name="_Toc518937199"/>
      <w:bookmarkStart w:id="141" w:name="_Toc46233058"/>
      <w:r w:rsidRPr="007F4011">
        <w:lastRenderedPageBreak/>
        <w:t>5.1.</w:t>
      </w:r>
      <w:r w:rsidR="003A597E">
        <w:t>2</w:t>
      </w:r>
      <w:r w:rsidRPr="007F4011">
        <w:t>.</w:t>
      </w:r>
      <w:r w:rsidR="003A597E">
        <w:t>3</w:t>
      </w:r>
      <w:r w:rsidRPr="007F4011">
        <w:tab/>
      </w:r>
      <w:r w:rsidR="005B2E12" w:rsidRPr="007F4011">
        <w:t xml:space="preserve">Uplink </w:t>
      </w:r>
      <w:r w:rsidR="009A04C1" w:rsidRPr="007F4011">
        <w:t>E-UTRA</w:t>
      </w:r>
      <w:r w:rsidR="005B2E12" w:rsidRPr="007F4011">
        <w:t xml:space="preserve"> interferer </w:t>
      </w:r>
      <w:r w:rsidR="009A04C1" w:rsidRPr="007F4011">
        <w:t>UTRA</w:t>
      </w:r>
      <w:r w:rsidR="005B2E12" w:rsidRPr="007F4011">
        <w:t xml:space="preserve"> victim</w:t>
      </w:r>
      <w:bookmarkEnd w:id="140"/>
      <w:bookmarkEnd w:id="141"/>
    </w:p>
    <w:p w:rsidR="007223F0" w:rsidRPr="007F4011" w:rsidRDefault="007223F0" w:rsidP="007223F0">
      <w:pPr>
        <w:jc w:val="both"/>
      </w:pPr>
      <w:r w:rsidRPr="007F4011">
        <w:t>For i=1:# of snapshots</w:t>
      </w:r>
    </w:p>
    <w:p w:rsidR="007223F0" w:rsidRPr="007F4011" w:rsidRDefault="007223F0" w:rsidP="007223F0">
      <w:pPr>
        <w:pStyle w:val="B1"/>
      </w:pPr>
      <w:r w:rsidRPr="007F4011">
        <w:t>1.</w:t>
      </w:r>
      <w:r w:rsidRPr="007F4011">
        <w:tab/>
        <w:t>Distribute terminals randomly throughout the system area such that to each cell within the HO margin of 3 dB the same number K of users is allocated.</w:t>
      </w:r>
    </w:p>
    <w:p w:rsidR="007223F0" w:rsidRPr="007F4011" w:rsidRDefault="007223F0" w:rsidP="007223F0">
      <w:pPr>
        <w:pStyle w:val="B1"/>
      </w:pPr>
      <w:r w:rsidRPr="007F4011">
        <w:t>2.</w:t>
      </w:r>
      <w:r w:rsidRPr="007F4011">
        <w:tab/>
        <w:t>Perform PS operation for all cells:</w:t>
      </w:r>
    </w:p>
    <w:p w:rsidR="007223F0" w:rsidRPr="007F4011" w:rsidRDefault="00E45DF0" w:rsidP="00E45DF0">
      <w:pPr>
        <w:pStyle w:val="B2"/>
      </w:pPr>
      <w:r>
        <w:rPr>
          <w:rFonts w:hint="eastAsia"/>
          <w:lang w:eastAsia="ko-KR"/>
        </w:rPr>
        <w:t>-</w:t>
      </w:r>
      <w:r>
        <w:rPr>
          <w:rFonts w:hint="eastAsia"/>
          <w:lang w:eastAsia="ko-KR"/>
        </w:rPr>
        <w:tab/>
      </w:r>
      <w:r w:rsidR="007223F0" w:rsidRPr="007F4011">
        <w:t>Loop over all cells</w:t>
      </w:r>
    </w:p>
    <w:p w:rsidR="007223F0" w:rsidRPr="007F4011" w:rsidRDefault="00E45DF0" w:rsidP="00E45DF0">
      <w:pPr>
        <w:pStyle w:val="B3"/>
      </w:pPr>
      <w:r>
        <w:rPr>
          <w:rFonts w:hint="eastAsia"/>
          <w:lang w:eastAsia="ko-KR"/>
        </w:rPr>
        <w:t>-</w:t>
      </w:r>
      <w:r>
        <w:rPr>
          <w:rFonts w:hint="eastAsia"/>
          <w:lang w:eastAsia="ko-KR"/>
        </w:rPr>
        <w:tab/>
      </w:r>
      <w:r w:rsidR="007223F0" w:rsidRPr="007F4011">
        <w:t>Loop over all UEs attached to the cell</w:t>
      </w:r>
    </w:p>
    <w:p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t>Select the next UE to be scheduled based on the scheduling metric (i.e. randomly for Round Robin)</w:t>
      </w:r>
    </w:p>
    <w:p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rPr>
          <w:rFonts w:eastAsia="MS Mincho"/>
        </w:rPr>
        <w:t xml:space="preserve">Pick </w:t>
      </w:r>
      <w:r w:rsidR="009A798F" w:rsidRPr="007F4011">
        <w:rPr>
          <w:rFonts w:eastAsia="MS Mincho"/>
        </w:rPr>
        <w:t>4</w:t>
      </w:r>
      <w:r w:rsidR="007223F0" w:rsidRPr="007F4011">
        <w:rPr>
          <w:rFonts w:eastAsia="MS Mincho"/>
        </w:rPr>
        <w:t xml:space="preserve"> RB among the “not scheduled” ones and mark it as “scheduled”</w:t>
      </w:r>
    </w:p>
    <w:p w:rsidR="007223F0" w:rsidRPr="007F4011" w:rsidRDefault="00E45DF0" w:rsidP="00E45DF0">
      <w:pPr>
        <w:pStyle w:val="B4"/>
      </w:pPr>
      <w:r>
        <w:rPr>
          <w:rFonts w:hint="eastAsia"/>
          <w:lang w:eastAsia="ko-KR"/>
        </w:rPr>
        <w:t>-</w:t>
      </w:r>
      <w:r>
        <w:rPr>
          <w:rFonts w:hint="eastAsia"/>
          <w:lang w:eastAsia="ko-KR"/>
        </w:rPr>
        <w:tab/>
      </w:r>
      <w:r w:rsidR="007223F0" w:rsidRPr="007F4011">
        <w:t xml:space="preserve">Set UE transmit power to </w:t>
      </w:r>
      <w:r w:rsidR="003A597E" w:rsidRPr="00753D32">
        <w:rPr>
          <w:position w:val="-40"/>
        </w:rPr>
        <w:object w:dxaOrig="4099" w:dyaOrig="920">
          <v:shape id="_x0000_i1046" type="#_x0000_t75" style="width:182.25pt;height:41.25pt" o:ole="" fillcolor="#0c9">
            <v:imagedata r:id="rId41" o:title=""/>
          </v:shape>
          <o:OLEObject Type="Embed" ProgID="Equation.3" ShapeID="_x0000_i1046" DrawAspect="Content" ObjectID="_1656845953" r:id="rId43"/>
        </w:object>
      </w:r>
    </w:p>
    <w:p w:rsidR="007223F0" w:rsidRPr="007F4011" w:rsidRDefault="003A597E" w:rsidP="003A597E">
      <w:pPr>
        <w:pStyle w:val="B1"/>
      </w:pPr>
      <w:r>
        <w:t>3</w:t>
      </w:r>
      <w:r>
        <w:tab/>
      </w:r>
      <w:r w:rsidR="007223F0" w:rsidRPr="007F4011">
        <w:t>Run UTRA snapshot simulator procedure [3]. All E-UTRA terminals are considered as a source of other system interference (Iother). Iother = sum over all other system terminals (interference power into UTRA bandwidth including ACIR).</w:t>
      </w:r>
    </w:p>
    <w:p w:rsidR="007223F0" w:rsidRPr="007F4011" w:rsidRDefault="003A597E" w:rsidP="003A597E">
      <w:pPr>
        <w:pStyle w:val="B1"/>
      </w:pPr>
      <w:r>
        <w:t>4</w:t>
      </w:r>
      <w:r>
        <w:tab/>
      </w:r>
      <w:r w:rsidR="007223F0" w:rsidRPr="007F4011">
        <w:t>Collect statistics.</w:t>
      </w:r>
    </w:p>
    <w:p w:rsidR="005B2E12" w:rsidRPr="007F4011" w:rsidRDefault="00EA0877" w:rsidP="005B2E12">
      <w:r w:rsidRPr="007F4011">
        <w:t>For UTRA 3.84 Mcps TDD victim using Enhanced Uplink, the system TDD victim shall be synchronised and simulation procedure shall be the same as that in Section 5.1.2.4 (Uplink E-UTRA interferer E-UTRA victim).</w:t>
      </w:r>
    </w:p>
    <w:p w:rsidR="00EA0877" w:rsidRPr="007F4011" w:rsidRDefault="00EA0877" w:rsidP="005B2E12"/>
    <w:p w:rsidR="005B2E12" w:rsidRPr="007F4011" w:rsidRDefault="00C755A3" w:rsidP="00DC1575">
      <w:pPr>
        <w:pStyle w:val="Heading4"/>
        <w:tabs>
          <w:tab w:val="left" w:pos="1140"/>
        </w:tabs>
        <w:ind w:left="1140" w:hanging="1140"/>
        <w:rPr>
          <w:lang w:val="pt-BR"/>
        </w:rPr>
      </w:pPr>
      <w:bookmarkStart w:id="142" w:name="_Toc518937200"/>
      <w:bookmarkStart w:id="143" w:name="_Toc46233059"/>
      <w:r w:rsidRPr="007F4011">
        <w:rPr>
          <w:lang w:val="pt-BR"/>
        </w:rPr>
        <w:t>5.1.2.4</w:t>
      </w:r>
      <w:r w:rsidRPr="007F4011">
        <w:rPr>
          <w:lang w:val="pt-BR"/>
        </w:rPr>
        <w:tab/>
      </w:r>
      <w:r w:rsidR="005B2E12" w:rsidRPr="007F4011">
        <w:rPr>
          <w:lang w:val="pt-BR"/>
        </w:rPr>
        <w:t xml:space="preserve">Uplink </w:t>
      </w:r>
      <w:r w:rsidR="009A04C1" w:rsidRPr="007F4011">
        <w:rPr>
          <w:lang w:val="pt-BR"/>
        </w:rPr>
        <w:t>E-UTRA</w:t>
      </w:r>
      <w:r w:rsidR="005B2E12" w:rsidRPr="007F4011">
        <w:rPr>
          <w:lang w:val="pt-BR"/>
        </w:rPr>
        <w:t xml:space="preserve"> interferer </w:t>
      </w:r>
      <w:r w:rsidR="009A04C1" w:rsidRPr="007F4011">
        <w:rPr>
          <w:lang w:val="pt-BR"/>
        </w:rPr>
        <w:t>E-UTRA</w:t>
      </w:r>
      <w:r w:rsidR="005B2E12" w:rsidRPr="007F4011">
        <w:rPr>
          <w:lang w:val="pt-BR"/>
        </w:rPr>
        <w:t xml:space="preserve"> victim</w:t>
      </w:r>
      <w:bookmarkEnd w:id="142"/>
      <w:bookmarkEnd w:id="143"/>
    </w:p>
    <w:p w:rsidR="002A4737" w:rsidRPr="007F4011" w:rsidRDefault="002A4737" w:rsidP="002A4737">
      <w:pPr>
        <w:jc w:val="both"/>
      </w:pPr>
      <w:r w:rsidRPr="007F4011">
        <w:t>For i=1:# of snapshots</w:t>
      </w:r>
    </w:p>
    <w:p w:rsidR="002A4737" w:rsidRPr="007F4011" w:rsidRDefault="002A4737" w:rsidP="002A4737">
      <w:pPr>
        <w:pStyle w:val="B1"/>
      </w:pPr>
      <w:r w:rsidRPr="007F4011">
        <w:t>1.</w:t>
      </w:r>
      <w:r w:rsidRPr="007F4011">
        <w:tab/>
        <w:t>Distribute terminals randomly throughout the system area such that to each cell within the HO margin of 3 dB the same number K of users is allocated.</w:t>
      </w:r>
    </w:p>
    <w:p w:rsidR="002A4737" w:rsidRPr="007F4011" w:rsidRDefault="002A4737" w:rsidP="002A4737">
      <w:pPr>
        <w:pStyle w:val="B1"/>
      </w:pPr>
      <w:r w:rsidRPr="007F4011">
        <w:t xml:space="preserve">2.  </w:t>
      </w:r>
      <w:r w:rsidRPr="007F4011">
        <w:tab/>
        <w:t>Perform PS operation for all cells:</w:t>
      </w:r>
    </w:p>
    <w:p w:rsidR="002A4737" w:rsidRPr="007F4011" w:rsidRDefault="00E45DF0" w:rsidP="00E45DF0">
      <w:pPr>
        <w:pStyle w:val="B2"/>
      </w:pPr>
      <w:r>
        <w:rPr>
          <w:rFonts w:hint="eastAsia"/>
          <w:lang w:eastAsia="ko-KR"/>
        </w:rPr>
        <w:t>-</w:t>
      </w:r>
      <w:r>
        <w:rPr>
          <w:rFonts w:hint="eastAsia"/>
          <w:lang w:eastAsia="ko-KR"/>
        </w:rPr>
        <w:tab/>
      </w:r>
      <w:r w:rsidR="002A4737" w:rsidRPr="007F4011">
        <w:t>Loop over all cells</w:t>
      </w:r>
    </w:p>
    <w:p w:rsidR="002A4737" w:rsidRPr="007F4011" w:rsidRDefault="00E45DF0" w:rsidP="00E45DF0">
      <w:pPr>
        <w:pStyle w:val="B3"/>
      </w:pPr>
      <w:r>
        <w:rPr>
          <w:rFonts w:hint="eastAsia"/>
          <w:lang w:eastAsia="ko-KR"/>
        </w:rPr>
        <w:t>-</w:t>
      </w:r>
      <w:r>
        <w:rPr>
          <w:rFonts w:hint="eastAsia"/>
          <w:lang w:eastAsia="ko-KR"/>
        </w:rPr>
        <w:tab/>
      </w:r>
      <w:r w:rsidR="002A4737" w:rsidRPr="007F4011">
        <w:t>Loop over all UE attached to the cell</w:t>
      </w:r>
    </w:p>
    <w:p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t>Select the next UE to be scheduled based on the scheduling metric (i.e. randomly for Round Robin)</w:t>
      </w:r>
    </w:p>
    <w:p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rPr>
          <w:rFonts w:eastAsia="MS Mincho"/>
        </w:rPr>
        <w:t xml:space="preserve">Pick </w:t>
      </w:r>
      <w:r w:rsidR="009A798F" w:rsidRPr="007F4011">
        <w:rPr>
          <w:rFonts w:eastAsia="MS Mincho"/>
        </w:rPr>
        <w:t>8</w:t>
      </w:r>
      <w:r w:rsidR="002A4737" w:rsidRPr="007F4011">
        <w:rPr>
          <w:rFonts w:eastAsia="MS Mincho"/>
        </w:rPr>
        <w:t xml:space="preserve"> RB among the “not scheduled” ones and mark it as “scheduled”</w:t>
      </w:r>
    </w:p>
    <w:p w:rsidR="002A4737" w:rsidRPr="007F4011" w:rsidRDefault="00E45DF0" w:rsidP="00E45DF0">
      <w:pPr>
        <w:pStyle w:val="B4"/>
      </w:pPr>
      <w:r>
        <w:rPr>
          <w:rFonts w:hint="eastAsia"/>
          <w:lang w:eastAsia="ko-KR"/>
        </w:rPr>
        <w:t>-</w:t>
      </w:r>
      <w:r>
        <w:rPr>
          <w:rFonts w:hint="eastAsia"/>
          <w:lang w:eastAsia="ko-KR"/>
        </w:rPr>
        <w:tab/>
      </w:r>
      <w:r w:rsidR="002A4737" w:rsidRPr="007F4011">
        <w:t xml:space="preserve">Set UE transmit power to </w:t>
      </w:r>
      <w:r w:rsidR="003A597E" w:rsidRPr="00753D32">
        <w:rPr>
          <w:position w:val="-40"/>
        </w:rPr>
        <w:object w:dxaOrig="4099" w:dyaOrig="920">
          <v:shape id="_x0000_i1047" type="#_x0000_t75" style="width:182.25pt;height:41.25pt" o:ole="" fillcolor="#0c9">
            <v:imagedata r:id="rId41" o:title=""/>
          </v:shape>
          <o:OLEObject Type="Embed" ProgID="Equation.3" ShapeID="_x0000_i1047" DrawAspect="Content" ObjectID="_1656845954" r:id="rId44"/>
        </w:object>
      </w:r>
    </w:p>
    <w:p w:rsidR="002A4737" w:rsidRPr="007F4011" w:rsidRDefault="002A4737" w:rsidP="002A4737">
      <w:pPr>
        <w:pStyle w:val="B1"/>
      </w:pPr>
      <w:r w:rsidRPr="007F4011">
        <w:t>3.</w:t>
      </w:r>
      <w:r w:rsidRPr="007F4011">
        <w:tab/>
        <w:t>Calculate actual intra/inter system interference to get the actual C/(I+N) and bit rates for each UE.</w:t>
      </w:r>
    </w:p>
    <w:p w:rsidR="002A4737" w:rsidRPr="007F4011" w:rsidRDefault="00E45DF0" w:rsidP="00E45DF0">
      <w:pPr>
        <w:pStyle w:val="B2"/>
      </w:pPr>
      <w:r>
        <w:rPr>
          <w:rFonts w:hint="eastAsia"/>
          <w:lang w:eastAsia="ko-KR"/>
        </w:rPr>
        <w:t>-</w:t>
      </w:r>
      <w:r>
        <w:rPr>
          <w:rFonts w:hint="eastAsia"/>
          <w:lang w:eastAsia="ko-KR"/>
        </w:rPr>
        <w:tab/>
      </w:r>
      <w:r w:rsidR="002A4737" w:rsidRPr="007F4011">
        <w:t>Use the actual C/(I+N) to throughput mapping as specified in  Annex A to determine the obtained throughput for the UE.</w:t>
      </w:r>
    </w:p>
    <w:p w:rsidR="002A4737" w:rsidRPr="007F4011" w:rsidRDefault="002A4737" w:rsidP="002B4497">
      <w:pPr>
        <w:pStyle w:val="B1"/>
      </w:pPr>
      <w:r w:rsidRPr="007F4011">
        <w:t>4.</w:t>
      </w:r>
      <w:r w:rsidRPr="007F4011">
        <w:tab/>
        <w:t>Collect statistics.</w:t>
      </w:r>
    </w:p>
    <w:p w:rsidR="005B2E12" w:rsidRPr="007F4011" w:rsidRDefault="005B2E12" w:rsidP="00BF5CFB">
      <w:pPr>
        <w:pStyle w:val="B2"/>
        <w:ind w:left="0" w:firstLine="0"/>
      </w:pPr>
    </w:p>
    <w:p w:rsidR="005E0CB4" w:rsidRPr="007F4011" w:rsidRDefault="00C755A3" w:rsidP="00DC1575">
      <w:pPr>
        <w:pStyle w:val="Heading1"/>
        <w:tabs>
          <w:tab w:val="left" w:pos="1140"/>
        </w:tabs>
        <w:ind w:left="1140" w:hanging="1140"/>
      </w:pPr>
      <w:bookmarkStart w:id="144" w:name="_Toc518937201"/>
      <w:bookmarkStart w:id="145" w:name="_Toc46233060"/>
      <w:r w:rsidRPr="007F4011">
        <w:lastRenderedPageBreak/>
        <w:t>6</w:t>
      </w:r>
      <w:r w:rsidRPr="007F4011">
        <w:tab/>
      </w:r>
      <w:r w:rsidR="005E0CB4" w:rsidRPr="007F4011">
        <w:t>System scenarios</w:t>
      </w:r>
      <w:bookmarkEnd w:id="144"/>
      <w:bookmarkEnd w:id="145"/>
    </w:p>
    <w:p w:rsidR="005E0CB4" w:rsidRPr="007F4011" w:rsidRDefault="005E0CB4">
      <w:pPr>
        <w:pStyle w:val="BodyText"/>
      </w:pPr>
      <w:r w:rsidRPr="007F4011">
        <w:t>This chapter contains the system scenarios defined based upon the models described above designed for the interference studies, RRM studies etc</w:t>
      </w:r>
    </w:p>
    <w:p w:rsidR="00C04F0A" w:rsidRPr="007F4011" w:rsidRDefault="00C755A3" w:rsidP="00C755A3">
      <w:pPr>
        <w:pStyle w:val="Heading2"/>
        <w:tabs>
          <w:tab w:val="left" w:pos="1140"/>
        </w:tabs>
        <w:ind w:left="1140" w:hanging="1140"/>
      </w:pPr>
      <w:bookmarkStart w:id="146" w:name="_Toc518937202"/>
      <w:bookmarkStart w:id="147" w:name="_Toc46233061"/>
      <w:r w:rsidRPr="007F4011">
        <w:t>6.1</w:t>
      </w:r>
      <w:r w:rsidRPr="007F4011">
        <w:tab/>
      </w:r>
      <w:r w:rsidR="00C04F0A" w:rsidRPr="007F4011">
        <w:t>Co-existence scenarios</w:t>
      </w:r>
      <w:bookmarkEnd w:id="146"/>
      <w:bookmarkEnd w:id="147"/>
    </w:p>
    <w:p w:rsidR="00C04F0A" w:rsidRPr="007F4011" w:rsidRDefault="00C04F0A" w:rsidP="00C04F0A">
      <w:r w:rsidRPr="007F4011">
        <w:t xml:space="preserve">Table 6.1 summarizes the proposed initial simulation scenarios. This list is tentative and represents the actual status of the discussion. The list will be reviewed when the work on the simulation scenarios progresses. Uncoordinated deployment is assumed for all these simulation scenarios. </w:t>
      </w:r>
    </w:p>
    <w:p w:rsidR="00C04F0A" w:rsidRPr="007F4011" w:rsidRDefault="00C04F0A" w:rsidP="00DC1575">
      <w:pPr>
        <w:pStyle w:val="TH"/>
        <w:outlineLvl w:val="0"/>
      </w:pPr>
      <w:r w:rsidRPr="007F4011">
        <w:t>Table 6.1; Summary of simulation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1417"/>
        <w:gridCol w:w="1276"/>
        <w:gridCol w:w="1418"/>
        <w:gridCol w:w="850"/>
        <w:gridCol w:w="927"/>
      </w:tblGrid>
      <w:tr w:rsidR="00C04F0A" w:rsidRPr="00202E5B" w:rsidTr="00DE0D06">
        <w:trPr>
          <w:jc w:val="center"/>
        </w:trPr>
        <w:tc>
          <w:tcPr>
            <w:tcW w:w="1635" w:type="dxa"/>
          </w:tcPr>
          <w:p w:rsidR="00C04F0A" w:rsidRPr="00202E5B" w:rsidRDefault="00C04F0A" w:rsidP="00CA70E8">
            <w:pPr>
              <w:pStyle w:val="TAH"/>
            </w:pPr>
            <w:r w:rsidRPr="00202E5B">
              <w:t>Aggressor system</w:t>
            </w:r>
          </w:p>
        </w:tc>
        <w:tc>
          <w:tcPr>
            <w:tcW w:w="1417" w:type="dxa"/>
          </w:tcPr>
          <w:p w:rsidR="00C04F0A" w:rsidRPr="00202E5B" w:rsidRDefault="00C04F0A" w:rsidP="00CA70E8">
            <w:pPr>
              <w:pStyle w:val="TAH"/>
            </w:pPr>
            <w:r w:rsidRPr="00202E5B">
              <w:t>Victim system</w:t>
            </w:r>
          </w:p>
        </w:tc>
        <w:tc>
          <w:tcPr>
            <w:tcW w:w="1276" w:type="dxa"/>
          </w:tcPr>
          <w:p w:rsidR="00C04F0A" w:rsidRPr="00202E5B" w:rsidRDefault="00C04F0A" w:rsidP="00CA70E8">
            <w:pPr>
              <w:pStyle w:val="TAH"/>
            </w:pPr>
            <w:r w:rsidRPr="00202E5B">
              <w:t>Simulation frequency</w:t>
            </w:r>
          </w:p>
        </w:tc>
        <w:tc>
          <w:tcPr>
            <w:tcW w:w="1418" w:type="dxa"/>
          </w:tcPr>
          <w:p w:rsidR="00C04F0A" w:rsidRPr="00202E5B" w:rsidRDefault="00C04F0A" w:rsidP="00CA70E8">
            <w:pPr>
              <w:pStyle w:val="TAH"/>
            </w:pPr>
            <w:r w:rsidRPr="00202E5B">
              <w:t>Environment</w:t>
            </w:r>
          </w:p>
        </w:tc>
        <w:tc>
          <w:tcPr>
            <w:tcW w:w="850" w:type="dxa"/>
          </w:tcPr>
          <w:p w:rsidR="00C04F0A" w:rsidRPr="00202E5B" w:rsidRDefault="00C04F0A" w:rsidP="00CA70E8">
            <w:pPr>
              <w:pStyle w:val="TAH"/>
            </w:pPr>
            <w:smartTag w:uri="urn:schemas-microsoft-com:office:smarttags" w:element="place">
              <w:smartTag w:uri="urn:schemas-microsoft-com:office:smarttags" w:element="PlaceName">
                <w:r w:rsidRPr="00202E5B">
                  <w:t>Cell</w:t>
                </w:r>
              </w:smartTag>
              <w:r w:rsidRPr="00202E5B">
                <w:t xml:space="preserve"> </w:t>
              </w:r>
              <w:smartTag w:uri="urn:schemas-microsoft-com:office:smarttags" w:element="PlaceType">
                <w:r w:rsidRPr="00202E5B">
                  <w:t>Range</w:t>
                </w:r>
              </w:smartTag>
            </w:smartTag>
          </w:p>
        </w:tc>
        <w:tc>
          <w:tcPr>
            <w:tcW w:w="927" w:type="dxa"/>
          </w:tcPr>
          <w:p w:rsidR="00C04F0A" w:rsidRPr="00202E5B" w:rsidRDefault="00C04F0A" w:rsidP="00CA70E8">
            <w:pPr>
              <w:pStyle w:val="TAH"/>
            </w:pPr>
            <w:r w:rsidRPr="00202E5B">
              <w:t>Priority</w:t>
            </w:r>
          </w:p>
        </w:tc>
      </w:tr>
      <w:tr w:rsidR="00C04F0A" w:rsidRPr="00202E5B" w:rsidTr="00DE0D06">
        <w:trPr>
          <w:trHeight w:val="170"/>
          <w:jc w:val="center"/>
        </w:trPr>
        <w:tc>
          <w:tcPr>
            <w:tcW w:w="1635" w:type="dxa"/>
          </w:tcPr>
          <w:p w:rsidR="00C04F0A" w:rsidRPr="00202E5B" w:rsidRDefault="00C04F0A" w:rsidP="00E85D2E">
            <w:pPr>
              <w:pStyle w:val="TAC"/>
            </w:pPr>
            <w:r w:rsidRPr="00202E5B">
              <w:t xml:space="preserve">10 MHz </w:t>
            </w:r>
            <w:r w:rsidR="009A04C1" w:rsidRPr="00202E5B">
              <w:t>E-UTRA</w:t>
            </w:r>
          </w:p>
        </w:tc>
        <w:tc>
          <w:tcPr>
            <w:tcW w:w="1417" w:type="dxa"/>
          </w:tcPr>
          <w:p w:rsidR="00C04F0A" w:rsidRPr="00202E5B" w:rsidRDefault="00C04F0A" w:rsidP="00E85D2E">
            <w:pPr>
              <w:pStyle w:val="TAC"/>
            </w:pPr>
            <w:r w:rsidRPr="00202E5B">
              <w:t xml:space="preserve">10 MHz </w:t>
            </w:r>
            <w:r w:rsidR="009A04C1" w:rsidRPr="00202E5B">
              <w:t>E-UTRA</w:t>
            </w:r>
          </w:p>
        </w:tc>
        <w:tc>
          <w:tcPr>
            <w:tcW w:w="1276" w:type="dxa"/>
          </w:tcPr>
          <w:p w:rsidR="00C04F0A" w:rsidRPr="00202E5B" w:rsidRDefault="00C04F0A" w:rsidP="00E85D2E">
            <w:pPr>
              <w:pStyle w:val="TAC"/>
            </w:pPr>
            <w:r w:rsidRPr="00202E5B">
              <w:t>2000 MHz</w:t>
            </w:r>
          </w:p>
        </w:tc>
        <w:tc>
          <w:tcPr>
            <w:tcW w:w="1418" w:type="dxa"/>
          </w:tcPr>
          <w:p w:rsidR="00C04F0A" w:rsidRPr="00202E5B" w:rsidRDefault="00C04F0A" w:rsidP="00E85D2E">
            <w:pPr>
              <w:pStyle w:val="TAC"/>
            </w:pPr>
            <w:r w:rsidRPr="00202E5B">
              <w:t>Urban Area</w:t>
            </w:r>
          </w:p>
        </w:tc>
        <w:tc>
          <w:tcPr>
            <w:tcW w:w="850" w:type="dxa"/>
          </w:tcPr>
          <w:p w:rsidR="00C04F0A" w:rsidRPr="00202E5B" w:rsidRDefault="00C04F0A" w:rsidP="00E85D2E">
            <w:pPr>
              <w:pStyle w:val="TAC"/>
            </w:pPr>
            <w:r w:rsidRPr="00202E5B">
              <w:t>500 m</w:t>
            </w:r>
          </w:p>
        </w:tc>
        <w:tc>
          <w:tcPr>
            <w:tcW w:w="927" w:type="dxa"/>
          </w:tcPr>
          <w:p w:rsidR="00C04F0A" w:rsidRPr="00202E5B" w:rsidRDefault="00C04F0A" w:rsidP="00E85D2E">
            <w:pPr>
              <w:pStyle w:val="TAC"/>
            </w:pPr>
            <w:r w:rsidRPr="00202E5B">
              <w:t>high</w:t>
            </w:r>
          </w:p>
        </w:tc>
      </w:tr>
      <w:tr w:rsidR="00C04F0A" w:rsidRPr="00202E5B" w:rsidTr="00DE0D06">
        <w:trPr>
          <w:trHeight w:val="170"/>
          <w:jc w:val="center"/>
        </w:trPr>
        <w:tc>
          <w:tcPr>
            <w:tcW w:w="1635" w:type="dxa"/>
          </w:tcPr>
          <w:p w:rsidR="00C04F0A" w:rsidRPr="00202E5B" w:rsidRDefault="00C04F0A" w:rsidP="00E85D2E">
            <w:pPr>
              <w:pStyle w:val="TAC"/>
            </w:pPr>
            <w:r w:rsidRPr="00202E5B">
              <w:t xml:space="preserve">5 MHz </w:t>
            </w:r>
            <w:r w:rsidR="009A04C1" w:rsidRPr="00202E5B">
              <w:t>E-UTRA</w:t>
            </w:r>
          </w:p>
        </w:tc>
        <w:tc>
          <w:tcPr>
            <w:tcW w:w="1417" w:type="dxa"/>
          </w:tcPr>
          <w:p w:rsidR="00C04F0A" w:rsidRPr="00202E5B" w:rsidRDefault="00C04F0A" w:rsidP="00E85D2E">
            <w:pPr>
              <w:pStyle w:val="TAC"/>
            </w:pPr>
            <w:r w:rsidRPr="00202E5B">
              <w:t xml:space="preserve">20 MHz </w:t>
            </w:r>
            <w:r w:rsidR="009A04C1" w:rsidRPr="00202E5B">
              <w:t>E-UTRA</w:t>
            </w:r>
          </w:p>
        </w:tc>
        <w:tc>
          <w:tcPr>
            <w:tcW w:w="1276" w:type="dxa"/>
          </w:tcPr>
          <w:p w:rsidR="00C04F0A" w:rsidRPr="00202E5B" w:rsidRDefault="00C04F0A" w:rsidP="00E85D2E">
            <w:pPr>
              <w:pStyle w:val="TAC"/>
            </w:pPr>
            <w:r w:rsidRPr="00202E5B">
              <w:t>2000 MHz</w:t>
            </w:r>
          </w:p>
        </w:tc>
        <w:tc>
          <w:tcPr>
            <w:tcW w:w="1418" w:type="dxa"/>
          </w:tcPr>
          <w:p w:rsidR="00C04F0A" w:rsidRPr="00202E5B" w:rsidRDefault="00C04F0A" w:rsidP="00E85D2E">
            <w:pPr>
              <w:pStyle w:val="TAC"/>
            </w:pPr>
            <w:r w:rsidRPr="00202E5B">
              <w:t>Urban Area</w:t>
            </w:r>
          </w:p>
        </w:tc>
        <w:tc>
          <w:tcPr>
            <w:tcW w:w="850" w:type="dxa"/>
          </w:tcPr>
          <w:p w:rsidR="00C04F0A" w:rsidRPr="00202E5B" w:rsidRDefault="00C04F0A" w:rsidP="00E85D2E">
            <w:pPr>
              <w:pStyle w:val="TAC"/>
            </w:pPr>
            <w:r w:rsidRPr="00202E5B">
              <w:t>500 m</w:t>
            </w:r>
          </w:p>
        </w:tc>
        <w:tc>
          <w:tcPr>
            <w:tcW w:w="927" w:type="dxa"/>
          </w:tcPr>
          <w:p w:rsidR="00C04F0A" w:rsidRPr="00202E5B" w:rsidRDefault="00C04F0A" w:rsidP="00E85D2E">
            <w:pPr>
              <w:pStyle w:val="TAC"/>
            </w:pPr>
            <w:r w:rsidRPr="00202E5B">
              <w:t>lower</w:t>
            </w:r>
          </w:p>
        </w:tc>
      </w:tr>
      <w:tr w:rsidR="00C04F0A" w:rsidRPr="00202E5B" w:rsidTr="00DE0D06">
        <w:trPr>
          <w:trHeight w:val="170"/>
          <w:jc w:val="center"/>
        </w:trPr>
        <w:tc>
          <w:tcPr>
            <w:tcW w:w="1635" w:type="dxa"/>
          </w:tcPr>
          <w:p w:rsidR="00C04F0A" w:rsidRPr="00202E5B" w:rsidRDefault="00C04F0A" w:rsidP="00E85D2E">
            <w:pPr>
              <w:pStyle w:val="TAC"/>
            </w:pPr>
            <w:r w:rsidRPr="00202E5B">
              <w:t xml:space="preserve">5 MHz </w:t>
            </w:r>
            <w:r w:rsidR="009A04C1" w:rsidRPr="00202E5B">
              <w:t>E-UTRA</w:t>
            </w:r>
          </w:p>
        </w:tc>
        <w:tc>
          <w:tcPr>
            <w:tcW w:w="1417" w:type="dxa"/>
          </w:tcPr>
          <w:p w:rsidR="00C04F0A" w:rsidRPr="00202E5B" w:rsidRDefault="00C04F0A" w:rsidP="00E85D2E">
            <w:pPr>
              <w:pStyle w:val="TAC"/>
            </w:pPr>
            <w:r w:rsidRPr="00202E5B">
              <w:t>UTRA</w:t>
            </w:r>
          </w:p>
        </w:tc>
        <w:tc>
          <w:tcPr>
            <w:tcW w:w="1276" w:type="dxa"/>
          </w:tcPr>
          <w:p w:rsidR="00C04F0A" w:rsidRPr="00202E5B" w:rsidRDefault="00C04F0A" w:rsidP="00E85D2E">
            <w:pPr>
              <w:pStyle w:val="TAC"/>
            </w:pPr>
            <w:r w:rsidRPr="00202E5B">
              <w:t>2000 MHz</w:t>
            </w:r>
          </w:p>
        </w:tc>
        <w:tc>
          <w:tcPr>
            <w:tcW w:w="1418" w:type="dxa"/>
          </w:tcPr>
          <w:p w:rsidR="00C04F0A" w:rsidRPr="00202E5B" w:rsidRDefault="00C04F0A" w:rsidP="00E85D2E">
            <w:pPr>
              <w:pStyle w:val="TAC"/>
            </w:pPr>
            <w:r w:rsidRPr="00202E5B">
              <w:t>Urban Area</w:t>
            </w:r>
          </w:p>
        </w:tc>
        <w:tc>
          <w:tcPr>
            <w:tcW w:w="850" w:type="dxa"/>
          </w:tcPr>
          <w:p w:rsidR="00C04F0A" w:rsidRPr="00202E5B" w:rsidRDefault="00C04F0A" w:rsidP="00E85D2E">
            <w:pPr>
              <w:pStyle w:val="TAC"/>
            </w:pPr>
            <w:r w:rsidRPr="00202E5B">
              <w:t>500 m</w:t>
            </w:r>
          </w:p>
        </w:tc>
        <w:tc>
          <w:tcPr>
            <w:tcW w:w="927" w:type="dxa"/>
          </w:tcPr>
          <w:p w:rsidR="00C04F0A" w:rsidRPr="00202E5B" w:rsidRDefault="00C04F0A" w:rsidP="00E85D2E">
            <w:pPr>
              <w:pStyle w:val="TAC"/>
            </w:pPr>
            <w:r w:rsidRPr="00202E5B">
              <w:t>high</w:t>
            </w:r>
          </w:p>
        </w:tc>
      </w:tr>
      <w:tr w:rsidR="00C04F0A" w:rsidRPr="00202E5B" w:rsidTr="00DE0D06">
        <w:trPr>
          <w:trHeight w:val="170"/>
          <w:jc w:val="center"/>
        </w:trPr>
        <w:tc>
          <w:tcPr>
            <w:tcW w:w="1635" w:type="dxa"/>
          </w:tcPr>
          <w:p w:rsidR="00C04F0A" w:rsidRPr="00202E5B" w:rsidRDefault="00C04F0A" w:rsidP="00E85D2E">
            <w:pPr>
              <w:pStyle w:val="TAC"/>
            </w:pPr>
            <w:r w:rsidRPr="00202E5B">
              <w:t xml:space="preserve">[1.25] MHz </w:t>
            </w:r>
            <w:r w:rsidR="009A04C1" w:rsidRPr="00202E5B">
              <w:t>E-UTRA</w:t>
            </w:r>
          </w:p>
        </w:tc>
        <w:tc>
          <w:tcPr>
            <w:tcW w:w="1417" w:type="dxa"/>
          </w:tcPr>
          <w:p w:rsidR="00C04F0A" w:rsidRPr="00202E5B" w:rsidRDefault="00C04F0A" w:rsidP="00E85D2E">
            <w:pPr>
              <w:pStyle w:val="TAC"/>
            </w:pPr>
            <w:r w:rsidRPr="00202E5B">
              <w:t>GERAN</w:t>
            </w:r>
          </w:p>
        </w:tc>
        <w:tc>
          <w:tcPr>
            <w:tcW w:w="1276" w:type="dxa"/>
          </w:tcPr>
          <w:p w:rsidR="00C04F0A" w:rsidRPr="00202E5B" w:rsidRDefault="00C04F0A" w:rsidP="00E85D2E">
            <w:pPr>
              <w:pStyle w:val="TAC"/>
            </w:pPr>
            <w:r w:rsidRPr="00202E5B">
              <w:t>900 MHz</w:t>
            </w:r>
          </w:p>
        </w:tc>
        <w:tc>
          <w:tcPr>
            <w:tcW w:w="1418" w:type="dxa"/>
          </w:tcPr>
          <w:p w:rsidR="00C04F0A" w:rsidRPr="00202E5B" w:rsidRDefault="00C04F0A" w:rsidP="00E85D2E">
            <w:pPr>
              <w:pStyle w:val="TAC"/>
            </w:pPr>
            <w:r w:rsidRPr="00202E5B">
              <w:t>Rural Area</w:t>
            </w:r>
          </w:p>
        </w:tc>
        <w:tc>
          <w:tcPr>
            <w:tcW w:w="850" w:type="dxa"/>
          </w:tcPr>
          <w:p w:rsidR="00C04F0A" w:rsidRPr="00202E5B" w:rsidRDefault="00C04F0A" w:rsidP="00E85D2E">
            <w:pPr>
              <w:pStyle w:val="TAC"/>
            </w:pPr>
            <w:r w:rsidRPr="00202E5B">
              <w:t>2000 m</w:t>
            </w:r>
          </w:p>
        </w:tc>
        <w:tc>
          <w:tcPr>
            <w:tcW w:w="927" w:type="dxa"/>
          </w:tcPr>
          <w:p w:rsidR="00C04F0A" w:rsidRPr="00202E5B" w:rsidRDefault="00C04F0A" w:rsidP="00E85D2E">
            <w:pPr>
              <w:pStyle w:val="TAC"/>
            </w:pPr>
            <w:r w:rsidRPr="00202E5B">
              <w:t>lower</w:t>
            </w:r>
          </w:p>
        </w:tc>
      </w:tr>
      <w:tr w:rsidR="00C04F0A" w:rsidRPr="00202E5B" w:rsidTr="00DE0D06">
        <w:trPr>
          <w:trHeight w:val="170"/>
          <w:jc w:val="center"/>
        </w:trPr>
        <w:tc>
          <w:tcPr>
            <w:tcW w:w="1635" w:type="dxa"/>
          </w:tcPr>
          <w:p w:rsidR="00C04F0A" w:rsidRPr="00202E5B" w:rsidRDefault="00C04F0A" w:rsidP="00E85D2E">
            <w:pPr>
              <w:pStyle w:val="TAC"/>
            </w:pPr>
            <w:r w:rsidRPr="00202E5B">
              <w:t xml:space="preserve">20 MHz </w:t>
            </w:r>
            <w:r w:rsidR="009A04C1" w:rsidRPr="00202E5B">
              <w:t>E-UTRA</w:t>
            </w:r>
          </w:p>
        </w:tc>
        <w:tc>
          <w:tcPr>
            <w:tcW w:w="1417" w:type="dxa"/>
          </w:tcPr>
          <w:p w:rsidR="00C04F0A" w:rsidRPr="00202E5B" w:rsidRDefault="00C04F0A" w:rsidP="00E85D2E">
            <w:pPr>
              <w:pStyle w:val="TAC"/>
            </w:pPr>
            <w:r w:rsidRPr="00202E5B">
              <w:t>UTRA</w:t>
            </w:r>
          </w:p>
        </w:tc>
        <w:tc>
          <w:tcPr>
            <w:tcW w:w="1276" w:type="dxa"/>
          </w:tcPr>
          <w:p w:rsidR="00C04F0A" w:rsidRPr="00202E5B" w:rsidRDefault="00C04F0A" w:rsidP="00E85D2E">
            <w:pPr>
              <w:pStyle w:val="TAC"/>
            </w:pPr>
            <w:r w:rsidRPr="00202E5B">
              <w:t>2000 MHz</w:t>
            </w:r>
          </w:p>
        </w:tc>
        <w:tc>
          <w:tcPr>
            <w:tcW w:w="1418" w:type="dxa"/>
          </w:tcPr>
          <w:p w:rsidR="00C04F0A" w:rsidRPr="00202E5B" w:rsidRDefault="00C04F0A" w:rsidP="00E85D2E">
            <w:pPr>
              <w:pStyle w:val="TAC"/>
            </w:pPr>
            <w:r w:rsidRPr="00202E5B">
              <w:t>Urban Area</w:t>
            </w:r>
          </w:p>
        </w:tc>
        <w:tc>
          <w:tcPr>
            <w:tcW w:w="850" w:type="dxa"/>
          </w:tcPr>
          <w:p w:rsidR="00C04F0A" w:rsidRPr="00202E5B" w:rsidRDefault="00C04F0A" w:rsidP="00E85D2E">
            <w:pPr>
              <w:pStyle w:val="TAC"/>
            </w:pPr>
            <w:r w:rsidRPr="00202E5B">
              <w:t>500 m</w:t>
            </w:r>
          </w:p>
        </w:tc>
        <w:tc>
          <w:tcPr>
            <w:tcW w:w="927" w:type="dxa"/>
          </w:tcPr>
          <w:p w:rsidR="00C04F0A" w:rsidRPr="00202E5B" w:rsidRDefault="00C04F0A" w:rsidP="00E85D2E">
            <w:pPr>
              <w:pStyle w:val="TAC"/>
            </w:pPr>
            <w:r w:rsidRPr="00202E5B">
              <w:t>lower</w:t>
            </w:r>
          </w:p>
        </w:tc>
      </w:tr>
      <w:tr w:rsidR="00811E95" w:rsidRPr="00202E5B" w:rsidTr="00DE0D06">
        <w:trPr>
          <w:trHeight w:val="170"/>
          <w:jc w:val="center"/>
        </w:trPr>
        <w:tc>
          <w:tcPr>
            <w:tcW w:w="1635" w:type="dxa"/>
          </w:tcPr>
          <w:p w:rsidR="00811E95" w:rsidRPr="00202E5B" w:rsidRDefault="00811E95" w:rsidP="00E85D2E">
            <w:pPr>
              <w:pStyle w:val="TAC"/>
            </w:pPr>
            <w:r w:rsidRPr="00202E5B">
              <w:rPr>
                <w:lang w:eastAsia="zh-CN"/>
              </w:rPr>
              <w:t>1.6 MHz E-UTRA</w:t>
            </w:r>
          </w:p>
        </w:tc>
        <w:tc>
          <w:tcPr>
            <w:tcW w:w="1417" w:type="dxa"/>
          </w:tcPr>
          <w:p w:rsidR="00811E95" w:rsidRPr="00202E5B" w:rsidRDefault="00811E95" w:rsidP="00E85D2E">
            <w:pPr>
              <w:pStyle w:val="TAC"/>
            </w:pPr>
            <w:r w:rsidRPr="00202E5B">
              <w:rPr>
                <w:lang w:eastAsia="zh-CN"/>
              </w:rPr>
              <w:t>UTRA 1.6MHz</w:t>
            </w:r>
          </w:p>
        </w:tc>
        <w:tc>
          <w:tcPr>
            <w:tcW w:w="1276" w:type="dxa"/>
          </w:tcPr>
          <w:p w:rsidR="00811E95" w:rsidRPr="00202E5B" w:rsidRDefault="00811E95" w:rsidP="00E85D2E">
            <w:pPr>
              <w:pStyle w:val="TAC"/>
            </w:pPr>
            <w:r w:rsidRPr="00202E5B">
              <w:rPr>
                <w:lang w:eastAsia="zh-CN"/>
              </w:rPr>
              <w:t>2000 MHz</w:t>
            </w:r>
          </w:p>
        </w:tc>
        <w:tc>
          <w:tcPr>
            <w:tcW w:w="1418" w:type="dxa"/>
          </w:tcPr>
          <w:p w:rsidR="00811E95" w:rsidRPr="00202E5B" w:rsidRDefault="00811E95" w:rsidP="00E85D2E">
            <w:pPr>
              <w:pStyle w:val="TAC"/>
            </w:pPr>
            <w:r w:rsidRPr="00202E5B">
              <w:rPr>
                <w:lang w:eastAsia="zh-CN"/>
              </w:rPr>
              <w:t>Urban Area</w:t>
            </w:r>
          </w:p>
        </w:tc>
        <w:tc>
          <w:tcPr>
            <w:tcW w:w="850" w:type="dxa"/>
          </w:tcPr>
          <w:p w:rsidR="00811E95" w:rsidRPr="00202E5B" w:rsidRDefault="00811E95" w:rsidP="00E85D2E">
            <w:pPr>
              <w:pStyle w:val="TAC"/>
            </w:pPr>
            <w:r w:rsidRPr="00202E5B">
              <w:rPr>
                <w:lang w:eastAsia="zh-CN"/>
              </w:rPr>
              <w:t>500 m</w:t>
            </w:r>
          </w:p>
        </w:tc>
        <w:tc>
          <w:tcPr>
            <w:tcW w:w="927" w:type="dxa"/>
          </w:tcPr>
          <w:p w:rsidR="00811E95" w:rsidRPr="00202E5B" w:rsidRDefault="00811E95" w:rsidP="00E85D2E">
            <w:pPr>
              <w:pStyle w:val="TAC"/>
            </w:pPr>
            <w:r w:rsidRPr="00202E5B">
              <w:rPr>
                <w:lang w:eastAsia="zh-CN"/>
              </w:rPr>
              <w:t>high</w:t>
            </w:r>
          </w:p>
        </w:tc>
      </w:tr>
    </w:tbl>
    <w:p w:rsidR="005B2E12" w:rsidRPr="007F4011" w:rsidRDefault="005B2E12" w:rsidP="005B2E12">
      <w:pPr>
        <w:pStyle w:val="BodyText"/>
      </w:pPr>
    </w:p>
    <w:p w:rsidR="005B2E12" w:rsidRPr="007F4011" w:rsidRDefault="005B2E12" w:rsidP="005B2E12">
      <w:pPr>
        <w:pStyle w:val="BodyText"/>
      </w:pPr>
      <w:r w:rsidRPr="007F4011">
        <w:t>For high priority simulation scenarios, it was decided to simulate scenarios with the following priority:</w:t>
      </w:r>
    </w:p>
    <w:p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downlink</w:t>
      </w:r>
    </w:p>
    <w:p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downlink</w:t>
      </w:r>
    </w:p>
    <w:p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uplink</w:t>
      </w:r>
    </w:p>
    <w:p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uplink</w:t>
      </w:r>
    </w:p>
    <w:p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downlink</w:t>
      </w:r>
    </w:p>
    <w:p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uplink</w:t>
      </w:r>
    </w:p>
    <w:p w:rsidR="00C04F0A" w:rsidRPr="007F4011" w:rsidRDefault="00C04F0A" w:rsidP="00A80A4C">
      <w:pPr>
        <w:pStyle w:val="BodyText"/>
        <w:rPr>
          <w:lang w:val="pt-BR"/>
        </w:rPr>
      </w:pPr>
    </w:p>
    <w:p w:rsidR="005E0CB4" w:rsidRPr="007F4011" w:rsidRDefault="00C755A3" w:rsidP="00C755A3">
      <w:pPr>
        <w:pStyle w:val="Heading1"/>
        <w:tabs>
          <w:tab w:val="left" w:pos="1140"/>
        </w:tabs>
        <w:ind w:left="1140" w:hanging="1140"/>
      </w:pPr>
      <w:bookmarkStart w:id="148" w:name="_Toc518937203"/>
      <w:bookmarkStart w:id="149" w:name="_Toc46233062"/>
      <w:r w:rsidRPr="007F4011">
        <w:t>7</w:t>
      </w:r>
      <w:r w:rsidRPr="007F4011">
        <w:tab/>
      </w:r>
      <w:r w:rsidR="005E0CB4" w:rsidRPr="007F4011">
        <w:t>Results</w:t>
      </w:r>
      <w:bookmarkEnd w:id="148"/>
      <w:bookmarkEnd w:id="149"/>
    </w:p>
    <w:p w:rsidR="005E0CB4" w:rsidRPr="007F4011" w:rsidRDefault="00C755A3" w:rsidP="00DC1575">
      <w:pPr>
        <w:pStyle w:val="Heading2"/>
        <w:tabs>
          <w:tab w:val="left" w:pos="1140"/>
        </w:tabs>
        <w:ind w:left="1140" w:hanging="1140"/>
      </w:pPr>
      <w:bookmarkStart w:id="150" w:name="_Toc518937204"/>
      <w:bookmarkStart w:id="151" w:name="_Toc46233063"/>
      <w:r w:rsidRPr="007F4011">
        <w:t>7.1</w:t>
      </w:r>
      <w:r w:rsidRPr="007F4011">
        <w:tab/>
      </w:r>
      <w:r w:rsidR="005E0CB4" w:rsidRPr="007F4011">
        <w:t>Radio reception and transmission</w:t>
      </w:r>
      <w:bookmarkEnd w:id="150"/>
      <w:bookmarkEnd w:id="151"/>
    </w:p>
    <w:p w:rsidR="00B320D3" w:rsidRPr="007F4011" w:rsidRDefault="00C755A3" w:rsidP="00DC1575">
      <w:pPr>
        <w:pStyle w:val="Heading3"/>
        <w:tabs>
          <w:tab w:val="left" w:pos="1140"/>
        </w:tabs>
        <w:ind w:left="1140" w:hanging="1140"/>
      </w:pPr>
      <w:bookmarkStart w:id="152" w:name="_Toc518937205"/>
      <w:bookmarkStart w:id="153" w:name="_Toc46233064"/>
      <w:r w:rsidRPr="007F4011">
        <w:t>7.1.1</w:t>
      </w:r>
      <w:r w:rsidRPr="007F4011">
        <w:tab/>
      </w:r>
      <w:r w:rsidR="00B320D3" w:rsidRPr="007F4011">
        <w:t>FDD coexistence simulation results</w:t>
      </w:r>
      <w:bookmarkEnd w:id="152"/>
      <w:bookmarkEnd w:id="153"/>
    </w:p>
    <w:p w:rsidR="00B320D3" w:rsidRPr="007F4011" w:rsidRDefault="00C755A3" w:rsidP="00DC1575">
      <w:pPr>
        <w:pStyle w:val="Heading4"/>
        <w:tabs>
          <w:tab w:val="left" w:pos="1140"/>
        </w:tabs>
        <w:ind w:left="1140" w:hanging="1140"/>
        <w:rPr>
          <w:lang w:val="pt-BR"/>
        </w:rPr>
      </w:pPr>
      <w:bookmarkStart w:id="154" w:name="_Toc518937206"/>
      <w:bookmarkStart w:id="155" w:name="_Toc46233065"/>
      <w:r w:rsidRPr="007F4011">
        <w:rPr>
          <w:lang w:val="pt-BR"/>
        </w:rPr>
        <w:t>7.1.1.1</w:t>
      </w:r>
      <w:r w:rsidRPr="007F4011">
        <w:rPr>
          <w:lang w:val="pt-BR"/>
        </w:rPr>
        <w:tab/>
      </w:r>
      <w:r w:rsidR="00B320D3" w:rsidRPr="007F4011">
        <w:rPr>
          <w:lang w:val="pt-BR"/>
        </w:rPr>
        <w:t>ACIR downlink 5MHz E-UTRA interferer – UTRA victim</w:t>
      </w:r>
      <w:bookmarkEnd w:id="154"/>
      <w:bookmarkEnd w:id="155"/>
    </w:p>
    <w:p w:rsidR="00B320D3" w:rsidRPr="007F4011" w:rsidRDefault="00B320D3" w:rsidP="00B320D3">
      <w:r w:rsidRPr="007F4011">
        <w:t>Simulations are based on the following assumptions:</w:t>
      </w:r>
    </w:p>
    <w:p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5 MHz E-UTRA</w:t>
      </w:r>
    </w:p>
    <w:p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rsidR="00B320D3" w:rsidRPr="007F4011" w:rsidRDefault="00B320D3" w:rsidP="00B320D3">
      <w:pPr>
        <w:pStyle w:val="B1"/>
      </w:pPr>
      <w:r w:rsidRPr="007F4011">
        <w:t>Simulation frequency:</w:t>
      </w:r>
      <w:r w:rsidRPr="007F4011">
        <w:tab/>
        <w:t>2000 MHz</w:t>
      </w:r>
    </w:p>
    <w:p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rsidR="00B320D3" w:rsidRPr="007F4011" w:rsidRDefault="00B320D3" w:rsidP="00B320D3">
      <w:pPr>
        <w:pStyle w:val="B1"/>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B320D3" w:rsidRPr="007F4011" w:rsidRDefault="00B320D3" w:rsidP="00B320D3">
      <w:r w:rsidRPr="007F4011">
        <w:t>Simulation results are presented in table 7.1 and figure 7.1.</w:t>
      </w:r>
    </w:p>
    <w:p w:rsidR="00B320D3" w:rsidRPr="007F4011" w:rsidRDefault="00B320D3" w:rsidP="00DC1575">
      <w:pPr>
        <w:pStyle w:val="TH"/>
        <w:outlineLvl w:val="0"/>
      </w:pPr>
      <w:r w:rsidRPr="007F4011">
        <w:t>Table 7.1: UTRA FDD downlink capacity loss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93"/>
        <w:gridCol w:w="992"/>
        <w:gridCol w:w="992"/>
        <w:gridCol w:w="992"/>
        <w:gridCol w:w="993"/>
        <w:gridCol w:w="992"/>
        <w:gridCol w:w="1134"/>
        <w:gridCol w:w="992"/>
        <w:gridCol w:w="992"/>
      </w:tblGrid>
      <w:tr w:rsidR="00622AFA" w:rsidRPr="00202E5B" w:rsidTr="00DE0D06">
        <w:tc>
          <w:tcPr>
            <w:tcW w:w="675" w:type="dxa"/>
          </w:tcPr>
          <w:p w:rsidR="00622AFA" w:rsidRPr="00202E5B" w:rsidRDefault="00622AFA" w:rsidP="00B77C26">
            <w:pPr>
              <w:pStyle w:val="TAH"/>
            </w:pPr>
            <w:r w:rsidRPr="00202E5B">
              <w:t>ACIR (dB)</w:t>
            </w:r>
          </w:p>
        </w:tc>
        <w:tc>
          <w:tcPr>
            <w:tcW w:w="993" w:type="dxa"/>
          </w:tcPr>
          <w:p w:rsidR="00622AFA" w:rsidRPr="00202E5B" w:rsidRDefault="00622AFA" w:rsidP="00B77C26">
            <w:pPr>
              <w:pStyle w:val="TAH"/>
            </w:pPr>
            <w:r w:rsidRPr="00202E5B">
              <w:t xml:space="preserve">Nokia </w:t>
            </w:r>
          </w:p>
          <w:p w:rsidR="00622AFA" w:rsidRPr="00202E5B" w:rsidRDefault="00622AFA" w:rsidP="00B77C26">
            <w:pPr>
              <w:pStyle w:val="TAH"/>
            </w:pPr>
            <w:r w:rsidRPr="00202E5B">
              <w:t>(R4-060375)</w:t>
            </w:r>
          </w:p>
        </w:tc>
        <w:tc>
          <w:tcPr>
            <w:tcW w:w="992" w:type="dxa"/>
          </w:tcPr>
          <w:p w:rsidR="00622AFA" w:rsidRPr="00202E5B" w:rsidRDefault="00622AFA" w:rsidP="00B77C26">
            <w:pPr>
              <w:pStyle w:val="TAH"/>
            </w:pPr>
            <w:r w:rsidRPr="00202E5B">
              <w:t>Siemens</w:t>
            </w:r>
          </w:p>
          <w:p w:rsidR="00622AFA" w:rsidRPr="00202E5B" w:rsidRDefault="00622AFA" w:rsidP="00B77C26">
            <w:pPr>
              <w:pStyle w:val="TAH"/>
            </w:pPr>
            <w:r w:rsidRPr="00202E5B">
              <w:t>(R4-060379)</w:t>
            </w:r>
          </w:p>
        </w:tc>
        <w:tc>
          <w:tcPr>
            <w:tcW w:w="992" w:type="dxa"/>
          </w:tcPr>
          <w:p w:rsidR="00622AFA" w:rsidRPr="00202E5B" w:rsidRDefault="00622AFA" w:rsidP="00B77C26">
            <w:pPr>
              <w:pStyle w:val="TAH"/>
            </w:pPr>
            <w:r w:rsidRPr="00202E5B">
              <w:t xml:space="preserve">Huawai </w:t>
            </w:r>
          </w:p>
          <w:p w:rsidR="00622AFA" w:rsidRPr="00202E5B" w:rsidRDefault="00622AFA" w:rsidP="00B77C26">
            <w:pPr>
              <w:pStyle w:val="TAH"/>
            </w:pPr>
            <w:r w:rsidRPr="00202E5B">
              <w:t>(R4-060448)</w:t>
            </w:r>
          </w:p>
        </w:tc>
        <w:tc>
          <w:tcPr>
            <w:tcW w:w="992" w:type="dxa"/>
          </w:tcPr>
          <w:p w:rsidR="00622AFA" w:rsidRPr="00202E5B" w:rsidRDefault="00622AFA" w:rsidP="00B77C26">
            <w:pPr>
              <w:pStyle w:val="TAH"/>
            </w:pPr>
            <w:r w:rsidRPr="00202E5B">
              <w:t>Motorola</w:t>
            </w:r>
          </w:p>
          <w:p w:rsidR="00622AFA" w:rsidRPr="00202E5B" w:rsidRDefault="00622AFA" w:rsidP="00B77C26">
            <w:pPr>
              <w:pStyle w:val="TAH"/>
            </w:pPr>
            <w:r w:rsidRPr="00202E5B">
              <w:t>(R4-060461)</w:t>
            </w:r>
          </w:p>
        </w:tc>
        <w:tc>
          <w:tcPr>
            <w:tcW w:w="993" w:type="dxa"/>
          </w:tcPr>
          <w:p w:rsidR="00622AFA" w:rsidRPr="00202E5B" w:rsidRDefault="00622AFA" w:rsidP="00B77C26">
            <w:pPr>
              <w:pStyle w:val="TAH"/>
            </w:pPr>
            <w:r w:rsidRPr="00202E5B">
              <w:t xml:space="preserve">Ericsson </w:t>
            </w:r>
          </w:p>
          <w:p w:rsidR="00622AFA" w:rsidRPr="00202E5B" w:rsidRDefault="00622AFA" w:rsidP="00B77C26">
            <w:pPr>
              <w:pStyle w:val="TAH"/>
            </w:pPr>
            <w:r w:rsidRPr="00202E5B">
              <w:t>(R4-060592)</w:t>
            </w:r>
          </w:p>
        </w:tc>
        <w:tc>
          <w:tcPr>
            <w:tcW w:w="992" w:type="dxa"/>
          </w:tcPr>
          <w:p w:rsidR="00622AFA" w:rsidRPr="00202E5B" w:rsidRDefault="00622AFA" w:rsidP="00B77C26">
            <w:pPr>
              <w:pStyle w:val="TAH"/>
            </w:pPr>
            <w:r w:rsidRPr="00202E5B">
              <w:t xml:space="preserve">Lucent </w:t>
            </w:r>
          </w:p>
          <w:p w:rsidR="00622AFA" w:rsidRPr="00202E5B" w:rsidRDefault="00622AFA" w:rsidP="00B77C26">
            <w:pPr>
              <w:pStyle w:val="TAH"/>
            </w:pPr>
            <w:r w:rsidRPr="00202E5B">
              <w:t>(R4-061134)</w:t>
            </w:r>
          </w:p>
        </w:tc>
        <w:tc>
          <w:tcPr>
            <w:tcW w:w="1134" w:type="dxa"/>
          </w:tcPr>
          <w:p w:rsidR="00622AFA" w:rsidRPr="00202E5B" w:rsidRDefault="00622AFA" w:rsidP="00B77C26">
            <w:pPr>
              <w:pStyle w:val="TAH"/>
            </w:pPr>
            <w:r w:rsidRPr="00202E5B">
              <w:t xml:space="preserve"> DoCoMo (R4-060967)</w:t>
            </w:r>
          </w:p>
        </w:tc>
        <w:tc>
          <w:tcPr>
            <w:tcW w:w="992" w:type="dxa"/>
          </w:tcPr>
          <w:p w:rsidR="00622AFA" w:rsidRPr="00202E5B" w:rsidRDefault="00622AFA" w:rsidP="00B77C26">
            <w:pPr>
              <w:pStyle w:val="TAH"/>
            </w:pPr>
            <w:r w:rsidRPr="00202E5B">
              <w:t>Qualcomm (R4-070036</w:t>
            </w:r>
          </w:p>
        </w:tc>
        <w:tc>
          <w:tcPr>
            <w:tcW w:w="992" w:type="dxa"/>
          </w:tcPr>
          <w:p w:rsidR="00622AFA" w:rsidRPr="00202E5B" w:rsidRDefault="00622AFA" w:rsidP="00B77C26">
            <w:pPr>
              <w:pStyle w:val="TAH"/>
            </w:pPr>
            <w:r w:rsidRPr="00202E5B">
              <w:t>averaged</w:t>
            </w:r>
          </w:p>
        </w:tc>
      </w:tr>
      <w:tr w:rsidR="00622AFA" w:rsidRPr="00202E5B" w:rsidTr="00DE0D06">
        <w:tc>
          <w:tcPr>
            <w:tcW w:w="675" w:type="dxa"/>
          </w:tcPr>
          <w:p w:rsidR="00622AFA" w:rsidRPr="00202E5B" w:rsidRDefault="00622AFA" w:rsidP="00B77C26">
            <w:pPr>
              <w:pStyle w:val="TAC"/>
            </w:pPr>
            <w:r w:rsidRPr="00202E5B">
              <w:t>25</w:t>
            </w:r>
          </w:p>
        </w:tc>
        <w:tc>
          <w:tcPr>
            <w:tcW w:w="993" w:type="dxa"/>
          </w:tcPr>
          <w:p w:rsidR="00622AFA" w:rsidRPr="00202E5B" w:rsidRDefault="00622AFA" w:rsidP="00B77C26">
            <w:pPr>
              <w:pStyle w:val="TAC"/>
            </w:pPr>
            <w:r w:rsidRPr="00202E5B">
              <w:t>7,5 %</w:t>
            </w:r>
          </w:p>
        </w:tc>
        <w:tc>
          <w:tcPr>
            <w:tcW w:w="992" w:type="dxa"/>
          </w:tcPr>
          <w:p w:rsidR="00622AFA" w:rsidRPr="00202E5B" w:rsidRDefault="00622AFA" w:rsidP="00B77C26">
            <w:pPr>
              <w:pStyle w:val="TAC"/>
            </w:pPr>
            <w:r w:rsidRPr="00202E5B">
              <w:t>11,30 %</w:t>
            </w:r>
          </w:p>
        </w:tc>
        <w:tc>
          <w:tcPr>
            <w:tcW w:w="992" w:type="dxa"/>
          </w:tcPr>
          <w:p w:rsidR="00622AFA" w:rsidRPr="00202E5B" w:rsidRDefault="00622AFA" w:rsidP="00B77C26">
            <w:pPr>
              <w:pStyle w:val="TAC"/>
            </w:pPr>
            <w:r w:rsidRPr="00202E5B">
              <w:t>4,78 %</w:t>
            </w:r>
          </w:p>
        </w:tc>
        <w:tc>
          <w:tcPr>
            <w:tcW w:w="992" w:type="dxa"/>
          </w:tcPr>
          <w:p w:rsidR="00622AFA" w:rsidRPr="00202E5B" w:rsidRDefault="00622AFA" w:rsidP="00B77C26">
            <w:pPr>
              <w:pStyle w:val="TAC"/>
            </w:pPr>
            <w:r w:rsidRPr="00202E5B">
              <w:t>17,5 %</w:t>
            </w:r>
          </w:p>
        </w:tc>
        <w:tc>
          <w:tcPr>
            <w:tcW w:w="993" w:type="dxa"/>
          </w:tcPr>
          <w:p w:rsidR="00622AFA" w:rsidRPr="00202E5B" w:rsidRDefault="00622AFA" w:rsidP="00B77C26">
            <w:pPr>
              <w:pStyle w:val="TAC"/>
            </w:pPr>
            <w:r w:rsidRPr="00202E5B">
              <w:t>8 %</w:t>
            </w:r>
          </w:p>
        </w:tc>
        <w:tc>
          <w:tcPr>
            <w:tcW w:w="992" w:type="dxa"/>
          </w:tcPr>
          <w:p w:rsidR="00622AFA" w:rsidRPr="00202E5B" w:rsidRDefault="00622AFA" w:rsidP="00B77C26">
            <w:pPr>
              <w:pStyle w:val="TAC"/>
            </w:pPr>
            <w:r w:rsidRPr="00202E5B">
              <w:t>6,7 %</w:t>
            </w:r>
          </w:p>
        </w:tc>
        <w:tc>
          <w:tcPr>
            <w:tcW w:w="1134" w:type="dxa"/>
          </w:tcPr>
          <w:p w:rsidR="00622AFA" w:rsidRPr="00202E5B" w:rsidRDefault="00622AFA" w:rsidP="00B77C26">
            <w:pPr>
              <w:pStyle w:val="TAC"/>
            </w:pPr>
            <w:r w:rsidRPr="00202E5B">
              <w:t>12,6 %</w:t>
            </w:r>
          </w:p>
        </w:tc>
        <w:tc>
          <w:tcPr>
            <w:tcW w:w="992" w:type="dxa"/>
          </w:tcPr>
          <w:p w:rsidR="00622AFA" w:rsidRPr="00202E5B" w:rsidRDefault="00622AFA" w:rsidP="00B77C26">
            <w:pPr>
              <w:pStyle w:val="TAC"/>
            </w:pPr>
            <w:r w:rsidRPr="00202E5B">
              <w:t>10,18 %</w:t>
            </w:r>
          </w:p>
        </w:tc>
        <w:tc>
          <w:tcPr>
            <w:tcW w:w="992" w:type="dxa"/>
          </w:tcPr>
          <w:p w:rsidR="00622AFA" w:rsidRPr="00202E5B" w:rsidRDefault="00622AFA" w:rsidP="00B77C26">
            <w:pPr>
              <w:pStyle w:val="TAC"/>
            </w:pPr>
            <w:r w:rsidRPr="00202E5B">
              <w:t>9,82 %</w:t>
            </w:r>
          </w:p>
        </w:tc>
      </w:tr>
      <w:tr w:rsidR="00622AFA" w:rsidRPr="00202E5B" w:rsidTr="00DE0D06">
        <w:tc>
          <w:tcPr>
            <w:tcW w:w="675" w:type="dxa"/>
          </w:tcPr>
          <w:p w:rsidR="00622AFA" w:rsidRPr="00202E5B" w:rsidRDefault="00622AFA" w:rsidP="00B77C26">
            <w:pPr>
              <w:pStyle w:val="TAC"/>
            </w:pPr>
            <w:r w:rsidRPr="00202E5B">
              <w:t>30</w:t>
            </w:r>
          </w:p>
        </w:tc>
        <w:tc>
          <w:tcPr>
            <w:tcW w:w="993" w:type="dxa"/>
          </w:tcPr>
          <w:p w:rsidR="00622AFA" w:rsidRPr="00202E5B" w:rsidRDefault="00622AFA" w:rsidP="00B77C26">
            <w:pPr>
              <w:pStyle w:val="TAC"/>
            </w:pPr>
            <w:r w:rsidRPr="00202E5B">
              <w:t>3,2 %</w:t>
            </w:r>
          </w:p>
        </w:tc>
        <w:tc>
          <w:tcPr>
            <w:tcW w:w="992" w:type="dxa"/>
          </w:tcPr>
          <w:p w:rsidR="00622AFA" w:rsidRPr="00202E5B" w:rsidRDefault="00622AFA" w:rsidP="00B77C26">
            <w:pPr>
              <w:pStyle w:val="TAC"/>
            </w:pPr>
            <w:r w:rsidRPr="00202E5B">
              <w:t>5,40 %</w:t>
            </w:r>
          </w:p>
        </w:tc>
        <w:tc>
          <w:tcPr>
            <w:tcW w:w="992" w:type="dxa"/>
          </w:tcPr>
          <w:p w:rsidR="00622AFA" w:rsidRPr="00202E5B" w:rsidRDefault="00622AFA" w:rsidP="00B77C26">
            <w:pPr>
              <w:pStyle w:val="TAC"/>
            </w:pPr>
            <w:r w:rsidRPr="00202E5B">
              <w:t>1,43 %</w:t>
            </w:r>
          </w:p>
        </w:tc>
        <w:tc>
          <w:tcPr>
            <w:tcW w:w="992" w:type="dxa"/>
          </w:tcPr>
          <w:p w:rsidR="00622AFA" w:rsidRPr="00202E5B" w:rsidRDefault="00622AFA" w:rsidP="00B77C26">
            <w:pPr>
              <w:pStyle w:val="TAC"/>
            </w:pPr>
            <w:r w:rsidRPr="00202E5B">
              <w:t>7 %</w:t>
            </w:r>
          </w:p>
        </w:tc>
        <w:tc>
          <w:tcPr>
            <w:tcW w:w="993" w:type="dxa"/>
          </w:tcPr>
          <w:p w:rsidR="00622AFA" w:rsidRPr="00202E5B" w:rsidRDefault="00622AFA" w:rsidP="00B77C26">
            <w:pPr>
              <w:pStyle w:val="TAC"/>
            </w:pPr>
            <w:r w:rsidRPr="00202E5B">
              <w:t>3 %</w:t>
            </w:r>
          </w:p>
        </w:tc>
        <w:tc>
          <w:tcPr>
            <w:tcW w:w="992" w:type="dxa"/>
          </w:tcPr>
          <w:p w:rsidR="00622AFA" w:rsidRPr="00202E5B" w:rsidRDefault="00622AFA" w:rsidP="00B77C26">
            <w:pPr>
              <w:pStyle w:val="TAC"/>
            </w:pPr>
            <w:r w:rsidRPr="00202E5B">
              <w:t>2,3 %</w:t>
            </w:r>
          </w:p>
        </w:tc>
        <w:tc>
          <w:tcPr>
            <w:tcW w:w="1134" w:type="dxa"/>
          </w:tcPr>
          <w:p w:rsidR="00622AFA" w:rsidRPr="00202E5B" w:rsidRDefault="00622AFA" w:rsidP="00B77C26">
            <w:pPr>
              <w:pStyle w:val="TAC"/>
            </w:pPr>
            <w:r w:rsidRPr="00202E5B">
              <w:t>5,7 %</w:t>
            </w:r>
          </w:p>
        </w:tc>
        <w:tc>
          <w:tcPr>
            <w:tcW w:w="992" w:type="dxa"/>
          </w:tcPr>
          <w:p w:rsidR="00622AFA" w:rsidRPr="00202E5B" w:rsidRDefault="00622AFA" w:rsidP="00B77C26">
            <w:pPr>
              <w:pStyle w:val="TAC"/>
            </w:pPr>
            <w:r w:rsidRPr="00202E5B">
              <w:t>3,84 %</w:t>
            </w:r>
          </w:p>
        </w:tc>
        <w:tc>
          <w:tcPr>
            <w:tcW w:w="992" w:type="dxa"/>
          </w:tcPr>
          <w:p w:rsidR="00622AFA" w:rsidRPr="00202E5B" w:rsidRDefault="00622AFA" w:rsidP="00B77C26">
            <w:pPr>
              <w:pStyle w:val="TAC"/>
            </w:pPr>
            <w:r w:rsidRPr="00202E5B">
              <w:t>3,98 %</w:t>
            </w:r>
          </w:p>
        </w:tc>
      </w:tr>
      <w:tr w:rsidR="00622AFA" w:rsidRPr="00202E5B" w:rsidTr="00DE0D06">
        <w:tc>
          <w:tcPr>
            <w:tcW w:w="675" w:type="dxa"/>
          </w:tcPr>
          <w:p w:rsidR="00622AFA" w:rsidRPr="00202E5B" w:rsidRDefault="00622AFA" w:rsidP="00B77C26">
            <w:pPr>
              <w:pStyle w:val="TAC"/>
            </w:pPr>
            <w:r w:rsidRPr="00202E5B">
              <w:t>35</w:t>
            </w:r>
          </w:p>
        </w:tc>
        <w:tc>
          <w:tcPr>
            <w:tcW w:w="993" w:type="dxa"/>
          </w:tcPr>
          <w:p w:rsidR="00622AFA" w:rsidRPr="00202E5B" w:rsidRDefault="00622AFA" w:rsidP="00B77C26">
            <w:pPr>
              <w:pStyle w:val="TAC"/>
            </w:pPr>
            <w:r w:rsidRPr="00202E5B">
              <w:t>1,8 %</w:t>
            </w:r>
          </w:p>
        </w:tc>
        <w:tc>
          <w:tcPr>
            <w:tcW w:w="992" w:type="dxa"/>
          </w:tcPr>
          <w:p w:rsidR="00622AFA" w:rsidRPr="00202E5B" w:rsidRDefault="00622AFA" w:rsidP="00B77C26">
            <w:pPr>
              <w:pStyle w:val="TAC"/>
            </w:pPr>
            <w:r w:rsidRPr="00202E5B">
              <w:t>2,51 %</w:t>
            </w:r>
          </w:p>
        </w:tc>
        <w:tc>
          <w:tcPr>
            <w:tcW w:w="992" w:type="dxa"/>
          </w:tcPr>
          <w:p w:rsidR="00622AFA" w:rsidRPr="00202E5B" w:rsidRDefault="00622AFA" w:rsidP="00B77C26">
            <w:pPr>
              <w:pStyle w:val="TAC"/>
            </w:pPr>
            <w:r w:rsidRPr="00202E5B">
              <w:t>0,16 %</w:t>
            </w:r>
          </w:p>
        </w:tc>
        <w:tc>
          <w:tcPr>
            <w:tcW w:w="992" w:type="dxa"/>
          </w:tcPr>
          <w:p w:rsidR="00622AFA" w:rsidRPr="00202E5B" w:rsidRDefault="00622AFA" w:rsidP="00B77C26">
            <w:pPr>
              <w:pStyle w:val="TAC"/>
            </w:pPr>
            <w:r w:rsidRPr="00202E5B">
              <w:t>2,5 %</w:t>
            </w:r>
          </w:p>
        </w:tc>
        <w:tc>
          <w:tcPr>
            <w:tcW w:w="993" w:type="dxa"/>
          </w:tcPr>
          <w:p w:rsidR="00622AFA" w:rsidRPr="00202E5B" w:rsidRDefault="00622AFA" w:rsidP="00B77C26">
            <w:pPr>
              <w:pStyle w:val="TAC"/>
            </w:pPr>
            <w:r w:rsidRPr="00202E5B">
              <w:t>1,2 %</w:t>
            </w:r>
          </w:p>
        </w:tc>
        <w:tc>
          <w:tcPr>
            <w:tcW w:w="992" w:type="dxa"/>
          </w:tcPr>
          <w:p w:rsidR="00622AFA" w:rsidRPr="00202E5B" w:rsidRDefault="00622AFA" w:rsidP="00B77C26">
            <w:pPr>
              <w:pStyle w:val="TAC"/>
            </w:pPr>
            <w:r w:rsidRPr="00202E5B">
              <w:t>0,7 %</w:t>
            </w:r>
          </w:p>
        </w:tc>
        <w:tc>
          <w:tcPr>
            <w:tcW w:w="1134" w:type="dxa"/>
          </w:tcPr>
          <w:p w:rsidR="00622AFA" w:rsidRPr="00202E5B" w:rsidRDefault="00622AFA" w:rsidP="00B77C26">
            <w:pPr>
              <w:pStyle w:val="TAC"/>
            </w:pPr>
            <w:r w:rsidRPr="00202E5B">
              <w:t>2,2 %</w:t>
            </w:r>
          </w:p>
        </w:tc>
        <w:tc>
          <w:tcPr>
            <w:tcW w:w="992" w:type="dxa"/>
          </w:tcPr>
          <w:p w:rsidR="00622AFA" w:rsidRPr="00202E5B" w:rsidRDefault="00622AFA" w:rsidP="00B77C26">
            <w:pPr>
              <w:pStyle w:val="TAC"/>
            </w:pPr>
            <w:r w:rsidRPr="00202E5B">
              <w:t>1,31 %</w:t>
            </w:r>
          </w:p>
        </w:tc>
        <w:tc>
          <w:tcPr>
            <w:tcW w:w="992" w:type="dxa"/>
          </w:tcPr>
          <w:p w:rsidR="00622AFA" w:rsidRPr="00202E5B" w:rsidRDefault="00622AFA" w:rsidP="00B77C26">
            <w:pPr>
              <w:pStyle w:val="TAC"/>
            </w:pPr>
            <w:r w:rsidRPr="00202E5B">
              <w:t>1,55 %</w:t>
            </w:r>
          </w:p>
        </w:tc>
      </w:tr>
      <w:tr w:rsidR="00622AFA" w:rsidRPr="00202E5B" w:rsidTr="00DE0D06">
        <w:tc>
          <w:tcPr>
            <w:tcW w:w="675" w:type="dxa"/>
          </w:tcPr>
          <w:p w:rsidR="00622AFA" w:rsidRPr="00202E5B" w:rsidRDefault="00622AFA" w:rsidP="00B77C26">
            <w:pPr>
              <w:pStyle w:val="TAC"/>
            </w:pPr>
            <w:r w:rsidRPr="00202E5B">
              <w:t>40</w:t>
            </w:r>
          </w:p>
        </w:tc>
        <w:tc>
          <w:tcPr>
            <w:tcW w:w="993" w:type="dxa"/>
          </w:tcPr>
          <w:p w:rsidR="00622AFA" w:rsidRPr="00202E5B" w:rsidRDefault="00622AFA" w:rsidP="00B77C26">
            <w:pPr>
              <w:pStyle w:val="TAC"/>
            </w:pPr>
            <w:r w:rsidRPr="00202E5B">
              <w:t>0,8 %</w:t>
            </w:r>
          </w:p>
        </w:tc>
        <w:tc>
          <w:tcPr>
            <w:tcW w:w="992" w:type="dxa"/>
          </w:tcPr>
          <w:p w:rsidR="00622AFA" w:rsidRPr="00202E5B" w:rsidRDefault="00622AFA" w:rsidP="00B77C26">
            <w:pPr>
              <w:pStyle w:val="TAC"/>
            </w:pPr>
            <w:r w:rsidRPr="00202E5B">
              <w:t>1,07 %</w:t>
            </w:r>
          </w:p>
        </w:tc>
        <w:tc>
          <w:tcPr>
            <w:tcW w:w="992" w:type="dxa"/>
          </w:tcPr>
          <w:p w:rsidR="00622AFA" w:rsidRPr="00202E5B" w:rsidRDefault="00622AFA" w:rsidP="00B77C26">
            <w:pPr>
              <w:pStyle w:val="TAC"/>
            </w:pPr>
            <w:r w:rsidRPr="00202E5B">
              <w:t>0,08 %</w:t>
            </w:r>
          </w:p>
        </w:tc>
        <w:tc>
          <w:tcPr>
            <w:tcW w:w="992" w:type="dxa"/>
          </w:tcPr>
          <w:p w:rsidR="00622AFA" w:rsidRPr="00202E5B" w:rsidRDefault="00622AFA" w:rsidP="00B77C26">
            <w:pPr>
              <w:pStyle w:val="TAC"/>
            </w:pPr>
            <w:r w:rsidRPr="00202E5B">
              <w:t>1 %</w:t>
            </w:r>
          </w:p>
        </w:tc>
        <w:tc>
          <w:tcPr>
            <w:tcW w:w="993" w:type="dxa"/>
          </w:tcPr>
          <w:p w:rsidR="00622AFA" w:rsidRPr="00202E5B" w:rsidRDefault="00622AFA" w:rsidP="00B77C26">
            <w:pPr>
              <w:pStyle w:val="TAC"/>
            </w:pPr>
            <w:r w:rsidRPr="00202E5B">
              <w:t>0,5 %</w:t>
            </w:r>
          </w:p>
        </w:tc>
        <w:tc>
          <w:tcPr>
            <w:tcW w:w="992" w:type="dxa"/>
          </w:tcPr>
          <w:p w:rsidR="00622AFA" w:rsidRPr="00202E5B" w:rsidRDefault="00622AFA" w:rsidP="00B77C26">
            <w:pPr>
              <w:pStyle w:val="TAC"/>
            </w:pPr>
            <w:r w:rsidRPr="00202E5B">
              <w:t>0,1 %</w:t>
            </w:r>
          </w:p>
        </w:tc>
        <w:tc>
          <w:tcPr>
            <w:tcW w:w="1134" w:type="dxa"/>
          </w:tcPr>
          <w:p w:rsidR="00622AFA" w:rsidRPr="00202E5B" w:rsidRDefault="00622AFA" w:rsidP="00B77C26">
            <w:pPr>
              <w:pStyle w:val="TAC"/>
            </w:pPr>
            <w:r w:rsidRPr="00202E5B">
              <w:t>0,7 %</w:t>
            </w:r>
          </w:p>
        </w:tc>
        <w:tc>
          <w:tcPr>
            <w:tcW w:w="992" w:type="dxa"/>
          </w:tcPr>
          <w:p w:rsidR="00622AFA" w:rsidRPr="00202E5B" w:rsidRDefault="00622AFA" w:rsidP="00B77C26">
            <w:pPr>
              <w:pStyle w:val="TAC"/>
            </w:pPr>
            <w:r w:rsidRPr="00202E5B">
              <w:t>0,39 %</w:t>
            </w:r>
          </w:p>
        </w:tc>
        <w:tc>
          <w:tcPr>
            <w:tcW w:w="992" w:type="dxa"/>
          </w:tcPr>
          <w:p w:rsidR="00622AFA" w:rsidRPr="00202E5B" w:rsidRDefault="00622AFA" w:rsidP="00B77C26">
            <w:pPr>
              <w:pStyle w:val="TAC"/>
            </w:pPr>
            <w:r w:rsidRPr="00202E5B">
              <w:t>0,58 %</w:t>
            </w:r>
          </w:p>
        </w:tc>
      </w:tr>
      <w:tr w:rsidR="00622AFA" w:rsidRPr="00202E5B" w:rsidTr="00DE0D06">
        <w:tc>
          <w:tcPr>
            <w:tcW w:w="675" w:type="dxa"/>
          </w:tcPr>
          <w:p w:rsidR="00622AFA" w:rsidRPr="00202E5B" w:rsidRDefault="00622AFA" w:rsidP="00B77C26">
            <w:pPr>
              <w:pStyle w:val="TAC"/>
            </w:pPr>
            <w:r w:rsidRPr="00202E5B">
              <w:t>45</w:t>
            </w:r>
          </w:p>
        </w:tc>
        <w:tc>
          <w:tcPr>
            <w:tcW w:w="993" w:type="dxa"/>
          </w:tcPr>
          <w:p w:rsidR="00622AFA" w:rsidRPr="00202E5B" w:rsidRDefault="00622AFA" w:rsidP="00B77C26">
            <w:pPr>
              <w:pStyle w:val="TAC"/>
            </w:pPr>
            <w:r w:rsidRPr="00202E5B">
              <w:t>0,5 %</w:t>
            </w:r>
          </w:p>
        </w:tc>
        <w:tc>
          <w:tcPr>
            <w:tcW w:w="992" w:type="dxa"/>
          </w:tcPr>
          <w:p w:rsidR="00622AFA" w:rsidRPr="00202E5B" w:rsidRDefault="00622AFA" w:rsidP="00B77C26">
            <w:pPr>
              <w:pStyle w:val="TAC"/>
            </w:pPr>
          </w:p>
        </w:tc>
        <w:tc>
          <w:tcPr>
            <w:tcW w:w="992" w:type="dxa"/>
          </w:tcPr>
          <w:p w:rsidR="00622AFA" w:rsidRPr="00202E5B" w:rsidRDefault="00622AFA" w:rsidP="00B77C26">
            <w:pPr>
              <w:pStyle w:val="TAC"/>
            </w:pPr>
            <w:r w:rsidRPr="00202E5B">
              <w:t>0 %</w:t>
            </w:r>
          </w:p>
        </w:tc>
        <w:tc>
          <w:tcPr>
            <w:tcW w:w="992" w:type="dxa"/>
          </w:tcPr>
          <w:p w:rsidR="00622AFA" w:rsidRPr="00202E5B" w:rsidRDefault="00622AFA" w:rsidP="00B77C26">
            <w:pPr>
              <w:pStyle w:val="TAC"/>
            </w:pPr>
            <w:r w:rsidRPr="00202E5B">
              <w:t>0,5 %</w:t>
            </w:r>
          </w:p>
        </w:tc>
        <w:tc>
          <w:tcPr>
            <w:tcW w:w="993" w:type="dxa"/>
          </w:tcPr>
          <w:p w:rsidR="00622AFA" w:rsidRPr="00202E5B" w:rsidRDefault="00622AFA" w:rsidP="00B77C26">
            <w:pPr>
              <w:pStyle w:val="TAC"/>
            </w:pPr>
            <w:r w:rsidRPr="00202E5B">
              <w:t>0,4 %</w:t>
            </w:r>
          </w:p>
        </w:tc>
        <w:tc>
          <w:tcPr>
            <w:tcW w:w="992" w:type="dxa"/>
          </w:tcPr>
          <w:p w:rsidR="00622AFA" w:rsidRPr="00202E5B" w:rsidRDefault="00622AFA" w:rsidP="00B77C26">
            <w:pPr>
              <w:pStyle w:val="TAC"/>
            </w:pPr>
          </w:p>
        </w:tc>
        <w:tc>
          <w:tcPr>
            <w:tcW w:w="1134" w:type="dxa"/>
          </w:tcPr>
          <w:p w:rsidR="00622AFA" w:rsidRPr="00202E5B" w:rsidRDefault="00622AFA" w:rsidP="00B77C26">
            <w:pPr>
              <w:pStyle w:val="TAC"/>
            </w:pPr>
          </w:p>
        </w:tc>
        <w:tc>
          <w:tcPr>
            <w:tcW w:w="992" w:type="dxa"/>
          </w:tcPr>
          <w:p w:rsidR="00622AFA" w:rsidRPr="00202E5B" w:rsidRDefault="00622AFA" w:rsidP="00B77C26">
            <w:pPr>
              <w:pStyle w:val="TAC"/>
            </w:pPr>
          </w:p>
        </w:tc>
        <w:tc>
          <w:tcPr>
            <w:tcW w:w="992" w:type="dxa"/>
          </w:tcPr>
          <w:p w:rsidR="00622AFA" w:rsidRPr="00202E5B" w:rsidRDefault="00622AFA" w:rsidP="00B77C26">
            <w:pPr>
              <w:pStyle w:val="TAC"/>
            </w:pPr>
            <w:r w:rsidRPr="00202E5B">
              <w:t>0,35 %</w:t>
            </w:r>
          </w:p>
        </w:tc>
      </w:tr>
    </w:tbl>
    <w:p w:rsidR="00B320D3" w:rsidRPr="007F4011" w:rsidRDefault="00B320D3" w:rsidP="00B320D3"/>
    <w:p w:rsidR="00B320D3" w:rsidRPr="007F4011" w:rsidRDefault="00EB222C" w:rsidP="00B320D3">
      <w:pPr>
        <w:pStyle w:val="TF"/>
      </w:pPr>
      <w:r>
        <w:pict>
          <v:shape id="_x0000_i1048" type="#_x0000_t75" style="width:482.25pt;height:265.5pt">
            <v:imagedata r:id="rId45" o:title=""/>
          </v:shape>
        </w:pict>
      </w:r>
      <w:r w:rsidR="00B320D3" w:rsidRPr="007F4011">
        <w:t>Figure 7.1: UTRA FDD capacity loss</w:t>
      </w:r>
    </w:p>
    <w:p w:rsidR="00B320D3" w:rsidRPr="007F4011" w:rsidRDefault="00C755A3" w:rsidP="00DC1575">
      <w:pPr>
        <w:pStyle w:val="Heading4"/>
        <w:tabs>
          <w:tab w:val="left" w:pos="1140"/>
        </w:tabs>
        <w:ind w:left="1140" w:hanging="1140"/>
        <w:rPr>
          <w:lang w:val="pt-BR"/>
        </w:rPr>
      </w:pPr>
      <w:bookmarkStart w:id="156" w:name="_Toc518937207"/>
      <w:bookmarkStart w:id="157" w:name="_Toc46233066"/>
      <w:r w:rsidRPr="007F4011">
        <w:rPr>
          <w:lang w:val="pt-BR"/>
        </w:rPr>
        <w:t>7.1.1.2</w:t>
      </w:r>
      <w:r w:rsidRPr="007F4011">
        <w:rPr>
          <w:lang w:val="pt-BR"/>
        </w:rPr>
        <w:tab/>
      </w:r>
      <w:r w:rsidR="00B320D3" w:rsidRPr="007F4011">
        <w:rPr>
          <w:lang w:val="pt-BR"/>
        </w:rPr>
        <w:t>ACIR downlink 10MHz E-UTRA interferer – 10MHz E-UTRA victim</w:t>
      </w:r>
      <w:bookmarkEnd w:id="156"/>
      <w:bookmarkEnd w:id="157"/>
    </w:p>
    <w:p w:rsidR="00B320D3" w:rsidRPr="007F4011" w:rsidRDefault="00B320D3" w:rsidP="00B320D3">
      <w:r w:rsidRPr="007F4011">
        <w:t>Simulations are based on the following assumptions:</w:t>
      </w:r>
    </w:p>
    <w:p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10 MHz E-UTRA</w:t>
      </w:r>
    </w:p>
    <w:p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rsidR="00B320D3" w:rsidRPr="007F4011" w:rsidRDefault="00B320D3" w:rsidP="00B320D3">
      <w:pPr>
        <w:pStyle w:val="B1"/>
      </w:pPr>
      <w:r w:rsidRPr="007F4011">
        <w:t>Simulation frequency:</w:t>
      </w:r>
      <w:r w:rsidRPr="007F4011">
        <w:tab/>
        <w:t>2000 MHz</w:t>
      </w:r>
    </w:p>
    <w:p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rsidR="00B320D3" w:rsidRPr="007F4011" w:rsidRDefault="00B320D3" w:rsidP="00B320D3">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B320D3" w:rsidRPr="007F4011" w:rsidRDefault="00B320D3" w:rsidP="00B320D3">
      <w:r w:rsidRPr="007F4011">
        <w:t xml:space="preserve">Simulation results </w:t>
      </w:r>
      <w:r w:rsidR="002C338C" w:rsidRPr="007F4011">
        <w:t xml:space="preserve">for average E-UTRA downlink throughput loss </w:t>
      </w:r>
      <w:r w:rsidRPr="007F4011">
        <w:t>are presented in table 7.2 and figure 7.2.</w:t>
      </w:r>
      <w:r w:rsidR="002C338C" w:rsidRPr="007F4011">
        <w:t xml:space="preserve"> Simulation results for 5% CDF throughput E-UTRA throughput loss are presented in table 7.3 and figure 7.3.</w:t>
      </w:r>
    </w:p>
    <w:p w:rsidR="00B320D3" w:rsidRPr="007F4011" w:rsidRDefault="00B320D3" w:rsidP="00DC1575">
      <w:pPr>
        <w:pStyle w:val="TH"/>
        <w:outlineLvl w:val="0"/>
      </w:pPr>
      <w:r w:rsidRPr="007F4011">
        <w:lastRenderedPageBreak/>
        <w:t xml:space="preserve">Table 7.2:  </w:t>
      </w:r>
      <w:r w:rsidR="002C338C" w:rsidRPr="007F4011">
        <w:t xml:space="preserve">Average </w:t>
      </w:r>
      <w:r w:rsidRPr="007F4011">
        <w:t>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5"/>
        <w:gridCol w:w="1122"/>
        <w:gridCol w:w="1099"/>
        <w:gridCol w:w="1128"/>
        <w:gridCol w:w="1128"/>
        <w:gridCol w:w="1122"/>
        <w:gridCol w:w="1099"/>
        <w:gridCol w:w="1147"/>
        <w:gridCol w:w="1137"/>
      </w:tblGrid>
      <w:tr w:rsidR="007B00A3" w:rsidRPr="00202E5B" w:rsidTr="00DE0D06">
        <w:trPr>
          <w:jc w:val="center"/>
        </w:trPr>
        <w:tc>
          <w:tcPr>
            <w:tcW w:w="898" w:type="dxa"/>
          </w:tcPr>
          <w:p w:rsidR="007B00A3" w:rsidRPr="00202E5B" w:rsidRDefault="007B00A3" w:rsidP="002C338C">
            <w:pPr>
              <w:pStyle w:val="TAH"/>
            </w:pPr>
            <w:r w:rsidRPr="00202E5B">
              <w:t>ACIR (dB)</w:t>
            </w:r>
          </w:p>
        </w:tc>
        <w:tc>
          <w:tcPr>
            <w:tcW w:w="1141" w:type="dxa"/>
          </w:tcPr>
          <w:p w:rsidR="007B00A3" w:rsidRPr="00202E5B" w:rsidRDefault="007B00A3" w:rsidP="002C338C">
            <w:pPr>
              <w:pStyle w:val="TAH"/>
            </w:pPr>
            <w:r w:rsidRPr="00202E5B">
              <w:t xml:space="preserve">Siemens </w:t>
            </w:r>
          </w:p>
          <w:p w:rsidR="007B00A3" w:rsidRPr="00202E5B" w:rsidRDefault="007B00A3" w:rsidP="002C338C">
            <w:pPr>
              <w:pStyle w:val="TAH"/>
            </w:pPr>
            <w:r w:rsidRPr="00202E5B">
              <w:t>(R4-060748)</w:t>
            </w:r>
          </w:p>
        </w:tc>
        <w:tc>
          <w:tcPr>
            <w:tcW w:w="1124" w:type="dxa"/>
          </w:tcPr>
          <w:p w:rsidR="007B00A3" w:rsidRPr="00202E5B" w:rsidRDefault="007B00A3" w:rsidP="002C338C">
            <w:pPr>
              <w:pStyle w:val="TAH"/>
            </w:pPr>
            <w:r w:rsidRPr="00202E5B">
              <w:t xml:space="preserve">Huawai </w:t>
            </w:r>
          </w:p>
          <w:p w:rsidR="007B00A3" w:rsidRPr="00202E5B" w:rsidRDefault="007B00A3" w:rsidP="002C338C">
            <w:pPr>
              <w:pStyle w:val="TAH"/>
            </w:pPr>
            <w:r w:rsidRPr="00202E5B">
              <w:t>(R4-061003)</w:t>
            </w:r>
          </w:p>
        </w:tc>
        <w:tc>
          <w:tcPr>
            <w:tcW w:w="1145" w:type="dxa"/>
          </w:tcPr>
          <w:p w:rsidR="007B00A3" w:rsidRPr="00202E5B" w:rsidRDefault="007B00A3" w:rsidP="002C338C">
            <w:pPr>
              <w:pStyle w:val="TAH"/>
            </w:pPr>
            <w:r w:rsidRPr="00202E5B">
              <w:t xml:space="preserve">Motorola </w:t>
            </w:r>
          </w:p>
          <w:p w:rsidR="007B00A3" w:rsidRPr="00202E5B" w:rsidRDefault="007B00A3" w:rsidP="002C338C">
            <w:pPr>
              <w:pStyle w:val="TAH"/>
            </w:pPr>
            <w:r w:rsidRPr="00202E5B">
              <w:t>(R4-060462)</w:t>
            </w:r>
          </w:p>
        </w:tc>
        <w:tc>
          <w:tcPr>
            <w:tcW w:w="1145" w:type="dxa"/>
          </w:tcPr>
          <w:p w:rsidR="007B00A3" w:rsidRPr="00202E5B" w:rsidRDefault="007B00A3" w:rsidP="002C338C">
            <w:pPr>
              <w:pStyle w:val="TAH"/>
            </w:pPr>
            <w:r w:rsidRPr="00202E5B">
              <w:t xml:space="preserve">Ericsson </w:t>
            </w:r>
          </w:p>
          <w:p w:rsidR="007B00A3" w:rsidRPr="00202E5B" w:rsidRDefault="007B00A3" w:rsidP="002C338C">
            <w:pPr>
              <w:pStyle w:val="TAH"/>
            </w:pPr>
            <w:r w:rsidRPr="00202E5B">
              <w:t>(R4-061071)</w:t>
            </w:r>
          </w:p>
        </w:tc>
        <w:tc>
          <w:tcPr>
            <w:tcW w:w="1141" w:type="dxa"/>
          </w:tcPr>
          <w:p w:rsidR="007B00A3" w:rsidRPr="00202E5B" w:rsidRDefault="007B00A3" w:rsidP="002C338C">
            <w:pPr>
              <w:pStyle w:val="TAH"/>
            </w:pPr>
            <w:r w:rsidRPr="00202E5B">
              <w:t>DoCoMo (R4-060967)</w:t>
            </w:r>
          </w:p>
        </w:tc>
        <w:tc>
          <w:tcPr>
            <w:tcW w:w="1124" w:type="dxa"/>
          </w:tcPr>
          <w:p w:rsidR="007B00A3" w:rsidRPr="00202E5B" w:rsidRDefault="007B00A3" w:rsidP="002C338C">
            <w:pPr>
              <w:pStyle w:val="TAH"/>
            </w:pPr>
            <w:r w:rsidRPr="00202E5B">
              <w:t>Lucent  (R4-061134)</w:t>
            </w:r>
          </w:p>
        </w:tc>
        <w:tc>
          <w:tcPr>
            <w:tcW w:w="987" w:type="dxa"/>
          </w:tcPr>
          <w:p w:rsidR="007B00A3" w:rsidRPr="00202E5B" w:rsidRDefault="007B00A3" w:rsidP="002C338C">
            <w:pPr>
              <w:pStyle w:val="TAH"/>
            </w:pPr>
            <w:r w:rsidRPr="00202E5B">
              <w:t>Qualcomm (R4-061342)</w:t>
            </w:r>
          </w:p>
        </w:tc>
        <w:tc>
          <w:tcPr>
            <w:tcW w:w="1152" w:type="dxa"/>
          </w:tcPr>
          <w:p w:rsidR="007B00A3" w:rsidRPr="00202E5B" w:rsidRDefault="007B00A3" w:rsidP="002C338C">
            <w:pPr>
              <w:pStyle w:val="TAH"/>
            </w:pPr>
            <w:r w:rsidRPr="00202E5B">
              <w:t>averaged</w:t>
            </w:r>
          </w:p>
        </w:tc>
      </w:tr>
      <w:tr w:rsidR="007B00A3" w:rsidRPr="00202E5B" w:rsidTr="00DE0D06">
        <w:trPr>
          <w:jc w:val="center"/>
        </w:trPr>
        <w:tc>
          <w:tcPr>
            <w:tcW w:w="898" w:type="dxa"/>
          </w:tcPr>
          <w:p w:rsidR="007B00A3" w:rsidRPr="00202E5B" w:rsidRDefault="007B00A3" w:rsidP="002C338C">
            <w:pPr>
              <w:pStyle w:val="TAC"/>
            </w:pPr>
            <w:r w:rsidRPr="00202E5B">
              <w:t>15</w:t>
            </w:r>
          </w:p>
        </w:tc>
        <w:tc>
          <w:tcPr>
            <w:tcW w:w="1141" w:type="dxa"/>
          </w:tcPr>
          <w:p w:rsidR="007B00A3" w:rsidRPr="00202E5B" w:rsidRDefault="007B00A3" w:rsidP="002C338C">
            <w:pPr>
              <w:pStyle w:val="TAC"/>
            </w:pPr>
            <w:r w:rsidRPr="00202E5B">
              <w:t>12,29 %</w:t>
            </w:r>
          </w:p>
        </w:tc>
        <w:tc>
          <w:tcPr>
            <w:tcW w:w="1124" w:type="dxa"/>
          </w:tcPr>
          <w:p w:rsidR="007B00A3" w:rsidRPr="00202E5B" w:rsidRDefault="007B00A3" w:rsidP="002C338C">
            <w:pPr>
              <w:pStyle w:val="TAC"/>
            </w:pPr>
            <w:r w:rsidRPr="00202E5B">
              <w:t>12,63 %</w:t>
            </w:r>
          </w:p>
        </w:tc>
        <w:tc>
          <w:tcPr>
            <w:tcW w:w="1145" w:type="dxa"/>
          </w:tcPr>
          <w:p w:rsidR="007B00A3" w:rsidRPr="00202E5B" w:rsidRDefault="007B00A3" w:rsidP="002C338C">
            <w:pPr>
              <w:pStyle w:val="TAC"/>
            </w:pPr>
          </w:p>
        </w:tc>
        <w:tc>
          <w:tcPr>
            <w:tcW w:w="1145" w:type="dxa"/>
          </w:tcPr>
          <w:p w:rsidR="007B00A3" w:rsidRPr="00202E5B" w:rsidRDefault="007B00A3" w:rsidP="002C338C">
            <w:pPr>
              <w:pStyle w:val="TAC"/>
            </w:pPr>
            <w:r w:rsidRPr="00202E5B">
              <w:t>12,56 %</w:t>
            </w:r>
          </w:p>
        </w:tc>
        <w:tc>
          <w:tcPr>
            <w:tcW w:w="1141" w:type="dxa"/>
          </w:tcPr>
          <w:p w:rsidR="007B00A3" w:rsidRPr="00202E5B" w:rsidRDefault="007B00A3" w:rsidP="002C338C">
            <w:pPr>
              <w:pStyle w:val="TAC"/>
            </w:pPr>
          </w:p>
        </w:tc>
        <w:tc>
          <w:tcPr>
            <w:tcW w:w="1124" w:type="dxa"/>
          </w:tcPr>
          <w:p w:rsidR="007B00A3" w:rsidRPr="00202E5B" w:rsidRDefault="007B00A3" w:rsidP="002C338C">
            <w:pPr>
              <w:pStyle w:val="TAC"/>
            </w:pPr>
            <w:r w:rsidRPr="00202E5B">
              <w:t>13,67 %</w:t>
            </w:r>
          </w:p>
        </w:tc>
        <w:tc>
          <w:tcPr>
            <w:tcW w:w="987" w:type="dxa"/>
          </w:tcPr>
          <w:p w:rsidR="007B00A3" w:rsidRPr="00202E5B" w:rsidRDefault="007B00A3" w:rsidP="002C338C">
            <w:pPr>
              <w:pStyle w:val="TAC"/>
            </w:pPr>
          </w:p>
        </w:tc>
        <w:tc>
          <w:tcPr>
            <w:tcW w:w="1152" w:type="dxa"/>
          </w:tcPr>
          <w:p w:rsidR="007B00A3" w:rsidRPr="00202E5B" w:rsidRDefault="007B00A3" w:rsidP="002C338C">
            <w:pPr>
              <w:pStyle w:val="TAC"/>
            </w:pPr>
            <w:r w:rsidRPr="00202E5B">
              <w:t>12,79 %</w:t>
            </w:r>
          </w:p>
        </w:tc>
      </w:tr>
      <w:tr w:rsidR="007B00A3" w:rsidRPr="00202E5B" w:rsidTr="00DE0D06">
        <w:trPr>
          <w:jc w:val="center"/>
        </w:trPr>
        <w:tc>
          <w:tcPr>
            <w:tcW w:w="898" w:type="dxa"/>
          </w:tcPr>
          <w:p w:rsidR="007B00A3" w:rsidRPr="00202E5B" w:rsidRDefault="007B00A3" w:rsidP="002C338C">
            <w:pPr>
              <w:pStyle w:val="TAC"/>
            </w:pPr>
            <w:r w:rsidRPr="00202E5B">
              <w:t>20</w:t>
            </w:r>
          </w:p>
        </w:tc>
        <w:tc>
          <w:tcPr>
            <w:tcW w:w="1141" w:type="dxa"/>
          </w:tcPr>
          <w:p w:rsidR="007B00A3" w:rsidRPr="00202E5B" w:rsidRDefault="007B00A3" w:rsidP="002C338C">
            <w:pPr>
              <w:pStyle w:val="TAC"/>
            </w:pPr>
            <w:r w:rsidRPr="00202E5B">
              <w:t>6,31 %</w:t>
            </w:r>
          </w:p>
        </w:tc>
        <w:tc>
          <w:tcPr>
            <w:tcW w:w="1124" w:type="dxa"/>
          </w:tcPr>
          <w:p w:rsidR="007B00A3" w:rsidRPr="00202E5B" w:rsidRDefault="007B00A3" w:rsidP="002C338C">
            <w:pPr>
              <w:pStyle w:val="TAC"/>
            </w:pPr>
            <w:r w:rsidRPr="00202E5B">
              <w:t>6,51 %</w:t>
            </w:r>
          </w:p>
        </w:tc>
        <w:tc>
          <w:tcPr>
            <w:tcW w:w="1145" w:type="dxa"/>
          </w:tcPr>
          <w:p w:rsidR="007B00A3" w:rsidRPr="00202E5B" w:rsidRDefault="007B00A3" w:rsidP="002C338C">
            <w:pPr>
              <w:pStyle w:val="TAC"/>
            </w:pPr>
            <w:r w:rsidRPr="00202E5B">
              <w:t>7 %</w:t>
            </w:r>
          </w:p>
        </w:tc>
        <w:tc>
          <w:tcPr>
            <w:tcW w:w="1145" w:type="dxa"/>
          </w:tcPr>
          <w:p w:rsidR="007B00A3" w:rsidRPr="00202E5B" w:rsidRDefault="007B00A3" w:rsidP="002C338C">
            <w:pPr>
              <w:pStyle w:val="TAC"/>
            </w:pPr>
            <w:r w:rsidRPr="00202E5B">
              <w:t>6,66 %</w:t>
            </w:r>
          </w:p>
        </w:tc>
        <w:tc>
          <w:tcPr>
            <w:tcW w:w="1141" w:type="dxa"/>
          </w:tcPr>
          <w:p w:rsidR="007B00A3" w:rsidRPr="00202E5B" w:rsidRDefault="007B00A3" w:rsidP="002C338C">
            <w:pPr>
              <w:pStyle w:val="TAC"/>
            </w:pPr>
            <w:r w:rsidRPr="00202E5B">
              <w:t>6,6 %</w:t>
            </w:r>
          </w:p>
        </w:tc>
        <w:tc>
          <w:tcPr>
            <w:tcW w:w="1124" w:type="dxa"/>
          </w:tcPr>
          <w:p w:rsidR="007B00A3" w:rsidRPr="00202E5B" w:rsidRDefault="007B00A3" w:rsidP="002C338C">
            <w:pPr>
              <w:pStyle w:val="TAC"/>
            </w:pPr>
            <w:r w:rsidRPr="00202E5B">
              <w:t>7,32 %</w:t>
            </w:r>
          </w:p>
        </w:tc>
        <w:tc>
          <w:tcPr>
            <w:tcW w:w="987" w:type="dxa"/>
          </w:tcPr>
          <w:p w:rsidR="007B00A3" w:rsidRPr="00202E5B" w:rsidRDefault="007B00A3" w:rsidP="002C338C">
            <w:pPr>
              <w:pStyle w:val="TAC"/>
            </w:pPr>
            <w:r w:rsidRPr="00202E5B">
              <w:t>6,50 %</w:t>
            </w:r>
          </w:p>
        </w:tc>
        <w:tc>
          <w:tcPr>
            <w:tcW w:w="1152" w:type="dxa"/>
          </w:tcPr>
          <w:p w:rsidR="007B00A3" w:rsidRPr="00202E5B" w:rsidRDefault="007B00A3" w:rsidP="002C338C">
            <w:pPr>
              <w:pStyle w:val="TAC"/>
            </w:pPr>
            <w:r w:rsidRPr="00202E5B">
              <w:t>6,73 %</w:t>
            </w:r>
          </w:p>
        </w:tc>
      </w:tr>
      <w:tr w:rsidR="007B00A3" w:rsidRPr="00202E5B" w:rsidTr="00DE0D06">
        <w:trPr>
          <w:jc w:val="center"/>
        </w:trPr>
        <w:tc>
          <w:tcPr>
            <w:tcW w:w="898" w:type="dxa"/>
          </w:tcPr>
          <w:p w:rsidR="007B00A3" w:rsidRPr="00202E5B" w:rsidRDefault="007B00A3" w:rsidP="002C338C">
            <w:pPr>
              <w:pStyle w:val="TAC"/>
            </w:pPr>
            <w:r w:rsidRPr="00202E5B">
              <w:t>25</w:t>
            </w:r>
          </w:p>
        </w:tc>
        <w:tc>
          <w:tcPr>
            <w:tcW w:w="1141" w:type="dxa"/>
          </w:tcPr>
          <w:p w:rsidR="007B00A3" w:rsidRPr="00202E5B" w:rsidRDefault="007B00A3" w:rsidP="002C338C">
            <w:pPr>
              <w:pStyle w:val="TAC"/>
            </w:pPr>
            <w:r w:rsidRPr="00202E5B">
              <w:t>3,1 %</w:t>
            </w:r>
          </w:p>
        </w:tc>
        <w:tc>
          <w:tcPr>
            <w:tcW w:w="1124" w:type="dxa"/>
          </w:tcPr>
          <w:p w:rsidR="007B00A3" w:rsidRPr="00202E5B" w:rsidRDefault="007B00A3" w:rsidP="002C338C">
            <w:pPr>
              <w:pStyle w:val="TAC"/>
            </w:pPr>
            <w:r w:rsidRPr="00202E5B">
              <w:t>3,17 %</w:t>
            </w:r>
          </w:p>
        </w:tc>
        <w:tc>
          <w:tcPr>
            <w:tcW w:w="1145" w:type="dxa"/>
          </w:tcPr>
          <w:p w:rsidR="007B00A3" w:rsidRPr="00202E5B" w:rsidRDefault="007B00A3" w:rsidP="002C338C">
            <w:pPr>
              <w:pStyle w:val="TAC"/>
            </w:pPr>
            <w:r w:rsidRPr="00202E5B">
              <w:t>3,5 %</w:t>
            </w:r>
          </w:p>
        </w:tc>
        <w:tc>
          <w:tcPr>
            <w:tcW w:w="1145" w:type="dxa"/>
          </w:tcPr>
          <w:p w:rsidR="007B00A3" w:rsidRPr="00202E5B" w:rsidRDefault="007B00A3" w:rsidP="002C338C">
            <w:pPr>
              <w:pStyle w:val="TAC"/>
            </w:pPr>
            <w:r w:rsidRPr="00202E5B">
              <w:t>3,28 %</w:t>
            </w:r>
          </w:p>
        </w:tc>
        <w:tc>
          <w:tcPr>
            <w:tcW w:w="1141" w:type="dxa"/>
          </w:tcPr>
          <w:p w:rsidR="007B00A3" w:rsidRPr="00202E5B" w:rsidRDefault="007B00A3" w:rsidP="002C338C">
            <w:pPr>
              <w:pStyle w:val="TAC"/>
            </w:pPr>
            <w:r w:rsidRPr="00202E5B">
              <w:t>3,2 %</w:t>
            </w:r>
          </w:p>
        </w:tc>
        <w:tc>
          <w:tcPr>
            <w:tcW w:w="1124" w:type="dxa"/>
          </w:tcPr>
          <w:p w:rsidR="007B00A3" w:rsidRPr="00202E5B" w:rsidRDefault="007B00A3" w:rsidP="002C338C">
            <w:pPr>
              <w:pStyle w:val="TAC"/>
            </w:pPr>
            <w:r w:rsidRPr="00202E5B">
              <w:t>3,65 %</w:t>
            </w:r>
          </w:p>
        </w:tc>
        <w:tc>
          <w:tcPr>
            <w:tcW w:w="987" w:type="dxa"/>
          </w:tcPr>
          <w:p w:rsidR="007B00A3" w:rsidRPr="00202E5B" w:rsidRDefault="007B00A3" w:rsidP="002C338C">
            <w:pPr>
              <w:pStyle w:val="TAC"/>
            </w:pPr>
            <w:r w:rsidRPr="00202E5B">
              <w:t>3,10 %</w:t>
            </w:r>
          </w:p>
        </w:tc>
        <w:tc>
          <w:tcPr>
            <w:tcW w:w="1152" w:type="dxa"/>
          </w:tcPr>
          <w:p w:rsidR="007B00A3" w:rsidRPr="00202E5B" w:rsidRDefault="007B00A3" w:rsidP="002C338C">
            <w:pPr>
              <w:pStyle w:val="TAC"/>
            </w:pPr>
            <w:r w:rsidRPr="00202E5B">
              <w:t>3,32 %</w:t>
            </w:r>
          </w:p>
        </w:tc>
      </w:tr>
      <w:tr w:rsidR="007B00A3" w:rsidRPr="00202E5B" w:rsidTr="00DE0D06">
        <w:trPr>
          <w:jc w:val="center"/>
        </w:trPr>
        <w:tc>
          <w:tcPr>
            <w:tcW w:w="898" w:type="dxa"/>
          </w:tcPr>
          <w:p w:rsidR="007B00A3" w:rsidRPr="00202E5B" w:rsidRDefault="007B00A3" w:rsidP="002C338C">
            <w:pPr>
              <w:pStyle w:val="TAC"/>
            </w:pPr>
            <w:r w:rsidRPr="00202E5B">
              <w:t>30</w:t>
            </w:r>
          </w:p>
        </w:tc>
        <w:tc>
          <w:tcPr>
            <w:tcW w:w="1141" w:type="dxa"/>
          </w:tcPr>
          <w:p w:rsidR="007B00A3" w:rsidRPr="00202E5B" w:rsidRDefault="007B00A3" w:rsidP="002C338C">
            <w:pPr>
              <w:pStyle w:val="TAC"/>
            </w:pPr>
            <w:r w:rsidRPr="00202E5B">
              <w:t>1,51 %</w:t>
            </w:r>
          </w:p>
        </w:tc>
        <w:tc>
          <w:tcPr>
            <w:tcW w:w="1124" w:type="dxa"/>
          </w:tcPr>
          <w:p w:rsidR="007B00A3" w:rsidRPr="00202E5B" w:rsidRDefault="007B00A3" w:rsidP="002C338C">
            <w:pPr>
              <w:pStyle w:val="TAC"/>
            </w:pPr>
            <w:r w:rsidRPr="00202E5B">
              <w:t>1,34 %</w:t>
            </w:r>
          </w:p>
        </w:tc>
        <w:tc>
          <w:tcPr>
            <w:tcW w:w="1145" w:type="dxa"/>
          </w:tcPr>
          <w:p w:rsidR="007B00A3" w:rsidRPr="00202E5B" w:rsidRDefault="007B00A3" w:rsidP="002C338C">
            <w:pPr>
              <w:pStyle w:val="TAC"/>
            </w:pPr>
            <w:r w:rsidRPr="00202E5B">
              <w:t>1,5 %</w:t>
            </w:r>
          </w:p>
        </w:tc>
        <w:tc>
          <w:tcPr>
            <w:tcW w:w="1145" w:type="dxa"/>
          </w:tcPr>
          <w:p w:rsidR="007B00A3" w:rsidRPr="00202E5B" w:rsidRDefault="007B00A3" w:rsidP="002C338C">
            <w:pPr>
              <w:pStyle w:val="TAC"/>
            </w:pPr>
            <w:r w:rsidRPr="00202E5B">
              <w:t>1,49 %</w:t>
            </w:r>
          </w:p>
        </w:tc>
        <w:tc>
          <w:tcPr>
            <w:tcW w:w="1141" w:type="dxa"/>
          </w:tcPr>
          <w:p w:rsidR="007B00A3" w:rsidRPr="00202E5B" w:rsidRDefault="007B00A3" w:rsidP="002C338C">
            <w:pPr>
              <w:pStyle w:val="TAC"/>
            </w:pPr>
            <w:r w:rsidRPr="00202E5B">
              <w:t>1,4 %</w:t>
            </w:r>
          </w:p>
        </w:tc>
        <w:tc>
          <w:tcPr>
            <w:tcW w:w="1124" w:type="dxa"/>
          </w:tcPr>
          <w:p w:rsidR="007B00A3" w:rsidRPr="00202E5B" w:rsidRDefault="007B00A3" w:rsidP="002C338C">
            <w:pPr>
              <w:pStyle w:val="TAC"/>
            </w:pPr>
            <w:r w:rsidRPr="00202E5B">
              <w:t>1,68 %</w:t>
            </w:r>
          </w:p>
        </w:tc>
        <w:tc>
          <w:tcPr>
            <w:tcW w:w="987" w:type="dxa"/>
          </w:tcPr>
          <w:p w:rsidR="007B00A3" w:rsidRPr="00202E5B" w:rsidRDefault="007B00A3" w:rsidP="002C338C">
            <w:pPr>
              <w:pStyle w:val="TAC"/>
            </w:pPr>
            <w:r w:rsidRPr="00202E5B">
              <w:t>1,40 %</w:t>
            </w:r>
          </w:p>
        </w:tc>
        <w:tc>
          <w:tcPr>
            <w:tcW w:w="1152" w:type="dxa"/>
          </w:tcPr>
          <w:p w:rsidR="007B00A3" w:rsidRPr="00202E5B" w:rsidRDefault="007B00A3" w:rsidP="002C338C">
            <w:pPr>
              <w:pStyle w:val="TAC"/>
            </w:pPr>
            <w:r w:rsidRPr="00202E5B">
              <w:t>1,49 %</w:t>
            </w:r>
          </w:p>
        </w:tc>
      </w:tr>
      <w:tr w:rsidR="007B00A3" w:rsidRPr="00202E5B" w:rsidTr="00DE0D06">
        <w:trPr>
          <w:jc w:val="center"/>
        </w:trPr>
        <w:tc>
          <w:tcPr>
            <w:tcW w:w="898" w:type="dxa"/>
          </w:tcPr>
          <w:p w:rsidR="007B00A3" w:rsidRPr="00202E5B" w:rsidRDefault="007B00A3" w:rsidP="002C338C">
            <w:pPr>
              <w:pStyle w:val="TAC"/>
            </w:pPr>
            <w:r w:rsidRPr="00202E5B">
              <w:t>35</w:t>
            </w:r>
          </w:p>
        </w:tc>
        <w:tc>
          <w:tcPr>
            <w:tcW w:w="1141" w:type="dxa"/>
          </w:tcPr>
          <w:p w:rsidR="007B00A3" w:rsidRPr="00202E5B" w:rsidRDefault="007B00A3" w:rsidP="002C338C">
            <w:pPr>
              <w:pStyle w:val="TAC"/>
            </w:pPr>
            <w:r w:rsidRPr="00202E5B">
              <w:t>0,67 %</w:t>
            </w:r>
          </w:p>
        </w:tc>
        <w:tc>
          <w:tcPr>
            <w:tcW w:w="1124" w:type="dxa"/>
          </w:tcPr>
          <w:p w:rsidR="007B00A3" w:rsidRPr="00202E5B" w:rsidRDefault="007B00A3" w:rsidP="002C338C">
            <w:pPr>
              <w:pStyle w:val="TAC"/>
            </w:pPr>
            <w:r w:rsidRPr="00202E5B">
              <w:t>0,46 %</w:t>
            </w:r>
          </w:p>
        </w:tc>
        <w:tc>
          <w:tcPr>
            <w:tcW w:w="1145" w:type="dxa"/>
          </w:tcPr>
          <w:p w:rsidR="007B00A3" w:rsidRPr="00202E5B" w:rsidRDefault="007B00A3" w:rsidP="002C338C">
            <w:pPr>
              <w:pStyle w:val="TAC"/>
            </w:pPr>
            <w:r w:rsidRPr="00202E5B">
              <w:t>0,5 %</w:t>
            </w:r>
          </w:p>
        </w:tc>
        <w:tc>
          <w:tcPr>
            <w:tcW w:w="1145" w:type="dxa"/>
          </w:tcPr>
          <w:p w:rsidR="007B00A3" w:rsidRPr="00202E5B" w:rsidRDefault="007B00A3" w:rsidP="002C338C">
            <w:pPr>
              <w:pStyle w:val="TAC"/>
            </w:pPr>
            <w:r w:rsidRPr="00202E5B">
              <w:t>0,62 %</w:t>
            </w:r>
          </w:p>
        </w:tc>
        <w:tc>
          <w:tcPr>
            <w:tcW w:w="1141" w:type="dxa"/>
          </w:tcPr>
          <w:p w:rsidR="007B00A3" w:rsidRPr="00202E5B" w:rsidRDefault="007B00A3" w:rsidP="002C338C">
            <w:pPr>
              <w:pStyle w:val="TAC"/>
            </w:pPr>
            <w:r w:rsidRPr="00202E5B">
              <w:t>0,6 %</w:t>
            </w:r>
          </w:p>
        </w:tc>
        <w:tc>
          <w:tcPr>
            <w:tcW w:w="1124" w:type="dxa"/>
          </w:tcPr>
          <w:p w:rsidR="007B00A3" w:rsidRPr="00202E5B" w:rsidRDefault="007B00A3" w:rsidP="002C338C">
            <w:pPr>
              <w:pStyle w:val="TAC"/>
            </w:pPr>
            <w:r w:rsidRPr="00202E5B">
              <w:t>0,7 %</w:t>
            </w:r>
          </w:p>
        </w:tc>
        <w:tc>
          <w:tcPr>
            <w:tcW w:w="987" w:type="dxa"/>
          </w:tcPr>
          <w:p w:rsidR="007B00A3" w:rsidRPr="00202E5B" w:rsidRDefault="007B00A3" w:rsidP="002C338C">
            <w:pPr>
              <w:pStyle w:val="TAC"/>
            </w:pPr>
            <w:r w:rsidRPr="00202E5B">
              <w:t>0,50 %</w:t>
            </w:r>
          </w:p>
        </w:tc>
        <w:tc>
          <w:tcPr>
            <w:tcW w:w="1152" w:type="dxa"/>
          </w:tcPr>
          <w:p w:rsidR="007B00A3" w:rsidRPr="00202E5B" w:rsidRDefault="007B00A3" w:rsidP="002C338C">
            <w:pPr>
              <w:pStyle w:val="TAC"/>
            </w:pPr>
            <w:r w:rsidRPr="00202E5B">
              <w:t>0,59 %</w:t>
            </w:r>
          </w:p>
        </w:tc>
      </w:tr>
      <w:tr w:rsidR="007B00A3" w:rsidRPr="00202E5B" w:rsidTr="00DE0D06">
        <w:trPr>
          <w:jc w:val="center"/>
        </w:trPr>
        <w:tc>
          <w:tcPr>
            <w:tcW w:w="898" w:type="dxa"/>
          </w:tcPr>
          <w:p w:rsidR="007B00A3" w:rsidRPr="00202E5B" w:rsidRDefault="007B00A3" w:rsidP="002C338C">
            <w:pPr>
              <w:pStyle w:val="TAC"/>
            </w:pPr>
            <w:r w:rsidRPr="00202E5B">
              <w:t>40</w:t>
            </w:r>
          </w:p>
        </w:tc>
        <w:tc>
          <w:tcPr>
            <w:tcW w:w="1141" w:type="dxa"/>
          </w:tcPr>
          <w:p w:rsidR="007B00A3" w:rsidRPr="00202E5B" w:rsidRDefault="007B00A3" w:rsidP="002C338C">
            <w:pPr>
              <w:pStyle w:val="TAC"/>
            </w:pPr>
            <w:r w:rsidRPr="00202E5B">
              <w:t>0,30 %</w:t>
            </w:r>
          </w:p>
        </w:tc>
        <w:tc>
          <w:tcPr>
            <w:tcW w:w="1124" w:type="dxa"/>
          </w:tcPr>
          <w:p w:rsidR="007B00A3" w:rsidRPr="00202E5B" w:rsidRDefault="007B00A3" w:rsidP="002C338C">
            <w:pPr>
              <w:pStyle w:val="TAC"/>
            </w:pPr>
            <w:r w:rsidRPr="00202E5B">
              <w:t>0,11 %</w:t>
            </w:r>
          </w:p>
        </w:tc>
        <w:tc>
          <w:tcPr>
            <w:tcW w:w="1145" w:type="dxa"/>
          </w:tcPr>
          <w:p w:rsidR="007B00A3" w:rsidRPr="00202E5B" w:rsidRDefault="007B00A3" w:rsidP="002C338C">
            <w:pPr>
              <w:pStyle w:val="TAC"/>
            </w:pPr>
            <w:r w:rsidRPr="00202E5B">
              <w:t>0,25 %</w:t>
            </w:r>
          </w:p>
        </w:tc>
        <w:tc>
          <w:tcPr>
            <w:tcW w:w="1145" w:type="dxa"/>
          </w:tcPr>
          <w:p w:rsidR="007B00A3" w:rsidRPr="00202E5B" w:rsidRDefault="007B00A3" w:rsidP="002C338C">
            <w:pPr>
              <w:pStyle w:val="TAC"/>
            </w:pPr>
            <w:r w:rsidRPr="00202E5B">
              <w:t>0,24 %</w:t>
            </w:r>
          </w:p>
        </w:tc>
        <w:tc>
          <w:tcPr>
            <w:tcW w:w="1141" w:type="dxa"/>
          </w:tcPr>
          <w:p w:rsidR="007B00A3" w:rsidRPr="00202E5B" w:rsidRDefault="007B00A3" w:rsidP="002C338C">
            <w:pPr>
              <w:pStyle w:val="TAC"/>
            </w:pPr>
            <w:r w:rsidRPr="00202E5B">
              <w:t>0,2 %</w:t>
            </w:r>
          </w:p>
        </w:tc>
        <w:tc>
          <w:tcPr>
            <w:tcW w:w="1124" w:type="dxa"/>
          </w:tcPr>
          <w:p w:rsidR="007B00A3" w:rsidRPr="00202E5B" w:rsidRDefault="007B00A3" w:rsidP="002C338C">
            <w:pPr>
              <w:pStyle w:val="TAC"/>
            </w:pPr>
            <w:r w:rsidRPr="00202E5B">
              <w:t>0,25 %</w:t>
            </w:r>
          </w:p>
        </w:tc>
        <w:tc>
          <w:tcPr>
            <w:tcW w:w="987" w:type="dxa"/>
          </w:tcPr>
          <w:p w:rsidR="007B00A3" w:rsidRPr="00202E5B" w:rsidRDefault="007B00A3" w:rsidP="002C338C">
            <w:pPr>
              <w:pStyle w:val="TAC"/>
            </w:pPr>
            <w:r w:rsidRPr="00202E5B">
              <w:t>0,20 %</w:t>
            </w:r>
          </w:p>
        </w:tc>
        <w:tc>
          <w:tcPr>
            <w:tcW w:w="1152" w:type="dxa"/>
          </w:tcPr>
          <w:p w:rsidR="007B00A3" w:rsidRPr="00202E5B" w:rsidRDefault="007B00A3" w:rsidP="002C338C">
            <w:pPr>
              <w:pStyle w:val="TAC"/>
            </w:pPr>
            <w:r w:rsidRPr="00202E5B">
              <w:t>0,23 %</w:t>
            </w:r>
          </w:p>
        </w:tc>
      </w:tr>
      <w:tr w:rsidR="007B00A3" w:rsidRPr="00202E5B" w:rsidTr="00DE0D06">
        <w:trPr>
          <w:jc w:val="center"/>
        </w:trPr>
        <w:tc>
          <w:tcPr>
            <w:tcW w:w="898" w:type="dxa"/>
          </w:tcPr>
          <w:p w:rsidR="007B00A3" w:rsidRPr="00202E5B" w:rsidRDefault="007B00A3" w:rsidP="002C338C">
            <w:pPr>
              <w:pStyle w:val="TAC"/>
            </w:pPr>
            <w:r w:rsidRPr="00202E5B">
              <w:t>45</w:t>
            </w:r>
          </w:p>
        </w:tc>
        <w:tc>
          <w:tcPr>
            <w:tcW w:w="1141" w:type="dxa"/>
          </w:tcPr>
          <w:p w:rsidR="007B00A3" w:rsidRPr="00202E5B" w:rsidRDefault="007B00A3" w:rsidP="002C338C">
            <w:pPr>
              <w:pStyle w:val="TAC"/>
            </w:pPr>
            <w:r w:rsidRPr="00202E5B">
              <w:t>0,11 %</w:t>
            </w:r>
          </w:p>
        </w:tc>
        <w:tc>
          <w:tcPr>
            <w:tcW w:w="1124" w:type="dxa"/>
          </w:tcPr>
          <w:p w:rsidR="007B00A3" w:rsidRPr="00202E5B" w:rsidRDefault="007B00A3" w:rsidP="002C338C">
            <w:pPr>
              <w:pStyle w:val="TAC"/>
            </w:pPr>
          </w:p>
        </w:tc>
        <w:tc>
          <w:tcPr>
            <w:tcW w:w="1145" w:type="dxa"/>
          </w:tcPr>
          <w:p w:rsidR="007B00A3" w:rsidRPr="00202E5B" w:rsidRDefault="007B00A3" w:rsidP="002C338C">
            <w:pPr>
              <w:pStyle w:val="TAC"/>
            </w:pPr>
            <w:r w:rsidRPr="00202E5B">
              <w:t>0,1 %</w:t>
            </w:r>
          </w:p>
        </w:tc>
        <w:tc>
          <w:tcPr>
            <w:tcW w:w="1145" w:type="dxa"/>
          </w:tcPr>
          <w:p w:rsidR="007B00A3" w:rsidRPr="00202E5B" w:rsidRDefault="007B00A3" w:rsidP="002C338C">
            <w:pPr>
              <w:pStyle w:val="TAC"/>
            </w:pPr>
            <w:r w:rsidRPr="00202E5B">
              <w:t>0,08 %</w:t>
            </w:r>
          </w:p>
        </w:tc>
        <w:tc>
          <w:tcPr>
            <w:tcW w:w="1141" w:type="dxa"/>
          </w:tcPr>
          <w:p w:rsidR="007B00A3" w:rsidRPr="00202E5B" w:rsidRDefault="007B00A3" w:rsidP="002C338C">
            <w:pPr>
              <w:pStyle w:val="TAC"/>
            </w:pPr>
          </w:p>
        </w:tc>
        <w:tc>
          <w:tcPr>
            <w:tcW w:w="1124" w:type="dxa"/>
          </w:tcPr>
          <w:p w:rsidR="007B00A3" w:rsidRPr="00202E5B" w:rsidRDefault="007B00A3" w:rsidP="002C338C">
            <w:pPr>
              <w:pStyle w:val="TAC"/>
            </w:pPr>
            <w:r w:rsidRPr="00202E5B">
              <w:t>0,07 %</w:t>
            </w:r>
          </w:p>
        </w:tc>
        <w:tc>
          <w:tcPr>
            <w:tcW w:w="987" w:type="dxa"/>
          </w:tcPr>
          <w:p w:rsidR="007B00A3" w:rsidRPr="00202E5B" w:rsidRDefault="007B00A3" w:rsidP="002C338C">
            <w:pPr>
              <w:pStyle w:val="TAC"/>
            </w:pPr>
          </w:p>
        </w:tc>
        <w:tc>
          <w:tcPr>
            <w:tcW w:w="1152" w:type="dxa"/>
          </w:tcPr>
          <w:p w:rsidR="007B00A3" w:rsidRPr="00202E5B" w:rsidRDefault="007B00A3" w:rsidP="002C338C">
            <w:pPr>
              <w:pStyle w:val="TAC"/>
            </w:pPr>
            <w:r w:rsidRPr="00202E5B">
              <w:t>0,09 %</w:t>
            </w:r>
          </w:p>
        </w:tc>
      </w:tr>
      <w:tr w:rsidR="007B00A3" w:rsidRPr="00202E5B" w:rsidTr="00DE0D06">
        <w:trPr>
          <w:jc w:val="center"/>
        </w:trPr>
        <w:tc>
          <w:tcPr>
            <w:tcW w:w="898" w:type="dxa"/>
          </w:tcPr>
          <w:p w:rsidR="007B00A3" w:rsidRPr="00202E5B" w:rsidRDefault="007B00A3" w:rsidP="002C338C">
            <w:pPr>
              <w:pStyle w:val="TAC"/>
            </w:pPr>
            <w:r w:rsidRPr="00202E5B">
              <w:t>50</w:t>
            </w:r>
          </w:p>
        </w:tc>
        <w:tc>
          <w:tcPr>
            <w:tcW w:w="1141" w:type="dxa"/>
          </w:tcPr>
          <w:p w:rsidR="007B00A3" w:rsidRPr="00202E5B" w:rsidRDefault="007B00A3" w:rsidP="002C338C">
            <w:pPr>
              <w:pStyle w:val="TAC"/>
            </w:pPr>
            <w:r w:rsidRPr="00202E5B">
              <w:t>0,03 %</w:t>
            </w:r>
          </w:p>
        </w:tc>
        <w:tc>
          <w:tcPr>
            <w:tcW w:w="1124" w:type="dxa"/>
          </w:tcPr>
          <w:p w:rsidR="007B00A3" w:rsidRPr="00202E5B" w:rsidRDefault="007B00A3" w:rsidP="002C338C">
            <w:pPr>
              <w:pStyle w:val="TAC"/>
            </w:pPr>
          </w:p>
        </w:tc>
        <w:tc>
          <w:tcPr>
            <w:tcW w:w="1145" w:type="dxa"/>
          </w:tcPr>
          <w:p w:rsidR="007B00A3" w:rsidRPr="00202E5B" w:rsidRDefault="007B00A3" w:rsidP="002C338C">
            <w:pPr>
              <w:pStyle w:val="TAC"/>
            </w:pPr>
            <w:r w:rsidRPr="00202E5B">
              <w:t>0 %</w:t>
            </w:r>
          </w:p>
        </w:tc>
        <w:tc>
          <w:tcPr>
            <w:tcW w:w="1145" w:type="dxa"/>
          </w:tcPr>
          <w:p w:rsidR="007B00A3" w:rsidRPr="00202E5B" w:rsidRDefault="007B00A3" w:rsidP="002C338C">
            <w:pPr>
              <w:pStyle w:val="TAC"/>
            </w:pPr>
            <w:r w:rsidRPr="00202E5B">
              <w:t>0,03 %</w:t>
            </w:r>
          </w:p>
        </w:tc>
        <w:tc>
          <w:tcPr>
            <w:tcW w:w="1141" w:type="dxa"/>
          </w:tcPr>
          <w:p w:rsidR="007B00A3" w:rsidRPr="00202E5B" w:rsidRDefault="007B00A3" w:rsidP="002C338C">
            <w:pPr>
              <w:pStyle w:val="TAC"/>
            </w:pPr>
          </w:p>
        </w:tc>
        <w:tc>
          <w:tcPr>
            <w:tcW w:w="1124" w:type="dxa"/>
          </w:tcPr>
          <w:p w:rsidR="007B00A3" w:rsidRPr="00202E5B" w:rsidRDefault="007B00A3" w:rsidP="002C338C">
            <w:pPr>
              <w:pStyle w:val="TAC"/>
            </w:pPr>
            <w:r w:rsidRPr="00202E5B">
              <w:t>0 %</w:t>
            </w:r>
          </w:p>
        </w:tc>
        <w:tc>
          <w:tcPr>
            <w:tcW w:w="987" w:type="dxa"/>
          </w:tcPr>
          <w:p w:rsidR="007B00A3" w:rsidRPr="00202E5B" w:rsidRDefault="007B00A3" w:rsidP="002C338C">
            <w:pPr>
              <w:pStyle w:val="TAC"/>
            </w:pPr>
          </w:p>
        </w:tc>
        <w:tc>
          <w:tcPr>
            <w:tcW w:w="1152" w:type="dxa"/>
          </w:tcPr>
          <w:p w:rsidR="007B00A3" w:rsidRPr="00202E5B" w:rsidRDefault="007B00A3" w:rsidP="002C338C">
            <w:pPr>
              <w:pStyle w:val="TAC"/>
            </w:pPr>
            <w:r w:rsidRPr="00202E5B">
              <w:t>0,02 %</w:t>
            </w:r>
          </w:p>
        </w:tc>
      </w:tr>
    </w:tbl>
    <w:p w:rsidR="00B320D3" w:rsidRPr="007F4011" w:rsidRDefault="00B320D3" w:rsidP="00B320D3"/>
    <w:p w:rsidR="00B320D3" w:rsidRPr="007F4011" w:rsidRDefault="00EB222C" w:rsidP="00C1484B">
      <w:pPr>
        <w:pStyle w:val="TH"/>
      </w:pPr>
      <w:r>
        <w:pict>
          <v:shape id="_x0000_i1049" type="#_x0000_t75" style="width:426pt;height:267.75pt">
            <v:imagedata r:id="rId46" o:title=""/>
          </v:shape>
        </w:pict>
      </w:r>
    </w:p>
    <w:p w:rsidR="00B320D3" w:rsidRPr="007F4011" w:rsidRDefault="00B320D3" w:rsidP="00DC1575">
      <w:pPr>
        <w:pStyle w:val="TF"/>
        <w:outlineLvl w:val="0"/>
      </w:pPr>
      <w:r w:rsidRPr="007F4011">
        <w:t xml:space="preserve">Figure 7.2: </w:t>
      </w:r>
      <w:r w:rsidR="002C338C" w:rsidRPr="007F4011">
        <w:t xml:space="preserve">average </w:t>
      </w:r>
      <w:r w:rsidRPr="007F4011">
        <w:t>E-UTRA downlink throughput loss</w:t>
      </w:r>
    </w:p>
    <w:p w:rsidR="002C338C" w:rsidRPr="007F4011" w:rsidRDefault="002C338C" w:rsidP="00C1484B">
      <w:pPr>
        <w:pStyle w:val="TH"/>
      </w:pPr>
      <w:r w:rsidRPr="007F4011">
        <w:t>Table 7.3: 5% CDF 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8"/>
        <w:gridCol w:w="1120"/>
        <w:gridCol w:w="1095"/>
        <w:gridCol w:w="1125"/>
        <w:gridCol w:w="1125"/>
        <w:gridCol w:w="1119"/>
        <w:gridCol w:w="1123"/>
        <w:gridCol w:w="1147"/>
        <w:gridCol w:w="1135"/>
      </w:tblGrid>
      <w:tr w:rsidR="00AA39A6" w:rsidRPr="00202E5B" w:rsidTr="00DE0D06">
        <w:trPr>
          <w:jc w:val="center"/>
        </w:trPr>
        <w:tc>
          <w:tcPr>
            <w:tcW w:w="894" w:type="dxa"/>
          </w:tcPr>
          <w:p w:rsidR="00AA39A6" w:rsidRPr="00202E5B" w:rsidRDefault="00AA39A6" w:rsidP="002C338C">
            <w:pPr>
              <w:pStyle w:val="TAH"/>
            </w:pPr>
            <w:r w:rsidRPr="00202E5B">
              <w:t>ACIR (dB)</w:t>
            </w:r>
          </w:p>
        </w:tc>
        <w:tc>
          <w:tcPr>
            <w:tcW w:w="1139" w:type="dxa"/>
          </w:tcPr>
          <w:p w:rsidR="00AA39A6" w:rsidRPr="00202E5B" w:rsidRDefault="00AA39A6" w:rsidP="002C338C">
            <w:pPr>
              <w:pStyle w:val="TAH"/>
            </w:pPr>
            <w:r w:rsidRPr="00202E5B">
              <w:t>Siemens (R4-060749)</w:t>
            </w:r>
          </w:p>
        </w:tc>
        <w:tc>
          <w:tcPr>
            <w:tcW w:w="1121" w:type="dxa"/>
          </w:tcPr>
          <w:p w:rsidR="00AA39A6" w:rsidRPr="00202E5B" w:rsidRDefault="00AA39A6" w:rsidP="002C338C">
            <w:pPr>
              <w:pStyle w:val="TAH"/>
            </w:pPr>
            <w:r w:rsidRPr="00202E5B">
              <w:t>Huawei (R4-061003)</w:t>
            </w:r>
          </w:p>
        </w:tc>
        <w:tc>
          <w:tcPr>
            <w:tcW w:w="1143" w:type="dxa"/>
          </w:tcPr>
          <w:p w:rsidR="00AA39A6" w:rsidRPr="00202E5B" w:rsidRDefault="00AA39A6" w:rsidP="002C338C">
            <w:pPr>
              <w:pStyle w:val="TAH"/>
            </w:pPr>
            <w:r w:rsidRPr="00202E5B">
              <w:t>Motorola</w:t>
            </w:r>
          </w:p>
        </w:tc>
        <w:tc>
          <w:tcPr>
            <w:tcW w:w="1143" w:type="dxa"/>
          </w:tcPr>
          <w:p w:rsidR="00AA39A6" w:rsidRPr="00202E5B" w:rsidRDefault="00AA39A6" w:rsidP="002C338C">
            <w:pPr>
              <w:pStyle w:val="TAH"/>
            </w:pPr>
            <w:r w:rsidRPr="00202E5B">
              <w:t>Ericsson (R4-061071)</w:t>
            </w:r>
          </w:p>
        </w:tc>
        <w:tc>
          <w:tcPr>
            <w:tcW w:w="1138" w:type="dxa"/>
          </w:tcPr>
          <w:p w:rsidR="00AA39A6" w:rsidRPr="00202E5B" w:rsidRDefault="00AA39A6" w:rsidP="002C338C">
            <w:pPr>
              <w:pStyle w:val="TAH"/>
            </w:pPr>
            <w:r w:rsidRPr="00202E5B">
              <w:t>DoCoMo (R4-060967)</w:t>
            </w:r>
          </w:p>
        </w:tc>
        <w:tc>
          <w:tcPr>
            <w:tcW w:w="1152" w:type="dxa"/>
          </w:tcPr>
          <w:p w:rsidR="00AA39A6" w:rsidRPr="00202E5B" w:rsidRDefault="00AA39A6" w:rsidP="002C338C">
            <w:pPr>
              <w:pStyle w:val="TAH"/>
            </w:pPr>
            <w:r w:rsidRPr="00202E5B">
              <w:t>Lucent  (R4-061134)</w:t>
            </w:r>
          </w:p>
        </w:tc>
        <w:tc>
          <w:tcPr>
            <w:tcW w:w="977" w:type="dxa"/>
          </w:tcPr>
          <w:p w:rsidR="00AA39A6" w:rsidRPr="00202E5B" w:rsidRDefault="00AA39A6" w:rsidP="002C338C">
            <w:pPr>
              <w:pStyle w:val="TAH"/>
            </w:pPr>
            <w:r w:rsidRPr="00202E5B">
              <w:t>Qualcomm (R4-061342)</w:t>
            </w:r>
          </w:p>
        </w:tc>
        <w:tc>
          <w:tcPr>
            <w:tcW w:w="1150" w:type="dxa"/>
          </w:tcPr>
          <w:p w:rsidR="00AA39A6" w:rsidRPr="00202E5B" w:rsidRDefault="00AA39A6" w:rsidP="002C338C">
            <w:pPr>
              <w:pStyle w:val="TAH"/>
            </w:pPr>
            <w:r w:rsidRPr="00202E5B">
              <w:t>(5% CDF) averaged</w:t>
            </w:r>
          </w:p>
        </w:tc>
      </w:tr>
      <w:tr w:rsidR="00AA39A6" w:rsidRPr="00202E5B" w:rsidTr="00DE0D06">
        <w:trPr>
          <w:jc w:val="center"/>
        </w:trPr>
        <w:tc>
          <w:tcPr>
            <w:tcW w:w="894" w:type="dxa"/>
          </w:tcPr>
          <w:p w:rsidR="00AA39A6" w:rsidRPr="00202E5B" w:rsidRDefault="00AA39A6" w:rsidP="002C338C">
            <w:pPr>
              <w:pStyle w:val="TAC"/>
            </w:pPr>
            <w:r w:rsidRPr="00202E5B">
              <w:t>15</w:t>
            </w:r>
          </w:p>
        </w:tc>
        <w:tc>
          <w:tcPr>
            <w:tcW w:w="1139" w:type="dxa"/>
          </w:tcPr>
          <w:p w:rsidR="00AA39A6" w:rsidRPr="00202E5B" w:rsidRDefault="00AA39A6" w:rsidP="002C338C">
            <w:pPr>
              <w:pStyle w:val="TAC"/>
            </w:pPr>
            <w:r w:rsidRPr="00202E5B">
              <w:t>58,3 %</w:t>
            </w:r>
          </w:p>
        </w:tc>
        <w:tc>
          <w:tcPr>
            <w:tcW w:w="1121" w:type="dxa"/>
          </w:tcPr>
          <w:p w:rsidR="00AA39A6" w:rsidRPr="00202E5B" w:rsidRDefault="00AA39A6" w:rsidP="002C338C">
            <w:pPr>
              <w:pStyle w:val="TAC"/>
            </w:pPr>
            <w:r w:rsidRPr="00202E5B">
              <w:t>100 %</w:t>
            </w:r>
          </w:p>
        </w:tc>
        <w:tc>
          <w:tcPr>
            <w:tcW w:w="1143" w:type="dxa"/>
          </w:tcPr>
          <w:p w:rsidR="00AA39A6" w:rsidRPr="00202E5B" w:rsidRDefault="00AA39A6" w:rsidP="002C338C">
            <w:pPr>
              <w:pStyle w:val="TAC"/>
            </w:pPr>
          </w:p>
        </w:tc>
        <w:tc>
          <w:tcPr>
            <w:tcW w:w="1143" w:type="dxa"/>
          </w:tcPr>
          <w:p w:rsidR="00AA39A6" w:rsidRPr="00202E5B" w:rsidRDefault="00AA39A6" w:rsidP="002C338C">
            <w:pPr>
              <w:pStyle w:val="TAC"/>
            </w:pPr>
            <w:r w:rsidRPr="00202E5B">
              <w:t>58,61 %</w:t>
            </w:r>
          </w:p>
        </w:tc>
        <w:tc>
          <w:tcPr>
            <w:tcW w:w="1138" w:type="dxa"/>
          </w:tcPr>
          <w:p w:rsidR="00AA39A6" w:rsidRPr="00202E5B" w:rsidRDefault="00AA39A6" w:rsidP="002C338C">
            <w:pPr>
              <w:pStyle w:val="TAC"/>
            </w:pPr>
          </w:p>
        </w:tc>
        <w:tc>
          <w:tcPr>
            <w:tcW w:w="1152" w:type="dxa"/>
          </w:tcPr>
          <w:p w:rsidR="00AA39A6" w:rsidRPr="00202E5B" w:rsidRDefault="00AA39A6" w:rsidP="002C338C">
            <w:pPr>
              <w:pStyle w:val="TAC"/>
            </w:pPr>
            <w:r w:rsidRPr="00202E5B">
              <w:t>99,99 %</w:t>
            </w:r>
          </w:p>
        </w:tc>
        <w:tc>
          <w:tcPr>
            <w:tcW w:w="977" w:type="dxa"/>
          </w:tcPr>
          <w:p w:rsidR="00AA39A6" w:rsidRPr="00202E5B" w:rsidRDefault="00AA39A6" w:rsidP="002C338C">
            <w:pPr>
              <w:pStyle w:val="TAC"/>
            </w:pPr>
          </w:p>
        </w:tc>
        <w:tc>
          <w:tcPr>
            <w:tcW w:w="1150" w:type="dxa"/>
          </w:tcPr>
          <w:p w:rsidR="00AA39A6" w:rsidRPr="00202E5B" w:rsidRDefault="00AA39A6" w:rsidP="002C338C">
            <w:pPr>
              <w:pStyle w:val="TAC"/>
            </w:pPr>
            <w:r w:rsidRPr="00202E5B">
              <w:t>79,23 %</w:t>
            </w:r>
          </w:p>
        </w:tc>
      </w:tr>
      <w:tr w:rsidR="00AA39A6" w:rsidRPr="00202E5B" w:rsidTr="00DE0D06">
        <w:trPr>
          <w:jc w:val="center"/>
        </w:trPr>
        <w:tc>
          <w:tcPr>
            <w:tcW w:w="894" w:type="dxa"/>
          </w:tcPr>
          <w:p w:rsidR="00AA39A6" w:rsidRPr="00202E5B" w:rsidRDefault="00AA39A6" w:rsidP="002C338C">
            <w:pPr>
              <w:pStyle w:val="TAC"/>
            </w:pPr>
            <w:r w:rsidRPr="00202E5B">
              <w:t>20</w:t>
            </w:r>
          </w:p>
        </w:tc>
        <w:tc>
          <w:tcPr>
            <w:tcW w:w="1139" w:type="dxa"/>
          </w:tcPr>
          <w:p w:rsidR="00AA39A6" w:rsidRPr="00202E5B" w:rsidRDefault="00AA39A6" w:rsidP="002C338C">
            <w:pPr>
              <w:pStyle w:val="TAC"/>
            </w:pPr>
            <w:r w:rsidRPr="00202E5B">
              <w:t>35,08 %</w:t>
            </w:r>
          </w:p>
        </w:tc>
        <w:tc>
          <w:tcPr>
            <w:tcW w:w="1121" w:type="dxa"/>
          </w:tcPr>
          <w:p w:rsidR="00AA39A6" w:rsidRPr="00202E5B" w:rsidRDefault="00AA39A6" w:rsidP="002C338C">
            <w:pPr>
              <w:pStyle w:val="TAC"/>
            </w:pPr>
            <w:r w:rsidRPr="00202E5B">
              <w:t>66,86 %</w:t>
            </w:r>
          </w:p>
        </w:tc>
        <w:tc>
          <w:tcPr>
            <w:tcW w:w="1143" w:type="dxa"/>
          </w:tcPr>
          <w:p w:rsidR="00AA39A6" w:rsidRPr="00202E5B" w:rsidRDefault="00AA39A6" w:rsidP="002C338C">
            <w:pPr>
              <w:pStyle w:val="TAC"/>
            </w:pPr>
            <w:r w:rsidRPr="00202E5B">
              <w:t>22,64 %</w:t>
            </w:r>
          </w:p>
        </w:tc>
        <w:tc>
          <w:tcPr>
            <w:tcW w:w="1143" w:type="dxa"/>
          </w:tcPr>
          <w:p w:rsidR="00AA39A6" w:rsidRPr="00202E5B" w:rsidRDefault="00AA39A6" w:rsidP="002C338C">
            <w:pPr>
              <w:pStyle w:val="TAC"/>
            </w:pPr>
            <w:r w:rsidRPr="00202E5B">
              <w:t>30,91 %</w:t>
            </w:r>
          </w:p>
        </w:tc>
        <w:tc>
          <w:tcPr>
            <w:tcW w:w="1138" w:type="dxa"/>
          </w:tcPr>
          <w:p w:rsidR="00AA39A6" w:rsidRPr="00202E5B" w:rsidRDefault="00AA39A6" w:rsidP="002C338C">
            <w:pPr>
              <w:pStyle w:val="TAC"/>
            </w:pPr>
            <w:r w:rsidRPr="00202E5B">
              <w:t>28,3 %</w:t>
            </w:r>
          </w:p>
        </w:tc>
        <w:tc>
          <w:tcPr>
            <w:tcW w:w="1152" w:type="dxa"/>
          </w:tcPr>
          <w:p w:rsidR="00AA39A6" w:rsidRPr="00202E5B" w:rsidRDefault="00AA39A6" w:rsidP="002C338C">
            <w:pPr>
              <w:pStyle w:val="TAC"/>
            </w:pPr>
            <w:r w:rsidRPr="00202E5B">
              <w:t>36,75 %</w:t>
            </w:r>
          </w:p>
        </w:tc>
        <w:tc>
          <w:tcPr>
            <w:tcW w:w="977" w:type="dxa"/>
          </w:tcPr>
          <w:p w:rsidR="00AA39A6" w:rsidRPr="00202E5B" w:rsidRDefault="00AA39A6" w:rsidP="002C338C">
            <w:pPr>
              <w:pStyle w:val="TAC"/>
            </w:pPr>
            <w:r w:rsidRPr="00202E5B">
              <w:t>27,50 %</w:t>
            </w:r>
          </w:p>
        </w:tc>
        <w:tc>
          <w:tcPr>
            <w:tcW w:w="1150" w:type="dxa"/>
          </w:tcPr>
          <w:p w:rsidR="00AA39A6" w:rsidRPr="00202E5B" w:rsidRDefault="00AA39A6" w:rsidP="002C338C">
            <w:pPr>
              <w:pStyle w:val="TAC"/>
            </w:pPr>
            <w:r w:rsidRPr="00202E5B">
              <w:t>36,76 %</w:t>
            </w:r>
          </w:p>
        </w:tc>
      </w:tr>
      <w:tr w:rsidR="00AA39A6" w:rsidRPr="00202E5B" w:rsidTr="00DE0D06">
        <w:trPr>
          <w:jc w:val="center"/>
        </w:trPr>
        <w:tc>
          <w:tcPr>
            <w:tcW w:w="894" w:type="dxa"/>
          </w:tcPr>
          <w:p w:rsidR="00AA39A6" w:rsidRPr="00202E5B" w:rsidRDefault="00AA39A6" w:rsidP="002C338C">
            <w:pPr>
              <w:pStyle w:val="TAC"/>
            </w:pPr>
            <w:r w:rsidRPr="00202E5B">
              <w:t>25</w:t>
            </w:r>
          </w:p>
        </w:tc>
        <w:tc>
          <w:tcPr>
            <w:tcW w:w="1139" w:type="dxa"/>
          </w:tcPr>
          <w:p w:rsidR="00AA39A6" w:rsidRPr="00202E5B" w:rsidRDefault="00AA39A6" w:rsidP="002C338C">
            <w:pPr>
              <w:pStyle w:val="TAC"/>
            </w:pPr>
            <w:r w:rsidRPr="00202E5B">
              <w:t>20,15 %</w:t>
            </w:r>
          </w:p>
        </w:tc>
        <w:tc>
          <w:tcPr>
            <w:tcW w:w="1121" w:type="dxa"/>
          </w:tcPr>
          <w:p w:rsidR="00AA39A6" w:rsidRPr="00202E5B" w:rsidRDefault="00AA39A6" w:rsidP="002C338C">
            <w:pPr>
              <w:pStyle w:val="TAC"/>
            </w:pPr>
            <w:r w:rsidRPr="00202E5B">
              <w:t>17,76 %</w:t>
            </w:r>
          </w:p>
        </w:tc>
        <w:tc>
          <w:tcPr>
            <w:tcW w:w="1143" w:type="dxa"/>
          </w:tcPr>
          <w:p w:rsidR="00AA39A6" w:rsidRPr="00202E5B" w:rsidRDefault="00AA39A6" w:rsidP="002C338C">
            <w:pPr>
              <w:pStyle w:val="TAC"/>
            </w:pPr>
            <w:r w:rsidRPr="00202E5B">
              <w:t>2,52 %</w:t>
            </w:r>
          </w:p>
        </w:tc>
        <w:tc>
          <w:tcPr>
            <w:tcW w:w="1143" w:type="dxa"/>
          </w:tcPr>
          <w:p w:rsidR="00AA39A6" w:rsidRPr="00202E5B" w:rsidRDefault="00AA39A6" w:rsidP="002C338C">
            <w:pPr>
              <w:pStyle w:val="TAC"/>
            </w:pPr>
            <w:r w:rsidRPr="00202E5B">
              <w:t>14,14 %</w:t>
            </w:r>
          </w:p>
        </w:tc>
        <w:tc>
          <w:tcPr>
            <w:tcW w:w="1138" w:type="dxa"/>
          </w:tcPr>
          <w:p w:rsidR="00AA39A6" w:rsidRPr="00202E5B" w:rsidRDefault="00AA39A6" w:rsidP="002C338C">
            <w:pPr>
              <w:pStyle w:val="TAC"/>
            </w:pPr>
            <w:r w:rsidRPr="00202E5B">
              <w:t>13,4 %</w:t>
            </w:r>
          </w:p>
        </w:tc>
        <w:tc>
          <w:tcPr>
            <w:tcW w:w="1152" w:type="dxa"/>
          </w:tcPr>
          <w:p w:rsidR="00AA39A6" w:rsidRPr="00202E5B" w:rsidRDefault="00AA39A6" w:rsidP="002C338C">
            <w:pPr>
              <w:pStyle w:val="TAC"/>
            </w:pPr>
            <w:r w:rsidRPr="00202E5B">
              <w:t>17,41 %</w:t>
            </w:r>
          </w:p>
        </w:tc>
        <w:tc>
          <w:tcPr>
            <w:tcW w:w="977" w:type="dxa"/>
          </w:tcPr>
          <w:p w:rsidR="00AA39A6" w:rsidRPr="00202E5B" w:rsidRDefault="00AA39A6" w:rsidP="002C338C">
            <w:pPr>
              <w:pStyle w:val="TAC"/>
            </w:pPr>
            <w:r w:rsidRPr="00202E5B">
              <w:t>13,00 %</w:t>
            </w:r>
          </w:p>
        </w:tc>
        <w:tc>
          <w:tcPr>
            <w:tcW w:w="1150" w:type="dxa"/>
          </w:tcPr>
          <w:p w:rsidR="00AA39A6" w:rsidRPr="00202E5B" w:rsidRDefault="00AA39A6" w:rsidP="002C338C">
            <w:pPr>
              <w:pStyle w:val="TAC"/>
            </w:pPr>
            <w:r w:rsidRPr="00202E5B">
              <w:t>14,23 %</w:t>
            </w:r>
          </w:p>
        </w:tc>
      </w:tr>
      <w:tr w:rsidR="00AA39A6" w:rsidRPr="00202E5B" w:rsidTr="00DE0D06">
        <w:trPr>
          <w:jc w:val="center"/>
        </w:trPr>
        <w:tc>
          <w:tcPr>
            <w:tcW w:w="894" w:type="dxa"/>
          </w:tcPr>
          <w:p w:rsidR="00AA39A6" w:rsidRPr="00202E5B" w:rsidRDefault="00AA39A6" w:rsidP="002C338C">
            <w:pPr>
              <w:pStyle w:val="TAC"/>
            </w:pPr>
            <w:r w:rsidRPr="00202E5B">
              <w:t>30</w:t>
            </w:r>
          </w:p>
        </w:tc>
        <w:tc>
          <w:tcPr>
            <w:tcW w:w="1139" w:type="dxa"/>
          </w:tcPr>
          <w:p w:rsidR="00AA39A6" w:rsidRPr="00202E5B" w:rsidRDefault="00AA39A6" w:rsidP="002C338C">
            <w:pPr>
              <w:pStyle w:val="TAC"/>
            </w:pPr>
            <w:r w:rsidRPr="00202E5B">
              <w:t>11,62 %</w:t>
            </w:r>
          </w:p>
        </w:tc>
        <w:tc>
          <w:tcPr>
            <w:tcW w:w="1121" w:type="dxa"/>
          </w:tcPr>
          <w:p w:rsidR="00AA39A6" w:rsidRPr="00202E5B" w:rsidRDefault="00AA39A6" w:rsidP="002C338C">
            <w:pPr>
              <w:pStyle w:val="TAC"/>
            </w:pPr>
            <w:r w:rsidRPr="00202E5B">
              <w:t>6,18 %</w:t>
            </w:r>
          </w:p>
        </w:tc>
        <w:tc>
          <w:tcPr>
            <w:tcW w:w="1143" w:type="dxa"/>
          </w:tcPr>
          <w:p w:rsidR="00AA39A6" w:rsidRPr="00202E5B" w:rsidRDefault="00AA39A6" w:rsidP="002C338C">
            <w:pPr>
              <w:pStyle w:val="TAC"/>
            </w:pPr>
            <w:r w:rsidRPr="00202E5B">
              <w:t>0,84 %</w:t>
            </w:r>
          </w:p>
        </w:tc>
        <w:tc>
          <w:tcPr>
            <w:tcW w:w="1143" w:type="dxa"/>
          </w:tcPr>
          <w:p w:rsidR="00AA39A6" w:rsidRPr="00202E5B" w:rsidRDefault="00AA39A6" w:rsidP="002C338C">
            <w:pPr>
              <w:pStyle w:val="TAC"/>
            </w:pPr>
            <w:r w:rsidRPr="00202E5B">
              <w:t>6,11 %</w:t>
            </w:r>
          </w:p>
        </w:tc>
        <w:tc>
          <w:tcPr>
            <w:tcW w:w="1138" w:type="dxa"/>
          </w:tcPr>
          <w:p w:rsidR="00AA39A6" w:rsidRPr="00202E5B" w:rsidRDefault="00AA39A6" w:rsidP="002C338C">
            <w:pPr>
              <w:pStyle w:val="TAC"/>
            </w:pPr>
            <w:r w:rsidRPr="00202E5B">
              <w:t>5,8 %</w:t>
            </w:r>
          </w:p>
        </w:tc>
        <w:tc>
          <w:tcPr>
            <w:tcW w:w="1152" w:type="dxa"/>
          </w:tcPr>
          <w:p w:rsidR="00AA39A6" w:rsidRPr="00202E5B" w:rsidRDefault="00AA39A6" w:rsidP="002C338C">
            <w:pPr>
              <w:pStyle w:val="TAC"/>
            </w:pPr>
            <w:r w:rsidRPr="00202E5B">
              <w:t>7,03 %</w:t>
            </w:r>
          </w:p>
        </w:tc>
        <w:tc>
          <w:tcPr>
            <w:tcW w:w="977" w:type="dxa"/>
          </w:tcPr>
          <w:p w:rsidR="00AA39A6" w:rsidRPr="00202E5B" w:rsidRDefault="00AA39A6" w:rsidP="002C338C">
            <w:pPr>
              <w:pStyle w:val="TAC"/>
            </w:pPr>
            <w:r w:rsidRPr="00202E5B">
              <w:t>5,60 %</w:t>
            </w:r>
          </w:p>
        </w:tc>
        <w:tc>
          <w:tcPr>
            <w:tcW w:w="1150" w:type="dxa"/>
          </w:tcPr>
          <w:p w:rsidR="00AA39A6" w:rsidRPr="00202E5B" w:rsidRDefault="00AA39A6" w:rsidP="002C338C">
            <w:pPr>
              <w:pStyle w:val="TAC"/>
            </w:pPr>
            <w:r w:rsidRPr="00202E5B">
              <w:t>6,26 %</w:t>
            </w:r>
          </w:p>
        </w:tc>
      </w:tr>
      <w:tr w:rsidR="00AA39A6" w:rsidRPr="00202E5B" w:rsidTr="00DE0D06">
        <w:trPr>
          <w:jc w:val="center"/>
        </w:trPr>
        <w:tc>
          <w:tcPr>
            <w:tcW w:w="894" w:type="dxa"/>
          </w:tcPr>
          <w:p w:rsidR="00AA39A6" w:rsidRPr="00202E5B" w:rsidRDefault="00AA39A6" w:rsidP="002C338C">
            <w:pPr>
              <w:pStyle w:val="TAC"/>
            </w:pPr>
            <w:r w:rsidRPr="00202E5B">
              <w:t>35</w:t>
            </w:r>
          </w:p>
        </w:tc>
        <w:tc>
          <w:tcPr>
            <w:tcW w:w="1139" w:type="dxa"/>
          </w:tcPr>
          <w:p w:rsidR="00AA39A6" w:rsidRPr="00202E5B" w:rsidRDefault="00AA39A6" w:rsidP="002C338C">
            <w:pPr>
              <w:pStyle w:val="TAC"/>
            </w:pPr>
            <w:r w:rsidRPr="00202E5B">
              <w:t>5,56 %</w:t>
            </w:r>
          </w:p>
        </w:tc>
        <w:tc>
          <w:tcPr>
            <w:tcW w:w="1121" w:type="dxa"/>
          </w:tcPr>
          <w:p w:rsidR="00AA39A6" w:rsidRPr="00202E5B" w:rsidRDefault="00AA39A6" w:rsidP="002C338C">
            <w:pPr>
              <w:pStyle w:val="TAC"/>
            </w:pPr>
            <w:r w:rsidRPr="00202E5B">
              <w:t>2,64 %</w:t>
            </w:r>
          </w:p>
        </w:tc>
        <w:tc>
          <w:tcPr>
            <w:tcW w:w="1143" w:type="dxa"/>
          </w:tcPr>
          <w:p w:rsidR="00AA39A6" w:rsidRPr="00202E5B" w:rsidRDefault="00AA39A6" w:rsidP="002C338C">
            <w:pPr>
              <w:pStyle w:val="TAC"/>
            </w:pPr>
            <w:r w:rsidRPr="00202E5B">
              <w:t>0,28 %</w:t>
            </w:r>
          </w:p>
        </w:tc>
        <w:tc>
          <w:tcPr>
            <w:tcW w:w="1143" w:type="dxa"/>
          </w:tcPr>
          <w:p w:rsidR="00AA39A6" w:rsidRPr="00202E5B" w:rsidRDefault="00AA39A6" w:rsidP="002C338C">
            <w:pPr>
              <w:pStyle w:val="TAC"/>
            </w:pPr>
            <w:r w:rsidRPr="00202E5B">
              <w:t>2,24 %</w:t>
            </w:r>
          </w:p>
        </w:tc>
        <w:tc>
          <w:tcPr>
            <w:tcW w:w="1138" w:type="dxa"/>
          </w:tcPr>
          <w:p w:rsidR="00AA39A6" w:rsidRPr="00202E5B" w:rsidRDefault="00AA39A6" w:rsidP="002C338C">
            <w:pPr>
              <w:pStyle w:val="TAC"/>
            </w:pPr>
            <w:r w:rsidRPr="00202E5B">
              <w:t>2,4 %</w:t>
            </w:r>
          </w:p>
        </w:tc>
        <w:tc>
          <w:tcPr>
            <w:tcW w:w="1152" w:type="dxa"/>
          </w:tcPr>
          <w:p w:rsidR="00AA39A6" w:rsidRPr="00202E5B" w:rsidRDefault="00AA39A6" w:rsidP="002C338C">
            <w:pPr>
              <w:pStyle w:val="TAC"/>
            </w:pPr>
            <w:r w:rsidRPr="00202E5B">
              <w:t>2,57 %</w:t>
            </w:r>
          </w:p>
        </w:tc>
        <w:tc>
          <w:tcPr>
            <w:tcW w:w="977" w:type="dxa"/>
          </w:tcPr>
          <w:p w:rsidR="00AA39A6" w:rsidRPr="00202E5B" w:rsidRDefault="00AA39A6" w:rsidP="002C338C">
            <w:pPr>
              <w:pStyle w:val="TAC"/>
            </w:pPr>
            <w:r w:rsidRPr="00202E5B">
              <w:t>2,10 %</w:t>
            </w:r>
          </w:p>
        </w:tc>
        <w:tc>
          <w:tcPr>
            <w:tcW w:w="1150" w:type="dxa"/>
          </w:tcPr>
          <w:p w:rsidR="00AA39A6" w:rsidRPr="00202E5B" w:rsidRDefault="00AA39A6" w:rsidP="002C338C">
            <w:pPr>
              <w:pStyle w:val="TAC"/>
            </w:pPr>
            <w:r w:rsidRPr="00202E5B">
              <w:t>2,62 %</w:t>
            </w:r>
          </w:p>
        </w:tc>
      </w:tr>
      <w:tr w:rsidR="00AA39A6" w:rsidRPr="00202E5B" w:rsidTr="00DE0D06">
        <w:trPr>
          <w:jc w:val="center"/>
        </w:trPr>
        <w:tc>
          <w:tcPr>
            <w:tcW w:w="894" w:type="dxa"/>
          </w:tcPr>
          <w:p w:rsidR="00AA39A6" w:rsidRPr="00202E5B" w:rsidRDefault="00AA39A6" w:rsidP="002C338C">
            <w:pPr>
              <w:pStyle w:val="TAC"/>
            </w:pPr>
            <w:r w:rsidRPr="00202E5B">
              <w:t>40</w:t>
            </w:r>
          </w:p>
        </w:tc>
        <w:tc>
          <w:tcPr>
            <w:tcW w:w="1139" w:type="dxa"/>
          </w:tcPr>
          <w:p w:rsidR="00AA39A6" w:rsidRPr="00202E5B" w:rsidRDefault="00AA39A6" w:rsidP="002C338C">
            <w:pPr>
              <w:pStyle w:val="TAC"/>
            </w:pPr>
            <w:r w:rsidRPr="00202E5B">
              <w:t>1,92 %</w:t>
            </w:r>
          </w:p>
        </w:tc>
        <w:tc>
          <w:tcPr>
            <w:tcW w:w="1121" w:type="dxa"/>
          </w:tcPr>
          <w:p w:rsidR="00AA39A6" w:rsidRPr="00202E5B" w:rsidRDefault="00AA39A6" w:rsidP="002C338C">
            <w:pPr>
              <w:pStyle w:val="TAC"/>
            </w:pPr>
            <w:r w:rsidRPr="00202E5B">
              <w:t>2,24 %</w:t>
            </w:r>
          </w:p>
        </w:tc>
        <w:tc>
          <w:tcPr>
            <w:tcW w:w="1143" w:type="dxa"/>
          </w:tcPr>
          <w:p w:rsidR="00AA39A6" w:rsidRPr="00202E5B" w:rsidRDefault="00AA39A6" w:rsidP="002C338C">
            <w:pPr>
              <w:pStyle w:val="TAC"/>
            </w:pPr>
            <w:r w:rsidRPr="00202E5B">
              <w:t>0,01 %</w:t>
            </w:r>
          </w:p>
        </w:tc>
        <w:tc>
          <w:tcPr>
            <w:tcW w:w="1143" w:type="dxa"/>
          </w:tcPr>
          <w:p w:rsidR="00AA39A6" w:rsidRPr="00202E5B" w:rsidRDefault="00AA39A6" w:rsidP="002C338C">
            <w:pPr>
              <w:pStyle w:val="TAC"/>
            </w:pPr>
            <w:r w:rsidRPr="00202E5B">
              <w:t>0,95 %</w:t>
            </w:r>
          </w:p>
        </w:tc>
        <w:tc>
          <w:tcPr>
            <w:tcW w:w="1138" w:type="dxa"/>
          </w:tcPr>
          <w:p w:rsidR="00AA39A6" w:rsidRPr="00202E5B" w:rsidRDefault="00AA39A6" w:rsidP="002C338C">
            <w:pPr>
              <w:pStyle w:val="TAC"/>
            </w:pPr>
            <w:r w:rsidRPr="00202E5B">
              <w:t>0,8 %</w:t>
            </w:r>
          </w:p>
        </w:tc>
        <w:tc>
          <w:tcPr>
            <w:tcW w:w="1152" w:type="dxa"/>
          </w:tcPr>
          <w:p w:rsidR="00AA39A6" w:rsidRPr="00202E5B" w:rsidRDefault="00AA39A6" w:rsidP="002C338C">
            <w:pPr>
              <w:pStyle w:val="TAC"/>
            </w:pPr>
            <w:r w:rsidRPr="00202E5B">
              <w:t>0,78 %</w:t>
            </w:r>
          </w:p>
        </w:tc>
        <w:tc>
          <w:tcPr>
            <w:tcW w:w="977" w:type="dxa"/>
          </w:tcPr>
          <w:p w:rsidR="00AA39A6" w:rsidRPr="00202E5B" w:rsidRDefault="00AA39A6" w:rsidP="002C338C">
            <w:pPr>
              <w:pStyle w:val="TAC"/>
            </w:pPr>
            <w:r w:rsidRPr="00202E5B">
              <w:t>0,70 %</w:t>
            </w:r>
          </w:p>
        </w:tc>
        <w:tc>
          <w:tcPr>
            <w:tcW w:w="1150" w:type="dxa"/>
          </w:tcPr>
          <w:p w:rsidR="00AA39A6" w:rsidRPr="00202E5B" w:rsidRDefault="00AA39A6" w:rsidP="002C338C">
            <w:pPr>
              <w:pStyle w:val="TAC"/>
            </w:pPr>
            <w:r w:rsidRPr="00202E5B">
              <w:t>1,12 %</w:t>
            </w:r>
          </w:p>
        </w:tc>
      </w:tr>
      <w:tr w:rsidR="00AA39A6" w:rsidRPr="00202E5B" w:rsidTr="00DE0D06">
        <w:trPr>
          <w:jc w:val="center"/>
        </w:trPr>
        <w:tc>
          <w:tcPr>
            <w:tcW w:w="894" w:type="dxa"/>
          </w:tcPr>
          <w:p w:rsidR="00AA39A6" w:rsidRPr="00202E5B" w:rsidRDefault="00AA39A6" w:rsidP="002C338C">
            <w:pPr>
              <w:pStyle w:val="TAC"/>
            </w:pPr>
            <w:r w:rsidRPr="00202E5B">
              <w:t>45</w:t>
            </w:r>
          </w:p>
        </w:tc>
        <w:tc>
          <w:tcPr>
            <w:tcW w:w="1139" w:type="dxa"/>
          </w:tcPr>
          <w:p w:rsidR="00AA39A6" w:rsidRPr="00202E5B" w:rsidRDefault="00AA39A6" w:rsidP="002C338C">
            <w:pPr>
              <w:pStyle w:val="TAC"/>
            </w:pPr>
            <w:r w:rsidRPr="00202E5B">
              <w:t>0,53 %</w:t>
            </w:r>
          </w:p>
        </w:tc>
        <w:tc>
          <w:tcPr>
            <w:tcW w:w="1121" w:type="dxa"/>
          </w:tcPr>
          <w:p w:rsidR="00AA39A6" w:rsidRPr="00202E5B" w:rsidRDefault="00AA39A6" w:rsidP="002C338C">
            <w:pPr>
              <w:pStyle w:val="TAC"/>
            </w:pPr>
          </w:p>
        </w:tc>
        <w:tc>
          <w:tcPr>
            <w:tcW w:w="1143" w:type="dxa"/>
          </w:tcPr>
          <w:p w:rsidR="00AA39A6" w:rsidRPr="00202E5B" w:rsidRDefault="00AA39A6" w:rsidP="002C338C">
            <w:pPr>
              <w:pStyle w:val="TAC"/>
            </w:pPr>
          </w:p>
        </w:tc>
        <w:tc>
          <w:tcPr>
            <w:tcW w:w="1143" w:type="dxa"/>
          </w:tcPr>
          <w:p w:rsidR="00AA39A6" w:rsidRPr="00202E5B" w:rsidRDefault="00AA39A6" w:rsidP="002C338C">
            <w:pPr>
              <w:pStyle w:val="TAC"/>
            </w:pPr>
            <w:r w:rsidRPr="00202E5B">
              <w:t>0,23 %</w:t>
            </w:r>
          </w:p>
        </w:tc>
        <w:tc>
          <w:tcPr>
            <w:tcW w:w="1138" w:type="dxa"/>
          </w:tcPr>
          <w:p w:rsidR="00AA39A6" w:rsidRPr="00202E5B" w:rsidRDefault="00AA39A6" w:rsidP="002C338C">
            <w:pPr>
              <w:pStyle w:val="TAC"/>
            </w:pPr>
          </w:p>
        </w:tc>
        <w:tc>
          <w:tcPr>
            <w:tcW w:w="1152" w:type="dxa"/>
          </w:tcPr>
          <w:p w:rsidR="00AA39A6" w:rsidRPr="00202E5B" w:rsidRDefault="00AA39A6" w:rsidP="002C338C">
            <w:pPr>
              <w:pStyle w:val="TAC"/>
            </w:pPr>
            <w:r w:rsidRPr="00202E5B">
              <w:t>0,27 %</w:t>
            </w:r>
          </w:p>
        </w:tc>
        <w:tc>
          <w:tcPr>
            <w:tcW w:w="977" w:type="dxa"/>
          </w:tcPr>
          <w:p w:rsidR="00AA39A6" w:rsidRPr="00202E5B" w:rsidRDefault="00AA39A6" w:rsidP="002C338C">
            <w:pPr>
              <w:pStyle w:val="TAC"/>
            </w:pPr>
          </w:p>
        </w:tc>
        <w:tc>
          <w:tcPr>
            <w:tcW w:w="1150" w:type="dxa"/>
          </w:tcPr>
          <w:p w:rsidR="00AA39A6" w:rsidRPr="00202E5B" w:rsidRDefault="00AA39A6" w:rsidP="002C338C">
            <w:pPr>
              <w:pStyle w:val="TAC"/>
            </w:pPr>
            <w:r w:rsidRPr="00202E5B">
              <w:t>0,34 %</w:t>
            </w:r>
          </w:p>
        </w:tc>
      </w:tr>
      <w:tr w:rsidR="00AA39A6" w:rsidRPr="00202E5B" w:rsidTr="00DE0D06">
        <w:trPr>
          <w:jc w:val="center"/>
        </w:trPr>
        <w:tc>
          <w:tcPr>
            <w:tcW w:w="894" w:type="dxa"/>
          </w:tcPr>
          <w:p w:rsidR="00AA39A6" w:rsidRPr="00202E5B" w:rsidRDefault="00AA39A6" w:rsidP="002C338C">
            <w:pPr>
              <w:pStyle w:val="TAC"/>
            </w:pPr>
            <w:r w:rsidRPr="00202E5B">
              <w:t>50</w:t>
            </w:r>
          </w:p>
        </w:tc>
        <w:tc>
          <w:tcPr>
            <w:tcW w:w="1139" w:type="dxa"/>
          </w:tcPr>
          <w:p w:rsidR="00AA39A6" w:rsidRPr="00202E5B" w:rsidRDefault="00AA39A6" w:rsidP="002C338C">
            <w:pPr>
              <w:pStyle w:val="TAC"/>
            </w:pPr>
            <w:r w:rsidRPr="00202E5B">
              <w:t>0,12 %</w:t>
            </w:r>
          </w:p>
        </w:tc>
        <w:tc>
          <w:tcPr>
            <w:tcW w:w="1121" w:type="dxa"/>
          </w:tcPr>
          <w:p w:rsidR="00AA39A6" w:rsidRPr="00202E5B" w:rsidRDefault="00AA39A6" w:rsidP="002C338C">
            <w:pPr>
              <w:pStyle w:val="TAC"/>
            </w:pPr>
          </w:p>
        </w:tc>
        <w:tc>
          <w:tcPr>
            <w:tcW w:w="1143" w:type="dxa"/>
          </w:tcPr>
          <w:p w:rsidR="00AA39A6" w:rsidRPr="00202E5B" w:rsidRDefault="00AA39A6" w:rsidP="002C338C">
            <w:pPr>
              <w:pStyle w:val="TAC"/>
            </w:pPr>
          </w:p>
        </w:tc>
        <w:tc>
          <w:tcPr>
            <w:tcW w:w="1143" w:type="dxa"/>
          </w:tcPr>
          <w:p w:rsidR="00AA39A6" w:rsidRPr="00202E5B" w:rsidRDefault="00AA39A6" w:rsidP="002C338C">
            <w:pPr>
              <w:pStyle w:val="TAC"/>
            </w:pPr>
            <w:r w:rsidRPr="00202E5B">
              <w:t>0,07 %</w:t>
            </w:r>
          </w:p>
        </w:tc>
        <w:tc>
          <w:tcPr>
            <w:tcW w:w="1138" w:type="dxa"/>
          </w:tcPr>
          <w:p w:rsidR="00AA39A6" w:rsidRPr="00202E5B" w:rsidRDefault="00AA39A6" w:rsidP="002C338C">
            <w:pPr>
              <w:pStyle w:val="TAC"/>
            </w:pPr>
          </w:p>
        </w:tc>
        <w:tc>
          <w:tcPr>
            <w:tcW w:w="1152" w:type="dxa"/>
          </w:tcPr>
          <w:p w:rsidR="00AA39A6" w:rsidRPr="00202E5B" w:rsidRDefault="00AA39A6" w:rsidP="002C338C">
            <w:pPr>
              <w:pStyle w:val="TAC"/>
            </w:pPr>
            <w:r w:rsidRPr="00202E5B">
              <w:t>0 %</w:t>
            </w:r>
          </w:p>
        </w:tc>
        <w:tc>
          <w:tcPr>
            <w:tcW w:w="977" w:type="dxa"/>
          </w:tcPr>
          <w:p w:rsidR="00AA39A6" w:rsidRPr="00202E5B" w:rsidRDefault="00AA39A6" w:rsidP="002C338C">
            <w:pPr>
              <w:pStyle w:val="TAC"/>
            </w:pPr>
          </w:p>
        </w:tc>
        <w:tc>
          <w:tcPr>
            <w:tcW w:w="1150" w:type="dxa"/>
          </w:tcPr>
          <w:p w:rsidR="00AA39A6" w:rsidRPr="00202E5B" w:rsidRDefault="00AA39A6" w:rsidP="002C338C">
            <w:pPr>
              <w:pStyle w:val="TAC"/>
            </w:pPr>
            <w:r w:rsidRPr="00202E5B">
              <w:t>0,06 %</w:t>
            </w:r>
          </w:p>
        </w:tc>
      </w:tr>
    </w:tbl>
    <w:p w:rsidR="002C338C" w:rsidRPr="007F4011" w:rsidRDefault="002C338C" w:rsidP="002C338C"/>
    <w:p w:rsidR="002C338C" w:rsidRPr="007F4011" w:rsidRDefault="00EB222C" w:rsidP="002C338C">
      <w:pPr>
        <w:pStyle w:val="TF"/>
      </w:pPr>
      <w:r>
        <w:pict>
          <v:shape id="_x0000_i1050" type="#_x0000_t75" style="width:481.5pt;height:264.75pt">
            <v:imagedata r:id="rId47" o:title=""/>
          </v:shape>
        </w:pict>
      </w:r>
    </w:p>
    <w:p w:rsidR="002C338C" w:rsidRPr="007F4011" w:rsidRDefault="002C338C" w:rsidP="00DC1575">
      <w:pPr>
        <w:pStyle w:val="TF"/>
        <w:outlineLvl w:val="0"/>
      </w:pPr>
      <w:r w:rsidRPr="007F4011">
        <w:t>Figure 7.3: 5% CDF E-UTRA downlink throughput loss</w:t>
      </w:r>
    </w:p>
    <w:p w:rsidR="00364584" w:rsidRPr="001C6075" w:rsidRDefault="00C755A3" w:rsidP="00DC1575">
      <w:pPr>
        <w:pStyle w:val="Heading4"/>
        <w:tabs>
          <w:tab w:val="left" w:pos="1140"/>
        </w:tabs>
        <w:ind w:left="1140" w:hanging="1140"/>
        <w:rPr>
          <w:lang w:val="sv-FI"/>
        </w:rPr>
      </w:pPr>
      <w:bookmarkStart w:id="158" w:name="_Toc518937208"/>
      <w:bookmarkStart w:id="159" w:name="_Toc46233067"/>
      <w:r w:rsidRPr="001C6075">
        <w:rPr>
          <w:lang w:val="sv-FI"/>
        </w:rPr>
        <w:t>7.1.1.3</w:t>
      </w:r>
      <w:r w:rsidRPr="001C6075">
        <w:rPr>
          <w:lang w:val="sv-FI"/>
        </w:rPr>
        <w:tab/>
      </w:r>
      <w:r w:rsidR="00364584" w:rsidRPr="001C6075">
        <w:rPr>
          <w:lang w:val="sv-FI"/>
        </w:rPr>
        <w:t>ACIR uplink 5MHz E-UTRA interferer – UTRA victim</w:t>
      </w:r>
      <w:bookmarkEnd w:id="158"/>
      <w:bookmarkEnd w:id="159"/>
    </w:p>
    <w:p w:rsidR="00364584" w:rsidRPr="007F4011" w:rsidRDefault="00364584" w:rsidP="00364584">
      <w:r w:rsidRPr="007F4011">
        <w:t>Simulations are based on the following assumptions:</w:t>
      </w:r>
    </w:p>
    <w:p w:rsidR="00364584" w:rsidRPr="007F4011" w:rsidRDefault="00364584" w:rsidP="00364584">
      <w:pPr>
        <w:pStyle w:val="B1"/>
        <w:rPr>
          <w:lang w:val="sv-SE"/>
        </w:rPr>
      </w:pPr>
      <w:r w:rsidRPr="007F4011">
        <w:rPr>
          <w:lang w:val="sv-SE"/>
        </w:rPr>
        <w:t>Aggressor system:</w:t>
      </w:r>
      <w:r w:rsidRPr="007F4011">
        <w:rPr>
          <w:lang w:val="sv-SE"/>
        </w:rPr>
        <w:tab/>
      </w:r>
      <w:r w:rsidRPr="007F4011">
        <w:rPr>
          <w:lang w:val="sv-SE"/>
        </w:rPr>
        <w:tab/>
        <w:t>5 MHz E-UTRA</w:t>
      </w:r>
    </w:p>
    <w:p w:rsidR="00364584" w:rsidRPr="007F4011" w:rsidRDefault="00364584" w:rsidP="00364584">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rsidR="00364584" w:rsidRPr="007F4011" w:rsidRDefault="00364584" w:rsidP="00364584">
      <w:pPr>
        <w:pStyle w:val="B1"/>
      </w:pPr>
      <w:r w:rsidRPr="007F4011">
        <w:t>Simulation frequency:</w:t>
      </w:r>
      <w:r w:rsidRPr="007F4011">
        <w:tab/>
        <w:t>2000 MHz</w:t>
      </w:r>
    </w:p>
    <w:p w:rsidR="00364584" w:rsidRPr="007F4011" w:rsidRDefault="00364584" w:rsidP="00364584">
      <w:pPr>
        <w:pStyle w:val="B1"/>
      </w:pPr>
      <w:r w:rsidRPr="007F4011">
        <w:t>Environment:</w:t>
      </w:r>
      <w:r w:rsidRPr="007F4011">
        <w:tab/>
      </w:r>
      <w:r w:rsidRPr="007F4011">
        <w:tab/>
      </w:r>
      <w:r w:rsidRPr="007F4011">
        <w:tab/>
      </w:r>
      <w:r w:rsidRPr="007F4011">
        <w:tab/>
        <w:t>Macro Cell, Urban Area, uncoordinated deployment</w:t>
      </w:r>
    </w:p>
    <w:p w:rsidR="00364584" w:rsidRPr="007F4011" w:rsidRDefault="00364584" w:rsidP="0036458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0A5568" w:rsidRPr="007F4011" w:rsidRDefault="00364584" w:rsidP="00364584">
      <w:r w:rsidRPr="007F4011">
        <w:t>Simulation results are presented in table 7.3a and figure 7.3a</w:t>
      </w:r>
      <w:r w:rsidR="002222D7" w:rsidRPr="007F4011">
        <w:t xml:space="preserve"> for power control parameter set 1 and in table 7.3b and figure 7.3b for </w:t>
      </w:r>
      <w:r w:rsidR="000A5568" w:rsidRPr="007F4011">
        <w:t xml:space="preserve">E-UTRA </w:t>
      </w:r>
      <w:r w:rsidR="002222D7" w:rsidRPr="007F4011">
        <w:t>power control parameter set 2</w:t>
      </w:r>
      <w:r w:rsidR="000A5568" w:rsidRPr="007F4011">
        <w:t xml:space="preserve"> respectively</w:t>
      </w:r>
      <w:r w:rsidRPr="007F4011">
        <w:t>.</w:t>
      </w:r>
      <w:r w:rsidR="002222D7" w:rsidRPr="007F4011">
        <w:t xml:space="preserve"> </w:t>
      </w:r>
      <w:r w:rsidR="000A5568" w:rsidRPr="007F4011">
        <w:t>E-UTRA p</w:t>
      </w:r>
      <w:r w:rsidR="002222D7" w:rsidRPr="007F4011">
        <w:t>ower control parameter sets are specified in section 5.1.1.6.</w:t>
      </w:r>
    </w:p>
    <w:p w:rsidR="00364584" w:rsidRPr="007F4011" w:rsidRDefault="000A5568" w:rsidP="00DC1575">
      <w:pPr>
        <w:pStyle w:val="TH"/>
        <w:outlineLvl w:val="0"/>
      </w:pPr>
      <w:r w:rsidRPr="007F4011">
        <w:t>Table 7.3a</w:t>
      </w:r>
      <w:r w:rsidR="00364584" w:rsidRPr="007F4011">
        <w:t>: UTRA FDD uplink capacity loss</w:t>
      </w:r>
      <w:r w:rsidRPr="007F4011">
        <w:t xml:space="preserve"> for E-UTRA power control</w:t>
      </w:r>
      <w:r w:rsidR="00364584" w:rsidRPr="007F4011">
        <w:t xml:space="preserve">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60"/>
        <w:gridCol w:w="987"/>
        <w:gridCol w:w="988"/>
        <w:gridCol w:w="1129"/>
        <w:gridCol w:w="982"/>
        <w:gridCol w:w="1160"/>
        <w:gridCol w:w="938"/>
        <w:gridCol w:w="878"/>
        <w:gridCol w:w="1129"/>
      </w:tblGrid>
      <w:tr w:rsidR="00E96A08" w:rsidRPr="00202E5B" w:rsidTr="00DE0D06">
        <w:trPr>
          <w:jc w:val="center"/>
        </w:trPr>
        <w:tc>
          <w:tcPr>
            <w:tcW w:w="706" w:type="dxa"/>
          </w:tcPr>
          <w:p w:rsidR="00E96A08" w:rsidRPr="00202E5B" w:rsidRDefault="00E96A08" w:rsidP="00EC7465">
            <w:pPr>
              <w:pStyle w:val="TAH"/>
            </w:pPr>
            <w:r w:rsidRPr="00202E5B">
              <w:t>ACIR offset (dB)</w:t>
            </w:r>
          </w:p>
        </w:tc>
        <w:tc>
          <w:tcPr>
            <w:tcW w:w="960" w:type="dxa"/>
          </w:tcPr>
          <w:p w:rsidR="00E96A08" w:rsidRPr="00202E5B" w:rsidRDefault="00E96A08" w:rsidP="00EC7465">
            <w:pPr>
              <w:pStyle w:val="TAH"/>
            </w:pPr>
            <w:r w:rsidRPr="00202E5B">
              <w:t>NTT DoCoMo (R4-061145)</w:t>
            </w:r>
          </w:p>
        </w:tc>
        <w:tc>
          <w:tcPr>
            <w:tcW w:w="987" w:type="dxa"/>
          </w:tcPr>
          <w:p w:rsidR="00E96A08" w:rsidRPr="00202E5B" w:rsidRDefault="00E96A08" w:rsidP="00EC7465">
            <w:pPr>
              <w:pStyle w:val="TAH"/>
            </w:pPr>
            <w:r w:rsidRPr="00202E5B">
              <w:t>Motorola (R4-061230)</w:t>
            </w:r>
          </w:p>
        </w:tc>
        <w:tc>
          <w:tcPr>
            <w:tcW w:w="988" w:type="dxa"/>
          </w:tcPr>
          <w:p w:rsidR="00E96A08" w:rsidRPr="00202E5B" w:rsidRDefault="00E96A08" w:rsidP="00EC7465">
            <w:pPr>
              <w:pStyle w:val="TAH"/>
            </w:pPr>
            <w:r w:rsidRPr="00202E5B">
              <w:t>Ericsson (R4-061319)</w:t>
            </w:r>
          </w:p>
        </w:tc>
        <w:tc>
          <w:tcPr>
            <w:tcW w:w="1129" w:type="dxa"/>
          </w:tcPr>
          <w:p w:rsidR="00E96A08" w:rsidRPr="00202E5B" w:rsidRDefault="00E96A08" w:rsidP="00EC7465">
            <w:pPr>
              <w:pStyle w:val="TAH"/>
            </w:pPr>
            <w:r w:rsidRPr="00202E5B">
              <w:t>Panasonic (R4-061197)</w:t>
            </w:r>
          </w:p>
        </w:tc>
        <w:tc>
          <w:tcPr>
            <w:tcW w:w="982" w:type="dxa"/>
          </w:tcPr>
          <w:p w:rsidR="00E96A08" w:rsidRPr="00202E5B" w:rsidRDefault="00E96A08" w:rsidP="00EC7465">
            <w:pPr>
              <w:pStyle w:val="TAH"/>
            </w:pPr>
            <w:r w:rsidRPr="00202E5B">
              <w:t>Siemens (R4-061303)</w:t>
            </w:r>
          </w:p>
        </w:tc>
        <w:tc>
          <w:tcPr>
            <w:tcW w:w="1160" w:type="dxa"/>
          </w:tcPr>
          <w:p w:rsidR="00E96A08" w:rsidRPr="00202E5B" w:rsidRDefault="00E96A08" w:rsidP="00EC7465">
            <w:pPr>
              <w:pStyle w:val="TAH"/>
            </w:pPr>
            <w:r w:rsidRPr="00202E5B">
              <w:t>Qualcomm (R4-070036)</w:t>
            </w:r>
          </w:p>
        </w:tc>
        <w:tc>
          <w:tcPr>
            <w:tcW w:w="938" w:type="dxa"/>
          </w:tcPr>
          <w:p w:rsidR="00E96A08" w:rsidRPr="00202E5B" w:rsidRDefault="00E96A08" w:rsidP="00EC7465">
            <w:pPr>
              <w:pStyle w:val="TAH"/>
            </w:pPr>
            <w:r w:rsidRPr="00202E5B">
              <w:t>Alcatel-Lucent (R4-070096)</w:t>
            </w:r>
          </w:p>
        </w:tc>
        <w:tc>
          <w:tcPr>
            <w:tcW w:w="878" w:type="dxa"/>
          </w:tcPr>
          <w:p w:rsidR="00E96A08" w:rsidRPr="00202E5B" w:rsidRDefault="00E96A08" w:rsidP="00EC7465">
            <w:pPr>
              <w:pStyle w:val="TAH"/>
            </w:pPr>
            <w:r w:rsidRPr="00202E5B">
              <w:t>Nokia (R4-07023</w:t>
            </w:r>
            <w:r w:rsidR="00823A7F" w:rsidRPr="00202E5B">
              <w:t>5</w:t>
            </w:r>
            <w:r w:rsidRPr="00202E5B">
              <w:t>)</w:t>
            </w:r>
          </w:p>
        </w:tc>
        <w:tc>
          <w:tcPr>
            <w:tcW w:w="1129" w:type="dxa"/>
          </w:tcPr>
          <w:p w:rsidR="00E96A08" w:rsidRPr="00202E5B" w:rsidRDefault="00E96A08" w:rsidP="00EC7465">
            <w:pPr>
              <w:pStyle w:val="TAH"/>
            </w:pPr>
            <w:r w:rsidRPr="00202E5B">
              <w:t>PC set 1 averaged</w:t>
            </w:r>
          </w:p>
        </w:tc>
      </w:tr>
      <w:tr w:rsidR="00E96A08" w:rsidRPr="00202E5B" w:rsidTr="00DE0D06">
        <w:trPr>
          <w:jc w:val="center"/>
        </w:trPr>
        <w:tc>
          <w:tcPr>
            <w:tcW w:w="706" w:type="dxa"/>
          </w:tcPr>
          <w:p w:rsidR="00E96A08" w:rsidRPr="00202E5B" w:rsidRDefault="00E96A08" w:rsidP="00EC7465">
            <w:pPr>
              <w:pStyle w:val="TAC"/>
            </w:pPr>
            <w:r w:rsidRPr="00202E5B">
              <w:t>-15</w:t>
            </w:r>
          </w:p>
        </w:tc>
        <w:tc>
          <w:tcPr>
            <w:tcW w:w="960" w:type="dxa"/>
          </w:tcPr>
          <w:p w:rsidR="00E96A08" w:rsidRPr="00202E5B" w:rsidRDefault="00E96A08" w:rsidP="00EC7465">
            <w:pPr>
              <w:pStyle w:val="TAC"/>
            </w:pPr>
          </w:p>
        </w:tc>
        <w:tc>
          <w:tcPr>
            <w:tcW w:w="987" w:type="dxa"/>
          </w:tcPr>
          <w:p w:rsidR="00E96A08" w:rsidRPr="00202E5B" w:rsidRDefault="00E96A08" w:rsidP="00EC7465">
            <w:pPr>
              <w:pStyle w:val="TAC"/>
            </w:pPr>
          </w:p>
        </w:tc>
        <w:tc>
          <w:tcPr>
            <w:tcW w:w="988" w:type="dxa"/>
          </w:tcPr>
          <w:p w:rsidR="00E96A08" w:rsidRPr="00202E5B" w:rsidRDefault="00E96A08" w:rsidP="00EC7465">
            <w:pPr>
              <w:pStyle w:val="TAC"/>
            </w:pPr>
          </w:p>
        </w:tc>
        <w:tc>
          <w:tcPr>
            <w:tcW w:w="1129" w:type="dxa"/>
          </w:tcPr>
          <w:p w:rsidR="00E96A08" w:rsidRPr="00202E5B" w:rsidRDefault="00E96A08" w:rsidP="00EC7465">
            <w:pPr>
              <w:pStyle w:val="TAC"/>
            </w:pPr>
          </w:p>
        </w:tc>
        <w:tc>
          <w:tcPr>
            <w:tcW w:w="982" w:type="dxa"/>
          </w:tcPr>
          <w:p w:rsidR="00E96A08" w:rsidRPr="00202E5B" w:rsidRDefault="00E96A08" w:rsidP="00EC7465">
            <w:pPr>
              <w:pStyle w:val="TAC"/>
            </w:pPr>
          </w:p>
        </w:tc>
        <w:tc>
          <w:tcPr>
            <w:tcW w:w="1160" w:type="dxa"/>
          </w:tcPr>
          <w:p w:rsidR="00E96A08" w:rsidRPr="00202E5B" w:rsidRDefault="00E96A08" w:rsidP="00EC7465">
            <w:pPr>
              <w:pStyle w:val="TAC"/>
            </w:pPr>
          </w:p>
        </w:tc>
        <w:tc>
          <w:tcPr>
            <w:tcW w:w="938" w:type="dxa"/>
          </w:tcPr>
          <w:p w:rsidR="00E96A08" w:rsidRPr="00202E5B" w:rsidRDefault="00E96A08" w:rsidP="00EC7465">
            <w:pPr>
              <w:pStyle w:val="TAC"/>
            </w:pPr>
          </w:p>
        </w:tc>
        <w:tc>
          <w:tcPr>
            <w:tcW w:w="878" w:type="dxa"/>
          </w:tcPr>
          <w:p w:rsidR="00E96A08" w:rsidRPr="00202E5B" w:rsidRDefault="00E96A08" w:rsidP="00EC7465">
            <w:pPr>
              <w:pStyle w:val="TAC"/>
            </w:pPr>
          </w:p>
        </w:tc>
        <w:tc>
          <w:tcPr>
            <w:tcW w:w="1129" w:type="dxa"/>
          </w:tcPr>
          <w:p w:rsidR="00E96A08" w:rsidRPr="00202E5B" w:rsidRDefault="00E96A08" w:rsidP="00EC7465">
            <w:pPr>
              <w:pStyle w:val="TAC"/>
            </w:pPr>
          </w:p>
        </w:tc>
      </w:tr>
      <w:tr w:rsidR="00E96A08" w:rsidRPr="00202E5B" w:rsidTr="00DE0D06">
        <w:trPr>
          <w:jc w:val="center"/>
        </w:trPr>
        <w:tc>
          <w:tcPr>
            <w:tcW w:w="706" w:type="dxa"/>
          </w:tcPr>
          <w:p w:rsidR="00E96A08" w:rsidRPr="00202E5B" w:rsidRDefault="00E96A08" w:rsidP="00EC7465">
            <w:pPr>
              <w:pStyle w:val="TAC"/>
            </w:pPr>
            <w:r w:rsidRPr="00202E5B">
              <w:t>-10</w:t>
            </w:r>
          </w:p>
        </w:tc>
        <w:tc>
          <w:tcPr>
            <w:tcW w:w="960" w:type="dxa"/>
          </w:tcPr>
          <w:p w:rsidR="00E96A08" w:rsidRPr="00202E5B" w:rsidRDefault="00E96A08" w:rsidP="00EC7465">
            <w:pPr>
              <w:pStyle w:val="TAC"/>
            </w:pPr>
          </w:p>
        </w:tc>
        <w:tc>
          <w:tcPr>
            <w:tcW w:w="987" w:type="dxa"/>
          </w:tcPr>
          <w:p w:rsidR="00E96A08" w:rsidRPr="00202E5B" w:rsidRDefault="00E96A08" w:rsidP="00EC7465">
            <w:pPr>
              <w:pStyle w:val="TAC"/>
            </w:pPr>
          </w:p>
        </w:tc>
        <w:tc>
          <w:tcPr>
            <w:tcW w:w="988" w:type="dxa"/>
          </w:tcPr>
          <w:p w:rsidR="00E96A08" w:rsidRPr="00202E5B" w:rsidRDefault="00E96A08" w:rsidP="00EC7465">
            <w:pPr>
              <w:pStyle w:val="TAC"/>
            </w:pPr>
          </w:p>
        </w:tc>
        <w:tc>
          <w:tcPr>
            <w:tcW w:w="1129" w:type="dxa"/>
          </w:tcPr>
          <w:p w:rsidR="00E96A08" w:rsidRPr="00202E5B" w:rsidRDefault="00E96A08" w:rsidP="00EC7465">
            <w:pPr>
              <w:pStyle w:val="TAC"/>
            </w:pPr>
          </w:p>
        </w:tc>
        <w:tc>
          <w:tcPr>
            <w:tcW w:w="982" w:type="dxa"/>
          </w:tcPr>
          <w:p w:rsidR="00E96A08" w:rsidRPr="00202E5B" w:rsidRDefault="00E96A08" w:rsidP="00EC7465">
            <w:pPr>
              <w:pStyle w:val="TAC"/>
            </w:pPr>
          </w:p>
        </w:tc>
        <w:tc>
          <w:tcPr>
            <w:tcW w:w="1160" w:type="dxa"/>
          </w:tcPr>
          <w:p w:rsidR="00E96A08" w:rsidRPr="00202E5B" w:rsidRDefault="00E96A08" w:rsidP="00EC7465">
            <w:pPr>
              <w:pStyle w:val="TAC"/>
            </w:pPr>
          </w:p>
        </w:tc>
        <w:tc>
          <w:tcPr>
            <w:tcW w:w="938" w:type="dxa"/>
          </w:tcPr>
          <w:p w:rsidR="00E96A08" w:rsidRPr="00202E5B" w:rsidRDefault="00E96A08" w:rsidP="00EC7465">
            <w:pPr>
              <w:pStyle w:val="TAC"/>
            </w:pPr>
          </w:p>
        </w:tc>
        <w:tc>
          <w:tcPr>
            <w:tcW w:w="878" w:type="dxa"/>
          </w:tcPr>
          <w:p w:rsidR="00E96A08" w:rsidRPr="00202E5B" w:rsidRDefault="00E96A08" w:rsidP="00EC7465">
            <w:pPr>
              <w:pStyle w:val="TAC"/>
            </w:pPr>
            <w:r w:rsidRPr="00202E5B">
              <w:t>100 %</w:t>
            </w:r>
          </w:p>
        </w:tc>
        <w:tc>
          <w:tcPr>
            <w:tcW w:w="1129" w:type="dxa"/>
          </w:tcPr>
          <w:p w:rsidR="00E96A08" w:rsidRPr="00202E5B" w:rsidRDefault="00E96A08" w:rsidP="00EC7465">
            <w:pPr>
              <w:pStyle w:val="TAC"/>
            </w:pPr>
            <w:r w:rsidRPr="00202E5B">
              <w:t>100%</w:t>
            </w:r>
          </w:p>
        </w:tc>
      </w:tr>
      <w:tr w:rsidR="00E96A08" w:rsidRPr="00202E5B" w:rsidTr="00DE0D06">
        <w:trPr>
          <w:jc w:val="center"/>
        </w:trPr>
        <w:tc>
          <w:tcPr>
            <w:tcW w:w="706" w:type="dxa"/>
          </w:tcPr>
          <w:p w:rsidR="00E96A08" w:rsidRPr="00202E5B" w:rsidRDefault="00E96A08" w:rsidP="00EC7465">
            <w:pPr>
              <w:pStyle w:val="TAC"/>
            </w:pPr>
            <w:r w:rsidRPr="00202E5B">
              <w:t>-5</w:t>
            </w:r>
          </w:p>
        </w:tc>
        <w:tc>
          <w:tcPr>
            <w:tcW w:w="960" w:type="dxa"/>
          </w:tcPr>
          <w:p w:rsidR="00E96A08" w:rsidRPr="00202E5B" w:rsidRDefault="00E96A08" w:rsidP="00EC7465">
            <w:pPr>
              <w:pStyle w:val="TAC"/>
            </w:pPr>
          </w:p>
        </w:tc>
        <w:tc>
          <w:tcPr>
            <w:tcW w:w="987" w:type="dxa"/>
          </w:tcPr>
          <w:p w:rsidR="00E96A08" w:rsidRPr="00202E5B" w:rsidRDefault="00E96A08" w:rsidP="00EC7465">
            <w:pPr>
              <w:pStyle w:val="TAC"/>
            </w:pPr>
            <w:r w:rsidRPr="00202E5B">
              <w:t>75,80 %</w:t>
            </w:r>
          </w:p>
        </w:tc>
        <w:tc>
          <w:tcPr>
            <w:tcW w:w="988" w:type="dxa"/>
          </w:tcPr>
          <w:p w:rsidR="00E96A08" w:rsidRPr="00202E5B" w:rsidRDefault="00E96A08" w:rsidP="00EC7465">
            <w:pPr>
              <w:pStyle w:val="TAC"/>
            </w:pPr>
            <w:r w:rsidRPr="00202E5B">
              <w:t>100,00 %</w:t>
            </w:r>
          </w:p>
        </w:tc>
        <w:tc>
          <w:tcPr>
            <w:tcW w:w="1129" w:type="dxa"/>
          </w:tcPr>
          <w:p w:rsidR="00E96A08" w:rsidRPr="00202E5B" w:rsidRDefault="00E96A08" w:rsidP="00EC7465">
            <w:pPr>
              <w:pStyle w:val="TAC"/>
            </w:pPr>
          </w:p>
        </w:tc>
        <w:tc>
          <w:tcPr>
            <w:tcW w:w="982" w:type="dxa"/>
          </w:tcPr>
          <w:p w:rsidR="00E96A08" w:rsidRPr="00202E5B" w:rsidRDefault="00E96A08" w:rsidP="00EC7465">
            <w:pPr>
              <w:pStyle w:val="TAC"/>
            </w:pPr>
            <w:r w:rsidRPr="00202E5B">
              <w:t>78,90 %</w:t>
            </w:r>
          </w:p>
        </w:tc>
        <w:tc>
          <w:tcPr>
            <w:tcW w:w="1160" w:type="dxa"/>
          </w:tcPr>
          <w:p w:rsidR="00E96A08" w:rsidRPr="00202E5B" w:rsidRDefault="00E96A08" w:rsidP="00EC7465">
            <w:pPr>
              <w:pStyle w:val="TAC"/>
            </w:pPr>
          </w:p>
        </w:tc>
        <w:tc>
          <w:tcPr>
            <w:tcW w:w="938" w:type="dxa"/>
          </w:tcPr>
          <w:p w:rsidR="00E96A08" w:rsidRPr="00202E5B" w:rsidRDefault="00E96A08" w:rsidP="00EC7465">
            <w:pPr>
              <w:pStyle w:val="TAC"/>
            </w:pPr>
            <w:r w:rsidRPr="00202E5B">
              <w:t>100,00 %</w:t>
            </w:r>
          </w:p>
        </w:tc>
        <w:tc>
          <w:tcPr>
            <w:tcW w:w="878" w:type="dxa"/>
          </w:tcPr>
          <w:p w:rsidR="00E96A08" w:rsidRPr="00202E5B" w:rsidDel="00BE2B1F" w:rsidRDefault="00E96A08" w:rsidP="00EC7465">
            <w:pPr>
              <w:pStyle w:val="TAC"/>
            </w:pPr>
            <w:r w:rsidRPr="00202E5B">
              <w:t>82,00 %</w:t>
            </w:r>
          </w:p>
        </w:tc>
        <w:tc>
          <w:tcPr>
            <w:tcW w:w="1129" w:type="dxa"/>
          </w:tcPr>
          <w:p w:rsidR="00E96A08" w:rsidRPr="00202E5B" w:rsidRDefault="00E96A08" w:rsidP="00EC7465">
            <w:pPr>
              <w:pStyle w:val="TAC"/>
            </w:pPr>
            <w:r w:rsidRPr="00202E5B">
              <w:t>87,34 %</w:t>
            </w:r>
          </w:p>
        </w:tc>
      </w:tr>
      <w:tr w:rsidR="00E96A08" w:rsidRPr="00202E5B" w:rsidTr="00DE0D06">
        <w:trPr>
          <w:jc w:val="center"/>
        </w:trPr>
        <w:tc>
          <w:tcPr>
            <w:tcW w:w="706" w:type="dxa"/>
          </w:tcPr>
          <w:p w:rsidR="00E96A08" w:rsidRPr="00202E5B" w:rsidRDefault="00E96A08" w:rsidP="00EC7465">
            <w:pPr>
              <w:pStyle w:val="TAC"/>
            </w:pPr>
            <w:r w:rsidRPr="00202E5B">
              <w:t>0</w:t>
            </w:r>
          </w:p>
        </w:tc>
        <w:tc>
          <w:tcPr>
            <w:tcW w:w="960" w:type="dxa"/>
          </w:tcPr>
          <w:p w:rsidR="00E96A08" w:rsidRPr="00202E5B" w:rsidRDefault="00E96A08" w:rsidP="00EC7465">
            <w:pPr>
              <w:pStyle w:val="TAC"/>
            </w:pPr>
            <w:r w:rsidRPr="00202E5B">
              <w:t>39,50 %</w:t>
            </w:r>
          </w:p>
        </w:tc>
        <w:tc>
          <w:tcPr>
            <w:tcW w:w="987" w:type="dxa"/>
          </w:tcPr>
          <w:p w:rsidR="00E96A08" w:rsidRPr="00202E5B" w:rsidRDefault="00E96A08" w:rsidP="00EC7465">
            <w:pPr>
              <w:pStyle w:val="TAC"/>
            </w:pPr>
            <w:r w:rsidRPr="00202E5B">
              <w:t>20,30 %</w:t>
            </w:r>
          </w:p>
        </w:tc>
        <w:tc>
          <w:tcPr>
            <w:tcW w:w="988" w:type="dxa"/>
          </w:tcPr>
          <w:p w:rsidR="00E96A08" w:rsidRPr="00202E5B" w:rsidRDefault="00E96A08" w:rsidP="00EC7465">
            <w:pPr>
              <w:pStyle w:val="TAC"/>
            </w:pPr>
            <w:r w:rsidRPr="00202E5B">
              <w:t>42,90 %</w:t>
            </w:r>
          </w:p>
        </w:tc>
        <w:tc>
          <w:tcPr>
            <w:tcW w:w="1129" w:type="dxa"/>
          </w:tcPr>
          <w:p w:rsidR="00E96A08" w:rsidRPr="00202E5B" w:rsidRDefault="00E96A08" w:rsidP="00EC7465">
            <w:pPr>
              <w:pStyle w:val="TAC"/>
            </w:pPr>
            <w:r w:rsidRPr="00202E5B">
              <w:t>17,50 %</w:t>
            </w:r>
          </w:p>
        </w:tc>
        <w:tc>
          <w:tcPr>
            <w:tcW w:w="982" w:type="dxa"/>
          </w:tcPr>
          <w:p w:rsidR="00E96A08" w:rsidRPr="00202E5B" w:rsidRDefault="00E96A08" w:rsidP="00EC7465">
            <w:pPr>
              <w:pStyle w:val="TAC"/>
            </w:pPr>
            <w:r w:rsidRPr="00202E5B">
              <w:t>35,29 %</w:t>
            </w:r>
          </w:p>
        </w:tc>
        <w:tc>
          <w:tcPr>
            <w:tcW w:w="1160" w:type="dxa"/>
          </w:tcPr>
          <w:p w:rsidR="00E96A08" w:rsidRPr="00202E5B" w:rsidRDefault="00E96A08" w:rsidP="00EC7465">
            <w:pPr>
              <w:pStyle w:val="TAC"/>
            </w:pPr>
            <w:r w:rsidRPr="00202E5B">
              <w:t>49,00 %</w:t>
            </w:r>
          </w:p>
        </w:tc>
        <w:tc>
          <w:tcPr>
            <w:tcW w:w="938" w:type="dxa"/>
          </w:tcPr>
          <w:p w:rsidR="00E96A08" w:rsidRPr="00202E5B" w:rsidRDefault="00E96A08" w:rsidP="00EC7465">
            <w:pPr>
              <w:pStyle w:val="TAC"/>
            </w:pPr>
            <w:r w:rsidRPr="00202E5B">
              <w:t>45,30 %</w:t>
            </w:r>
          </w:p>
        </w:tc>
        <w:tc>
          <w:tcPr>
            <w:tcW w:w="878" w:type="dxa"/>
          </w:tcPr>
          <w:p w:rsidR="00E96A08" w:rsidRPr="00202E5B" w:rsidDel="00BE2B1F" w:rsidRDefault="00E96A08" w:rsidP="00EC7465">
            <w:pPr>
              <w:pStyle w:val="TAC"/>
            </w:pPr>
            <w:r w:rsidRPr="00202E5B">
              <w:t>29,00 %</w:t>
            </w:r>
          </w:p>
        </w:tc>
        <w:tc>
          <w:tcPr>
            <w:tcW w:w="1129" w:type="dxa"/>
          </w:tcPr>
          <w:p w:rsidR="00E96A08" w:rsidRPr="00202E5B" w:rsidRDefault="00E96A08" w:rsidP="00EC7465">
            <w:pPr>
              <w:pStyle w:val="TAC"/>
            </w:pPr>
            <w:r w:rsidRPr="00202E5B">
              <w:t>34,85 %</w:t>
            </w:r>
          </w:p>
        </w:tc>
      </w:tr>
      <w:tr w:rsidR="00E96A08" w:rsidRPr="00202E5B" w:rsidTr="00DE0D06">
        <w:trPr>
          <w:jc w:val="center"/>
        </w:trPr>
        <w:tc>
          <w:tcPr>
            <w:tcW w:w="706" w:type="dxa"/>
          </w:tcPr>
          <w:p w:rsidR="00E96A08" w:rsidRPr="00202E5B" w:rsidRDefault="00E96A08" w:rsidP="00EC7465">
            <w:pPr>
              <w:pStyle w:val="TAC"/>
            </w:pPr>
            <w:r w:rsidRPr="00202E5B">
              <w:t>5</w:t>
            </w:r>
          </w:p>
        </w:tc>
        <w:tc>
          <w:tcPr>
            <w:tcW w:w="960" w:type="dxa"/>
          </w:tcPr>
          <w:p w:rsidR="00E96A08" w:rsidRPr="00202E5B" w:rsidRDefault="00E96A08" w:rsidP="00EC7465">
            <w:pPr>
              <w:pStyle w:val="TAC"/>
            </w:pPr>
            <w:r w:rsidRPr="00202E5B">
              <w:t>12,60 %</w:t>
            </w:r>
          </w:p>
        </w:tc>
        <w:tc>
          <w:tcPr>
            <w:tcW w:w="987" w:type="dxa"/>
          </w:tcPr>
          <w:p w:rsidR="00E96A08" w:rsidRPr="00202E5B" w:rsidRDefault="00E96A08" w:rsidP="00EC7465">
            <w:pPr>
              <w:pStyle w:val="TAC"/>
            </w:pPr>
            <w:r w:rsidRPr="00202E5B">
              <w:t>5,90 %</w:t>
            </w:r>
          </w:p>
        </w:tc>
        <w:tc>
          <w:tcPr>
            <w:tcW w:w="988" w:type="dxa"/>
          </w:tcPr>
          <w:p w:rsidR="00E96A08" w:rsidRPr="00202E5B" w:rsidRDefault="00E96A08" w:rsidP="00EC7465">
            <w:pPr>
              <w:pStyle w:val="TAC"/>
            </w:pPr>
            <w:r w:rsidRPr="00202E5B">
              <w:t>13,60 %</w:t>
            </w:r>
          </w:p>
        </w:tc>
        <w:tc>
          <w:tcPr>
            <w:tcW w:w="1129" w:type="dxa"/>
          </w:tcPr>
          <w:p w:rsidR="00E96A08" w:rsidRPr="00202E5B" w:rsidRDefault="00E96A08" w:rsidP="00EC7465">
            <w:pPr>
              <w:pStyle w:val="TAC"/>
            </w:pPr>
            <w:r w:rsidRPr="00202E5B">
              <w:t>6,60 %</w:t>
            </w:r>
          </w:p>
        </w:tc>
        <w:tc>
          <w:tcPr>
            <w:tcW w:w="982" w:type="dxa"/>
          </w:tcPr>
          <w:p w:rsidR="00E96A08" w:rsidRPr="00202E5B" w:rsidRDefault="00E96A08" w:rsidP="00EC7465">
            <w:pPr>
              <w:pStyle w:val="TAC"/>
            </w:pPr>
            <w:r w:rsidRPr="00202E5B">
              <w:t>12,37 %</w:t>
            </w:r>
          </w:p>
        </w:tc>
        <w:tc>
          <w:tcPr>
            <w:tcW w:w="1160" w:type="dxa"/>
          </w:tcPr>
          <w:p w:rsidR="00E96A08" w:rsidRPr="00202E5B" w:rsidRDefault="00E96A08" w:rsidP="00EC7465">
            <w:pPr>
              <w:pStyle w:val="TAC"/>
            </w:pPr>
            <w:r w:rsidRPr="00202E5B">
              <w:t>14,20 %</w:t>
            </w:r>
          </w:p>
        </w:tc>
        <w:tc>
          <w:tcPr>
            <w:tcW w:w="938" w:type="dxa"/>
          </w:tcPr>
          <w:p w:rsidR="00E96A08" w:rsidRPr="00202E5B" w:rsidRDefault="00E96A08" w:rsidP="00EC7465">
            <w:pPr>
              <w:pStyle w:val="TAC"/>
            </w:pPr>
            <w:r w:rsidRPr="00202E5B">
              <w:t>14,40 %</w:t>
            </w:r>
          </w:p>
        </w:tc>
        <w:tc>
          <w:tcPr>
            <w:tcW w:w="878" w:type="dxa"/>
          </w:tcPr>
          <w:p w:rsidR="00E96A08" w:rsidRPr="00202E5B" w:rsidDel="00BE2B1F" w:rsidRDefault="00E96A08" w:rsidP="00EC7465">
            <w:pPr>
              <w:pStyle w:val="TAC"/>
            </w:pPr>
            <w:r w:rsidRPr="00202E5B">
              <w:t>13,00 %</w:t>
            </w:r>
          </w:p>
        </w:tc>
        <w:tc>
          <w:tcPr>
            <w:tcW w:w="1129" w:type="dxa"/>
          </w:tcPr>
          <w:p w:rsidR="00E96A08" w:rsidRPr="00202E5B" w:rsidRDefault="00E96A08" w:rsidP="00EC7465">
            <w:pPr>
              <w:pStyle w:val="TAC"/>
            </w:pPr>
            <w:r w:rsidRPr="00202E5B">
              <w:t>11,58 %</w:t>
            </w:r>
          </w:p>
        </w:tc>
      </w:tr>
      <w:tr w:rsidR="00E96A08" w:rsidRPr="00202E5B" w:rsidTr="00DE0D06">
        <w:trPr>
          <w:jc w:val="center"/>
        </w:trPr>
        <w:tc>
          <w:tcPr>
            <w:tcW w:w="706" w:type="dxa"/>
          </w:tcPr>
          <w:p w:rsidR="00E96A08" w:rsidRPr="00202E5B" w:rsidRDefault="00E96A08" w:rsidP="00EC7465">
            <w:pPr>
              <w:pStyle w:val="TAC"/>
            </w:pPr>
            <w:r w:rsidRPr="00202E5B">
              <w:t>10</w:t>
            </w:r>
          </w:p>
        </w:tc>
        <w:tc>
          <w:tcPr>
            <w:tcW w:w="960" w:type="dxa"/>
          </w:tcPr>
          <w:p w:rsidR="00E96A08" w:rsidRPr="00202E5B" w:rsidRDefault="00E96A08" w:rsidP="00EC7465">
            <w:pPr>
              <w:pStyle w:val="TAC"/>
            </w:pPr>
            <w:r w:rsidRPr="00202E5B">
              <w:t>3,3 %</w:t>
            </w:r>
          </w:p>
        </w:tc>
        <w:tc>
          <w:tcPr>
            <w:tcW w:w="987" w:type="dxa"/>
          </w:tcPr>
          <w:p w:rsidR="00E96A08" w:rsidRPr="00202E5B" w:rsidRDefault="00E96A08" w:rsidP="00EC7465">
            <w:pPr>
              <w:pStyle w:val="TAC"/>
            </w:pPr>
            <w:r w:rsidRPr="00202E5B">
              <w:t>2 %</w:t>
            </w:r>
          </w:p>
        </w:tc>
        <w:tc>
          <w:tcPr>
            <w:tcW w:w="988" w:type="dxa"/>
          </w:tcPr>
          <w:p w:rsidR="00E96A08" w:rsidRPr="00202E5B" w:rsidRDefault="00E96A08" w:rsidP="00EC7465">
            <w:pPr>
              <w:pStyle w:val="TAC"/>
            </w:pPr>
            <w:r w:rsidRPr="00202E5B">
              <w:t>4,3 %</w:t>
            </w:r>
          </w:p>
        </w:tc>
        <w:tc>
          <w:tcPr>
            <w:tcW w:w="1129" w:type="dxa"/>
          </w:tcPr>
          <w:p w:rsidR="00E96A08" w:rsidRPr="00202E5B" w:rsidRDefault="00E96A08" w:rsidP="00EC7465">
            <w:pPr>
              <w:pStyle w:val="TAC"/>
            </w:pPr>
            <w:r w:rsidRPr="00202E5B">
              <w:t>1,1 %</w:t>
            </w:r>
          </w:p>
        </w:tc>
        <w:tc>
          <w:tcPr>
            <w:tcW w:w="982" w:type="dxa"/>
          </w:tcPr>
          <w:p w:rsidR="00E96A08" w:rsidRPr="00202E5B" w:rsidRDefault="00E96A08" w:rsidP="00EC7465">
            <w:pPr>
              <w:pStyle w:val="TAC"/>
            </w:pPr>
            <w:r w:rsidRPr="00202E5B">
              <w:t>3,35 %</w:t>
            </w:r>
          </w:p>
        </w:tc>
        <w:tc>
          <w:tcPr>
            <w:tcW w:w="1160" w:type="dxa"/>
          </w:tcPr>
          <w:p w:rsidR="00E96A08" w:rsidRPr="00202E5B" w:rsidRDefault="00E96A08" w:rsidP="00EC7465">
            <w:pPr>
              <w:pStyle w:val="TAC"/>
            </w:pPr>
            <w:r w:rsidRPr="00202E5B">
              <w:t>4,9 %</w:t>
            </w:r>
          </w:p>
        </w:tc>
        <w:tc>
          <w:tcPr>
            <w:tcW w:w="938" w:type="dxa"/>
          </w:tcPr>
          <w:p w:rsidR="00E96A08" w:rsidRPr="00202E5B" w:rsidRDefault="00E96A08" w:rsidP="00EC7465">
            <w:pPr>
              <w:pStyle w:val="TAC"/>
            </w:pPr>
            <w:r w:rsidRPr="00202E5B">
              <w:t>4,4 %</w:t>
            </w:r>
          </w:p>
        </w:tc>
        <w:tc>
          <w:tcPr>
            <w:tcW w:w="878" w:type="dxa"/>
          </w:tcPr>
          <w:p w:rsidR="00E96A08" w:rsidRPr="00202E5B" w:rsidDel="00BE2B1F" w:rsidRDefault="00E96A08" w:rsidP="00EC7465">
            <w:pPr>
              <w:pStyle w:val="TAC"/>
            </w:pPr>
            <w:r w:rsidRPr="00202E5B">
              <w:t>6,0 %</w:t>
            </w:r>
          </w:p>
        </w:tc>
        <w:tc>
          <w:tcPr>
            <w:tcW w:w="1129" w:type="dxa"/>
          </w:tcPr>
          <w:p w:rsidR="00E96A08" w:rsidRPr="00202E5B" w:rsidRDefault="00E96A08" w:rsidP="00EC7465">
            <w:pPr>
              <w:pStyle w:val="TAC"/>
            </w:pPr>
            <w:r w:rsidRPr="00202E5B">
              <w:t>3,67 %</w:t>
            </w:r>
          </w:p>
        </w:tc>
      </w:tr>
      <w:tr w:rsidR="00E96A08" w:rsidRPr="00202E5B" w:rsidTr="00DE0D06">
        <w:trPr>
          <w:jc w:val="center"/>
        </w:trPr>
        <w:tc>
          <w:tcPr>
            <w:tcW w:w="706" w:type="dxa"/>
          </w:tcPr>
          <w:p w:rsidR="00E96A08" w:rsidRPr="00202E5B" w:rsidRDefault="00E96A08" w:rsidP="00EC7465">
            <w:pPr>
              <w:pStyle w:val="TAC"/>
            </w:pPr>
            <w:r w:rsidRPr="00202E5B">
              <w:t>15</w:t>
            </w:r>
          </w:p>
        </w:tc>
        <w:tc>
          <w:tcPr>
            <w:tcW w:w="960" w:type="dxa"/>
          </w:tcPr>
          <w:p w:rsidR="00E96A08" w:rsidRPr="00202E5B" w:rsidRDefault="00E96A08" w:rsidP="00EC7465">
            <w:pPr>
              <w:pStyle w:val="TAC"/>
            </w:pPr>
          </w:p>
        </w:tc>
        <w:tc>
          <w:tcPr>
            <w:tcW w:w="987" w:type="dxa"/>
          </w:tcPr>
          <w:p w:rsidR="00E96A08" w:rsidRPr="00202E5B" w:rsidRDefault="00E96A08" w:rsidP="00EC7465">
            <w:pPr>
              <w:pStyle w:val="TAC"/>
            </w:pPr>
          </w:p>
        </w:tc>
        <w:tc>
          <w:tcPr>
            <w:tcW w:w="988" w:type="dxa"/>
          </w:tcPr>
          <w:p w:rsidR="00E96A08" w:rsidRPr="00202E5B" w:rsidRDefault="00E96A08" w:rsidP="00EC7465">
            <w:pPr>
              <w:pStyle w:val="TAC"/>
            </w:pPr>
            <w:r w:rsidRPr="00202E5B">
              <w:t>1,4 %</w:t>
            </w:r>
          </w:p>
        </w:tc>
        <w:tc>
          <w:tcPr>
            <w:tcW w:w="1129" w:type="dxa"/>
          </w:tcPr>
          <w:p w:rsidR="00E96A08" w:rsidRPr="00202E5B" w:rsidRDefault="00E96A08" w:rsidP="00EC7465">
            <w:pPr>
              <w:pStyle w:val="TAC"/>
            </w:pPr>
          </w:p>
        </w:tc>
        <w:tc>
          <w:tcPr>
            <w:tcW w:w="982" w:type="dxa"/>
          </w:tcPr>
          <w:p w:rsidR="00E96A08" w:rsidRPr="00202E5B" w:rsidRDefault="00E96A08" w:rsidP="00EC7465">
            <w:pPr>
              <w:pStyle w:val="TAC"/>
            </w:pPr>
            <w:r w:rsidRPr="00202E5B">
              <w:t>1,11 %</w:t>
            </w:r>
          </w:p>
        </w:tc>
        <w:tc>
          <w:tcPr>
            <w:tcW w:w="1160" w:type="dxa"/>
          </w:tcPr>
          <w:p w:rsidR="00E96A08" w:rsidRPr="00202E5B" w:rsidRDefault="00E96A08" w:rsidP="00EC7465">
            <w:pPr>
              <w:pStyle w:val="TAC"/>
            </w:pPr>
            <w:r w:rsidRPr="00202E5B">
              <w:t>1,8 %</w:t>
            </w:r>
          </w:p>
        </w:tc>
        <w:tc>
          <w:tcPr>
            <w:tcW w:w="938" w:type="dxa"/>
          </w:tcPr>
          <w:p w:rsidR="00E96A08" w:rsidRPr="00202E5B" w:rsidRDefault="00E96A08" w:rsidP="00EC7465">
            <w:pPr>
              <w:pStyle w:val="TAC"/>
            </w:pPr>
            <w:r w:rsidRPr="00202E5B">
              <w:t>1,3 %</w:t>
            </w:r>
          </w:p>
        </w:tc>
        <w:tc>
          <w:tcPr>
            <w:tcW w:w="878" w:type="dxa"/>
          </w:tcPr>
          <w:p w:rsidR="00E96A08" w:rsidRPr="00202E5B" w:rsidDel="00BE2B1F" w:rsidRDefault="00E96A08" w:rsidP="00EC7465">
            <w:pPr>
              <w:pStyle w:val="TAC"/>
            </w:pPr>
            <w:r w:rsidRPr="00202E5B">
              <w:t>3,0 %</w:t>
            </w:r>
          </w:p>
        </w:tc>
        <w:tc>
          <w:tcPr>
            <w:tcW w:w="1129" w:type="dxa"/>
          </w:tcPr>
          <w:p w:rsidR="00E96A08" w:rsidRPr="00202E5B" w:rsidRDefault="00E96A08" w:rsidP="00EC7465">
            <w:pPr>
              <w:pStyle w:val="TAC"/>
            </w:pPr>
            <w:r w:rsidRPr="00202E5B">
              <w:t>1,72 %</w:t>
            </w:r>
          </w:p>
        </w:tc>
      </w:tr>
      <w:tr w:rsidR="00E96A08" w:rsidRPr="00202E5B" w:rsidTr="00DE0D06">
        <w:trPr>
          <w:jc w:val="center"/>
        </w:trPr>
        <w:tc>
          <w:tcPr>
            <w:tcW w:w="706" w:type="dxa"/>
          </w:tcPr>
          <w:p w:rsidR="00E96A08" w:rsidRPr="00202E5B" w:rsidRDefault="00E96A08" w:rsidP="00EC7465">
            <w:pPr>
              <w:pStyle w:val="TAC"/>
            </w:pPr>
            <w:r w:rsidRPr="00202E5B">
              <w:t>20</w:t>
            </w:r>
          </w:p>
        </w:tc>
        <w:tc>
          <w:tcPr>
            <w:tcW w:w="960" w:type="dxa"/>
          </w:tcPr>
          <w:p w:rsidR="00E96A08" w:rsidRPr="00202E5B" w:rsidRDefault="00E96A08" w:rsidP="00EC7465">
            <w:pPr>
              <w:pStyle w:val="TAC"/>
            </w:pPr>
          </w:p>
        </w:tc>
        <w:tc>
          <w:tcPr>
            <w:tcW w:w="987" w:type="dxa"/>
          </w:tcPr>
          <w:p w:rsidR="00E96A08" w:rsidRPr="00202E5B" w:rsidRDefault="00E96A08" w:rsidP="00EC7465">
            <w:pPr>
              <w:pStyle w:val="TAC"/>
            </w:pPr>
          </w:p>
        </w:tc>
        <w:tc>
          <w:tcPr>
            <w:tcW w:w="988" w:type="dxa"/>
          </w:tcPr>
          <w:p w:rsidR="00E96A08" w:rsidRPr="00202E5B" w:rsidRDefault="00E96A08" w:rsidP="00EC7465">
            <w:pPr>
              <w:pStyle w:val="TAC"/>
            </w:pPr>
          </w:p>
        </w:tc>
        <w:tc>
          <w:tcPr>
            <w:tcW w:w="1129" w:type="dxa"/>
          </w:tcPr>
          <w:p w:rsidR="00E96A08" w:rsidRPr="00202E5B" w:rsidRDefault="00E96A08" w:rsidP="00EC7465">
            <w:pPr>
              <w:pStyle w:val="TAC"/>
            </w:pPr>
          </w:p>
        </w:tc>
        <w:tc>
          <w:tcPr>
            <w:tcW w:w="982" w:type="dxa"/>
          </w:tcPr>
          <w:p w:rsidR="00E96A08" w:rsidRPr="00202E5B" w:rsidRDefault="00E96A08" w:rsidP="00EC7465">
            <w:pPr>
              <w:pStyle w:val="TAC"/>
            </w:pPr>
            <w:r w:rsidRPr="00202E5B">
              <w:t>0,32 %</w:t>
            </w:r>
          </w:p>
        </w:tc>
        <w:tc>
          <w:tcPr>
            <w:tcW w:w="1160" w:type="dxa"/>
          </w:tcPr>
          <w:p w:rsidR="00E96A08" w:rsidRPr="00202E5B" w:rsidRDefault="00E96A08" w:rsidP="00EC7465">
            <w:pPr>
              <w:pStyle w:val="TAC"/>
            </w:pPr>
          </w:p>
        </w:tc>
        <w:tc>
          <w:tcPr>
            <w:tcW w:w="938" w:type="dxa"/>
          </w:tcPr>
          <w:p w:rsidR="00E96A08" w:rsidRPr="00202E5B" w:rsidRDefault="00E96A08" w:rsidP="00EC7465">
            <w:pPr>
              <w:pStyle w:val="TAC"/>
            </w:pPr>
            <w:r w:rsidRPr="00202E5B">
              <w:t>0,4 %</w:t>
            </w:r>
          </w:p>
        </w:tc>
        <w:tc>
          <w:tcPr>
            <w:tcW w:w="878" w:type="dxa"/>
          </w:tcPr>
          <w:p w:rsidR="00E96A08" w:rsidRPr="00202E5B" w:rsidDel="00BE2B1F" w:rsidRDefault="00E96A08" w:rsidP="00EC7465">
            <w:pPr>
              <w:pStyle w:val="TAC"/>
            </w:pPr>
          </w:p>
        </w:tc>
        <w:tc>
          <w:tcPr>
            <w:tcW w:w="1129" w:type="dxa"/>
          </w:tcPr>
          <w:p w:rsidR="00E96A08" w:rsidRPr="00202E5B" w:rsidRDefault="00E96A08" w:rsidP="00EC7465">
            <w:pPr>
              <w:pStyle w:val="TAC"/>
            </w:pPr>
            <w:r w:rsidRPr="00202E5B">
              <w:t>0,36 %</w:t>
            </w:r>
          </w:p>
        </w:tc>
      </w:tr>
    </w:tbl>
    <w:p w:rsidR="00364584" w:rsidRPr="007F4011" w:rsidRDefault="00364584" w:rsidP="00364584"/>
    <w:p w:rsidR="000A5568" w:rsidRPr="007F4011" w:rsidRDefault="00EB222C" w:rsidP="00C1484B">
      <w:pPr>
        <w:pStyle w:val="TH"/>
      </w:pPr>
      <w:r>
        <w:pict>
          <v:shape id="_x0000_i1051" type="#_x0000_t75" style="width:482.25pt;height:265.5pt">
            <v:imagedata r:id="rId48" o:title=""/>
          </v:shape>
        </w:pict>
      </w:r>
      <w:r w:rsidR="000A5568" w:rsidRPr="007F4011">
        <w:t>Figure 7.3a: UTRA FDD uplink capacity loss for E-UTRA power control set 1</w:t>
      </w:r>
    </w:p>
    <w:p w:rsidR="00C1484B" w:rsidRPr="007F4011" w:rsidRDefault="00C1484B" w:rsidP="000A5568">
      <w:pPr>
        <w:pStyle w:val="TF"/>
      </w:pPr>
    </w:p>
    <w:p w:rsidR="000A5568" w:rsidRPr="007F4011" w:rsidRDefault="000A5568" w:rsidP="00DC1575">
      <w:pPr>
        <w:pStyle w:val="TH"/>
        <w:outlineLvl w:val="0"/>
      </w:pPr>
      <w:r w:rsidRPr="007F4011">
        <w:t>Table 7.3b: UTRA FDD uplink capacity loss for E-UTRA power control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58"/>
        <w:gridCol w:w="980"/>
        <w:gridCol w:w="981"/>
        <w:gridCol w:w="1121"/>
        <w:gridCol w:w="966"/>
        <w:gridCol w:w="1147"/>
        <w:gridCol w:w="904"/>
        <w:gridCol w:w="992"/>
        <w:gridCol w:w="1102"/>
      </w:tblGrid>
      <w:tr w:rsidR="00326A7E" w:rsidRPr="00202E5B" w:rsidTr="00DE0D06">
        <w:trPr>
          <w:jc w:val="center"/>
        </w:trPr>
        <w:tc>
          <w:tcPr>
            <w:tcW w:w="706" w:type="dxa"/>
          </w:tcPr>
          <w:p w:rsidR="00326A7E" w:rsidRPr="00202E5B" w:rsidRDefault="00326A7E" w:rsidP="00AA39A6">
            <w:pPr>
              <w:pStyle w:val="TAH"/>
            </w:pPr>
            <w:r w:rsidRPr="00202E5B">
              <w:t>ACIR offset (dB)</w:t>
            </w:r>
          </w:p>
        </w:tc>
        <w:tc>
          <w:tcPr>
            <w:tcW w:w="958" w:type="dxa"/>
          </w:tcPr>
          <w:p w:rsidR="00326A7E" w:rsidRPr="00202E5B" w:rsidRDefault="00326A7E" w:rsidP="00AA39A6">
            <w:pPr>
              <w:pStyle w:val="TAH"/>
            </w:pPr>
            <w:r w:rsidRPr="00202E5B">
              <w:t>NTT DoCoMo (R4-061145)</w:t>
            </w:r>
          </w:p>
        </w:tc>
        <w:tc>
          <w:tcPr>
            <w:tcW w:w="980" w:type="dxa"/>
          </w:tcPr>
          <w:p w:rsidR="00326A7E" w:rsidRPr="00202E5B" w:rsidRDefault="00326A7E" w:rsidP="00AA39A6">
            <w:pPr>
              <w:pStyle w:val="TAH"/>
            </w:pPr>
            <w:r w:rsidRPr="00202E5B">
              <w:t>Motorola (R4-061230)</w:t>
            </w:r>
          </w:p>
        </w:tc>
        <w:tc>
          <w:tcPr>
            <w:tcW w:w="981" w:type="dxa"/>
          </w:tcPr>
          <w:p w:rsidR="00326A7E" w:rsidRPr="00202E5B" w:rsidRDefault="00326A7E" w:rsidP="00AA39A6">
            <w:pPr>
              <w:pStyle w:val="TAH"/>
            </w:pPr>
            <w:r w:rsidRPr="00202E5B">
              <w:t>Ericsson (R4-061319</w:t>
            </w:r>
          </w:p>
        </w:tc>
        <w:tc>
          <w:tcPr>
            <w:tcW w:w="1121" w:type="dxa"/>
          </w:tcPr>
          <w:p w:rsidR="00326A7E" w:rsidRPr="00202E5B" w:rsidRDefault="00326A7E" w:rsidP="00AA39A6">
            <w:pPr>
              <w:pStyle w:val="TAH"/>
            </w:pPr>
            <w:r w:rsidRPr="00202E5B">
              <w:t>Panasonic (R4-061197)</w:t>
            </w:r>
          </w:p>
        </w:tc>
        <w:tc>
          <w:tcPr>
            <w:tcW w:w="966" w:type="dxa"/>
          </w:tcPr>
          <w:p w:rsidR="00326A7E" w:rsidRPr="00202E5B" w:rsidRDefault="00326A7E" w:rsidP="00AA39A6">
            <w:pPr>
              <w:pStyle w:val="TAH"/>
            </w:pPr>
            <w:r w:rsidRPr="00202E5B">
              <w:t>Siemens (R4-061303)</w:t>
            </w:r>
          </w:p>
        </w:tc>
        <w:tc>
          <w:tcPr>
            <w:tcW w:w="1147" w:type="dxa"/>
          </w:tcPr>
          <w:p w:rsidR="00326A7E" w:rsidRPr="00202E5B" w:rsidRDefault="00326A7E" w:rsidP="00AA39A6">
            <w:pPr>
              <w:pStyle w:val="TAH"/>
            </w:pPr>
            <w:r w:rsidRPr="00202E5B">
              <w:t>Qualcomm (R4-070036)</w:t>
            </w:r>
          </w:p>
        </w:tc>
        <w:tc>
          <w:tcPr>
            <w:tcW w:w="904" w:type="dxa"/>
          </w:tcPr>
          <w:p w:rsidR="00326A7E" w:rsidRPr="00202E5B" w:rsidRDefault="00326A7E" w:rsidP="00AA39A6">
            <w:pPr>
              <w:pStyle w:val="TAH"/>
            </w:pPr>
            <w:r w:rsidRPr="00202E5B">
              <w:t>Alcatel-Lucent (R4-070096)</w:t>
            </w:r>
          </w:p>
        </w:tc>
        <w:tc>
          <w:tcPr>
            <w:tcW w:w="992" w:type="dxa"/>
          </w:tcPr>
          <w:p w:rsidR="00326A7E" w:rsidRPr="00202E5B" w:rsidRDefault="00326A7E" w:rsidP="00AA39A6">
            <w:pPr>
              <w:pStyle w:val="TAH"/>
            </w:pPr>
            <w:r w:rsidRPr="00202E5B">
              <w:t>Nokia (R4-07023</w:t>
            </w:r>
            <w:r w:rsidR="00823A7F" w:rsidRPr="00202E5B">
              <w:t>5</w:t>
            </w:r>
            <w:r w:rsidRPr="00202E5B">
              <w:t>)</w:t>
            </w:r>
          </w:p>
        </w:tc>
        <w:tc>
          <w:tcPr>
            <w:tcW w:w="1102" w:type="dxa"/>
          </w:tcPr>
          <w:p w:rsidR="00326A7E" w:rsidRPr="00202E5B" w:rsidRDefault="00326A7E" w:rsidP="00AA39A6">
            <w:pPr>
              <w:pStyle w:val="TAH"/>
            </w:pPr>
            <w:r w:rsidRPr="00202E5B">
              <w:t>PC set 2 averaged</w:t>
            </w:r>
          </w:p>
        </w:tc>
      </w:tr>
      <w:tr w:rsidR="00326A7E" w:rsidRPr="00202E5B" w:rsidTr="00DE0D06">
        <w:trPr>
          <w:jc w:val="center"/>
        </w:trPr>
        <w:tc>
          <w:tcPr>
            <w:tcW w:w="706" w:type="dxa"/>
          </w:tcPr>
          <w:p w:rsidR="00326A7E" w:rsidRPr="00202E5B" w:rsidRDefault="00326A7E" w:rsidP="00AA39A6">
            <w:pPr>
              <w:pStyle w:val="TAC"/>
            </w:pPr>
            <w:r w:rsidRPr="00202E5B">
              <w:t>-15</w:t>
            </w:r>
          </w:p>
        </w:tc>
        <w:tc>
          <w:tcPr>
            <w:tcW w:w="958" w:type="dxa"/>
          </w:tcPr>
          <w:p w:rsidR="00326A7E" w:rsidRPr="00202E5B" w:rsidRDefault="00326A7E" w:rsidP="00AA39A6">
            <w:pPr>
              <w:pStyle w:val="TAC"/>
            </w:pPr>
          </w:p>
        </w:tc>
        <w:tc>
          <w:tcPr>
            <w:tcW w:w="980" w:type="dxa"/>
          </w:tcPr>
          <w:p w:rsidR="00326A7E" w:rsidRPr="00202E5B" w:rsidRDefault="00326A7E" w:rsidP="00AA39A6">
            <w:pPr>
              <w:pStyle w:val="TAC"/>
            </w:pPr>
          </w:p>
        </w:tc>
        <w:tc>
          <w:tcPr>
            <w:tcW w:w="981" w:type="dxa"/>
          </w:tcPr>
          <w:p w:rsidR="00326A7E" w:rsidRPr="00202E5B" w:rsidRDefault="00326A7E" w:rsidP="00AA39A6">
            <w:pPr>
              <w:pStyle w:val="TAC"/>
            </w:pPr>
            <w:r w:rsidRPr="00202E5B">
              <w:t>100,00 %</w:t>
            </w:r>
          </w:p>
        </w:tc>
        <w:tc>
          <w:tcPr>
            <w:tcW w:w="1121" w:type="dxa"/>
          </w:tcPr>
          <w:p w:rsidR="00326A7E" w:rsidRPr="00202E5B" w:rsidRDefault="00326A7E" w:rsidP="00AA39A6">
            <w:pPr>
              <w:pStyle w:val="TAC"/>
            </w:pPr>
          </w:p>
        </w:tc>
        <w:tc>
          <w:tcPr>
            <w:tcW w:w="966" w:type="dxa"/>
          </w:tcPr>
          <w:p w:rsidR="00326A7E" w:rsidRPr="00202E5B" w:rsidRDefault="00326A7E" w:rsidP="00AA39A6">
            <w:pPr>
              <w:pStyle w:val="TAC"/>
            </w:pPr>
          </w:p>
        </w:tc>
        <w:tc>
          <w:tcPr>
            <w:tcW w:w="1147" w:type="dxa"/>
          </w:tcPr>
          <w:p w:rsidR="00326A7E" w:rsidRPr="00202E5B" w:rsidRDefault="00326A7E" w:rsidP="00AA39A6">
            <w:pPr>
              <w:pStyle w:val="TAC"/>
            </w:pPr>
          </w:p>
        </w:tc>
        <w:tc>
          <w:tcPr>
            <w:tcW w:w="904" w:type="dxa"/>
          </w:tcPr>
          <w:p w:rsidR="00326A7E" w:rsidRPr="00202E5B" w:rsidRDefault="00326A7E" w:rsidP="00AA39A6">
            <w:pPr>
              <w:pStyle w:val="TAC"/>
            </w:pPr>
            <w:r w:rsidRPr="00202E5B">
              <w:t>89,10 %</w:t>
            </w:r>
          </w:p>
        </w:tc>
        <w:tc>
          <w:tcPr>
            <w:tcW w:w="992" w:type="dxa"/>
          </w:tcPr>
          <w:p w:rsidR="00326A7E" w:rsidRPr="00202E5B" w:rsidDel="00BE2B1F" w:rsidRDefault="00326A7E" w:rsidP="00AA39A6">
            <w:pPr>
              <w:pStyle w:val="TAC"/>
            </w:pPr>
            <w:r w:rsidRPr="00202E5B">
              <w:t>57,00 %</w:t>
            </w:r>
          </w:p>
        </w:tc>
        <w:tc>
          <w:tcPr>
            <w:tcW w:w="1102" w:type="dxa"/>
          </w:tcPr>
          <w:p w:rsidR="00326A7E" w:rsidRPr="00202E5B" w:rsidRDefault="00326A7E" w:rsidP="00AA39A6">
            <w:pPr>
              <w:pStyle w:val="TAC"/>
            </w:pPr>
            <w:r w:rsidRPr="00202E5B">
              <w:t>82,03 %</w:t>
            </w:r>
          </w:p>
        </w:tc>
      </w:tr>
      <w:tr w:rsidR="00326A7E" w:rsidRPr="00202E5B" w:rsidTr="00DE0D06">
        <w:trPr>
          <w:jc w:val="center"/>
        </w:trPr>
        <w:tc>
          <w:tcPr>
            <w:tcW w:w="706" w:type="dxa"/>
          </w:tcPr>
          <w:p w:rsidR="00326A7E" w:rsidRPr="00202E5B" w:rsidRDefault="00326A7E" w:rsidP="00AA39A6">
            <w:pPr>
              <w:pStyle w:val="TAC"/>
            </w:pPr>
            <w:r w:rsidRPr="00202E5B">
              <w:t>-10</w:t>
            </w:r>
          </w:p>
        </w:tc>
        <w:tc>
          <w:tcPr>
            <w:tcW w:w="958" w:type="dxa"/>
          </w:tcPr>
          <w:p w:rsidR="00326A7E" w:rsidRPr="00202E5B" w:rsidRDefault="00326A7E" w:rsidP="00AA39A6">
            <w:pPr>
              <w:pStyle w:val="TAC"/>
            </w:pPr>
            <w:r w:rsidRPr="00202E5B">
              <w:t>22,90 %</w:t>
            </w:r>
          </w:p>
        </w:tc>
        <w:tc>
          <w:tcPr>
            <w:tcW w:w="980" w:type="dxa"/>
          </w:tcPr>
          <w:p w:rsidR="00326A7E" w:rsidRPr="00202E5B" w:rsidRDefault="00326A7E" w:rsidP="00AA39A6">
            <w:pPr>
              <w:pStyle w:val="TAC"/>
            </w:pPr>
            <w:r w:rsidRPr="00202E5B">
              <w:t>13,90 %</w:t>
            </w:r>
          </w:p>
        </w:tc>
        <w:tc>
          <w:tcPr>
            <w:tcW w:w="981" w:type="dxa"/>
          </w:tcPr>
          <w:p w:rsidR="00326A7E" w:rsidRPr="00202E5B" w:rsidRDefault="00326A7E" w:rsidP="00AA39A6">
            <w:pPr>
              <w:pStyle w:val="TAC"/>
            </w:pPr>
            <w:r w:rsidRPr="00202E5B">
              <w:t>34,30 %</w:t>
            </w:r>
          </w:p>
        </w:tc>
        <w:tc>
          <w:tcPr>
            <w:tcW w:w="1121" w:type="dxa"/>
          </w:tcPr>
          <w:p w:rsidR="00326A7E" w:rsidRPr="00202E5B" w:rsidRDefault="00326A7E" w:rsidP="00AA39A6">
            <w:pPr>
              <w:pStyle w:val="TAC"/>
            </w:pPr>
            <w:r w:rsidRPr="00202E5B">
              <w:t>21,50 %</w:t>
            </w:r>
          </w:p>
        </w:tc>
        <w:tc>
          <w:tcPr>
            <w:tcW w:w="966" w:type="dxa"/>
          </w:tcPr>
          <w:p w:rsidR="00326A7E" w:rsidRPr="00202E5B" w:rsidRDefault="00326A7E" w:rsidP="00AA39A6">
            <w:pPr>
              <w:pStyle w:val="TAC"/>
            </w:pPr>
            <w:r w:rsidRPr="00202E5B">
              <w:t>23,11 %</w:t>
            </w:r>
          </w:p>
        </w:tc>
        <w:tc>
          <w:tcPr>
            <w:tcW w:w="1147" w:type="dxa"/>
          </w:tcPr>
          <w:p w:rsidR="00326A7E" w:rsidRPr="00202E5B" w:rsidRDefault="00326A7E" w:rsidP="00AA39A6">
            <w:pPr>
              <w:pStyle w:val="TAC"/>
            </w:pPr>
            <w:r w:rsidRPr="00202E5B">
              <w:t>30,90 %</w:t>
            </w:r>
          </w:p>
        </w:tc>
        <w:tc>
          <w:tcPr>
            <w:tcW w:w="904" w:type="dxa"/>
          </w:tcPr>
          <w:p w:rsidR="00326A7E" w:rsidRPr="00202E5B" w:rsidRDefault="00326A7E" w:rsidP="00AA39A6">
            <w:pPr>
              <w:pStyle w:val="TAC"/>
            </w:pPr>
            <w:r w:rsidRPr="00202E5B">
              <w:t>34,80 %</w:t>
            </w:r>
          </w:p>
        </w:tc>
        <w:tc>
          <w:tcPr>
            <w:tcW w:w="992" w:type="dxa"/>
          </w:tcPr>
          <w:p w:rsidR="00326A7E" w:rsidRPr="00202E5B" w:rsidDel="00BE2B1F" w:rsidRDefault="00326A7E" w:rsidP="00AA39A6">
            <w:pPr>
              <w:pStyle w:val="TAC"/>
            </w:pPr>
            <w:r w:rsidRPr="00202E5B">
              <w:t>20,00 %</w:t>
            </w:r>
          </w:p>
        </w:tc>
        <w:tc>
          <w:tcPr>
            <w:tcW w:w="1102" w:type="dxa"/>
          </w:tcPr>
          <w:p w:rsidR="00326A7E" w:rsidRPr="00202E5B" w:rsidRDefault="00326A7E" w:rsidP="00AA39A6">
            <w:pPr>
              <w:pStyle w:val="TAC"/>
            </w:pPr>
            <w:r w:rsidRPr="00202E5B">
              <w:t>25,18 %</w:t>
            </w:r>
          </w:p>
        </w:tc>
      </w:tr>
      <w:tr w:rsidR="00326A7E" w:rsidRPr="00202E5B" w:rsidTr="00DE0D06">
        <w:trPr>
          <w:jc w:val="center"/>
        </w:trPr>
        <w:tc>
          <w:tcPr>
            <w:tcW w:w="706" w:type="dxa"/>
          </w:tcPr>
          <w:p w:rsidR="00326A7E" w:rsidRPr="00202E5B" w:rsidRDefault="00326A7E" w:rsidP="00AA39A6">
            <w:pPr>
              <w:pStyle w:val="TAC"/>
            </w:pPr>
            <w:r w:rsidRPr="00202E5B">
              <w:t>-5</w:t>
            </w:r>
          </w:p>
        </w:tc>
        <w:tc>
          <w:tcPr>
            <w:tcW w:w="958" w:type="dxa"/>
          </w:tcPr>
          <w:p w:rsidR="00326A7E" w:rsidRPr="00202E5B" w:rsidRDefault="00326A7E" w:rsidP="00AA39A6">
            <w:pPr>
              <w:pStyle w:val="TAC"/>
            </w:pPr>
            <w:r w:rsidRPr="00202E5B">
              <w:t>7,50 %</w:t>
            </w:r>
          </w:p>
        </w:tc>
        <w:tc>
          <w:tcPr>
            <w:tcW w:w="980" w:type="dxa"/>
          </w:tcPr>
          <w:p w:rsidR="00326A7E" w:rsidRPr="00202E5B" w:rsidRDefault="00326A7E" w:rsidP="00AA39A6">
            <w:pPr>
              <w:pStyle w:val="TAC"/>
            </w:pPr>
            <w:r w:rsidRPr="00202E5B">
              <w:t>4,40 %</w:t>
            </w:r>
          </w:p>
        </w:tc>
        <w:tc>
          <w:tcPr>
            <w:tcW w:w="981" w:type="dxa"/>
          </w:tcPr>
          <w:p w:rsidR="00326A7E" w:rsidRPr="00202E5B" w:rsidRDefault="00326A7E" w:rsidP="00AA39A6">
            <w:pPr>
              <w:pStyle w:val="TAC"/>
            </w:pPr>
            <w:r w:rsidRPr="00202E5B">
              <w:t>10,90 %</w:t>
            </w:r>
          </w:p>
        </w:tc>
        <w:tc>
          <w:tcPr>
            <w:tcW w:w="1121" w:type="dxa"/>
          </w:tcPr>
          <w:p w:rsidR="00326A7E" w:rsidRPr="00202E5B" w:rsidRDefault="00326A7E" w:rsidP="00AA39A6">
            <w:pPr>
              <w:pStyle w:val="TAC"/>
            </w:pPr>
            <w:r w:rsidRPr="00202E5B">
              <w:t>5,20 %</w:t>
            </w:r>
          </w:p>
        </w:tc>
        <w:tc>
          <w:tcPr>
            <w:tcW w:w="966" w:type="dxa"/>
          </w:tcPr>
          <w:p w:rsidR="00326A7E" w:rsidRPr="00202E5B" w:rsidRDefault="00326A7E" w:rsidP="00AA39A6">
            <w:pPr>
              <w:pStyle w:val="TAC"/>
            </w:pPr>
            <w:r w:rsidRPr="00202E5B">
              <w:t>7,46 %</w:t>
            </w:r>
          </w:p>
        </w:tc>
        <w:tc>
          <w:tcPr>
            <w:tcW w:w="1147" w:type="dxa"/>
          </w:tcPr>
          <w:p w:rsidR="00326A7E" w:rsidRPr="00202E5B" w:rsidRDefault="00326A7E" w:rsidP="00AA39A6">
            <w:pPr>
              <w:pStyle w:val="TAC"/>
            </w:pPr>
            <w:r w:rsidRPr="00202E5B">
              <w:t>9,80 %</w:t>
            </w:r>
          </w:p>
        </w:tc>
        <w:tc>
          <w:tcPr>
            <w:tcW w:w="904" w:type="dxa"/>
          </w:tcPr>
          <w:p w:rsidR="00326A7E" w:rsidRPr="00202E5B" w:rsidRDefault="00326A7E" w:rsidP="00AA39A6">
            <w:pPr>
              <w:pStyle w:val="TAC"/>
            </w:pPr>
            <w:r w:rsidRPr="00202E5B">
              <w:t>8,80 %</w:t>
            </w:r>
          </w:p>
        </w:tc>
        <w:tc>
          <w:tcPr>
            <w:tcW w:w="992" w:type="dxa"/>
          </w:tcPr>
          <w:p w:rsidR="00326A7E" w:rsidRPr="00202E5B" w:rsidDel="00BE2B1F" w:rsidRDefault="00326A7E" w:rsidP="00AA39A6">
            <w:pPr>
              <w:pStyle w:val="TAC"/>
            </w:pPr>
            <w:r w:rsidRPr="00202E5B">
              <w:t>8,00 %</w:t>
            </w:r>
          </w:p>
        </w:tc>
        <w:tc>
          <w:tcPr>
            <w:tcW w:w="1102" w:type="dxa"/>
          </w:tcPr>
          <w:p w:rsidR="00326A7E" w:rsidRPr="00202E5B" w:rsidRDefault="00326A7E" w:rsidP="00AA39A6">
            <w:pPr>
              <w:pStyle w:val="TAC"/>
            </w:pPr>
            <w:r w:rsidRPr="00202E5B">
              <w:t>7,76 %</w:t>
            </w:r>
          </w:p>
        </w:tc>
      </w:tr>
      <w:tr w:rsidR="00326A7E" w:rsidRPr="00202E5B" w:rsidTr="00DE0D06">
        <w:trPr>
          <w:jc w:val="center"/>
        </w:trPr>
        <w:tc>
          <w:tcPr>
            <w:tcW w:w="706" w:type="dxa"/>
          </w:tcPr>
          <w:p w:rsidR="00326A7E" w:rsidRPr="00202E5B" w:rsidRDefault="00326A7E" w:rsidP="00AA39A6">
            <w:pPr>
              <w:pStyle w:val="TAC"/>
            </w:pPr>
            <w:r w:rsidRPr="00202E5B">
              <w:t>0</w:t>
            </w:r>
          </w:p>
        </w:tc>
        <w:tc>
          <w:tcPr>
            <w:tcW w:w="958" w:type="dxa"/>
          </w:tcPr>
          <w:p w:rsidR="00326A7E" w:rsidRPr="00202E5B" w:rsidRDefault="00326A7E" w:rsidP="00AA39A6">
            <w:pPr>
              <w:pStyle w:val="TAC"/>
            </w:pPr>
            <w:r w:rsidRPr="00202E5B">
              <w:t>2,40 %</w:t>
            </w:r>
          </w:p>
        </w:tc>
        <w:tc>
          <w:tcPr>
            <w:tcW w:w="980" w:type="dxa"/>
          </w:tcPr>
          <w:p w:rsidR="00326A7E" w:rsidRPr="00202E5B" w:rsidRDefault="00326A7E" w:rsidP="00AA39A6">
            <w:pPr>
              <w:pStyle w:val="TAC"/>
            </w:pPr>
            <w:r w:rsidRPr="00202E5B">
              <w:t>1,10 %</w:t>
            </w:r>
          </w:p>
        </w:tc>
        <w:tc>
          <w:tcPr>
            <w:tcW w:w="981" w:type="dxa"/>
          </w:tcPr>
          <w:p w:rsidR="00326A7E" w:rsidRPr="00202E5B" w:rsidRDefault="00326A7E" w:rsidP="00AA39A6">
            <w:pPr>
              <w:pStyle w:val="TAC"/>
            </w:pPr>
            <w:r w:rsidRPr="00202E5B">
              <w:t>3,40 %</w:t>
            </w:r>
          </w:p>
        </w:tc>
        <w:tc>
          <w:tcPr>
            <w:tcW w:w="1121" w:type="dxa"/>
          </w:tcPr>
          <w:p w:rsidR="00326A7E" w:rsidRPr="00202E5B" w:rsidRDefault="00326A7E" w:rsidP="00AA39A6">
            <w:pPr>
              <w:pStyle w:val="TAC"/>
            </w:pPr>
            <w:r w:rsidRPr="00202E5B">
              <w:t>1,92 %</w:t>
            </w:r>
          </w:p>
        </w:tc>
        <w:tc>
          <w:tcPr>
            <w:tcW w:w="966" w:type="dxa"/>
          </w:tcPr>
          <w:p w:rsidR="00326A7E" w:rsidRPr="00202E5B" w:rsidRDefault="00326A7E" w:rsidP="00AA39A6">
            <w:pPr>
              <w:pStyle w:val="TAC"/>
            </w:pPr>
            <w:r w:rsidRPr="00202E5B">
              <w:t>2,34 %</w:t>
            </w:r>
          </w:p>
        </w:tc>
        <w:tc>
          <w:tcPr>
            <w:tcW w:w="1147" w:type="dxa"/>
          </w:tcPr>
          <w:p w:rsidR="00326A7E" w:rsidRPr="00202E5B" w:rsidRDefault="00326A7E" w:rsidP="00AA39A6">
            <w:pPr>
              <w:pStyle w:val="TAC"/>
            </w:pPr>
            <w:r w:rsidRPr="00202E5B">
              <w:t>3,30 %</w:t>
            </w:r>
          </w:p>
        </w:tc>
        <w:tc>
          <w:tcPr>
            <w:tcW w:w="904" w:type="dxa"/>
          </w:tcPr>
          <w:p w:rsidR="00326A7E" w:rsidRPr="00202E5B" w:rsidRDefault="00326A7E" w:rsidP="00AA39A6">
            <w:pPr>
              <w:pStyle w:val="TAC"/>
            </w:pPr>
            <w:r w:rsidRPr="00202E5B">
              <w:t>3,00 %</w:t>
            </w:r>
          </w:p>
        </w:tc>
        <w:tc>
          <w:tcPr>
            <w:tcW w:w="992" w:type="dxa"/>
          </w:tcPr>
          <w:p w:rsidR="00326A7E" w:rsidRPr="00202E5B" w:rsidDel="00BE2B1F" w:rsidRDefault="00326A7E" w:rsidP="00AA39A6">
            <w:pPr>
              <w:pStyle w:val="TAC"/>
            </w:pPr>
            <w:r w:rsidRPr="00202E5B">
              <w:t>4,00 %</w:t>
            </w:r>
          </w:p>
        </w:tc>
        <w:tc>
          <w:tcPr>
            <w:tcW w:w="1102" w:type="dxa"/>
          </w:tcPr>
          <w:p w:rsidR="00326A7E" w:rsidRPr="00202E5B" w:rsidRDefault="00326A7E" w:rsidP="00AA39A6">
            <w:pPr>
              <w:pStyle w:val="TAC"/>
            </w:pPr>
            <w:r w:rsidRPr="00202E5B">
              <w:t>2,68 %</w:t>
            </w:r>
          </w:p>
        </w:tc>
      </w:tr>
      <w:tr w:rsidR="00326A7E" w:rsidRPr="00202E5B" w:rsidTr="00DE0D06">
        <w:trPr>
          <w:jc w:val="center"/>
        </w:trPr>
        <w:tc>
          <w:tcPr>
            <w:tcW w:w="706" w:type="dxa"/>
          </w:tcPr>
          <w:p w:rsidR="00326A7E" w:rsidRPr="00202E5B" w:rsidRDefault="00326A7E" w:rsidP="00AA39A6">
            <w:pPr>
              <w:pStyle w:val="TAC"/>
            </w:pPr>
            <w:r w:rsidRPr="00202E5B">
              <w:t>5</w:t>
            </w:r>
          </w:p>
        </w:tc>
        <w:tc>
          <w:tcPr>
            <w:tcW w:w="958" w:type="dxa"/>
          </w:tcPr>
          <w:p w:rsidR="00326A7E" w:rsidRPr="00202E5B" w:rsidRDefault="00326A7E" w:rsidP="00AA39A6">
            <w:pPr>
              <w:pStyle w:val="TAC"/>
            </w:pPr>
            <w:r w:rsidRPr="00202E5B">
              <w:t>0,80 %</w:t>
            </w:r>
          </w:p>
        </w:tc>
        <w:tc>
          <w:tcPr>
            <w:tcW w:w="980" w:type="dxa"/>
          </w:tcPr>
          <w:p w:rsidR="00326A7E" w:rsidRPr="00202E5B" w:rsidRDefault="00326A7E" w:rsidP="00AA39A6">
            <w:pPr>
              <w:pStyle w:val="TAC"/>
            </w:pPr>
            <w:r w:rsidRPr="00202E5B">
              <w:t>0,40 %</w:t>
            </w:r>
          </w:p>
        </w:tc>
        <w:tc>
          <w:tcPr>
            <w:tcW w:w="981" w:type="dxa"/>
          </w:tcPr>
          <w:p w:rsidR="00326A7E" w:rsidRPr="00202E5B" w:rsidRDefault="00326A7E" w:rsidP="00AA39A6">
            <w:pPr>
              <w:pStyle w:val="TAC"/>
            </w:pPr>
            <w:r w:rsidRPr="00202E5B">
              <w:t>1,10 %</w:t>
            </w:r>
          </w:p>
        </w:tc>
        <w:tc>
          <w:tcPr>
            <w:tcW w:w="1121" w:type="dxa"/>
          </w:tcPr>
          <w:p w:rsidR="00326A7E" w:rsidRPr="00202E5B" w:rsidRDefault="00326A7E" w:rsidP="00AA39A6">
            <w:pPr>
              <w:pStyle w:val="TAC"/>
            </w:pPr>
            <w:r w:rsidRPr="00202E5B">
              <w:t>0,72 %</w:t>
            </w:r>
          </w:p>
        </w:tc>
        <w:tc>
          <w:tcPr>
            <w:tcW w:w="966" w:type="dxa"/>
          </w:tcPr>
          <w:p w:rsidR="00326A7E" w:rsidRPr="00202E5B" w:rsidRDefault="00326A7E" w:rsidP="00AA39A6">
            <w:pPr>
              <w:pStyle w:val="TAC"/>
            </w:pPr>
            <w:r w:rsidRPr="00202E5B">
              <w:t>0,86 %</w:t>
            </w:r>
          </w:p>
        </w:tc>
        <w:tc>
          <w:tcPr>
            <w:tcW w:w="1147" w:type="dxa"/>
          </w:tcPr>
          <w:p w:rsidR="00326A7E" w:rsidRPr="00202E5B" w:rsidRDefault="00326A7E" w:rsidP="00AA39A6">
            <w:pPr>
              <w:pStyle w:val="TAC"/>
            </w:pPr>
            <w:r w:rsidRPr="00202E5B">
              <w:t>1,20 %</w:t>
            </w:r>
          </w:p>
        </w:tc>
        <w:tc>
          <w:tcPr>
            <w:tcW w:w="904" w:type="dxa"/>
          </w:tcPr>
          <w:p w:rsidR="00326A7E" w:rsidRPr="00202E5B" w:rsidRDefault="00326A7E" w:rsidP="00AA39A6">
            <w:pPr>
              <w:pStyle w:val="TAC"/>
            </w:pPr>
            <w:r w:rsidRPr="00202E5B">
              <w:t>0,90 %</w:t>
            </w:r>
          </w:p>
        </w:tc>
        <w:tc>
          <w:tcPr>
            <w:tcW w:w="992" w:type="dxa"/>
          </w:tcPr>
          <w:p w:rsidR="00326A7E" w:rsidRPr="00202E5B" w:rsidDel="00BE2B1F" w:rsidRDefault="00326A7E" w:rsidP="00AA39A6">
            <w:pPr>
              <w:pStyle w:val="TAC"/>
            </w:pPr>
            <w:r w:rsidRPr="00202E5B">
              <w:t>1,00 %</w:t>
            </w:r>
          </w:p>
        </w:tc>
        <w:tc>
          <w:tcPr>
            <w:tcW w:w="1102" w:type="dxa"/>
          </w:tcPr>
          <w:p w:rsidR="00326A7E" w:rsidRPr="00202E5B" w:rsidRDefault="00326A7E" w:rsidP="00AA39A6">
            <w:pPr>
              <w:pStyle w:val="TAC"/>
            </w:pPr>
            <w:r w:rsidRPr="00202E5B">
              <w:t>0,87 %</w:t>
            </w:r>
          </w:p>
        </w:tc>
      </w:tr>
      <w:tr w:rsidR="00326A7E" w:rsidRPr="00202E5B" w:rsidTr="00DE0D06">
        <w:trPr>
          <w:jc w:val="center"/>
        </w:trPr>
        <w:tc>
          <w:tcPr>
            <w:tcW w:w="706" w:type="dxa"/>
          </w:tcPr>
          <w:p w:rsidR="00326A7E" w:rsidRPr="00202E5B" w:rsidRDefault="00326A7E" w:rsidP="00AA39A6">
            <w:pPr>
              <w:pStyle w:val="TAC"/>
            </w:pPr>
            <w:r w:rsidRPr="00202E5B">
              <w:t>10</w:t>
            </w:r>
          </w:p>
        </w:tc>
        <w:tc>
          <w:tcPr>
            <w:tcW w:w="958" w:type="dxa"/>
          </w:tcPr>
          <w:p w:rsidR="00326A7E" w:rsidRPr="00202E5B" w:rsidRDefault="00326A7E" w:rsidP="00AA39A6">
            <w:pPr>
              <w:pStyle w:val="TAC"/>
            </w:pPr>
            <w:r w:rsidRPr="00202E5B">
              <w:t>0,3 %</w:t>
            </w:r>
          </w:p>
        </w:tc>
        <w:tc>
          <w:tcPr>
            <w:tcW w:w="980" w:type="dxa"/>
          </w:tcPr>
          <w:p w:rsidR="00326A7E" w:rsidRPr="00202E5B" w:rsidRDefault="00326A7E" w:rsidP="00AA39A6">
            <w:pPr>
              <w:pStyle w:val="TAC"/>
            </w:pPr>
          </w:p>
        </w:tc>
        <w:tc>
          <w:tcPr>
            <w:tcW w:w="981" w:type="dxa"/>
          </w:tcPr>
          <w:p w:rsidR="00326A7E" w:rsidRPr="00202E5B" w:rsidRDefault="00326A7E" w:rsidP="00AA39A6">
            <w:pPr>
              <w:pStyle w:val="TAC"/>
            </w:pPr>
            <w:r w:rsidRPr="00202E5B">
              <w:t>0,3 %</w:t>
            </w:r>
          </w:p>
        </w:tc>
        <w:tc>
          <w:tcPr>
            <w:tcW w:w="1121" w:type="dxa"/>
          </w:tcPr>
          <w:p w:rsidR="00326A7E" w:rsidRPr="00202E5B" w:rsidRDefault="00326A7E" w:rsidP="00AA39A6">
            <w:pPr>
              <w:pStyle w:val="TAC"/>
            </w:pPr>
            <w:r w:rsidRPr="00202E5B">
              <w:t>0,21 %</w:t>
            </w:r>
          </w:p>
        </w:tc>
        <w:tc>
          <w:tcPr>
            <w:tcW w:w="966" w:type="dxa"/>
          </w:tcPr>
          <w:p w:rsidR="00326A7E" w:rsidRPr="00202E5B" w:rsidRDefault="00326A7E" w:rsidP="00AA39A6">
            <w:pPr>
              <w:pStyle w:val="TAC"/>
            </w:pPr>
            <w:r w:rsidRPr="00202E5B">
              <w:t>0,27 %</w:t>
            </w:r>
          </w:p>
        </w:tc>
        <w:tc>
          <w:tcPr>
            <w:tcW w:w="1147" w:type="dxa"/>
          </w:tcPr>
          <w:p w:rsidR="00326A7E" w:rsidRPr="00202E5B" w:rsidRDefault="00326A7E" w:rsidP="00AA39A6">
            <w:pPr>
              <w:pStyle w:val="TAC"/>
            </w:pPr>
          </w:p>
        </w:tc>
        <w:tc>
          <w:tcPr>
            <w:tcW w:w="904" w:type="dxa"/>
          </w:tcPr>
          <w:p w:rsidR="00326A7E" w:rsidRPr="00202E5B" w:rsidRDefault="00326A7E" w:rsidP="00AA39A6">
            <w:pPr>
              <w:pStyle w:val="TAC"/>
            </w:pPr>
            <w:r w:rsidRPr="00202E5B">
              <w:t>0,2 %</w:t>
            </w:r>
          </w:p>
        </w:tc>
        <w:tc>
          <w:tcPr>
            <w:tcW w:w="992" w:type="dxa"/>
          </w:tcPr>
          <w:p w:rsidR="00326A7E" w:rsidRPr="00202E5B" w:rsidDel="00BE2B1F" w:rsidRDefault="00326A7E" w:rsidP="00AA39A6">
            <w:pPr>
              <w:pStyle w:val="TAC"/>
            </w:pPr>
            <w:r w:rsidRPr="00202E5B">
              <w:t>0,3 %</w:t>
            </w:r>
          </w:p>
        </w:tc>
        <w:tc>
          <w:tcPr>
            <w:tcW w:w="1102" w:type="dxa"/>
          </w:tcPr>
          <w:p w:rsidR="00326A7E" w:rsidRPr="00202E5B" w:rsidRDefault="00326A7E" w:rsidP="00AA39A6">
            <w:pPr>
              <w:pStyle w:val="TAC"/>
            </w:pPr>
            <w:r w:rsidRPr="00202E5B">
              <w:t>0,26 %</w:t>
            </w:r>
          </w:p>
        </w:tc>
      </w:tr>
      <w:tr w:rsidR="00326A7E" w:rsidRPr="00202E5B" w:rsidTr="00DE0D06">
        <w:trPr>
          <w:jc w:val="center"/>
        </w:trPr>
        <w:tc>
          <w:tcPr>
            <w:tcW w:w="706" w:type="dxa"/>
          </w:tcPr>
          <w:p w:rsidR="00326A7E" w:rsidRPr="00202E5B" w:rsidRDefault="00326A7E" w:rsidP="00AA39A6">
            <w:pPr>
              <w:pStyle w:val="TAC"/>
            </w:pPr>
            <w:r w:rsidRPr="00202E5B">
              <w:t>15</w:t>
            </w:r>
          </w:p>
        </w:tc>
        <w:tc>
          <w:tcPr>
            <w:tcW w:w="958" w:type="dxa"/>
          </w:tcPr>
          <w:p w:rsidR="00326A7E" w:rsidRPr="00202E5B" w:rsidRDefault="00326A7E" w:rsidP="00AA39A6">
            <w:pPr>
              <w:pStyle w:val="TAC"/>
            </w:pPr>
          </w:p>
        </w:tc>
        <w:tc>
          <w:tcPr>
            <w:tcW w:w="980" w:type="dxa"/>
          </w:tcPr>
          <w:p w:rsidR="00326A7E" w:rsidRPr="00202E5B" w:rsidRDefault="00326A7E" w:rsidP="00AA39A6">
            <w:pPr>
              <w:pStyle w:val="TAC"/>
            </w:pPr>
          </w:p>
        </w:tc>
        <w:tc>
          <w:tcPr>
            <w:tcW w:w="981" w:type="dxa"/>
          </w:tcPr>
          <w:p w:rsidR="00326A7E" w:rsidRPr="00202E5B" w:rsidRDefault="00326A7E" w:rsidP="00AA39A6">
            <w:pPr>
              <w:pStyle w:val="TAC"/>
            </w:pPr>
            <w:r w:rsidRPr="00202E5B">
              <w:t>0,1 %</w:t>
            </w:r>
          </w:p>
        </w:tc>
        <w:tc>
          <w:tcPr>
            <w:tcW w:w="1121" w:type="dxa"/>
          </w:tcPr>
          <w:p w:rsidR="00326A7E" w:rsidRPr="00202E5B" w:rsidRDefault="00326A7E" w:rsidP="00AA39A6">
            <w:pPr>
              <w:pStyle w:val="TAC"/>
            </w:pPr>
          </w:p>
        </w:tc>
        <w:tc>
          <w:tcPr>
            <w:tcW w:w="966" w:type="dxa"/>
          </w:tcPr>
          <w:p w:rsidR="00326A7E" w:rsidRPr="00202E5B" w:rsidRDefault="00326A7E" w:rsidP="00AA39A6">
            <w:pPr>
              <w:pStyle w:val="TAC"/>
            </w:pPr>
            <w:r w:rsidRPr="00202E5B">
              <w:t>0,09 %</w:t>
            </w:r>
          </w:p>
        </w:tc>
        <w:tc>
          <w:tcPr>
            <w:tcW w:w="1147" w:type="dxa"/>
          </w:tcPr>
          <w:p w:rsidR="00326A7E" w:rsidRPr="00202E5B" w:rsidRDefault="00326A7E" w:rsidP="00AA39A6">
            <w:pPr>
              <w:pStyle w:val="TAC"/>
            </w:pPr>
          </w:p>
        </w:tc>
        <w:tc>
          <w:tcPr>
            <w:tcW w:w="904" w:type="dxa"/>
          </w:tcPr>
          <w:p w:rsidR="00326A7E" w:rsidRPr="00202E5B" w:rsidRDefault="00326A7E" w:rsidP="00AA39A6">
            <w:pPr>
              <w:pStyle w:val="TAC"/>
            </w:pPr>
            <w:r w:rsidRPr="00202E5B">
              <w:t>0 %</w:t>
            </w:r>
          </w:p>
        </w:tc>
        <w:tc>
          <w:tcPr>
            <w:tcW w:w="992" w:type="dxa"/>
          </w:tcPr>
          <w:p w:rsidR="00326A7E" w:rsidRPr="00202E5B" w:rsidDel="00BE2B1F" w:rsidRDefault="00326A7E" w:rsidP="00AA39A6">
            <w:pPr>
              <w:pStyle w:val="TAC"/>
            </w:pPr>
            <w:r w:rsidRPr="00202E5B">
              <w:t>0,2 %</w:t>
            </w:r>
          </w:p>
        </w:tc>
        <w:tc>
          <w:tcPr>
            <w:tcW w:w="1102" w:type="dxa"/>
          </w:tcPr>
          <w:p w:rsidR="00326A7E" w:rsidRPr="00202E5B" w:rsidRDefault="00326A7E" w:rsidP="00AA39A6">
            <w:pPr>
              <w:pStyle w:val="TAC"/>
            </w:pPr>
            <w:r w:rsidRPr="00202E5B">
              <w:t>0,10%</w:t>
            </w:r>
          </w:p>
        </w:tc>
      </w:tr>
      <w:tr w:rsidR="00326A7E" w:rsidRPr="00202E5B" w:rsidTr="00DE0D06">
        <w:trPr>
          <w:jc w:val="center"/>
        </w:trPr>
        <w:tc>
          <w:tcPr>
            <w:tcW w:w="706" w:type="dxa"/>
          </w:tcPr>
          <w:p w:rsidR="00326A7E" w:rsidRPr="00202E5B" w:rsidRDefault="00326A7E" w:rsidP="00AA39A6">
            <w:pPr>
              <w:pStyle w:val="TAC"/>
            </w:pPr>
            <w:r w:rsidRPr="00202E5B">
              <w:t>20</w:t>
            </w:r>
          </w:p>
        </w:tc>
        <w:tc>
          <w:tcPr>
            <w:tcW w:w="958" w:type="dxa"/>
          </w:tcPr>
          <w:p w:rsidR="00326A7E" w:rsidRPr="00202E5B" w:rsidRDefault="00326A7E" w:rsidP="00AA39A6">
            <w:pPr>
              <w:pStyle w:val="TAC"/>
            </w:pPr>
          </w:p>
        </w:tc>
        <w:tc>
          <w:tcPr>
            <w:tcW w:w="980" w:type="dxa"/>
          </w:tcPr>
          <w:p w:rsidR="00326A7E" w:rsidRPr="00202E5B" w:rsidRDefault="00326A7E" w:rsidP="00AA39A6">
            <w:pPr>
              <w:pStyle w:val="TAC"/>
            </w:pPr>
          </w:p>
        </w:tc>
        <w:tc>
          <w:tcPr>
            <w:tcW w:w="981" w:type="dxa"/>
          </w:tcPr>
          <w:p w:rsidR="00326A7E" w:rsidRPr="00202E5B" w:rsidRDefault="00326A7E" w:rsidP="00AA39A6">
            <w:pPr>
              <w:pStyle w:val="TAC"/>
            </w:pPr>
          </w:p>
        </w:tc>
        <w:tc>
          <w:tcPr>
            <w:tcW w:w="1121" w:type="dxa"/>
          </w:tcPr>
          <w:p w:rsidR="00326A7E" w:rsidRPr="00202E5B" w:rsidRDefault="00326A7E" w:rsidP="00AA39A6">
            <w:pPr>
              <w:pStyle w:val="TAC"/>
            </w:pPr>
          </w:p>
        </w:tc>
        <w:tc>
          <w:tcPr>
            <w:tcW w:w="966" w:type="dxa"/>
          </w:tcPr>
          <w:p w:rsidR="00326A7E" w:rsidRPr="00202E5B" w:rsidRDefault="00326A7E" w:rsidP="00AA39A6">
            <w:pPr>
              <w:pStyle w:val="TAC"/>
            </w:pPr>
            <w:r w:rsidRPr="00202E5B">
              <w:t>0,04 %</w:t>
            </w:r>
          </w:p>
        </w:tc>
        <w:tc>
          <w:tcPr>
            <w:tcW w:w="1147" w:type="dxa"/>
          </w:tcPr>
          <w:p w:rsidR="00326A7E" w:rsidRPr="00202E5B" w:rsidRDefault="00326A7E" w:rsidP="00AA39A6">
            <w:pPr>
              <w:pStyle w:val="TAC"/>
            </w:pPr>
          </w:p>
        </w:tc>
        <w:tc>
          <w:tcPr>
            <w:tcW w:w="904" w:type="dxa"/>
          </w:tcPr>
          <w:p w:rsidR="00326A7E" w:rsidRPr="00202E5B" w:rsidRDefault="00326A7E" w:rsidP="00AA39A6">
            <w:pPr>
              <w:pStyle w:val="TAC"/>
            </w:pPr>
            <w:r w:rsidRPr="00202E5B">
              <w:t>0 %</w:t>
            </w:r>
          </w:p>
        </w:tc>
        <w:tc>
          <w:tcPr>
            <w:tcW w:w="992" w:type="dxa"/>
          </w:tcPr>
          <w:p w:rsidR="00326A7E" w:rsidRPr="00202E5B" w:rsidDel="00BE2B1F" w:rsidRDefault="00326A7E" w:rsidP="00AA39A6">
            <w:pPr>
              <w:pStyle w:val="TAC"/>
            </w:pPr>
          </w:p>
        </w:tc>
        <w:tc>
          <w:tcPr>
            <w:tcW w:w="1102" w:type="dxa"/>
          </w:tcPr>
          <w:p w:rsidR="00326A7E" w:rsidRPr="00202E5B" w:rsidRDefault="00326A7E" w:rsidP="00AA39A6">
            <w:pPr>
              <w:pStyle w:val="TAC"/>
            </w:pPr>
            <w:r w:rsidRPr="00202E5B">
              <w:t>0,02 %</w:t>
            </w:r>
          </w:p>
        </w:tc>
      </w:tr>
    </w:tbl>
    <w:p w:rsidR="000A5568" w:rsidRPr="007F4011" w:rsidRDefault="000A5568" w:rsidP="000A5568"/>
    <w:p w:rsidR="000A5568" w:rsidRPr="007F4011" w:rsidRDefault="00EB222C" w:rsidP="00C1484B">
      <w:pPr>
        <w:pStyle w:val="TH"/>
      </w:pPr>
      <w:r>
        <w:lastRenderedPageBreak/>
        <w:pict>
          <v:shape id="_x0000_i1052" type="#_x0000_t75" style="width:482.25pt;height:265.5pt">
            <v:imagedata r:id="rId49" o:title=""/>
          </v:shape>
        </w:pict>
      </w:r>
    </w:p>
    <w:p w:rsidR="000A5568" w:rsidRPr="007F4011" w:rsidRDefault="000A5568" w:rsidP="00DC1575">
      <w:pPr>
        <w:pStyle w:val="TF"/>
        <w:outlineLvl w:val="0"/>
      </w:pPr>
      <w:r w:rsidRPr="007F4011">
        <w:t>Figure 7.3b: UTRA FDD uplink capacity loss for E-UTRA power control set 2</w:t>
      </w:r>
    </w:p>
    <w:p w:rsidR="000A5568" w:rsidRPr="007F4011" w:rsidRDefault="00C755A3" w:rsidP="00DC1575">
      <w:pPr>
        <w:pStyle w:val="Heading4"/>
        <w:tabs>
          <w:tab w:val="left" w:pos="1140"/>
        </w:tabs>
        <w:ind w:left="1140" w:hanging="1140"/>
        <w:rPr>
          <w:lang w:val="pt-BR"/>
        </w:rPr>
      </w:pPr>
      <w:bookmarkStart w:id="160" w:name="_Toc518937209"/>
      <w:bookmarkStart w:id="161" w:name="_Toc46233068"/>
      <w:r w:rsidRPr="007F4011">
        <w:rPr>
          <w:lang w:val="pt-BR"/>
        </w:rPr>
        <w:t>7.1.1.4</w:t>
      </w:r>
      <w:r w:rsidRPr="007F4011">
        <w:rPr>
          <w:lang w:val="pt-BR"/>
        </w:rPr>
        <w:tab/>
      </w:r>
      <w:r w:rsidR="007B00A3" w:rsidRPr="007F4011">
        <w:rPr>
          <w:lang w:val="pt-BR"/>
        </w:rPr>
        <w:t>ACIR up</w:t>
      </w:r>
      <w:r w:rsidR="000A5568" w:rsidRPr="007F4011">
        <w:rPr>
          <w:lang w:val="pt-BR"/>
        </w:rPr>
        <w:t>link 10MHz E-UTRA interferer – 10MHz E-UTRA victim</w:t>
      </w:r>
      <w:bookmarkEnd w:id="160"/>
      <w:bookmarkEnd w:id="161"/>
    </w:p>
    <w:p w:rsidR="000A5568" w:rsidRPr="007F4011" w:rsidRDefault="000A5568" w:rsidP="000A5568">
      <w:r w:rsidRPr="007F4011">
        <w:t>Simulations are based on the following assumptions:</w:t>
      </w:r>
    </w:p>
    <w:p w:rsidR="000A5568" w:rsidRPr="007F4011" w:rsidRDefault="000A5568" w:rsidP="000A5568">
      <w:pPr>
        <w:pStyle w:val="B1"/>
        <w:rPr>
          <w:lang w:val="sv-SE"/>
        </w:rPr>
      </w:pPr>
      <w:r w:rsidRPr="007F4011">
        <w:rPr>
          <w:lang w:val="sv-SE"/>
        </w:rPr>
        <w:t>Aggressor system:</w:t>
      </w:r>
      <w:r w:rsidRPr="007F4011">
        <w:rPr>
          <w:lang w:val="sv-SE"/>
        </w:rPr>
        <w:tab/>
      </w:r>
      <w:r w:rsidRPr="007F4011">
        <w:rPr>
          <w:lang w:val="sv-SE"/>
        </w:rPr>
        <w:tab/>
        <w:t>10 MHz E-UTRA</w:t>
      </w:r>
    </w:p>
    <w:p w:rsidR="000A5568" w:rsidRPr="007F4011" w:rsidRDefault="000A5568" w:rsidP="000A5568">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rsidR="000A5568" w:rsidRPr="007F4011" w:rsidRDefault="000A5568" w:rsidP="000A5568">
      <w:pPr>
        <w:pStyle w:val="B1"/>
      </w:pPr>
      <w:r w:rsidRPr="007F4011">
        <w:t>Simulation frequency:</w:t>
      </w:r>
      <w:r w:rsidRPr="007F4011">
        <w:tab/>
        <w:t>2000 MHz</w:t>
      </w:r>
    </w:p>
    <w:p w:rsidR="000A5568" w:rsidRPr="007F4011" w:rsidRDefault="000A5568" w:rsidP="000A5568">
      <w:pPr>
        <w:pStyle w:val="B1"/>
      </w:pPr>
      <w:r w:rsidRPr="007F4011">
        <w:t>Environment:</w:t>
      </w:r>
      <w:r w:rsidRPr="007F4011">
        <w:tab/>
      </w:r>
      <w:r w:rsidRPr="007F4011">
        <w:tab/>
      </w:r>
      <w:r w:rsidRPr="007F4011">
        <w:tab/>
      </w:r>
      <w:r w:rsidRPr="007F4011">
        <w:tab/>
        <w:t>Macro Cell, Urban Area, uncoordinated deployment</w:t>
      </w:r>
    </w:p>
    <w:p w:rsidR="000A5568" w:rsidRPr="007F4011" w:rsidRDefault="000A5568" w:rsidP="000A556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0A5568" w:rsidRPr="007F4011" w:rsidRDefault="000A5568" w:rsidP="000A5568">
      <w:r w:rsidRPr="007F4011">
        <w:t xml:space="preserve">Simulation results for average E-UTRA </w:t>
      </w:r>
      <w:r w:rsidR="001B5C76" w:rsidRPr="007F4011">
        <w:t>up</w:t>
      </w:r>
      <w:r w:rsidRPr="007F4011">
        <w:t>link throughput loss are presen</w:t>
      </w:r>
      <w:r w:rsidR="007B00A3" w:rsidRPr="007F4011">
        <w:t>ted in table 7.3c and figure 7.3c for power control parameter set 1 and in table 7.3d and figure 7.3d for E-UTRA power control parameter set 2 respectively.</w:t>
      </w:r>
      <w:r w:rsidRPr="007F4011">
        <w:t xml:space="preserve"> Simulation results for 5% CDF throughput E-UTRA throughput loss are presented in table 7.3</w:t>
      </w:r>
      <w:r w:rsidR="007B00A3" w:rsidRPr="007F4011">
        <w:t>e</w:t>
      </w:r>
      <w:r w:rsidRPr="007F4011">
        <w:t xml:space="preserve"> and figure 7.3</w:t>
      </w:r>
      <w:r w:rsidR="007B00A3" w:rsidRPr="007F4011">
        <w:t>e for power control parameter set 1 and in table 7.3f and figure 7.3f for E-UTRA power control parameter set 2 respectively. E-UTRA power control parameter sets are specified in section 5.1.1.6.</w:t>
      </w:r>
    </w:p>
    <w:p w:rsidR="000A5568" w:rsidRPr="007F4011" w:rsidRDefault="007B00A3" w:rsidP="00DC1575">
      <w:pPr>
        <w:pStyle w:val="TH"/>
        <w:outlineLvl w:val="0"/>
      </w:pPr>
      <w:r w:rsidRPr="007F4011">
        <w:t>Table 7.3c</w:t>
      </w:r>
      <w:r w:rsidR="000A5568" w:rsidRPr="007F4011">
        <w:t xml:space="preserve">:  </w:t>
      </w:r>
      <w:r w:rsidR="00F83058" w:rsidRPr="007F4011">
        <w:t>Average</w:t>
      </w:r>
      <w:r w:rsidR="000A5568" w:rsidRPr="007F4011">
        <w:t xml:space="preserve"> E-UTRA </w:t>
      </w:r>
      <w:r w:rsidRPr="007F4011">
        <w:t>uplink</w:t>
      </w:r>
      <w:r w:rsidR="000A5568" w:rsidRPr="007F4011">
        <w:t xml:space="preserve"> throughput loss</w:t>
      </w:r>
      <w:r w:rsidRPr="007F4011">
        <w:t xml:space="preserve">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rsidTr="00DE0D06">
        <w:trPr>
          <w:jc w:val="center"/>
        </w:trPr>
        <w:tc>
          <w:tcPr>
            <w:tcW w:w="752" w:type="dxa"/>
          </w:tcPr>
          <w:p w:rsidR="00E5160F" w:rsidRPr="00202E5B" w:rsidRDefault="00E5160F" w:rsidP="00AA39A6">
            <w:pPr>
              <w:pStyle w:val="TAH"/>
            </w:pPr>
            <w:r w:rsidRPr="00202E5B">
              <w:t>ACIR offset (dB)</w:t>
            </w:r>
          </w:p>
        </w:tc>
        <w:tc>
          <w:tcPr>
            <w:tcW w:w="1011" w:type="dxa"/>
          </w:tcPr>
          <w:p w:rsidR="00E5160F" w:rsidRPr="00202E5B" w:rsidRDefault="00E5160F" w:rsidP="00AA39A6">
            <w:pPr>
              <w:pStyle w:val="TAH"/>
            </w:pPr>
            <w:r w:rsidRPr="00202E5B">
              <w:t>NTT DoCoMo (R4-061146)</w:t>
            </w:r>
          </w:p>
        </w:tc>
        <w:tc>
          <w:tcPr>
            <w:tcW w:w="1012" w:type="dxa"/>
          </w:tcPr>
          <w:p w:rsidR="00E5160F" w:rsidRPr="00202E5B" w:rsidRDefault="00E5160F" w:rsidP="00AA39A6">
            <w:pPr>
              <w:pStyle w:val="TAH"/>
            </w:pPr>
            <w:r w:rsidRPr="00202E5B">
              <w:t>Motorola (R4-061231)</w:t>
            </w:r>
          </w:p>
        </w:tc>
        <w:tc>
          <w:tcPr>
            <w:tcW w:w="1012" w:type="dxa"/>
          </w:tcPr>
          <w:p w:rsidR="00E5160F" w:rsidRPr="00202E5B" w:rsidRDefault="00E5160F" w:rsidP="00AA39A6">
            <w:pPr>
              <w:pStyle w:val="TAH"/>
            </w:pPr>
            <w:r w:rsidRPr="00202E5B">
              <w:t>Siemens (R4-061349)</w:t>
            </w:r>
          </w:p>
        </w:tc>
        <w:tc>
          <w:tcPr>
            <w:tcW w:w="1011" w:type="dxa"/>
          </w:tcPr>
          <w:p w:rsidR="00E5160F" w:rsidRPr="00202E5B" w:rsidRDefault="00E5160F" w:rsidP="00AA39A6">
            <w:pPr>
              <w:pStyle w:val="TAH"/>
            </w:pPr>
            <w:r w:rsidRPr="00202E5B">
              <w:t>Ericsson (R4-061319</w:t>
            </w:r>
          </w:p>
        </w:tc>
        <w:tc>
          <w:tcPr>
            <w:tcW w:w="1012" w:type="dxa"/>
          </w:tcPr>
          <w:p w:rsidR="00E5160F" w:rsidRPr="00202E5B" w:rsidRDefault="00E5160F" w:rsidP="00AA39A6">
            <w:pPr>
              <w:pStyle w:val="TAH"/>
            </w:pPr>
            <w:r w:rsidRPr="00202E5B">
              <w:t>Panasonic (R4-061197)</w:t>
            </w:r>
          </w:p>
        </w:tc>
        <w:tc>
          <w:tcPr>
            <w:tcW w:w="1012" w:type="dxa"/>
          </w:tcPr>
          <w:p w:rsidR="00E5160F" w:rsidRPr="00202E5B" w:rsidRDefault="00E5160F" w:rsidP="00AA39A6">
            <w:pPr>
              <w:pStyle w:val="TAH"/>
            </w:pPr>
            <w:r w:rsidRPr="00202E5B">
              <w:t>Fujitsu (R4-061259)</w:t>
            </w:r>
          </w:p>
        </w:tc>
        <w:tc>
          <w:tcPr>
            <w:tcW w:w="1011" w:type="dxa"/>
          </w:tcPr>
          <w:p w:rsidR="00E5160F" w:rsidRPr="00202E5B" w:rsidRDefault="00E5160F" w:rsidP="00AA39A6">
            <w:pPr>
              <w:pStyle w:val="TAH"/>
            </w:pPr>
            <w:r w:rsidRPr="00202E5B">
              <w:t>Nokia (R4-061306)</w:t>
            </w:r>
          </w:p>
        </w:tc>
        <w:tc>
          <w:tcPr>
            <w:tcW w:w="1012" w:type="dxa"/>
          </w:tcPr>
          <w:p w:rsidR="00E5160F" w:rsidRPr="00202E5B" w:rsidRDefault="00E5160F" w:rsidP="00AA39A6">
            <w:pPr>
              <w:pStyle w:val="TAH"/>
            </w:pPr>
            <w:r w:rsidRPr="00202E5B">
              <w:t>Qualcomm (R4-061343)</w:t>
            </w:r>
          </w:p>
        </w:tc>
        <w:tc>
          <w:tcPr>
            <w:tcW w:w="1012" w:type="dxa"/>
          </w:tcPr>
          <w:p w:rsidR="00E5160F" w:rsidRPr="00202E5B" w:rsidRDefault="00E5160F" w:rsidP="00AA39A6">
            <w:pPr>
              <w:pStyle w:val="TAH"/>
            </w:pPr>
            <w:r w:rsidRPr="00202E5B">
              <w:t>Alcatel-Lucent (R4-070096)</w:t>
            </w:r>
          </w:p>
        </w:tc>
        <w:tc>
          <w:tcPr>
            <w:tcW w:w="1012" w:type="dxa"/>
          </w:tcPr>
          <w:p w:rsidR="00E5160F" w:rsidRPr="00202E5B" w:rsidRDefault="00E5160F" w:rsidP="00AA39A6">
            <w:pPr>
              <w:pStyle w:val="TAH"/>
            </w:pPr>
            <w:r w:rsidRPr="00202E5B">
              <w:t>PC set 1 averaged</w:t>
            </w:r>
          </w:p>
        </w:tc>
      </w:tr>
      <w:tr w:rsidR="00E5160F" w:rsidRPr="00202E5B" w:rsidTr="00DE0D06">
        <w:trPr>
          <w:jc w:val="center"/>
        </w:trPr>
        <w:tc>
          <w:tcPr>
            <w:tcW w:w="752" w:type="dxa"/>
          </w:tcPr>
          <w:p w:rsidR="00E5160F" w:rsidRPr="00202E5B" w:rsidRDefault="00E5160F" w:rsidP="00AA39A6">
            <w:pPr>
              <w:pStyle w:val="TAC"/>
            </w:pPr>
            <w:r w:rsidRPr="00202E5B">
              <w:t>-15</w:t>
            </w:r>
          </w:p>
        </w:tc>
        <w:tc>
          <w:tcPr>
            <w:tcW w:w="1011" w:type="dxa"/>
          </w:tcPr>
          <w:p w:rsidR="00E5160F" w:rsidRPr="00202E5B" w:rsidRDefault="00E5160F" w:rsidP="00AA39A6">
            <w:pPr>
              <w:pStyle w:val="TAC"/>
            </w:pPr>
            <w:r w:rsidRPr="00202E5B">
              <w:t>19,00 %</w:t>
            </w: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r w:rsidRPr="00202E5B">
              <w:t>18,03 %</w:t>
            </w:r>
          </w:p>
        </w:tc>
        <w:tc>
          <w:tcPr>
            <w:tcW w:w="1011" w:type="dxa"/>
          </w:tcPr>
          <w:p w:rsidR="00E5160F" w:rsidRPr="00202E5B" w:rsidRDefault="00E5160F" w:rsidP="00AA39A6">
            <w:pPr>
              <w:pStyle w:val="TAC"/>
            </w:pPr>
            <w:r w:rsidRPr="00202E5B">
              <w:t>18,10 %</w:t>
            </w: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r w:rsidRPr="00202E5B">
              <w:t>18,80 %</w:t>
            </w:r>
          </w:p>
        </w:tc>
        <w:tc>
          <w:tcPr>
            <w:tcW w:w="1011" w:type="dxa"/>
          </w:tcPr>
          <w:p w:rsidR="00E5160F" w:rsidRPr="00202E5B" w:rsidRDefault="00E5160F" w:rsidP="00AA39A6">
            <w:pPr>
              <w:pStyle w:val="TAC"/>
            </w:pPr>
            <w:r w:rsidRPr="00202E5B">
              <w:t>16,40 %</w:t>
            </w: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r w:rsidRPr="00202E5B">
              <w:t>17,32 %</w:t>
            </w:r>
          </w:p>
        </w:tc>
        <w:tc>
          <w:tcPr>
            <w:tcW w:w="1012" w:type="dxa"/>
          </w:tcPr>
          <w:p w:rsidR="00E5160F" w:rsidRPr="00202E5B" w:rsidRDefault="00E5160F" w:rsidP="00AA39A6">
            <w:pPr>
              <w:pStyle w:val="TAC"/>
            </w:pPr>
            <w:r w:rsidRPr="00202E5B">
              <w:t>17,94 %</w:t>
            </w:r>
          </w:p>
        </w:tc>
      </w:tr>
      <w:tr w:rsidR="00E5160F" w:rsidRPr="00202E5B" w:rsidTr="00DE0D06">
        <w:trPr>
          <w:jc w:val="center"/>
        </w:trPr>
        <w:tc>
          <w:tcPr>
            <w:tcW w:w="752" w:type="dxa"/>
          </w:tcPr>
          <w:p w:rsidR="00E5160F" w:rsidRPr="00202E5B" w:rsidRDefault="00E5160F" w:rsidP="00AA39A6">
            <w:pPr>
              <w:pStyle w:val="TAC"/>
            </w:pPr>
            <w:r w:rsidRPr="00202E5B">
              <w:t>-10</w:t>
            </w:r>
          </w:p>
        </w:tc>
        <w:tc>
          <w:tcPr>
            <w:tcW w:w="1011" w:type="dxa"/>
          </w:tcPr>
          <w:p w:rsidR="00E5160F" w:rsidRPr="00202E5B" w:rsidRDefault="00E5160F" w:rsidP="00AA39A6">
            <w:pPr>
              <w:pStyle w:val="TAC"/>
            </w:pPr>
            <w:r w:rsidRPr="00202E5B">
              <w:t>10,20 %</w:t>
            </w:r>
          </w:p>
        </w:tc>
        <w:tc>
          <w:tcPr>
            <w:tcW w:w="1012" w:type="dxa"/>
          </w:tcPr>
          <w:p w:rsidR="00E5160F" w:rsidRPr="00202E5B" w:rsidRDefault="00E5160F" w:rsidP="00AA39A6">
            <w:pPr>
              <w:pStyle w:val="TAC"/>
            </w:pPr>
            <w:r w:rsidRPr="00202E5B">
              <w:t>9,40 %</w:t>
            </w:r>
          </w:p>
        </w:tc>
        <w:tc>
          <w:tcPr>
            <w:tcW w:w="1012" w:type="dxa"/>
          </w:tcPr>
          <w:p w:rsidR="00E5160F" w:rsidRPr="00202E5B" w:rsidRDefault="00E5160F" w:rsidP="00AA39A6">
            <w:pPr>
              <w:pStyle w:val="TAC"/>
            </w:pPr>
            <w:r w:rsidRPr="00202E5B">
              <w:t>9,9 %</w:t>
            </w:r>
          </w:p>
        </w:tc>
        <w:tc>
          <w:tcPr>
            <w:tcW w:w="1011" w:type="dxa"/>
          </w:tcPr>
          <w:p w:rsidR="00E5160F" w:rsidRPr="00202E5B" w:rsidRDefault="00E5160F" w:rsidP="00AA39A6">
            <w:pPr>
              <w:pStyle w:val="TAC"/>
            </w:pPr>
            <w:r w:rsidRPr="00202E5B">
              <w:t>9,60 %</w:t>
            </w:r>
          </w:p>
        </w:tc>
        <w:tc>
          <w:tcPr>
            <w:tcW w:w="1012" w:type="dxa"/>
          </w:tcPr>
          <w:p w:rsidR="00E5160F" w:rsidRPr="00202E5B" w:rsidRDefault="00E5160F" w:rsidP="00AA39A6">
            <w:pPr>
              <w:pStyle w:val="TAC"/>
            </w:pPr>
            <w:r w:rsidRPr="00202E5B">
              <w:t>11,26 %</w:t>
            </w:r>
          </w:p>
        </w:tc>
        <w:tc>
          <w:tcPr>
            <w:tcW w:w="1012" w:type="dxa"/>
          </w:tcPr>
          <w:p w:rsidR="00E5160F" w:rsidRPr="00202E5B" w:rsidRDefault="00E5160F" w:rsidP="00AA39A6">
            <w:pPr>
              <w:pStyle w:val="TAC"/>
            </w:pPr>
            <w:r w:rsidRPr="00202E5B">
              <w:t>10,10 %</w:t>
            </w:r>
          </w:p>
        </w:tc>
        <w:tc>
          <w:tcPr>
            <w:tcW w:w="1011" w:type="dxa"/>
          </w:tcPr>
          <w:p w:rsidR="00E5160F" w:rsidRPr="00202E5B" w:rsidRDefault="00E5160F" w:rsidP="00AA39A6">
            <w:pPr>
              <w:pStyle w:val="TAC"/>
            </w:pPr>
            <w:r w:rsidRPr="00202E5B">
              <w:t>9,60 %</w:t>
            </w:r>
          </w:p>
        </w:tc>
        <w:tc>
          <w:tcPr>
            <w:tcW w:w="1012" w:type="dxa"/>
          </w:tcPr>
          <w:p w:rsidR="00E5160F" w:rsidRPr="00202E5B" w:rsidRDefault="00E5160F" w:rsidP="00AA39A6">
            <w:pPr>
              <w:pStyle w:val="TAC"/>
            </w:pPr>
            <w:r w:rsidRPr="00202E5B">
              <w:t>10,30 %</w:t>
            </w:r>
          </w:p>
        </w:tc>
        <w:tc>
          <w:tcPr>
            <w:tcW w:w="1012" w:type="dxa"/>
          </w:tcPr>
          <w:p w:rsidR="00E5160F" w:rsidRPr="00202E5B" w:rsidRDefault="00E5160F" w:rsidP="00AA39A6">
            <w:pPr>
              <w:pStyle w:val="TAC"/>
            </w:pPr>
            <w:r w:rsidRPr="00202E5B">
              <w:t>9,55 %</w:t>
            </w:r>
          </w:p>
        </w:tc>
        <w:tc>
          <w:tcPr>
            <w:tcW w:w="1012" w:type="dxa"/>
          </w:tcPr>
          <w:p w:rsidR="00E5160F" w:rsidRPr="00202E5B" w:rsidRDefault="00E5160F" w:rsidP="00AA39A6">
            <w:pPr>
              <w:pStyle w:val="TAC"/>
            </w:pPr>
            <w:r w:rsidRPr="00202E5B">
              <w:t>9,99 %</w:t>
            </w:r>
          </w:p>
        </w:tc>
      </w:tr>
      <w:tr w:rsidR="00E5160F" w:rsidRPr="00202E5B" w:rsidTr="00DE0D06">
        <w:trPr>
          <w:jc w:val="center"/>
        </w:trPr>
        <w:tc>
          <w:tcPr>
            <w:tcW w:w="752" w:type="dxa"/>
          </w:tcPr>
          <w:p w:rsidR="00E5160F" w:rsidRPr="00202E5B" w:rsidRDefault="00E5160F" w:rsidP="00AA39A6">
            <w:pPr>
              <w:pStyle w:val="TAC"/>
            </w:pPr>
            <w:r w:rsidRPr="00202E5B">
              <w:t>-5</w:t>
            </w:r>
          </w:p>
        </w:tc>
        <w:tc>
          <w:tcPr>
            <w:tcW w:w="1011" w:type="dxa"/>
          </w:tcPr>
          <w:p w:rsidR="00E5160F" w:rsidRPr="00202E5B" w:rsidRDefault="00E5160F" w:rsidP="00AA39A6">
            <w:pPr>
              <w:pStyle w:val="TAC"/>
            </w:pPr>
            <w:r w:rsidRPr="00202E5B">
              <w:t>5,00 %</w:t>
            </w:r>
          </w:p>
        </w:tc>
        <w:tc>
          <w:tcPr>
            <w:tcW w:w="1012" w:type="dxa"/>
          </w:tcPr>
          <w:p w:rsidR="00E5160F" w:rsidRPr="00202E5B" w:rsidRDefault="00E5160F" w:rsidP="00AA39A6">
            <w:pPr>
              <w:pStyle w:val="TAC"/>
            </w:pPr>
            <w:r w:rsidRPr="00202E5B">
              <w:t>4,50 %</w:t>
            </w:r>
          </w:p>
        </w:tc>
        <w:tc>
          <w:tcPr>
            <w:tcW w:w="1012" w:type="dxa"/>
          </w:tcPr>
          <w:p w:rsidR="00E5160F" w:rsidRPr="00202E5B" w:rsidRDefault="00E5160F" w:rsidP="00AA39A6">
            <w:pPr>
              <w:pStyle w:val="TAC"/>
            </w:pPr>
            <w:r w:rsidRPr="00202E5B">
              <w:t>4,67 %</w:t>
            </w:r>
          </w:p>
        </w:tc>
        <w:tc>
          <w:tcPr>
            <w:tcW w:w="1011" w:type="dxa"/>
          </w:tcPr>
          <w:p w:rsidR="00E5160F" w:rsidRPr="00202E5B" w:rsidRDefault="00E5160F" w:rsidP="00AA39A6">
            <w:pPr>
              <w:pStyle w:val="TAC"/>
            </w:pPr>
            <w:r w:rsidRPr="00202E5B">
              <w:t>4,70 %</w:t>
            </w:r>
          </w:p>
        </w:tc>
        <w:tc>
          <w:tcPr>
            <w:tcW w:w="1012" w:type="dxa"/>
          </w:tcPr>
          <w:p w:rsidR="00E5160F" w:rsidRPr="00202E5B" w:rsidRDefault="00E5160F" w:rsidP="00AA39A6">
            <w:pPr>
              <w:pStyle w:val="TAC"/>
            </w:pPr>
            <w:r w:rsidRPr="00202E5B">
              <w:t>5,41 %</w:t>
            </w:r>
          </w:p>
        </w:tc>
        <w:tc>
          <w:tcPr>
            <w:tcW w:w="1012" w:type="dxa"/>
          </w:tcPr>
          <w:p w:rsidR="00E5160F" w:rsidRPr="00202E5B" w:rsidRDefault="00E5160F" w:rsidP="00AA39A6">
            <w:pPr>
              <w:pStyle w:val="TAC"/>
            </w:pPr>
            <w:r w:rsidRPr="00202E5B">
              <w:t>4,90 %</w:t>
            </w:r>
          </w:p>
        </w:tc>
        <w:tc>
          <w:tcPr>
            <w:tcW w:w="1011" w:type="dxa"/>
          </w:tcPr>
          <w:p w:rsidR="00E5160F" w:rsidRPr="00202E5B" w:rsidRDefault="00E5160F" w:rsidP="00AA39A6">
            <w:pPr>
              <w:pStyle w:val="TAC"/>
            </w:pPr>
            <w:r w:rsidRPr="00202E5B">
              <w:t>5,10 %</w:t>
            </w:r>
          </w:p>
        </w:tc>
        <w:tc>
          <w:tcPr>
            <w:tcW w:w="1012" w:type="dxa"/>
          </w:tcPr>
          <w:p w:rsidR="00E5160F" w:rsidRPr="00202E5B" w:rsidRDefault="00E5160F" w:rsidP="00AA39A6">
            <w:pPr>
              <w:pStyle w:val="TAC"/>
            </w:pPr>
            <w:r w:rsidRPr="00202E5B">
              <w:t>5,00 %</w:t>
            </w:r>
          </w:p>
        </w:tc>
        <w:tc>
          <w:tcPr>
            <w:tcW w:w="1012" w:type="dxa"/>
          </w:tcPr>
          <w:p w:rsidR="00E5160F" w:rsidRPr="00202E5B" w:rsidRDefault="00E5160F" w:rsidP="00AA39A6">
            <w:pPr>
              <w:pStyle w:val="TAC"/>
            </w:pPr>
            <w:r w:rsidRPr="00202E5B">
              <w:t>4,69 %</w:t>
            </w:r>
          </w:p>
        </w:tc>
        <w:tc>
          <w:tcPr>
            <w:tcW w:w="1012" w:type="dxa"/>
          </w:tcPr>
          <w:p w:rsidR="00E5160F" w:rsidRPr="00202E5B" w:rsidRDefault="00E5160F" w:rsidP="00AA39A6">
            <w:pPr>
              <w:pStyle w:val="TAC"/>
            </w:pPr>
            <w:r w:rsidRPr="00202E5B">
              <w:t>4,89 %</w:t>
            </w:r>
          </w:p>
        </w:tc>
      </w:tr>
      <w:tr w:rsidR="00E5160F" w:rsidRPr="00202E5B" w:rsidTr="00DE0D06">
        <w:trPr>
          <w:jc w:val="center"/>
        </w:trPr>
        <w:tc>
          <w:tcPr>
            <w:tcW w:w="752" w:type="dxa"/>
          </w:tcPr>
          <w:p w:rsidR="00E5160F" w:rsidRPr="00202E5B" w:rsidRDefault="00E5160F" w:rsidP="00AA39A6">
            <w:pPr>
              <w:pStyle w:val="TAC"/>
            </w:pPr>
            <w:r w:rsidRPr="00202E5B">
              <w:t>0</w:t>
            </w:r>
          </w:p>
        </w:tc>
        <w:tc>
          <w:tcPr>
            <w:tcW w:w="1011" w:type="dxa"/>
          </w:tcPr>
          <w:p w:rsidR="00E5160F" w:rsidRPr="00202E5B" w:rsidRDefault="00E5160F" w:rsidP="00AA39A6">
            <w:pPr>
              <w:pStyle w:val="TAC"/>
            </w:pPr>
            <w:r w:rsidRPr="00202E5B">
              <w:t>2,30 %</w:t>
            </w:r>
          </w:p>
        </w:tc>
        <w:tc>
          <w:tcPr>
            <w:tcW w:w="1012" w:type="dxa"/>
          </w:tcPr>
          <w:p w:rsidR="00E5160F" w:rsidRPr="00202E5B" w:rsidRDefault="00E5160F" w:rsidP="00AA39A6">
            <w:pPr>
              <w:pStyle w:val="TAC"/>
            </w:pPr>
            <w:r w:rsidRPr="00202E5B">
              <w:t>1,90 %</w:t>
            </w:r>
          </w:p>
        </w:tc>
        <w:tc>
          <w:tcPr>
            <w:tcW w:w="1012" w:type="dxa"/>
          </w:tcPr>
          <w:p w:rsidR="00E5160F" w:rsidRPr="00202E5B" w:rsidRDefault="00E5160F" w:rsidP="00AA39A6">
            <w:pPr>
              <w:pStyle w:val="TAC"/>
            </w:pPr>
            <w:r w:rsidRPr="00202E5B">
              <w:t>1,98 %</w:t>
            </w:r>
          </w:p>
        </w:tc>
        <w:tc>
          <w:tcPr>
            <w:tcW w:w="1011" w:type="dxa"/>
          </w:tcPr>
          <w:p w:rsidR="00E5160F" w:rsidRPr="00202E5B" w:rsidRDefault="00E5160F" w:rsidP="00AA39A6">
            <w:pPr>
              <w:pStyle w:val="TAC"/>
            </w:pPr>
            <w:r w:rsidRPr="00202E5B">
              <w:t>2,00 %</w:t>
            </w:r>
          </w:p>
        </w:tc>
        <w:tc>
          <w:tcPr>
            <w:tcW w:w="1012" w:type="dxa"/>
          </w:tcPr>
          <w:p w:rsidR="00E5160F" w:rsidRPr="00202E5B" w:rsidRDefault="00E5160F" w:rsidP="00AA39A6">
            <w:pPr>
              <w:pStyle w:val="TAC"/>
            </w:pPr>
            <w:r w:rsidRPr="00202E5B">
              <w:t>2,47 %</w:t>
            </w:r>
          </w:p>
        </w:tc>
        <w:tc>
          <w:tcPr>
            <w:tcW w:w="1012" w:type="dxa"/>
          </w:tcPr>
          <w:p w:rsidR="00E5160F" w:rsidRPr="00202E5B" w:rsidRDefault="00E5160F" w:rsidP="00AA39A6">
            <w:pPr>
              <w:pStyle w:val="TAC"/>
            </w:pPr>
            <w:r w:rsidRPr="00202E5B">
              <w:t>2,20 %</w:t>
            </w:r>
          </w:p>
        </w:tc>
        <w:tc>
          <w:tcPr>
            <w:tcW w:w="1011" w:type="dxa"/>
          </w:tcPr>
          <w:p w:rsidR="00E5160F" w:rsidRPr="00202E5B" w:rsidRDefault="00E5160F" w:rsidP="00AA39A6">
            <w:pPr>
              <w:pStyle w:val="TAC"/>
            </w:pPr>
            <w:r w:rsidRPr="00202E5B">
              <w:t>2,50 %</w:t>
            </w:r>
          </w:p>
        </w:tc>
        <w:tc>
          <w:tcPr>
            <w:tcW w:w="1012" w:type="dxa"/>
          </w:tcPr>
          <w:p w:rsidR="00E5160F" w:rsidRPr="00202E5B" w:rsidRDefault="00E5160F" w:rsidP="00AA39A6">
            <w:pPr>
              <w:pStyle w:val="TAC"/>
            </w:pPr>
            <w:r w:rsidRPr="00202E5B">
              <w:t>2,10 %</w:t>
            </w:r>
          </w:p>
        </w:tc>
        <w:tc>
          <w:tcPr>
            <w:tcW w:w="1012" w:type="dxa"/>
          </w:tcPr>
          <w:p w:rsidR="00E5160F" w:rsidRPr="00202E5B" w:rsidRDefault="00E5160F" w:rsidP="00AA39A6">
            <w:pPr>
              <w:pStyle w:val="TAC"/>
            </w:pPr>
            <w:r w:rsidRPr="00202E5B">
              <w:t>2,08 %</w:t>
            </w:r>
          </w:p>
        </w:tc>
        <w:tc>
          <w:tcPr>
            <w:tcW w:w="1012" w:type="dxa"/>
          </w:tcPr>
          <w:p w:rsidR="00E5160F" w:rsidRPr="00202E5B" w:rsidRDefault="00E5160F" w:rsidP="00AA39A6">
            <w:pPr>
              <w:pStyle w:val="TAC"/>
            </w:pPr>
            <w:r w:rsidRPr="00202E5B">
              <w:t>2,17 %</w:t>
            </w:r>
          </w:p>
        </w:tc>
      </w:tr>
      <w:tr w:rsidR="00E5160F" w:rsidRPr="00202E5B" w:rsidTr="00DE0D06">
        <w:trPr>
          <w:jc w:val="center"/>
        </w:trPr>
        <w:tc>
          <w:tcPr>
            <w:tcW w:w="752" w:type="dxa"/>
          </w:tcPr>
          <w:p w:rsidR="00E5160F" w:rsidRPr="00202E5B" w:rsidRDefault="00E5160F" w:rsidP="00AA39A6">
            <w:pPr>
              <w:pStyle w:val="TAC"/>
            </w:pPr>
            <w:r w:rsidRPr="00202E5B">
              <w:t>5</w:t>
            </w:r>
          </w:p>
        </w:tc>
        <w:tc>
          <w:tcPr>
            <w:tcW w:w="1011" w:type="dxa"/>
          </w:tcPr>
          <w:p w:rsidR="00E5160F" w:rsidRPr="00202E5B" w:rsidRDefault="00E5160F" w:rsidP="00AA39A6">
            <w:pPr>
              <w:pStyle w:val="TAC"/>
            </w:pPr>
            <w:r w:rsidRPr="00202E5B">
              <w:t>1,00 %</w:t>
            </w:r>
          </w:p>
        </w:tc>
        <w:tc>
          <w:tcPr>
            <w:tcW w:w="1012" w:type="dxa"/>
          </w:tcPr>
          <w:p w:rsidR="00E5160F" w:rsidRPr="00202E5B" w:rsidRDefault="00E5160F" w:rsidP="00AA39A6">
            <w:pPr>
              <w:pStyle w:val="TAC"/>
            </w:pPr>
            <w:r w:rsidRPr="00202E5B">
              <w:t>0,80 %</w:t>
            </w:r>
          </w:p>
        </w:tc>
        <w:tc>
          <w:tcPr>
            <w:tcW w:w="1012" w:type="dxa"/>
          </w:tcPr>
          <w:p w:rsidR="00E5160F" w:rsidRPr="00202E5B" w:rsidRDefault="00E5160F" w:rsidP="00AA39A6">
            <w:pPr>
              <w:pStyle w:val="TAC"/>
            </w:pPr>
            <w:r w:rsidRPr="00202E5B">
              <w:t>0,66 %</w:t>
            </w:r>
          </w:p>
        </w:tc>
        <w:tc>
          <w:tcPr>
            <w:tcW w:w="1011" w:type="dxa"/>
          </w:tcPr>
          <w:p w:rsidR="00E5160F" w:rsidRPr="00202E5B" w:rsidRDefault="00E5160F" w:rsidP="00AA39A6">
            <w:pPr>
              <w:pStyle w:val="TAC"/>
            </w:pPr>
            <w:r w:rsidRPr="00202E5B">
              <w:t>0,80 %</w:t>
            </w:r>
          </w:p>
        </w:tc>
        <w:tc>
          <w:tcPr>
            <w:tcW w:w="1012" w:type="dxa"/>
          </w:tcPr>
          <w:p w:rsidR="00E5160F" w:rsidRPr="00202E5B" w:rsidRDefault="00E5160F" w:rsidP="00AA39A6">
            <w:pPr>
              <w:pStyle w:val="TAC"/>
            </w:pPr>
            <w:r w:rsidRPr="00202E5B">
              <w:t>1,02 %</w:t>
            </w:r>
          </w:p>
        </w:tc>
        <w:tc>
          <w:tcPr>
            <w:tcW w:w="1012" w:type="dxa"/>
          </w:tcPr>
          <w:p w:rsidR="00E5160F" w:rsidRPr="00202E5B" w:rsidRDefault="00E5160F" w:rsidP="00AA39A6">
            <w:pPr>
              <w:pStyle w:val="TAC"/>
            </w:pPr>
            <w:r w:rsidRPr="00202E5B">
              <w:t>0,90 %</w:t>
            </w:r>
          </w:p>
        </w:tc>
        <w:tc>
          <w:tcPr>
            <w:tcW w:w="1011" w:type="dxa"/>
          </w:tcPr>
          <w:p w:rsidR="00E5160F" w:rsidRPr="00202E5B" w:rsidRDefault="00E5160F" w:rsidP="00AA39A6">
            <w:pPr>
              <w:pStyle w:val="TAC"/>
            </w:pPr>
            <w:r w:rsidRPr="00202E5B">
              <w:t>1,10 %</w:t>
            </w:r>
          </w:p>
        </w:tc>
        <w:tc>
          <w:tcPr>
            <w:tcW w:w="1012" w:type="dxa"/>
          </w:tcPr>
          <w:p w:rsidR="00E5160F" w:rsidRPr="00202E5B" w:rsidRDefault="00E5160F" w:rsidP="00AA39A6">
            <w:pPr>
              <w:pStyle w:val="TAC"/>
            </w:pPr>
            <w:r w:rsidRPr="00202E5B">
              <w:t>0,90 %</w:t>
            </w:r>
          </w:p>
        </w:tc>
        <w:tc>
          <w:tcPr>
            <w:tcW w:w="1012" w:type="dxa"/>
          </w:tcPr>
          <w:p w:rsidR="00E5160F" w:rsidRPr="00202E5B" w:rsidRDefault="00E5160F" w:rsidP="00AA39A6">
            <w:pPr>
              <w:pStyle w:val="TAC"/>
            </w:pPr>
            <w:r w:rsidRPr="00202E5B">
              <w:t>0,84 %</w:t>
            </w:r>
          </w:p>
        </w:tc>
        <w:tc>
          <w:tcPr>
            <w:tcW w:w="1012" w:type="dxa"/>
          </w:tcPr>
          <w:p w:rsidR="00E5160F" w:rsidRPr="00202E5B" w:rsidRDefault="00E5160F" w:rsidP="00AA39A6">
            <w:pPr>
              <w:pStyle w:val="TAC"/>
            </w:pPr>
            <w:r w:rsidRPr="00202E5B">
              <w:t>0,89 %</w:t>
            </w:r>
          </w:p>
        </w:tc>
      </w:tr>
      <w:tr w:rsidR="00E5160F" w:rsidRPr="00202E5B" w:rsidTr="00DE0D06">
        <w:trPr>
          <w:jc w:val="center"/>
        </w:trPr>
        <w:tc>
          <w:tcPr>
            <w:tcW w:w="752" w:type="dxa"/>
          </w:tcPr>
          <w:p w:rsidR="00E5160F" w:rsidRPr="00202E5B" w:rsidRDefault="00E5160F" w:rsidP="00AA39A6">
            <w:pPr>
              <w:pStyle w:val="TAC"/>
            </w:pPr>
            <w:r w:rsidRPr="00202E5B">
              <w:t>10</w:t>
            </w:r>
          </w:p>
        </w:tc>
        <w:tc>
          <w:tcPr>
            <w:tcW w:w="1011" w:type="dxa"/>
          </w:tcPr>
          <w:p w:rsidR="00E5160F" w:rsidRPr="00202E5B" w:rsidRDefault="00E5160F" w:rsidP="00AA39A6">
            <w:pPr>
              <w:pStyle w:val="TAC"/>
            </w:pPr>
            <w:r w:rsidRPr="00202E5B">
              <w:t>0,40 %</w:t>
            </w:r>
          </w:p>
        </w:tc>
        <w:tc>
          <w:tcPr>
            <w:tcW w:w="1012" w:type="dxa"/>
          </w:tcPr>
          <w:p w:rsidR="00E5160F" w:rsidRPr="00202E5B" w:rsidRDefault="00E5160F" w:rsidP="00AA39A6">
            <w:pPr>
              <w:pStyle w:val="TAC"/>
            </w:pPr>
            <w:r w:rsidRPr="00202E5B">
              <w:t>0,30 %</w:t>
            </w:r>
          </w:p>
        </w:tc>
        <w:tc>
          <w:tcPr>
            <w:tcW w:w="1012" w:type="dxa"/>
          </w:tcPr>
          <w:p w:rsidR="00E5160F" w:rsidRPr="00202E5B" w:rsidRDefault="00E5160F" w:rsidP="00AA39A6">
            <w:pPr>
              <w:pStyle w:val="TAC"/>
            </w:pPr>
          </w:p>
        </w:tc>
        <w:tc>
          <w:tcPr>
            <w:tcW w:w="1011" w:type="dxa"/>
          </w:tcPr>
          <w:p w:rsidR="00E5160F" w:rsidRPr="00202E5B" w:rsidRDefault="00E5160F" w:rsidP="00AA39A6">
            <w:pPr>
              <w:pStyle w:val="TAC"/>
            </w:pPr>
            <w:r w:rsidRPr="00202E5B">
              <w:t>0,20 %</w:t>
            </w:r>
          </w:p>
        </w:tc>
        <w:tc>
          <w:tcPr>
            <w:tcW w:w="1012" w:type="dxa"/>
          </w:tcPr>
          <w:p w:rsidR="00E5160F" w:rsidRPr="00202E5B" w:rsidRDefault="00E5160F" w:rsidP="00AA39A6">
            <w:pPr>
              <w:pStyle w:val="TAC"/>
            </w:pPr>
            <w:r w:rsidRPr="00202E5B">
              <w:t>0,39 %</w:t>
            </w:r>
          </w:p>
        </w:tc>
        <w:tc>
          <w:tcPr>
            <w:tcW w:w="1012" w:type="dxa"/>
          </w:tcPr>
          <w:p w:rsidR="00E5160F" w:rsidRPr="00202E5B" w:rsidRDefault="00E5160F" w:rsidP="00AA39A6">
            <w:pPr>
              <w:pStyle w:val="TAC"/>
            </w:pPr>
            <w:r w:rsidRPr="00202E5B">
              <w:t>0,30 %</w:t>
            </w:r>
          </w:p>
        </w:tc>
        <w:tc>
          <w:tcPr>
            <w:tcW w:w="1011" w:type="dxa"/>
          </w:tcPr>
          <w:p w:rsidR="00E5160F" w:rsidRPr="00202E5B" w:rsidRDefault="00E5160F" w:rsidP="00AA39A6">
            <w:pPr>
              <w:pStyle w:val="TAC"/>
            </w:pPr>
            <w:r w:rsidRPr="00202E5B">
              <w:t>0,40 %</w:t>
            </w:r>
          </w:p>
        </w:tc>
        <w:tc>
          <w:tcPr>
            <w:tcW w:w="1012" w:type="dxa"/>
          </w:tcPr>
          <w:p w:rsidR="00E5160F" w:rsidRPr="00202E5B" w:rsidRDefault="00E5160F" w:rsidP="00AA39A6">
            <w:pPr>
              <w:pStyle w:val="TAC"/>
            </w:pPr>
            <w:r w:rsidRPr="00202E5B">
              <w:t>0,40 %</w:t>
            </w:r>
          </w:p>
        </w:tc>
        <w:tc>
          <w:tcPr>
            <w:tcW w:w="1012" w:type="dxa"/>
          </w:tcPr>
          <w:p w:rsidR="00E5160F" w:rsidRPr="00202E5B" w:rsidRDefault="00E5160F" w:rsidP="00AA39A6">
            <w:pPr>
              <w:pStyle w:val="TAC"/>
            </w:pPr>
            <w:r w:rsidRPr="00202E5B">
              <w:t>0,31 %</w:t>
            </w:r>
          </w:p>
        </w:tc>
        <w:tc>
          <w:tcPr>
            <w:tcW w:w="1012" w:type="dxa"/>
          </w:tcPr>
          <w:p w:rsidR="00E5160F" w:rsidRPr="00202E5B" w:rsidRDefault="00E5160F" w:rsidP="00AA39A6">
            <w:pPr>
              <w:pStyle w:val="TAC"/>
            </w:pPr>
            <w:r w:rsidRPr="00202E5B">
              <w:t>0,34 %</w:t>
            </w:r>
          </w:p>
        </w:tc>
      </w:tr>
      <w:tr w:rsidR="00E5160F" w:rsidRPr="00202E5B" w:rsidTr="00DE0D06">
        <w:trPr>
          <w:jc w:val="center"/>
        </w:trPr>
        <w:tc>
          <w:tcPr>
            <w:tcW w:w="752" w:type="dxa"/>
          </w:tcPr>
          <w:p w:rsidR="00E5160F" w:rsidRPr="00202E5B" w:rsidRDefault="00E5160F" w:rsidP="00AA39A6">
            <w:pPr>
              <w:pStyle w:val="TAC"/>
            </w:pPr>
            <w:r w:rsidRPr="00202E5B">
              <w:t>15</w:t>
            </w:r>
          </w:p>
        </w:tc>
        <w:tc>
          <w:tcPr>
            <w:tcW w:w="1011" w:type="dxa"/>
          </w:tcPr>
          <w:p w:rsidR="00E5160F" w:rsidRPr="00202E5B" w:rsidRDefault="00E5160F" w:rsidP="00AA39A6">
            <w:pPr>
              <w:pStyle w:val="TAC"/>
            </w:pPr>
            <w:r w:rsidRPr="00202E5B">
              <w:t>0,10 %</w:t>
            </w: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p>
        </w:tc>
        <w:tc>
          <w:tcPr>
            <w:tcW w:w="1011" w:type="dxa"/>
          </w:tcPr>
          <w:p w:rsidR="00E5160F" w:rsidRPr="00202E5B" w:rsidRDefault="00E5160F" w:rsidP="00AA39A6">
            <w:pPr>
              <w:pStyle w:val="TAC"/>
            </w:pPr>
            <w:r w:rsidRPr="00202E5B">
              <w:t>0,00 %</w:t>
            </w:r>
          </w:p>
        </w:tc>
        <w:tc>
          <w:tcPr>
            <w:tcW w:w="1012" w:type="dxa"/>
          </w:tcPr>
          <w:p w:rsidR="00E5160F" w:rsidRPr="00202E5B" w:rsidRDefault="00E5160F" w:rsidP="00AA39A6">
            <w:pPr>
              <w:pStyle w:val="TAC"/>
            </w:pPr>
            <w:r w:rsidRPr="00202E5B">
              <w:t>0,14 %</w:t>
            </w:r>
          </w:p>
        </w:tc>
        <w:tc>
          <w:tcPr>
            <w:tcW w:w="1012" w:type="dxa"/>
          </w:tcPr>
          <w:p w:rsidR="00E5160F" w:rsidRPr="00202E5B" w:rsidRDefault="00E5160F" w:rsidP="00AA39A6">
            <w:pPr>
              <w:pStyle w:val="TAC"/>
            </w:pPr>
          </w:p>
        </w:tc>
        <w:tc>
          <w:tcPr>
            <w:tcW w:w="1011" w:type="dxa"/>
          </w:tcPr>
          <w:p w:rsidR="00E5160F" w:rsidRPr="00202E5B" w:rsidRDefault="00E5160F" w:rsidP="00AA39A6">
            <w:pPr>
              <w:pStyle w:val="TAC"/>
            </w:pP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r w:rsidRPr="00202E5B">
              <w:t>0,11 %</w:t>
            </w:r>
          </w:p>
        </w:tc>
        <w:tc>
          <w:tcPr>
            <w:tcW w:w="1012" w:type="dxa"/>
          </w:tcPr>
          <w:p w:rsidR="00E5160F" w:rsidRPr="00202E5B" w:rsidRDefault="00E5160F" w:rsidP="00AA39A6">
            <w:pPr>
              <w:pStyle w:val="TAC"/>
            </w:pPr>
            <w:r w:rsidRPr="00202E5B">
              <w:t>0,09 %</w:t>
            </w:r>
          </w:p>
        </w:tc>
      </w:tr>
      <w:tr w:rsidR="00E5160F" w:rsidRPr="00202E5B" w:rsidTr="00DE0D06">
        <w:trPr>
          <w:jc w:val="center"/>
        </w:trPr>
        <w:tc>
          <w:tcPr>
            <w:tcW w:w="752" w:type="dxa"/>
          </w:tcPr>
          <w:p w:rsidR="00E5160F" w:rsidRPr="00202E5B" w:rsidRDefault="00E5160F" w:rsidP="00AA39A6">
            <w:pPr>
              <w:pStyle w:val="TAC"/>
            </w:pPr>
            <w:r w:rsidRPr="00202E5B">
              <w:t>20</w:t>
            </w:r>
          </w:p>
        </w:tc>
        <w:tc>
          <w:tcPr>
            <w:tcW w:w="1011" w:type="dxa"/>
          </w:tcPr>
          <w:p w:rsidR="00E5160F" w:rsidRPr="00202E5B" w:rsidRDefault="00E5160F" w:rsidP="00AA39A6">
            <w:pPr>
              <w:pStyle w:val="TAC"/>
            </w:pP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p>
        </w:tc>
        <w:tc>
          <w:tcPr>
            <w:tcW w:w="1011" w:type="dxa"/>
          </w:tcPr>
          <w:p w:rsidR="00E5160F" w:rsidRPr="00202E5B" w:rsidRDefault="00E5160F" w:rsidP="00AA39A6">
            <w:pPr>
              <w:pStyle w:val="TAC"/>
            </w:pPr>
          </w:p>
        </w:tc>
        <w:tc>
          <w:tcPr>
            <w:tcW w:w="1012" w:type="dxa"/>
          </w:tcPr>
          <w:p w:rsidR="00E5160F" w:rsidRPr="00202E5B" w:rsidRDefault="00E5160F" w:rsidP="00AA39A6">
            <w:pPr>
              <w:pStyle w:val="TAC"/>
            </w:pPr>
            <w:r w:rsidRPr="00202E5B">
              <w:t>0,05 %</w:t>
            </w:r>
          </w:p>
        </w:tc>
        <w:tc>
          <w:tcPr>
            <w:tcW w:w="1012" w:type="dxa"/>
          </w:tcPr>
          <w:p w:rsidR="00E5160F" w:rsidRPr="00202E5B" w:rsidRDefault="00E5160F" w:rsidP="00AA39A6">
            <w:pPr>
              <w:pStyle w:val="TAC"/>
            </w:pPr>
          </w:p>
        </w:tc>
        <w:tc>
          <w:tcPr>
            <w:tcW w:w="1011" w:type="dxa"/>
          </w:tcPr>
          <w:p w:rsidR="00E5160F" w:rsidRPr="00202E5B" w:rsidRDefault="00E5160F" w:rsidP="00AA39A6">
            <w:pPr>
              <w:pStyle w:val="TAC"/>
            </w:pPr>
          </w:p>
        </w:tc>
        <w:tc>
          <w:tcPr>
            <w:tcW w:w="1012" w:type="dxa"/>
          </w:tcPr>
          <w:p w:rsidR="00E5160F" w:rsidRPr="00202E5B" w:rsidRDefault="00E5160F" w:rsidP="00AA39A6">
            <w:pPr>
              <w:pStyle w:val="TAC"/>
            </w:pPr>
          </w:p>
        </w:tc>
        <w:tc>
          <w:tcPr>
            <w:tcW w:w="1012" w:type="dxa"/>
          </w:tcPr>
          <w:p w:rsidR="00E5160F" w:rsidRPr="00202E5B" w:rsidRDefault="00E5160F" w:rsidP="00AA39A6">
            <w:pPr>
              <w:pStyle w:val="TAC"/>
            </w:pPr>
            <w:r w:rsidRPr="00202E5B">
              <w:t>0,04 %</w:t>
            </w:r>
          </w:p>
        </w:tc>
        <w:tc>
          <w:tcPr>
            <w:tcW w:w="1012" w:type="dxa"/>
          </w:tcPr>
          <w:p w:rsidR="00E5160F" w:rsidRPr="00202E5B" w:rsidRDefault="00E5160F" w:rsidP="00AA39A6">
            <w:pPr>
              <w:pStyle w:val="TAC"/>
            </w:pPr>
            <w:r w:rsidRPr="00202E5B">
              <w:t>0,05 %</w:t>
            </w:r>
          </w:p>
        </w:tc>
      </w:tr>
    </w:tbl>
    <w:p w:rsidR="000A5568" w:rsidRPr="007F4011" w:rsidRDefault="000A5568" w:rsidP="000A5568"/>
    <w:p w:rsidR="000A5568" w:rsidRPr="007F4011" w:rsidRDefault="00EB222C" w:rsidP="00C1484B">
      <w:pPr>
        <w:pStyle w:val="TH"/>
      </w:pPr>
      <w:r>
        <w:lastRenderedPageBreak/>
        <w:pict>
          <v:shape id="_x0000_i1053" type="#_x0000_t75" style="width:481.5pt;height:235.5pt">
            <v:imagedata r:id="rId50" o:title=""/>
          </v:shape>
        </w:pict>
      </w:r>
    </w:p>
    <w:p w:rsidR="000A5568" w:rsidRPr="007F4011" w:rsidRDefault="000A5568" w:rsidP="00DC1575">
      <w:pPr>
        <w:pStyle w:val="TF"/>
        <w:outlineLvl w:val="0"/>
      </w:pPr>
      <w:r w:rsidRPr="007F4011">
        <w:t>Figure 7.</w:t>
      </w:r>
      <w:r w:rsidR="007B00A3" w:rsidRPr="007F4011">
        <w:t>3c</w:t>
      </w:r>
      <w:r w:rsidR="00F83058" w:rsidRPr="007F4011">
        <w:t>: A</w:t>
      </w:r>
      <w:r w:rsidRPr="007F4011">
        <w:t xml:space="preserve">verage E-UTRA </w:t>
      </w:r>
      <w:r w:rsidR="00FF42CC" w:rsidRPr="007F4011">
        <w:t>up</w:t>
      </w:r>
      <w:r w:rsidRPr="007F4011">
        <w:t>link throughput loss</w:t>
      </w:r>
      <w:r w:rsidR="007B00A3" w:rsidRPr="007F4011">
        <w:t xml:space="preserve"> for power control set 1</w:t>
      </w:r>
    </w:p>
    <w:p w:rsidR="00F83058" w:rsidRPr="007F4011" w:rsidRDefault="00F83058" w:rsidP="00C1484B">
      <w:pPr>
        <w:pStyle w:val="TH"/>
      </w:pPr>
      <w:r w:rsidRPr="007F4011">
        <w:t>Table 7.3d:  Average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rsidTr="00DE0D06">
        <w:trPr>
          <w:jc w:val="center"/>
        </w:trPr>
        <w:tc>
          <w:tcPr>
            <w:tcW w:w="752" w:type="dxa"/>
          </w:tcPr>
          <w:p w:rsidR="00E5160F" w:rsidRPr="00202E5B" w:rsidRDefault="00E5160F" w:rsidP="006222B0">
            <w:pPr>
              <w:pStyle w:val="TAH"/>
            </w:pPr>
            <w:r w:rsidRPr="00202E5B">
              <w:t>ACIR offset (dB)</w:t>
            </w:r>
          </w:p>
        </w:tc>
        <w:tc>
          <w:tcPr>
            <w:tcW w:w="1011" w:type="dxa"/>
          </w:tcPr>
          <w:p w:rsidR="00E5160F" w:rsidRPr="00202E5B" w:rsidRDefault="00E5160F" w:rsidP="006222B0">
            <w:pPr>
              <w:pStyle w:val="TAH"/>
            </w:pPr>
            <w:r w:rsidRPr="00202E5B">
              <w:t>NTT DoCoMo (R4-061146)</w:t>
            </w:r>
          </w:p>
        </w:tc>
        <w:tc>
          <w:tcPr>
            <w:tcW w:w="1012" w:type="dxa"/>
          </w:tcPr>
          <w:p w:rsidR="00E5160F" w:rsidRPr="00202E5B" w:rsidRDefault="00E5160F" w:rsidP="006222B0">
            <w:pPr>
              <w:pStyle w:val="TAH"/>
            </w:pPr>
            <w:r w:rsidRPr="00202E5B">
              <w:t>Motorola (R4-061231)</w:t>
            </w:r>
          </w:p>
        </w:tc>
        <w:tc>
          <w:tcPr>
            <w:tcW w:w="1012" w:type="dxa"/>
          </w:tcPr>
          <w:p w:rsidR="00E5160F" w:rsidRPr="00202E5B" w:rsidRDefault="00E5160F" w:rsidP="006222B0">
            <w:pPr>
              <w:pStyle w:val="TAH"/>
            </w:pPr>
            <w:r w:rsidRPr="00202E5B">
              <w:t>Siemens (R4-061349)</w:t>
            </w:r>
          </w:p>
        </w:tc>
        <w:tc>
          <w:tcPr>
            <w:tcW w:w="1011" w:type="dxa"/>
          </w:tcPr>
          <w:p w:rsidR="00E5160F" w:rsidRPr="00202E5B" w:rsidRDefault="00E5160F" w:rsidP="006222B0">
            <w:pPr>
              <w:pStyle w:val="TAH"/>
            </w:pPr>
            <w:r w:rsidRPr="00202E5B">
              <w:t>Ericsson (R4-061319</w:t>
            </w:r>
          </w:p>
        </w:tc>
        <w:tc>
          <w:tcPr>
            <w:tcW w:w="1012" w:type="dxa"/>
          </w:tcPr>
          <w:p w:rsidR="00E5160F" w:rsidRPr="00202E5B" w:rsidRDefault="00E5160F" w:rsidP="006222B0">
            <w:pPr>
              <w:pStyle w:val="TAH"/>
            </w:pPr>
            <w:r w:rsidRPr="00202E5B">
              <w:t>Panasonic (R4-061197)</w:t>
            </w:r>
          </w:p>
        </w:tc>
        <w:tc>
          <w:tcPr>
            <w:tcW w:w="1012" w:type="dxa"/>
          </w:tcPr>
          <w:p w:rsidR="00E5160F" w:rsidRPr="00202E5B" w:rsidRDefault="00E5160F" w:rsidP="006222B0">
            <w:pPr>
              <w:pStyle w:val="TAH"/>
            </w:pPr>
            <w:r w:rsidRPr="00202E5B">
              <w:t>Fujitsu (R4-061259)</w:t>
            </w:r>
          </w:p>
        </w:tc>
        <w:tc>
          <w:tcPr>
            <w:tcW w:w="1011" w:type="dxa"/>
          </w:tcPr>
          <w:p w:rsidR="00E5160F" w:rsidRPr="00202E5B" w:rsidRDefault="00E5160F" w:rsidP="006222B0">
            <w:pPr>
              <w:pStyle w:val="TAH"/>
            </w:pPr>
            <w:r w:rsidRPr="00202E5B">
              <w:t>Nokia (R4-061306)</w:t>
            </w:r>
          </w:p>
        </w:tc>
        <w:tc>
          <w:tcPr>
            <w:tcW w:w="1012" w:type="dxa"/>
          </w:tcPr>
          <w:p w:rsidR="00E5160F" w:rsidRPr="00202E5B" w:rsidRDefault="00E5160F" w:rsidP="006222B0">
            <w:pPr>
              <w:pStyle w:val="TAH"/>
            </w:pPr>
            <w:r w:rsidRPr="00202E5B">
              <w:t>Qualcomm (R4-061343)</w:t>
            </w:r>
          </w:p>
        </w:tc>
        <w:tc>
          <w:tcPr>
            <w:tcW w:w="1012" w:type="dxa"/>
          </w:tcPr>
          <w:p w:rsidR="00E5160F" w:rsidRPr="00202E5B" w:rsidRDefault="00E5160F" w:rsidP="006222B0">
            <w:pPr>
              <w:pStyle w:val="TAH"/>
            </w:pPr>
            <w:r w:rsidRPr="00202E5B">
              <w:t>Alcatel-Lucent (R4-070096)</w:t>
            </w:r>
          </w:p>
        </w:tc>
        <w:tc>
          <w:tcPr>
            <w:tcW w:w="1012" w:type="dxa"/>
          </w:tcPr>
          <w:p w:rsidR="00E5160F" w:rsidRPr="00202E5B" w:rsidRDefault="00E5160F" w:rsidP="006222B0">
            <w:pPr>
              <w:pStyle w:val="TAH"/>
            </w:pPr>
            <w:r w:rsidRPr="00202E5B">
              <w:t>PC set 2 averaged</w:t>
            </w:r>
          </w:p>
        </w:tc>
      </w:tr>
      <w:tr w:rsidR="00E5160F" w:rsidRPr="00202E5B" w:rsidTr="00DE0D06">
        <w:trPr>
          <w:jc w:val="center"/>
        </w:trPr>
        <w:tc>
          <w:tcPr>
            <w:tcW w:w="752" w:type="dxa"/>
          </w:tcPr>
          <w:p w:rsidR="00E5160F" w:rsidRPr="00202E5B" w:rsidRDefault="00E5160F" w:rsidP="006222B0">
            <w:pPr>
              <w:pStyle w:val="TAC"/>
            </w:pPr>
            <w:r w:rsidRPr="00202E5B">
              <w:t>-15</w:t>
            </w:r>
          </w:p>
        </w:tc>
        <w:tc>
          <w:tcPr>
            <w:tcW w:w="1011" w:type="dxa"/>
          </w:tcPr>
          <w:p w:rsidR="00E5160F" w:rsidRPr="00202E5B" w:rsidRDefault="00E5160F" w:rsidP="006222B0">
            <w:pPr>
              <w:pStyle w:val="TAC"/>
            </w:pPr>
            <w:r w:rsidRPr="00202E5B">
              <w:t>14,20 %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12,9 %</w:t>
            </w:r>
          </w:p>
        </w:tc>
        <w:tc>
          <w:tcPr>
            <w:tcW w:w="1011" w:type="dxa"/>
          </w:tcPr>
          <w:p w:rsidR="00E5160F" w:rsidRPr="00202E5B" w:rsidRDefault="00E5160F" w:rsidP="006222B0">
            <w:pPr>
              <w:pStyle w:val="TAC"/>
            </w:pPr>
            <w:r w:rsidRPr="00202E5B">
              <w:t>12,50 %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15,10 %</w:t>
            </w:r>
          </w:p>
        </w:tc>
        <w:tc>
          <w:tcPr>
            <w:tcW w:w="1011" w:type="dxa"/>
          </w:tcPr>
          <w:p w:rsidR="00E5160F" w:rsidRPr="00202E5B" w:rsidRDefault="00E5160F" w:rsidP="006222B0">
            <w:pPr>
              <w:pStyle w:val="TAC"/>
            </w:pPr>
            <w:r w:rsidRPr="00202E5B">
              <w:t>11,20 %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13,12 %</w:t>
            </w:r>
          </w:p>
        </w:tc>
        <w:tc>
          <w:tcPr>
            <w:tcW w:w="1012" w:type="dxa"/>
          </w:tcPr>
          <w:p w:rsidR="00E5160F" w:rsidRPr="00202E5B" w:rsidRDefault="00E5160F" w:rsidP="006222B0">
            <w:pPr>
              <w:pStyle w:val="TAC"/>
            </w:pPr>
            <w:r w:rsidRPr="00202E5B">
              <w:t>13,17 %</w:t>
            </w:r>
          </w:p>
        </w:tc>
      </w:tr>
      <w:tr w:rsidR="00E5160F" w:rsidRPr="00202E5B" w:rsidTr="00DE0D06">
        <w:trPr>
          <w:jc w:val="center"/>
        </w:trPr>
        <w:tc>
          <w:tcPr>
            <w:tcW w:w="752" w:type="dxa"/>
          </w:tcPr>
          <w:p w:rsidR="00E5160F" w:rsidRPr="00202E5B" w:rsidRDefault="00E5160F" w:rsidP="006222B0">
            <w:pPr>
              <w:pStyle w:val="TAC"/>
            </w:pPr>
            <w:r w:rsidRPr="00202E5B">
              <w:t>-10</w:t>
            </w:r>
          </w:p>
        </w:tc>
        <w:tc>
          <w:tcPr>
            <w:tcW w:w="1011" w:type="dxa"/>
          </w:tcPr>
          <w:p w:rsidR="00E5160F" w:rsidRPr="00202E5B" w:rsidRDefault="00E5160F" w:rsidP="006222B0">
            <w:pPr>
              <w:pStyle w:val="TAC"/>
            </w:pPr>
            <w:r w:rsidRPr="00202E5B">
              <w:t>7,10 %</w:t>
            </w:r>
          </w:p>
        </w:tc>
        <w:tc>
          <w:tcPr>
            <w:tcW w:w="1012" w:type="dxa"/>
          </w:tcPr>
          <w:p w:rsidR="00E5160F" w:rsidRPr="00202E5B" w:rsidRDefault="00E5160F" w:rsidP="006222B0">
            <w:pPr>
              <w:pStyle w:val="TAC"/>
            </w:pPr>
            <w:r w:rsidRPr="00202E5B">
              <w:t>6,40 %</w:t>
            </w:r>
          </w:p>
        </w:tc>
        <w:tc>
          <w:tcPr>
            <w:tcW w:w="1012" w:type="dxa"/>
          </w:tcPr>
          <w:p w:rsidR="00E5160F" w:rsidRPr="00202E5B" w:rsidRDefault="00E5160F" w:rsidP="006222B0">
            <w:pPr>
              <w:pStyle w:val="TAC"/>
            </w:pPr>
            <w:r w:rsidRPr="00202E5B">
              <w:t>6,62 %</w:t>
            </w:r>
          </w:p>
        </w:tc>
        <w:tc>
          <w:tcPr>
            <w:tcW w:w="1011" w:type="dxa"/>
          </w:tcPr>
          <w:p w:rsidR="00E5160F" w:rsidRPr="00202E5B" w:rsidRDefault="00E5160F" w:rsidP="006222B0">
            <w:pPr>
              <w:pStyle w:val="TAC"/>
            </w:pPr>
            <w:r w:rsidRPr="00202E5B">
              <w:t>6,10 %</w:t>
            </w:r>
          </w:p>
        </w:tc>
        <w:tc>
          <w:tcPr>
            <w:tcW w:w="1012" w:type="dxa"/>
          </w:tcPr>
          <w:p w:rsidR="00E5160F" w:rsidRPr="00202E5B" w:rsidRDefault="00E5160F" w:rsidP="006222B0">
            <w:pPr>
              <w:pStyle w:val="TAC"/>
            </w:pPr>
            <w:r w:rsidRPr="00202E5B">
              <w:t>7,09 %</w:t>
            </w:r>
          </w:p>
        </w:tc>
        <w:tc>
          <w:tcPr>
            <w:tcW w:w="1012" w:type="dxa"/>
          </w:tcPr>
          <w:p w:rsidR="00E5160F" w:rsidRPr="00202E5B" w:rsidRDefault="00E5160F" w:rsidP="006222B0">
            <w:pPr>
              <w:pStyle w:val="TAC"/>
            </w:pPr>
            <w:r w:rsidRPr="00202E5B">
              <w:t>7,60 %</w:t>
            </w:r>
          </w:p>
        </w:tc>
        <w:tc>
          <w:tcPr>
            <w:tcW w:w="1011" w:type="dxa"/>
          </w:tcPr>
          <w:p w:rsidR="00E5160F" w:rsidRPr="00202E5B" w:rsidRDefault="00E5160F" w:rsidP="006222B0">
            <w:pPr>
              <w:pStyle w:val="TAC"/>
            </w:pPr>
            <w:r w:rsidRPr="00202E5B">
              <w:t>6,00 %</w:t>
            </w:r>
          </w:p>
        </w:tc>
        <w:tc>
          <w:tcPr>
            <w:tcW w:w="1012" w:type="dxa"/>
          </w:tcPr>
          <w:p w:rsidR="00E5160F" w:rsidRPr="00202E5B" w:rsidRDefault="00E5160F" w:rsidP="006222B0">
            <w:pPr>
              <w:pStyle w:val="TAC"/>
            </w:pPr>
            <w:r w:rsidRPr="00202E5B">
              <w:t>7,00 %</w:t>
            </w:r>
          </w:p>
        </w:tc>
        <w:tc>
          <w:tcPr>
            <w:tcW w:w="1012" w:type="dxa"/>
          </w:tcPr>
          <w:p w:rsidR="00E5160F" w:rsidRPr="00202E5B" w:rsidRDefault="00E5160F" w:rsidP="006222B0">
            <w:pPr>
              <w:pStyle w:val="TAC"/>
            </w:pPr>
            <w:r w:rsidRPr="00202E5B">
              <w:t>6,68 %</w:t>
            </w:r>
          </w:p>
        </w:tc>
        <w:tc>
          <w:tcPr>
            <w:tcW w:w="1012" w:type="dxa"/>
          </w:tcPr>
          <w:p w:rsidR="00E5160F" w:rsidRPr="00202E5B" w:rsidRDefault="00E5160F" w:rsidP="006222B0">
            <w:pPr>
              <w:pStyle w:val="TAC"/>
            </w:pPr>
            <w:r w:rsidRPr="00202E5B">
              <w:t>6,73 %</w:t>
            </w:r>
          </w:p>
        </w:tc>
      </w:tr>
      <w:tr w:rsidR="00E5160F" w:rsidRPr="00202E5B" w:rsidTr="00DE0D06">
        <w:trPr>
          <w:jc w:val="center"/>
        </w:trPr>
        <w:tc>
          <w:tcPr>
            <w:tcW w:w="752" w:type="dxa"/>
          </w:tcPr>
          <w:p w:rsidR="00E5160F" w:rsidRPr="00202E5B" w:rsidRDefault="00E5160F" w:rsidP="006222B0">
            <w:pPr>
              <w:pStyle w:val="TAC"/>
            </w:pPr>
            <w:r w:rsidRPr="00202E5B">
              <w:t>-5</w:t>
            </w:r>
          </w:p>
        </w:tc>
        <w:tc>
          <w:tcPr>
            <w:tcW w:w="1011" w:type="dxa"/>
          </w:tcPr>
          <w:p w:rsidR="00E5160F" w:rsidRPr="00202E5B" w:rsidRDefault="00E5160F" w:rsidP="006222B0">
            <w:pPr>
              <w:pStyle w:val="TAC"/>
            </w:pPr>
            <w:r w:rsidRPr="00202E5B">
              <w:t>3,20 %</w:t>
            </w:r>
          </w:p>
        </w:tc>
        <w:tc>
          <w:tcPr>
            <w:tcW w:w="1012" w:type="dxa"/>
          </w:tcPr>
          <w:p w:rsidR="00E5160F" w:rsidRPr="00202E5B" w:rsidRDefault="00E5160F" w:rsidP="006222B0">
            <w:pPr>
              <w:pStyle w:val="TAC"/>
            </w:pPr>
            <w:r w:rsidRPr="00202E5B">
              <w:t>2,80 %</w:t>
            </w:r>
          </w:p>
        </w:tc>
        <w:tc>
          <w:tcPr>
            <w:tcW w:w="1012" w:type="dxa"/>
          </w:tcPr>
          <w:p w:rsidR="00E5160F" w:rsidRPr="00202E5B" w:rsidRDefault="00E5160F" w:rsidP="006222B0">
            <w:pPr>
              <w:pStyle w:val="TAC"/>
            </w:pPr>
            <w:r w:rsidRPr="00202E5B">
              <w:t>2,97 %</w:t>
            </w:r>
          </w:p>
        </w:tc>
        <w:tc>
          <w:tcPr>
            <w:tcW w:w="1011" w:type="dxa"/>
          </w:tcPr>
          <w:p w:rsidR="00E5160F" w:rsidRPr="00202E5B" w:rsidRDefault="00E5160F" w:rsidP="006222B0">
            <w:pPr>
              <w:pStyle w:val="TAC"/>
            </w:pPr>
            <w:r w:rsidRPr="00202E5B">
              <w:t>2,70 %</w:t>
            </w:r>
          </w:p>
        </w:tc>
        <w:tc>
          <w:tcPr>
            <w:tcW w:w="1012" w:type="dxa"/>
          </w:tcPr>
          <w:p w:rsidR="00E5160F" w:rsidRPr="00202E5B" w:rsidRDefault="00E5160F" w:rsidP="006222B0">
            <w:pPr>
              <w:pStyle w:val="TAC"/>
            </w:pPr>
            <w:r w:rsidRPr="00202E5B">
              <w:t>3,14 %</w:t>
            </w:r>
          </w:p>
        </w:tc>
        <w:tc>
          <w:tcPr>
            <w:tcW w:w="1012" w:type="dxa"/>
          </w:tcPr>
          <w:p w:rsidR="00E5160F" w:rsidRPr="00202E5B" w:rsidRDefault="00E5160F" w:rsidP="006222B0">
            <w:pPr>
              <w:pStyle w:val="TAC"/>
            </w:pPr>
            <w:r w:rsidRPr="00202E5B">
              <w:t>3,50 %</w:t>
            </w:r>
          </w:p>
        </w:tc>
        <w:tc>
          <w:tcPr>
            <w:tcW w:w="1011" w:type="dxa"/>
          </w:tcPr>
          <w:p w:rsidR="00E5160F" w:rsidRPr="00202E5B" w:rsidRDefault="00E5160F" w:rsidP="006222B0">
            <w:pPr>
              <w:pStyle w:val="TAC"/>
            </w:pPr>
            <w:r w:rsidRPr="00202E5B">
              <w:t>2,90 %</w:t>
            </w:r>
          </w:p>
        </w:tc>
        <w:tc>
          <w:tcPr>
            <w:tcW w:w="1012" w:type="dxa"/>
          </w:tcPr>
          <w:p w:rsidR="00E5160F" w:rsidRPr="00202E5B" w:rsidRDefault="00E5160F" w:rsidP="006222B0">
            <w:pPr>
              <w:pStyle w:val="TAC"/>
            </w:pPr>
            <w:r w:rsidRPr="00202E5B">
              <w:t>3,00 %</w:t>
            </w:r>
          </w:p>
        </w:tc>
        <w:tc>
          <w:tcPr>
            <w:tcW w:w="1012" w:type="dxa"/>
          </w:tcPr>
          <w:p w:rsidR="00E5160F" w:rsidRPr="00202E5B" w:rsidRDefault="00E5160F" w:rsidP="006222B0">
            <w:pPr>
              <w:pStyle w:val="TAC"/>
            </w:pPr>
            <w:r w:rsidRPr="00202E5B">
              <w:t>3,03 %</w:t>
            </w:r>
          </w:p>
        </w:tc>
        <w:tc>
          <w:tcPr>
            <w:tcW w:w="1012" w:type="dxa"/>
          </w:tcPr>
          <w:p w:rsidR="00E5160F" w:rsidRPr="00202E5B" w:rsidRDefault="00E5160F" w:rsidP="006222B0">
            <w:pPr>
              <w:pStyle w:val="TAC"/>
            </w:pPr>
            <w:r w:rsidRPr="00202E5B">
              <w:t>3,03 %</w:t>
            </w:r>
          </w:p>
        </w:tc>
      </w:tr>
      <w:tr w:rsidR="00E5160F" w:rsidRPr="00202E5B" w:rsidTr="00DE0D06">
        <w:trPr>
          <w:jc w:val="center"/>
        </w:trPr>
        <w:tc>
          <w:tcPr>
            <w:tcW w:w="752" w:type="dxa"/>
          </w:tcPr>
          <w:p w:rsidR="00E5160F" w:rsidRPr="00202E5B" w:rsidRDefault="00E5160F" w:rsidP="006222B0">
            <w:pPr>
              <w:pStyle w:val="TAC"/>
            </w:pPr>
            <w:r w:rsidRPr="00202E5B">
              <w:t>0</w:t>
            </w:r>
          </w:p>
        </w:tc>
        <w:tc>
          <w:tcPr>
            <w:tcW w:w="1011" w:type="dxa"/>
          </w:tcPr>
          <w:p w:rsidR="00E5160F" w:rsidRPr="00202E5B" w:rsidRDefault="00E5160F" w:rsidP="006222B0">
            <w:pPr>
              <w:pStyle w:val="TAC"/>
            </w:pPr>
            <w:r w:rsidRPr="00202E5B">
              <w:t>1,30 %</w:t>
            </w:r>
          </w:p>
        </w:tc>
        <w:tc>
          <w:tcPr>
            <w:tcW w:w="1012" w:type="dxa"/>
          </w:tcPr>
          <w:p w:rsidR="00E5160F" w:rsidRPr="00202E5B" w:rsidRDefault="00E5160F" w:rsidP="006222B0">
            <w:pPr>
              <w:pStyle w:val="TAC"/>
            </w:pPr>
            <w:r w:rsidRPr="00202E5B">
              <w:t>1,10 %</w:t>
            </w:r>
          </w:p>
        </w:tc>
        <w:tc>
          <w:tcPr>
            <w:tcW w:w="1012" w:type="dxa"/>
          </w:tcPr>
          <w:p w:rsidR="00E5160F" w:rsidRPr="00202E5B" w:rsidRDefault="00E5160F" w:rsidP="006222B0">
            <w:pPr>
              <w:pStyle w:val="TAC"/>
            </w:pPr>
            <w:r w:rsidRPr="00202E5B">
              <w:t>1,07 %</w:t>
            </w:r>
          </w:p>
        </w:tc>
        <w:tc>
          <w:tcPr>
            <w:tcW w:w="1011" w:type="dxa"/>
          </w:tcPr>
          <w:p w:rsidR="00E5160F" w:rsidRPr="00202E5B" w:rsidRDefault="00E5160F" w:rsidP="006222B0">
            <w:pPr>
              <w:pStyle w:val="TAC"/>
            </w:pPr>
            <w:r w:rsidRPr="00202E5B">
              <w:t>1,10 %</w:t>
            </w:r>
          </w:p>
        </w:tc>
        <w:tc>
          <w:tcPr>
            <w:tcW w:w="1012" w:type="dxa"/>
          </w:tcPr>
          <w:p w:rsidR="00E5160F" w:rsidRPr="00202E5B" w:rsidRDefault="00E5160F" w:rsidP="006222B0">
            <w:pPr>
              <w:pStyle w:val="TAC"/>
            </w:pPr>
            <w:r w:rsidRPr="00202E5B">
              <w:t>1,30 %</w:t>
            </w:r>
          </w:p>
        </w:tc>
        <w:tc>
          <w:tcPr>
            <w:tcW w:w="1012" w:type="dxa"/>
          </w:tcPr>
          <w:p w:rsidR="00E5160F" w:rsidRPr="00202E5B" w:rsidRDefault="00E5160F" w:rsidP="006222B0">
            <w:pPr>
              <w:pStyle w:val="TAC"/>
            </w:pPr>
            <w:r w:rsidRPr="00202E5B">
              <w:t>1,50 %</w:t>
            </w:r>
          </w:p>
        </w:tc>
        <w:tc>
          <w:tcPr>
            <w:tcW w:w="1011" w:type="dxa"/>
          </w:tcPr>
          <w:p w:rsidR="00E5160F" w:rsidRPr="00202E5B" w:rsidRDefault="00E5160F" w:rsidP="006222B0">
            <w:pPr>
              <w:pStyle w:val="TAC"/>
            </w:pPr>
            <w:r w:rsidRPr="00202E5B">
              <w:t>1,30 %</w:t>
            </w:r>
          </w:p>
        </w:tc>
        <w:tc>
          <w:tcPr>
            <w:tcW w:w="1012" w:type="dxa"/>
          </w:tcPr>
          <w:p w:rsidR="00E5160F" w:rsidRPr="00202E5B" w:rsidRDefault="00E5160F" w:rsidP="006222B0">
            <w:pPr>
              <w:pStyle w:val="TAC"/>
            </w:pPr>
            <w:r w:rsidRPr="00202E5B">
              <w:t>1,30 %</w:t>
            </w:r>
          </w:p>
        </w:tc>
        <w:tc>
          <w:tcPr>
            <w:tcW w:w="1012" w:type="dxa"/>
          </w:tcPr>
          <w:p w:rsidR="00E5160F" w:rsidRPr="00202E5B" w:rsidRDefault="00E5160F" w:rsidP="006222B0">
            <w:pPr>
              <w:pStyle w:val="TAC"/>
            </w:pPr>
            <w:r w:rsidRPr="00202E5B">
              <w:t>1,25 %</w:t>
            </w:r>
          </w:p>
        </w:tc>
        <w:tc>
          <w:tcPr>
            <w:tcW w:w="1012" w:type="dxa"/>
          </w:tcPr>
          <w:p w:rsidR="00E5160F" w:rsidRPr="00202E5B" w:rsidRDefault="00E5160F" w:rsidP="006222B0">
            <w:pPr>
              <w:pStyle w:val="TAC"/>
            </w:pPr>
            <w:r w:rsidRPr="00202E5B">
              <w:t>1,25 %</w:t>
            </w:r>
          </w:p>
        </w:tc>
      </w:tr>
      <w:tr w:rsidR="00E5160F" w:rsidRPr="00202E5B" w:rsidTr="00DE0D06">
        <w:trPr>
          <w:jc w:val="center"/>
        </w:trPr>
        <w:tc>
          <w:tcPr>
            <w:tcW w:w="752" w:type="dxa"/>
          </w:tcPr>
          <w:p w:rsidR="00E5160F" w:rsidRPr="00202E5B" w:rsidRDefault="00E5160F" w:rsidP="006222B0">
            <w:pPr>
              <w:pStyle w:val="TAC"/>
            </w:pPr>
            <w:r w:rsidRPr="00202E5B">
              <w:t>5</w:t>
            </w:r>
          </w:p>
        </w:tc>
        <w:tc>
          <w:tcPr>
            <w:tcW w:w="1011" w:type="dxa"/>
          </w:tcPr>
          <w:p w:rsidR="00E5160F" w:rsidRPr="00202E5B" w:rsidRDefault="00E5160F" w:rsidP="006222B0">
            <w:pPr>
              <w:pStyle w:val="TAC"/>
            </w:pPr>
            <w:r w:rsidRPr="00202E5B">
              <w:t>0,50 %</w:t>
            </w:r>
          </w:p>
        </w:tc>
        <w:tc>
          <w:tcPr>
            <w:tcW w:w="1012" w:type="dxa"/>
          </w:tcPr>
          <w:p w:rsidR="00E5160F" w:rsidRPr="00202E5B" w:rsidRDefault="00E5160F" w:rsidP="006222B0">
            <w:pPr>
              <w:pStyle w:val="TAC"/>
            </w:pPr>
            <w:r w:rsidRPr="00202E5B">
              <w:t>0,50 %</w:t>
            </w:r>
          </w:p>
        </w:tc>
        <w:tc>
          <w:tcPr>
            <w:tcW w:w="1012" w:type="dxa"/>
          </w:tcPr>
          <w:p w:rsidR="00E5160F" w:rsidRPr="00202E5B" w:rsidRDefault="00E5160F" w:rsidP="006222B0">
            <w:pPr>
              <w:pStyle w:val="TAC"/>
            </w:pPr>
            <w:r w:rsidRPr="00202E5B">
              <w:t>0,11 %</w:t>
            </w:r>
          </w:p>
        </w:tc>
        <w:tc>
          <w:tcPr>
            <w:tcW w:w="1011" w:type="dxa"/>
          </w:tcPr>
          <w:p w:rsidR="00E5160F" w:rsidRPr="00202E5B" w:rsidRDefault="00E5160F" w:rsidP="006222B0">
            <w:pPr>
              <w:pStyle w:val="TAC"/>
            </w:pPr>
            <w:r w:rsidRPr="00202E5B">
              <w:t>0,40 %</w:t>
            </w:r>
          </w:p>
        </w:tc>
        <w:tc>
          <w:tcPr>
            <w:tcW w:w="1012" w:type="dxa"/>
          </w:tcPr>
          <w:p w:rsidR="00E5160F" w:rsidRPr="00202E5B" w:rsidRDefault="00E5160F" w:rsidP="006222B0">
            <w:pPr>
              <w:pStyle w:val="TAC"/>
            </w:pPr>
            <w:r w:rsidRPr="00202E5B">
              <w:t>0,49 %</w:t>
            </w:r>
          </w:p>
        </w:tc>
        <w:tc>
          <w:tcPr>
            <w:tcW w:w="1012" w:type="dxa"/>
          </w:tcPr>
          <w:p w:rsidR="00E5160F" w:rsidRPr="00202E5B" w:rsidRDefault="00E5160F" w:rsidP="006222B0">
            <w:pPr>
              <w:pStyle w:val="TAC"/>
            </w:pPr>
            <w:r w:rsidRPr="00202E5B">
              <w:t>0,60 %</w:t>
            </w:r>
          </w:p>
        </w:tc>
        <w:tc>
          <w:tcPr>
            <w:tcW w:w="1011" w:type="dxa"/>
          </w:tcPr>
          <w:p w:rsidR="00E5160F" w:rsidRPr="00202E5B" w:rsidRDefault="00E5160F" w:rsidP="006222B0">
            <w:pPr>
              <w:pStyle w:val="TAC"/>
            </w:pPr>
            <w:r w:rsidRPr="00202E5B">
              <w:t>0,60 %</w:t>
            </w:r>
          </w:p>
        </w:tc>
        <w:tc>
          <w:tcPr>
            <w:tcW w:w="1012" w:type="dxa"/>
          </w:tcPr>
          <w:p w:rsidR="00E5160F" w:rsidRPr="00202E5B" w:rsidRDefault="00E5160F" w:rsidP="006222B0">
            <w:pPr>
              <w:pStyle w:val="TAC"/>
            </w:pPr>
            <w:r w:rsidRPr="00202E5B">
              <w:t>0,50 %</w:t>
            </w:r>
          </w:p>
        </w:tc>
        <w:tc>
          <w:tcPr>
            <w:tcW w:w="1012" w:type="dxa"/>
          </w:tcPr>
          <w:p w:rsidR="00E5160F" w:rsidRPr="00202E5B" w:rsidRDefault="00E5160F" w:rsidP="006222B0">
            <w:pPr>
              <w:pStyle w:val="TAC"/>
            </w:pPr>
            <w:r w:rsidRPr="00202E5B">
              <w:t>0,47 %</w:t>
            </w:r>
          </w:p>
        </w:tc>
        <w:tc>
          <w:tcPr>
            <w:tcW w:w="1012" w:type="dxa"/>
          </w:tcPr>
          <w:p w:rsidR="00E5160F" w:rsidRPr="00202E5B" w:rsidRDefault="00E5160F" w:rsidP="006222B0">
            <w:pPr>
              <w:pStyle w:val="TAC"/>
            </w:pPr>
            <w:r w:rsidRPr="00202E5B">
              <w:t>0,46 %</w:t>
            </w:r>
          </w:p>
        </w:tc>
      </w:tr>
      <w:tr w:rsidR="00E5160F" w:rsidRPr="00202E5B" w:rsidTr="00DE0D06">
        <w:trPr>
          <w:jc w:val="center"/>
        </w:trPr>
        <w:tc>
          <w:tcPr>
            <w:tcW w:w="752" w:type="dxa"/>
          </w:tcPr>
          <w:p w:rsidR="00E5160F" w:rsidRPr="00202E5B" w:rsidRDefault="00E5160F" w:rsidP="006222B0">
            <w:pPr>
              <w:pStyle w:val="TAC"/>
            </w:pPr>
            <w:r w:rsidRPr="00202E5B">
              <w:t>10</w:t>
            </w:r>
          </w:p>
        </w:tc>
        <w:tc>
          <w:tcPr>
            <w:tcW w:w="1011"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r w:rsidRPr="00202E5B">
              <w:t>0,10 %</w:t>
            </w:r>
          </w:p>
        </w:tc>
        <w:tc>
          <w:tcPr>
            <w:tcW w:w="1012" w:type="dxa"/>
          </w:tcPr>
          <w:p w:rsidR="00E5160F" w:rsidRPr="00202E5B" w:rsidRDefault="00E5160F" w:rsidP="006222B0">
            <w:pPr>
              <w:pStyle w:val="TAC"/>
            </w:pPr>
            <w:r w:rsidRPr="00202E5B">
              <w:t>0,17 %</w:t>
            </w:r>
          </w:p>
        </w:tc>
        <w:tc>
          <w:tcPr>
            <w:tcW w:w="1012" w:type="dxa"/>
          </w:tcPr>
          <w:p w:rsidR="00E5160F" w:rsidRPr="00202E5B" w:rsidRDefault="00E5160F" w:rsidP="006222B0">
            <w:pPr>
              <w:pStyle w:val="TAC"/>
            </w:pPr>
            <w:r w:rsidRPr="00202E5B">
              <w:t>0,20 %</w:t>
            </w:r>
          </w:p>
        </w:tc>
        <w:tc>
          <w:tcPr>
            <w:tcW w:w="1011"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0,17 %</w:t>
            </w:r>
          </w:p>
        </w:tc>
        <w:tc>
          <w:tcPr>
            <w:tcW w:w="1012" w:type="dxa"/>
          </w:tcPr>
          <w:p w:rsidR="00E5160F" w:rsidRPr="00202E5B" w:rsidRDefault="00E5160F" w:rsidP="006222B0">
            <w:pPr>
              <w:pStyle w:val="TAC"/>
            </w:pPr>
            <w:r w:rsidRPr="00202E5B">
              <w:t>0,18 %</w:t>
            </w:r>
          </w:p>
        </w:tc>
      </w:tr>
      <w:tr w:rsidR="00E5160F" w:rsidRPr="00202E5B" w:rsidTr="00DE0D06">
        <w:trPr>
          <w:jc w:val="center"/>
        </w:trPr>
        <w:tc>
          <w:tcPr>
            <w:tcW w:w="752" w:type="dxa"/>
          </w:tcPr>
          <w:p w:rsidR="00E5160F" w:rsidRPr="00202E5B" w:rsidRDefault="00E5160F" w:rsidP="006222B0">
            <w:pPr>
              <w:pStyle w:val="TAC"/>
            </w:pPr>
            <w:r w:rsidRPr="00202E5B">
              <w:t>15</w:t>
            </w:r>
          </w:p>
        </w:tc>
        <w:tc>
          <w:tcPr>
            <w:tcW w:w="1011" w:type="dxa"/>
          </w:tcPr>
          <w:p w:rsidR="00E5160F" w:rsidRPr="00202E5B" w:rsidRDefault="00E5160F" w:rsidP="006222B0">
            <w:pPr>
              <w:pStyle w:val="TAC"/>
            </w:pPr>
            <w:r w:rsidRPr="00202E5B">
              <w:t>0,10 %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r w:rsidRPr="00202E5B">
              <w:t>0,00 %</w:t>
            </w:r>
          </w:p>
        </w:tc>
        <w:tc>
          <w:tcPr>
            <w:tcW w:w="1012" w:type="dxa"/>
          </w:tcPr>
          <w:p w:rsidR="00E5160F" w:rsidRPr="00202E5B" w:rsidRDefault="00E5160F" w:rsidP="006222B0">
            <w:pPr>
              <w:pStyle w:val="TAC"/>
            </w:pPr>
            <w:r w:rsidRPr="00202E5B">
              <w:t>0,06 %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0,06 %</w:t>
            </w:r>
          </w:p>
        </w:tc>
        <w:tc>
          <w:tcPr>
            <w:tcW w:w="1012" w:type="dxa"/>
          </w:tcPr>
          <w:p w:rsidR="00E5160F" w:rsidRPr="00202E5B" w:rsidRDefault="00E5160F" w:rsidP="006222B0">
            <w:pPr>
              <w:pStyle w:val="TAC"/>
            </w:pPr>
            <w:r w:rsidRPr="00202E5B">
              <w:t>0,06 %</w:t>
            </w:r>
          </w:p>
        </w:tc>
      </w:tr>
      <w:tr w:rsidR="00E5160F" w:rsidRPr="00202E5B" w:rsidTr="00DE0D06">
        <w:trPr>
          <w:jc w:val="center"/>
        </w:trPr>
        <w:tc>
          <w:tcPr>
            <w:tcW w:w="752" w:type="dxa"/>
          </w:tcPr>
          <w:p w:rsidR="00E5160F" w:rsidRPr="00202E5B" w:rsidRDefault="00E5160F" w:rsidP="006222B0">
            <w:pPr>
              <w:pStyle w:val="TAC"/>
            </w:pPr>
            <w:r w:rsidRPr="00202E5B">
              <w:t>20</w:t>
            </w: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0,02 %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0,02 %</w:t>
            </w:r>
          </w:p>
        </w:tc>
        <w:tc>
          <w:tcPr>
            <w:tcW w:w="1012" w:type="dxa"/>
          </w:tcPr>
          <w:p w:rsidR="00E5160F" w:rsidRPr="00202E5B" w:rsidRDefault="00E5160F" w:rsidP="006222B0">
            <w:pPr>
              <w:pStyle w:val="TAC"/>
            </w:pPr>
            <w:r w:rsidRPr="00202E5B">
              <w:t>0,02 %</w:t>
            </w:r>
          </w:p>
        </w:tc>
      </w:tr>
    </w:tbl>
    <w:p w:rsidR="000A5568" w:rsidRPr="007F4011" w:rsidRDefault="000A5568" w:rsidP="000A5568"/>
    <w:p w:rsidR="000A5568" w:rsidRPr="007F4011" w:rsidRDefault="00EB222C" w:rsidP="00C1484B">
      <w:pPr>
        <w:pStyle w:val="TH"/>
      </w:pPr>
      <w:r>
        <w:pict>
          <v:shape id="_x0000_i1054" type="#_x0000_t75" style="width:481.5pt;height:235.5pt">
            <v:imagedata r:id="rId51" o:title=""/>
          </v:shape>
        </w:pict>
      </w:r>
    </w:p>
    <w:p w:rsidR="00F83058" w:rsidRPr="007F4011" w:rsidRDefault="00F83058" w:rsidP="00DC1575">
      <w:pPr>
        <w:pStyle w:val="TF"/>
        <w:outlineLvl w:val="0"/>
      </w:pPr>
      <w:r w:rsidRPr="007F4011">
        <w:t xml:space="preserve">Figure 7.3d: Average E-UTRA </w:t>
      </w:r>
      <w:r w:rsidR="00FF42CC" w:rsidRPr="007F4011">
        <w:t>up</w:t>
      </w:r>
      <w:r w:rsidRPr="007F4011">
        <w:t>link throughput loss for power control set 2</w:t>
      </w:r>
    </w:p>
    <w:p w:rsidR="00FF42CC" w:rsidRPr="007F4011" w:rsidRDefault="00FF42CC" w:rsidP="00C1484B">
      <w:pPr>
        <w:pStyle w:val="TH"/>
      </w:pPr>
      <w:r w:rsidRPr="007F4011">
        <w:lastRenderedPageBreak/>
        <w:t>Table 7.3e:  5% CDF E-UTRA uplink throughput loss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rsidTr="00DE0D06">
        <w:trPr>
          <w:jc w:val="center"/>
        </w:trPr>
        <w:tc>
          <w:tcPr>
            <w:tcW w:w="752" w:type="dxa"/>
          </w:tcPr>
          <w:p w:rsidR="00E5160F" w:rsidRPr="00202E5B" w:rsidRDefault="00E5160F" w:rsidP="006222B0">
            <w:pPr>
              <w:pStyle w:val="TAH"/>
            </w:pPr>
            <w:r w:rsidRPr="00202E5B">
              <w:t>ACIR offset (dB)</w:t>
            </w:r>
          </w:p>
        </w:tc>
        <w:tc>
          <w:tcPr>
            <w:tcW w:w="1011" w:type="dxa"/>
          </w:tcPr>
          <w:p w:rsidR="00E5160F" w:rsidRPr="00202E5B" w:rsidRDefault="00E5160F" w:rsidP="006222B0">
            <w:pPr>
              <w:pStyle w:val="TAH"/>
            </w:pPr>
            <w:r w:rsidRPr="00202E5B">
              <w:t>NTT DoCoMo (R4-061146)</w:t>
            </w:r>
          </w:p>
        </w:tc>
        <w:tc>
          <w:tcPr>
            <w:tcW w:w="1012" w:type="dxa"/>
          </w:tcPr>
          <w:p w:rsidR="00E5160F" w:rsidRPr="00202E5B" w:rsidRDefault="00E5160F" w:rsidP="006222B0">
            <w:pPr>
              <w:pStyle w:val="TAH"/>
            </w:pPr>
            <w:r w:rsidRPr="00202E5B">
              <w:t>Motorola (R4-061231)</w:t>
            </w:r>
          </w:p>
        </w:tc>
        <w:tc>
          <w:tcPr>
            <w:tcW w:w="1012" w:type="dxa"/>
          </w:tcPr>
          <w:p w:rsidR="00E5160F" w:rsidRPr="00202E5B" w:rsidRDefault="00E5160F" w:rsidP="006222B0">
            <w:pPr>
              <w:pStyle w:val="TAH"/>
            </w:pPr>
            <w:r w:rsidRPr="00202E5B">
              <w:t>Siemens (R4-061349)</w:t>
            </w:r>
          </w:p>
        </w:tc>
        <w:tc>
          <w:tcPr>
            <w:tcW w:w="1011" w:type="dxa"/>
          </w:tcPr>
          <w:p w:rsidR="00E5160F" w:rsidRPr="00202E5B" w:rsidRDefault="00E5160F" w:rsidP="006222B0">
            <w:pPr>
              <w:pStyle w:val="TAH"/>
            </w:pPr>
            <w:r w:rsidRPr="00202E5B">
              <w:t>Ericsson (R4-061319</w:t>
            </w:r>
          </w:p>
        </w:tc>
        <w:tc>
          <w:tcPr>
            <w:tcW w:w="1012" w:type="dxa"/>
          </w:tcPr>
          <w:p w:rsidR="00E5160F" w:rsidRPr="00202E5B" w:rsidRDefault="00E5160F" w:rsidP="006222B0">
            <w:pPr>
              <w:pStyle w:val="TAH"/>
            </w:pPr>
            <w:r w:rsidRPr="00202E5B">
              <w:t>Panasonic (R4-061197)</w:t>
            </w:r>
          </w:p>
        </w:tc>
        <w:tc>
          <w:tcPr>
            <w:tcW w:w="1012" w:type="dxa"/>
          </w:tcPr>
          <w:p w:rsidR="00E5160F" w:rsidRPr="00202E5B" w:rsidRDefault="00E5160F" w:rsidP="006222B0">
            <w:pPr>
              <w:pStyle w:val="TAH"/>
            </w:pPr>
            <w:r w:rsidRPr="00202E5B">
              <w:t>Fujitsu (R4-061259)</w:t>
            </w:r>
          </w:p>
        </w:tc>
        <w:tc>
          <w:tcPr>
            <w:tcW w:w="1011" w:type="dxa"/>
          </w:tcPr>
          <w:p w:rsidR="00E5160F" w:rsidRPr="00202E5B" w:rsidRDefault="00E5160F" w:rsidP="006222B0">
            <w:pPr>
              <w:pStyle w:val="TAH"/>
            </w:pPr>
            <w:r w:rsidRPr="00202E5B">
              <w:t>Nokia (R4-061306)</w:t>
            </w:r>
          </w:p>
        </w:tc>
        <w:tc>
          <w:tcPr>
            <w:tcW w:w="1012" w:type="dxa"/>
          </w:tcPr>
          <w:p w:rsidR="00E5160F" w:rsidRPr="00202E5B" w:rsidRDefault="00E5160F" w:rsidP="006222B0">
            <w:pPr>
              <w:pStyle w:val="TAH"/>
            </w:pPr>
            <w:r w:rsidRPr="00202E5B">
              <w:t>Qualcomm (R4-061343)</w:t>
            </w:r>
          </w:p>
        </w:tc>
        <w:tc>
          <w:tcPr>
            <w:tcW w:w="1012" w:type="dxa"/>
          </w:tcPr>
          <w:p w:rsidR="00E5160F" w:rsidRPr="00202E5B" w:rsidRDefault="00E5160F" w:rsidP="006222B0">
            <w:pPr>
              <w:pStyle w:val="TAH"/>
            </w:pPr>
            <w:r w:rsidRPr="00202E5B">
              <w:t>Alcatel-Lucent (R4-070096)</w:t>
            </w:r>
          </w:p>
        </w:tc>
        <w:tc>
          <w:tcPr>
            <w:tcW w:w="1012" w:type="dxa"/>
          </w:tcPr>
          <w:p w:rsidR="00E5160F" w:rsidRPr="00202E5B" w:rsidRDefault="00E5160F" w:rsidP="006222B0">
            <w:pPr>
              <w:pStyle w:val="TAH"/>
            </w:pPr>
            <w:r w:rsidRPr="00202E5B">
              <w:t>PC set 1 (5% CDF) averaged</w:t>
            </w:r>
          </w:p>
        </w:tc>
      </w:tr>
      <w:tr w:rsidR="00E5160F" w:rsidRPr="00202E5B" w:rsidTr="00DE0D06">
        <w:trPr>
          <w:jc w:val="center"/>
        </w:trPr>
        <w:tc>
          <w:tcPr>
            <w:tcW w:w="752" w:type="dxa"/>
          </w:tcPr>
          <w:p w:rsidR="00E5160F" w:rsidRPr="00202E5B" w:rsidRDefault="00E5160F" w:rsidP="006222B0">
            <w:pPr>
              <w:pStyle w:val="TAC"/>
            </w:pPr>
            <w:r w:rsidRPr="00202E5B">
              <w:t>-15</w:t>
            </w:r>
          </w:p>
        </w:tc>
        <w:tc>
          <w:tcPr>
            <w:tcW w:w="1011" w:type="dxa"/>
          </w:tcPr>
          <w:p w:rsidR="00E5160F" w:rsidRPr="00202E5B" w:rsidRDefault="00E5160F" w:rsidP="006222B0">
            <w:pPr>
              <w:pStyle w:val="TAC"/>
            </w:pPr>
            <w:r w:rsidRPr="00202E5B">
              <w:t>42,20 %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28,86 %</w:t>
            </w:r>
          </w:p>
        </w:tc>
        <w:tc>
          <w:tcPr>
            <w:tcW w:w="1011" w:type="dxa"/>
          </w:tcPr>
          <w:p w:rsidR="00E5160F" w:rsidRPr="00202E5B" w:rsidRDefault="00E5160F" w:rsidP="006222B0">
            <w:pPr>
              <w:pStyle w:val="TAC"/>
            </w:pPr>
            <w:r w:rsidRPr="00202E5B">
              <w:t>41,40 %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37,80 %</w:t>
            </w:r>
          </w:p>
        </w:tc>
        <w:tc>
          <w:tcPr>
            <w:tcW w:w="1011" w:type="dxa"/>
          </w:tcPr>
          <w:p w:rsidR="00E5160F" w:rsidRPr="00202E5B" w:rsidRDefault="00E5160F" w:rsidP="006222B0">
            <w:pPr>
              <w:pStyle w:val="TAC"/>
            </w:pPr>
            <w:r w:rsidRPr="00DE0D06">
              <w:rPr>
                <w:rFonts w:eastAsia="MS Mincho" w:cs="Arial"/>
                <w:lang w:eastAsia="ja-JP"/>
              </w:rPr>
              <w:t>47,00 %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38,51 %</w:t>
            </w:r>
          </w:p>
        </w:tc>
        <w:tc>
          <w:tcPr>
            <w:tcW w:w="1012" w:type="dxa"/>
          </w:tcPr>
          <w:p w:rsidR="00E5160F" w:rsidRPr="00202E5B" w:rsidRDefault="00E5160F" w:rsidP="006222B0">
            <w:pPr>
              <w:pStyle w:val="TAC"/>
            </w:pPr>
            <w:r w:rsidRPr="00202E5B">
              <w:t>39,30</w:t>
            </w:r>
            <w:r w:rsidRPr="00DE0D06">
              <w:rPr>
                <w:rFonts w:eastAsia="MS Mincho" w:cs="Arial"/>
                <w:lang w:eastAsia="ja-JP"/>
              </w:rPr>
              <w:t xml:space="preserve"> %</w:t>
            </w:r>
          </w:p>
        </w:tc>
      </w:tr>
      <w:tr w:rsidR="00E5160F" w:rsidRPr="00202E5B" w:rsidTr="00DE0D06">
        <w:trPr>
          <w:jc w:val="center"/>
        </w:trPr>
        <w:tc>
          <w:tcPr>
            <w:tcW w:w="752" w:type="dxa"/>
          </w:tcPr>
          <w:p w:rsidR="00E5160F" w:rsidRPr="00202E5B" w:rsidRDefault="00E5160F" w:rsidP="006222B0">
            <w:pPr>
              <w:pStyle w:val="TAC"/>
            </w:pPr>
            <w:r w:rsidRPr="00202E5B">
              <w:t>-10</w:t>
            </w:r>
          </w:p>
        </w:tc>
        <w:tc>
          <w:tcPr>
            <w:tcW w:w="1011" w:type="dxa"/>
          </w:tcPr>
          <w:p w:rsidR="00E5160F" w:rsidRPr="00202E5B" w:rsidRDefault="00E5160F" w:rsidP="006222B0">
            <w:pPr>
              <w:pStyle w:val="TAC"/>
            </w:pPr>
            <w:r w:rsidRPr="00202E5B">
              <w:t>17,50 %</w:t>
            </w:r>
          </w:p>
        </w:tc>
        <w:tc>
          <w:tcPr>
            <w:tcW w:w="1012" w:type="dxa"/>
          </w:tcPr>
          <w:p w:rsidR="00E5160F" w:rsidRPr="00202E5B" w:rsidRDefault="00E5160F" w:rsidP="006222B0">
            <w:pPr>
              <w:pStyle w:val="TAC"/>
            </w:pPr>
            <w:r w:rsidRPr="00202E5B">
              <w:t>15,80 %</w:t>
            </w:r>
          </w:p>
        </w:tc>
        <w:tc>
          <w:tcPr>
            <w:tcW w:w="1012" w:type="dxa"/>
          </w:tcPr>
          <w:p w:rsidR="00E5160F" w:rsidRPr="00202E5B" w:rsidRDefault="00E5160F" w:rsidP="006222B0">
            <w:pPr>
              <w:pStyle w:val="TAC"/>
            </w:pPr>
            <w:r w:rsidRPr="00202E5B">
              <w:t>10,32 %</w:t>
            </w:r>
          </w:p>
        </w:tc>
        <w:tc>
          <w:tcPr>
            <w:tcW w:w="1011" w:type="dxa"/>
          </w:tcPr>
          <w:p w:rsidR="00E5160F" w:rsidRPr="00202E5B" w:rsidRDefault="00E5160F" w:rsidP="006222B0">
            <w:pPr>
              <w:pStyle w:val="TAC"/>
            </w:pPr>
            <w:r w:rsidRPr="00202E5B">
              <w:t>17,90 %</w:t>
            </w:r>
          </w:p>
        </w:tc>
        <w:tc>
          <w:tcPr>
            <w:tcW w:w="1012" w:type="dxa"/>
          </w:tcPr>
          <w:p w:rsidR="00E5160F" w:rsidRPr="00202E5B" w:rsidRDefault="00E5160F" w:rsidP="006222B0">
            <w:pPr>
              <w:pStyle w:val="TAC"/>
            </w:pPr>
            <w:r w:rsidRPr="00202E5B">
              <w:t>29,95 %</w:t>
            </w:r>
          </w:p>
        </w:tc>
        <w:tc>
          <w:tcPr>
            <w:tcW w:w="1012" w:type="dxa"/>
          </w:tcPr>
          <w:p w:rsidR="00E5160F" w:rsidRPr="00202E5B" w:rsidRDefault="00E5160F" w:rsidP="006222B0">
            <w:pPr>
              <w:pStyle w:val="TAC"/>
            </w:pPr>
            <w:r w:rsidRPr="00202E5B">
              <w:t>17,60 %</w:t>
            </w:r>
          </w:p>
        </w:tc>
        <w:tc>
          <w:tcPr>
            <w:tcW w:w="1011" w:type="dxa"/>
          </w:tcPr>
          <w:p w:rsidR="00E5160F" w:rsidRPr="00202E5B" w:rsidRDefault="00E5160F" w:rsidP="006222B0">
            <w:pPr>
              <w:pStyle w:val="TAC"/>
            </w:pPr>
            <w:r w:rsidRPr="00DE0D06">
              <w:rPr>
                <w:rFonts w:eastAsia="MS Mincho" w:cs="Arial"/>
                <w:lang w:eastAsia="ja-JP"/>
              </w:rPr>
              <w:t>21,00 %</w:t>
            </w:r>
          </w:p>
        </w:tc>
        <w:tc>
          <w:tcPr>
            <w:tcW w:w="1012" w:type="dxa"/>
          </w:tcPr>
          <w:p w:rsidR="00E5160F" w:rsidRPr="00202E5B" w:rsidRDefault="00E5160F" w:rsidP="006222B0">
            <w:pPr>
              <w:pStyle w:val="TAC"/>
            </w:pPr>
            <w:r w:rsidRPr="00202E5B">
              <w:t>17,00 %</w:t>
            </w:r>
          </w:p>
        </w:tc>
        <w:tc>
          <w:tcPr>
            <w:tcW w:w="1012" w:type="dxa"/>
          </w:tcPr>
          <w:p w:rsidR="00E5160F" w:rsidRPr="00202E5B" w:rsidRDefault="00E5160F" w:rsidP="006222B0">
            <w:pPr>
              <w:pStyle w:val="TAC"/>
            </w:pPr>
            <w:r w:rsidRPr="00202E5B">
              <w:t>15,25 %</w:t>
            </w:r>
          </w:p>
        </w:tc>
        <w:tc>
          <w:tcPr>
            <w:tcW w:w="1012" w:type="dxa"/>
          </w:tcPr>
          <w:p w:rsidR="00E5160F" w:rsidRPr="00202E5B" w:rsidRDefault="00E5160F" w:rsidP="006222B0">
            <w:pPr>
              <w:pStyle w:val="TAC"/>
            </w:pPr>
            <w:r w:rsidRPr="00202E5B">
              <w:t>18,04</w:t>
            </w:r>
            <w:r w:rsidRPr="00DE0D06">
              <w:rPr>
                <w:rFonts w:eastAsia="MS Mincho" w:cs="Arial"/>
                <w:lang w:eastAsia="ja-JP"/>
              </w:rPr>
              <w:t xml:space="preserve"> %</w:t>
            </w:r>
          </w:p>
        </w:tc>
      </w:tr>
      <w:tr w:rsidR="00E5160F" w:rsidRPr="00202E5B" w:rsidTr="00DE0D06">
        <w:trPr>
          <w:jc w:val="center"/>
        </w:trPr>
        <w:tc>
          <w:tcPr>
            <w:tcW w:w="752" w:type="dxa"/>
          </w:tcPr>
          <w:p w:rsidR="00E5160F" w:rsidRPr="00202E5B" w:rsidRDefault="00E5160F" w:rsidP="006222B0">
            <w:pPr>
              <w:pStyle w:val="TAC"/>
            </w:pPr>
            <w:r w:rsidRPr="00202E5B">
              <w:t>-5</w:t>
            </w:r>
          </w:p>
        </w:tc>
        <w:tc>
          <w:tcPr>
            <w:tcW w:w="1011" w:type="dxa"/>
          </w:tcPr>
          <w:p w:rsidR="00E5160F" w:rsidRPr="00202E5B" w:rsidRDefault="00E5160F" w:rsidP="006222B0">
            <w:pPr>
              <w:pStyle w:val="TAC"/>
            </w:pPr>
            <w:r w:rsidRPr="00202E5B">
              <w:t>6,90 %</w:t>
            </w:r>
          </w:p>
        </w:tc>
        <w:tc>
          <w:tcPr>
            <w:tcW w:w="1012" w:type="dxa"/>
          </w:tcPr>
          <w:p w:rsidR="00E5160F" w:rsidRPr="00202E5B" w:rsidRDefault="00E5160F" w:rsidP="006222B0">
            <w:pPr>
              <w:pStyle w:val="TAC"/>
            </w:pPr>
            <w:r w:rsidRPr="00202E5B">
              <w:t>5,60 %</w:t>
            </w:r>
          </w:p>
        </w:tc>
        <w:tc>
          <w:tcPr>
            <w:tcW w:w="1012" w:type="dxa"/>
          </w:tcPr>
          <w:p w:rsidR="00E5160F" w:rsidRPr="00202E5B" w:rsidRDefault="00E5160F" w:rsidP="006222B0">
            <w:pPr>
              <w:pStyle w:val="TAC"/>
            </w:pPr>
            <w:r w:rsidRPr="00202E5B">
              <w:t>1,7 %</w:t>
            </w:r>
          </w:p>
        </w:tc>
        <w:tc>
          <w:tcPr>
            <w:tcW w:w="1011" w:type="dxa"/>
          </w:tcPr>
          <w:p w:rsidR="00E5160F" w:rsidRPr="00202E5B" w:rsidRDefault="00E5160F" w:rsidP="006222B0">
            <w:pPr>
              <w:pStyle w:val="TAC"/>
            </w:pPr>
            <w:r w:rsidRPr="00202E5B">
              <w:t>6,50 %</w:t>
            </w:r>
          </w:p>
        </w:tc>
        <w:tc>
          <w:tcPr>
            <w:tcW w:w="1012" w:type="dxa"/>
          </w:tcPr>
          <w:p w:rsidR="00E5160F" w:rsidRPr="00202E5B" w:rsidRDefault="00E5160F" w:rsidP="006222B0">
            <w:pPr>
              <w:pStyle w:val="TAC"/>
            </w:pPr>
            <w:r w:rsidRPr="00202E5B">
              <w:t>9,91 %</w:t>
            </w:r>
          </w:p>
        </w:tc>
        <w:tc>
          <w:tcPr>
            <w:tcW w:w="1012" w:type="dxa"/>
          </w:tcPr>
          <w:p w:rsidR="00E5160F" w:rsidRPr="00202E5B" w:rsidRDefault="00E5160F" w:rsidP="006222B0">
            <w:pPr>
              <w:pStyle w:val="TAC"/>
            </w:pPr>
            <w:r w:rsidRPr="00202E5B">
              <w:t>6,90 %</w:t>
            </w:r>
          </w:p>
        </w:tc>
        <w:tc>
          <w:tcPr>
            <w:tcW w:w="1011" w:type="dxa"/>
          </w:tcPr>
          <w:p w:rsidR="00E5160F" w:rsidRPr="00202E5B" w:rsidRDefault="00E5160F" w:rsidP="006222B0">
            <w:pPr>
              <w:pStyle w:val="TAC"/>
            </w:pPr>
            <w:r w:rsidRPr="00DE0D06">
              <w:rPr>
                <w:rFonts w:eastAsia="MS Mincho" w:cs="Arial"/>
                <w:lang w:eastAsia="ja-JP"/>
              </w:rPr>
              <w:t>6,10 %</w:t>
            </w:r>
          </w:p>
        </w:tc>
        <w:tc>
          <w:tcPr>
            <w:tcW w:w="1012" w:type="dxa"/>
          </w:tcPr>
          <w:p w:rsidR="00E5160F" w:rsidRPr="00202E5B" w:rsidRDefault="00E5160F" w:rsidP="006222B0">
            <w:pPr>
              <w:pStyle w:val="TAC"/>
            </w:pPr>
            <w:r w:rsidRPr="00202E5B">
              <w:t>6,40 %</w:t>
            </w:r>
          </w:p>
        </w:tc>
        <w:tc>
          <w:tcPr>
            <w:tcW w:w="1012" w:type="dxa"/>
          </w:tcPr>
          <w:p w:rsidR="00E5160F" w:rsidRPr="00202E5B" w:rsidRDefault="00E5160F" w:rsidP="006222B0">
            <w:pPr>
              <w:pStyle w:val="TAC"/>
            </w:pPr>
            <w:r w:rsidRPr="00202E5B">
              <w:t>5,78 %</w:t>
            </w:r>
          </w:p>
        </w:tc>
        <w:tc>
          <w:tcPr>
            <w:tcW w:w="1012" w:type="dxa"/>
          </w:tcPr>
          <w:p w:rsidR="00E5160F" w:rsidRPr="00202E5B" w:rsidRDefault="00E5160F" w:rsidP="006222B0">
            <w:pPr>
              <w:pStyle w:val="TAC"/>
            </w:pPr>
            <w:r w:rsidRPr="00202E5B">
              <w:t>6,20</w:t>
            </w:r>
            <w:r w:rsidRPr="00DE0D06">
              <w:rPr>
                <w:rFonts w:eastAsia="MS Mincho" w:cs="Arial"/>
                <w:lang w:eastAsia="ja-JP"/>
              </w:rPr>
              <w:t xml:space="preserve"> %</w:t>
            </w:r>
          </w:p>
        </w:tc>
      </w:tr>
      <w:tr w:rsidR="00E5160F" w:rsidRPr="00202E5B" w:rsidTr="00DE0D06">
        <w:trPr>
          <w:jc w:val="center"/>
        </w:trPr>
        <w:tc>
          <w:tcPr>
            <w:tcW w:w="752" w:type="dxa"/>
          </w:tcPr>
          <w:p w:rsidR="00E5160F" w:rsidRPr="00202E5B" w:rsidRDefault="00E5160F" w:rsidP="006222B0">
            <w:pPr>
              <w:pStyle w:val="TAC"/>
            </w:pPr>
            <w:r w:rsidRPr="00202E5B">
              <w:t>0</w:t>
            </w:r>
          </w:p>
        </w:tc>
        <w:tc>
          <w:tcPr>
            <w:tcW w:w="1011" w:type="dxa"/>
          </w:tcPr>
          <w:p w:rsidR="00E5160F" w:rsidRPr="00202E5B" w:rsidRDefault="00E5160F" w:rsidP="006222B0">
            <w:pPr>
              <w:pStyle w:val="TAC"/>
            </w:pPr>
            <w:r w:rsidRPr="00202E5B">
              <w:t>2,00 %</w:t>
            </w:r>
          </w:p>
        </w:tc>
        <w:tc>
          <w:tcPr>
            <w:tcW w:w="1012" w:type="dxa"/>
          </w:tcPr>
          <w:p w:rsidR="00E5160F" w:rsidRPr="00202E5B" w:rsidRDefault="00E5160F" w:rsidP="006222B0">
            <w:pPr>
              <w:pStyle w:val="TAC"/>
            </w:pPr>
            <w:r w:rsidRPr="00202E5B">
              <w:t>1,10 %</w:t>
            </w:r>
          </w:p>
        </w:tc>
        <w:tc>
          <w:tcPr>
            <w:tcW w:w="1012" w:type="dxa"/>
          </w:tcPr>
          <w:p w:rsidR="00E5160F" w:rsidRPr="00202E5B" w:rsidRDefault="00E5160F" w:rsidP="006222B0">
            <w:pPr>
              <w:pStyle w:val="TAC"/>
            </w:pPr>
            <w:r w:rsidRPr="00202E5B">
              <w:t>0,11 %</w:t>
            </w:r>
          </w:p>
        </w:tc>
        <w:tc>
          <w:tcPr>
            <w:tcW w:w="1011" w:type="dxa"/>
          </w:tcPr>
          <w:p w:rsidR="00E5160F" w:rsidRPr="00202E5B" w:rsidRDefault="00E5160F" w:rsidP="006222B0">
            <w:pPr>
              <w:pStyle w:val="TAC"/>
            </w:pPr>
            <w:r w:rsidRPr="00202E5B">
              <w:t>2,80 %</w:t>
            </w:r>
          </w:p>
        </w:tc>
        <w:tc>
          <w:tcPr>
            <w:tcW w:w="1012" w:type="dxa"/>
          </w:tcPr>
          <w:p w:rsidR="00E5160F" w:rsidRPr="00202E5B" w:rsidRDefault="00E5160F" w:rsidP="006222B0">
            <w:pPr>
              <w:pStyle w:val="TAC"/>
            </w:pPr>
            <w:r w:rsidRPr="00202E5B">
              <w:t>2,58 %</w:t>
            </w:r>
          </w:p>
        </w:tc>
        <w:tc>
          <w:tcPr>
            <w:tcW w:w="1012" w:type="dxa"/>
          </w:tcPr>
          <w:p w:rsidR="00E5160F" w:rsidRPr="00202E5B" w:rsidRDefault="00E5160F" w:rsidP="006222B0">
            <w:pPr>
              <w:pStyle w:val="TAC"/>
            </w:pPr>
            <w:r w:rsidRPr="00202E5B">
              <w:t>2,10 %</w:t>
            </w:r>
          </w:p>
        </w:tc>
        <w:tc>
          <w:tcPr>
            <w:tcW w:w="1011" w:type="dxa"/>
          </w:tcPr>
          <w:p w:rsidR="00E5160F" w:rsidRPr="00202E5B" w:rsidRDefault="00E5160F" w:rsidP="006222B0">
            <w:pPr>
              <w:pStyle w:val="TAC"/>
            </w:pPr>
            <w:r w:rsidRPr="00DE0D06">
              <w:rPr>
                <w:rFonts w:eastAsia="MS Mincho" w:cs="Arial"/>
                <w:lang w:eastAsia="ja-JP"/>
              </w:rPr>
              <w:t>2,20 %</w:t>
            </w:r>
          </w:p>
        </w:tc>
        <w:tc>
          <w:tcPr>
            <w:tcW w:w="1012" w:type="dxa"/>
          </w:tcPr>
          <w:p w:rsidR="00E5160F" w:rsidRPr="00202E5B" w:rsidRDefault="00E5160F" w:rsidP="006222B0">
            <w:pPr>
              <w:pStyle w:val="TAC"/>
            </w:pPr>
            <w:r w:rsidRPr="00202E5B">
              <w:t>2,10 %</w:t>
            </w:r>
          </w:p>
        </w:tc>
        <w:tc>
          <w:tcPr>
            <w:tcW w:w="1012" w:type="dxa"/>
          </w:tcPr>
          <w:p w:rsidR="00E5160F" w:rsidRPr="00202E5B" w:rsidRDefault="00E5160F" w:rsidP="006222B0">
            <w:pPr>
              <w:pStyle w:val="TAC"/>
            </w:pPr>
            <w:r w:rsidRPr="00202E5B">
              <w:t>1,80 %</w:t>
            </w:r>
          </w:p>
        </w:tc>
        <w:tc>
          <w:tcPr>
            <w:tcW w:w="1012" w:type="dxa"/>
          </w:tcPr>
          <w:p w:rsidR="00E5160F" w:rsidRPr="00202E5B" w:rsidRDefault="00E5160F" w:rsidP="006222B0">
            <w:pPr>
              <w:pStyle w:val="TAC"/>
            </w:pPr>
            <w:r w:rsidRPr="00202E5B">
              <w:t>1,87</w:t>
            </w:r>
            <w:r w:rsidRPr="00DE0D06">
              <w:rPr>
                <w:rFonts w:eastAsia="MS Mincho" w:cs="Arial"/>
                <w:lang w:eastAsia="ja-JP"/>
              </w:rPr>
              <w:t xml:space="preserve"> %</w:t>
            </w:r>
          </w:p>
        </w:tc>
      </w:tr>
      <w:tr w:rsidR="00E5160F" w:rsidRPr="00202E5B" w:rsidTr="00DE0D06">
        <w:trPr>
          <w:jc w:val="center"/>
        </w:trPr>
        <w:tc>
          <w:tcPr>
            <w:tcW w:w="752" w:type="dxa"/>
          </w:tcPr>
          <w:p w:rsidR="00E5160F" w:rsidRPr="00202E5B" w:rsidRDefault="00E5160F" w:rsidP="006222B0">
            <w:pPr>
              <w:pStyle w:val="TAC"/>
            </w:pPr>
            <w:r w:rsidRPr="00202E5B">
              <w:t>5</w:t>
            </w:r>
          </w:p>
        </w:tc>
        <w:tc>
          <w:tcPr>
            <w:tcW w:w="1011" w:type="dxa"/>
          </w:tcPr>
          <w:p w:rsidR="00E5160F" w:rsidRPr="00202E5B" w:rsidRDefault="00E5160F" w:rsidP="006222B0">
            <w:pPr>
              <w:pStyle w:val="TAC"/>
            </w:pPr>
            <w:r w:rsidRPr="00202E5B">
              <w:t>0,60 %</w:t>
            </w:r>
          </w:p>
        </w:tc>
        <w:tc>
          <w:tcPr>
            <w:tcW w:w="1012" w:type="dxa"/>
          </w:tcPr>
          <w:p w:rsidR="00E5160F" w:rsidRPr="00202E5B" w:rsidRDefault="00E5160F" w:rsidP="006222B0">
            <w:pPr>
              <w:pStyle w:val="TAC"/>
            </w:pPr>
            <w:r w:rsidRPr="00202E5B">
              <w:t>0,50 %</w:t>
            </w:r>
          </w:p>
        </w:tc>
        <w:tc>
          <w:tcPr>
            <w:tcW w:w="1012" w:type="dxa"/>
          </w:tcPr>
          <w:p w:rsidR="00E5160F" w:rsidRPr="00202E5B" w:rsidRDefault="00E5160F" w:rsidP="006222B0">
            <w:pPr>
              <w:pStyle w:val="TAC"/>
            </w:pPr>
            <w:r w:rsidRPr="00202E5B">
              <w:t>0,01 %</w:t>
            </w:r>
          </w:p>
        </w:tc>
        <w:tc>
          <w:tcPr>
            <w:tcW w:w="1011" w:type="dxa"/>
          </w:tcPr>
          <w:p w:rsidR="00E5160F" w:rsidRPr="00202E5B" w:rsidRDefault="00E5160F" w:rsidP="006222B0">
            <w:pPr>
              <w:pStyle w:val="TAC"/>
            </w:pPr>
            <w:r w:rsidRPr="00202E5B">
              <w:t>1,20 %</w:t>
            </w:r>
          </w:p>
        </w:tc>
        <w:tc>
          <w:tcPr>
            <w:tcW w:w="1012" w:type="dxa"/>
          </w:tcPr>
          <w:p w:rsidR="00E5160F" w:rsidRPr="00202E5B" w:rsidRDefault="00E5160F" w:rsidP="006222B0">
            <w:pPr>
              <w:pStyle w:val="TAC"/>
            </w:pPr>
            <w:r w:rsidRPr="00202E5B">
              <w:t>0,58 %</w:t>
            </w:r>
          </w:p>
        </w:tc>
        <w:tc>
          <w:tcPr>
            <w:tcW w:w="1012" w:type="dxa"/>
          </w:tcPr>
          <w:p w:rsidR="00E5160F" w:rsidRPr="00202E5B" w:rsidRDefault="00E5160F" w:rsidP="006222B0">
            <w:pPr>
              <w:pStyle w:val="TAC"/>
            </w:pPr>
            <w:r w:rsidRPr="00202E5B">
              <w:t>0,50 %</w:t>
            </w:r>
          </w:p>
        </w:tc>
        <w:tc>
          <w:tcPr>
            <w:tcW w:w="1011" w:type="dxa"/>
          </w:tcPr>
          <w:p w:rsidR="00E5160F" w:rsidRPr="00202E5B" w:rsidRDefault="00E5160F" w:rsidP="006222B0">
            <w:pPr>
              <w:pStyle w:val="TAC"/>
            </w:pPr>
            <w:r w:rsidRPr="00DE0D06">
              <w:rPr>
                <w:rFonts w:eastAsia="MS Mincho" w:cs="Arial"/>
                <w:lang w:eastAsia="ja-JP"/>
              </w:rPr>
              <w:t>0,50 %</w:t>
            </w:r>
          </w:p>
        </w:tc>
        <w:tc>
          <w:tcPr>
            <w:tcW w:w="1012" w:type="dxa"/>
          </w:tcPr>
          <w:p w:rsidR="00E5160F" w:rsidRPr="00202E5B" w:rsidRDefault="00E5160F" w:rsidP="006222B0">
            <w:pPr>
              <w:pStyle w:val="TAC"/>
            </w:pPr>
            <w:r w:rsidRPr="00202E5B">
              <w:t>0,80 %</w:t>
            </w:r>
          </w:p>
        </w:tc>
        <w:tc>
          <w:tcPr>
            <w:tcW w:w="1012" w:type="dxa"/>
          </w:tcPr>
          <w:p w:rsidR="00E5160F" w:rsidRPr="00202E5B" w:rsidRDefault="00E5160F" w:rsidP="006222B0">
            <w:pPr>
              <w:pStyle w:val="TAC"/>
            </w:pPr>
            <w:r w:rsidRPr="00202E5B">
              <w:t>0,57 %</w:t>
            </w:r>
          </w:p>
        </w:tc>
        <w:tc>
          <w:tcPr>
            <w:tcW w:w="1012" w:type="dxa"/>
          </w:tcPr>
          <w:p w:rsidR="00E5160F" w:rsidRPr="00202E5B" w:rsidRDefault="00E5160F" w:rsidP="006222B0">
            <w:pPr>
              <w:pStyle w:val="TAC"/>
            </w:pPr>
            <w:r w:rsidRPr="00202E5B">
              <w:t>0,58</w:t>
            </w:r>
            <w:r w:rsidRPr="00DE0D06">
              <w:rPr>
                <w:rFonts w:eastAsia="MS Mincho" w:cs="Arial"/>
                <w:lang w:eastAsia="ja-JP"/>
              </w:rPr>
              <w:t xml:space="preserve"> %</w:t>
            </w:r>
          </w:p>
        </w:tc>
      </w:tr>
      <w:tr w:rsidR="00E5160F" w:rsidRPr="00202E5B" w:rsidTr="00DE0D06">
        <w:trPr>
          <w:jc w:val="center"/>
        </w:trPr>
        <w:tc>
          <w:tcPr>
            <w:tcW w:w="752" w:type="dxa"/>
          </w:tcPr>
          <w:p w:rsidR="00E5160F" w:rsidRPr="00202E5B" w:rsidRDefault="00E5160F" w:rsidP="006222B0">
            <w:pPr>
              <w:pStyle w:val="TAC"/>
            </w:pPr>
            <w:r w:rsidRPr="00202E5B">
              <w:t>10</w:t>
            </w:r>
          </w:p>
        </w:tc>
        <w:tc>
          <w:tcPr>
            <w:tcW w:w="1011"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0,06 %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0.13 %</w:t>
            </w:r>
          </w:p>
        </w:tc>
        <w:tc>
          <w:tcPr>
            <w:tcW w:w="1012" w:type="dxa"/>
          </w:tcPr>
          <w:p w:rsidR="00E5160F" w:rsidRPr="00202E5B" w:rsidRDefault="00E5160F" w:rsidP="006222B0">
            <w:pPr>
              <w:pStyle w:val="TAC"/>
            </w:pPr>
            <w:r w:rsidRPr="00202E5B">
              <w:t>0,10 %</w:t>
            </w:r>
          </w:p>
        </w:tc>
        <w:tc>
          <w:tcPr>
            <w:tcW w:w="1011" w:type="dxa"/>
          </w:tcPr>
          <w:p w:rsidR="00E5160F" w:rsidRPr="00202E5B" w:rsidRDefault="00E5160F" w:rsidP="006222B0">
            <w:pPr>
              <w:pStyle w:val="TAC"/>
            </w:pPr>
            <w:r w:rsidRPr="00DE0D06">
              <w:rPr>
                <w:rFonts w:eastAsia="MS Mincho" w:cs="Arial"/>
                <w:lang w:eastAsia="ja-JP"/>
              </w:rPr>
              <w:t>0,30 %</w:t>
            </w:r>
          </w:p>
        </w:tc>
        <w:tc>
          <w:tcPr>
            <w:tcW w:w="1012" w:type="dxa"/>
          </w:tcPr>
          <w:p w:rsidR="00E5160F" w:rsidRPr="00202E5B" w:rsidRDefault="00E5160F" w:rsidP="006222B0">
            <w:pPr>
              <w:pStyle w:val="TAC"/>
            </w:pPr>
            <w:r w:rsidRPr="00202E5B">
              <w:t>0,30 %</w:t>
            </w:r>
          </w:p>
        </w:tc>
        <w:tc>
          <w:tcPr>
            <w:tcW w:w="1012" w:type="dxa"/>
          </w:tcPr>
          <w:p w:rsidR="00E5160F" w:rsidRPr="00202E5B" w:rsidRDefault="00E5160F" w:rsidP="006222B0">
            <w:pPr>
              <w:pStyle w:val="TAC"/>
            </w:pPr>
            <w:r w:rsidRPr="00202E5B">
              <w:t>0,17 %</w:t>
            </w:r>
          </w:p>
        </w:tc>
        <w:tc>
          <w:tcPr>
            <w:tcW w:w="1012" w:type="dxa"/>
          </w:tcPr>
          <w:p w:rsidR="00E5160F" w:rsidRPr="00202E5B" w:rsidRDefault="00E5160F" w:rsidP="006222B0">
            <w:pPr>
              <w:pStyle w:val="TAC"/>
            </w:pPr>
            <w:r w:rsidRPr="00202E5B">
              <w:t>0,19</w:t>
            </w:r>
            <w:r w:rsidRPr="00DE0D06">
              <w:rPr>
                <w:rFonts w:eastAsia="MS Mincho" w:cs="Arial"/>
                <w:lang w:eastAsia="ja-JP"/>
              </w:rPr>
              <w:t xml:space="preserve"> %</w:t>
            </w:r>
          </w:p>
        </w:tc>
      </w:tr>
      <w:tr w:rsidR="00E5160F" w:rsidRPr="00202E5B" w:rsidTr="00DE0D06">
        <w:trPr>
          <w:jc w:val="center"/>
        </w:trPr>
        <w:tc>
          <w:tcPr>
            <w:tcW w:w="752" w:type="dxa"/>
          </w:tcPr>
          <w:p w:rsidR="00E5160F" w:rsidRPr="00202E5B" w:rsidRDefault="00E5160F" w:rsidP="006222B0">
            <w:pPr>
              <w:pStyle w:val="TAC"/>
            </w:pPr>
            <w:r w:rsidRPr="00202E5B">
              <w:t>15</w:t>
            </w:r>
          </w:p>
        </w:tc>
        <w:tc>
          <w:tcPr>
            <w:tcW w:w="1011" w:type="dxa"/>
          </w:tcPr>
          <w:p w:rsidR="00E5160F" w:rsidRPr="00202E5B" w:rsidRDefault="00E5160F" w:rsidP="006222B0">
            <w:pPr>
              <w:pStyle w:val="TAC"/>
            </w:pPr>
            <w:r w:rsidRPr="00202E5B">
              <w:t>0,10 %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r w:rsidRPr="00202E5B">
              <w:t>0,00 %</w:t>
            </w:r>
          </w:p>
        </w:tc>
        <w:tc>
          <w:tcPr>
            <w:tcW w:w="1012" w:type="dxa"/>
          </w:tcPr>
          <w:p w:rsidR="00E5160F" w:rsidRPr="00202E5B" w:rsidRDefault="00E5160F" w:rsidP="006222B0">
            <w:pPr>
              <w:pStyle w:val="TAC"/>
            </w:pPr>
            <w:r w:rsidRPr="00202E5B">
              <w:t>0,03 %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0,04 %</w:t>
            </w:r>
          </w:p>
        </w:tc>
        <w:tc>
          <w:tcPr>
            <w:tcW w:w="1012" w:type="dxa"/>
          </w:tcPr>
          <w:p w:rsidR="00E5160F" w:rsidRPr="00202E5B" w:rsidRDefault="00E5160F" w:rsidP="006222B0">
            <w:pPr>
              <w:pStyle w:val="TAC"/>
            </w:pPr>
            <w:r w:rsidRPr="00202E5B">
              <w:t>0,04 %</w:t>
            </w:r>
          </w:p>
        </w:tc>
      </w:tr>
      <w:tr w:rsidR="00E5160F" w:rsidRPr="00202E5B" w:rsidTr="00DE0D06">
        <w:trPr>
          <w:jc w:val="center"/>
        </w:trPr>
        <w:tc>
          <w:tcPr>
            <w:tcW w:w="752" w:type="dxa"/>
          </w:tcPr>
          <w:p w:rsidR="00E5160F" w:rsidRPr="00202E5B" w:rsidRDefault="00E5160F" w:rsidP="006222B0">
            <w:pPr>
              <w:pStyle w:val="TAC"/>
            </w:pPr>
            <w:r w:rsidRPr="00202E5B">
              <w:t>20</w:t>
            </w: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0,01 %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0,02 %</w:t>
            </w:r>
          </w:p>
        </w:tc>
        <w:tc>
          <w:tcPr>
            <w:tcW w:w="1012" w:type="dxa"/>
          </w:tcPr>
          <w:p w:rsidR="00E5160F" w:rsidRPr="00202E5B" w:rsidRDefault="00E5160F" w:rsidP="006222B0">
            <w:pPr>
              <w:pStyle w:val="TAC"/>
            </w:pPr>
            <w:r w:rsidRPr="00202E5B">
              <w:t>0,02 %</w:t>
            </w:r>
          </w:p>
        </w:tc>
      </w:tr>
    </w:tbl>
    <w:p w:rsidR="00FF42CC" w:rsidRPr="007F4011" w:rsidRDefault="00FF42CC" w:rsidP="00FF42CC"/>
    <w:p w:rsidR="00FF42CC" w:rsidRPr="007F4011" w:rsidRDefault="00EB222C" w:rsidP="00C1484B">
      <w:pPr>
        <w:pStyle w:val="TH"/>
      </w:pPr>
      <w:r>
        <w:pict>
          <v:shape id="_x0000_i1055" type="#_x0000_t75" style="width:481.5pt;height:236.25pt">
            <v:imagedata r:id="rId52" o:title=""/>
          </v:shape>
        </w:pict>
      </w:r>
    </w:p>
    <w:p w:rsidR="00FF42CC" w:rsidRPr="007F4011" w:rsidRDefault="00FF42CC" w:rsidP="00DC1575">
      <w:pPr>
        <w:pStyle w:val="TF"/>
        <w:outlineLvl w:val="0"/>
      </w:pPr>
      <w:r w:rsidRPr="007F4011">
        <w:t>Figure 7.3e: 5% CDF E-UTRA uplink throughput loss for power control set 1</w:t>
      </w:r>
    </w:p>
    <w:p w:rsidR="00FF42CC" w:rsidRPr="007F4011" w:rsidRDefault="00FF42CC" w:rsidP="00C1484B">
      <w:pPr>
        <w:pStyle w:val="TH"/>
      </w:pPr>
      <w:r w:rsidRPr="007F4011">
        <w:t>Table 7.3f:  5% CDF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rsidTr="00DE0D06">
        <w:trPr>
          <w:jc w:val="center"/>
        </w:trPr>
        <w:tc>
          <w:tcPr>
            <w:tcW w:w="752" w:type="dxa"/>
          </w:tcPr>
          <w:p w:rsidR="00E5160F" w:rsidRPr="00202E5B" w:rsidRDefault="00E5160F" w:rsidP="006222B0">
            <w:pPr>
              <w:pStyle w:val="TAH"/>
            </w:pPr>
            <w:r w:rsidRPr="00202E5B">
              <w:t>ACIR offset (dB)</w:t>
            </w:r>
          </w:p>
        </w:tc>
        <w:tc>
          <w:tcPr>
            <w:tcW w:w="1011" w:type="dxa"/>
          </w:tcPr>
          <w:p w:rsidR="00E5160F" w:rsidRPr="00202E5B" w:rsidRDefault="00E5160F" w:rsidP="006222B0">
            <w:pPr>
              <w:pStyle w:val="TAH"/>
            </w:pPr>
            <w:r w:rsidRPr="00202E5B">
              <w:t>NTT DoCoMo (R4-061146)</w:t>
            </w:r>
          </w:p>
        </w:tc>
        <w:tc>
          <w:tcPr>
            <w:tcW w:w="1012" w:type="dxa"/>
          </w:tcPr>
          <w:p w:rsidR="00E5160F" w:rsidRPr="00202E5B" w:rsidRDefault="00E5160F" w:rsidP="006222B0">
            <w:pPr>
              <w:pStyle w:val="TAH"/>
            </w:pPr>
            <w:r w:rsidRPr="00202E5B">
              <w:t>Motorola (R4-061231)</w:t>
            </w:r>
          </w:p>
        </w:tc>
        <w:tc>
          <w:tcPr>
            <w:tcW w:w="1012" w:type="dxa"/>
          </w:tcPr>
          <w:p w:rsidR="00E5160F" w:rsidRPr="00202E5B" w:rsidRDefault="00E5160F" w:rsidP="006222B0">
            <w:pPr>
              <w:pStyle w:val="TAH"/>
            </w:pPr>
            <w:r w:rsidRPr="00202E5B">
              <w:t>Siemens (R4-061349)</w:t>
            </w:r>
          </w:p>
        </w:tc>
        <w:tc>
          <w:tcPr>
            <w:tcW w:w="1011" w:type="dxa"/>
          </w:tcPr>
          <w:p w:rsidR="00E5160F" w:rsidRPr="00202E5B" w:rsidRDefault="00E5160F" w:rsidP="006222B0">
            <w:pPr>
              <w:pStyle w:val="TAH"/>
            </w:pPr>
            <w:r w:rsidRPr="00202E5B">
              <w:t>Ericsson (R4-061319</w:t>
            </w:r>
          </w:p>
        </w:tc>
        <w:tc>
          <w:tcPr>
            <w:tcW w:w="1012" w:type="dxa"/>
          </w:tcPr>
          <w:p w:rsidR="00E5160F" w:rsidRPr="00202E5B" w:rsidRDefault="00E5160F" w:rsidP="006222B0">
            <w:pPr>
              <w:pStyle w:val="TAH"/>
            </w:pPr>
            <w:r w:rsidRPr="00202E5B">
              <w:t>Panasonic (R4-061197)</w:t>
            </w:r>
          </w:p>
        </w:tc>
        <w:tc>
          <w:tcPr>
            <w:tcW w:w="1012" w:type="dxa"/>
          </w:tcPr>
          <w:p w:rsidR="00E5160F" w:rsidRPr="00202E5B" w:rsidRDefault="00E5160F" w:rsidP="006222B0">
            <w:pPr>
              <w:pStyle w:val="TAH"/>
            </w:pPr>
            <w:r w:rsidRPr="00202E5B">
              <w:t>Fujitsu (R4-061259)</w:t>
            </w:r>
          </w:p>
        </w:tc>
        <w:tc>
          <w:tcPr>
            <w:tcW w:w="1011" w:type="dxa"/>
          </w:tcPr>
          <w:p w:rsidR="00E5160F" w:rsidRPr="00202E5B" w:rsidRDefault="00E5160F" w:rsidP="006222B0">
            <w:pPr>
              <w:pStyle w:val="TAH"/>
            </w:pPr>
            <w:r w:rsidRPr="00202E5B">
              <w:t>Nokia (R4-061306)</w:t>
            </w:r>
          </w:p>
        </w:tc>
        <w:tc>
          <w:tcPr>
            <w:tcW w:w="1012" w:type="dxa"/>
          </w:tcPr>
          <w:p w:rsidR="00E5160F" w:rsidRPr="00202E5B" w:rsidRDefault="00E5160F" w:rsidP="006222B0">
            <w:pPr>
              <w:pStyle w:val="TAH"/>
            </w:pPr>
            <w:r w:rsidRPr="00202E5B">
              <w:t>Qualcomm (R4-061343)</w:t>
            </w:r>
          </w:p>
        </w:tc>
        <w:tc>
          <w:tcPr>
            <w:tcW w:w="1012" w:type="dxa"/>
          </w:tcPr>
          <w:p w:rsidR="00E5160F" w:rsidRPr="00202E5B" w:rsidRDefault="00E5160F" w:rsidP="006222B0">
            <w:pPr>
              <w:pStyle w:val="TAH"/>
            </w:pPr>
            <w:r w:rsidRPr="00202E5B">
              <w:t>Alcatel-Lucent (R4-070096)</w:t>
            </w:r>
          </w:p>
        </w:tc>
        <w:tc>
          <w:tcPr>
            <w:tcW w:w="1012" w:type="dxa"/>
          </w:tcPr>
          <w:p w:rsidR="00E5160F" w:rsidRPr="00202E5B" w:rsidRDefault="00E5160F" w:rsidP="006222B0">
            <w:pPr>
              <w:pStyle w:val="TAH"/>
            </w:pPr>
            <w:r w:rsidRPr="00202E5B">
              <w:t>PC set 2 (5% CDF) averaged</w:t>
            </w:r>
          </w:p>
        </w:tc>
      </w:tr>
      <w:tr w:rsidR="00E5160F" w:rsidRPr="00202E5B" w:rsidTr="00DE0D06">
        <w:trPr>
          <w:jc w:val="center"/>
        </w:trPr>
        <w:tc>
          <w:tcPr>
            <w:tcW w:w="752" w:type="dxa"/>
          </w:tcPr>
          <w:p w:rsidR="00E5160F" w:rsidRPr="00202E5B" w:rsidRDefault="00E5160F" w:rsidP="006222B0">
            <w:pPr>
              <w:pStyle w:val="TAC"/>
            </w:pPr>
            <w:r w:rsidRPr="00202E5B">
              <w:t>-15</w:t>
            </w:r>
          </w:p>
        </w:tc>
        <w:tc>
          <w:tcPr>
            <w:tcW w:w="1011" w:type="dxa"/>
          </w:tcPr>
          <w:p w:rsidR="00E5160F" w:rsidRPr="00202E5B" w:rsidRDefault="00E5160F" w:rsidP="006222B0">
            <w:pPr>
              <w:pStyle w:val="TAC"/>
            </w:pPr>
            <w:r w:rsidRPr="00202E5B">
              <w:t>34,40 %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34,11 %</w:t>
            </w:r>
          </w:p>
        </w:tc>
        <w:tc>
          <w:tcPr>
            <w:tcW w:w="1011" w:type="dxa"/>
          </w:tcPr>
          <w:p w:rsidR="00E5160F" w:rsidRPr="00202E5B" w:rsidRDefault="00E5160F" w:rsidP="006222B0">
            <w:pPr>
              <w:pStyle w:val="TAC"/>
            </w:pPr>
            <w:r w:rsidRPr="00202E5B">
              <w:t>30,70 %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32,60 %</w:t>
            </w:r>
          </w:p>
        </w:tc>
        <w:tc>
          <w:tcPr>
            <w:tcW w:w="1011" w:type="dxa"/>
          </w:tcPr>
          <w:p w:rsidR="00E5160F" w:rsidRPr="00202E5B" w:rsidRDefault="00E5160F" w:rsidP="006222B0">
            <w:pPr>
              <w:pStyle w:val="TAC"/>
            </w:pPr>
            <w:r w:rsidRPr="00202E5B">
              <w:t>29,30 %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29,16 %</w:t>
            </w:r>
          </w:p>
        </w:tc>
        <w:tc>
          <w:tcPr>
            <w:tcW w:w="1012" w:type="dxa"/>
          </w:tcPr>
          <w:p w:rsidR="00E5160F" w:rsidRPr="00202E5B" w:rsidRDefault="00E5160F" w:rsidP="006222B0">
            <w:pPr>
              <w:pStyle w:val="TAC"/>
            </w:pPr>
            <w:r w:rsidRPr="00202E5B">
              <w:t>31,71 %</w:t>
            </w:r>
          </w:p>
        </w:tc>
      </w:tr>
      <w:tr w:rsidR="00E5160F" w:rsidRPr="00202E5B" w:rsidTr="00DE0D06">
        <w:trPr>
          <w:jc w:val="center"/>
        </w:trPr>
        <w:tc>
          <w:tcPr>
            <w:tcW w:w="752" w:type="dxa"/>
          </w:tcPr>
          <w:p w:rsidR="00E5160F" w:rsidRPr="00202E5B" w:rsidRDefault="00E5160F" w:rsidP="006222B0">
            <w:pPr>
              <w:pStyle w:val="TAC"/>
            </w:pPr>
            <w:r w:rsidRPr="00202E5B">
              <w:t>-10</w:t>
            </w:r>
          </w:p>
        </w:tc>
        <w:tc>
          <w:tcPr>
            <w:tcW w:w="1011" w:type="dxa"/>
          </w:tcPr>
          <w:p w:rsidR="00E5160F" w:rsidRPr="00202E5B" w:rsidRDefault="00E5160F" w:rsidP="006222B0">
            <w:pPr>
              <w:pStyle w:val="TAC"/>
            </w:pPr>
            <w:r w:rsidRPr="00202E5B">
              <w:t>15,30 %</w:t>
            </w:r>
          </w:p>
        </w:tc>
        <w:tc>
          <w:tcPr>
            <w:tcW w:w="1012" w:type="dxa"/>
          </w:tcPr>
          <w:p w:rsidR="00E5160F" w:rsidRPr="00202E5B" w:rsidRDefault="00E5160F" w:rsidP="006222B0">
            <w:pPr>
              <w:pStyle w:val="TAC"/>
            </w:pPr>
            <w:r w:rsidRPr="00202E5B">
              <w:t>11,80 %</w:t>
            </w:r>
          </w:p>
        </w:tc>
        <w:tc>
          <w:tcPr>
            <w:tcW w:w="1012" w:type="dxa"/>
          </w:tcPr>
          <w:p w:rsidR="00E5160F" w:rsidRPr="00202E5B" w:rsidRDefault="00E5160F" w:rsidP="006222B0">
            <w:pPr>
              <w:pStyle w:val="TAC"/>
            </w:pPr>
            <w:r w:rsidRPr="00202E5B">
              <w:t>17,19 %</w:t>
            </w:r>
          </w:p>
        </w:tc>
        <w:tc>
          <w:tcPr>
            <w:tcW w:w="1011" w:type="dxa"/>
          </w:tcPr>
          <w:p w:rsidR="00E5160F" w:rsidRPr="00202E5B" w:rsidRDefault="00E5160F" w:rsidP="006222B0">
            <w:pPr>
              <w:pStyle w:val="TAC"/>
            </w:pPr>
            <w:r w:rsidRPr="00202E5B">
              <w:t>13,10 %</w:t>
            </w:r>
          </w:p>
        </w:tc>
        <w:tc>
          <w:tcPr>
            <w:tcW w:w="1012" w:type="dxa"/>
          </w:tcPr>
          <w:p w:rsidR="00E5160F" w:rsidRPr="00202E5B" w:rsidRDefault="00E5160F" w:rsidP="006222B0">
            <w:pPr>
              <w:pStyle w:val="TAC"/>
            </w:pPr>
            <w:r w:rsidRPr="00202E5B">
              <w:t>18,52 %</w:t>
            </w:r>
          </w:p>
        </w:tc>
        <w:tc>
          <w:tcPr>
            <w:tcW w:w="1012" w:type="dxa"/>
          </w:tcPr>
          <w:p w:rsidR="00E5160F" w:rsidRPr="00202E5B" w:rsidRDefault="00E5160F" w:rsidP="006222B0">
            <w:pPr>
              <w:pStyle w:val="TAC"/>
            </w:pPr>
            <w:r w:rsidRPr="00202E5B">
              <w:t>14,30 %</w:t>
            </w:r>
          </w:p>
        </w:tc>
        <w:tc>
          <w:tcPr>
            <w:tcW w:w="1011" w:type="dxa"/>
          </w:tcPr>
          <w:p w:rsidR="00E5160F" w:rsidRPr="00202E5B" w:rsidRDefault="00E5160F" w:rsidP="006222B0">
            <w:pPr>
              <w:pStyle w:val="TAC"/>
            </w:pPr>
            <w:r w:rsidRPr="00202E5B">
              <w:t>13,40 %</w:t>
            </w:r>
          </w:p>
        </w:tc>
        <w:tc>
          <w:tcPr>
            <w:tcW w:w="1012" w:type="dxa"/>
          </w:tcPr>
          <w:p w:rsidR="00E5160F" w:rsidRPr="00202E5B" w:rsidRDefault="00E5160F" w:rsidP="006222B0">
            <w:pPr>
              <w:pStyle w:val="TAC"/>
            </w:pPr>
            <w:r w:rsidRPr="00202E5B">
              <w:t>15,10 %</w:t>
            </w:r>
          </w:p>
        </w:tc>
        <w:tc>
          <w:tcPr>
            <w:tcW w:w="1012" w:type="dxa"/>
          </w:tcPr>
          <w:p w:rsidR="00E5160F" w:rsidRPr="00202E5B" w:rsidRDefault="00E5160F" w:rsidP="006222B0">
            <w:pPr>
              <w:pStyle w:val="TAC"/>
            </w:pPr>
            <w:r w:rsidRPr="00202E5B">
              <w:t>12,09 %</w:t>
            </w:r>
          </w:p>
        </w:tc>
        <w:tc>
          <w:tcPr>
            <w:tcW w:w="1012" w:type="dxa"/>
          </w:tcPr>
          <w:p w:rsidR="00E5160F" w:rsidRPr="00202E5B" w:rsidRDefault="00E5160F" w:rsidP="006222B0">
            <w:pPr>
              <w:pStyle w:val="TAC"/>
            </w:pPr>
            <w:r w:rsidRPr="00202E5B">
              <w:t>14,53 %</w:t>
            </w:r>
          </w:p>
        </w:tc>
      </w:tr>
      <w:tr w:rsidR="00E5160F" w:rsidRPr="00202E5B" w:rsidTr="00DE0D06">
        <w:trPr>
          <w:jc w:val="center"/>
        </w:trPr>
        <w:tc>
          <w:tcPr>
            <w:tcW w:w="752" w:type="dxa"/>
          </w:tcPr>
          <w:p w:rsidR="00E5160F" w:rsidRPr="00202E5B" w:rsidRDefault="00E5160F" w:rsidP="006222B0">
            <w:pPr>
              <w:pStyle w:val="TAC"/>
            </w:pPr>
            <w:r w:rsidRPr="00202E5B">
              <w:t>-5</w:t>
            </w:r>
          </w:p>
        </w:tc>
        <w:tc>
          <w:tcPr>
            <w:tcW w:w="1011" w:type="dxa"/>
          </w:tcPr>
          <w:p w:rsidR="00E5160F" w:rsidRPr="00202E5B" w:rsidRDefault="00E5160F" w:rsidP="006222B0">
            <w:pPr>
              <w:pStyle w:val="TAC"/>
            </w:pPr>
            <w:r w:rsidRPr="00202E5B">
              <w:t>5,80 %</w:t>
            </w:r>
          </w:p>
        </w:tc>
        <w:tc>
          <w:tcPr>
            <w:tcW w:w="1012" w:type="dxa"/>
          </w:tcPr>
          <w:p w:rsidR="00E5160F" w:rsidRPr="00202E5B" w:rsidRDefault="00E5160F" w:rsidP="006222B0">
            <w:pPr>
              <w:pStyle w:val="TAC"/>
            </w:pPr>
            <w:r w:rsidRPr="00202E5B">
              <w:t>4,40 %</w:t>
            </w:r>
          </w:p>
        </w:tc>
        <w:tc>
          <w:tcPr>
            <w:tcW w:w="1012" w:type="dxa"/>
          </w:tcPr>
          <w:p w:rsidR="00E5160F" w:rsidRPr="00202E5B" w:rsidRDefault="00E5160F" w:rsidP="006222B0">
            <w:pPr>
              <w:pStyle w:val="TAC"/>
            </w:pPr>
            <w:r w:rsidRPr="00202E5B">
              <w:t>5,05 %</w:t>
            </w:r>
          </w:p>
        </w:tc>
        <w:tc>
          <w:tcPr>
            <w:tcW w:w="1011" w:type="dxa"/>
          </w:tcPr>
          <w:p w:rsidR="00E5160F" w:rsidRPr="00202E5B" w:rsidRDefault="00E5160F" w:rsidP="006222B0">
            <w:pPr>
              <w:pStyle w:val="TAC"/>
            </w:pPr>
            <w:r w:rsidRPr="00202E5B">
              <w:t>4,70 %</w:t>
            </w:r>
          </w:p>
        </w:tc>
        <w:tc>
          <w:tcPr>
            <w:tcW w:w="1012" w:type="dxa"/>
          </w:tcPr>
          <w:p w:rsidR="00E5160F" w:rsidRPr="00202E5B" w:rsidRDefault="00E5160F" w:rsidP="006222B0">
            <w:pPr>
              <w:pStyle w:val="TAC"/>
            </w:pPr>
            <w:r w:rsidRPr="00202E5B">
              <w:t>5,68 %</w:t>
            </w:r>
          </w:p>
        </w:tc>
        <w:tc>
          <w:tcPr>
            <w:tcW w:w="1012" w:type="dxa"/>
          </w:tcPr>
          <w:p w:rsidR="00E5160F" w:rsidRPr="00202E5B" w:rsidRDefault="00E5160F" w:rsidP="006222B0">
            <w:pPr>
              <w:pStyle w:val="TAC"/>
            </w:pPr>
            <w:r w:rsidRPr="00202E5B">
              <w:t>5,20 %</w:t>
            </w:r>
          </w:p>
        </w:tc>
        <w:tc>
          <w:tcPr>
            <w:tcW w:w="1011" w:type="dxa"/>
          </w:tcPr>
          <w:p w:rsidR="00E5160F" w:rsidRPr="00202E5B" w:rsidRDefault="00E5160F" w:rsidP="006222B0">
            <w:pPr>
              <w:pStyle w:val="TAC"/>
            </w:pPr>
            <w:r w:rsidRPr="00202E5B">
              <w:t>7,20 %</w:t>
            </w:r>
          </w:p>
        </w:tc>
        <w:tc>
          <w:tcPr>
            <w:tcW w:w="1012" w:type="dxa"/>
          </w:tcPr>
          <w:p w:rsidR="00E5160F" w:rsidRPr="00202E5B" w:rsidRDefault="00E5160F" w:rsidP="006222B0">
            <w:pPr>
              <w:pStyle w:val="TAC"/>
            </w:pPr>
            <w:r w:rsidRPr="00202E5B">
              <w:t>5,60 %</w:t>
            </w:r>
          </w:p>
        </w:tc>
        <w:tc>
          <w:tcPr>
            <w:tcW w:w="1012" w:type="dxa"/>
          </w:tcPr>
          <w:p w:rsidR="00E5160F" w:rsidRPr="00202E5B" w:rsidRDefault="00E5160F" w:rsidP="006222B0">
            <w:pPr>
              <w:pStyle w:val="TAC"/>
            </w:pPr>
            <w:r w:rsidRPr="00202E5B">
              <w:t>4,50 %</w:t>
            </w:r>
          </w:p>
        </w:tc>
        <w:tc>
          <w:tcPr>
            <w:tcW w:w="1012" w:type="dxa"/>
          </w:tcPr>
          <w:p w:rsidR="00E5160F" w:rsidRPr="00202E5B" w:rsidRDefault="00E5160F" w:rsidP="006222B0">
            <w:pPr>
              <w:pStyle w:val="TAC"/>
            </w:pPr>
            <w:r w:rsidRPr="00202E5B">
              <w:t>5,35 %</w:t>
            </w:r>
          </w:p>
        </w:tc>
      </w:tr>
      <w:tr w:rsidR="00E5160F" w:rsidRPr="00202E5B" w:rsidTr="00DE0D06">
        <w:trPr>
          <w:jc w:val="center"/>
        </w:trPr>
        <w:tc>
          <w:tcPr>
            <w:tcW w:w="752" w:type="dxa"/>
          </w:tcPr>
          <w:p w:rsidR="00E5160F" w:rsidRPr="00202E5B" w:rsidRDefault="00E5160F" w:rsidP="006222B0">
            <w:pPr>
              <w:pStyle w:val="TAC"/>
            </w:pPr>
            <w:r w:rsidRPr="00202E5B">
              <w:t>0</w:t>
            </w:r>
          </w:p>
        </w:tc>
        <w:tc>
          <w:tcPr>
            <w:tcW w:w="1011" w:type="dxa"/>
          </w:tcPr>
          <w:p w:rsidR="00E5160F" w:rsidRPr="00202E5B" w:rsidRDefault="00E5160F" w:rsidP="006222B0">
            <w:pPr>
              <w:pStyle w:val="TAC"/>
            </w:pPr>
            <w:r w:rsidRPr="00202E5B">
              <w:t>1,70 %</w:t>
            </w:r>
          </w:p>
        </w:tc>
        <w:tc>
          <w:tcPr>
            <w:tcW w:w="1012" w:type="dxa"/>
          </w:tcPr>
          <w:p w:rsidR="00E5160F" w:rsidRPr="00202E5B" w:rsidRDefault="00E5160F" w:rsidP="006222B0">
            <w:pPr>
              <w:pStyle w:val="TAC"/>
            </w:pPr>
            <w:r w:rsidRPr="00202E5B">
              <w:t>1,30 %</w:t>
            </w:r>
          </w:p>
        </w:tc>
        <w:tc>
          <w:tcPr>
            <w:tcW w:w="1012" w:type="dxa"/>
          </w:tcPr>
          <w:p w:rsidR="00E5160F" w:rsidRPr="00202E5B" w:rsidRDefault="00E5160F" w:rsidP="006222B0">
            <w:pPr>
              <w:pStyle w:val="TAC"/>
            </w:pPr>
            <w:r w:rsidRPr="00202E5B">
              <w:t>1,62 %</w:t>
            </w:r>
          </w:p>
        </w:tc>
        <w:tc>
          <w:tcPr>
            <w:tcW w:w="1011" w:type="dxa"/>
          </w:tcPr>
          <w:p w:rsidR="00E5160F" w:rsidRPr="00202E5B" w:rsidRDefault="00E5160F" w:rsidP="006222B0">
            <w:pPr>
              <w:pStyle w:val="TAC"/>
            </w:pPr>
            <w:r w:rsidRPr="00202E5B">
              <w:t>1,10 %</w:t>
            </w:r>
          </w:p>
        </w:tc>
        <w:tc>
          <w:tcPr>
            <w:tcW w:w="1012" w:type="dxa"/>
          </w:tcPr>
          <w:p w:rsidR="00E5160F" w:rsidRPr="00202E5B" w:rsidRDefault="00E5160F" w:rsidP="006222B0">
            <w:pPr>
              <w:pStyle w:val="TAC"/>
            </w:pPr>
            <w:r w:rsidRPr="00202E5B">
              <w:t>1,14 %</w:t>
            </w:r>
          </w:p>
        </w:tc>
        <w:tc>
          <w:tcPr>
            <w:tcW w:w="1012" w:type="dxa"/>
          </w:tcPr>
          <w:p w:rsidR="00E5160F" w:rsidRPr="00202E5B" w:rsidRDefault="00E5160F" w:rsidP="006222B0">
            <w:pPr>
              <w:pStyle w:val="TAC"/>
            </w:pPr>
            <w:r w:rsidRPr="00202E5B">
              <w:t>1,40 %</w:t>
            </w:r>
          </w:p>
        </w:tc>
        <w:tc>
          <w:tcPr>
            <w:tcW w:w="1011" w:type="dxa"/>
          </w:tcPr>
          <w:p w:rsidR="00E5160F" w:rsidRPr="00202E5B" w:rsidRDefault="00E5160F" w:rsidP="006222B0">
            <w:pPr>
              <w:pStyle w:val="TAC"/>
            </w:pPr>
            <w:r w:rsidRPr="00202E5B">
              <w:t>2,20 %</w:t>
            </w:r>
          </w:p>
        </w:tc>
        <w:tc>
          <w:tcPr>
            <w:tcW w:w="1012" w:type="dxa"/>
          </w:tcPr>
          <w:p w:rsidR="00E5160F" w:rsidRPr="00202E5B" w:rsidRDefault="00E5160F" w:rsidP="006222B0">
            <w:pPr>
              <w:pStyle w:val="TAC"/>
            </w:pPr>
            <w:r w:rsidRPr="00202E5B">
              <w:t>1,80 %</w:t>
            </w:r>
          </w:p>
        </w:tc>
        <w:tc>
          <w:tcPr>
            <w:tcW w:w="1012" w:type="dxa"/>
          </w:tcPr>
          <w:p w:rsidR="00E5160F" w:rsidRPr="00202E5B" w:rsidRDefault="00E5160F" w:rsidP="006222B0">
            <w:pPr>
              <w:pStyle w:val="TAC"/>
            </w:pPr>
            <w:r w:rsidRPr="00202E5B">
              <w:t>1,19 %</w:t>
            </w:r>
          </w:p>
        </w:tc>
        <w:tc>
          <w:tcPr>
            <w:tcW w:w="1012" w:type="dxa"/>
          </w:tcPr>
          <w:p w:rsidR="00E5160F" w:rsidRPr="00202E5B" w:rsidRDefault="00E5160F" w:rsidP="006222B0">
            <w:pPr>
              <w:pStyle w:val="TAC"/>
            </w:pPr>
            <w:r w:rsidRPr="00202E5B">
              <w:t>1,49 %</w:t>
            </w:r>
          </w:p>
        </w:tc>
      </w:tr>
      <w:tr w:rsidR="00E5160F" w:rsidRPr="00202E5B" w:rsidTr="00DE0D06">
        <w:trPr>
          <w:jc w:val="center"/>
        </w:trPr>
        <w:tc>
          <w:tcPr>
            <w:tcW w:w="752" w:type="dxa"/>
          </w:tcPr>
          <w:p w:rsidR="00E5160F" w:rsidRPr="00202E5B" w:rsidRDefault="00E5160F" w:rsidP="006222B0">
            <w:pPr>
              <w:pStyle w:val="TAC"/>
            </w:pPr>
            <w:r w:rsidRPr="00202E5B">
              <w:t>5</w:t>
            </w:r>
          </w:p>
        </w:tc>
        <w:tc>
          <w:tcPr>
            <w:tcW w:w="1011" w:type="dxa"/>
          </w:tcPr>
          <w:p w:rsidR="00E5160F" w:rsidRPr="00202E5B" w:rsidRDefault="00E5160F" w:rsidP="006222B0">
            <w:pPr>
              <w:pStyle w:val="TAC"/>
            </w:pPr>
            <w:r w:rsidRPr="00202E5B">
              <w:t>0,70 %</w:t>
            </w:r>
          </w:p>
        </w:tc>
        <w:tc>
          <w:tcPr>
            <w:tcW w:w="1012" w:type="dxa"/>
          </w:tcPr>
          <w:p w:rsidR="00E5160F" w:rsidRPr="00202E5B" w:rsidRDefault="00E5160F" w:rsidP="006222B0">
            <w:pPr>
              <w:pStyle w:val="TAC"/>
            </w:pPr>
            <w:r w:rsidRPr="00202E5B">
              <w:t>0,40 %</w:t>
            </w:r>
          </w:p>
        </w:tc>
        <w:tc>
          <w:tcPr>
            <w:tcW w:w="1012" w:type="dxa"/>
          </w:tcPr>
          <w:p w:rsidR="00E5160F" w:rsidRPr="00202E5B" w:rsidRDefault="00E5160F" w:rsidP="006222B0">
            <w:pPr>
              <w:pStyle w:val="TAC"/>
            </w:pPr>
            <w:r w:rsidRPr="00202E5B">
              <w:t>0,08 %</w:t>
            </w:r>
          </w:p>
        </w:tc>
        <w:tc>
          <w:tcPr>
            <w:tcW w:w="1011" w:type="dxa"/>
          </w:tcPr>
          <w:p w:rsidR="00E5160F" w:rsidRPr="00202E5B" w:rsidRDefault="00E5160F" w:rsidP="006222B0">
            <w:pPr>
              <w:pStyle w:val="TAC"/>
            </w:pPr>
            <w:r w:rsidRPr="00202E5B">
              <w:t>0,40 %</w:t>
            </w:r>
          </w:p>
        </w:tc>
        <w:tc>
          <w:tcPr>
            <w:tcW w:w="1012" w:type="dxa"/>
          </w:tcPr>
          <w:p w:rsidR="00E5160F" w:rsidRPr="00202E5B" w:rsidRDefault="00E5160F" w:rsidP="006222B0">
            <w:pPr>
              <w:pStyle w:val="TAC"/>
            </w:pPr>
            <w:r w:rsidRPr="00202E5B">
              <w:t>0,24 %</w:t>
            </w:r>
          </w:p>
        </w:tc>
        <w:tc>
          <w:tcPr>
            <w:tcW w:w="1012" w:type="dxa"/>
          </w:tcPr>
          <w:p w:rsidR="00E5160F" w:rsidRPr="00202E5B" w:rsidRDefault="00E5160F" w:rsidP="006222B0">
            <w:pPr>
              <w:pStyle w:val="TAC"/>
            </w:pPr>
            <w:r w:rsidRPr="00202E5B">
              <w:t>0,30 %</w:t>
            </w:r>
          </w:p>
        </w:tc>
        <w:tc>
          <w:tcPr>
            <w:tcW w:w="1011" w:type="dxa"/>
          </w:tcPr>
          <w:p w:rsidR="00E5160F" w:rsidRPr="00202E5B" w:rsidRDefault="00E5160F" w:rsidP="006222B0">
            <w:pPr>
              <w:pStyle w:val="TAC"/>
            </w:pPr>
            <w:r w:rsidRPr="00202E5B">
              <w:t>0,50 %</w:t>
            </w:r>
          </w:p>
        </w:tc>
        <w:tc>
          <w:tcPr>
            <w:tcW w:w="1012" w:type="dxa"/>
          </w:tcPr>
          <w:p w:rsidR="00E5160F" w:rsidRPr="00202E5B" w:rsidRDefault="00E5160F" w:rsidP="006222B0">
            <w:pPr>
              <w:pStyle w:val="TAC"/>
            </w:pPr>
            <w:r w:rsidRPr="00202E5B">
              <w:t>0,60 %</w:t>
            </w:r>
          </w:p>
        </w:tc>
        <w:tc>
          <w:tcPr>
            <w:tcW w:w="1012" w:type="dxa"/>
          </w:tcPr>
          <w:p w:rsidR="00E5160F" w:rsidRPr="00202E5B" w:rsidRDefault="00E5160F" w:rsidP="006222B0">
            <w:pPr>
              <w:pStyle w:val="TAC"/>
            </w:pPr>
            <w:r w:rsidRPr="00202E5B">
              <w:t>0,40 %</w:t>
            </w:r>
          </w:p>
        </w:tc>
        <w:tc>
          <w:tcPr>
            <w:tcW w:w="1012" w:type="dxa"/>
          </w:tcPr>
          <w:p w:rsidR="00E5160F" w:rsidRPr="00202E5B" w:rsidRDefault="00E5160F" w:rsidP="006222B0">
            <w:pPr>
              <w:pStyle w:val="TAC"/>
            </w:pPr>
            <w:r w:rsidRPr="00202E5B">
              <w:t>0,40 %</w:t>
            </w:r>
          </w:p>
        </w:tc>
      </w:tr>
      <w:tr w:rsidR="00E5160F" w:rsidRPr="00202E5B" w:rsidTr="00DE0D06">
        <w:trPr>
          <w:jc w:val="center"/>
        </w:trPr>
        <w:tc>
          <w:tcPr>
            <w:tcW w:w="752" w:type="dxa"/>
          </w:tcPr>
          <w:p w:rsidR="00E5160F" w:rsidRPr="00202E5B" w:rsidRDefault="00E5160F" w:rsidP="006222B0">
            <w:pPr>
              <w:pStyle w:val="TAC"/>
            </w:pPr>
            <w:r w:rsidRPr="00202E5B">
              <w:t>10</w:t>
            </w:r>
          </w:p>
        </w:tc>
        <w:tc>
          <w:tcPr>
            <w:tcW w:w="1011"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0,10 %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r w:rsidRPr="00202E5B">
              <w:t>0,20 %</w:t>
            </w:r>
          </w:p>
        </w:tc>
        <w:tc>
          <w:tcPr>
            <w:tcW w:w="1012" w:type="dxa"/>
          </w:tcPr>
          <w:p w:rsidR="00E5160F" w:rsidRPr="00202E5B" w:rsidRDefault="00E5160F" w:rsidP="006222B0">
            <w:pPr>
              <w:pStyle w:val="TAC"/>
            </w:pPr>
            <w:r w:rsidRPr="00202E5B">
              <w:t>0,09 %</w:t>
            </w:r>
          </w:p>
        </w:tc>
        <w:tc>
          <w:tcPr>
            <w:tcW w:w="1012" w:type="dxa"/>
          </w:tcPr>
          <w:p w:rsidR="00E5160F" w:rsidRPr="00202E5B" w:rsidRDefault="00E5160F" w:rsidP="006222B0">
            <w:pPr>
              <w:pStyle w:val="TAC"/>
            </w:pPr>
            <w:r w:rsidRPr="00202E5B">
              <w:t>0,05 %</w:t>
            </w: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r w:rsidRPr="00202E5B">
              <w:t>0,10 %</w:t>
            </w:r>
          </w:p>
        </w:tc>
        <w:tc>
          <w:tcPr>
            <w:tcW w:w="1012" w:type="dxa"/>
          </w:tcPr>
          <w:p w:rsidR="00E5160F" w:rsidRPr="00202E5B" w:rsidRDefault="00E5160F" w:rsidP="006222B0">
            <w:pPr>
              <w:pStyle w:val="TAC"/>
            </w:pPr>
            <w:r w:rsidRPr="00202E5B">
              <w:t>0,09 %</w:t>
            </w:r>
          </w:p>
        </w:tc>
        <w:tc>
          <w:tcPr>
            <w:tcW w:w="1012" w:type="dxa"/>
          </w:tcPr>
          <w:p w:rsidR="00E5160F" w:rsidRPr="00202E5B" w:rsidRDefault="00E5160F" w:rsidP="006222B0">
            <w:pPr>
              <w:pStyle w:val="TAC"/>
            </w:pPr>
            <w:r w:rsidRPr="00202E5B">
              <w:t>0,14 %</w:t>
            </w:r>
          </w:p>
        </w:tc>
      </w:tr>
      <w:tr w:rsidR="00E5160F" w:rsidRPr="00202E5B" w:rsidTr="00DE0D06">
        <w:trPr>
          <w:jc w:val="center"/>
        </w:trPr>
        <w:tc>
          <w:tcPr>
            <w:tcW w:w="752" w:type="dxa"/>
          </w:tcPr>
          <w:p w:rsidR="00E5160F" w:rsidRPr="00202E5B" w:rsidRDefault="00E5160F" w:rsidP="006222B0">
            <w:pPr>
              <w:pStyle w:val="TAC"/>
            </w:pPr>
            <w:r w:rsidRPr="00202E5B">
              <w:t>15</w:t>
            </w:r>
          </w:p>
        </w:tc>
        <w:tc>
          <w:tcPr>
            <w:tcW w:w="1011" w:type="dxa"/>
          </w:tcPr>
          <w:p w:rsidR="00E5160F" w:rsidRPr="00202E5B" w:rsidRDefault="00E5160F" w:rsidP="006222B0">
            <w:pPr>
              <w:pStyle w:val="TAC"/>
            </w:pPr>
            <w:r w:rsidRPr="00202E5B">
              <w:t>0,00 %</w:t>
            </w: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r w:rsidRPr="00202E5B">
              <w:t>0,00 %</w:t>
            </w:r>
          </w:p>
        </w:tc>
        <w:tc>
          <w:tcPr>
            <w:tcW w:w="1012" w:type="dxa"/>
          </w:tcPr>
          <w:p w:rsidR="00E5160F" w:rsidRPr="00202E5B" w:rsidRDefault="00E5160F" w:rsidP="006222B0">
            <w:pPr>
              <w:pStyle w:val="TAC"/>
            </w:pPr>
            <w:r w:rsidRPr="00202E5B">
              <w:t>0,02 %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0,00 %</w:t>
            </w:r>
          </w:p>
        </w:tc>
        <w:tc>
          <w:tcPr>
            <w:tcW w:w="1012" w:type="dxa"/>
          </w:tcPr>
          <w:p w:rsidR="00E5160F" w:rsidRPr="00202E5B" w:rsidRDefault="00E5160F" w:rsidP="006222B0">
            <w:pPr>
              <w:pStyle w:val="TAC"/>
            </w:pPr>
            <w:r w:rsidRPr="00202E5B">
              <w:t>0,01 %</w:t>
            </w:r>
          </w:p>
        </w:tc>
      </w:tr>
      <w:tr w:rsidR="00E5160F" w:rsidRPr="00202E5B" w:rsidTr="00DE0D06">
        <w:trPr>
          <w:jc w:val="center"/>
        </w:trPr>
        <w:tc>
          <w:tcPr>
            <w:tcW w:w="752" w:type="dxa"/>
          </w:tcPr>
          <w:p w:rsidR="00E5160F" w:rsidRPr="00202E5B" w:rsidRDefault="00E5160F" w:rsidP="006222B0">
            <w:pPr>
              <w:pStyle w:val="TAC"/>
            </w:pPr>
            <w:r w:rsidRPr="00202E5B">
              <w:t>20</w:t>
            </w: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0,01 %</w:t>
            </w:r>
          </w:p>
        </w:tc>
        <w:tc>
          <w:tcPr>
            <w:tcW w:w="1012" w:type="dxa"/>
          </w:tcPr>
          <w:p w:rsidR="00E5160F" w:rsidRPr="00202E5B" w:rsidRDefault="00E5160F" w:rsidP="006222B0">
            <w:pPr>
              <w:pStyle w:val="TAC"/>
            </w:pPr>
          </w:p>
        </w:tc>
        <w:tc>
          <w:tcPr>
            <w:tcW w:w="1011" w:type="dxa"/>
          </w:tcPr>
          <w:p w:rsidR="00E5160F" w:rsidRPr="00202E5B" w:rsidRDefault="00E5160F" w:rsidP="006222B0">
            <w:pPr>
              <w:pStyle w:val="TAC"/>
            </w:pPr>
          </w:p>
        </w:tc>
        <w:tc>
          <w:tcPr>
            <w:tcW w:w="1012" w:type="dxa"/>
          </w:tcPr>
          <w:p w:rsidR="00E5160F" w:rsidRPr="00202E5B" w:rsidRDefault="00E5160F" w:rsidP="006222B0">
            <w:pPr>
              <w:pStyle w:val="TAC"/>
            </w:pPr>
          </w:p>
        </w:tc>
        <w:tc>
          <w:tcPr>
            <w:tcW w:w="1012" w:type="dxa"/>
          </w:tcPr>
          <w:p w:rsidR="00E5160F" w:rsidRPr="00202E5B" w:rsidRDefault="00E5160F" w:rsidP="006222B0">
            <w:pPr>
              <w:pStyle w:val="TAC"/>
            </w:pPr>
            <w:r w:rsidRPr="00202E5B">
              <w:t>0,00 %</w:t>
            </w:r>
          </w:p>
        </w:tc>
        <w:tc>
          <w:tcPr>
            <w:tcW w:w="1012" w:type="dxa"/>
          </w:tcPr>
          <w:p w:rsidR="00E5160F" w:rsidRPr="00202E5B" w:rsidRDefault="00E5160F" w:rsidP="006222B0">
            <w:pPr>
              <w:pStyle w:val="TAC"/>
            </w:pPr>
            <w:r w:rsidRPr="00202E5B">
              <w:t>0,01 %</w:t>
            </w:r>
          </w:p>
        </w:tc>
      </w:tr>
    </w:tbl>
    <w:p w:rsidR="00FF42CC" w:rsidRPr="007F4011" w:rsidRDefault="00FF42CC" w:rsidP="00FF42CC"/>
    <w:p w:rsidR="00FF42CC" w:rsidRPr="007F4011" w:rsidRDefault="00EB222C" w:rsidP="00C1484B">
      <w:pPr>
        <w:pStyle w:val="TH"/>
      </w:pPr>
      <w:r>
        <w:lastRenderedPageBreak/>
        <w:pict>
          <v:shape id="_x0000_i1056" type="#_x0000_t75" style="width:481.5pt;height:236.25pt">
            <v:imagedata r:id="rId53" o:title=""/>
          </v:shape>
        </w:pict>
      </w:r>
    </w:p>
    <w:p w:rsidR="00FF42CC" w:rsidRPr="007F4011" w:rsidRDefault="00FF42CC" w:rsidP="00DC1575">
      <w:pPr>
        <w:pStyle w:val="TF"/>
        <w:outlineLvl w:val="0"/>
      </w:pPr>
      <w:r w:rsidRPr="007F4011">
        <w:t>Figure 7.3f: 5% CDF E-UTRA uplink throughput loss for power control set 2</w:t>
      </w:r>
    </w:p>
    <w:p w:rsidR="002C338C" w:rsidRPr="007F4011" w:rsidRDefault="00C755A3" w:rsidP="00DC1575">
      <w:pPr>
        <w:pStyle w:val="Heading3"/>
        <w:tabs>
          <w:tab w:val="left" w:pos="1140"/>
        </w:tabs>
        <w:ind w:left="1140" w:hanging="1140"/>
      </w:pPr>
      <w:bookmarkStart w:id="162" w:name="_Toc518937210"/>
      <w:bookmarkStart w:id="163" w:name="_Toc46233069"/>
      <w:r w:rsidRPr="007F4011">
        <w:t>7.1.2</w:t>
      </w:r>
      <w:r w:rsidRPr="007F4011">
        <w:tab/>
      </w:r>
      <w:r w:rsidR="002C338C" w:rsidRPr="007F4011">
        <w:t>TDD coexistence simulation results</w:t>
      </w:r>
      <w:bookmarkEnd w:id="162"/>
      <w:bookmarkEnd w:id="163"/>
    </w:p>
    <w:p w:rsidR="002C338C" w:rsidRPr="007F4011" w:rsidRDefault="00C755A3" w:rsidP="00DC1575">
      <w:pPr>
        <w:pStyle w:val="Heading4"/>
        <w:tabs>
          <w:tab w:val="left" w:pos="1140"/>
        </w:tabs>
        <w:ind w:left="1140" w:hanging="1140"/>
      </w:pPr>
      <w:bookmarkStart w:id="164" w:name="_Toc518937211"/>
      <w:bookmarkStart w:id="165" w:name="_Toc46233070"/>
      <w:r w:rsidRPr="007F4011">
        <w:t>7.1.2.1</w:t>
      </w:r>
      <w:r w:rsidRPr="007F4011">
        <w:tab/>
      </w:r>
      <w:r w:rsidR="002C338C" w:rsidRPr="007F4011">
        <w:t>ACIR downlink 5MHz E-UTRA interferer – UTRA 3.84 Mcps TDD victim</w:t>
      </w:r>
      <w:bookmarkEnd w:id="164"/>
      <w:bookmarkEnd w:id="165"/>
    </w:p>
    <w:p w:rsidR="002C338C" w:rsidRPr="007F4011" w:rsidRDefault="002C338C" w:rsidP="002C338C">
      <w:r w:rsidRPr="007F4011">
        <w:t>Simulations are based on the following assumptions:</w:t>
      </w:r>
    </w:p>
    <w:p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5 MHz E-UTRA</w:t>
      </w:r>
    </w:p>
    <w:p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3,84 Mcps TDD using HSDPA</w:t>
      </w:r>
    </w:p>
    <w:p w:rsidR="002C338C" w:rsidRPr="007F4011" w:rsidRDefault="002C338C" w:rsidP="002C338C">
      <w:pPr>
        <w:pStyle w:val="B1"/>
      </w:pPr>
      <w:r w:rsidRPr="007F4011">
        <w:t>Simulation frequency:</w:t>
      </w:r>
      <w:r w:rsidRPr="007F4011">
        <w:tab/>
        <w:t>2000 MHz</w:t>
      </w:r>
    </w:p>
    <w:p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2C338C" w:rsidRPr="007F4011" w:rsidRDefault="002C338C" w:rsidP="002C338C">
      <w:r w:rsidRPr="007F4011">
        <w:t>Simulation results for average UTRA 3,84Mcps TDD downlink throughput loss are presented in table 7.4 and figure 7.4. Simulation results for 5% CDF UTRA 3,84Mcps TDD downlink throughput loss are presented in table 7.5 and figure 7.5.</w:t>
      </w:r>
    </w:p>
    <w:p w:rsidR="002C338C" w:rsidRPr="007F4011" w:rsidRDefault="002C338C" w:rsidP="00DC1575">
      <w:pPr>
        <w:pStyle w:val="TH"/>
        <w:outlineLvl w:val="0"/>
      </w:pPr>
      <w:r w:rsidRPr="007F4011">
        <w:t>Table 7.4: average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rsidTr="00DE0D06">
        <w:trPr>
          <w:jc w:val="center"/>
        </w:trPr>
        <w:tc>
          <w:tcPr>
            <w:tcW w:w="959" w:type="dxa"/>
          </w:tcPr>
          <w:p w:rsidR="002C338C" w:rsidRPr="00202E5B" w:rsidRDefault="002C338C" w:rsidP="002C338C">
            <w:pPr>
              <w:pStyle w:val="TAH"/>
            </w:pPr>
            <w:r w:rsidRPr="00202E5B">
              <w:t>ACIR (dB)</w:t>
            </w:r>
          </w:p>
        </w:tc>
        <w:tc>
          <w:tcPr>
            <w:tcW w:w="1191" w:type="dxa"/>
          </w:tcPr>
          <w:p w:rsidR="002C338C" w:rsidRPr="00202E5B" w:rsidRDefault="002C338C" w:rsidP="002C338C">
            <w:pPr>
              <w:pStyle w:val="TAH"/>
            </w:pPr>
            <w:r w:rsidRPr="00202E5B">
              <w:t>IP Wireless (R4-060813)</w:t>
            </w:r>
          </w:p>
        </w:tc>
        <w:tc>
          <w:tcPr>
            <w:tcW w:w="1191" w:type="dxa"/>
          </w:tcPr>
          <w:p w:rsidR="002C338C" w:rsidRPr="00202E5B" w:rsidRDefault="002C338C" w:rsidP="002C338C">
            <w:pPr>
              <w:pStyle w:val="TAH"/>
            </w:pPr>
            <w:r w:rsidRPr="00202E5B">
              <w:t>Ericsson (R4-061071)</w:t>
            </w:r>
          </w:p>
        </w:tc>
      </w:tr>
      <w:tr w:rsidR="002C338C" w:rsidRPr="00202E5B" w:rsidTr="00DE0D06">
        <w:trPr>
          <w:jc w:val="center"/>
        </w:trPr>
        <w:tc>
          <w:tcPr>
            <w:tcW w:w="959" w:type="dxa"/>
          </w:tcPr>
          <w:p w:rsidR="002C338C" w:rsidRPr="00202E5B" w:rsidRDefault="002C338C" w:rsidP="002C338C">
            <w:pPr>
              <w:pStyle w:val="TAC"/>
            </w:pPr>
            <w:r w:rsidRPr="00202E5B">
              <w:t>15</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12,56 %</w:t>
            </w:r>
          </w:p>
        </w:tc>
      </w:tr>
      <w:tr w:rsidR="002C338C" w:rsidRPr="00202E5B" w:rsidTr="00DE0D06">
        <w:trPr>
          <w:jc w:val="center"/>
        </w:trPr>
        <w:tc>
          <w:tcPr>
            <w:tcW w:w="959" w:type="dxa"/>
          </w:tcPr>
          <w:p w:rsidR="002C338C" w:rsidRPr="00202E5B" w:rsidRDefault="002C338C" w:rsidP="002C338C">
            <w:pPr>
              <w:pStyle w:val="TAC"/>
            </w:pPr>
            <w:r w:rsidRPr="00202E5B">
              <w:t>20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6,66 %</w:t>
            </w:r>
          </w:p>
        </w:tc>
      </w:tr>
      <w:tr w:rsidR="002C338C" w:rsidRPr="00202E5B" w:rsidTr="00DE0D06">
        <w:trPr>
          <w:jc w:val="center"/>
        </w:trPr>
        <w:tc>
          <w:tcPr>
            <w:tcW w:w="959" w:type="dxa"/>
          </w:tcPr>
          <w:p w:rsidR="002C338C" w:rsidRPr="00202E5B" w:rsidRDefault="002C338C" w:rsidP="002C338C">
            <w:pPr>
              <w:pStyle w:val="TAC"/>
            </w:pPr>
            <w:r w:rsidRPr="00202E5B">
              <w:t>25</w:t>
            </w:r>
          </w:p>
        </w:tc>
        <w:tc>
          <w:tcPr>
            <w:tcW w:w="1191" w:type="dxa"/>
          </w:tcPr>
          <w:p w:rsidR="002C338C" w:rsidRPr="00202E5B" w:rsidRDefault="002C338C" w:rsidP="002C338C">
            <w:pPr>
              <w:pStyle w:val="TAC"/>
            </w:pPr>
            <w:r w:rsidRPr="00202E5B">
              <w:t>5,2 %</w:t>
            </w:r>
          </w:p>
        </w:tc>
        <w:tc>
          <w:tcPr>
            <w:tcW w:w="1191" w:type="dxa"/>
          </w:tcPr>
          <w:p w:rsidR="002C338C" w:rsidRPr="00202E5B" w:rsidRDefault="002C338C" w:rsidP="002C338C">
            <w:pPr>
              <w:pStyle w:val="TAC"/>
            </w:pPr>
            <w:r w:rsidRPr="00202E5B">
              <w:t>3,28 %</w:t>
            </w:r>
          </w:p>
        </w:tc>
      </w:tr>
      <w:tr w:rsidR="002C338C" w:rsidRPr="00202E5B" w:rsidTr="00DE0D06">
        <w:trPr>
          <w:jc w:val="center"/>
        </w:trPr>
        <w:tc>
          <w:tcPr>
            <w:tcW w:w="959" w:type="dxa"/>
          </w:tcPr>
          <w:p w:rsidR="002C338C" w:rsidRPr="00202E5B" w:rsidRDefault="002C338C" w:rsidP="002C338C">
            <w:pPr>
              <w:pStyle w:val="TAC"/>
            </w:pPr>
            <w:r w:rsidRPr="00202E5B">
              <w:t>30</w:t>
            </w:r>
          </w:p>
        </w:tc>
        <w:tc>
          <w:tcPr>
            <w:tcW w:w="1191" w:type="dxa"/>
          </w:tcPr>
          <w:p w:rsidR="002C338C" w:rsidRPr="00202E5B" w:rsidRDefault="002C338C" w:rsidP="002C338C">
            <w:pPr>
              <w:pStyle w:val="TAC"/>
            </w:pPr>
            <w:r w:rsidRPr="00202E5B">
              <w:t>2,8 %</w:t>
            </w:r>
          </w:p>
        </w:tc>
        <w:tc>
          <w:tcPr>
            <w:tcW w:w="1191" w:type="dxa"/>
          </w:tcPr>
          <w:p w:rsidR="002C338C" w:rsidRPr="00202E5B" w:rsidRDefault="002C338C" w:rsidP="002C338C">
            <w:pPr>
              <w:pStyle w:val="TAC"/>
            </w:pPr>
            <w:r w:rsidRPr="00202E5B">
              <w:t>1,49 %</w:t>
            </w:r>
          </w:p>
        </w:tc>
      </w:tr>
      <w:tr w:rsidR="002C338C" w:rsidRPr="00202E5B" w:rsidTr="00DE0D06">
        <w:trPr>
          <w:jc w:val="center"/>
        </w:trPr>
        <w:tc>
          <w:tcPr>
            <w:tcW w:w="959" w:type="dxa"/>
          </w:tcPr>
          <w:p w:rsidR="002C338C" w:rsidRPr="00202E5B" w:rsidRDefault="002C338C" w:rsidP="002C338C">
            <w:pPr>
              <w:pStyle w:val="TAC"/>
            </w:pPr>
            <w:r w:rsidRPr="00202E5B">
              <w:t>35</w:t>
            </w:r>
          </w:p>
        </w:tc>
        <w:tc>
          <w:tcPr>
            <w:tcW w:w="1191" w:type="dxa"/>
          </w:tcPr>
          <w:p w:rsidR="002C338C" w:rsidRPr="00202E5B" w:rsidRDefault="002C338C" w:rsidP="002C338C">
            <w:pPr>
              <w:pStyle w:val="TAC"/>
            </w:pPr>
            <w:r w:rsidRPr="00202E5B">
              <w:t>1,3 %</w:t>
            </w:r>
          </w:p>
        </w:tc>
        <w:tc>
          <w:tcPr>
            <w:tcW w:w="1191" w:type="dxa"/>
          </w:tcPr>
          <w:p w:rsidR="002C338C" w:rsidRPr="00202E5B" w:rsidRDefault="002C338C" w:rsidP="002C338C">
            <w:pPr>
              <w:pStyle w:val="TAC"/>
            </w:pPr>
            <w:r w:rsidRPr="00202E5B">
              <w:t>0,62 %</w:t>
            </w:r>
          </w:p>
        </w:tc>
      </w:tr>
      <w:tr w:rsidR="002C338C" w:rsidRPr="00202E5B" w:rsidTr="00DE0D06">
        <w:trPr>
          <w:jc w:val="center"/>
        </w:trPr>
        <w:tc>
          <w:tcPr>
            <w:tcW w:w="959" w:type="dxa"/>
          </w:tcPr>
          <w:p w:rsidR="002C338C" w:rsidRPr="00202E5B" w:rsidRDefault="002C338C" w:rsidP="002C338C">
            <w:pPr>
              <w:pStyle w:val="TAC"/>
            </w:pPr>
            <w:r w:rsidRPr="00202E5B">
              <w:t>40</w:t>
            </w:r>
          </w:p>
        </w:tc>
        <w:tc>
          <w:tcPr>
            <w:tcW w:w="1191" w:type="dxa"/>
          </w:tcPr>
          <w:p w:rsidR="002C338C" w:rsidRPr="00202E5B" w:rsidRDefault="002C338C" w:rsidP="002C338C">
            <w:pPr>
              <w:pStyle w:val="TAC"/>
            </w:pPr>
            <w:r w:rsidRPr="00202E5B">
              <w:t>0,7 %</w:t>
            </w:r>
          </w:p>
        </w:tc>
        <w:tc>
          <w:tcPr>
            <w:tcW w:w="1191" w:type="dxa"/>
          </w:tcPr>
          <w:p w:rsidR="002C338C" w:rsidRPr="00202E5B" w:rsidRDefault="002C338C" w:rsidP="002C338C">
            <w:pPr>
              <w:pStyle w:val="TAC"/>
            </w:pPr>
            <w:r w:rsidRPr="00202E5B">
              <w:t>0,24 %</w:t>
            </w:r>
          </w:p>
        </w:tc>
      </w:tr>
      <w:tr w:rsidR="002C338C" w:rsidRPr="00202E5B" w:rsidTr="00DE0D06">
        <w:trPr>
          <w:jc w:val="center"/>
        </w:trPr>
        <w:tc>
          <w:tcPr>
            <w:tcW w:w="959" w:type="dxa"/>
          </w:tcPr>
          <w:p w:rsidR="002C338C" w:rsidRPr="00202E5B" w:rsidRDefault="002C338C" w:rsidP="002C338C">
            <w:pPr>
              <w:pStyle w:val="TAC"/>
            </w:pPr>
            <w:r w:rsidRPr="00202E5B">
              <w:t>45</w:t>
            </w:r>
          </w:p>
        </w:tc>
        <w:tc>
          <w:tcPr>
            <w:tcW w:w="1191" w:type="dxa"/>
          </w:tcPr>
          <w:p w:rsidR="002C338C" w:rsidRPr="00202E5B" w:rsidRDefault="002C338C" w:rsidP="002C338C">
            <w:pPr>
              <w:pStyle w:val="TAC"/>
            </w:pPr>
            <w:r w:rsidRPr="00202E5B">
              <w:t>0 %</w:t>
            </w:r>
          </w:p>
        </w:tc>
        <w:tc>
          <w:tcPr>
            <w:tcW w:w="1191" w:type="dxa"/>
          </w:tcPr>
          <w:p w:rsidR="002C338C" w:rsidRPr="00202E5B" w:rsidRDefault="002C338C" w:rsidP="002C338C">
            <w:pPr>
              <w:pStyle w:val="TAC"/>
            </w:pPr>
            <w:r w:rsidRPr="00202E5B">
              <w:t>0,08 %</w:t>
            </w:r>
          </w:p>
        </w:tc>
      </w:tr>
      <w:tr w:rsidR="002C338C" w:rsidRPr="00202E5B" w:rsidTr="00DE0D06">
        <w:trPr>
          <w:jc w:val="center"/>
        </w:trPr>
        <w:tc>
          <w:tcPr>
            <w:tcW w:w="959" w:type="dxa"/>
          </w:tcPr>
          <w:p w:rsidR="002C338C" w:rsidRPr="00202E5B" w:rsidRDefault="002C338C" w:rsidP="002C338C">
            <w:pPr>
              <w:pStyle w:val="TAC"/>
            </w:pPr>
            <w:r w:rsidRPr="00202E5B">
              <w:t>50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0,03 %</w:t>
            </w:r>
          </w:p>
        </w:tc>
      </w:tr>
    </w:tbl>
    <w:p w:rsidR="002C338C" w:rsidRPr="007F4011" w:rsidRDefault="002C338C" w:rsidP="002C338C"/>
    <w:p w:rsidR="002C338C" w:rsidRPr="007F4011" w:rsidRDefault="00EB222C" w:rsidP="002C338C">
      <w:pPr>
        <w:pStyle w:val="TF"/>
      </w:pPr>
      <w:r>
        <w:lastRenderedPageBreak/>
        <w:pict>
          <v:shape id="_x0000_i1057" type="#_x0000_t75" style="width:481.5pt;height:266.25pt">
            <v:imagedata r:id="rId54" o:title=""/>
          </v:shape>
        </w:pict>
      </w:r>
    </w:p>
    <w:p w:rsidR="002C338C" w:rsidRPr="007F4011" w:rsidRDefault="002C338C" w:rsidP="00DC1575">
      <w:pPr>
        <w:pStyle w:val="TF"/>
        <w:outlineLvl w:val="0"/>
      </w:pPr>
      <w:r w:rsidRPr="007F4011">
        <w:t>Figure 7.4: average UTRA 3,84Mcps TDD downlink throughput loss</w:t>
      </w:r>
    </w:p>
    <w:p w:rsidR="002C338C" w:rsidRPr="007F4011" w:rsidRDefault="002C338C" w:rsidP="00C1484B">
      <w:pPr>
        <w:pStyle w:val="TH"/>
      </w:pPr>
      <w:r w:rsidRPr="007F4011">
        <w:t>Table 7.5: 5% CDF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rsidTr="00DE0D06">
        <w:trPr>
          <w:jc w:val="center"/>
        </w:trPr>
        <w:tc>
          <w:tcPr>
            <w:tcW w:w="959" w:type="dxa"/>
          </w:tcPr>
          <w:p w:rsidR="002C338C" w:rsidRPr="00202E5B" w:rsidRDefault="002C338C" w:rsidP="002C338C">
            <w:pPr>
              <w:pStyle w:val="TAH"/>
            </w:pPr>
            <w:r w:rsidRPr="00202E5B">
              <w:t>ACIR (dB)</w:t>
            </w:r>
          </w:p>
        </w:tc>
        <w:tc>
          <w:tcPr>
            <w:tcW w:w="1191" w:type="dxa"/>
          </w:tcPr>
          <w:p w:rsidR="002C338C" w:rsidRPr="00202E5B" w:rsidRDefault="002C338C" w:rsidP="002C338C">
            <w:pPr>
              <w:pStyle w:val="TAH"/>
            </w:pPr>
            <w:r w:rsidRPr="00202E5B">
              <w:t>IP Wireless (R4-060813)</w:t>
            </w:r>
          </w:p>
        </w:tc>
        <w:tc>
          <w:tcPr>
            <w:tcW w:w="1191" w:type="dxa"/>
          </w:tcPr>
          <w:p w:rsidR="002C338C" w:rsidRPr="00202E5B" w:rsidRDefault="002C338C" w:rsidP="002C338C">
            <w:pPr>
              <w:pStyle w:val="TAH"/>
            </w:pPr>
            <w:r w:rsidRPr="00202E5B">
              <w:t>Ericsson (R4-061071)</w:t>
            </w:r>
          </w:p>
        </w:tc>
      </w:tr>
      <w:tr w:rsidR="002C338C" w:rsidRPr="00202E5B" w:rsidTr="00DE0D06">
        <w:trPr>
          <w:jc w:val="center"/>
        </w:trPr>
        <w:tc>
          <w:tcPr>
            <w:tcW w:w="959" w:type="dxa"/>
          </w:tcPr>
          <w:p w:rsidR="002C338C" w:rsidRPr="00202E5B" w:rsidRDefault="002C338C" w:rsidP="002C338C">
            <w:pPr>
              <w:pStyle w:val="TAC"/>
            </w:pPr>
            <w:r w:rsidRPr="00202E5B">
              <w:t>15</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58,61 %</w:t>
            </w:r>
          </w:p>
        </w:tc>
      </w:tr>
      <w:tr w:rsidR="002C338C" w:rsidRPr="00202E5B" w:rsidTr="00DE0D06">
        <w:trPr>
          <w:jc w:val="center"/>
        </w:trPr>
        <w:tc>
          <w:tcPr>
            <w:tcW w:w="959" w:type="dxa"/>
          </w:tcPr>
          <w:p w:rsidR="002C338C" w:rsidRPr="00202E5B" w:rsidRDefault="002C338C" w:rsidP="002C338C">
            <w:pPr>
              <w:pStyle w:val="TAC"/>
            </w:pPr>
            <w:r w:rsidRPr="00202E5B">
              <w:t>20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30,91 %</w:t>
            </w:r>
          </w:p>
        </w:tc>
      </w:tr>
      <w:tr w:rsidR="002C338C" w:rsidRPr="00202E5B" w:rsidTr="00DE0D06">
        <w:trPr>
          <w:jc w:val="center"/>
        </w:trPr>
        <w:tc>
          <w:tcPr>
            <w:tcW w:w="959" w:type="dxa"/>
          </w:tcPr>
          <w:p w:rsidR="002C338C" w:rsidRPr="00202E5B" w:rsidRDefault="002C338C" w:rsidP="002C338C">
            <w:pPr>
              <w:pStyle w:val="TAC"/>
            </w:pPr>
            <w:r w:rsidRPr="00202E5B">
              <w:t>25</w:t>
            </w:r>
          </w:p>
        </w:tc>
        <w:tc>
          <w:tcPr>
            <w:tcW w:w="1191" w:type="dxa"/>
          </w:tcPr>
          <w:p w:rsidR="002C338C" w:rsidRPr="00202E5B" w:rsidRDefault="002C338C" w:rsidP="002C338C">
            <w:pPr>
              <w:pStyle w:val="TAC"/>
            </w:pPr>
            <w:r w:rsidRPr="00202E5B">
              <w:t>20,3 %</w:t>
            </w:r>
          </w:p>
        </w:tc>
        <w:tc>
          <w:tcPr>
            <w:tcW w:w="1191" w:type="dxa"/>
          </w:tcPr>
          <w:p w:rsidR="002C338C" w:rsidRPr="00202E5B" w:rsidRDefault="002C338C" w:rsidP="002C338C">
            <w:pPr>
              <w:pStyle w:val="TAC"/>
            </w:pPr>
            <w:r w:rsidRPr="00202E5B">
              <w:t>14,14 %</w:t>
            </w:r>
          </w:p>
        </w:tc>
      </w:tr>
      <w:tr w:rsidR="002C338C" w:rsidRPr="00202E5B" w:rsidTr="00DE0D06">
        <w:trPr>
          <w:jc w:val="center"/>
        </w:trPr>
        <w:tc>
          <w:tcPr>
            <w:tcW w:w="959" w:type="dxa"/>
          </w:tcPr>
          <w:p w:rsidR="002C338C" w:rsidRPr="00202E5B" w:rsidRDefault="002C338C" w:rsidP="002C338C">
            <w:pPr>
              <w:pStyle w:val="TAC"/>
            </w:pPr>
            <w:r w:rsidRPr="00202E5B">
              <w:t>30</w:t>
            </w:r>
          </w:p>
        </w:tc>
        <w:tc>
          <w:tcPr>
            <w:tcW w:w="1191" w:type="dxa"/>
          </w:tcPr>
          <w:p w:rsidR="002C338C" w:rsidRPr="00202E5B" w:rsidRDefault="002C338C" w:rsidP="002C338C">
            <w:pPr>
              <w:pStyle w:val="TAC"/>
            </w:pPr>
            <w:r w:rsidRPr="00202E5B">
              <w:t>10,8 %</w:t>
            </w:r>
          </w:p>
        </w:tc>
        <w:tc>
          <w:tcPr>
            <w:tcW w:w="1191" w:type="dxa"/>
          </w:tcPr>
          <w:p w:rsidR="002C338C" w:rsidRPr="00202E5B" w:rsidRDefault="002C338C" w:rsidP="002C338C">
            <w:pPr>
              <w:pStyle w:val="TAC"/>
            </w:pPr>
            <w:r w:rsidRPr="00202E5B">
              <w:t>6,11 %</w:t>
            </w:r>
          </w:p>
        </w:tc>
      </w:tr>
      <w:tr w:rsidR="002C338C" w:rsidRPr="00202E5B" w:rsidTr="00DE0D06">
        <w:trPr>
          <w:jc w:val="center"/>
        </w:trPr>
        <w:tc>
          <w:tcPr>
            <w:tcW w:w="959" w:type="dxa"/>
          </w:tcPr>
          <w:p w:rsidR="002C338C" w:rsidRPr="00202E5B" w:rsidRDefault="002C338C" w:rsidP="002C338C">
            <w:pPr>
              <w:pStyle w:val="TAC"/>
            </w:pPr>
            <w:r w:rsidRPr="00202E5B">
              <w:t>35</w:t>
            </w:r>
          </w:p>
        </w:tc>
        <w:tc>
          <w:tcPr>
            <w:tcW w:w="1191" w:type="dxa"/>
          </w:tcPr>
          <w:p w:rsidR="002C338C" w:rsidRPr="00202E5B" w:rsidRDefault="002C338C" w:rsidP="002C338C">
            <w:pPr>
              <w:pStyle w:val="TAC"/>
            </w:pPr>
            <w:r w:rsidRPr="00202E5B">
              <w:t>5,4 %</w:t>
            </w:r>
          </w:p>
        </w:tc>
        <w:tc>
          <w:tcPr>
            <w:tcW w:w="1191" w:type="dxa"/>
          </w:tcPr>
          <w:p w:rsidR="002C338C" w:rsidRPr="00202E5B" w:rsidRDefault="002C338C" w:rsidP="002C338C">
            <w:pPr>
              <w:pStyle w:val="TAC"/>
            </w:pPr>
            <w:r w:rsidRPr="00202E5B">
              <w:t>2,24 %</w:t>
            </w:r>
          </w:p>
        </w:tc>
      </w:tr>
      <w:tr w:rsidR="002C338C" w:rsidRPr="00202E5B" w:rsidTr="00DE0D06">
        <w:trPr>
          <w:jc w:val="center"/>
        </w:trPr>
        <w:tc>
          <w:tcPr>
            <w:tcW w:w="959" w:type="dxa"/>
          </w:tcPr>
          <w:p w:rsidR="002C338C" w:rsidRPr="00202E5B" w:rsidRDefault="002C338C" w:rsidP="002C338C">
            <w:pPr>
              <w:pStyle w:val="TAC"/>
            </w:pPr>
            <w:r w:rsidRPr="00202E5B">
              <w:t>40</w:t>
            </w:r>
          </w:p>
        </w:tc>
        <w:tc>
          <w:tcPr>
            <w:tcW w:w="1191" w:type="dxa"/>
          </w:tcPr>
          <w:p w:rsidR="002C338C" w:rsidRPr="00202E5B" w:rsidRDefault="002C338C" w:rsidP="002C338C">
            <w:pPr>
              <w:pStyle w:val="TAC"/>
            </w:pPr>
            <w:r w:rsidRPr="00202E5B">
              <w:t>2,6 %</w:t>
            </w:r>
          </w:p>
        </w:tc>
        <w:tc>
          <w:tcPr>
            <w:tcW w:w="1191" w:type="dxa"/>
          </w:tcPr>
          <w:p w:rsidR="002C338C" w:rsidRPr="00202E5B" w:rsidRDefault="002C338C" w:rsidP="002C338C">
            <w:pPr>
              <w:pStyle w:val="TAC"/>
            </w:pPr>
            <w:r w:rsidRPr="00202E5B">
              <w:t>0,95 %</w:t>
            </w:r>
          </w:p>
        </w:tc>
      </w:tr>
      <w:tr w:rsidR="002C338C" w:rsidRPr="00202E5B" w:rsidTr="00DE0D06">
        <w:trPr>
          <w:jc w:val="center"/>
        </w:trPr>
        <w:tc>
          <w:tcPr>
            <w:tcW w:w="959" w:type="dxa"/>
          </w:tcPr>
          <w:p w:rsidR="002C338C" w:rsidRPr="00202E5B" w:rsidRDefault="002C338C" w:rsidP="002C338C">
            <w:pPr>
              <w:pStyle w:val="TAC"/>
            </w:pPr>
            <w:r w:rsidRPr="00202E5B">
              <w:t>45</w:t>
            </w:r>
          </w:p>
        </w:tc>
        <w:tc>
          <w:tcPr>
            <w:tcW w:w="1191" w:type="dxa"/>
          </w:tcPr>
          <w:p w:rsidR="002C338C" w:rsidRPr="00202E5B" w:rsidRDefault="002C338C" w:rsidP="002C338C">
            <w:pPr>
              <w:pStyle w:val="TAC"/>
            </w:pPr>
            <w:r w:rsidRPr="00202E5B">
              <w:t>0,85 %</w:t>
            </w:r>
          </w:p>
        </w:tc>
        <w:tc>
          <w:tcPr>
            <w:tcW w:w="1191" w:type="dxa"/>
          </w:tcPr>
          <w:p w:rsidR="002C338C" w:rsidRPr="00202E5B" w:rsidRDefault="002C338C" w:rsidP="002C338C">
            <w:pPr>
              <w:pStyle w:val="TAC"/>
            </w:pPr>
            <w:r w:rsidRPr="00202E5B">
              <w:t>0,23 %</w:t>
            </w:r>
          </w:p>
        </w:tc>
      </w:tr>
      <w:tr w:rsidR="002C338C" w:rsidRPr="00202E5B" w:rsidTr="00DE0D06">
        <w:trPr>
          <w:jc w:val="center"/>
        </w:trPr>
        <w:tc>
          <w:tcPr>
            <w:tcW w:w="959" w:type="dxa"/>
          </w:tcPr>
          <w:p w:rsidR="002C338C" w:rsidRPr="00202E5B" w:rsidRDefault="002C338C" w:rsidP="002C338C">
            <w:pPr>
              <w:pStyle w:val="TAC"/>
            </w:pPr>
            <w:r w:rsidRPr="00202E5B">
              <w:t>50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0,07 %</w:t>
            </w:r>
          </w:p>
        </w:tc>
      </w:tr>
    </w:tbl>
    <w:p w:rsidR="002C338C" w:rsidRPr="007F4011" w:rsidRDefault="002C338C" w:rsidP="002C338C"/>
    <w:p w:rsidR="002C338C" w:rsidRPr="007F4011" w:rsidRDefault="00EB222C" w:rsidP="002C338C">
      <w:pPr>
        <w:pStyle w:val="TF"/>
      </w:pPr>
      <w:r>
        <w:lastRenderedPageBreak/>
        <w:pict>
          <v:shape id="_x0000_i1058" type="#_x0000_t75" style="width:482.25pt;height:266.25pt">
            <v:imagedata r:id="rId55" o:title=""/>
          </v:shape>
        </w:pict>
      </w:r>
    </w:p>
    <w:p w:rsidR="002C338C" w:rsidRPr="007F4011" w:rsidRDefault="002C338C" w:rsidP="00DC1575">
      <w:pPr>
        <w:pStyle w:val="TF"/>
        <w:outlineLvl w:val="0"/>
      </w:pPr>
      <w:r w:rsidRPr="007F4011">
        <w:t>Figure 7.5: 5% CDF UTRA 3,84Mcps TDD downlink throughput loss</w:t>
      </w:r>
    </w:p>
    <w:p w:rsidR="002C338C" w:rsidRPr="007F4011" w:rsidRDefault="002C338C" w:rsidP="002C338C"/>
    <w:p w:rsidR="002C338C" w:rsidRPr="001C6075" w:rsidRDefault="00C755A3" w:rsidP="00DC1575">
      <w:pPr>
        <w:pStyle w:val="Heading4"/>
        <w:tabs>
          <w:tab w:val="left" w:pos="1140"/>
        </w:tabs>
        <w:ind w:left="1140" w:hanging="1140"/>
        <w:rPr>
          <w:lang w:val="sv-FI"/>
        </w:rPr>
      </w:pPr>
      <w:bookmarkStart w:id="166" w:name="_Toc518937212"/>
      <w:bookmarkStart w:id="167" w:name="_Toc46233071"/>
      <w:r w:rsidRPr="001C6075">
        <w:rPr>
          <w:lang w:val="sv-FI"/>
        </w:rPr>
        <w:t>7.1.2.2</w:t>
      </w:r>
      <w:r w:rsidRPr="001C6075">
        <w:rPr>
          <w:lang w:val="sv-FI"/>
        </w:rPr>
        <w:tab/>
      </w:r>
      <w:r w:rsidR="002C338C" w:rsidRPr="001C6075">
        <w:rPr>
          <w:lang w:val="sv-FI"/>
        </w:rPr>
        <w:t>ACIR downlink 10MHz E-UTRA interferer – 10MHz E-UTRA TDD victim</w:t>
      </w:r>
      <w:bookmarkEnd w:id="166"/>
      <w:bookmarkEnd w:id="167"/>
    </w:p>
    <w:p w:rsidR="002C338C" w:rsidRPr="007F4011" w:rsidRDefault="002C338C" w:rsidP="002C338C">
      <w:r w:rsidRPr="007F4011">
        <w:t>Simulations are based on the following assumptions:</w:t>
      </w:r>
    </w:p>
    <w:p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10 MHz E-UTRA</w:t>
      </w:r>
    </w:p>
    <w:p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rsidR="002C338C" w:rsidRPr="007F4011" w:rsidRDefault="002C338C" w:rsidP="002C338C">
      <w:pPr>
        <w:pStyle w:val="B1"/>
      </w:pPr>
      <w:r w:rsidRPr="007F4011">
        <w:t>Simulation frequency:</w:t>
      </w:r>
      <w:r w:rsidRPr="007F4011">
        <w:tab/>
        <w:t>2000 MHz</w:t>
      </w:r>
    </w:p>
    <w:p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2C338C" w:rsidRPr="007F4011" w:rsidRDefault="002C338C" w:rsidP="002C338C">
      <w:r w:rsidRPr="007F4011">
        <w:t>Simulation results for average E-UTRA TDD downlink throughput loss are presented in table 7.6 and figure 7.6. Simulation results for 5% CDF E-UTRA TDD downlink throughput loss are presented in table 7.7 and figure 7.7.</w:t>
      </w:r>
    </w:p>
    <w:p w:rsidR="002C338C" w:rsidRPr="007F4011" w:rsidRDefault="002C338C" w:rsidP="002C338C"/>
    <w:p w:rsidR="002C338C" w:rsidRPr="007F4011" w:rsidRDefault="002C338C" w:rsidP="00DC1575">
      <w:pPr>
        <w:pStyle w:val="TH"/>
        <w:outlineLvl w:val="0"/>
      </w:pPr>
      <w:r w:rsidRPr="007F4011">
        <w:t>Table 7.6: average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rsidTr="00DE0D06">
        <w:trPr>
          <w:jc w:val="center"/>
        </w:trPr>
        <w:tc>
          <w:tcPr>
            <w:tcW w:w="959" w:type="dxa"/>
          </w:tcPr>
          <w:p w:rsidR="002C338C" w:rsidRPr="00202E5B" w:rsidRDefault="002C338C" w:rsidP="002C338C">
            <w:pPr>
              <w:pStyle w:val="TAH"/>
            </w:pPr>
            <w:r w:rsidRPr="00202E5B">
              <w:t>ACIR (dB)</w:t>
            </w:r>
          </w:p>
        </w:tc>
        <w:tc>
          <w:tcPr>
            <w:tcW w:w="1191" w:type="dxa"/>
          </w:tcPr>
          <w:p w:rsidR="002C338C" w:rsidRPr="00202E5B" w:rsidRDefault="002C338C" w:rsidP="002C338C">
            <w:pPr>
              <w:pStyle w:val="TAH"/>
            </w:pPr>
            <w:r w:rsidRPr="00202E5B">
              <w:t>IP Wireless (R4-060813)</w:t>
            </w:r>
          </w:p>
        </w:tc>
        <w:tc>
          <w:tcPr>
            <w:tcW w:w="1191" w:type="dxa"/>
          </w:tcPr>
          <w:p w:rsidR="002C338C" w:rsidRPr="00202E5B" w:rsidRDefault="002C338C" w:rsidP="002C338C">
            <w:pPr>
              <w:pStyle w:val="TAH"/>
            </w:pPr>
            <w:r w:rsidRPr="00202E5B">
              <w:t>Ericsson (R4-061071)</w:t>
            </w:r>
          </w:p>
        </w:tc>
      </w:tr>
      <w:tr w:rsidR="002C338C" w:rsidRPr="00202E5B" w:rsidTr="00DE0D06">
        <w:trPr>
          <w:jc w:val="center"/>
        </w:trPr>
        <w:tc>
          <w:tcPr>
            <w:tcW w:w="959" w:type="dxa"/>
          </w:tcPr>
          <w:p w:rsidR="002C338C" w:rsidRPr="00202E5B" w:rsidRDefault="002C338C" w:rsidP="002C338C">
            <w:pPr>
              <w:pStyle w:val="TAC"/>
            </w:pPr>
            <w:r w:rsidRPr="00202E5B">
              <w:t>15</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12,56 %</w:t>
            </w:r>
          </w:p>
        </w:tc>
      </w:tr>
      <w:tr w:rsidR="002C338C" w:rsidRPr="00202E5B" w:rsidTr="00DE0D06">
        <w:trPr>
          <w:jc w:val="center"/>
        </w:trPr>
        <w:tc>
          <w:tcPr>
            <w:tcW w:w="959" w:type="dxa"/>
          </w:tcPr>
          <w:p w:rsidR="002C338C" w:rsidRPr="00202E5B" w:rsidRDefault="002C338C" w:rsidP="002C338C">
            <w:pPr>
              <w:pStyle w:val="TAC"/>
            </w:pPr>
            <w:r w:rsidRPr="00202E5B">
              <w:t>20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6,66 %</w:t>
            </w:r>
          </w:p>
        </w:tc>
      </w:tr>
      <w:tr w:rsidR="002C338C" w:rsidRPr="00202E5B" w:rsidTr="00DE0D06">
        <w:trPr>
          <w:jc w:val="center"/>
        </w:trPr>
        <w:tc>
          <w:tcPr>
            <w:tcW w:w="959" w:type="dxa"/>
          </w:tcPr>
          <w:p w:rsidR="002C338C" w:rsidRPr="00202E5B" w:rsidRDefault="002C338C" w:rsidP="002C338C">
            <w:pPr>
              <w:pStyle w:val="TAC"/>
            </w:pPr>
            <w:r w:rsidRPr="00202E5B">
              <w:t>25</w:t>
            </w:r>
          </w:p>
        </w:tc>
        <w:tc>
          <w:tcPr>
            <w:tcW w:w="1191" w:type="dxa"/>
          </w:tcPr>
          <w:p w:rsidR="002C338C" w:rsidRPr="00202E5B" w:rsidRDefault="002C338C" w:rsidP="002C338C">
            <w:pPr>
              <w:pStyle w:val="TAC"/>
            </w:pPr>
            <w:r w:rsidRPr="00202E5B">
              <w:t>5,3 %</w:t>
            </w:r>
          </w:p>
        </w:tc>
        <w:tc>
          <w:tcPr>
            <w:tcW w:w="1191" w:type="dxa"/>
          </w:tcPr>
          <w:p w:rsidR="002C338C" w:rsidRPr="00202E5B" w:rsidRDefault="002C338C" w:rsidP="002C338C">
            <w:pPr>
              <w:pStyle w:val="TAC"/>
            </w:pPr>
            <w:r w:rsidRPr="00202E5B">
              <w:t>3,28 %</w:t>
            </w:r>
          </w:p>
        </w:tc>
      </w:tr>
      <w:tr w:rsidR="002C338C" w:rsidRPr="00202E5B" w:rsidTr="00DE0D06">
        <w:trPr>
          <w:jc w:val="center"/>
        </w:trPr>
        <w:tc>
          <w:tcPr>
            <w:tcW w:w="959" w:type="dxa"/>
          </w:tcPr>
          <w:p w:rsidR="002C338C" w:rsidRPr="00202E5B" w:rsidRDefault="002C338C" w:rsidP="002C338C">
            <w:pPr>
              <w:pStyle w:val="TAC"/>
            </w:pPr>
            <w:r w:rsidRPr="00202E5B">
              <w:t>30</w:t>
            </w:r>
          </w:p>
        </w:tc>
        <w:tc>
          <w:tcPr>
            <w:tcW w:w="1191" w:type="dxa"/>
          </w:tcPr>
          <w:p w:rsidR="002C338C" w:rsidRPr="00202E5B" w:rsidRDefault="002C338C" w:rsidP="002C338C">
            <w:pPr>
              <w:pStyle w:val="TAC"/>
            </w:pPr>
            <w:r w:rsidRPr="00202E5B">
              <w:t>2,8 %</w:t>
            </w:r>
          </w:p>
        </w:tc>
        <w:tc>
          <w:tcPr>
            <w:tcW w:w="1191" w:type="dxa"/>
          </w:tcPr>
          <w:p w:rsidR="002C338C" w:rsidRPr="00202E5B" w:rsidRDefault="002C338C" w:rsidP="002C338C">
            <w:pPr>
              <w:pStyle w:val="TAC"/>
            </w:pPr>
            <w:r w:rsidRPr="00202E5B">
              <w:t>1,49 %</w:t>
            </w:r>
          </w:p>
        </w:tc>
      </w:tr>
      <w:tr w:rsidR="002C338C" w:rsidRPr="00202E5B" w:rsidTr="00DE0D06">
        <w:trPr>
          <w:jc w:val="center"/>
        </w:trPr>
        <w:tc>
          <w:tcPr>
            <w:tcW w:w="959" w:type="dxa"/>
          </w:tcPr>
          <w:p w:rsidR="002C338C" w:rsidRPr="00202E5B" w:rsidRDefault="002C338C" w:rsidP="002C338C">
            <w:pPr>
              <w:pStyle w:val="TAC"/>
            </w:pPr>
            <w:r w:rsidRPr="00202E5B">
              <w:t>35</w:t>
            </w:r>
          </w:p>
        </w:tc>
        <w:tc>
          <w:tcPr>
            <w:tcW w:w="1191" w:type="dxa"/>
          </w:tcPr>
          <w:p w:rsidR="002C338C" w:rsidRPr="00202E5B" w:rsidRDefault="002C338C" w:rsidP="002C338C">
            <w:pPr>
              <w:pStyle w:val="TAC"/>
            </w:pPr>
            <w:r w:rsidRPr="00202E5B">
              <w:t>1,4 %</w:t>
            </w:r>
          </w:p>
        </w:tc>
        <w:tc>
          <w:tcPr>
            <w:tcW w:w="1191" w:type="dxa"/>
          </w:tcPr>
          <w:p w:rsidR="002C338C" w:rsidRPr="00202E5B" w:rsidRDefault="002C338C" w:rsidP="002C338C">
            <w:pPr>
              <w:pStyle w:val="TAC"/>
            </w:pPr>
            <w:r w:rsidRPr="00202E5B">
              <w:t>0,62 %</w:t>
            </w:r>
          </w:p>
        </w:tc>
      </w:tr>
      <w:tr w:rsidR="002C338C" w:rsidRPr="00202E5B" w:rsidTr="00DE0D06">
        <w:trPr>
          <w:jc w:val="center"/>
        </w:trPr>
        <w:tc>
          <w:tcPr>
            <w:tcW w:w="959" w:type="dxa"/>
          </w:tcPr>
          <w:p w:rsidR="002C338C" w:rsidRPr="00202E5B" w:rsidRDefault="002C338C" w:rsidP="002C338C">
            <w:pPr>
              <w:pStyle w:val="TAC"/>
            </w:pPr>
            <w:r w:rsidRPr="00202E5B">
              <w:t>40</w:t>
            </w:r>
          </w:p>
        </w:tc>
        <w:tc>
          <w:tcPr>
            <w:tcW w:w="1191" w:type="dxa"/>
          </w:tcPr>
          <w:p w:rsidR="002C338C" w:rsidRPr="00202E5B" w:rsidRDefault="002C338C" w:rsidP="002C338C">
            <w:pPr>
              <w:pStyle w:val="TAC"/>
            </w:pPr>
            <w:r w:rsidRPr="00202E5B">
              <w:t>0,7 %</w:t>
            </w:r>
          </w:p>
        </w:tc>
        <w:tc>
          <w:tcPr>
            <w:tcW w:w="1191" w:type="dxa"/>
          </w:tcPr>
          <w:p w:rsidR="002C338C" w:rsidRPr="00202E5B" w:rsidRDefault="002C338C" w:rsidP="002C338C">
            <w:pPr>
              <w:pStyle w:val="TAC"/>
            </w:pPr>
            <w:r w:rsidRPr="00202E5B">
              <w:t>0,24 %</w:t>
            </w:r>
          </w:p>
        </w:tc>
      </w:tr>
      <w:tr w:rsidR="002C338C" w:rsidRPr="00202E5B" w:rsidTr="00DE0D06">
        <w:trPr>
          <w:jc w:val="center"/>
        </w:trPr>
        <w:tc>
          <w:tcPr>
            <w:tcW w:w="959" w:type="dxa"/>
          </w:tcPr>
          <w:p w:rsidR="002C338C" w:rsidRPr="00202E5B" w:rsidRDefault="002C338C" w:rsidP="002C338C">
            <w:pPr>
              <w:pStyle w:val="TAC"/>
            </w:pPr>
            <w:r w:rsidRPr="00202E5B">
              <w:t>45</w:t>
            </w:r>
          </w:p>
        </w:tc>
        <w:tc>
          <w:tcPr>
            <w:tcW w:w="1191" w:type="dxa"/>
          </w:tcPr>
          <w:p w:rsidR="002C338C" w:rsidRPr="00202E5B" w:rsidRDefault="002C338C" w:rsidP="002C338C">
            <w:pPr>
              <w:pStyle w:val="TAC"/>
            </w:pPr>
            <w:r w:rsidRPr="00202E5B">
              <w:t>0,2 %</w:t>
            </w:r>
          </w:p>
        </w:tc>
        <w:tc>
          <w:tcPr>
            <w:tcW w:w="1191" w:type="dxa"/>
          </w:tcPr>
          <w:p w:rsidR="002C338C" w:rsidRPr="00202E5B" w:rsidRDefault="002C338C" w:rsidP="002C338C">
            <w:pPr>
              <w:pStyle w:val="TAC"/>
            </w:pPr>
            <w:r w:rsidRPr="00202E5B">
              <w:t>0,08 %</w:t>
            </w:r>
          </w:p>
        </w:tc>
      </w:tr>
      <w:tr w:rsidR="002C338C" w:rsidRPr="00202E5B" w:rsidTr="00DE0D06">
        <w:trPr>
          <w:jc w:val="center"/>
        </w:trPr>
        <w:tc>
          <w:tcPr>
            <w:tcW w:w="959" w:type="dxa"/>
          </w:tcPr>
          <w:p w:rsidR="002C338C" w:rsidRPr="00202E5B" w:rsidRDefault="002C338C" w:rsidP="002C338C">
            <w:pPr>
              <w:pStyle w:val="TAC"/>
            </w:pPr>
            <w:r w:rsidRPr="00202E5B">
              <w:t>50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0,03 %</w:t>
            </w:r>
          </w:p>
        </w:tc>
      </w:tr>
    </w:tbl>
    <w:p w:rsidR="002C338C" w:rsidRPr="007F4011" w:rsidRDefault="002C338C" w:rsidP="002C338C"/>
    <w:p w:rsidR="002C338C" w:rsidRPr="007F4011" w:rsidRDefault="00EB222C" w:rsidP="002C338C">
      <w:pPr>
        <w:pStyle w:val="TF"/>
      </w:pPr>
      <w:r>
        <w:lastRenderedPageBreak/>
        <w:pict>
          <v:shape id="_x0000_i1059" type="#_x0000_t75" style="width:481.5pt;height:266.25pt">
            <v:imagedata r:id="rId56" o:title=""/>
          </v:shape>
        </w:pict>
      </w:r>
    </w:p>
    <w:p w:rsidR="002C338C" w:rsidRPr="007F4011" w:rsidRDefault="002C338C" w:rsidP="00DC1575">
      <w:pPr>
        <w:pStyle w:val="TF"/>
        <w:outlineLvl w:val="0"/>
      </w:pPr>
      <w:r w:rsidRPr="007F4011">
        <w:t>Figure 7.6: average E-UTRA TDD downlink throughput loss</w:t>
      </w:r>
    </w:p>
    <w:p w:rsidR="002C338C" w:rsidRPr="007F4011" w:rsidRDefault="002C338C" w:rsidP="00C1484B">
      <w:pPr>
        <w:pStyle w:val="TH"/>
      </w:pPr>
      <w:r w:rsidRPr="007F4011">
        <w:t>Table 7.7: 5% CDF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rsidTr="00DE0D06">
        <w:trPr>
          <w:jc w:val="center"/>
        </w:trPr>
        <w:tc>
          <w:tcPr>
            <w:tcW w:w="959" w:type="dxa"/>
          </w:tcPr>
          <w:p w:rsidR="002C338C" w:rsidRPr="00202E5B" w:rsidRDefault="002C338C" w:rsidP="002C338C">
            <w:pPr>
              <w:pStyle w:val="TAH"/>
            </w:pPr>
            <w:r w:rsidRPr="00202E5B">
              <w:t>ACIR (dB)</w:t>
            </w:r>
          </w:p>
        </w:tc>
        <w:tc>
          <w:tcPr>
            <w:tcW w:w="1191" w:type="dxa"/>
          </w:tcPr>
          <w:p w:rsidR="002C338C" w:rsidRPr="00202E5B" w:rsidRDefault="002C338C" w:rsidP="002C338C">
            <w:pPr>
              <w:pStyle w:val="TAH"/>
            </w:pPr>
            <w:r w:rsidRPr="00202E5B">
              <w:t>IP Wireless (R4-060813)</w:t>
            </w:r>
          </w:p>
        </w:tc>
        <w:tc>
          <w:tcPr>
            <w:tcW w:w="1191" w:type="dxa"/>
          </w:tcPr>
          <w:p w:rsidR="002C338C" w:rsidRPr="00202E5B" w:rsidRDefault="002C338C" w:rsidP="002C338C">
            <w:pPr>
              <w:pStyle w:val="TAH"/>
            </w:pPr>
            <w:r w:rsidRPr="00202E5B">
              <w:t>Ericsson (R4-060880)</w:t>
            </w:r>
          </w:p>
        </w:tc>
      </w:tr>
      <w:tr w:rsidR="002C338C" w:rsidRPr="00202E5B" w:rsidTr="00DE0D06">
        <w:trPr>
          <w:jc w:val="center"/>
        </w:trPr>
        <w:tc>
          <w:tcPr>
            <w:tcW w:w="959" w:type="dxa"/>
          </w:tcPr>
          <w:p w:rsidR="002C338C" w:rsidRPr="00202E5B" w:rsidRDefault="002C338C" w:rsidP="002C338C">
            <w:pPr>
              <w:pStyle w:val="TAC"/>
            </w:pPr>
            <w:r w:rsidRPr="00202E5B">
              <w:t>15</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58,61 %</w:t>
            </w:r>
          </w:p>
        </w:tc>
      </w:tr>
      <w:tr w:rsidR="002C338C" w:rsidRPr="00202E5B" w:rsidTr="00DE0D06">
        <w:trPr>
          <w:jc w:val="center"/>
        </w:trPr>
        <w:tc>
          <w:tcPr>
            <w:tcW w:w="959" w:type="dxa"/>
          </w:tcPr>
          <w:p w:rsidR="002C338C" w:rsidRPr="00202E5B" w:rsidRDefault="002C338C" w:rsidP="002C338C">
            <w:pPr>
              <w:pStyle w:val="TAC"/>
            </w:pPr>
            <w:r w:rsidRPr="00202E5B">
              <w:t>20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30,91 %</w:t>
            </w:r>
          </w:p>
        </w:tc>
      </w:tr>
      <w:tr w:rsidR="002C338C" w:rsidRPr="00202E5B" w:rsidTr="00DE0D06">
        <w:trPr>
          <w:jc w:val="center"/>
        </w:trPr>
        <w:tc>
          <w:tcPr>
            <w:tcW w:w="959" w:type="dxa"/>
          </w:tcPr>
          <w:p w:rsidR="002C338C" w:rsidRPr="00202E5B" w:rsidRDefault="002C338C" w:rsidP="002C338C">
            <w:pPr>
              <w:pStyle w:val="TAC"/>
            </w:pPr>
            <w:r w:rsidRPr="00202E5B">
              <w:t>25</w:t>
            </w:r>
          </w:p>
        </w:tc>
        <w:tc>
          <w:tcPr>
            <w:tcW w:w="1191" w:type="dxa"/>
          </w:tcPr>
          <w:p w:rsidR="002C338C" w:rsidRPr="00202E5B" w:rsidRDefault="002C338C" w:rsidP="002C338C">
            <w:pPr>
              <w:pStyle w:val="TAC"/>
            </w:pPr>
            <w:r w:rsidRPr="00202E5B">
              <w:t>20,3 %</w:t>
            </w:r>
          </w:p>
        </w:tc>
        <w:tc>
          <w:tcPr>
            <w:tcW w:w="1191" w:type="dxa"/>
          </w:tcPr>
          <w:p w:rsidR="002C338C" w:rsidRPr="00202E5B" w:rsidRDefault="002C338C" w:rsidP="002C338C">
            <w:pPr>
              <w:pStyle w:val="TAC"/>
            </w:pPr>
            <w:r w:rsidRPr="00202E5B">
              <w:t>14,14 %</w:t>
            </w:r>
          </w:p>
        </w:tc>
      </w:tr>
      <w:tr w:rsidR="002C338C" w:rsidRPr="00202E5B" w:rsidTr="00DE0D06">
        <w:trPr>
          <w:jc w:val="center"/>
        </w:trPr>
        <w:tc>
          <w:tcPr>
            <w:tcW w:w="959" w:type="dxa"/>
          </w:tcPr>
          <w:p w:rsidR="002C338C" w:rsidRPr="00202E5B" w:rsidRDefault="002C338C" w:rsidP="002C338C">
            <w:pPr>
              <w:pStyle w:val="TAC"/>
            </w:pPr>
            <w:r w:rsidRPr="00202E5B">
              <w:t>30</w:t>
            </w:r>
          </w:p>
        </w:tc>
        <w:tc>
          <w:tcPr>
            <w:tcW w:w="1191" w:type="dxa"/>
          </w:tcPr>
          <w:p w:rsidR="002C338C" w:rsidRPr="00202E5B" w:rsidRDefault="002C338C" w:rsidP="002C338C">
            <w:pPr>
              <w:pStyle w:val="TAC"/>
            </w:pPr>
            <w:r w:rsidRPr="00202E5B">
              <w:t>10,8 %</w:t>
            </w:r>
          </w:p>
        </w:tc>
        <w:tc>
          <w:tcPr>
            <w:tcW w:w="1191" w:type="dxa"/>
          </w:tcPr>
          <w:p w:rsidR="002C338C" w:rsidRPr="00202E5B" w:rsidRDefault="002C338C" w:rsidP="002C338C">
            <w:pPr>
              <w:pStyle w:val="TAC"/>
            </w:pPr>
            <w:r w:rsidRPr="00202E5B">
              <w:t>6,11 %</w:t>
            </w:r>
          </w:p>
        </w:tc>
      </w:tr>
      <w:tr w:rsidR="002C338C" w:rsidRPr="00202E5B" w:rsidTr="00DE0D06">
        <w:trPr>
          <w:jc w:val="center"/>
        </w:trPr>
        <w:tc>
          <w:tcPr>
            <w:tcW w:w="959" w:type="dxa"/>
          </w:tcPr>
          <w:p w:rsidR="002C338C" w:rsidRPr="00202E5B" w:rsidRDefault="002C338C" w:rsidP="002C338C">
            <w:pPr>
              <w:pStyle w:val="TAC"/>
            </w:pPr>
            <w:r w:rsidRPr="00202E5B">
              <w:t>35</w:t>
            </w:r>
          </w:p>
        </w:tc>
        <w:tc>
          <w:tcPr>
            <w:tcW w:w="1191" w:type="dxa"/>
          </w:tcPr>
          <w:p w:rsidR="002C338C" w:rsidRPr="00202E5B" w:rsidRDefault="002C338C" w:rsidP="002C338C">
            <w:pPr>
              <w:pStyle w:val="TAC"/>
            </w:pPr>
            <w:r w:rsidRPr="00202E5B">
              <w:t>5,4 %</w:t>
            </w:r>
          </w:p>
        </w:tc>
        <w:tc>
          <w:tcPr>
            <w:tcW w:w="1191" w:type="dxa"/>
          </w:tcPr>
          <w:p w:rsidR="002C338C" w:rsidRPr="00202E5B" w:rsidRDefault="002C338C" w:rsidP="002C338C">
            <w:pPr>
              <w:pStyle w:val="TAC"/>
            </w:pPr>
            <w:r w:rsidRPr="00202E5B">
              <w:t>2,24 %</w:t>
            </w:r>
          </w:p>
        </w:tc>
      </w:tr>
      <w:tr w:rsidR="002C338C" w:rsidRPr="00202E5B" w:rsidTr="00DE0D06">
        <w:trPr>
          <w:jc w:val="center"/>
        </w:trPr>
        <w:tc>
          <w:tcPr>
            <w:tcW w:w="959" w:type="dxa"/>
          </w:tcPr>
          <w:p w:rsidR="002C338C" w:rsidRPr="00202E5B" w:rsidRDefault="002C338C" w:rsidP="002C338C">
            <w:pPr>
              <w:pStyle w:val="TAC"/>
            </w:pPr>
            <w:r w:rsidRPr="00202E5B">
              <w:t>40</w:t>
            </w:r>
          </w:p>
        </w:tc>
        <w:tc>
          <w:tcPr>
            <w:tcW w:w="1191" w:type="dxa"/>
          </w:tcPr>
          <w:p w:rsidR="002C338C" w:rsidRPr="00202E5B" w:rsidRDefault="002C338C" w:rsidP="002C338C">
            <w:pPr>
              <w:pStyle w:val="TAC"/>
            </w:pPr>
            <w:r w:rsidRPr="00202E5B">
              <w:t>2,6 %</w:t>
            </w:r>
          </w:p>
        </w:tc>
        <w:tc>
          <w:tcPr>
            <w:tcW w:w="1191" w:type="dxa"/>
          </w:tcPr>
          <w:p w:rsidR="002C338C" w:rsidRPr="00202E5B" w:rsidRDefault="002C338C" w:rsidP="002C338C">
            <w:pPr>
              <w:pStyle w:val="TAC"/>
            </w:pPr>
            <w:r w:rsidRPr="00202E5B">
              <w:t>0,95 %</w:t>
            </w:r>
          </w:p>
        </w:tc>
      </w:tr>
      <w:tr w:rsidR="002C338C" w:rsidRPr="00202E5B" w:rsidTr="00DE0D06">
        <w:trPr>
          <w:jc w:val="center"/>
        </w:trPr>
        <w:tc>
          <w:tcPr>
            <w:tcW w:w="959" w:type="dxa"/>
          </w:tcPr>
          <w:p w:rsidR="002C338C" w:rsidRPr="00202E5B" w:rsidRDefault="002C338C" w:rsidP="002C338C">
            <w:pPr>
              <w:pStyle w:val="TAC"/>
            </w:pPr>
            <w:r w:rsidRPr="00202E5B">
              <w:t>45</w:t>
            </w:r>
          </w:p>
        </w:tc>
        <w:tc>
          <w:tcPr>
            <w:tcW w:w="1191" w:type="dxa"/>
          </w:tcPr>
          <w:p w:rsidR="002C338C" w:rsidRPr="00202E5B" w:rsidRDefault="002C338C" w:rsidP="002C338C">
            <w:pPr>
              <w:pStyle w:val="TAC"/>
            </w:pPr>
            <w:r w:rsidRPr="00202E5B">
              <w:t>0,85 %</w:t>
            </w:r>
          </w:p>
        </w:tc>
        <w:tc>
          <w:tcPr>
            <w:tcW w:w="1191" w:type="dxa"/>
          </w:tcPr>
          <w:p w:rsidR="002C338C" w:rsidRPr="00202E5B" w:rsidRDefault="002C338C" w:rsidP="002C338C">
            <w:pPr>
              <w:pStyle w:val="TAC"/>
            </w:pPr>
            <w:r w:rsidRPr="00202E5B">
              <w:t>0,23 %</w:t>
            </w:r>
          </w:p>
        </w:tc>
      </w:tr>
      <w:tr w:rsidR="002C338C" w:rsidRPr="00202E5B" w:rsidTr="00DE0D06">
        <w:trPr>
          <w:jc w:val="center"/>
        </w:trPr>
        <w:tc>
          <w:tcPr>
            <w:tcW w:w="959" w:type="dxa"/>
          </w:tcPr>
          <w:p w:rsidR="002C338C" w:rsidRPr="00202E5B" w:rsidRDefault="002C338C" w:rsidP="002C338C">
            <w:pPr>
              <w:pStyle w:val="TAC"/>
            </w:pPr>
            <w:r w:rsidRPr="00202E5B">
              <w:t>50</w:t>
            </w:r>
          </w:p>
        </w:tc>
        <w:tc>
          <w:tcPr>
            <w:tcW w:w="1191" w:type="dxa"/>
          </w:tcPr>
          <w:p w:rsidR="002C338C" w:rsidRPr="00202E5B" w:rsidRDefault="002C338C" w:rsidP="002C338C">
            <w:pPr>
              <w:pStyle w:val="TAC"/>
            </w:pPr>
          </w:p>
        </w:tc>
        <w:tc>
          <w:tcPr>
            <w:tcW w:w="1191" w:type="dxa"/>
          </w:tcPr>
          <w:p w:rsidR="002C338C" w:rsidRPr="00202E5B" w:rsidRDefault="002C338C" w:rsidP="002C338C">
            <w:pPr>
              <w:pStyle w:val="TAC"/>
            </w:pPr>
            <w:r w:rsidRPr="00202E5B">
              <w:t>0,07 %</w:t>
            </w:r>
          </w:p>
        </w:tc>
      </w:tr>
    </w:tbl>
    <w:p w:rsidR="002C338C" w:rsidRPr="007F4011" w:rsidRDefault="002C338C" w:rsidP="002C338C"/>
    <w:p w:rsidR="00CF0D1F" w:rsidRPr="007F4011" w:rsidRDefault="00EB222C" w:rsidP="002C338C">
      <w:r>
        <w:lastRenderedPageBreak/>
        <w:pict>
          <v:shape id="_x0000_i1060" type="#_x0000_t75" style="width:482.25pt;height:266.25pt">
            <v:imagedata r:id="rId57" o:title=""/>
          </v:shape>
        </w:pict>
      </w:r>
    </w:p>
    <w:p w:rsidR="00CF0D1F" w:rsidRPr="007F4011" w:rsidRDefault="00CF0D1F" w:rsidP="00DC1575">
      <w:pPr>
        <w:pStyle w:val="TF"/>
        <w:outlineLvl w:val="0"/>
      </w:pPr>
      <w:r w:rsidRPr="007F4011">
        <w:t>Figure 7.7: 5% CDF E-UTRA TDD downlink throughput loss</w:t>
      </w:r>
    </w:p>
    <w:p w:rsidR="00CF0D1F" w:rsidRPr="007F4011" w:rsidRDefault="00CF0D1F" w:rsidP="002C338C"/>
    <w:p w:rsidR="00CF0D1F" w:rsidRPr="007F4011" w:rsidRDefault="00C755A3" w:rsidP="00DC1575">
      <w:pPr>
        <w:pStyle w:val="Heading4"/>
        <w:tabs>
          <w:tab w:val="left" w:pos="1140"/>
        </w:tabs>
        <w:ind w:left="1140" w:hanging="1140"/>
      </w:pPr>
      <w:bookmarkStart w:id="168" w:name="_Toc518937213"/>
      <w:bookmarkStart w:id="169" w:name="_Toc46233072"/>
      <w:r w:rsidRPr="007F4011">
        <w:t>7.1.2.3</w:t>
      </w:r>
      <w:r w:rsidRPr="007F4011">
        <w:tab/>
      </w:r>
      <w:r w:rsidR="00CF0D1F" w:rsidRPr="007F4011">
        <w:t>ACIR downlink 1.6 MHz E-UTRA interferer – UTRA 1.28 Mcps TDD victim</w:t>
      </w:r>
      <w:bookmarkEnd w:id="168"/>
      <w:bookmarkEnd w:id="169"/>
    </w:p>
    <w:p w:rsidR="00CF0D1F" w:rsidRPr="007F4011" w:rsidRDefault="00CF0D1F" w:rsidP="00CF0D1F">
      <w:r w:rsidRPr="007F4011">
        <w:t>Simulations are based on the following assumptions:</w:t>
      </w:r>
    </w:p>
    <w:p w:rsidR="00CF0D1F" w:rsidRPr="007F4011" w:rsidRDefault="00CF0D1F" w:rsidP="00E84032">
      <w:pPr>
        <w:pStyle w:val="B1"/>
        <w:ind w:left="2268" w:hanging="1984"/>
      </w:pPr>
      <w:r w:rsidRPr="007F4011">
        <w:t>Aggressor system:</w:t>
      </w:r>
      <w:r w:rsidRPr="007F4011">
        <w:tab/>
      </w:r>
      <w:r w:rsidRPr="007F4011">
        <w:tab/>
        <w:t>1.6 MHz E-UTRA (LCR TDD frame structure based) using 4 RB</w:t>
      </w:r>
      <w:r w:rsidR="00E84032" w:rsidRPr="007F4011">
        <w:t>, BS output power 35dBm and 43dBm</w:t>
      </w:r>
    </w:p>
    <w:p w:rsidR="00CF0D1F" w:rsidRPr="007F4011" w:rsidRDefault="00CF0D1F" w:rsidP="00CF0D1F">
      <w:pPr>
        <w:pStyle w:val="B1"/>
      </w:pPr>
      <w:r w:rsidRPr="007F4011">
        <w:t>Victim system:</w:t>
      </w:r>
      <w:r w:rsidRPr="007F4011">
        <w:tab/>
      </w:r>
      <w:r w:rsidRPr="007F4011">
        <w:tab/>
      </w:r>
      <w:r w:rsidRPr="007F4011">
        <w:tab/>
        <w:t xml:space="preserve">UTRA 1.28 Mcps TDD using smart antennas as specified in Annex B </w:t>
      </w:r>
    </w:p>
    <w:p w:rsidR="00CF0D1F" w:rsidRPr="007F4011" w:rsidRDefault="00CF0D1F" w:rsidP="00CF0D1F">
      <w:pPr>
        <w:pStyle w:val="B1"/>
      </w:pPr>
      <w:r w:rsidRPr="007F4011">
        <w:t>Simulation frequency:</w:t>
      </w:r>
      <w:r w:rsidRPr="007F4011">
        <w:tab/>
        <w:t>2000 MHz</w:t>
      </w:r>
    </w:p>
    <w:p w:rsidR="00CF0D1F" w:rsidRPr="007F4011" w:rsidRDefault="00CF0D1F" w:rsidP="00CF0D1F">
      <w:pPr>
        <w:pStyle w:val="B1"/>
      </w:pPr>
      <w:r w:rsidRPr="007F4011">
        <w:t>Environment:</w:t>
      </w:r>
      <w:r w:rsidRPr="007F4011">
        <w:tab/>
      </w:r>
      <w:r w:rsidRPr="007F4011">
        <w:tab/>
      </w:r>
      <w:r w:rsidRPr="007F4011">
        <w:tab/>
      </w:r>
      <w:r w:rsidRPr="007F4011">
        <w:tab/>
        <w:t xml:space="preserve">Macro Cell, Urban Area, </w:t>
      </w:r>
      <w:r w:rsidR="00782A38" w:rsidRPr="007F4011">
        <w:t xml:space="preserve">coordinated and </w:t>
      </w:r>
      <w:r w:rsidRPr="007F4011">
        <w:t>uncoordinated deployment</w:t>
      </w:r>
    </w:p>
    <w:p w:rsidR="00CF0D1F" w:rsidRPr="007F4011" w:rsidRDefault="00CF0D1F" w:rsidP="00CF0D1F">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CF0D1F" w:rsidRPr="007F4011" w:rsidRDefault="00CF0D1F" w:rsidP="00CF0D1F">
      <w:r w:rsidRPr="007F4011">
        <w:t>Simulation results are presented in figure 7.8</w:t>
      </w:r>
      <w:r w:rsidR="00E84032" w:rsidRPr="007F4011">
        <w:t>, figure 7.8a, figure 7.9</w:t>
      </w:r>
      <w:r w:rsidRPr="007F4011">
        <w:t xml:space="preserve"> and figure 7.9</w:t>
      </w:r>
      <w:r w:rsidR="00E84032" w:rsidRPr="007F4011">
        <w:t>a</w:t>
      </w:r>
      <w:r w:rsidRPr="007F4011">
        <w:t xml:space="preserve">. Co-existence </w:t>
      </w:r>
      <w:r w:rsidR="00782A38" w:rsidRPr="007F4011">
        <w:t>requirements derived from these results require smart antennas at the UTRA 1.28 Mcps TDD system.</w:t>
      </w:r>
    </w:p>
    <w:p w:rsidR="00CF0D1F" w:rsidRPr="007F4011" w:rsidRDefault="00EB222C" w:rsidP="00CF0D1F">
      <w:pPr>
        <w:jc w:val="center"/>
      </w:pPr>
      <w:r>
        <w:lastRenderedPageBreak/>
        <w:pict>
          <v:shape id="_x0000_i1061" type="#_x0000_t75" style="width:414.75pt;height:311.25pt">
            <v:imagedata r:id="rId58" o:title=""/>
          </v:shape>
        </w:pict>
      </w:r>
    </w:p>
    <w:p w:rsidR="00CF0D1F" w:rsidRPr="007F4011" w:rsidRDefault="00CF0D1F" w:rsidP="00782A38">
      <w:pPr>
        <w:pStyle w:val="TF"/>
      </w:pPr>
      <w:bookmarkStart w:id="170" w:name="_Ref144111888"/>
      <w:bookmarkStart w:id="171" w:name="_Ref144111869"/>
      <w:r w:rsidRPr="007F4011">
        <w:t xml:space="preserve">Figure </w:t>
      </w:r>
      <w:bookmarkEnd w:id="170"/>
      <w:r w:rsidR="00782A38" w:rsidRPr="007F4011">
        <w:t>7.8</w:t>
      </w:r>
      <w:r w:rsidRPr="007F4011">
        <w:t>: Capacity loss of</w:t>
      </w:r>
      <w:r w:rsidR="00782A38" w:rsidRPr="007F4011">
        <w:t xml:space="preserve"> UTRA</w:t>
      </w:r>
      <w:r w:rsidRPr="007F4011">
        <w:t xml:space="preserve"> 1.28 Mcps TDD DL with 1.6MHz E-UTRA DL aggressor,</w:t>
      </w:r>
      <w:r w:rsidR="00161548" w:rsidRPr="007F4011">
        <w:t xml:space="preserve"> 35dBm BS output power,</w:t>
      </w:r>
      <w:r w:rsidRPr="007F4011">
        <w:t xml:space="preserve"> coordinated</w:t>
      </w:r>
      <w:bookmarkEnd w:id="171"/>
      <w:r w:rsidR="00161548" w:rsidRPr="007F4011">
        <w:t xml:space="preserve"> deployment</w:t>
      </w:r>
    </w:p>
    <w:p w:rsidR="00161548" w:rsidRPr="007F4011" w:rsidRDefault="00EB222C" w:rsidP="00161548">
      <w:pPr>
        <w:jc w:val="center"/>
      </w:pPr>
      <w:r>
        <w:rPr>
          <w:lang w:eastAsia="zh-CN"/>
        </w:rPr>
        <w:pict>
          <v:shape id="_x0000_i1062" type="#_x0000_t75" style="width:378pt;height:283.5pt">
            <v:imagedata r:id="rId59" o:title=""/>
          </v:shape>
        </w:pict>
      </w:r>
    </w:p>
    <w:p w:rsidR="00161548" w:rsidRPr="007F4011" w:rsidRDefault="00161548" w:rsidP="00161548">
      <w:pPr>
        <w:pStyle w:val="TF"/>
      </w:pPr>
      <w:r w:rsidRPr="007F4011">
        <w:t>Figure 7.8a: Capacity loss of UTRA 1.28 Mcps TDD DL with 1.6MHz E-UTRA DL aggressor, 43dBm BS output power, coordinated deployment</w:t>
      </w:r>
    </w:p>
    <w:p w:rsidR="00CF0D1F" w:rsidRPr="007F4011" w:rsidRDefault="00CF0D1F" w:rsidP="00CF0D1F">
      <w:pPr>
        <w:pStyle w:val="Caption"/>
      </w:pPr>
    </w:p>
    <w:p w:rsidR="00CF0D1F" w:rsidRPr="007F4011" w:rsidRDefault="00EB222C" w:rsidP="00CF0D1F">
      <w:pPr>
        <w:jc w:val="center"/>
      </w:pPr>
      <w:r>
        <w:lastRenderedPageBreak/>
        <w:pict>
          <v:shape id="_x0000_i1063" type="#_x0000_t75" style="width:414.75pt;height:311.25pt">
            <v:imagedata r:id="rId60" o:title=""/>
          </v:shape>
        </w:pict>
      </w:r>
    </w:p>
    <w:p w:rsidR="00CF0D1F" w:rsidRPr="007F4011" w:rsidRDefault="00CF0D1F" w:rsidP="00782A38">
      <w:pPr>
        <w:pStyle w:val="TF"/>
      </w:pPr>
      <w:bookmarkStart w:id="172" w:name="_Ref144111911"/>
      <w:r w:rsidRPr="007F4011">
        <w:t xml:space="preserve">Figure </w:t>
      </w:r>
      <w:bookmarkEnd w:id="172"/>
      <w:r w:rsidRPr="007F4011">
        <w:t>7</w:t>
      </w:r>
      <w:r w:rsidR="00782A38" w:rsidRPr="007F4011">
        <w:t>.9</w:t>
      </w:r>
      <w:r w:rsidRPr="007F4011">
        <w:t xml:space="preserve">: Capacity loss of </w:t>
      </w:r>
      <w:r w:rsidR="00782A38" w:rsidRPr="007F4011">
        <w:t xml:space="preserve">UTRA </w:t>
      </w:r>
      <w:r w:rsidRPr="007F4011">
        <w:t xml:space="preserve">1.28 Mcps TDD DL with 1.6MHz E-UTRA DL aggressor, </w:t>
      </w:r>
      <w:r w:rsidR="00161548" w:rsidRPr="007F4011">
        <w:t xml:space="preserve">35dBm BS output power, </w:t>
      </w:r>
      <w:r w:rsidR="00782A38" w:rsidRPr="007F4011">
        <w:t>un</w:t>
      </w:r>
      <w:r w:rsidRPr="007F4011">
        <w:t>coordinated</w:t>
      </w:r>
      <w:r w:rsidR="00161548" w:rsidRPr="007F4011">
        <w:t xml:space="preserve"> deployment</w:t>
      </w:r>
    </w:p>
    <w:p w:rsidR="00161548" w:rsidRPr="007F4011" w:rsidRDefault="00EB222C" w:rsidP="00161548">
      <w:pPr>
        <w:jc w:val="center"/>
      </w:pPr>
      <w:r>
        <w:rPr>
          <w:b/>
          <w:lang w:eastAsia="zh-CN"/>
        </w:rPr>
        <w:pict>
          <v:shape id="_x0000_i1064" type="#_x0000_t75" style="width:378pt;height:280.5pt">
            <v:imagedata r:id="rId61" o:title=""/>
          </v:shape>
        </w:pict>
      </w:r>
    </w:p>
    <w:p w:rsidR="00161548" w:rsidRPr="007F4011" w:rsidRDefault="00161548" w:rsidP="00161548">
      <w:pPr>
        <w:pStyle w:val="TF"/>
      </w:pPr>
      <w:r w:rsidRPr="007F4011">
        <w:t>Figure 7.9a: Capacity loss of UTRA 1.28 Mcps TDD DL with 1.6MHz E-UTRA DL aggressor,  43dBm BS output power, uncoordinated deployment</w:t>
      </w:r>
    </w:p>
    <w:p w:rsidR="00161548" w:rsidRPr="007F4011" w:rsidRDefault="00161548" w:rsidP="00782A38">
      <w:pPr>
        <w:pStyle w:val="TF"/>
      </w:pPr>
    </w:p>
    <w:p w:rsidR="00EA0877" w:rsidRPr="001C6075" w:rsidRDefault="00C755A3" w:rsidP="00DC1575">
      <w:pPr>
        <w:pStyle w:val="Heading4"/>
        <w:tabs>
          <w:tab w:val="left" w:pos="1140"/>
        </w:tabs>
        <w:ind w:left="1140" w:hanging="1140"/>
        <w:rPr>
          <w:lang w:val="sv-FI"/>
        </w:rPr>
      </w:pPr>
      <w:bookmarkStart w:id="173" w:name="_Toc518937214"/>
      <w:bookmarkStart w:id="174" w:name="_Toc46233073"/>
      <w:r w:rsidRPr="001C6075">
        <w:rPr>
          <w:lang w:val="sv-FI"/>
        </w:rPr>
        <w:lastRenderedPageBreak/>
        <w:t>7.1.2.4</w:t>
      </w:r>
      <w:r w:rsidRPr="001C6075">
        <w:rPr>
          <w:lang w:val="sv-FI"/>
        </w:rPr>
        <w:tab/>
      </w:r>
      <w:r w:rsidR="00EA0877" w:rsidRPr="001C6075">
        <w:rPr>
          <w:lang w:val="sv-FI"/>
        </w:rPr>
        <w:t>ACIR uplink 5MHz E-UTRA interferer – UTRA 3.84 Mcps TDD victim</w:t>
      </w:r>
      <w:bookmarkEnd w:id="173"/>
      <w:bookmarkEnd w:id="174"/>
    </w:p>
    <w:p w:rsidR="00BD76B6" w:rsidRPr="007F4011" w:rsidRDefault="00BD76B6" w:rsidP="00BD76B6">
      <w:r w:rsidRPr="007F4011">
        <w:t>Simulations are based on the following assumptions:</w:t>
      </w:r>
    </w:p>
    <w:p w:rsidR="00BD76B6" w:rsidRPr="001C6075" w:rsidRDefault="00BD76B6" w:rsidP="00BD76B6">
      <w:pPr>
        <w:pStyle w:val="B1"/>
      </w:pPr>
      <w:r w:rsidRPr="001C6075">
        <w:t>Aggressor system:</w:t>
      </w:r>
      <w:r w:rsidRPr="001C6075">
        <w:tab/>
      </w:r>
      <w:r w:rsidRPr="001C6075">
        <w:tab/>
        <w:t>5 MHz E-UTRA</w:t>
      </w:r>
    </w:p>
    <w:p w:rsidR="00BD76B6" w:rsidRPr="001C6075" w:rsidRDefault="00BD76B6" w:rsidP="00BD76B6">
      <w:pPr>
        <w:pStyle w:val="B1"/>
      </w:pPr>
      <w:r w:rsidRPr="001C6075">
        <w:t>Victim system:</w:t>
      </w:r>
      <w:r w:rsidRPr="001C6075">
        <w:tab/>
      </w:r>
      <w:r w:rsidRPr="001C6075">
        <w:tab/>
      </w:r>
      <w:r w:rsidRPr="001C6075">
        <w:tab/>
        <w:t>UTRA 3,84 Mcps TDD using Enhanced Uplink</w:t>
      </w:r>
    </w:p>
    <w:p w:rsidR="00BD76B6" w:rsidRPr="007F4011" w:rsidRDefault="00BD76B6" w:rsidP="00BD76B6">
      <w:pPr>
        <w:pStyle w:val="B1"/>
      </w:pPr>
      <w:r w:rsidRPr="007F4011">
        <w:t>Simulation frequency:</w:t>
      </w:r>
      <w:r w:rsidRPr="007F4011">
        <w:tab/>
        <w:t>2000 MHz</w:t>
      </w:r>
    </w:p>
    <w:p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BD76B6" w:rsidRPr="007F4011" w:rsidRDefault="00BD76B6" w:rsidP="00BD76B6">
      <w:r w:rsidRPr="007F4011">
        <w:t>Simulation results for UTRA 3,84Mcps TDD uplink throughput loss are presented in table 7.8 (Power Control Parameter Set 1) and table 7.9 (Power Control Parameter Set 2).  The results are also plotted in figure 7.10 (Average Throughput Loss) and figure 7.11 (5% CDF Throughput Loss).</w:t>
      </w:r>
    </w:p>
    <w:p w:rsidR="00625D45" w:rsidRPr="007F4011" w:rsidRDefault="00625D45" w:rsidP="00BD76B6">
      <w:r w:rsidRPr="007F4011">
        <w:t xml:space="preserve">Editors Note: Results where presented at RAN4#41 but need to be verified. </w:t>
      </w:r>
      <w:r w:rsidR="00E2783E" w:rsidRPr="007F4011">
        <w:t>Blank tables and figure titles are included here to keep consistent numbering.</w:t>
      </w:r>
    </w:p>
    <w:p w:rsidR="00B15A8C" w:rsidRPr="007F4011" w:rsidRDefault="00B15A8C" w:rsidP="00DC1575">
      <w:pPr>
        <w:pStyle w:val="TH"/>
        <w:outlineLvl w:val="0"/>
      </w:pPr>
      <w:r w:rsidRPr="007F4011">
        <w:t>Table 7.8: UTRA 3,84 Mcps TDD uplink throughput loss (average &amp; 5% CDF) for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rsidTr="00DE0D06">
        <w:tc>
          <w:tcPr>
            <w:tcW w:w="828" w:type="dxa"/>
            <w:vMerge w:val="restart"/>
          </w:tcPr>
          <w:p w:rsidR="00B15A8C" w:rsidRPr="00202E5B" w:rsidRDefault="00B15A8C" w:rsidP="00625D45">
            <w:pPr>
              <w:pStyle w:val="TAH"/>
            </w:pPr>
            <w:r w:rsidRPr="00202E5B">
              <w:t>X (dB)</w:t>
            </w:r>
          </w:p>
        </w:tc>
        <w:tc>
          <w:tcPr>
            <w:tcW w:w="1260" w:type="dxa"/>
            <w:vMerge w:val="restart"/>
          </w:tcPr>
          <w:p w:rsidR="00B15A8C" w:rsidRPr="00202E5B" w:rsidRDefault="00B15A8C" w:rsidP="00625D45">
            <w:pPr>
              <w:pStyle w:val="TAH"/>
            </w:pPr>
            <w:r w:rsidRPr="00202E5B">
              <w:t>ACIR = 30 + X (dB)</w:t>
            </w:r>
          </w:p>
        </w:tc>
        <w:tc>
          <w:tcPr>
            <w:tcW w:w="7428" w:type="dxa"/>
            <w:gridSpan w:val="4"/>
          </w:tcPr>
          <w:p w:rsidR="00B15A8C" w:rsidRPr="00202E5B" w:rsidRDefault="00B15A8C" w:rsidP="00625D45">
            <w:pPr>
              <w:pStyle w:val="TAH"/>
            </w:pPr>
            <w:r w:rsidRPr="00202E5B">
              <w:t xml:space="preserve">Throughput Loss (%) – Parameter Set 1 (Gamma=1, </w:t>
            </w:r>
            <w:r w:rsidR="003A597E" w:rsidRPr="00202E5B">
              <w:t>C</w:t>
            </w:r>
            <w:r w:rsidRPr="00202E5B">
              <w:t>Lx-ile=115)</w:t>
            </w:r>
          </w:p>
        </w:tc>
      </w:tr>
      <w:tr w:rsidR="00B15A8C" w:rsidRPr="00202E5B" w:rsidTr="00DE0D06">
        <w:tc>
          <w:tcPr>
            <w:tcW w:w="828" w:type="dxa"/>
            <w:vMerge/>
          </w:tcPr>
          <w:p w:rsidR="00B15A8C" w:rsidRPr="00202E5B" w:rsidRDefault="00B15A8C" w:rsidP="00625D45">
            <w:pPr>
              <w:pStyle w:val="TAH"/>
            </w:pPr>
          </w:p>
        </w:tc>
        <w:tc>
          <w:tcPr>
            <w:tcW w:w="1260" w:type="dxa"/>
            <w:vMerge/>
          </w:tcPr>
          <w:p w:rsidR="00B15A8C" w:rsidRPr="00202E5B" w:rsidRDefault="00B15A8C" w:rsidP="00625D45">
            <w:pPr>
              <w:pStyle w:val="TAH"/>
            </w:pPr>
          </w:p>
        </w:tc>
        <w:tc>
          <w:tcPr>
            <w:tcW w:w="3714" w:type="dxa"/>
            <w:gridSpan w:val="2"/>
          </w:tcPr>
          <w:p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rsidTr="00DE0D06">
        <w:tc>
          <w:tcPr>
            <w:tcW w:w="828" w:type="dxa"/>
            <w:vMerge/>
          </w:tcPr>
          <w:p w:rsidR="00B15A8C" w:rsidRPr="00202E5B" w:rsidRDefault="00B15A8C" w:rsidP="00625D45">
            <w:pPr>
              <w:pStyle w:val="TAH"/>
              <w:rPr>
                <w:lang w:val="sv-SE"/>
              </w:rPr>
            </w:pPr>
          </w:p>
        </w:tc>
        <w:tc>
          <w:tcPr>
            <w:tcW w:w="1260" w:type="dxa"/>
            <w:vMerge/>
          </w:tcPr>
          <w:p w:rsidR="00B15A8C" w:rsidRPr="00202E5B" w:rsidRDefault="00B15A8C" w:rsidP="00625D45">
            <w:pPr>
              <w:pStyle w:val="TAH"/>
              <w:rPr>
                <w:lang w:val="sv-SE"/>
              </w:rPr>
            </w:pPr>
          </w:p>
        </w:tc>
        <w:tc>
          <w:tcPr>
            <w:tcW w:w="1800" w:type="dxa"/>
          </w:tcPr>
          <w:p w:rsidR="00B15A8C" w:rsidRPr="00202E5B" w:rsidRDefault="00B15A8C" w:rsidP="00625D45">
            <w:pPr>
              <w:pStyle w:val="TAH"/>
            </w:pPr>
            <w:r w:rsidRPr="00202E5B">
              <w:t>Average</w:t>
            </w:r>
          </w:p>
        </w:tc>
        <w:tc>
          <w:tcPr>
            <w:tcW w:w="1914" w:type="dxa"/>
          </w:tcPr>
          <w:p w:rsidR="00B15A8C" w:rsidRPr="00202E5B" w:rsidRDefault="00B15A8C" w:rsidP="00625D45">
            <w:pPr>
              <w:pStyle w:val="TAH"/>
            </w:pPr>
            <w:r w:rsidRPr="00202E5B">
              <w:t>5% CDF</w:t>
            </w:r>
          </w:p>
        </w:tc>
        <w:tc>
          <w:tcPr>
            <w:tcW w:w="1800" w:type="dxa"/>
          </w:tcPr>
          <w:p w:rsidR="00B15A8C" w:rsidRPr="00202E5B" w:rsidRDefault="00B15A8C" w:rsidP="00625D45">
            <w:pPr>
              <w:pStyle w:val="TAH"/>
            </w:pPr>
            <w:r w:rsidRPr="00202E5B">
              <w:t>Average</w:t>
            </w:r>
          </w:p>
        </w:tc>
        <w:tc>
          <w:tcPr>
            <w:tcW w:w="1914" w:type="dxa"/>
          </w:tcPr>
          <w:p w:rsidR="00B15A8C" w:rsidRPr="00202E5B" w:rsidRDefault="00B15A8C" w:rsidP="00625D45">
            <w:pPr>
              <w:pStyle w:val="TAH"/>
            </w:pPr>
            <w:r w:rsidRPr="00202E5B">
              <w:t>5% CDF</w:t>
            </w:r>
          </w:p>
        </w:tc>
      </w:tr>
      <w:tr w:rsidR="005D46E5" w:rsidRPr="00202E5B" w:rsidTr="00DE0D06">
        <w:tc>
          <w:tcPr>
            <w:tcW w:w="828" w:type="dxa"/>
          </w:tcPr>
          <w:p w:rsidR="005D46E5" w:rsidRPr="00202E5B" w:rsidRDefault="005D46E5" w:rsidP="00625D45">
            <w:pPr>
              <w:pStyle w:val="TAC"/>
            </w:pPr>
            <w:r w:rsidRPr="00202E5B">
              <w:t>-15</w:t>
            </w:r>
          </w:p>
        </w:tc>
        <w:tc>
          <w:tcPr>
            <w:tcW w:w="1260" w:type="dxa"/>
          </w:tcPr>
          <w:p w:rsidR="005D46E5" w:rsidRPr="00202E5B" w:rsidRDefault="005D46E5" w:rsidP="00625D45">
            <w:pPr>
              <w:pStyle w:val="TAC"/>
            </w:pPr>
            <w:r w:rsidRPr="00202E5B">
              <w:t>15</w:t>
            </w:r>
          </w:p>
        </w:tc>
        <w:tc>
          <w:tcPr>
            <w:tcW w:w="1800" w:type="dxa"/>
          </w:tcPr>
          <w:p w:rsidR="005D46E5" w:rsidRPr="00202E5B" w:rsidRDefault="005D46E5" w:rsidP="00625D45">
            <w:pPr>
              <w:pStyle w:val="TAC"/>
            </w:pPr>
            <w:r w:rsidRPr="00202E5B">
              <w:t>13.6</w:t>
            </w:r>
          </w:p>
        </w:tc>
        <w:tc>
          <w:tcPr>
            <w:tcW w:w="1914" w:type="dxa"/>
          </w:tcPr>
          <w:p w:rsidR="005D46E5" w:rsidRPr="00202E5B" w:rsidRDefault="005D46E5" w:rsidP="00625D45">
            <w:pPr>
              <w:pStyle w:val="TAC"/>
            </w:pPr>
            <w:r w:rsidRPr="00202E5B">
              <w:t>51.8</w:t>
            </w:r>
          </w:p>
        </w:tc>
        <w:tc>
          <w:tcPr>
            <w:tcW w:w="1800" w:type="dxa"/>
            <w:vAlign w:val="bottom"/>
          </w:tcPr>
          <w:p w:rsidR="005D46E5" w:rsidRPr="00202E5B" w:rsidRDefault="005D46E5" w:rsidP="00625D45">
            <w:pPr>
              <w:pStyle w:val="TAC"/>
            </w:pPr>
            <w:r w:rsidRPr="00202E5B">
              <w:t>16.7</w:t>
            </w:r>
          </w:p>
        </w:tc>
        <w:tc>
          <w:tcPr>
            <w:tcW w:w="1914" w:type="dxa"/>
            <w:vAlign w:val="bottom"/>
          </w:tcPr>
          <w:p w:rsidR="005D46E5" w:rsidRPr="00202E5B" w:rsidRDefault="005D46E5" w:rsidP="00625D45">
            <w:pPr>
              <w:pStyle w:val="TAC"/>
            </w:pPr>
            <w:r w:rsidRPr="00202E5B">
              <w:t>53.4</w:t>
            </w:r>
          </w:p>
        </w:tc>
      </w:tr>
      <w:tr w:rsidR="005D46E5" w:rsidRPr="00202E5B" w:rsidTr="00DE0D06">
        <w:tc>
          <w:tcPr>
            <w:tcW w:w="828" w:type="dxa"/>
          </w:tcPr>
          <w:p w:rsidR="005D46E5" w:rsidRPr="00202E5B" w:rsidRDefault="005D46E5" w:rsidP="00625D45">
            <w:pPr>
              <w:pStyle w:val="TAC"/>
            </w:pPr>
            <w:r w:rsidRPr="00202E5B">
              <w:t>-10</w:t>
            </w:r>
          </w:p>
        </w:tc>
        <w:tc>
          <w:tcPr>
            <w:tcW w:w="1260" w:type="dxa"/>
          </w:tcPr>
          <w:p w:rsidR="005D46E5" w:rsidRPr="00202E5B" w:rsidRDefault="005D46E5" w:rsidP="00625D45">
            <w:pPr>
              <w:pStyle w:val="TAC"/>
            </w:pPr>
            <w:r w:rsidRPr="00202E5B">
              <w:t>20</w:t>
            </w:r>
          </w:p>
        </w:tc>
        <w:tc>
          <w:tcPr>
            <w:tcW w:w="1800" w:type="dxa"/>
          </w:tcPr>
          <w:p w:rsidR="005D46E5" w:rsidRPr="00202E5B" w:rsidRDefault="005D46E5" w:rsidP="00625D45">
            <w:pPr>
              <w:pStyle w:val="TAC"/>
            </w:pPr>
            <w:r w:rsidRPr="00202E5B">
              <w:t>7.3</w:t>
            </w:r>
          </w:p>
        </w:tc>
        <w:tc>
          <w:tcPr>
            <w:tcW w:w="1914" w:type="dxa"/>
          </w:tcPr>
          <w:p w:rsidR="005D46E5" w:rsidRPr="00202E5B" w:rsidRDefault="005D46E5" w:rsidP="00625D45">
            <w:pPr>
              <w:pStyle w:val="TAC"/>
            </w:pPr>
            <w:r w:rsidRPr="00202E5B">
              <w:t>20.8</w:t>
            </w:r>
          </w:p>
        </w:tc>
        <w:tc>
          <w:tcPr>
            <w:tcW w:w="1800" w:type="dxa"/>
            <w:vAlign w:val="bottom"/>
          </w:tcPr>
          <w:p w:rsidR="005D46E5" w:rsidRPr="00202E5B" w:rsidRDefault="005D46E5" w:rsidP="00625D45">
            <w:pPr>
              <w:pStyle w:val="TAC"/>
            </w:pPr>
            <w:r w:rsidRPr="00202E5B">
              <w:t>8.6</w:t>
            </w:r>
          </w:p>
        </w:tc>
        <w:tc>
          <w:tcPr>
            <w:tcW w:w="1914" w:type="dxa"/>
            <w:vAlign w:val="bottom"/>
          </w:tcPr>
          <w:p w:rsidR="005D46E5" w:rsidRPr="00202E5B" w:rsidRDefault="005D46E5" w:rsidP="00625D45">
            <w:pPr>
              <w:pStyle w:val="TAC"/>
            </w:pPr>
            <w:r w:rsidRPr="00202E5B">
              <w:t>21.4</w:t>
            </w:r>
          </w:p>
        </w:tc>
      </w:tr>
      <w:tr w:rsidR="005D46E5" w:rsidRPr="00202E5B" w:rsidTr="00DE0D06">
        <w:tc>
          <w:tcPr>
            <w:tcW w:w="828" w:type="dxa"/>
          </w:tcPr>
          <w:p w:rsidR="005D46E5" w:rsidRPr="00202E5B" w:rsidRDefault="005D46E5" w:rsidP="00625D45">
            <w:pPr>
              <w:pStyle w:val="TAC"/>
            </w:pPr>
            <w:r w:rsidRPr="00202E5B">
              <w:t>-5</w:t>
            </w:r>
          </w:p>
        </w:tc>
        <w:tc>
          <w:tcPr>
            <w:tcW w:w="1260" w:type="dxa"/>
          </w:tcPr>
          <w:p w:rsidR="005D46E5" w:rsidRPr="00202E5B" w:rsidRDefault="005D46E5" w:rsidP="00625D45">
            <w:pPr>
              <w:pStyle w:val="TAC"/>
            </w:pPr>
            <w:r w:rsidRPr="00202E5B">
              <w:t>25</w:t>
            </w:r>
          </w:p>
        </w:tc>
        <w:tc>
          <w:tcPr>
            <w:tcW w:w="1800" w:type="dxa"/>
          </w:tcPr>
          <w:p w:rsidR="005D46E5" w:rsidRPr="00202E5B" w:rsidRDefault="005D46E5" w:rsidP="00625D45">
            <w:pPr>
              <w:pStyle w:val="TAC"/>
            </w:pPr>
            <w:r w:rsidRPr="00202E5B">
              <w:t>3.6</w:t>
            </w:r>
          </w:p>
        </w:tc>
        <w:tc>
          <w:tcPr>
            <w:tcW w:w="1914" w:type="dxa"/>
          </w:tcPr>
          <w:p w:rsidR="005D46E5" w:rsidRPr="00202E5B" w:rsidRDefault="005D46E5" w:rsidP="00625D45">
            <w:pPr>
              <w:pStyle w:val="TAC"/>
            </w:pPr>
            <w:r w:rsidRPr="00202E5B">
              <w:t>7.2</w:t>
            </w:r>
          </w:p>
        </w:tc>
        <w:tc>
          <w:tcPr>
            <w:tcW w:w="1800" w:type="dxa"/>
            <w:vAlign w:val="bottom"/>
          </w:tcPr>
          <w:p w:rsidR="005D46E5" w:rsidRPr="00202E5B" w:rsidRDefault="005D46E5" w:rsidP="00625D45">
            <w:pPr>
              <w:pStyle w:val="TAC"/>
            </w:pPr>
            <w:r w:rsidRPr="00202E5B">
              <w:t>4.1</w:t>
            </w:r>
          </w:p>
        </w:tc>
        <w:tc>
          <w:tcPr>
            <w:tcW w:w="1914" w:type="dxa"/>
            <w:vAlign w:val="bottom"/>
          </w:tcPr>
          <w:p w:rsidR="005D46E5" w:rsidRPr="00202E5B" w:rsidRDefault="005D46E5" w:rsidP="00625D45">
            <w:pPr>
              <w:pStyle w:val="TAC"/>
            </w:pPr>
            <w:r w:rsidRPr="00202E5B">
              <w:t>8.2</w:t>
            </w:r>
          </w:p>
        </w:tc>
      </w:tr>
      <w:tr w:rsidR="005D46E5" w:rsidRPr="00202E5B" w:rsidTr="00DE0D06">
        <w:tc>
          <w:tcPr>
            <w:tcW w:w="828" w:type="dxa"/>
          </w:tcPr>
          <w:p w:rsidR="005D46E5" w:rsidRPr="00202E5B" w:rsidRDefault="005D46E5" w:rsidP="00625D45">
            <w:pPr>
              <w:pStyle w:val="TAC"/>
            </w:pPr>
            <w:r w:rsidRPr="00202E5B">
              <w:t>0</w:t>
            </w:r>
          </w:p>
        </w:tc>
        <w:tc>
          <w:tcPr>
            <w:tcW w:w="1260" w:type="dxa"/>
          </w:tcPr>
          <w:p w:rsidR="005D46E5" w:rsidRPr="00202E5B" w:rsidRDefault="005D46E5" w:rsidP="00625D45">
            <w:pPr>
              <w:pStyle w:val="TAC"/>
            </w:pPr>
            <w:r w:rsidRPr="00202E5B">
              <w:t>30</w:t>
            </w:r>
          </w:p>
        </w:tc>
        <w:tc>
          <w:tcPr>
            <w:tcW w:w="1800" w:type="dxa"/>
          </w:tcPr>
          <w:p w:rsidR="005D46E5" w:rsidRPr="00202E5B" w:rsidRDefault="005D46E5" w:rsidP="00625D45">
            <w:pPr>
              <w:pStyle w:val="TAC"/>
            </w:pPr>
            <w:r w:rsidRPr="00202E5B">
              <w:t>1.7</w:t>
            </w:r>
          </w:p>
        </w:tc>
        <w:tc>
          <w:tcPr>
            <w:tcW w:w="1914" w:type="dxa"/>
          </w:tcPr>
          <w:p w:rsidR="005D46E5" w:rsidRPr="00202E5B" w:rsidRDefault="005D46E5" w:rsidP="00625D45">
            <w:pPr>
              <w:pStyle w:val="TAC"/>
            </w:pPr>
            <w:r w:rsidRPr="00202E5B">
              <w:t>2.5</w:t>
            </w:r>
          </w:p>
        </w:tc>
        <w:tc>
          <w:tcPr>
            <w:tcW w:w="1800" w:type="dxa"/>
            <w:vAlign w:val="bottom"/>
          </w:tcPr>
          <w:p w:rsidR="005D46E5" w:rsidRPr="00202E5B" w:rsidRDefault="005D46E5" w:rsidP="00625D45">
            <w:pPr>
              <w:pStyle w:val="TAC"/>
            </w:pPr>
            <w:r w:rsidRPr="00202E5B">
              <w:t>1.7</w:t>
            </w:r>
          </w:p>
        </w:tc>
        <w:tc>
          <w:tcPr>
            <w:tcW w:w="1914" w:type="dxa"/>
            <w:vAlign w:val="bottom"/>
          </w:tcPr>
          <w:p w:rsidR="005D46E5" w:rsidRPr="00202E5B" w:rsidRDefault="005D46E5" w:rsidP="00625D45">
            <w:pPr>
              <w:pStyle w:val="TAC"/>
            </w:pPr>
            <w:r w:rsidRPr="00202E5B">
              <w:t>2.7</w:t>
            </w:r>
          </w:p>
        </w:tc>
      </w:tr>
      <w:tr w:rsidR="005D46E5" w:rsidRPr="00202E5B" w:rsidTr="00DE0D06">
        <w:tc>
          <w:tcPr>
            <w:tcW w:w="828" w:type="dxa"/>
          </w:tcPr>
          <w:p w:rsidR="005D46E5" w:rsidRPr="00202E5B" w:rsidRDefault="005D46E5" w:rsidP="00625D45">
            <w:pPr>
              <w:pStyle w:val="TAC"/>
            </w:pPr>
            <w:r w:rsidRPr="00202E5B">
              <w:t>5</w:t>
            </w:r>
          </w:p>
        </w:tc>
        <w:tc>
          <w:tcPr>
            <w:tcW w:w="1260" w:type="dxa"/>
          </w:tcPr>
          <w:p w:rsidR="005D46E5" w:rsidRPr="00202E5B" w:rsidRDefault="005D46E5" w:rsidP="00625D45">
            <w:pPr>
              <w:pStyle w:val="TAC"/>
            </w:pPr>
            <w:r w:rsidRPr="00202E5B">
              <w:t>35</w:t>
            </w:r>
          </w:p>
        </w:tc>
        <w:tc>
          <w:tcPr>
            <w:tcW w:w="1800" w:type="dxa"/>
          </w:tcPr>
          <w:p w:rsidR="005D46E5" w:rsidRPr="00202E5B" w:rsidRDefault="005D46E5" w:rsidP="00625D45">
            <w:pPr>
              <w:pStyle w:val="TAC"/>
            </w:pPr>
            <w:r w:rsidRPr="00202E5B">
              <w:t>0.6</w:t>
            </w:r>
          </w:p>
        </w:tc>
        <w:tc>
          <w:tcPr>
            <w:tcW w:w="1914" w:type="dxa"/>
          </w:tcPr>
          <w:p w:rsidR="005D46E5" w:rsidRPr="00202E5B" w:rsidRDefault="005D46E5" w:rsidP="00625D45">
            <w:pPr>
              <w:pStyle w:val="TAC"/>
            </w:pPr>
            <w:r w:rsidRPr="00202E5B">
              <w:t>0.8</w:t>
            </w:r>
          </w:p>
        </w:tc>
        <w:tc>
          <w:tcPr>
            <w:tcW w:w="1800" w:type="dxa"/>
            <w:vAlign w:val="bottom"/>
          </w:tcPr>
          <w:p w:rsidR="005D46E5" w:rsidRPr="00202E5B" w:rsidRDefault="005D46E5" w:rsidP="00625D45">
            <w:pPr>
              <w:pStyle w:val="TAC"/>
            </w:pPr>
            <w:r w:rsidRPr="00202E5B">
              <w:t>0.6</w:t>
            </w:r>
          </w:p>
        </w:tc>
        <w:tc>
          <w:tcPr>
            <w:tcW w:w="1914" w:type="dxa"/>
            <w:vAlign w:val="bottom"/>
          </w:tcPr>
          <w:p w:rsidR="005D46E5" w:rsidRPr="00202E5B" w:rsidRDefault="005D46E5" w:rsidP="00625D45">
            <w:pPr>
              <w:pStyle w:val="TAC"/>
            </w:pPr>
            <w:r w:rsidRPr="00202E5B">
              <w:t>0.7</w:t>
            </w:r>
          </w:p>
        </w:tc>
      </w:tr>
      <w:tr w:rsidR="005D46E5" w:rsidRPr="00202E5B" w:rsidTr="00DE0D06">
        <w:tc>
          <w:tcPr>
            <w:tcW w:w="828" w:type="dxa"/>
          </w:tcPr>
          <w:p w:rsidR="005D46E5" w:rsidRPr="00202E5B" w:rsidRDefault="005D46E5" w:rsidP="00625D45">
            <w:pPr>
              <w:pStyle w:val="TAC"/>
            </w:pPr>
            <w:r w:rsidRPr="00202E5B">
              <w:t>10</w:t>
            </w:r>
          </w:p>
        </w:tc>
        <w:tc>
          <w:tcPr>
            <w:tcW w:w="1260" w:type="dxa"/>
          </w:tcPr>
          <w:p w:rsidR="005D46E5" w:rsidRPr="00202E5B" w:rsidRDefault="005D46E5" w:rsidP="00625D45">
            <w:pPr>
              <w:pStyle w:val="TAC"/>
            </w:pPr>
            <w:r w:rsidRPr="00202E5B">
              <w:t>40</w:t>
            </w:r>
          </w:p>
        </w:tc>
        <w:tc>
          <w:tcPr>
            <w:tcW w:w="1800" w:type="dxa"/>
          </w:tcPr>
          <w:p w:rsidR="005D46E5" w:rsidRPr="00202E5B" w:rsidRDefault="005D46E5" w:rsidP="00625D45">
            <w:pPr>
              <w:pStyle w:val="TAC"/>
            </w:pPr>
            <w:r w:rsidRPr="00202E5B">
              <w:t>0.2</w:t>
            </w:r>
          </w:p>
        </w:tc>
        <w:tc>
          <w:tcPr>
            <w:tcW w:w="1914" w:type="dxa"/>
          </w:tcPr>
          <w:p w:rsidR="005D46E5" w:rsidRPr="00202E5B" w:rsidRDefault="005D46E5" w:rsidP="00625D45">
            <w:pPr>
              <w:pStyle w:val="TAC"/>
            </w:pPr>
            <w:r w:rsidRPr="00202E5B">
              <w:t>0</w:t>
            </w:r>
          </w:p>
        </w:tc>
        <w:tc>
          <w:tcPr>
            <w:tcW w:w="1800" w:type="dxa"/>
            <w:vAlign w:val="bottom"/>
          </w:tcPr>
          <w:p w:rsidR="005D46E5" w:rsidRPr="00202E5B" w:rsidRDefault="005D46E5" w:rsidP="00625D45">
            <w:pPr>
              <w:pStyle w:val="TAC"/>
            </w:pPr>
            <w:r w:rsidRPr="00202E5B">
              <w:t>0.2</w:t>
            </w:r>
          </w:p>
        </w:tc>
        <w:tc>
          <w:tcPr>
            <w:tcW w:w="1914" w:type="dxa"/>
            <w:vAlign w:val="bottom"/>
          </w:tcPr>
          <w:p w:rsidR="005D46E5" w:rsidRPr="00202E5B" w:rsidRDefault="005D46E5" w:rsidP="00625D45">
            <w:pPr>
              <w:pStyle w:val="TAC"/>
            </w:pPr>
            <w:r w:rsidRPr="00202E5B">
              <w:t>0</w:t>
            </w:r>
          </w:p>
        </w:tc>
      </w:tr>
      <w:tr w:rsidR="005D46E5" w:rsidRPr="00202E5B" w:rsidTr="00DE0D06">
        <w:tc>
          <w:tcPr>
            <w:tcW w:w="828" w:type="dxa"/>
          </w:tcPr>
          <w:p w:rsidR="005D46E5" w:rsidRPr="00202E5B" w:rsidRDefault="005D46E5" w:rsidP="00625D45">
            <w:pPr>
              <w:pStyle w:val="TAC"/>
            </w:pPr>
            <w:r w:rsidRPr="00202E5B">
              <w:t>15</w:t>
            </w:r>
          </w:p>
        </w:tc>
        <w:tc>
          <w:tcPr>
            <w:tcW w:w="1260" w:type="dxa"/>
          </w:tcPr>
          <w:p w:rsidR="005D46E5" w:rsidRPr="00202E5B" w:rsidRDefault="005D46E5" w:rsidP="00625D45">
            <w:pPr>
              <w:pStyle w:val="TAC"/>
            </w:pPr>
            <w:r w:rsidRPr="00202E5B">
              <w:t>45</w:t>
            </w:r>
          </w:p>
        </w:tc>
        <w:tc>
          <w:tcPr>
            <w:tcW w:w="1800" w:type="dxa"/>
          </w:tcPr>
          <w:p w:rsidR="005D46E5" w:rsidRPr="00202E5B" w:rsidRDefault="005D46E5" w:rsidP="00625D45">
            <w:pPr>
              <w:pStyle w:val="TAC"/>
            </w:pPr>
            <w:r w:rsidRPr="00202E5B">
              <w:t>0</w:t>
            </w:r>
          </w:p>
        </w:tc>
        <w:tc>
          <w:tcPr>
            <w:tcW w:w="1914" w:type="dxa"/>
          </w:tcPr>
          <w:p w:rsidR="005D46E5" w:rsidRPr="00202E5B" w:rsidRDefault="005D46E5" w:rsidP="00625D45">
            <w:pPr>
              <w:pStyle w:val="TAC"/>
            </w:pPr>
            <w:r w:rsidRPr="00202E5B">
              <w:t>0</w:t>
            </w:r>
          </w:p>
        </w:tc>
        <w:tc>
          <w:tcPr>
            <w:tcW w:w="1800" w:type="dxa"/>
            <w:vAlign w:val="bottom"/>
          </w:tcPr>
          <w:p w:rsidR="005D46E5" w:rsidRPr="00202E5B" w:rsidRDefault="005D46E5" w:rsidP="00625D45">
            <w:pPr>
              <w:pStyle w:val="TAC"/>
            </w:pPr>
            <w:r w:rsidRPr="00202E5B">
              <w:t>0</w:t>
            </w:r>
          </w:p>
        </w:tc>
        <w:tc>
          <w:tcPr>
            <w:tcW w:w="1914" w:type="dxa"/>
            <w:vAlign w:val="bottom"/>
          </w:tcPr>
          <w:p w:rsidR="005D46E5" w:rsidRPr="00202E5B" w:rsidRDefault="005D46E5" w:rsidP="00625D45">
            <w:pPr>
              <w:pStyle w:val="TAC"/>
            </w:pPr>
            <w:r w:rsidRPr="00202E5B">
              <w:t>0</w:t>
            </w:r>
          </w:p>
        </w:tc>
      </w:tr>
      <w:tr w:rsidR="005D46E5" w:rsidRPr="00202E5B" w:rsidTr="00DE0D06">
        <w:tc>
          <w:tcPr>
            <w:tcW w:w="828" w:type="dxa"/>
          </w:tcPr>
          <w:p w:rsidR="005D46E5" w:rsidRPr="00202E5B" w:rsidRDefault="005D46E5" w:rsidP="00625D45">
            <w:pPr>
              <w:pStyle w:val="TAC"/>
            </w:pPr>
            <w:r w:rsidRPr="00202E5B">
              <w:t>20</w:t>
            </w:r>
          </w:p>
        </w:tc>
        <w:tc>
          <w:tcPr>
            <w:tcW w:w="1260" w:type="dxa"/>
          </w:tcPr>
          <w:p w:rsidR="005D46E5" w:rsidRPr="00202E5B" w:rsidRDefault="005D46E5" w:rsidP="00625D45">
            <w:pPr>
              <w:pStyle w:val="TAC"/>
            </w:pPr>
            <w:r w:rsidRPr="00202E5B">
              <w:t>50</w:t>
            </w:r>
          </w:p>
        </w:tc>
        <w:tc>
          <w:tcPr>
            <w:tcW w:w="1800" w:type="dxa"/>
          </w:tcPr>
          <w:p w:rsidR="005D46E5" w:rsidRPr="00202E5B" w:rsidRDefault="005D46E5" w:rsidP="00625D45">
            <w:pPr>
              <w:pStyle w:val="TAC"/>
            </w:pPr>
            <w:r w:rsidRPr="00202E5B">
              <w:t>0</w:t>
            </w:r>
          </w:p>
        </w:tc>
        <w:tc>
          <w:tcPr>
            <w:tcW w:w="1914" w:type="dxa"/>
          </w:tcPr>
          <w:p w:rsidR="005D46E5" w:rsidRPr="00202E5B" w:rsidRDefault="005D46E5" w:rsidP="00625D45">
            <w:pPr>
              <w:pStyle w:val="TAC"/>
            </w:pPr>
            <w:r w:rsidRPr="00202E5B">
              <w:t>0</w:t>
            </w:r>
          </w:p>
        </w:tc>
        <w:tc>
          <w:tcPr>
            <w:tcW w:w="1800" w:type="dxa"/>
            <w:vAlign w:val="bottom"/>
          </w:tcPr>
          <w:p w:rsidR="005D46E5" w:rsidRPr="00202E5B" w:rsidRDefault="005D46E5" w:rsidP="00625D45">
            <w:pPr>
              <w:pStyle w:val="TAC"/>
            </w:pPr>
            <w:r w:rsidRPr="00202E5B">
              <w:t>0</w:t>
            </w:r>
          </w:p>
        </w:tc>
        <w:tc>
          <w:tcPr>
            <w:tcW w:w="1914" w:type="dxa"/>
            <w:vAlign w:val="bottom"/>
          </w:tcPr>
          <w:p w:rsidR="005D46E5" w:rsidRPr="00202E5B" w:rsidRDefault="005D46E5" w:rsidP="00625D45">
            <w:pPr>
              <w:pStyle w:val="TAC"/>
            </w:pPr>
            <w:r w:rsidRPr="00202E5B">
              <w:t>0</w:t>
            </w:r>
          </w:p>
        </w:tc>
      </w:tr>
    </w:tbl>
    <w:p w:rsidR="00B15A8C" w:rsidRPr="007F4011" w:rsidRDefault="00B15A8C" w:rsidP="00C1484B">
      <w:pPr>
        <w:pStyle w:val="TH"/>
      </w:pPr>
    </w:p>
    <w:p w:rsidR="00B15A8C" w:rsidRPr="007F4011" w:rsidRDefault="00B15A8C" w:rsidP="00DC1575">
      <w:pPr>
        <w:pStyle w:val="TH"/>
        <w:outlineLvl w:val="0"/>
      </w:pPr>
      <w:r w:rsidRPr="007F4011">
        <w:t>Table 7.9: UTRA 3,84 Mcps TDD uplink throughput loss (average &amp; 5% CDF) for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rsidTr="00DE0D06">
        <w:tc>
          <w:tcPr>
            <w:tcW w:w="828" w:type="dxa"/>
            <w:vMerge w:val="restart"/>
          </w:tcPr>
          <w:p w:rsidR="00B15A8C" w:rsidRPr="00202E5B" w:rsidRDefault="00B15A8C" w:rsidP="00625D45">
            <w:pPr>
              <w:pStyle w:val="TAH"/>
            </w:pPr>
            <w:r w:rsidRPr="00202E5B">
              <w:t>X (dB)</w:t>
            </w:r>
          </w:p>
        </w:tc>
        <w:tc>
          <w:tcPr>
            <w:tcW w:w="1260" w:type="dxa"/>
            <w:vMerge w:val="restart"/>
          </w:tcPr>
          <w:p w:rsidR="00B15A8C" w:rsidRPr="00202E5B" w:rsidRDefault="00B15A8C" w:rsidP="00625D45">
            <w:pPr>
              <w:pStyle w:val="TAH"/>
            </w:pPr>
            <w:r w:rsidRPr="00202E5B">
              <w:t>ACIR = 30 + X (dB)</w:t>
            </w:r>
          </w:p>
        </w:tc>
        <w:tc>
          <w:tcPr>
            <w:tcW w:w="7428" w:type="dxa"/>
            <w:gridSpan w:val="4"/>
          </w:tcPr>
          <w:p w:rsidR="00B15A8C" w:rsidRPr="00202E5B" w:rsidRDefault="00B15A8C" w:rsidP="00625D45">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Lx-ile=133)</w:t>
            </w:r>
          </w:p>
        </w:tc>
      </w:tr>
      <w:tr w:rsidR="00B15A8C" w:rsidRPr="00202E5B" w:rsidTr="00DE0D06">
        <w:tc>
          <w:tcPr>
            <w:tcW w:w="828" w:type="dxa"/>
            <w:vMerge/>
          </w:tcPr>
          <w:p w:rsidR="00B15A8C" w:rsidRPr="00202E5B" w:rsidRDefault="00B15A8C" w:rsidP="00625D45">
            <w:pPr>
              <w:pStyle w:val="TAH"/>
            </w:pPr>
          </w:p>
        </w:tc>
        <w:tc>
          <w:tcPr>
            <w:tcW w:w="1260" w:type="dxa"/>
            <w:vMerge/>
          </w:tcPr>
          <w:p w:rsidR="00B15A8C" w:rsidRPr="00202E5B" w:rsidRDefault="00B15A8C" w:rsidP="00625D45">
            <w:pPr>
              <w:pStyle w:val="TAH"/>
            </w:pPr>
          </w:p>
        </w:tc>
        <w:tc>
          <w:tcPr>
            <w:tcW w:w="3714" w:type="dxa"/>
            <w:gridSpan w:val="2"/>
          </w:tcPr>
          <w:p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rsidTr="00DE0D06">
        <w:tc>
          <w:tcPr>
            <w:tcW w:w="828" w:type="dxa"/>
            <w:vMerge/>
          </w:tcPr>
          <w:p w:rsidR="00B15A8C" w:rsidRPr="00202E5B" w:rsidRDefault="00B15A8C" w:rsidP="00625D45">
            <w:pPr>
              <w:pStyle w:val="TAH"/>
              <w:rPr>
                <w:lang w:val="sv-SE"/>
              </w:rPr>
            </w:pPr>
          </w:p>
        </w:tc>
        <w:tc>
          <w:tcPr>
            <w:tcW w:w="1260" w:type="dxa"/>
            <w:vMerge/>
          </w:tcPr>
          <w:p w:rsidR="00B15A8C" w:rsidRPr="00202E5B" w:rsidRDefault="00B15A8C" w:rsidP="00625D45">
            <w:pPr>
              <w:pStyle w:val="TAH"/>
              <w:rPr>
                <w:lang w:val="sv-SE"/>
              </w:rPr>
            </w:pPr>
          </w:p>
        </w:tc>
        <w:tc>
          <w:tcPr>
            <w:tcW w:w="1800" w:type="dxa"/>
          </w:tcPr>
          <w:p w:rsidR="00B15A8C" w:rsidRPr="00202E5B" w:rsidRDefault="00B15A8C" w:rsidP="00625D45">
            <w:pPr>
              <w:pStyle w:val="TAH"/>
            </w:pPr>
            <w:r w:rsidRPr="00202E5B">
              <w:t>Average</w:t>
            </w:r>
          </w:p>
        </w:tc>
        <w:tc>
          <w:tcPr>
            <w:tcW w:w="1914" w:type="dxa"/>
          </w:tcPr>
          <w:p w:rsidR="00B15A8C" w:rsidRPr="00202E5B" w:rsidRDefault="00B15A8C" w:rsidP="00625D45">
            <w:pPr>
              <w:pStyle w:val="TAH"/>
            </w:pPr>
            <w:r w:rsidRPr="00202E5B">
              <w:t>5% CDF</w:t>
            </w:r>
          </w:p>
        </w:tc>
        <w:tc>
          <w:tcPr>
            <w:tcW w:w="1800" w:type="dxa"/>
          </w:tcPr>
          <w:p w:rsidR="00B15A8C" w:rsidRPr="00202E5B" w:rsidRDefault="00B15A8C" w:rsidP="00625D45">
            <w:pPr>
              <w:pStyle w:val="TAH"/>
            </w:pPr>
            <w:r w:rsidRPr="00202E5B">
              <w:t>Average</w:t>
            </w:r>
          </w:p>
        </w:tc>
        <w:tc>
          <w:tcPr>
            <w:tcW w:w="1914" w:type="dxa"/>
          </w:tcPr>
          <w:p w:rsidR="00B15A8C" w:rsidRPr="00202E5B" w:rsidRDefault="00B15A8C" w:rsidP="00625D45">
            <w:pPr>
              <w:pStyle w:val="TAH"/>
            </w:pPr>
            <w:r w:rsidRPr="00202E5B">
              <w:t>5% CDF</w:t>
            </w:r>
          </w:p>
        </w:tc>
      </w:tr>
      <w:tr w:rsidR="005D46E5" w:rsidRPr="00202E5B" w:rsidTr="00DE0D06">
        <w:tc>
          <w:tcPr>
            <w:tcW w:w="828" w:type="dxa"/>
          </w:tcPr>
          <w:p w:rsidR="005D46E5" w:rsidRPr="00202E5B" w:rsidRDefault="005D46E5" w:rsidP="00625D45">
            <w:pPr>
              <w:pStyle w:val="TAC"/>
            </w:pPr>
            <w:r w:rsidRPr="00202E5B">
              <w:t>-15</w:t>
            </w:r>
          </w:p>
        </w:tc>
        <w:tc>
          <w:tcPr>
            <w:tcW w:w="1260" w:type="dxa"/>
          </w:tcPr>
          <w:p w:rsidR="005D46E5" w:rsidRPr="00202E5B" w:rsidRDefault="005D46E5" w:rsidP="00625D45">
            <w:pPr>
              <w:pStyle w:val="TAC"/>
            </w:pPr>
            <w:r w:rsidRPr="00202E5B">
              <w:t>15</w:t>
            </w:r>
          </w:p>
        </w:tc>
        <w:tc>
          <w:tcPr>
            <w:tcW w:w="1800" w:type="dxa"/>
          </w:tcPr>
          <w:p w:rsidR="005D46E5" w:rsidRPr="00202E5B" w:rsidRDefault="005D46E5" w:rsidP="00625D45">
            <w:pPr>
              <w:pStyle w:val="TAC"/>
            </w:pPr>
            <w:r w:rsidRPr="00202E5B">
              <w:t>12.2</w:t>
            </w:r>
          </w:p>
        </w:tc>
        <w:tc>
          <w:tcPr>
            <w:tcW w:w="1914" w:type="dxa"/>
          </w:tcPr>
          <w:p w:rsidR="005D46E5" w:rsidRPr="00202E5B" w:rsidRDefault="005D46E5" w:rsidP="00625D45">
            <w:pPr>
              <w:pStyle w:val="TAC"/>
            </w:pPr>
            <w:r w:rsidRPr="00202E5B">
              <w:t>33.4</w:t>
            </w:r>
          </w:p>
        </w:tc>
        <w:tc>
          <w:tcPr>
            <w:tcW w:w="1800" w:type="dxa"/>
            <w:vAlign w:val="bottom"/>
          </w:tcPr>
          <w:p w:rsidR="005D46E5" w:rsidRPr="00202E5B" w:rsidRDefault="005D46E5" w:rsidP="00625D45">
            <w:pPr>
              <w:pStyle w:val="TAC"/>
            </w:pPr>
            <w:r w:rsidRPr="00202E5B">
              <w:t>13</w:t>
            </w:r>
          </w:p>
        </w:tc>
        <w:tc>
          <w:tcPr>
            <w:tcW w:w="1914" w:type="dxa"/>
            <w:vAlign w:val="bottom"/>
          </w:tcPr>
          <w:p w:rsidR="005D46E5" w:rsidRPr="00202E5B" w:rsidRDefault="005D46E5" w:rsidP="00625D45">
            <w:pPr>
              <w:pStyle w:val="TAC"/>
            </w:pPr>
            <w:r w:rsidRPr="00202E5B">
              <w:t>35.1</w:t>
            </w:r>
          </w:p>
        </w:tc>
      </w:tr>
      <w:tr w:rsidR="005D46E5" w:rsidRPr="00202E5B" w:rsidTr="00DE0D06">
        <w:tc>
          <w:tcPr>
            <w:tcW w:w="828" w:type="dxa"/>
          </w:tcPr>
          <w:p w:rsidR="005D46E5" w:rsidRPr="00202E5B" w:rsidRDefault="005D46E5" w:rsidP="00625D45">
            <w:pPr>
              <w:pStyle w:val="TAC"/>
            </w:pPr>
            <w:r w:rsidRPr="00202E5B">
              <w:t>-10</w:t>
            </w:r>
          </w:p>
        </w:tc>
        <w:tc>
          <w:tcPr>
            <w:tcW w:w="1260" w:type="dxa"/>
          </w:tcPr>
          <w:p w:rsidR="005D46E5" w:rsidRPr="00202E5B" w:rsidRDefault="005D46E5" w:rsidP="00625D45">
            <w:pPr>
              <w:pStyle w:val="TAC"/>
            </w:pPr>
            <w:r w:rsidRPr="00202E5B">
              <w:t>20</w:t>
            </w:r>
          </w:p>
        </w:tc>
        <w:tc>
          <w:tcPr>
            <w:tcW w:w="1800" w:type="dxa"/>
          </w:tcPr>
          <w:p w:rsidR="005D46E5" w:rsidRPr="00202E5B" w:rsidRDefault="005D46E5" w:rsidP="00625D45">
            <w:pPr>
              <w:pStyle w:val="TAC"/>
            </w:pPr>
            <w:r w:rsidRPr="00202E5B">
              <w:t>5.7</w:t>
            </w:r>
          </w:p>
        </w:tc>
        <w:tc>
          <w:tcPr>
            <w:tcW w:w="1914" w:type="dxa"/>
          </w:tcPr>
          <w:p w:rsidR="005D46E5" w:rsidRPr="00202E5B" w:rsidRDefault="005D46E5" w:rsidP="00625D45">
            <w:pPr>
              <w:pStyle w:val="TAC"/>
            </w:pPr>
            <w:r w:rsidRPr="00202E5B">
              <w:t>13.8</w:t>
            </w:r>
          </w:p>
        </w:tc>
        <w:tc>
          <w:tcPr>
            <w:tcW w:w="1800" w:type="dxa"/>
            <w:vAlign w:val="bottom"/>
          </w:tcPr>
          <w:p w:rsidR="005D46E5" w:rsidRPr="00202E5B" w:rsidRDefault="005D46E5" w:rsidP="00625D45">
            <w:pPr>
              <w:pStyle w:val="TAC"/>
            </w:pPr>
            <w:r w:rsidRPr="00202E5B">
              <w:t>6.4</w:t>
            </w:r>
          </w:p>
        </w:tc>
        <w:tc>
          <w:tcPr>
            <w:tcW w:w="1914" w:type="dxa"/>
            <w:vAlign w:val="bottom"/>
          </w:tcPr>
          <w:p w:rsidR="005D46E5" w:rsidRPr="00202E5B" w:rsidRDefault="005D46E5" w:rsidP="00625D45">
            <w:pPr>
              <w:pStyle w:val="TAC"/>
            </w:pPr>
            <w:r w:rsidRPr="00202E5B">
              <w:t>15.5</w:t>
            </w:r>
          </w:p>
        </w:tc>
      </w:tr>
      <w:tr w:rsidR="005D46E5" w:rsidRPr="00202E5B" w:rsidTr="00DE0D06">
        <w:tc>
          <w:tcPr>
            <w:tcW w:w="828" w:type="dxa"/>
          </w:tcPr>
          <w:p w:rsidR="005D46E5" w:rsidRPr="00202E5B" w:rsidRDefault="005D46E5" w:rsidP="00625D45">
            <w:pPr>
              <w:pStyle w:val="TAC"/>
            </w:pPr>
            <w:r w:rsidRPr="00202E5B">
              <w:t>-5</w:t>
            </w:r>
          </w:p>
        </w:tc>
        <w:tc>
          <w:tcPr>
            <w:tcW w:w="1260" w:type="dxa"/>
          </w:tcPr>
          <w:p w:rsidR="005D46E5" w:rsidRPr="00202E5B" w:rsidRDefault="005D46E5" w:rsidP="00625D45">
            <w:pPr>
              <w:pStyle w:val="TAC"/>
            </w:pPr>
            <w:r w:rsidRPr="00202E5B">
              <w:t>25</w:t>
            </w:r>
          </w:p>
        </w:tc>
        <w:tc>
          <w:tcPr>
            <w:tcW w:w="1800" w:type="dxa"/>
          </w:tcPr>
          <w:p w:rsidR="005D46E5" w:rsidRPr="00202E5B" w:rsidRDefault="005D46E5" w:rsidP="00625D45">
            <w:pPr>
              <w:pStyle w:val="TAC"/>
            </w:pPr>
            <w:r w:rsidRPr="00202E5B">
              <w:t>2.5</w:t>
            </w:r>
          </w:p>
        </w:tc>
        <w:tc>
          <w:tcPr>
            <w:tcW w:w="1914" w:type="dxa"/>
          </w:tcPr>
          <w:p w:rsidR="005D46E5" w:rsidRPr="00202E5B" w:rsidRDefault="005D46E5" w:rsidP="00625D45">
            <w:pPr>
              <w:pStyle w:val="TAC"/>
            </w:pPr>
            <w:r w:rsidRPr="00202E5B">
              <w:t>4.4</w:t>
            </w:r>
          </w:p>
        </w:tc>
        <w:tc>
          <w:tcPr>
            <w:tcW w:w="1800" w:type="dxa"/>
            <w:vAlign w:val="bottom"/>
          </w:tcPr>
          <w:p w:rsidR="005D46E5" w:rsidRPr="00202E5B" w:rsidRDefault="005D46E5" w:rsidP="00625D45">
            <w:pPr>
              <w:pStyle w:val="TAC"/>
            </w:pPr>
            <w:r w:rsidRPr="00202E5B">
              <w:t>2.8</w:t>
            </w:r>
          </w:p>
        </w:tc>
        <w:tc>
          <w:tcPr>
            <w:tcW w:w="1914" w:type="dxa"/>
            <w:vAlign w:val="bottom"/>
          </w:tcPr>
          <w:p w:rsidR="005D46E5" w:rsidRPr="00202E5B" w:rsidRDefault="005D46E5" w:rsidP="00625D45">
            <w:pPr>
              <w:pStyle w:val="TAC"/>
            </w:pPr>
            <w:r w:rsidRPr="00202E5B">
              <w:t>5.6</w:t>
            </w:r>
          </w:p>
        </w:tc>
      </w:tr>
      <w:tr w:rsidR="005D46E5" w:rsidRPr="00202E5B" w:rsidTr="00DE0D06">
        <w:tc>
          <w:tcPr>
            <w:tcW w:w="828" w:type="dxa"/>
          </w:tcPr>
          <w:p w:rsidR="005D46E5" w:rsidRPr="00202E5B" w:rsidRDefault="005D46E5" w:rsidP="00625D45">
            <w:pPr>
              <w:pStyle w:val="TAC"/>
            </w:pPr>
            <w:r w:rsidRPr="00202E5B">
              <w:t>0</w:t>
            </w:r>
          </w:p>
        </w:tc>
        <w:tc>
          <w:tcPr>
            <w:tcW w:w="1260" w:type="dxa"/>
          </w:tcPr>
          <w:p w:rsidR="005D46E5" w:rsidRPr="00202E5B" w:rsidRDefault="005D46E5" w:rsidP="00625D45">
            <w:pPr>
              <w:pStyle w:val="TAC"/>
            </w:pPr>
            <w:r w:rsidRPr="00202E5B">
              <w:t>30</w:t>
            </w:r>
          </w:p>
        </w:tc>
        <w:tc>
          <w:tcPr>
            <w:tcW w:w="1800" w:type="dxa"/>
          </w:tcPr>
          <w:p w:rsidR="005D46E5" w:rsidRPr="00202E5B" w:rsidRDefault="005D46E5" w:rsidP="00625D45">
            <w:pPr>
              <w:pStyle w:val="TAC"/>
            </w:pPr>
            <w:r w:rsidRPr="00202E5B">
              <w:t>1.1</w:t>
            </w:r>
          </w:p>
        </w:tc>
        <w:tc>
          <w:tcPr>
            <w:tcW w:w="1914" w:type="dxa"/>
          </w:tcPr>
          <w:p w:rsidR="005D46E5" w:rsidRPr="00202E5B" w:rsidRDefault="005D46E5" w:rsidP="00625D45">
            <w:pPr>
              <w:pStyle w:val="TAC"/>
            </w:pPr>
            <w:r w:rsidRPr="00202E5B">
              <w:t>1.0</w:t>
            </w:r>
          </w:p>
        </w:tc>
        <w:tc>
          <w:tcPr>
            <w:tcW w:w="1800" w:type="dxa"/>
            <w:vAlign w:val="bottom"/>
          </w:tcPr>
          <w:p w:rsidR="005D46E5" w:rsidRPr="00202E5B" w:rsidRDefault="005D46E5" w:rsidP="00625D45">
            <w:pPr>
              <w:pStyle w:val="TAC"/>
            </w:pPr>
            <w:r w:rsidRPr="00202E5B">
              <w:t>1.1</w:t>
            </w:r>
          </w:p>
        </w:tc>
        <w:tc>
          <w:tcPr>
            <w:tcW w:w="1914" w:type="dxa"/>
            <w:vAlign w:val="bottom"/>
          </w:tcPr>
          <w:p w:rsidR="005D46E5" w:rsidRPr="00202E5B" w:rsidRDefault="005D46E5" w:rsidP="00625D45">
            <w:pPr>
              <w:pStyle w:val="TAC"/>
            </w:pPr>
            <w:r w:rsidRPr="00202E5B">
              <w:t>1.9</w:t>
            </w:r>
          </w:p>
        </w:tc>
      </w:tr>
      <w:tr w:rsidR="005D46E5" w:rsidRPr="00202E5B" w:rsidTr="00DE0D06">
        <w:tc>
          <w:tcPr>
            <w:tcW w:w="828" w:type="dxa"/>
          </w:tcPr>
          <w:p w:rsidR="005D46E5" w:rsidRPr="00202E5B" w:rsidRDefault="005D46E5" w:rsidP="00625D45">
            <w:pPr>
              <w:pStyle w:val="TAC"/>
            </w:pPr>
            <w:r w:rsidRPr="00202E5B">
              <w:t>5</w:t>
            </w:r>
          </w:p>
        </w:tc>
        <w:tc>
          <w:tcPr>
            <w:tcW w:w="1260" w:type="dxa"/>
          </w:tcPr>
          <w:p w:rsidR="005D46E5" w:rsidRPr="00202E5B" w:rsidRDefault="005D46E5" w:rsidP="00625D45">
            <w:pPr>
              <w:pStyle w:val="TAC"/>
            </w:pPr>
            <w:r w:rsidRPr="00202E5B">
              <w:t>35</w:t>
            </w:r>
          </w:p>
        </w:tc>
        <w:tc>
          <w:tcPr>
            <w:tcW w:w="1800" w:type="dxa"/>
          </w:tcPr>
          <w:p w:rsidR="005D46E5" w:rsidRPr="00202E5B" w:rsidRDefault="005D46E5" w:rsidP="00625D45">
            <w:pPr>
              <w:pStyle w:val="TAC"/>
            </w:pPr>
            <w:r w:rsidRPr="00202E5B">
              <w:t>0.3</w:t>
            </w:r>
          </w:p>
        </w:tc>
        <w:tc>
          <w:tcPr>
            <w:tcW w:w="1914" w:type="dxa"/>
          </w:tcPr>
          <w:p w:rsidR="005D46E5" w:rsidRPr="00202E5B" w:rsidRDefault="005D46E5" w:rsidP="00625D45">
            <w:pPr>
              <w:pStyle w:val="TAC"/>
            </w:pPr>
            <w:r w:rsidRPr="00202E5B">
              <w:t>0.2</w:t>
            </w:r>
          </w:p>
        </w:tc>
        <w:tc>
          <w:tcPr>
            <w:tcW w:w="1800" w:type="dxa"/>
            <w:vAlign w:val="bottom"/>
          </w:tcPr>
          <w:p w:rsidR="005D46E5" w:rsidRPr="00202E5B" w:rsidRDefault="005D46E5" w:rsidP="00625D45">
            <w:pPr>
              <w:pStyle w:val="TAC"/>
            </w:pPr>
            <w:r w:rsidRPr="00202E5B">
              <w:t>0.4</w:t>
            </w:r>
          </w:p>
        </w:tc>
        <w:tc>
          <w:tcPr>
            <w:tcW w:w="1914" w:type="dxa"/>
            <w:vAlign w:val="bottom"/>
          </w:tcPr>
          <w:p w:rsidR="005D46E5" w:rsidRPr="00202E5B" w:rsidRDefault="005D46E5" w:rsidP="00625D45">
            <w:pPr>
              <w:pStyle w:val="TAC"/>
            </w:pPr>
            <w:r w:rsidRPr="00202E5B">
              <w:t>0.5</w:t>
            </w:r>
          </w:p>
        </w:tc>
      </w:tr>
      <w:tr w:rsidR="005D46E5" w:rsidRPr="00202E5B" w:rsidTr="00DE0D06">
        <w:tc>
          <w:tcPr>
            <w:tcW w:w="828" w:type="dxa"/>
          </w:tcPr>
          <w:p w:rsidR="005D46E5" w:rsidRPr="00202E5B" w:rsidRDefault="005D46E5" w:rsidP="00625D45">
            <w:pPr>
              <w:pStyle w:val="TAC"/>
            </w:pPr>
            <w:r w:rsidRPr="00202E5B">
              <w:t>10</w:t>
            </w:r>
          </w:p>
        </w:tc>
        <w:tc>
          <w:tcPr>
            <w:tcW w:w="1260" w:type="dxa"/>
          </w:tcPr>
          <w:p w:rsidR="005D46E5" w:rsidRPr="00202E5B" w:rsidRDefault="005D46E5" w:rsidP="00625D45">
            <w:pPr>
              <w:pStyle w:val="TAC"/>
            </w:pPr>
            <w:r w:rsidRPr="00202E5B">
              <w:t>40</w:t>
            </w:r>
          </w:p>
        </w:tc>
        <w:tc>
          <w:tcPr>
            <w:tcW w:w="1800" w:type="dxa"/>
          </w:tcPr>
          <w:p w:rsidR="005D46E5" w:rsidRPr="00202E5B" w:rsidRDefault="005D46E5" w:rsidP="00625D45">
            <w:pPr>
              <w:pStyle w:val="TAC"/>
            </w:pPr>
            <w:r w:rsidRPr="00202E5B">
              <w:t>0</w:t>
            </w:r>
          </w:p>
        </w:tc>
        <w:tc>
          <w:tcPr>
            <w:tcW w:w="1914" w:type="dxa"/>
          </w:tcPr>
          <w:p w:rsidR="005D46E5" w:rsidRPr="00202E5B" w:rsidRDefault="005D46E5" w:rsidP="00625D45">
            <w:pPr>
              <w:pStyle w:val="TAC"/>
            </w:pPr>
            <w:r w:rsidRPr="00202E5B">
              <w:t>0</w:t>
            </w:r>
          </w:p>
        </w:tc>
        <w:tc>
          <w:tcPr>
            <w:tcW w:w="1800" w:type="dxa"/>
            <w:vAlign w:val="bottom"/>
          </w:tcPr>
          <w:p w:rsidR="005D46E5" w:rsidRPr="00202E5B" w:rsidRDefault="005D46E5" w:rsidP="00625D45">
            <w:pPr>
              <w:pStyle w:val="TAC"/>
            </w:pPr>
            <w:r w:rsidRPr="00202E5B">
              <w:t>0.1</w:t>
            </w:r>
          </w:p>
        </w:tc>
        <w:tc>
          <w:tcPr>
            <w:tcW w:w="1914" w:type="dxa"/>
            <w:vAlign w:val="bottom"/>
          </w:tcPr>
          <w:p w:rsidR="005D46E5" w:rsidRPr="00202E5B" w:rsidRDefault="005D46E5" w:rsidP="00625D45">
            <w:pPr>
              <w:pStyle w:val="TAC"/>
            </w:pPr>
            <w:r w:rsidRPr="00202E5B">
              <w:t>0.2</w:t>
            </w:r>
          </w:p>
        </w:tc>
      </w:tr>
      <w:tr w:rsidR="005D46E5" w:rsidRPr="00202E5B" w:rsidTr="00DE0D06">
        <w:tc>
          <w:tcPr>
            <w:tcW w:w="828" w:type="dxa"/>
          </w:tcPr>
          <w:p w:rsidR="005D46E5" w:rsidRPr="00202E5B" w:rsidRDefault="005D46E5" w:rsidP="00625D45">
            <w:pPr>
              <w:pStyle w:val="TAC"/>
            </w:pPr>
            <w:r w:rsidRPr="00202E5B">
              <w:t>15</w:t>
            </w:r>
          </w:p>
        </w:tc>
        <w:tc>
          <w:tcPr>
            <w:tcW w:w="1260" w:type="dxa"/>
          </w:tcPr>
          <w:p w:rsidR="005D46E5" w:rsidRPr="00202E5B" w:rsidRDefault="005D46E5" w:rsidP="00625D45">
            <w:pPr>
              <w:pStyle w:val="TAC"/>
            </w:pPr>
            <w:r w:rsidRPr="00202E5B">
              <w:t>45</w:t>
            </w:r>
          </w:p>
        </w:tc>
        <w:tc>
          <w:tcPr>
            <w:tcW w:w="1800" w:type="dxa"/>
          </w:tcPr>
          <w:p w:rsidR="005D46E5" w:rsidRPr="00202E5B" w:rsidRDefault="005D46E5" w:rsidP="00625D45">
            <w:pPr>
              <w:pStyle w:val="TAC"/>
            </w:pPr>
            <w:r w:rsidRPr="00202E5B">
              <w:t>0</w:t>
            </w:r>
          </w:p>
        </w:tc>
        <w:tc>
          <w:tcPr>
            <w:tcW w:w="1914" w:type="dxa"/>
          </w:tcPr>
          <w:p w:rsidR="005D46E5" w:rsidRPr="00202E5B" w:rsidRDefault="005D46E5" w:rsidP="00625D45">
            <w:pPr>
              <w:pStyle w:val="TAC"/>
            </w:pPr>
            <w:r w:rsidRPr="00202E5B">
              <w:t>0</w:t>
            </w:r>
          </w:p>
        </w:tc>
        <w:tc>
          <w:tcPr>
            <w:tcW w:w="1800" w:type="dxa"/>
            <w:vAlign w:val="bottom"/>
          </w:tcPr>
          <w:p w:rsidR="005D46E5" w:rsidRPr="00202E5B" w:rsidRDefault="005D46E5" w:rsidP="00625D45">
            <w:pPr>
              <w:pStyle w:val="TAC"/>
            </w:pPr>
            <w:r w:rsidRPr="00202E5B">
              <w:t>0</w:t>
            </w:r>
          </w:p>
        </w:tc>
        <w:tc>
          <w:tcPr>
            <w:tcW w:w="1914" w:type="dxa"/>
            <w:vAlign w:val="bottom"/>
          </w:tcPr>
          <w:p w:rsidR="005D46E5" w:rsidRPr="00202E5B" w:rsidRDefault="005D46E5" w:rsidP="00625D45">
            <w:pPr>
              <w:pStyle w:val="TAC"/>
            </w:pPr>
            <w:r w:rsidRPr="00202E5B">
              <w:t>0</w:t>
            </w:r>
          </w:p>
        </w:tc>
      </w:tr>
      <w:tr w:rsidR="005D46E5" w:rsidRPr="00202E5B" w:rsidTr="00DE0D06">
        <w:tc>
          <w:tcPr>
            <w:tcW w:w="828" w:type="dxa"/>
          </w:tcPr>
          <w:p w:rsidR="005D46E5" w:rsidRPr="00202E5B" w:rsidRDefault="005D46E5" w:rsidP="00625D45">
            <w:pPr>
              <w:pStyle w:val="TAC"/>
            </w:pPr>
            <w:r w:rsidRPr="00202E5B">
              <w:t>20</w:t>
            </w:r>
          </w:p>
        </w:tc>
        <w:tc>
          <w:tcPr>
            <w:tcW w:w="1260" w:type="dxa"/>
          </w:tcPr>
          <w:p w:rsidR="005D46E5" w:rsidRPr="00202E5B" w:rsidRDefault="005D46E5" w:rsidP="00625D45">
            <w:pPr>
              <w:pStyle w:val="TAC"/>
            </w:pPr>
            <w:r w:rsidRPr="00202E5B">
              <w:t>50</w:t>
            </w:r>
          </w:p>
        </w:tc>
        <w:tc>
          <w:tcPr>
            <w:tcW w:w="1800" w:type="dxa"/>
          </w:tcPr>
          <w:p w:rsidR="005D46E5" w:rsidRPr="00202E5B" w:rsidRDefault="005D46E5" w:rsidP="00625D45">
            <w:pPr>
              <w:pStyle w:val="TAC"/>
            </w:pPr>
            <w:r w:rsidRPr="00202E5B">
              <w:t>0</w:t>
            </w:r>
          </w:p>
        </w:tc>
        <w:tc>
          <w:tcPr>
            <w:tcW w:w="1914" w:type="dxa"/>
          </w:tcPr>
          <w:p w:rsidR="005D46E5" w:rsidRPr="00202E5B" w:rsidRDefault="005D46E5" w:rsidP="00625D45">
            <w:pPr>
              <w:pStyle w:val="TAC"/>
            </w:pPr>
            <w:r w:rsidRPr="00202E5B">
              <w:t>0</w:t>
            </w:r>
          </w:p>
        </w:tc>
        <w:tc>
          <w:tcPr>
            <w:tcW w:w="1800" w:type="dxa"/>
            <w:vAlign w:val="bottom"/>
          </w:tcPr>
          <w:p w:rsidR="005D46E5" w:rsidRPr="00202E5B" w:rsidRDefault="005D46E5" w:rsidP="00625D45">
            <w:pPr>
              <w:pStyle w:val="TAC"/>
            </w:pPr>
            <w:r w:rsidRPr="00202E5B">
              <w:t>0</w:t>
            </w:r>
          </w:p>
        </w:tc>
        <w:tc>
          <w:tcPr>
            <w:tcW w:w="1914" w:type="dxa"/>
            <w:vAlign w:val="bottom"/>
          </w:tcPr>
          <w:p w:rsidR="005D46E5" w:rsidRPr="00202E5B" w:rsidRDefault="005D46E5" w:rsidP="00625D45">
            <w:pPr>
              <w:pStyle w:val="TAC"/>
            </w:pPr>
            <w:r w:rsidRPr="00202E5B">
              <w:t>0</w:t>
            </w:r>
          </w:p>
        </w:tc>
      </w:tr>
    </w:tbl>
    <w:p w:rsidR="00B15A8C" w:rsidRPr="007F4011" w:rsidRDefault="00B15A8C" w:rsidP="00B15A8C"/>
    <w:p w:rsidR="00B15A8C" w:rsidRPr="007F4011" w:rsidRDefault="00B15A8C" w:rsidP="00B15A8C">
      <w:pPr>
        <w:keepNext/>
        <w:jc w:val="center"/>
      </w:pPr>
    </w:p>
    <w:p w:rsidR="00B15A8C" w:rsidRPr="007F4011" w:rsidRDefault="00EB222C" w:rsidP="00B15A8C">
      <w:r>
        <w:pict>
          <v:shape id="_x0000_i1065" type="#_x0000_t75" style="width:469.5pt;height:305.25pt">
            <v:imagedata r:id="rId62" o:title=""/>
          </v:shape>
        </w:pict>
      </w:r>
    </w:p>
    <w:p w:rsidR="00C1484B" w:rsidRPr="007F4011" w:rsidRDefault="00C1484B" w:rsidP="00DC1575">
      <w:pPr>
        <w:pStyle w:val="TH"/>
        <w:outlineLvl w:val="0"/>
      </w:pPr>
      <w:r w:rsidRPr="007F4011">
        <w:t>Figure 7.10: average UTRA 3,84 Mcps TDD uplink throughput loss</w:t>
      </w:r>
    </w:p>
    <w:p w:rsidR="00B15A8C" w:rsidRPr="007F4011" w:rsidRDefault="00B15A8C" w:rsidP="00B15A8C">
      <w:pPr>
        <w:jc w:val="center"/>
      </w:pPr>
    </w:p>
    <w:p w:rsidR="00B15A8C" w:rsidRPr="007F4011" w:rsidRDefault="00EB222C" w:rsidP="00BD76B6">
      <w:r>
        <w:pict>
          <v:shape id="_x0000_i1066" type="#_x0000_t75" style="width:468.75pt;height:305.25pt">
            <v:imagedata r:id="rId63" o:title=""/>
          </v:shape>
        </w:pict>
      </w:r>
    </w:p>
    <w:p w:rsidR="00C1484B" w:rsidRPr="007F4011" w:rsidRDefault="00C1484B" w:rsidP="00DC1575">
      <w:pPr>
        <w:pStyle w:val="TF"/>
        <w:outlineLvl w:val="0"/>
      </w:pPr>
      <w:r w:rsidRPr="007F4011">
        <w:t>Figure 7.11: 5% CDF UTRA 3,84 Mcps TDD uplink throughput loss</w:t>
      </w:r>
    </w:p>
    <w:p w:rsidR="00C1484B" w:rsidRPr="007F4011" w:rsidRDefault="00C1484B" w:rsidP="00BD76B6"/>
    <w:p w:rsidR="00BD76B6" w:rsidRPr="001C6075" w:rsidRDefault="00C755A3" w:rsidP="00DC1575">
      <w:pPr>
        <w:pStyle w:val="Heading4"/>
        <w:tabs>
          <w:tab w:val="left" w:pos="1140"/>
        </w:tabs>
        <w:ind w:left="1140" w:hanging="1140"/>
        <w:rPr>
          <w:lang w:val="sv-FI"/>
        </w:rPr>
      </w:pPr>
      <w:bookmarkStart w:id="175" w:name="_Toc518937215"/>
      <w:bookmarkStart w:id="176" w:name="_Toc46233074"/>
      <w:r w:rsidRPr="001C6075">
        <w:rPr>
          <w:lang w:val="sv-FI"/>
        </w:rPr>
        <w:t>7.1.2.5</w:t>
      </w:r>
      <w:r w:rsidRPr="001C6075">
        <w:rPr>
          <w:lang w:val="sv-FI"/>
        </w:rPr>
        <w:tab/>
      </w:r>
      <w:r w:rsidR="00BD76B6" w:rsidRPr="001C6075">
        <w:rPr>
          <w:lang w:val="sv-FI"/>
        </w:rPr>
        <w:t>ACIR uplink 10MHz E-UTRA interferer – 10MHz E-UTRA TDD victim</w:t>
      </w:r>
      <w:bookmarkEnd w:id="175"/>
      <w:bookmarkEnd w:id="176"/>
    </w:p>
    <w:p w:rsidR="00BD76B6" w:rsidRPr="007F4011" w:rsidRDefault="00BD76B6" w:rsidP="00BD76B6">
      <w:r w:rsidRPr="007F4011">
        <w:t>Simulations are based on the following assumptions:</w:t>
      </w:r>
    </w:p>
    <w:p w:rsidR="00BD76B6" w:rsidRPr="007F4011" w:rsidRDefault="00BD76B6" w:rsidP="00BD76B6">
      <w:pPr>
        <w:pStyle w:val="B1"/>
        <w:rPr>
          <w:lang w:val="sv-SE"/>
        </w:rPr>
      </w:pPr>
      <w:r w:rsidRPr="007F4011">
        <w:rPr>
          <w:lang w:val="sv-SE"/>
        </w:rPr>
        <w:t>Aggressor system:</w:t>
      </w:r>
      <w:r w:rsidRPr="007F4011">
        <w:rPr>
          <w:lang w:val="sv-SE"/>
        </w:rPr>
        <w:tab/>
      </w:r>
      <w:r w:rsidRPr="007F4011">
        <w:rPr>
          <w:lang w:val="sv-SE"/>
        </w:rPr>
        <w:tab/>
        <w:t>10 MHz E-UTRA</w:t>
      </w:r>
    </w:p>
    <w:p w:rsidR="00BD76B6" w:rsidRPr="007F4011" w:rsidRDefault="00BD76B6" w:rsidP="00BD76B6">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rsidR="00BD76B6" w:rsidRPr="007F4011" w:rsidRDefault="00BD76B6" w:rsidP="00BD76B6">
      <w:pPr>
        <w:pStyle w:val="B1"/>
      </w:pPr>
      <w:r w:rsidRPr="007F4011">
        <w:t>Simulation frequency:</w:t>
      </w:r>
      <w:r w:rsidRPr="007F4011">
        <w:tab/>
        <w:t>2000 MHz</w:t>
      </w:r>
    </w:p>
    <w:p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EA0877" w:rsidRPr="007F4011" w:rsidRDefault="00BD76B6" w:rsidP="00BD76B6">
      <w:r w:rsidRPr="007F4011">
        <w:t>Simulation results for average E-UTRA TDD uplink throughput loss are presented in table 7.10 (Power Control Parameter Set 1) and table 7.11 (Power Control Parameter Set 2).  The results are also plotted in figure 7.12 (average throughput loss) and figure 7.13 (5% CDF throughput loss).</w:t>
      </w:r>
    </w:p>
    <w:p w:rsidR="00BD76B6" w:rsidRPr="007F4011" w:rsidRDefault="00BD76B6" w:rsidP="00DC1575">
      <w:pPr>
        <w:pStyle w:val="TH"/>
        <w:outlineLvl w:val="0"/>
      </w:pPr>
      <w:r w:rsidRPr="007F4011">
        <w:t>Table 7.10: E-UTRA TDD uplink throughput loss (average &amp; 5% CDF) –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rsidTr="00DE0D06">
        <w:tc>
          <w:tcPr>
            <w:tcW w:w="828" w:type="dxa"/>
            <w:vMerge w:val="restart"/>
          </w:tcPr>
          <w:p w:rsidR="00BD76B6" w:rsidRPr="00202E5B" w:rsidRDefault="00BD76B6" w:rsidP="00BD76B6">
            <w:pPr>
              <w:pStyle w:val="TAH"/>
            </w:pPr>
            <w:r w:rsidRPr="00202E5B">
              <w:t>X (dB)</w:t>
            </w:r>
          </w:p>
        </w:tc>
        <w:tc>
          <w:tcPr>
            <w:tcW w:w="1260" w:type="dxa"/>
            <w:vMerge w:val="restart"/>
          </w:tcPr>
          <w:p w:rsidR="00BD76B6" w:rsidRPr="00202E5B" w:rsidRDefault="00BD76B6" w:rsidP="00BD76B6">
            <w:pPr>
              <w:pStyle w:val="TAH"/>
            </w:pPr>
            <w:r w:rsidRPr="00202E5B">
              <w:t>ACIR = 30 + X (dB)</w:t>
            </w:r>
          </w:p>
        </w:tc>
        <w:tc>
          <w:tcPr>
            <w:tcW w:w="7428" w:type="dxa"/>
            <w:gridSpan w:val="4"/>
          </w:tcPr>
          <w:p w:rsidR="00BD76B6" w:rsidRPr="00202E5B" w:rsidRDefault="00BD76B6" w:rsidP="00BD76B6">
            <w:pPr>
              <w:pStyle w:val="TAH"/>
            </w:pPr>
            <w:r w:rsidRPr="00202E5B">
              <w:t xml:space="preserve">Throughput Loss (%) - </w:t>
            </w:r>
            <w:r w:rsidRPr="00202E5B">
              <w:rPr>
                <w:lang w:val="en-US"/>
              </w:rPr>
              <w:t xml:space="preserve">Parameter Set 1 (Gamma=1, </w:t>
            </w:r>
            <w:r w:rsidR="003A597E" w:rsidRPr="00202E5B">
              <w:rPr>
                <w:lang w:val="en-US"/>
              </w:rPr>
              <w:t>C</w:t>
            </w:r>
            <w:r w:rsidRPr="00202E5B">
              <w:rPr>
                <w:lang w:val="en-US"/>
              </w:rPr>
              <w:t>Lx-ile=112)</w:t>
            </w:r>
          </w:p>
        </w:tc>
      </w:tr>
      <w:tr w:rsidR="00BD76B6" w:rsidRPr="00202E5B" w:rsidTr="00DE0D06">
        <w:tc>
          <w:tcPr>
            <w:tcW w:w="828" w:type="dxa"/>
            <w:vMerge/>
          </w:tcPr>
          <w:p w:rsidR="00BD76B6" w:rsidRPr="00202E5B" w:rsidRDefault="00BD76B6" w:rsidP="00BD76B6">
            <w:pPr>
              <w:pStyle w:val="TAH"/>
            </w:pPr>
          </w:p>
        </w:tc>
        <w:tc>
          <w:tcPr>
            <w:tcW w:w="1260" w:type="dxa"/>
            <w:vMerge/>
          </w:tcPr>
          <w:p w:rsidR="00BD76B6" w:rsidRPr="00202E5B" w:rsidRDefault="00BD76B6" w:rsidP="00BD76B6">
            <w:pPr>
              <w:pStyle w:val="TAH"/>
            </w:pPr>
          </w:p>
        </w:tc>
        <w:tc>
          <w:tcPr>
            <w:tcW w:w="3714" w:type="dxa"/>
            <w:gridSpan w:val="2"/>
          </w:tcPr>
          <w:p w:rsidR="00BD76B6" w:rsidRPr="00202E5B" w:rsidRDefault="00BD76B6" w:rsidP="00BD76B6">
            <w:pPr>
              <w:pStyle w:val="TAH"/>
              <w:rPr>
                <w:lang w:val="sv-SE"/>
              </w:rPr>
            </w:pPr>
            <w:r w:rsidRPr="00202E5B">
              <w:rPr>
                <w:lang w:val="sv-SE"/>
              </w:rPr>
              <w:t>IPWireless (R4-061312)</w:t>
            </w:r>
          </w:p>
        </w:tc>
        <w:tc>
          <w:tcPr>
            <w:tcW w:w="3714" w:type="dxa"/>
            <w:gridSpan w:val="2"/>
          </w:tcPr>
          <w:p w:rsidR="00BD76B6" w:rsidRPr="00202E5B" w:rsidRDefault="00BD76B6" w:rsidP="00BD76B6">
            <w:pPr>
              <w:pStyle w:val="TAH"/>
              <w:rPr>
                <w:lang w:val="sv-SE"/>
              </w:rPr>
            </w:pPr>
            <w:r w:rsidRPr="00202E5B">
              <w:rPr>
                <w:lang w:val="sv-SE"/>
              </w:rPr>
              <w:t>Ericsson (R4-061319)</w:t>
            </w:r>
          </w:p>
        </w:tc>
      </w:tr>
      <w:tr w:rsidR="00BD76B6" w:rsidRPr="00202E5B" w:rsidTr="00DE0D06">
        <w:tc>
          <w:tcPr>
            <w:tcW w:w="828" w:type="dxa"/>
            <w:vMerge/>
          </w:tcPr>
          <w:p w:rsidR="00BD76B6" w:rsidRPr="00202E5B" w:rsidRDefault="00BD76B6" w:rsidP="00BD76B6">
            <w:pPr>
              <w:pStyle w:val="TAH"/>
              <w:rPr>
                <w:lang w:val="sv-SE"/>
              </w:rPr>
            </w:pPr>
          </w:p>
        </w:tc>
        <w:tc>
          <w:tcPr>
            <w:tcW w:w="1260" w:type="dxa"/>
            <w:vMerge/>
          </w:tcPr>
          <w:p w:rsidR="00BD76B6" w:rsidRPr="00202E5B" w:rsidRDefault="00BD76B6" w:rsidP="00BD76B6">
            <w:pPr>
              <w:pStyle w:val="TAH"/>
              <w:rPr>
                <w:lang w:val="sv-SE"/>
              </w:rPr>
            </w:pPr>
          </w:p>
        </w:tc>
        <w:tc>
          <w:tcPr>
            <w:tcW w:w="1800" w:type="dxa"/>
          </w:tcPr>
          <w:p w:rsidR="00BD76B6" w:rsidRPr="00202E5B" w:rsidRDefault="00BD76B6" w:rsidP="00BD76B6">
            <w:pPr>
              <w:pStyle w:val="TAH"/>
            </w:pPr>
            <w:r w:rsidRPr="00202E5B">
              <w:t>Average</w:t>
            </w:r>
          </w:p>
        </w:tc>
        <w:tc>
          <w:tcPr>
            <w:tcW w:w="1914" w:type="dxa"/>
          </w:tcPr>
          <w:p w:rsidR="00BD76B6" w:rsidRPr="00202E5B" w:rsidRDefault="00BD76B6" w:rsidP="00BD76B6">
            <w:pPr>
              <w:pStyle w:val="TAH"/>
            </w:pPr>
            <w:r w:rsidRPr="00202E5B">
              <w:t>5% CDF</w:t>
            </w:r>
          </w:p>
        </w:tc>
        <w:tc>
          <w:tcPr>
            <w:tcW w:w="1800" w:type="dxa"/>
          </w:tcPr>
          <w:p w:rsidR="00BD76B6" w:rsidRPr="00202E5B" w:rsidRDefault="00BD76B6" w:rsidP="00BD76B6">
            <w:pPr>
              <w:pStyle w:val="TAH"/>
            </w:pPr>
            <w:r w:rsidRPr="00202E5B">
              <w:t>Average</w:t>
            </w:r>
          </w:p>
        </w:tc>
        <w:tc>
          <w:tcPr>
            <w:tcW w:w="1914" w:type="dxa"/>
          </w:tcPr>
          <w:p w:rsidR="00BD76B6" w:rsidRPr="00202E5B" w:rsidRDefault="00BD76B6" w:rsidP="00BD76B6">
            <w:pPr>
              <w:pStyle w:val="TAH"/>
            </w:pPr>
            <w:r w:rsidRPr="00202E5B">
              <w:t>5% CDF</w:t>
            </w:r>
          </w:p>
        </w:tc>
      </w:tr>
      <w:tr w:rsidR="00BD76B6" w:rsidRPr="00202E5B" w:rsidTr="00DE0D06">
        <w:tc>
          <w:tcPr>
            <w:tcW w:w="828" w:type="dxa"/>
          </w:tcPr>
          <w:p w:rsidR="00BD76B6" w:rsidRPr="00202E5B" w:rsidRDefault="00BD76B6" w:rsidP="00BD76B6">
            <w:pPr>
              <w:pStyle w:val="TAC"/>
            </w:pPr>
            <w:r w:rsidRPr="00202E5B">
              <w:t>-15</w:t>
            </w:r>
          </w:p>
        </w:tc>
        <w:tc>
          <w:tcPr>
            <w:tcW w:w="1260" w:type="dxa"/>
          </w:tcPr>
          <w:p w:rsidR="00BD76B6" w:rsidRPr="00202E5B" w:rsidRDefault="00BD76B6" w:rsidP="00BD76B6">
            <w:pPr>
              <w:pStyle w:val="TAC"/>
            </w:pPr>
            <w:r w:rsidRPr="00202E5B">
              <w:t>15</w:t>
            </w:r>
          </w:p>
        </w:tc>
        <w:tc>
          <w:tcPr>
            <w:tcW w:w="1800" w:type="dxa"/>
          </w:tcPr>
          <w:p w:rsidR="00BD76B6" w:rsidRPr="00202E5B" w:rsidRDefault="00BD76B6" w:rsidP="00BD76B6">
            <w:pPr>
              <w:pStyle w:val="TAC"/>
            </w:pPr>
          </w:p>
        </w:tc>
        <w:tc>
          <w:tcPr>
            <w:tcW w:w="1914" w:type="dxa"/>
          </w:tcPr>
          <w:p w:rsidR="00BD76B6" w:rsidRPr="00202E5B" w:rsidRDefault="00BD76B6" w:rsidP="00BD76B6">
            <w:pPr>
              <w:pStyle w:val="TAC"/>
            </w:pPr>
          </w:p>
        </w:tc>
        <w:tc>
          <w:tcPr>
            <w:tcW w:w="1800" w:type="dxa"/>
          </w:tcPr>
          <w:p w:rsidR="00BD76B6" w:rsidRPr="00202E5B" w:rsidRDefault="00BD76B6" w:rsidP="00BD76B6">
            <w:pPr>
              <w:pStyle w:val="TAC"/>
            </w:pPr>
            <w:r w:rsidRPr="00202E5B">
              <w:t>18.1</w:t>
            </w:r>
          </w:p>
        </w:tc>
        <w:tc>
          <w:tcPr>
            <w:tcW w:w="1914" w:type="dxa"/>
          </w:tcPr>
          <w:p w:rsidR="00BD76B6" w:rsidRPr="00202E5B" w:rsidRDefault="00BD76B6" w:rsidP="00BD76B6">
            <w:pPr>
              <w:pStyle w:val="TAC"/>
            </w:pPr>
            <w:r w:rsidRPr="00202E5B">
              <w:t>41.4</w:t>
            </w:r>
          </w:p>
        </w:tc>
      </w:tr>
      <w:tr w:rsidR="00BD76B6" w:rsidRPr="00202E5B" w:rsidTr="00DE0D06">
        <w:tc>
          <w:tcPr>
            <w:tcW w:w="828" w:type="dxa"/>
          </w:tcPr>
          <w:p w:rsidR="00BD76B6" w:rsidRPr="00202E5B" w:rsidRDefault="00BD76B6" w:rsidP="00BD76B6">
            <w:pPr>
              <w:pStyle w:val="TAC"/>
            </w:pPr>
            <w:r w:rsidRPr="00202E5B">
              <w:t>-10</w:t>
            </w:r>
          </w:p>
        </w:tc>
        <w:tc>
          <w:tcPr>
            <w:tcW w:w="1260" w:type="dxa"/>
          </w:tcPr>
          <w:p w:rsidR="00BD76B6" w:rsidRPr="00202E5B" w:rsidRDefault="00BD76B6" w:rsidP="00BD76B6">
            <w:pPr>
              <w:pStyle w:val="TAC"/>
            </w:pPr>
            <w:r w:rsidRPr="00202E5B">
              <w:t>20</w:t>
            </w:r>
          </w:p>
        </w:tc>
        <w:tc>
          <w:tcPr>
            <w:tcW w:w="1800" w:type="dxa"/>
          </w:tcPr>
          <w:p w:rsidR="00BD76B6" w:rsidRPr="00202E5B" w:rsidRDefault="00BD76B6" w:rsidP="00BD76B6">
            <w:pPr>
              <w:pStyle w:val="TAC"/>
            </w:pPr>
            <w:r w:rsidRPr="00202E5B">
              <w:t>12</w:t>
            </w:r>
          </w:p>
        </w:tc>
        <w:tc>
          <w:tcPr>
            <w:tcW w:w="1914" w:type="dxa"/>
          </w:tcPr>
          <w:p w:rsidR="00BD76B6" w:rsidRPr="00202E5B" w:rsidRDefault="00BD76B6" w:rsidP="00BD76B6">
            <w:pPr>
              <w:pStyle w:val="TAC"/>
            </w:pPr>
            <w:r w:rsidRPr="00202E5B">
              <w:t>20</w:t>
            </w:r>
          </w:p>
        </w:tc>
        <w:tc>
          <w:tcPr>
            <w:tcW w:w="1800" w:type="dxa"/>
          </w:tcPr>
          <w:p w:rsidR="00BD76B6" w:rsidRPr="00202E5B" w:rsidRDefault="00BD76B6" w:rsidP="00BD76B6">
            <w:pPr>
              <w:pStyle w:val="TAC"/>
            </w:pPr>
            <w:r w:rsidRPr="00202E5B">
              <w:t>9.6</w:t>
            </w:r>
          </w:p>
        </w:tc>
        <w:tc>
          <w:tcPr>
            <w:tcW w:w="1914" w:type="dxa"/>
          </w:tcPr>
          <w:p w:rsidR="00BD76B6" w:rsidRPr="00202E5B" w:rsidRDefault="00BD76B6" w:rsidP="00BD76B6">
            <w:pPr>
              <w:pStyle w:val="TAC"/>
            </w:pPr>
            <w:r w:rsidRPr="00202E5B">
              <w:t>17.9</w:t>
            </w:r>
          </w:p>
        </w:tc>
      </w:tr>
      <w:tr w:rsidR="00BD76B6" w:rsidRPr="00202E5B" w:rsidTr="00DE0D06">
        <w:tc>
          <w:tcPr>
            <w:tcW w:w="828" w:type="dxa"/>
          </w:tcPr>
          <w:p w:rsidR="00BD76B6" w:rsidRPr="00202E5B" w:rsidRDefault="00BD76B6" w:rsidP="00BD76B6">
            <w:pPr>
              <w:pStyle w:val="TAC"/>
            </w:pPr>
            <w:r w:rsidRPr="00202E5B">
              <w:t>-5</w:t>
            </w:r>
          </w:p>
        </w:tc>
        <w:tc>
          <w:tcPr>
            <w:tcW w:w="1260" w:type="dxa"/>
          </w:tcPr>
          <w:p w:rsidR="00BD76B6" w:rsidRPr="00202E5B" w:rsidRDefault="00BD76B6" w:rsidP="00BD76B6">
            <w:pPr>
              <w:pStyle w:val="TAC"/>
            </w:pPr>
            <w:r w:rsidRPr="00202E5B">
              <w:t>25</w:t>
            </w:r>
          </w:p>
        </w:tc>
        <w:tc>
          <w:tcPr>
            <w:tcW w:w="1800" w:type="dxa"/>
          </w:tcPr>
          <w:p w:rsidR="00BD76B6" w:rsidRPr="00202E5B" w:rsidRDefault="00BD76B6" w:rsidP="00BD76B6">
            <w:pPr>
              <w:pStyle w:val="TAC"/>
            </w:pPr>
            <w:r w:rsidRPr="00202E5B">
              <w:t>6.9</w:t>
            </w:r>
          </w:p>
        </w:tc>
        <w:tc>
          <w:tcPr>
            <w:tcW w:w="1914" w:type="dxa"/>
          </w:tcPr>
          <w:p w:rsidR="00BD76B6" w:rsidRPr="00202E5B" w:rsidRDefault="00BD76B6" w:rsidP="00BD76B6">
            <w:pPr>
              <w:pStyle w:val="TAC"/>
            </w:pPr>
            <w:r w:rsidRPr="00202E5B">
              <w:t>12</w:t>
            </w:r>
          </w:p>
        </w:tc>
        <w:tc>
          <w:tcPr>
            <w:tcW w:w="1800" w:type="dxa"/>
          </w:tcPr>
          <w:p w:rsidR="00BD76B6" w:rsidRPr="00202E5B" w:rsidRDefault="00BD76B6" w:rsidP="00BD76B6">
            <w:pPr>
              <w:pStyle w:val="TAC"/>
            </w:pPr>
            <w:r w:rsidRPr="00202E5B">
              <w:t>4.7</w:t>
            </w:r>
          </w:p>
        </w:tc>
        <w:tc>
          <w:tcPr>
            <w:tcW w:w="1914" w:type="dxa"/>
          </w:tcPr>
          <w:p w:rsidR="00BD76B6" w:rsidRPr="00202E5B" w:rsidRDefault="00BD76B6" w:rsidP="00BD76B6">
            <w:pPr>
              <w:pStyle w:val="TAC"/>
            </w:pPr>
            <w:r w:rsidRPr="00202E5B">
              <w:t>6.5</w:t>
            </w:r>
          </w:p>
        </w:tc>
      </w:tr>
      <w:tr w:rsidR="00BD76B6" w:rsidRPr="00202E5B" w:rsidTr="00DE0D06">
        <w:tc>
          <w:tcPr>
            <w:tcW w:w="828" w:type="dxa"/>
          </w:tcPr>
          <w:p w:rsidR="00BD76B6" w:rsidRPr="00202E5B" w:rsidRDefault="00BD76B6" w:rsidP="00BD76B6">
            <w:pPr>
              <w:pStyle w:val="TAC"/>
            </w:pPr>
            <w:r w:rsidRPr="00202E5B">
              <w:t>0</w:t>
            </w:r>
          </w:p>
        </w:tc>
        <w:tc>
          <w:tcPr>
            <w:tcW w:w="1260" w:type="dxa"/>
          </w:tcPr>
          <w:p w:rsidR="00BD76B6" w:rsidRPr="00202E5B" w:rsidRDefault="00BD76B6" w:rsidP="00BD76B6">
            <w:pPr>
              <w:pStyle w:val="TAC"/>
            </w:pPr>
            <w:r w:rsidRPr="00202E5B">
              <w:t>30</w:t>
            </w:r>
          </w:p>
        </w:tc>
        <w:tc>
          <w:tcPr>
            <w:tcW w:w="1800" w:type="dxa"/>
          </w:tcPr>
          <w:p w:rsidR="00BD76B6" w:rsidRPr="00202E5B" w:rsidRDefault="00BD76B6" w:rsidP="00BD76B6">
            <w:pPr>
              <w:pStyle w:val="TAC"/>
            </w:pPr>
            <w:r w:rsidRPr="00202E5B">
              <w:t>3.6</w:t>
            </w:r>
          </w:p>
        </w:tc>
        <w:tc>
          <w:tcPr>
            <w:tcW w:w="1914" w:type="dxa"/>
          </w:tcPr>
          <w:p w:rsidR="00BD76B6" w:rsidRPr="00202E5B" w:rsidRDefault="00BD76B6" w:rsidP="00BD76B6">
            <w:pPr>
              <w:pStyle w:val="TAC"/>
            </w:pPr>
            <w:r w:rsidRPr="00202E5B">
              <w:t>5.8</w:t>
            </w:r>
          </w:p>
        </w:tc>
        <w:tc>
          <w:tcPr>
            <w:tcW w:w="1800" w:type="dxa"/>
          </w:tcPr>
          <w:p w:rsidR="00BD76B6" w:rsidRPr="00202E5B" w:rsidRDefault="00BD76B6" w:rsidP="00BD76B6">
            <w:pPr>
              <w:pStyle w:val="TAC"/>
            </w:pPr>
            <w:r w:rsidRPr="00202E5B">
              <w:t>2.0</w:t>
            </w:r>
          </w:p>
        </w:tc>
        <w:tc>
          <w:tcPr>
            <w:tcW w:w="1914" w:type="dxa"/>
          </w:tcPr>
          <w:p w:rsidR="00BD76B6" w:rsidRPr="00202E5B" w:rsidRDefault="00BD76B6" w:rsidP="00BD76B6">
            <w:pPr>
              <w:pStyle w:val="TAC"/>
            </w:pPr>
            <w:r w:rsidRPr="00202E5B">
              <w:t>2.8</w:t>
            </w:r>
          </w:p>
        </w:tc>
      </w:tr>
      <w:tr w:rsidR="00BD76B6" w:rsidRPr="00202E5B" w:rsidTr="00DE0D06">
        <w:tc>
          <w:tcPr>
            <w:tcW w:w="828" w:type="dxa"/>
          </w:tcPr>
          <w:p w:rsidR="00BD76B6" w:rsidRPr="00202E5B" w:rsidRDefault="00BD76B6" w:rsidP="00BD76B6">
            <w:pPr>
              <w:pStyle w:val="TAC"/>
            </w:pPr>
            <w:r w:rsidRPr="00202E5B">
              <w:t>5</w:t>
            </w:r>
          </w:p>
        </w:tc>
        <w:tc>
          <w:tcPr>
            <w:tcW w:w="1260" w:type="dxa"/>
          </w:tcPr>
          <w:p w:rsidR="00BD76B6" w:rsidRPr="00202E5B" w:rsidRDefault="00BD76B6" w:rsidP="00BD76B6">
            <w:pPr>
              <w:pStyle w:val="TAC"/>
            </w:pPr>
            <w:r w:rsidRPr="00202E5B">
              <w:t>35</w:t>
            </w:r>
          </w:p>
        </w:tc>
        <w:tc>
          <w:tcPr>
            <w:tcW w:w="1800" w:type="dxa"/>
          </w:tcPr>
          <w:p w:rsidR="00BD76B6" w:rsidRPr="00202E5B" w:rsidRDefault="00BD76B6" w:rsidP="00BD76B6">
            <w:pPr>
              <w:pStyle w:val="TAC"/>
            </w:pPr>
            <w:r w:rsidRPr="00202E5B">
              <w:t>1.8</w:t>
            </w:r>
          </w:p>
        </w:tc>
        <w:tc>
          <w:tcPr>
            <w:tcW w:w="1914" w:type="dxa"/>
          </w:tcPr>
          <w:p w:rsidR="00BD76B6" w:rsidRPr="00202E5B" w:rsidRDefault="00BD76B6" w:rsidP="00BD76B6">
            <w:pPr>
              <w:pStyle w:val="TAC"/>
            </w:pPr>
            <w:r w:rsidRPr="00202E5B">
              <w:t>2.6</w:t>
            </w:r>
          </w:p>
        </w:tc>
        <w:tc>
          <w:tcPr>
            <w:tcW w:w="1800" w:type="dxa"/>
          </w:tcPr>
          <w:p w:rsidR="00BD76B6" w:rsidRPr="00202E5B" w:rsidRDefault="00BD76B6" w:rsidP="00BD76B6">
            <w:pPr>
              <w:pStyle w:val="TAC"/>
            </w:pPr>
            <w:r w:rsidRPr="00202E5B">
              <w:t>0.8</w:t>
            </w:r>
          </w:p>
        </w:tc>
        <w:tc>
          <w:tcPr>
            <w:tcW w:w="1914" w:type="dxa"/>
          </w:tcPr>
          <w:p w:rsidR="00BD76B6" w:rsidRPr="00202E5B" w:rsidRDefault="00BD76B6" w:rsidP="00BD76B6">
            <w:pPr>
              <w:pStyle w:val="TAC"/>
            </w:pPr>
            <w:r w:rsidRPr="00202E5B">
              <w:t>1.2</w:t>
            </w:r>
          </w:p>
        </w:tc>
      </w:tr>
      <w:tr w:rsidR="00BD76B6" w:rsidRPr="00202E5B" w:rsidTr="00DE0D06">
        <w:tc>
          <w:tcPr>
            <w:tcW w:w="828" w:type="dxa"/>
          </w:tcPr>
          <w:p w:rsidR="00BD76B6" w:rsidRPr="00202E5B" w:rsidRDefault="00BD76B6" w:rsidP="00BD76B6">
            <w:pPr>
              <w:pStyle w:val="TAC"/>
            </w:pPr>
            <w:r w:rsidRPr="00202E5B">
              <w:t>10</w:t>
            </w:r>
          </w:p>
        </w:tc>
        <w:tc>
          <w:tcPr>
            <w:tcW w:w="1260" w:type="dxa"/>
          </w:tcPr>
          <w:p w:rsidR="00BD76B6" w:rsidRPr="00202E5B" w:rsidRDefault="00BD76B6" w:rsidP="00BD76B6">
            <w:pPr>
              <w:pStyle w:val="TAC"/>
            </w:pPr>
            <w:r w:rsidRPr="00202E5B">
              <w:t>40</w:t>
            </w:r>
          </w:p>
        </w:tc>
        <w:tc>
          <w:tcPr>
            <w:tcW w:w="1800" w:type="dxa"/>
          </w:tcPr>
          <w:p w:rsidR="00BD76B6" w:rsidRPr="00202E5B" w:rsidRDefault="00BD76B6" w:rsidP="00BD76B6">
            <w:pPr>
              <w:pStyle w:val="TAC"/>
            </w:pPr>
            <w:r w:rsidRPr="00202E5B">
              <w:t>0.8</w:t>
            </w:r>
          </w:p>
        </w:tc>
        <w:tc>
          <w:tcPr>
            <w:tcW w:w="1914" w:type="dxa"/>
          </w:tcPr>
          <w:p w:rsidR="00BD76B6" w:rsidRPr="00202E5B" w:rsidRDefault="00BD76B6" w:rsidP="00BD76B6">
            <w:pPr>
              <w:pStyle w:val="TAC"/>
            </w:pPr>
            <w:r w:rsidRPr="00202E5B">
              <w:t>1.1</w:t>
            </w:r>
          </w:p>
        </w:tc>
        <w:tc>
          <w:tcPr>
            <w:tcW w:w="1800" w:type="dxa"/>
          </w:tcPr>
          <w:p w:rsidR="00BD76B6" w:rsidRPr="00202E5B" w:rsidRDefault="00BD76B6" w:rsidP="00BD76B6">
            <w:pPr>
              <w:pStyle w:val="TAC"/>
            </w:pPr>
            <w:r w:rsidRPr="00202E5B">
              <w:t>0.2</w:t>
            </w:r>
          </w:p>
        </w:tc>
        <w:tc>
          <w:tcPr>
            <w:tcW w:w="1914" w:type="dxa"/>
          </w:tcPr>
          <w:p w:rsidR="00BD76B6" w:rsidRPr="00202E5B" w:rsidRDefault="00BD76B6" w:rsidP="00BD76B6">
            <w:pPr>
              <w:pStyle w:val="TAC"/>
            </w:pPr>
            <w:r w:rsidRPr="00202E5B">
              <w:t>0.2</w:t>
            </w:r>
          </w:p>
        </w:tc>
      </w:tr>
      <w:tr w:rsidR="00BD76B6" w:rsidRPr="00202E5B" w:rsidTr="00DE0D06">
        <w:tc>
          <w:tcPr>
            <w:tcW w:w="828" w:type="dxa"/>
          </w:tcPr>
          <w:p w:rsidR="00BD76B6" w:rsidRPr="00202E5B" w:rsidRDefault="00BD76B6" w:rsidP="00BD76B6">
            <w:pPr>
              <w:pStyle w:val="TAC"/>
            </w:pPr>
            <w:r w:rsidRPr="00202E5B">
              <w:t>15</w:t>
            </w:r>
          </w:p>
        </w:tc>
        <w:tc>
          <w:tcPr>
            <w:tcW w:w="1260" w:type="dxa"/>
          </w:tcPr>
          <w:p w:rsidR="00BD76B6" w:rsidRPr="00202E5B" w:rsidRDefault="00BD76B6" w:rsidP="00BD76B6">
            <w:pPr>
              <w:pStyle w:val="TAC"/>
            </w:pPr>
            <w:r w:rsidRPr="00202E5B">
              <w:t>45</w:t>
            </w:r>
          </w:p>
        </w:tc>
        <w:tc>
          <w:tcPr>
            <w:tcW w:w="1800" w:type="dxa"/>
          </w:tcPr>
          <w:p w:rsidR="00BD76B6" w:rsidRPr="00202E5B" w:rsidRDefault="00BD76B6" w:rsidP="00BD76B6">
            <w:pPr>
              <w:pStyle w:val="TAC"/>
            </w:pPr>
            <w:r w:rsidRPr="00202E5B">
              <w:t>0.3</w:t>
            </w:r>
          </w:p>
        </w:tc>
        <w:tc>
          <w:tcPr>
            <w:tcW w:w="1914" w:type="dxa"/>
          </w:tcPr>
          <w:p w:rsidR="00BD76B6" w:rsidRPr="00202E5B" w:rsidRDefault="00BD76B6" w:rsidP="00BD76B6">
            <w:pPr>
              <w:pStyle w:val="TAC"/>
            </w:pPr>
            <w:r w:rsidRPr="00202E5B">
              <w:t>0.4</w:t>
            </w:r>
          </w:p>
        </w:tc>
        <w:tc>
          <w:tcPr>
            <w:tcW w:w="1800" w:type="dxa"/>
          </w:tcPr>
          <w:p w:rsidR="00BD76B6" w:rsidRPr="00202E5B" w:rsidRDefault="00BD76B6" w:rsidP="00BD76B6">
            <w:pPr>
              <w:pStyle w:val="TAC"/>
            </w:pPr>
            <w:r w:rsidRPr="00202E5B">
              <w:t>0.0</w:t>
            </w:r>
          </w:p>
        </w:tc>
        <w:tc>
          <w:tcPr>
            <w:tcW w:w="1914" w:type="dxa"/>
          </w:tcPr>
          <w:p w:rsidR="00BD76B6" w:rsidRPr="00202E5B" w:rsidRDefault="00BD76B6" w:rsidP="00BD76B6">
            <w:pPr>
              <w:pStyle w:val="TAC"/>
            </w:pPr>
            <w:r w:rsidRPr="00202E5B">
              <w:t>0.0</w:t>
            </w:r>
          </w:p>
        </w:tc>
      </w:tr>
      <w:tr w:rsidR="00BD76B6" w:rsidRPr="00202E5B" w:rsidTr="00DE0D06">
        <w:tc>
          <w:tcPr>
            <w:tcW w:w="828" w:type="dxa"/>
          </w:tcPr>
          <w:p w:rsidR="00BD76B6" w:rsidRPr="00202E5B" w:rsidRDefault="00BD76B6" w:rsidP="00BD76B6">
            <w:pPr>
              <w:pStyle w:val="TAC"/>
            </w:pPr>
            <w:r w:rsidRPr="00202E5B">
              <w:t>20</w:t>
            </w:r>
          </w:p>
        </w:tc>
        <w:tc>
          <w:tcPr>
            <w:tcW w:w="1260" w:type="dxa"/>
          </w:tcPr>
          <w:p w:rsidR="00BD76B6" w:rsidRPr="00202E5B" w:rsidRDefault="00BD76B6" w:rsidP="00BD76B6">
            <w:pPr>
              <w:pStyle w:val="TAC"/>
            </w:pPr>
            <w:r w:rsidRPr="00202E5B">
              <w:t>50</w:t>
            </w:r>
          </w:p>
        </w:tc>
        <w:tc>
          <w:tcPr>
            <w:tcW w:w="1800" w:type="dxa"/>
          </w:tcPr>
          <w:p w:rsidR="00BD76B6" w:rsidRPr="00202E5B" w:rsidRDefault="00BD76B6" w:rsidP="00BD76B6">
            <w:pPr>
              <w:pStyle w:val="TAC"/>
            </w:pPr>
            <w:r w:rsidRPr="00202E5B">
              <w:t>0.1</w:t>
            </w:r>
          </w:p>
        </w:tc>
        <w:tc>
          <w:tcPr>
            <w:tcW w:w="1914" w:type="dxa"/>
          </w:tcPr>
          <w:p w:rsidR="00BD76B6" w:rsidRPr="00202E5B" w:rsidRDefault="00BD76B6" w:rsidP="00BD76B6">
            <w:pPr>
              <w:pStyle w:val="TAC"/>
            </w:pPr>
            <w:r w:rsidRPr="00202E5B">
              <w:t>0.2</w:t>
            </w:r>
          </w:p>
        </w:tc>
        <w:tc>
          <w:tcPr>
            <w:tcW w:w="1800" w:type="dxa"/>
          </w:tcPr>
          <w:p w:rsidR="00BD76B6" w:rsidRPr="00202E5B" w:rsidRDefault="00BD76B6" w:rsidP="00BD76B6">
            <w:pPr>
              <w:pStyle w:val="TAC"/>
            </w:pPr>
            <w:r w:rsidRPr="00202E5B">
              <w:t>0.0</w:t>
            </w:r>
          </w:p>
        </w:tc>
        <w:tc>
          <w:tcPr>
            <w:tcW w:w="1914" w:type="dxa"/>
          </w:tcPr>
          <w:p w:rsidR="00BD76B6" w:rsidRPr="00202E5B" w:rsidRDefault="00BD76B6" w:rsidP="00BD76B6">
            <w:pPr>
              <w:pStyle w:val="TAC"/>
            </w:pPr>
            <w:r w:rsidRPr="00202E5B">
              <w:t>0.0</w:t>
            </w:r>
          </w:p>
        </w:tc>
      </w:tr>
    </w:tbl>
    <w:p w:rsidR="00BD76B6" w:rsidRPr="007F4011" w:rsidRDefault="00BD76B6" w:rsidP="00BD76B6"/>
    <w:p w:rsidR="00BD76B6" w:rsidRPr="007F4011" w:rsidRDefault="00BD76B6" w:rsidP="00DC1575">
      <w:pPr>
        <w:pStyle w:val="TH"/>
        <w:outlineLvl w:val="0"/>
      </w:pPr>
      <w:r w:rsidRPr="007F4011">
        <w:t>Table 7.11: E-UTRA TDD uplink throughput loss (average &amp; 5% CDF) –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rsidTr="00DE0D06">
        <w:tc>
          <w:tcPr>
            <w:tcW w:w="828" w:type="dxa"/>
            <w:vMerge w:val="restart"/>
          </w:tcPr>
          <w:p w:rsidR="00BD76B6" w:rsidRPr="00202E5B" w:rsidRDefault="00BD76B6" w:rsidP="00BF4983">
            <w:pPr>
              <w:pStyle w:val="TAH"/>
            </w:pPr>
            <w:r w:rsidRPr="00202E5B">
              <w:t>X (dB)</w:t>
            </w:r>
          </w:p>
        </w:tc>
        <w:tc>
          <w:tcPr>
            <w:tcW w:w="1260" w:type="dxa"/>
            <w:vMerge w:val="restart"/>
          </w:tcPr>
          <w:p w:rsidR="00BD76B6" w:rsidRPr="00202E5B" w:rsidRDefault="00BD76B6" w:rsidP="00BF4983">
            <w:pPr>
              <w:pStyle w:val="TAH"/>
            </w:pPr>
            <w:r w:rsidRPr="00202E5B">
              <w:t>ACIR = 30 + X (dB)</w:t>
            </w:r>
          </w:p>
        </w:tc>
        <w:tc>
          <w:tcPr>
            <w:tcW w:w="7428" w:type="dxa"/>
            <w:gridSpan w:val="4"/>
          </w:tcPr>
          <w:p w:rsidR="00BD76B6" w:rsidRPr="00202E5B" w:rsidRDefault="00BD76B6" w:rsidP="00BF4983">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Lx-ile=129)</w:t>
            </w:r>
          </w:p>
        </w:tc>
      </w:tr>
      <w:tr w:rsidR="00BD76B6" w:rsidRPr="00202E5B" w:rsidTr="00DE0D06">
        <w:tc>
          <w:tcPr>
            <w:tcW w:w="828" w:type="dxa"/>
            <w:vMerge/>
          </w:tcPr>
          <w:p w:rsidR="00BD76B6" w:rsidRPr="00202E5B" w:rsidRDefault="00BD76B6" w:rsidP="00BF4983">
            <w:pPr>
              <w:pStyle w:val="TAH"/>
            </w:pPr>
          </w:p>
        </w:tc>
        <w:tc>
          <w:tcPr>
            <w:tcW w:w="1260" w:type="dxa"/>
            <w:vMerge/>
          </w:tcPr>
          <w:p w:rsidR="00BD76B6" w:rsidRPr="00202E5B" w:rsidRDefault="00BD76B6" w:rsidP="00BF4983">
            <w:pPr>
              <w:pStyle w:val="TAH"/>
            </w:pPr>
          </w:p>
        </w:tc>
        <w:tc>
          <w:tcPr>
            <w:tcW w:w="3714" w:type="dxa"/>
            <w:gridSpan w:val="2"/>
          </w:tcPr>
          <w:p w:rsidR="00BD76B6" w:rsidRPr="00202E5B" w:rsidRDefault="00BD76B6" w:rsidP="00BF4983">
            <w:pPr>
              <w:pStyle w:val="TAH"/>
              <w:rPr>
                <w:lang w:val="sv-SE"/>
              </w:rPr>
            </w:pPr>
            <w:r w:rsidRPr="00202E5B">
              <w:rPr>
                <w:lang w:val="sv-SE"/>
              </w:rPr>
              <w:t>IPWireless (R4-061312)</w:t>
            </w:r>
          </w:p>
        </w:tc>
        <w:tc>
          <w:tcPr>
            <w:tcW w:w="3714" w:type="dxa"/>
            <w:gridSpan w:val="2"/>
          </w:tcPr>
          <w:p w:rsidR="00BD76B6" w:rsidRPr="00202E5B" w:rsidRDefault="00BD76B6" w:rsidP="00BF4983">
            <w:pPr>
              <w:pStyle w:val="TAH"/>
              <w:rPr>
                <w:b w:val="0"/>
                <w:lang w:val="sv-SE"/>
              </w:rPr>
            </w:pPr>
            <w:r w:rsidRPr="00202E5B">
              <w:rPr>
                <w:lang w:val="sv-SE"/>
              </w:rPr>
              <w:t>Ericsson (R4-061319)</w:t>
            </w:r>
          </w:p>
        </w:tc>
      </w:tr>
      <w:tr w:rsidR="00BD76B6" w:rsidRPr="00202E5B" w:rsidTr="00DE0D06">
        <w:tc>
          <w:tcPr>
            <w:tcW w:w="828" w:type="dxa"/>
            <w:vMerge/>
          </w:tcPr>
          <w:p w:rsidR="00BD76B6" w:rsidRPr="00202E5B" w:rsidRDefault="00BD76B6" w:rsidP="00BF4983">
            <w:pPr>
              <w:pStyle w:val="TAH"/>
              <w:rPr>
                <w:b w:val="0"/>
                <w:lang w:val="sv-SE"/>
              </w:rPr>
            </w:pPr>
          </w:p>
        </w:tc>
        <w:tc>
          <w:tcPr>
            <w:tcW w:w="1260" w:type="dxa"/>
            <w:vMerge/>
          </w:tcPr>
          <w:p w:rsidR="00BD76B6" w:rsidRPr="00202E5B" w:rsidRDefault="00BD76B6" w:rsidP="00BF4983">
            <w:pPr>
              <w:pStyle w:val="TAH"/>
              <w:rPr>
                <w:b w:val="0"/>
                <w:lang w:val="sv-SE"/>
              </w:rPr>
            </w:pPr>
          </w:p>
        </w:tc>
        <w:tc>
          <w:tcPr>
            <w:tcW w:w="1800" w:type="dxa"/>
          </w:tcPr>
          <w:p w:rsidR="00BD76B6" w:rsidRPr="00202E5B" w:rsidRDefault="00BD76B6" w:rsidP="00BF4983">
            <w:pPr>
              <w:pStyle w:val="TAH"/>
            </w:pPr>
            <w:r w:rsidRPr="00202E5B">
              <w:t>Average</w:t>
            </w:r>
          </w:p>
        </w:tc>
        <w:tc>
          <w:tcPr>
            <w:tcW w:w="1914" w:type="dxa"/>
          </w:tcPr>
          <w:p w:rsidR="00BD76B6" w:rsidRPr="00202E5B" w:rsidRDefault="00BD76B6" w:rsidP="00BF4983">
            <w:pPr>
              <w:pStyle w:val="TAH"/>
            </w:pPr>
            <w:r w:rsidRPr="00202E5B">
              <w:t>5% CDF</w:t>
            </w:r>
          </w:p>
        </w:tc>
        <w:tc>
          <w:tcPr>
            <w:tcW w:w="1800" w:type="dxa"/>
          </w:tcPr>
          <w:p w:rsidR="00BD76B6" w:rsidRPr="00202E5B" w:rsidRDefault="00BD76B6" w:rsidP="00BF4983">
            <w:pPr>
              <w:pStyle w:val="TAH"/>
            </w:pPr>
            <w:r w:rsidRPr="00202E5B">
              <w:t>Average</w:t>
            </w:r>
          </w:p>
        </w:tc>
        <w:tc>
          <w:tcPr>
            <w:tcW w:w="1914" w:type="dxa"/>
          </w:tcPr>
          <w:p w:rsidR="00BD76B6" w:rsidRPr="00202E5B" w:rsidRDefault="00BD76B6" w:rsidP="00BF4983">
            <w:pPr>
              <w:pStyle w:val="TAH"/>
            </w:pPr>
            <w:r w:rsidRPr="00202E5B">
              <w:t>5% CDF</w:t>
            </w:r>
          </w:p>
        </w:tc>
      </w:tr>
      <w:tr w:rsidR="00BD76B6" w:rsidRPr="00202E5B" w:rsidTr="00DE0D06">
        <w:tc>
          <w:tcPr>
            <w:tcW w:w="828" w:type="dxa"/>
          </w:tcPr>
          <w:p w:rsidR="00BD76B6" w:rsidRPr="00202E5B" w:rsidRDefault="00BD76B6" w:rsidP="00BF4983">
            <w:pPr>
              <w:pStyle w:val="TAH"/>
              <w:rPr>
                <w:b w:val="0"/>
              </w:rPr>
            </w:pPr>
            <w:r w:rsidRPr="00202E5B">
              <w:rPr>
                <w:b w:val="0"/>
              </w:rPr>
              <w:t>-15</w:t>
            </w:r>
          </w:p>
        </w:tc>
        <w:tc>
          <w:tcPr>
            <w:tcW w:w="1260" w:type="dxa"/>
          </w:tcPr>
          <w:p w:rsidR="00BD76B6" w:rsidRPr="00202E5B" w:rsidRDefault="00BD76B6" w:rsidP="00BF4983">
            <w:pPr>
              <w:pStyle w:val="TAH"/>
              <w:rPr>
                <w:b w:val="0"/>
              </w:rPr>
            </w:pPr>
            <w:r w:rsidRPr="00202E5B">
              <w:rPr>
                <w:b w:val="0"/>
              </w:rPr>
              <w:t>15</w:t>
            </w:r>
          </w:p>
        </w:tc>
        <w:tc>
          <w:tcPr>
            <w:tcW w:w="1800" w:type="dxa"/>
          </w:tcPr>
          <w:p w:rsidR="00BD76B6" w:rsidRPr="00202E5B" w:rsidRDefault="00BD76B6" w:rsidP="00BF4983">
            <w:pPr>
              <w:pStyle w:val="TAH"/>
              <w:rPr>
                <w:b w:val="0"/>
              </w:rPr>
            </w:pPr>
          </w:p>
        </w:tc>
        <w:tc>
          <w:tcPr>
            <w:tcW w:w="1914" w:type="dxa"/>
          </w:tcPr>
          <w:p w:rsidR="00BD76B6" w:rsidRPr="00202E5B" w:rsidRDefault="00BD76B6" w:rsidP="00BF4983">
            <w:pPr>
              <w:pStyle w:val="TAH"/>
              <w:rPr>
                <w:b w:val="0"/>
              </w:rPr>
            </w:pPr>
          </w:p>
        </w:tc>
        <w:tc>
          <w:tcPr>
            <w:tcW w:w="1800" w:type="dxa"/>
          </w:tcPr>
          <w:p w:rsidR="00BD76B6" w:rsidRPr="00202E5B" w:rsidRDefault="00BD76B6" w:rsidP="00BF4983">
            <w:pPr>
              <w:pStyle w:val="TAH"/>
              <w:rPr>
                <w:b w:val="0"/>
              </w:rPr>
            </w:pPr>
            <w:r w:rsidRPr="00202E5B">
              <w:rPr>
                <w:b w:val="0"/>
              </w:rPr>
              <w:t>12.5</w:t>
            </w:r>
          </w:p>
        </w:tc>
        <w:tc>
          <w:tcPr>
            <w:tcW w:w="1914" w:type="dxa"/>
          </w:tcPr>
          <w:p w:rsidR="00BD76B6" w:rsidRPr="00202E5B" w:rsidRDefault="00BD76B6" w:rsidP="00BF4983">
            <w:pPr>
              <w:pStyle w:val="TAH"/>
              <w:rPr>
                <w:b w:val="0"/>
              </w:rPr>
            </w:pPr>
            <w:r w:rsidRPr="00202E5B">
              <w:rPr>
                <w:b w:val="0"/>
              </w:rPr>
              <w:t>30.7</w:t>
            </w:r>
          </w:p>
        </w:tc>
      </w:tr>
      <w:tr w:rsidR="00BD76B6" w:rsidRPr="00202E5B" w:rsidTr="00DE0D06">
        <w:tc>
          <w:tcPr>
            <w:tcW w:w="828" w:type="dxa"/>
          </w:tcPr>
          <w:p w:rsidR="00BD76B6" w:rsidRPr="00202E5B" w:rsidRDefault="00BD76B6" w:rsidP="00BF4983">
            <w:pPr>
              <w:pStyle w:val="TAH"/>
              <w:rPr>
                <w:b w:val="0"/>
              </w:rPr>
            </w:pPr>
            <w:r w:rsidRPr="00202E5B">
              <w:rPr>
                <w:b w:val="0"/>
              </w:rPr>
              <w:t>-10</w:t>
            </w:r>
          </w:p>
        </w:tc>
        <w:tc>
          <w:tcPr>
            <w:tcW w:w="1260" w:type="dxa"/>
          </w:tcPr>
          <w:p w:rsidR="00BD76B6" w:rsidRPr="00202E5B" w:rsidRDefault="00BD76B6" w:rsidP="00BF4983">
            <w:pPr>
              <w:pStyle w:val="TAH"/>
              <w:rPr>
                <w:b w:val="0"/>
              </w:rPr>
            </w:pPr>
            <w:r w:rsidRPr="00202E5B">
              <w:rPr>
                <w:b w:val="0"/>
              </w:rPr>
              <w:t>20</w:t>
            </w:r>
          </w:p>
        </w:tc>
        <w:tc>
          <w:tcPr>
            <w:tcW w:w="1800" w:type="dxa"/>
          </w:tcPr>
          <w:p w:rsidR="00BD76B6" w:rsidRPr="00202E5B" w:rsidRDefault="00BD76B6" w:rsidP="00BF4983">
            <w:pPr>
              <w:pStyle w:val="TAH"/>
              <w:rPr>
                <w:b w:val="0"/>
              </w:rPr>
            </w:pPr>
            <w:r w:rsidRPr="00202E5B">
              <w:rPr>
                <w:b w:val="0"/>
              </w:rPr>
              <w:t>10.2</w:t>
            </w:r>
          </w:p>
        </w:tc>
        <w:tc>
          <w:tcPr>
            <w:tcW w:w="1914" w:type="dxa"/>
          </w:tcPr>
          <w:p w:rsidR="00BD76B6" w:rsidRPr="00202E5B" w:rsidRDefault="00BD76B6" w:rsidP="00BF4983">
            <w:pPr>
              <w:pStyle w:val="TAH"/>
              <w:rPr>
                <w:b w:val="0"/>
              </w:rPr>
            </w:pPr>
            <w:r w:rsidRPr="00202E5B">
              <w:rPr>
                <w:b w:val="0"/>
              </w:rPr>
              <w:t>14</w:t>
            </w:r>
          </w:p>
        </w:tc>
        <w:tc>
          <w:tcPr>
            <w:tcW w:w="1800" w:type="dxa"/>
          </w:tcPr>
          <w:p w:rsidR="00BD76B6" w:rsidRPr="00202E5B" w:rsidRDefault="00BD76B6" w:rsidP="00BF4983">
            <w:pPr>
              <w:pStyle w:val="TAH"/>
              <w:rPr>
                <w:b w:val="0"/>
              </w:rPr>
            </w:pPr>
            <w:r w:rsidRPr="00202E5B">
              <w:rPr>
                <w:b w:val="0"/>
              </w:rPr>
              <w:t>6.1</w:t>
            </w:r>
          </w:p>
        </w:tc>
        <w:tc>
          <w:tcPr>
            <w:tcW w:w="1914" w:type="dxa"/>
          </w:tcPr>
          <w:p w:rsidR="00BD76B6" w:rsidRPr="00202E5B" w:rsidRDefault="00BD76B6" w:rsidP="00BF4983">
            <w:pPr>
              <w:pStyle w:val="TAH"/>
              <w:rPr>
                <w:b w:val="0"/>
              </w:rPr>
            </w:pPr>
            <w:r w:rsidRPr="00202E5B">
              <w:rPr>
                <w:b w:val="0"/>
              </w:rPr>
              <w:t>13.1</w:t>
            </w:r>
          </w:p>
        </w:tc>
      </w:tr>
      <w:tr w:rsidR="00BD76B6" w:rsidRPr="00202E5B" w:rsidTr="00DE0D06">
        <w:tc>
          <w:tcPr>
            <w:tcW w:w="828" w:type="dxa"/>
          </w:tcPr>
          <w:p w:rsidR="00BD76B6" w:rsidRPr="00202E5B" w:rsidRDefault="00BD76B6" w:rsidP="00BF4983">
            <w:pPr>
              <w:pStyle w:val="TAH"/>
              <w:rPr>
                <w:b w:val="0"/>
              </w:rPr>
            </w:pPr>
            <w:r w:rsidRPr="00202E5B">
              <w:rPr>
                <w:b w:val="0"/>
              </w:rPr>
              <w:t>-5</w:t>
            </w:r>
          </w:p>
        </w:tc>
        <w:tc>
          <w:tcPr>
            <w:tcW w:w="1260" w:type="dxa"/>
          </w:tcPr>
          <w:p w:rsidR="00BD76B6" w:rsidRPr="00202E5B" w:rsidRDefault="00BD76B6" w:rsidP="00BF4983">
            <w:pPr>
              <w:pStyle w:val="TAH"/>
              <w:rPr>
                <w:b w:val="0"/>
              </w:rPr>
            </w:pPr>
            <w:r w:rsidRPr="00202E5B">
              <w:rPr>
                <w:b w:val="0"/>
              </w:rPr>
              <w:t>25</w:t>
            </w:r>
          </w:p>
        </w:tc>
        <w:tc>
          <w:tcPr>
            <w:tcW w:w="1800" w:type="dxa"/>
          </w:tcPr>
          <w:p w:rsidR="00BD76B6" w:rsidRPr="00202E5B" w:rsidRDefault="00BD76B6" w:rsidP="00BF4983">
            <w:pPr>
              <w:pStyle w:val="TAH"/>
              <w:rPr>
                <w:b w:val="0"/>
              </w:rPr>
            </w:pPr>
            <w:r w:rsidRPr="00202E5B">
              <w:rPr>
                <w:b w:val="0"/>
              </w:rPr>
              <w:t>5.6</w:t>
            </w:r>
          </w:p>
        </w:tc>
        <w:tc>
          <w:tcPr>
            <w:tcW w:w="1914" w:type="dxa"/>
          </w:tcPr>
          <w:p w:rsidR="00BD76B6" w:rsidRPr="00202E5B" w:rsidRDefault="00BD76B6" w:rsidP="00BF4983">
            <w:pPr>
              <w:pStyle w:val="TAH"/>
              <w:rPr>
                <w:b w:val="0"/>
              </w:rPr>
            </w:pPr>
            <w:r w:rsidRPr="00202E5B">
              <w:rPr>
                <w:b w:val="0"/>
              </w:rPr>
              <w:t>7.8</w:t>
            </w:r>
          </w:p>
        </w:tc>
        <w:tc>
          <w:tcPr>
            <w:tcW w:w="1800" w:type="dxa"/>
          </w:tcPr>
          <w:p w:rsidR="00BD76B6" w:rsidRPr="00202E5B" w:rsidRDefault="00BD76B6" w:rsidP="00BF4983">
            <w:pPr>
              <w:pStyle w:val="TAH"/>
              <w:rPr>
                <w:b w:val="0"/>
              </w:rPr>
            </w:pPr>
            <w:r w:rsidRPr="00202E5B">
              <w:rPr>
                <w:b w:val="0"/>
              </w:rPr>
              <w:t>2.7</w:t>
            </w:r>
          </w:p>
        </w:tc>
        <w:tc>
          <w:tcPr>
            <w:tcW w:w="1914" w:type="dxa"/>
          </w:tcPr>
          <w:p w:rsidR="00BD76B6" w:rsidRPr="00202E5B" w:rsidRDefault="00BD76B6" w:rsidP="00BF4983">
            <w:pPr>
              <w:pStyle w:val="TAH"/>
              <w:rPr>
                <w:b w:val="0"/>
              </w:rPr>
            </w:pPr>
            <w:r w:rsidRPr="00202E5B">
              <w:rPr>
                <w:b w:val="0"/>
              </w:rPr>
              <w:t>4.7</w:t>
            </w:r>
          </w:p>
        </w:tc>
      </w:tr>
      <w:tr w:rsidR="00BD76B6" w:rsidRPr="00202E5B" w:rsidTr="00DE0D06">
        <w:tc>
          <w:tcPr>
            <w:tcW w:w="828" w:type="dxa"/>
          </w:tcPr>
          <w:p w:rsidR="00BD76B6" w:rsidRPr="00202E5B" w:rsidRDefault="00BD76B6" w:rsidP="00BF4983">
            <w:pPr>
              <w:pStyle w:val="TAH"/>
              <w:rPr>
                <w:b w:val="0"/>
              </w:rPr>
            </w:pPr>
            <w:r w:rsidRPr="00202E5B">
              <w:rPr>
                <w:b w:val="0"/>
              </w:rPr>
              <w:t>0</w:t>
            </w:r>
          </w:p>
        </w:tc>
        <w:tc>
          <w:tcPr>
            <w:tcW w:w="1260" w:type="dxa"/>
          </w:tcPr>
          <w:p w:rsidR="00BD76B6" w:rsidRPr="00202E5B" w:rsidRDefault="00BD76B6" w:rsidP="00BF4983">
            <w:pPr>
              <w:pStyle w:val="TAH"/>
              <w:rPr>
                <w:b w:val="0"/>
              </w:rPr>
            </w:pPr>
            <w:r w:rsidRPr="00202E5B">
              <w:rPr>
                <w:b w:val="0"/>
              </w:rPr>
              <w:t>30</w:t>
            </w:r>
          </w:p>
        </w:tc>
        <w:tc>
          <w:tcPr>
            <w:tcW w:w="1800" w:type="dxa"/>
          </w:tcPr>
          <w:p w:rsidR="00BD76B6" w:rsidRPr="00202E5B" w:rsidRDefault="00BD76B6" w:rsidP="00BF4983">
            <w:pPr>
              <w:pStyle w:val="TAH"/>
              <w:rPr>
                <w:b w:val="0"/>
              </w:rPr>
            </w:pPr>
            <w:r w:rsidRPr="00202E5B">
              <w:rPr>
                <w:b w:val="0"/>
              </w:rPr>
              <w:t>2.7</w:t>
            </w:r>
          </w:p>
        </w:tc>
        <w:tc>
          <w:tcPr>
            <w:tcW w:w="1914" w:type="dxa"/>
          </w:tcPr>
          <w:p w:rsidR="00BD76B6" w:rsidRPr="00202E5B" w:rsidRDefault="00BD76B6" w:rsidP="00BF4983">
            <w:pPr>
              <w:pStyle w:val="TAH"/>
              <w:rPr>
                <w:b w:val="0"/>
              </w:rPr>
            </w:pPr>
            <w:r w:rsidRPr="00202E5B">
              <w:rPr>
                <w:b w:val="0"/>
              </w:rPr>
              <w:t>3.9</w:t>
            </w:r>
          </w:p>
        </w:tc>
        <w:tc>
          <w:tcPr>
            <w:tcW w:w="1800" w:type="dxa"/>
          </w:tcPr>
          <w:p w:rsidR="00BD76B6" w:rsidRPr="00202E5B" w:rsidRDefault="00BD76B6" w:rsidP="00BF4983">
            <w:pPr>
              <w:pStyle w:val="TAH"/>
              <w:rPr>
                <w:b w:val="0"/>
              </w:rPr>
            </w:pPr>
            <w:r w:rsidRPr="00202E5B">
              <w:rPr>
                <w:b w:val="0"/>
              </w:rPr>
              <w:t>1.1</w:t>
            </w:r>
          </w:p>
        </w:tc>
        <w:tc>
          <w:tcPr>
            <w:tcW w:w="1914" w:type="dxa"/>
          </w:tcPr>
          <w:p w:rsidR="00BD76B6" w:rsidRPr="00202E5B" w:rsidRDefault="00BD76B6" w:rsidP="00BF4983">
            <w:pPr>
              <w:pStyle w:val="TAH"/>
              <w:rPr>
                <w:b w:val="0"/>
              </w:rPr>
            </w:pPr>
            <w:r w:rsidRPr="00202E5B">
              <w:rPr>
                <w:b w:val="0"/>
              </w:rPr>
              <w:t>1.1</w:t>
            </w:r>
          </w:p>
        </w:tc>
      </w:tr>
      <w:tr w:rsidR="00BD76B6" w:rsidRPr="00202E5B" w:rsidTr="00DE0D06">
        <w:tc>
          <w:tcPr>
            <w:tcW w:w="828" w:type="dxa"/>
          </w:tcPr>
          <w:p w:rsidR="00BD76B6" w:rsidRPr="00202E5B" w:rsidRDefault="00BD76B6" w:rsidP="00BF4983">
            <w:pPr>
              <w:pStyle w:val="TAH"/>
              <w:rPr>
                <w:b w:val="0"/>
              </w:rPr>
            </w:pPr>
            <w:r w:rsidRPr="00202E5B">
              <w:rPr>
                <w:b w:val="0"/>
              </w:rPr>
              <w:t>5</w:t>
            </w:r>
          </w:p>
        </w:tc>
        <w:tc>
          <w:tcPr>
            <w:tcW w:w="1260" w:type="dxa"/>
          </w:tcPr>
          <w:p w:rsidR="00BD76B6" w:rsidRPr="00202E5B" w:rsidRDefault="00BD76B6" w:rsidP="00BF4983">
            <w:pPr>
              <w:pStyle w:val="TAH"/>
              <w:rPr>
                <w:b w:val="0"/>
              </w:rPr>
            </w:pPr>
            <w:r w:rsidRPr="00202E5B">
              <w:rPr>
                <w:b w:val="0"/>
              </w:rPr>
              <w:t>35</w:t>
            </w:r>
          </w:p>
        </w:tc>
        <w:tc>
          <w:tcPr>
            <w:tcW w:w="1800" w:type="dxa"/>
          </w:tcPr>
          <w:p w:rsidR="00BD76B6" w:rsidRPr="00202E5B" w:rsidRDefault="00BD76B6" w:rsidP="00BF4983">
            <w:pPr>
              <w:pStyle w:val="TAH"/>
              <w:rPr>
                <w:b w:val="0"/>
              </w:rPr>
            </w:pPr>
            <w:r w:rsidRPr="00202E5B">
              <w:rPr>
                <w:b w:val="0"/>
              </w:rPr>
              <w:t>1.4</w:t>
            </w:r>
          </w:p>
        </w:tc>
        <w:tc>
          <w:tcPr>
            <w:tcW w:w="1914" w:type="dxa"/>
          </w:tcPr>
          <w:p w:rsidR="00BD76B6" w:rsidRPr="00202E5B" w:rsidRDefault="00BD76B6" w:rsidP="00BF4983">
            <w:pPr>
              <w:pStyle w:val="TAH"/>
              <w:rPr>
                <w:b w:val="0"/>
              </w:rPr>
            </w:pPr>
            <w:r w:rsidRPr="00202E5B">
              <w:rPr>
                <w:b w:val="0"/>
              </w:rPr>
              <w:t>2.1</w:t>
            </w:r>
          </w:p>
        </w:tc>
        <w:tc>
          <w:tcPr>
            <w:tcW w:w="1800" w:type="dxa"/>
          </w:tcPr>
          <w:p w:rsidR="00BD76B6" w:rsidRPr="00202E5B" w:rsidRDefault="00BD76B6" w:rsidP="00BF4983">
            <w:pPr>
              <w:pStyle w:val="TAH"/>
              <w:rPr>
                <w:b w:val="0"/>
              </w:rPr>
            </w:pPr>
            <w:r w:rsidRPr="00202E5B">
              <w:rPr>
                <w:b w:val="0"/>
              </w:rPr>
              <w:t>0.4</w:t>
            </w:r>
          </w:p>
        </w:tc>
        <w:tc>
          <w:tcPr>
            <w:tcW w:w="1914" w:type="dxa"/>
          </w:tcPr>
          <w:p w:rsidR="00BD76B6" w:rsidRPr="00202E5B" w:rsidRDefault="00BD76B6" w:rsidP="00BF4983">
            <w:pPr>
              <w:pStyle w:val="TAH"/>
              <w:rPr>
                <w:b w:val="0"/>
              </w:rPr>
            </w:pPr>
            <w:r w:rsidRPr="00202E5B">
              <w:rPr>
                <w:b w:val="0"/>
              </w:rPr>
              <w:t>0.4</w:t>
            </w:r>
          </w:p>
        </w:tc>
      </w:tr>
      <w:tr w:rsidR="00BD76B6" w:rsidRPr="00202E5B" w:rsidTr="00DE0D06">
        <w:tc>
          <w:tcPr>
            <w:tcW w:w="828" w:type="dxa"/>
          </w:tcPr>
          <w:p w:rsidR="00BD76B6" w:rsidRPr="00202E5B" w:rsidRDefault="00BD76B6" w:rsidP="00BF4983">
            <w:pPr>
              <w:pStyle w:val="TAH"/>
              <w:rPr>
                <w:b w:val="0"/>
              </w:rPr>
            </w:pPr>
            <w:r w:rsidRPr="00202E5B">
              <w:rPr>
                <w:b w:val="0"/>
              </w:rPr>
              <w:t>10</w:t>
            </w:r>
          </w:p>
        </w:tc>
        <w:tc>
          <w:tcPr>
            <w:tcW w:w="1260" w:type="dxa"/>
          </w:tcPr>
          <w:p w:rsidR="00BD76B6" w:rsidRPr="00202E5B" w:rsidRDefault="00BD76B6" w:rsidP="00BF4983">
            <w:pPr>
              <w:pStyle w:val="TAH"/>
              <w:rPr>
                <w:b w:val="0"/>
              </w:rPr>
            </w:pPr>
            <w:r w:rsidRPr="00202E5B">
              <w:rPr>
                <w:b w:val="0"/>
              </w:rPr>
              <w:t>40</w:t>
            </w:r>
          </w:p>
        </w:tc>
        <w:tc>
          <w:tcPr>
            <w:tcW w:w="1800" w:type="dxa"/>
          </w:tcPr>
          <w:p w:rsidR="00BD76B6" w:rsidRPr="00202E5B" w:rsidRDefault="00BD76B6" w:rsidP="00BF4983">
            <w:pPr>
              <w:pStyle w:val="TAH"/>
              <w:rPr>
                <w:b w:val="0"/>
              </w:rPr>
            </w:pPr>
            <w:r w:rsidRPr="00202E5B">
              <w:rPr>
                <w:b w:val="0"/>
              </w:rPr>
              <w:t>0.7</w:t>
            </w:r>
          </w:p>
        </w:tc>
        <w:tc>
          <w:tcPr>
            <w:tcW w:w="1914" w:type="dxa"/>
          </w:tcPr>
          <w:p w:rsidR="00BD76B6" w:rsidRPr="00202E5B" w:rsidRDefault="00BD76B6" w:rsidP="00BF4983">
            <w:pPr>
              <w:pStyle w:val="TAH"/>
              <w:rPr>
                <w:b w:val="0"/>
              </w:rPr>
            </w:pPr>
            <w:r w:rsidRPr="00202E5B">
              <w:rPr>
                <w:b w:val="0"/>
              </w:rPr>
              <w:t>1.1</w:t>
            </w:r>
          </w:p>
        </w:tc>
        <w:tc>
          <w:tcPr>
            <w:tcW w:w="1800" w:type="dxa"/>
          </w:tcPr>
          <w:p w:rsidR="00BD76B6" w:rsidRPr="00202E5B" w:rsidRDefault="00BD76B6" w:rsidP="00BF4983">
            <w:pPr>
              <w:pStyle w:val="TAH"/>
              <w:rPr>
                <w:b w:val="0"/>
              </w:rPr>
            </w:pPr>
            <w:r w:rsidRPr="00202E5B">
              <w:rPr>
                <w:b w:val="0"/>
              </w:rPr>
              <w:t>0.1</w:t>
            </w:r>
          </w:p>
        </w:tc>
        <w:tc>
          <w:tcPr>
            <w:tcW w:w="1914" w:type="dxa"/>
          </w:tcPr>
          <w:p w:rsidR="00BD76B6" w:rsidRPr="00202E5B" w:rsidRDefault="00BD76B6" w:rsidP="00BF4983">
            <w:pPr>
              <w:pStyle w:val="TAH"/>
              <w:rPr>
                <w:b w:val="0"/>
              </w:rPr>
            </w:pPr>
            <w:r w:rsidRPr="00202E5B">
              <w:rPr>
                <w:b w:val="0"/>
              </w:rPr>
              <w:t>0.2</w:t>
            </w:r>
          </w:p>
        </w:tc>
      </w:tr>
      <w:tr w:rsidR="00BD76B6" w:rsidRPr="00202E5B" w:rsidTr="00DE0D06">
        <w:tc>
          <w:tcPr>
            <w:tcW w:w="828" w:type="dxa"/>
          </w:tcPr>
          <w:p w:rsidR="00BD76B6" w:rsidRPr="00202E5B" w:rsidRDefault="00BD76B6" w:rsidP="00BF4983">
            <w:pPr>
              <w:pStyle w:val="TAH"/>
              <w:rPr>
                <w:b w:val="0"/>
              </w:rPr>
            </w:pPr>
            <w:r w:rsidRPr="00202E5B">
              <w:rPr>
                <w:b w:val="0"/>
              </w:rPr>
              <w:t>15</w:t>
            </w:r>
          </w:p>
        </w:tc>
        <w:tc>
          <w:tcPr>
            <w:tcW w:w="1260" w:type="dxa"/>
          </w:tcPr>
          <w:p w:rsidR="00BD76B6" w:rsidRPr="00202E5B" w:rsidRDefault="00BD76B6" w:rsidP="00BF4983">
            <w:pPr>
              <w:pStyle w:val="TAH"/>
              <w:rPr>
                <w:b w:val="0"/>
              </w:rPr>
            </w:pPr>
            <w:r w:rsidRPr="00202E5B">
              <w:rPr>
                <w:b w:val="0"/>
              </w:rPr>
              <w:t>45</w:t>
            </w:r>
          </w:p>
        </w:tc>
        <w:tc>
          <w:tcPr>
            <w:tcW w:w="1800" w:type="dxa"/>
          </w:tcPr>
          <w:p w:rsidR="00BD76B6" w:rsidRPr="00202E5B" w:rsidRDefault="00BD76B6" w:rsidP="00BF4983">
            <w:pPr>
              <w:pStyle w:val="TAH"/>
              <w:rPr>
                <w:b w:val="0"/>
              </w:rPr>
            </w:pPr>
            <w:r w:rsidRPr="00202E5B">
              <w:rPr>
                <w:b w:val="0"/>
              </w:rPr>
              <w:t>0.3</w:t>
            </w:r>
          </w:p>
        </w:tc>
        <w:tc>
          <w:tcPr>
            <w:tcW w:w="1914" w:type="dxa"/>
          </w:tcPr>
          <w:p w:rsidR="00BD76B6" w:rsidRPr="00202E5B" w:rsidRDefault="00BD76B6" w:rsidP="00BF4983">
            <w:pPr>
              <w:pStyle w:val="TAH"/>
              <w:rPr>
                <w:b w:val="0"/>
              </w:rPr>
            </w:pPr>
            <w:r w:rsidRPr="00202E5B">
              <w:rPr>
                <w:b w:val="0"/>
              </w:rPr>
              <w:t>0.6</w:t>
            </w:r>
          </w:p>
        </w:tc>
        <w:tc>
          <w:tcPr>
            <w:tcW w:w="1800" w:type="dxa"/>
          </w:tcPr>
          <w:p w:rsidR="00BD76B6" w:rsidRPr="00202E5B" w:rsidRDefault="00BD76B6" w:rsidP="00BF4983">
            <w:pPr>
              <w:pStyle w:val="TAH"/>
              <w:rPr>
                <w:b w:val="0"/>
              </w:rPr>
            </w:pPr>
            <w:r w:rsidRPr="00202E5B">
              <w:rPr>
                <w:b w:val="0"/>
              </w:rPr>
              <w:t>0.0</w:t>
            </w:r>
          </w:p>
        </w:tc>
        <w:tc>
          <w:tcPr>
            <w:tcW w:w="1914" w:type="dxa"/>
          </w:tcPr>
          <w:p w:rsidR="00BD76B6" w:rsidRPr="00202E5B" w:rsidRDefault="00BD76B6" w:rsidP="00BF4983">
            <w:pPr>
              <w:pStyle w:val="TAH"/>
              <w:rPr>
                <w:b w:val="0"/>
              </w:rPr>
            </w:pPr>
            <w:r w:rsidRPr="00202E5B">
              <w:rPr>
                <w:b w:val="0"/>
              </w:rPr>
              <w:t>0.0</w:t>
            </w:r>
          </w:p>
        </w:tc>
      </w:tr>
      <w:tr w:rsidR="00BD76B6" w:rsidRPr="00202E5B" w:rsidTr="00DE0D06">
        <w:tc>
          <w:tcPr>
            <w:tcW w:w="828" w:type="dxa"/>
          </w:tcPr>
          <w:p w:rsidR="00BD76B6" w:rsidRPr="00202E5B" w:rsidRDefault="00BD76B6" w:rsidP="00BF4983">
            <w:pPr>
              <w:pStyle w:val="TAH"/>
              <w:rPr>
                <w:b w:val="0"/>
              </w:rPr>
            </w:pPr>
            <w:r w:rsidRPr="00202E5B">
              <w:rPr>
                <w:b w:val="0"/>
              </w:rPr>
              <w:t>20</w:t>
            </w:r>
          </w:p>
        </w:tc>
        <w:tc>
          <w:tcPr>
            <w:tcW w:w="1260" w:type="dxa"/>
          </w:tcPr>
          <w:p w:rsidR="00BD76B6" w:rsidRPr="00202E5B" w:rsidRDefault="00BD76B6" w:rsidP="00BF4983">
            <w:pPr>
              <w:pStyle w:val="TAH"/>
              <w:rPr>
                <w:b w:val="0"/>
              </w:rPr>
            </w:pPr>
            <w:r w:rsidRPr="00202E5B">
              <w:rPr>
                <w:b w:val="0"/>
              </w:rPr>
              <w:t>50</w:t>
            </w:r>
          </w:p>
        </w:tc>
        <w:tc>
          <w:tcPr>
            <w:tcW w:w="1800" w:type="dxa"/>
          </w:tcPr>
          <w:p w:rsidR="00BD76B6" w:rsidRPr="00202E5B" w:rsidRDefault="00BD76B6" w:rsidP="00BF4983">
            <w:pPr>
              <w:pStyle w:val="TAH"/>
              <w:rPr>
                <w:b w:val="0"/>
              </w:rPr>
            </w:pPr>
            <w:r w:rsidRPr="00202E5B">
              <w:rPr>
                <w:b w:val="0"/>
              </w:rPr>
              <w:t>0.2</w:t>
            </w:r>
          </w:p>
        </w:tc>
        <w:tc>
          <w:tcPr>
            <w:tcW w:w="1914" w:type="dxa"/>
          </w:tcPr>
          <w:p w:rsidR="00BD76B6" w:rsidRPr="00202E5B" w:rsidRDefault="00BD76B6" w:rsidP="00BF4983">
            <w:pPr>
              <w:pStyle w:val="TAH"/>
              <w:rPr>
                <w:b w:val="0"/>
              </w:rPr>
            </w:pPr>
            <w:r w:rsidRPr="00202E5B">
              <w:rPr>
                <w:b w:val="0"/>
              </w:rPr>
              <w:t>0.2</w:t>
            </w:r>
          </w:p>
        </w:tc>
        <w:tc>
          <w:tcPr>
            <w:tcW w:w="1800" w:type="dxa"/>
          </w:tcPr>
          <w:p w:rsidR="00BD76B6" w:rsidRPr="00202E5B" w:rsidRDefault="00BD76B6" w:rsidP="00BF4983">
            <w:pPr>
              <w:pStyle w:val="TAH"/>
              <w:rPr>
                <w:b w:val="0"/>
              </w:rPr>
            </w:pPr>
            <w:r w:rsidRPr="00202E5B">
              <w:rPr>
                <w:b w:val="0"/>
              </w:rPr>
              <w:t>0.0</w:t>
            </w:r>
          </w:p>
        </w:tc>
        <w:tc>
          <w:tcPr>
            <w:tcW w:w="1914" w:type="dxa"/>
          </w:tcPr>
          <w:p w:rsidR="00BD76B6" w:rsidRPr="00202E5B" w:rsidRDefault="00BD76B6" w:rsidP="00BF4983">
            <w:pPr>
              <w:pStyle w:val="TAH"/>
              <w:rPr>
                <w:b w:val="0"/>
              </w:rPr>
            </w:pPr>
            <w:r w:rsidRPr="00202E5B">
              <w:rPr>
                <w:b w:val="0"/>
              </w:rPr>
              <w:t>0.0</w:t>
            </w:r>
          </w:p>
        </w:tc>
      </w:tr>
    </w:tbl>
    <w:p w:rsidR="00BD76B6" w:rsidRPr="007F4011" w:rsidRDefault="00BD76B6" w:rsidP="00EA0877"/>
    <w:p w:rsidR="00BD76B6" w:rsidRPr="007F4011" w:rsidRDefault="00BD76B6" w:rsidP="00BD76B6"/>
    <w:p w:rsidR="00BD76B6" w:rsidRPr="007F4011" w:rsidRDefault="00EB222C" w:rsidP="00BD76B6">
      <w:pPr>
        <w:jc w:val="center"/>
      </w:pPr>
      <w:r>
        <w:lastRenderedPageBreak/>
        <w:pict>
          <v:shape id="_x0000_i1067" type="#_x0000_t75" style="width:470.25pt;height:331.5pt">
            <v:imagedata r:id="rId64" o:title=""/>
          </v:shape>
        </w:pict>
      </w:r>
    </w:p>
    <w:p w:rsidR="00BD76B6" w:rsidRPr="007F4011" w:rsidRDefault="00BD76B6" w:rsidP="00DC1575">
      <w:pPr>
        <w:pStyle w:val="TF"/>
        <w:outlineLvl w:val="0"/>
      </w:pPr>
      <w:r w:rsidRPr="007F4011">
        <w:t>Figure 7.12: average E-UTRA TDD uplink throughput loss</w:t>
      </w:r>
    </w:p>
    <w:p w:rsidR="00BD76B6" w:rsidRPr="007F4011" w:rsidRDefault="00BD76B6" w:rsidP="00BD76B6">
      <w:pPr>
        <w:jc w:val="center"/>
      </w:pPr>
    </w:p>
    <w:p w:rsidR="00BD76B6" w:rsidRPr="007F4011" w:rsidRDefault="00EB222C" w:rsidP="00BD76B6">
      <w:pPr>
        <w:jc w:val="center"/>
      </w:pPr>
      <w:r>
        <w:lastRenderedPageBreak/>
        <w:pict>
          <v:shape id="_x0000_i1068" type="#_x0000_t75" style="width:471pt;height:332.25pt">
            <v:imagedata r:id="rId65" o:title=""/>
          </v:shape>
        </w:pict>
      </w:r>
    </w:p>
    <w:p w:rsidR="00BD76B6" w:rsidRPr="007F4011" w:rsidRDefault="00BD76B6" w:rsidP="00DC1575">
      <w:pPr>
        <w:pStyle w:val="TF"/>
        <w:outlineLvl w:val="0"/>
      </w:pPr>
      <w:r w:rsidRPr="007F4011">
        <w:t>Figure 7.13: 5% CDF E-UTRA TDD uplink throughput loss</w:t>
      </w:r>
    </w:p>
    <w:p w:rsidR="00BD76B6" w:rsidRPr="007F4011" w:rsidRDefault="00BD76B6" w:rsidP="00EA0877"/>
    <w:p w:rsidR="008157F4" w:rsidRPr="007F4011" w:rsidRDefault="00C755A3" w:rsidP="00DC1575">
      <w:pPr>
        <w:pStyle w:val="Heading4"/>
        <w:tabs>
          <w:tab w:val="left" w:pos="1140"/>
        </w:tabs>
        <w:ind w:left="1140" w:hanging="1140"/>
      </w:pPr>
      <w:bookmarkStart w:id="177" w:name="_Toc518937216"/>
      <w:bookmarkStart w:id="178" w:name="_Toc46233075"/>
      <w:r w:rsidRPr="007F4011">
        <w:t>7.1.2.6</w:t>
      </w:r>
      <w:r w:rsidRPr="007F4011">
        <w:tab/>
      </w:r>
      <w:r w:rsidR="008157F4" w:rsidRPr="007F4011">
        <w:t xml:space="preserve">ACIR </w:t>
      </w:r>
      <w:r w:rsidR="008157F4" w:rsidRPr="007F4011">
        <w:rPr>
          <w:lang w:eastAsia="zh-CN"/>
        </w:rPr>
        <w:t>up</w:t>
      </w:r>
      <w:r w:rsidR="008157F4" w:rsidRPr="007F4011">
        <w:t xml:space="preserve">link 10MHz E-UTRA interferer – 10MHz E-UTRA </w:t>
      </w:r>
      <w:r w:rsidR="008157F4" w:rsidRPr="007F4011">
        <w:rPr>
          <w:lang w:eastAsia="zh-CN"/>
        </w:rPr>
        <w:t xml:space="preserve">TDD </w:t>
      </w:r>
      <w:r w:rsidR="008157F4" w:rsidRPr="007F4011">
        <w:t>victim</w:t>
      </w:r>
      <w:r w:rsidR="00803F86" w:rsidRPr="007F4011">
        <w:t xml:space="preserve"> (LCR frame structure based)</w:t>
      </w:r>
      <w:bookmarkEnd w:id="177"/>
      <w:bookmarkEnd w:id="178"/>
    </w:p>
    <w:p w:rsidR="008157F4" w:rsidRPr="007F4011" w:rsidRDefault="008157F4" w:rsidP="008157F4">
      <w:r w:rsidRPr="007F4011">
        <w:t>Simulations are based on the following assumptions:</w:t>
      </w:r>
    </w:p>
    <w:p w:rsidR="008157F4" w:rsidRPr="007F4011" w:rsidRDefault="008157F4" w:rsidP="008157F4">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rsidR="008157F4" w:rsidRPr="007F4011" w:rsidRDefault="008157F4" w:rsidP="008157F4">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rsidR="008157F4" w:rsidRPr="007F4011" w:rsidRDefault="008157F4" w:rsidP="008157F4">
      <w:pPr>
        <w:pStyle w:val="B1"/>
      </w:pPr>
      <w:r w:rsidRPr="007F4011">
        <w:t>Simulation frequency:</w:t>
      </w:r>
      <w:r w:rsidRPr="007F4011">
        <w:tab/>
        <w:t>2000 MHz</w:t>
      </w:r>
    </w:p>
    <w:p w:rsidR="008157F4" w:rsidRPr="007F4011" w:rsidRDefault="008157F4" w:rsidP="008157F4">
      <w:pPr>
        <w:pStyle w:val="B1"/>
      </w:pPr>
      <w:r w:rsidRPr="007F4011">
        <w:t>Environment:</w:t>
      </w:r>
      <w:r w:rsidRPr="007F4011">
        <w:tab/>
      </w:r>
      <w:r w:rsidRPr="007F4011">
        <w:tab/>
      </w:r>
      <w:r w:rsidRPr="007F4011">
        <w:tab/>
      </w:r>
      <w:r w:rsidRPr="007F4011">
        <w:tab/>
        <w:t>Macro Cell, Urban Area, uncoordinated deployment</w:t>
      </w:r>
    </w:p>
    <w:p w:rsidR="008157F4" w:rsidRPr="007F4011" w:rsidRDefault="008157F4" w:rsidP="008157F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8157F4" w:rsidRPr="007F4011" w:rsidRDefault="008157F4" w:rsidP="008157F4">
      <w:r w:rsidRPr="007F4011">
        <w:rPr>
          <w:lang w:eastAsia="zh-CN"/>
        </w:rPr>
        <w:t xml:space="preserve">Link level performance </w:t>
      </w:r>
      <w:r w:rsidR="00797418" w:rsidRPr="007F4011">
        <w:rPr>
          <w:lang w:eastAsia="zh-CN"/>
        </w:rPr>
        <w:t xml:space="preserve">is </w:t>
      </w:r>
      <w:r w:rsidRPr="007F4011">
        <w:rPr>
          <w:lang w:eastAsia="zh-CN"/>
        </w:rPr>
        <w:t>specifie</w:t>
      </w:r>
      <w:r w:rsidR="00797418" w:rsidRPr="007F4011">
        <w:rPr>
          <w:lang w:eastAsia="zh-CN"/>
        </w:rPr>
        <w:t>d</w:t>
      </w:r>
      <w:r w:rsidRPr="007F4011">
        <w:rPr>
          <w:lang w:eastAsia="zh-CN"/>
        </w:rPr>
        <w:t xml:space="preserve"> in Annex A.4. </w:t>
      </w:r>
      <w:r w:rsidRPr="007F4011">
        <w:t xml:space="preserve">Simulation results for average E-UTRA </w:t>
      </w:r>
      <w:r w:rsidRPr="007F4011">
        <w:rPr>
          <w:lang w:eastAsia="zh-CN"/>
        </w:rPr>
        <w:t>up</w:t>
      </w:r>
      <w:r w:rsidRPr="007F4011">
        <w:t>link throughput loss are presented in figure 7.</w:t>
      </w:r>
      <w:r w:rsidR="00BD76B6" w:rsidRPr="007F4011">
        <w:rPr>
          <w:lang w:eastAsia="zh-CN"/>
        </w:rPr>
        <w:t>14</w:t>
      </w:r>
      <w:r w:rsidRPr="007F4011">
        <w:t>. Simulation results for 5% CDF E-UTRA</w:t>
      </w:r>
      <w:r w:rsidR="00797418" w:rsidRPr="007F4011">
        <w:t xml:space="preserve"> uplink</w:t>
      </w:r>
      <w:r w:rsidRPr="007F4011">
        <w:t xml:space="preserve"> throughput loss are presented in figure 7.</w:t>
      </w:r>
      <w:r w:rsidR="00BD76B6" w:rsidRPr="007F4011">
        <w:rPr>
          <w:lang w:eastAsia="zh-CN"/>
        </w:rPr>
        <w:t>15</w:t>
      </w:r>
      <w:r w:rsidRPr="007F4011">
        <w:t>.</w:t>
      </w:r>
    </w:p>
    <w:p w:rsidR="008157F4" w:rsidRPr="007F4011" w:rsidRDefault="00EB222C" w:rsidP="008157F4">
      <w:pPr>
        <w:jc w:val="center"/>
        <w:rPr>
          <w:sz w:val="21"/>
          <w:szCs w:val="21"/>
          <w:lang w:eastAsia="zh-CN"/>
        </w:rPr>
      </w:pPr>
      <w:r>
        <w:rPr>
          <w:sz w:val="21"/>
          <w:szCs w:val="21"/>
          <w:lang w:eastAsia="zh-CN"/>
        </w:rPr>
        <w:lastRenderedPageBreak/>
        <w:pict>
          <v:shape id="_x0000_i1069" type="#_x0000_t75" style="width:356.25pt;height:267.75pt">
            <v:imagedata r:id="rId66" o:title=""/>
          </v:shape>
        </w:pict>
      </w:r>
    </w:p>
    <w:p w:rsidR="008157F4" w:rsidRPr="007F4011" w:rsidRDefault="008157F4" w:rsidP="00DC1575">
      <w:pPr>
        <w:pStyle w:val="TF"/>
        <w:outlineLvl w:val="0"/>
        <w:rPr>
          <w:sz w:val="21"/>
          <w:szCs w:val="21"/>
          <w:lang w:eastAsia="zh-CN"/>
        </w:rPr>
      </w:pPr>
      <w:r w:rsidRPr="007F4011">
        <w:t>Figure 7.</w:t>
      </w:r>
      <w:r w:rsidR="00BD76B6" w:rsidRPr="007F4011">
        <w:t>14</w:t>
      </w:r>
      <w:r w:rsidRPr="007F4011">
        <w:t>: average E-UTRA TDD uplink throughput loss</w:t>
      </w:r>
    </w:p>
    <w:p w:rsidR="008157F4" w:rsidRPr="007F4011" w:rsidRDefault="00EB222C" w:rsidP="008157F4">
      <w:pPr>
        <w:jc w:val="center"/>
        <w:rPr>
          <w:sz w:val="21"/>
          <w:szCs w:val="21"/>
          <w:lang w:eastAsia="zh-CN"/>
        </w:rPr>
      </w:pPr>
      <w:r>
        <w:rPr>
          <w:b/>
          <w:lang w:eastAsia="zh-CN"/>
        </w:rPr>
        <w:pict>
          <v:shape id="_x0000_i1070" type="#_x0000_t75" style="width:356.25pt;height:267.75pt">
            <v:imagedata r:id="rId67" o:title=""/>
          </v:shape>
        </w:pict>
      </w:r>
    </w:p>
    <w:p w:rsidR="008157F4" w:rsidRPr="007F4011" w:rsidRDefault="008157F4" w:rsidP="00DC1575">
      <w:pPr>
        <w:pStyle w:val="TF"/>
        <w:outlineLvl w:val="0"/>
      </w:pPr>
      <w:r w:rsidRPr="007F4011">
        <w:t>Figure 7.</w:t>
      </w:r>
      <w:r w:rsidR="00BD76B6" w:rsidRPr="007F4011">
        <w:t>15</w:t>
      </w:r>
      <w:r w:rsidRPr="007F4011">
        <w:t>: 5% CDF E-UTRA TDD uplink throughput loss</w:t>
      </w:r>
    </w:p>
    <w:p w:rsidR="00797418" w:rsidRPr="007F4011" w:rsidRDefault="00C755A3" w:rsidP="00DC1575">
      <w:pPr>
        <w:pStyle w:val="Heading4"/>
        <w:tabs>
          <w:tab w:val="left" w:pos="1140"/>
        </w:tabs>
        <w:ind w:left="1140" w:hanging="1140"/>
      </w:pPr>
      <w:bookmarkStart w:id="179" w:name="_Toc518937217"/>
      <w:bookmarkStart w:id="180" w:name="_Toc46233076"/>
      <w:r w:rsidRPr="007F4011">
        <w:t>7.1.2.7</w:t>
      </w:r>
      <w:r w:rsidRPr="007F4011">
        <w:tab/>
      </w:r>
      <w:r w:rsidR="00797418" w:rsidRPr="007F4011">
        <w:t xml:space="preserve">ACIR downlink 10MHz E-UTRA interferer – 10MHz E-UTRA </w:t>
      </w:r>
      <w:r w:rsidR="00797418" w:rsidRPr="007F4011">
        <w:rPr>
          <w:lang w:eastAsia="zh-CN"/>
        </w:rPr>
        <w:t xml:space="preserve">TDD </w:t>
      </w:r>
      <w:r w:rsidR="00797418" w:rsidRPr="007F4011">
        <w:t>victim (LCR frame structure based)</w:t>
      </w:r>
      <w:bookmarkEnd w:id="179"/>
      <w:bookmarkEnd w:id="180"/>
    </w:p>
    <w:p w:rsidR="00797418" w:rsidRPr="007F4011" w:rsidRDefault="00797418" w:rsidP="00797418">
      <w:r w:rsidRPr="007F4011">
        <w:t>Simulations are based on the following assumptions:</w:t>
      </w:r>
    </w:p>
    <w:p w:rsidR="00797418" w:rsidRPr="007F4011" w:rsidRDefault="00797418" w:rsidP="00797418">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rsidR="00797418" w:rsidRPr="007F4011" w:rsidRDefault="00797418" w:rsidP="00797418">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rsidR="00797418" w:rsidRPr="007F4011" w:rsidRDefault="00797418" w:rsidP="00797418">
      <w:pPr>
        <w:pStyle w:val="B1"/>
      </w:pPr>
      <w:r w:rsidRPr="007F4011">
        <w:lastRenderedPageBreak/>
        <w:t>Simulation frequency:</w:t>
      </w:r>
      <w:r w:rsidRPr="007F4011">
        <w:tab/>
        <w:t>2000 MHz</w:t>
      </w:r>
    </w:p>
    <w:p w:rsidR="00797418" w:rsidRPr="007F4011" w:rsidRDefault="00797418" w:rsidP="00797418">
      <w:pPr>
        <w:pStyle w:val="B1"/>
      </w:pPr>
      <w:r w:rsidRPr="007F4011">
        <w:t>Environm</w:t>
      </w:r>
      <w:r w:rsidR="00161548" w:rsidRPr="007F4011">
        <w:t>ent:</w:t>
      </w:r>
      <w:r w:rsidR="00161548" w:rsidRPr="007F4011">
        <w:tab/>
      </w:r>
      <w:r w:rsidR="00161548" w:rsidRPr="007F4011">
        <w:tab/>
      </w:r>
      <w:r w:rsidR="00161548" w:rsidRPr="007F4011">
        <w:tab/>
      </w:r>
      <w:r w:rsidR="00161548" w:rsidRPr="007F4011">
        <w:tab/>
        <w:t>Macro Cell, Urban Area</w:t>
      </w:r>
    </w:p>
    <w:p w:rsidR="00797418" w:rsidRPr="007F4011" w:rsidRDefault="00797418" w:rsidP="0079741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797418" w:rsidRPr="007F4011" w:rsidRDefault="00797418" w:rsidP="00797418">
      <w:r w:rsidRPr="007F4011">
        <w:rPr>
          <w:lang w:eastAsia="zh-CN"/>
        </w:rPr>
        <w:t xml:space="preserve">Link level performance is specified in Annex A.4. </w:t>
      </w:r>
      <w:r w:rsidRPr="007F4011">
        <w:t>Simulation results for average E-UTRA downlink throughput loss are presented in figure 7.</w:t>
      </w:r>
      <w:r w:rsidRPr="007F4011">
        <w:rPr>
          <w:lang w:eastAsia="zh-CN"/>
        </w:rPr>
        <w:t>16</w:t>
      </w:r>
      <w:r w:rsidRPr="007F4011">
        <w:t>. Simulation results for 5% CDF E-UTRA downlink throughput loss are presented in figure 7.</w:t>
      </w:r>
      <w:r w:rsidRPr="007F4011">
        <w:rPr>
          <w:lang w:eastAsia="zh-CN"/>
        </w:rPr>
        <w:t>17</w:t>
      </w:r>
      <w:r w:rsidRPr="007F4011">
        <w:t>.</w:t>
      </w:r>
    </w:p>
    <w:p w:rsidR="00797418" w:rsidRPr="007F4011" w:rsidRDefault="00EB222C" w:rsidP="00797418">
      <w:pPr>
        <w:jc w:val="center"/>
        <w:rPr>
          <w:sz w:val="21"/>
          <w:szCs w:val="21"/>
          <w:lang w:eastAsia="zh-CN"/>
        </w:rPr>
      </w:pPr>
      <w:r>
        <w:pict>
          <v:shape id="_x0000_i1071" type="#_x0000_t75" style="width:414.75pt;height:311.25pt">
            <v:imagedata r:id="rId68" o:title=""/>
          </v:shape>
        </w:pict>
      </w:r>
    </w:p>
    <w:p w:rsidR="00797418" w:rsidRPr="007F4011" w:rsidRDefault="00797418" w:rsidP="00DC1575">
      <w:pPr>
        <w:pStyle w:val="TF"/>
        <w:outlineLvl w:val="0"/>
        <w:rPr>
          <w:sz w:val="21"/>
          <w:szCs w:val="21"/>
          <w:lang w:eastAsia="zh-CN"/>
        </w:rPr>
      </w:pPr>
      <w:r w:rsidRPr="007F4011">
        <w:t>Figure 7.</w:t>
      </w:r>
      <w:r w:rsidR="006D2753" w:rsidRPr="007F4011">
        <w:t>16</w:t>
      </w:r>
      <w:r w:rsidRPr="007F4011">
        <w:t>: average E-UTRA TDD downlink throughput loss</w:t>
      </w:r>
      <w:r w:rsidR="006D2753" w:rsidRPr="007F4011">
        <w:t>, uncoordinated deployment</w:t>
      </w:r>
    </w:p>
    <w:p w:rsidR="00797418" w:rsidRPr="007F4011" w:rsidRDefault="00EB222C" w:rsidP="00797418">
      <w:pPr>
        <w:jc w:val="center"/>
        <w:rPr>
          <w:sz w:val="21"/>
          <w:szCs w:val="21"/>
          <w:lang w:eastAsia="zh-CN"/>
        </w:rPr>
      </w:pPr>
      <w:r>
        <w:rPr>
          <w:rFonts w:eastAsia="MS Mincho"/>
        </w:rPr>
        <w:lastRenderedPageBreak/>
        <w:pict>
          <v:shape id="_x0000_i1072" type="#_x0000_t75" style="width:391.5pt;height:279pt">
            <v:imagedata r:id="rId69" o:title=""/>
          </v:shape>
        </w:pict>
      </w:r>
    </w:p>
    <w:p w:rsidR="00797418" w:rsidRPr="007F4011" w:rsidRDefault="00797418" w:rsidP="00797418">
      <w:pPr>
        <w:pStyle w:val="TF"/>
      </w:pPr>
      <w:r w:rsidRPr="007F4011">
        <w:t>Figure 7.1</w:t>
      </w:r>
      <w:r w:rsidR="006D2753" w:rsidRPr="007F4011">
        <w:t>7</w:t>
      </w:r>
      <w:r w:rsidRPr="007F4011">
        <w:t>: 5% CDF E-UTRA TDD downlink throughput loss</w:t>
      </w:r>
      <w:r w:rsidR="006D2753" w:rsidRPr="007F4011">
        <w:t>, coordinated and uncoordinated deployment</w:t>
      </w:r>
    </w:p>
    <w:p w:rsidR="00C44C1B" w:rsidRPr="007F4011" w:rsidRDefault="00C755A3" w:rsidP="00DC1575">
      <w:pPr>
        <w:pStyle w:val="Heading3"/>
        <w:tabs>
          <w:tab w:val="left" w:pos="1140"/>
        </w:tabs>
        <w:ind w:left="1140" w:hanging="1140"/>
      </w:pPr>
      <w:bookmarkStart w:id="181" w:name="_Toc518937218"/>
      <w:bookmarkStart w:id="182" w:name="_Toc46233077"/>
      <w:r w:rsidRPr="007F4011">
        <w:t>7.1.3</w:t>
      </w:r>
      <w:r w:rsidRPr="007F4011">
        <w:tab/>
      </w:r>
      <w:r w:rsidR="00C44C1B" w:rsidRPr="007F4011">
        <w:t>Additional coexistence simulation results</w:t>
      </w:r>
      <w:bookmarkEnd w:id="181"/>
      <w:bookmarkEnd w:id="182"/>
    </w:p>
    <w:p w:rsidR="00C44C1B" w:rsidRPr="007F4011" w:rsidRDefault="00C44C1B" w:rsidP="002C338C">
      <w:r w:rsidRPr="007F4011">
        <w:t>In this section, additional co-existence simulation results are collected. Assumptions for these simulations may differ from those described in section 5 of the present document.</w:t>
      </w:r>
    </w:p>
    <w:p w:rsidR="00C44C1B" w:rsidRPr="007F4011" w:rsidRDefault="00C44C1B" w:rsidP="002C338C"/>
    <w:p w:rsidR="00C44C1B" w:rsidRPr="007F4011" w:rsidRDefault="00C755A3" w:rsidP="00DC1575">
      <w:pPr>
        <w:pStyle w:val="Heading4"/>
        <w:tabs>
          <w:tab w:val="left" w:pos="1140"/>
        </w:tabs>
        <w:ind w:left="1140" w:hanging="1140"/>
      </w:pPr>
      <w:bookmarkStart w:id="183" w:name="_Toc518937219"/>
      <w:bookmarkStart w:id="184" w:name="_Toc46233078"/>
      <w:r w:rsidRPr="007F4011">
        <w:t>7.1.3.1</w:t>
      </w:r>
      <w:r w:rsidRPr="007F4011">
        <w:tab/>
      </w:r>
      <w:r w:rsidR="00C44C1B" w:rsidRPr="007F4011">
        <w:t>ACIR downlink E-UTRA interferer – GSM victim</w:t>
      </w:r>
      <w:bookmarkEnd w:id="183"/>
      <w:bookmarkEnd w:id="184"/>
    </w:p>
    <w:p w:rsidR="00D14DA7" w:rsidRPr="007F4011" w:rsidRDefault="00D14DA7" w:rsidP="00D14DA7">
      <w:r w:rsidRPr="007F4011">
        <w:t xml:space="preserve">The key simulation parameters are summarized in table 7.12.  The E-UTRA and system scenario parameters are as described in section 5 of the present document for rural macro cell environment with un-coordinated base-station deployment, and the GSM parameters are taken from [2] (Scenario_2: UMTS (macro)-GSM (macro) in rural area). Different to the simulation assumptions in [2], no correction of LTE BS ACLR according to a spectrum mask was applied and the interference was assumed “flat” across all GSM carriers. The GSM ACS was set such that the resulting ACIR was dominated by the E-UTRA BS ACLR. For each ACIR value, E-UTRA base-stations transmit at maximum power (in order to produce maximum adjacent channel interference) and GSM UE are continuously added until the system is fully loaded.  The success/failure status of a GSM UE is determined at a threshold of 0.5dB less than the required SINR target [2]. Simulation results </w:t>
      </w:r>
      <w:r w:rsidR="00211BD6" w:rsidRPr="007F4011">
        <w:t xml:space="preserve">[14] </w:t>
      </w:r>
      <w:r w:rsidRPr="007F4011">
        <w:t xml:space="preserve">are presented in figure 7.18 </w:t>
      </w:r>
    </w:p>
    <w:p w:rsidR="00D14DA7" w:rsidRPr="007F4011" w:rsidRDefault="00D14DA7" w:rsidP="00DC1575">
      <w:pPr>
        <w:pStyle w:val="TH"/>
        <w:outlineLvl w:val="0"/>
      </w:pPr>
      <w:r w:rsidRPr="007F4011">
        <w:lastRenderedPageBreak/>
        <w:t>Table 7.1</w:t>
      </w:r>
      <w:r w:rsidR="006A4736" w:rsidRPr="007F4011">
        <w:t>2</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D14DA7" w:rsidRPr="00202E5B" w:rsidTr="00DE0D06">
        <w:tc>
          <w:tcPr>
            <w:tcW w:w="2464" w:type="dxa"/>
          </w:tcPr>
          <w:p w:rsidR="00D14DA7" w:rsidRPr="00202E5B" w:rsidRDefault="00D14DA7" w:rsidP="00317A5E">
            <w:pPr>
              <w:pStyle w:val="TAH"/>
            </w:pPr>
            <w:r w:rsidRPr="00202E5B">
              <w:t>Parameters</w:t>
            </w:r>
          </w:p>
        </w:tc>
        <w:tc>
          <w:tcPr>
            <w:tcW w:w="2464" w:type="dxa"/>
          </w:tcPr>
          <w:p w:rsidR="00D14DA7" w:rsidRPr="00202E5B" w:rsidRDefault="00D14DA7" w:rsidP="00317A5E">
            <w:pPr>
              <w:pStyle w:val="TAH"/>
            </w:pPr>
            <w:r w:rsidRPr="00202E5B">
              <w:t>E-UTRA</w:t>
            </w:r>
          </w:p>
        </w:tc>
        <w:tc>
          <w:tcPr>
            <w:tcW w:w="2464" w:type="dxa"/>
          </w:tcPr>
          <w:p w:rsidR="00D14DA7" w:rsidRPr="00202E5B" w:rsidRDefault="00D14DA7" w:rsidP="00317A5E">
            <w:pPr>
              <w:pStyle w:val="TAH"/>
            </w:pPr>
            <w:r w:rsidRPr="00202E5B">
              <w:t>GSM</w:t>
            </w:r>
          </w:p>
        </w:tc>
        <w:tc>
          <w:tcPr>
            <w:tcW w:w="2072" w:type="dxa"/>
          </w:tcPr>
          <w:p w:rsidR="00D14DA7" w:rsidRPr="00202E5B" w:rsidRDefault="00D14DA7" w:rsidP="00317A5E">
            <w:pPr>
              <w:pStyle w:val="TAH"/>
            </w:pPr>
            <w:r w:rsidRPr="00202E5B">
              <w:t>Notes</w:t>
            </w:r>
          </w:p>
        </w:tc>
      </w:tr>
      <w:tr w:rsidR="00D14DA7" w:rsidRPr="00202E5B" w:rsidTr="00DE0D06">
        <w:tc>
          <w:tcPr>
            <w:tcW w:w="2464" w:type="dxa"/>
          </w:tcPr>
          <w:p w:rsidR="00D14DA7" w:rsidRPr="00202E5B" w:rsidRDefault="00D14DA7" w:rsidP="00131297">
            <w:pPr>
              <w:pStyle w:val="TAL"/>
            </w:pPr>
            <w:r w:rsidRPr="00202E5B">
              <w:t>Uplink carrier frequency band</w:t>
            </w:r>
          </w:p>
        </w:tc>
        <w:tc>
          <w:tcPr>
            <w:tcW w:w="4928" w:type="dxa"/>
            <w:gridSpan w:val="2"/>
          </w:tcPr>
          <w:p w:rsidR="00D14DA7" w:rsidRPr="00202E5B" w:rsidRDefault="00D14DA7" w:rsidP="00131297">
            <w:pPr>
              <w:pStyle w:val="TAL"/>
            </w:pPr>
            <w:r w:rsidRPr="00202E5B">
              <w:t>900 MHz</w:t>
            </w:r>
          </w:p>
        </w:tc>
        <w:tc>
          <w:tcPr>
            <w:tcW w:w="2072" w:type="dxa"/>
          </w:tcPr>
          <w:p w:rsidR="00D14DA7" w:rsidRPr="00202E5B" w:rsidRDefault="00D14DA7" w:rsidP="00131297">
            <w:pPr>
              <w:pStyle w:val="TAL"/>
            </w:pPr>
          </w:p>
        </w:tc>
      </w:tr>
      <w:tr w:rsidR="00D14DA7" w:rsidRPr="00202E5B" w:rsidTr="00DE0D06">
        <w:tc>
          <w:tcPr>
            <w:tcW w:w="2464" w:type="dxa"/>
          </w:tcPr>
          <w:p w:rsidR="00D14DA7" w:rsidRPr="00202E5B" w:rsidRDefault="00D14DA7" w:rsidP="00131297">
            <w:pPr>
              <w:pStyle w:val="TAL"/>
            </w:pPr>
            <w:r w:rsidRPr="00202E5B">
              <w:t>Uplink System Bandwidth</w:t>
            </w:r>
          </w:p>
        </w:tc>
        <w:tc>
          <w:tcPr>
            <w:tcW w:w="2464" w:type="dxa"/>
          </w:tcPr>
          <w:p w:rsidR="00D14DA7" w:rsidRPr="00202E5B" w:rsidRDefault="00D14DA7" w:rsidP="00131297">
            <w:pPr>
              <w:pStyle w:val="TAL"/>
            </w:pPr>
            <w:r w:rsidRPr="00202E5B">
              <w:t xml:space="preserve">1.25MHz </w:t>
            </w:r>
          </w:p>
        </w:tc>
        <w:tc>
          <w:tcPr>
            <w:tcW w:w="2464" w:type="dxa"/>
          </w:tcPr>
          <w:p w:rsidR="00D14DA7" w:rsidRPr="00202E5B" w:rsidRDefault="00D14DA7" w:rsidP="00131297">
            <w:pPr>
              <w:pStyle w:val="TAL"/>
            </w:pPr>
            <w:r w:rsidRPr="00202E5B">
              <w:t xml:space="preserve">24 x 200kHz </w:t>
            </w:r>
          </w:p>
        </w:tc>
        <w:tc>
          <w:tcPr>
            <w:tcW w:w="2072" w:type="dxa"/>
          </w:tcPr>
          <w:p w:rsidR="00D14DA7" w:rsidRPr="00202E5B" w:rsidRDefault="00D14DA7" w:rsidP="00131297">
            <w:pPr>
              <w:pStyle w:val="TAL"/>
            </w:pPr>
          </w:p>
        </w:tc>
      </w:tr>
      <w:tr w:rsidR="00D14DA7" w:rsidRPr="00202E5B" w:rsidTr="00DE0D06">
        <w:tc>
          <w:tcPr>
            <w:tcW w:w="2464" w:type="dxa"/>
          </w:tcPr>
          <w:p w:rsidR="00D14DA7" w:rsidRPr="00202E5B" w:rsidRDefault="00D14DA7" w:rsidP="00131297">
            <w:pPr>
              <w:pStyle w:val="TAL"/>
            </w:pPr>
            <w:r w:rsidRPr="00202E5B">
              <w:t>Number of carriers</w:t>
            </w:r>
          </w:p>
        </w:tc>
        <w:tc>
          <w:tcPr>
            <w:tcW w:w="2464" w:type="dxa"/>
          </w:tcPr>
          <w:p w:rsidR="00D14DA7" w:rsidRPr="00202E5B" w:rsidRDefault="00D14DA7" w:rsidP="00131297">
            <w:pPr>
              <w:pStyle w:val="TAL"/>
            </w:pPr>
            <w:r w:rsidRPr="00202E5B">
              <w:t>1</w:t>
            </w:r>
          </w:p>
        </w:tc>
        <w:tc>
          <w:tcPr>
            <w:tcW w:w="2464" w:type="dxa"/>
          </w:tcPr>
          <w:p w:rsidR="00D14DA7" w:rsidRPr="00202E5B" w:rsidRDefault="00D14DA7" w:rsidP="00131297">
            <w:pPr>
              <w:pStyle w:val="TAL"/>
            </w:pPr>
            <w:r w:rsidRPr="00202E5B">
              <w:t>4 cells/12 frequencies reuse, 2 carriers/sector</w:t>
            </w:r>
          </w:p>
        </w:tc>
        <w:tc>
          <w:tcPr>
            <w:tcW w:w="2072" w:type="dxa"/>
          </w:tcPr>
          <w:p w:rsidR="00D14DA7" w:rsidRPr="00202E5B" w:rsidRDefault="00D14DA7" w:rsidP="00131297">
            <w:pPr>
              <w:pStyle w:val="TAL"/>
            </w:pPr>
          </w:p>
        </w:tc>
      </w:tr>
      <w:tr w:rsidR="00D14DA7" w:rsidRPr="00202E5B" w:rsidTr="00DE0D06">
        <w:tc>
          <w:tcPr>
            <w:tcW w:w="2464" w:type="dxa"/>
          </w:tcPr>
          <w:p w:rsidR="00D14DA7" w:rsidRPr="00202E5B" w:rsidRDefault="00D14DA7" w:rsidP="00131297">
            <w:pPr>
              <w:pStyle w:val="TAL"/>
            </w:pPr>
            <w:r w:rsidRPr="00202E5B">
              <w:t>Environment</w:t>
            </w:r>
          </w:p>
        </w:tc>
        <w:tc>
          <w:tcPr>
            <w:tcW w:w="4928" w:type="dxa"/>
            <w:gridSpan w:val="2"/>
          </w:tcPr>
          <w:p w:rsidR="00D14DA7" w:rsidRPr="00202E5B" w:rsidRDefault="00D14DA7" w:rsidP="00131297">
            <w:pPr>
              <w:pStyle w:val="TAL"/>
            </w:pPr>
            <w:r w:rsidRPr="00202E5B">
              <w:t>Macro- Rural</w:t>
            </w:r>
          </w:p>
        </w:tc>
        <w:tc>
          <w:tcPr>
            <w:tcW w:w="2072" w:type="dxa"/>
          </w:tcPr>
          <w:p w:rsidR="00D14DA7" w:rsidRPr="00202E5B" w:rsidRDefault="00D14DA7" w:rsidP="00131297">
            <w:pPr>
              <w:pStyle w:val="TAL"/>
            </w:pPr>
          </w:p>
        </w:tc>
      </w:tr>
      <w:tr w:rsidR="00D14DA7" w:rsidRPr="00202E5B" w:rsidTr="00DE0D06">
        <w:tc>
          <w:tcPr>
            <w:tcW w:w="2464" w:type="dxa"/>
          </w:tcPr>
          <w:p w:rsidR="00D14DA7" w:rsidRPr="00202E5B" w:rsidRDefault="00D14DA7" w:rsidP="00131297">
            <w:pPr>
              <w:pStyle w:val="TAL"/>
            </w:pPr>
            <w:r w:rsidRPr="00202E5B">
              <w:t>Cell radius</w:t>
            </w:r>
          </w:p>
        </w:tc>
        <w:tc>
          <w:tcPr>
            <w:tcW w:w="4928" w:type="dxa"/>
            <w:gridSpan w:val="2"/>
          </w:tcPr>
          <w:p w:rsidR="00D14DA7" w:rsidRPr="00202E5B" w:rsidRDefault="00D14DA7" w:rsidP="00131297">
            <w:pPr>
              <w:pStyle w:val="TAL"/>
            </w:pPr>
            <w:r w:rsidRPr="00202E5B">
              <w:t>1km</w:t>
            </w:r>
          </w:p>
        </w:tc>
        <w:tc>
          <w:tcPr>
            <w:tcW w:w="2072" w:type="dxa"/>
          </w:tcPr>
          <w:p w:rsidR="00D14DA7" w:rsidRPr="00202E5B" w:rsidRDefault="00D14DA7" w:rsidP="00131297">
            <w:pPr>
              <w:pStyle w:val="TAL"/>
            </w:pPr>
            <w:r w:rsidRPr="00202E5B">
              <w:t>cell range = 2 x radius = 2km</w:t>
            </w:r>
          </w:p>
        </w:tc>
      </w:tr>
      <w:tr w:rsidR="00D14DA7" w:rsidRPr="00202E5B" w:rsidTr="00DE0D06">
        <w:tc>
          <w:tcPr>
            <w:tcW w:w="2464" w:type="dxa"/>
          </w:tcPr>
          <w:p w:rsidR="00D14DA7" w:rsidRPr="00202E5B" w:rsidRDefault="00D14DA7" w:rsidP="00131297">
            <w:pPr>
              <w:pStyle w:val="TAL"/>
            </w:pPr>
            <w:r w:rsidRPr="00202E5B">
              <w:t>Base-stations</w:t>
            </w:r>
          </w:p>
        </w:tc>
        <w:tc>
          <w:tcPr>
            <w:tcW w:w="4928" w:type="dxa"/>
            <w:gridSpan w:val="2"/>
          </w:tcPr>
          <w:p w:rsidR="00D14DA7" w:rsidRPr="00202E5B" w:rsidRDefault="00D14DA7" w:rsidP="00131297">
            <w:pPr>
              <w:pStyle w:val="TAL"/>
            </w:pPr>
            <w:r w:rsidRPr="00202E5B">
              <w:t>Un-coordinated distributed</w:t>
            </w:r>
          </w:p>
        </w:tc>
        <w:tc>
          <w:tcPr>
            <w:tcW w:w="2072" w:type="dxa"/>
          </w:tcPr>
          <w:p w:rsidR="00D14DA7" w:rsidRPr="00202E5B" w:rsidRDefault="00D14DA7" w:rsidP="00131297">
            <w:pPr>
              <w:pStyle w:val="TAL"/>
            </w:pPr>
            <w:r w:rsidRPr="00202E5B">
              <w:t>Offset located at the edge of cell.</w:t>
            </w:r>
          </w:p>
        </w:tc>
      </w:tr>
      <w:tr w:rsidR="00131297" w:rsidRPr="00202E5B" w:rsidTr="00DE0D06">
        <w:tc>
          <w:tcPr>
            <w:tcW w:w="2464" w:type="dxa"/>
          </w:tcPr>
          <w:p w:rsidR="00131297" w:rsidRPr="00202E5B" w:rsidRDefault="00131297" w:rsidP="00131297">
            <w:pPr>
              <w:pStyle w:val="TAL"/>
            </w:pPr>
            <w:r w:rsidRPr="00202E5B">
              <w:t>Transmission power</w:t>
            </w:r>
          </w:p>
        </w:tc>
        <w:tc>
          <w:tcPr>
            <w:tcW w:w="2464" w:type="dxa"/>
          </w:tcPr>
          <w:p w:rsidR="00131297" w:rsidRPr="00202E5B" w:rsidRDefault="00131297" w:rsidP="00131297">
            <w:pPr>
              <w:pStyle w:val="TAL"/>
            </w:pPr>
            <w:r w:rsidRPr="00202E5B">
              <w:rPr>
                <w:rFonts w:cs="Arial"/>
                <w:lang w:val="en-US"/>
              </w:rPr>
              <w:t>max. of 43dBm</w:t>
            </w:r>
          </w:p>
        </w:tc>
        <w:tc>
          <w:tcPr>
            <w:tcW w:w="2464" w:type="dxa"/>
          </w:tcPr>
          <w:p w:rsidR="00131297" w:rsidRPr="00202E5B" w:rsidRDefault="00131297" w:rsidP="00131297">
            <w:pPr>
              <w:pStyle w:val="TAL"/>
            </w:pPr>
            <w:r w:rsidRPr="00202E5B">
              <w:rPr>
                <w:rFonts w:cs="Arial"/>
                <w:lang w:val="en-US"/>
              </w:rPr>
              <w:t xml:space="preserve">Power controlled with UE and max. of 43dBm </w:t>
            </w:r>
          </w:p>
        </w:tc>
        <w:tc>
          <w:tcPr>
            <w:tcW w:w="2072" w:type="dxa"/>
          </w:tcPr>
          <w:p w:rsidR="00131297" w:rsidRPr="00202E5B" w:rsidRDefault="00131297" w:rsidP="00131297">
            <w:pPr>
              <w:pStyle w:val="TAL"/>
            </w:pPr>
          </w:p>
        </w:tc>
      </w:tr>
      <w:tr w:rsidR="00D14DA7" w:rsidRPr="00202E5B" w:rsidTr="00DE0D06">
        <w:tc>
          <w:tcPr>
            <w:tcW w:w="2464" w:type="dxa"/>
          </w:tcPr>
          <w:p w:rsidR="00D14DA7" w:rsidRPr="00202E5B" w:rsidRDefault="00D14DA7" w:rsidP="00131297">
            <w:pPr>
              <w:pStyle w:val="TAL"/>
            </w:pPr>
            <w:r w:rsidRPr="00202E5B">
              <w:t>Network layout</w:t>
            </w:r>
          </w:p>
        </w:tc>
        <w:tc>
          <w:tcPr>
            <w:tcW w:w="4928" w:type="dxa"/>
            <w:gridSpan w:val="2"/>
          </w:tcPr>
          <w:p w:rsidR="00D14DA7" w:rsidRPr="00202E5B" w:rsidRDefault="00D14DA7" w:rsidP="00131297">
            <w:pPr>
              <w:pStyle w:val="TAL"/>
            </w:pPr>
            <w:r w:rsidRPr="00202E5B">
              <w:t>36 cells (6x6), 108 sectors with wrap-around</w:t>
            </w:r>
          </w:p>
        </w:tc>
        <w:tc>
          <w:tcPr>
            <w:tcW w:w="2072" w:type="dxa"/>
          </w:tcPr>
          <w:p w:rsidR="00D14DA7" w:rsidRPr="00202E5B" w:rsidRDefault="00D14DA7" w:rsidP="00131297">
            <w:pPr>
              <w:pStyle w:val="TAL"/>
            </w:pPr>
          </w:p>
        </w:tc>
      </w:tr>
    </w:tbl>
    <w:p w:rsidR="00D14DA7" w:rsidRPr="007F4011" w:rsidRDefault="00D14DA7" w:rsidP="00D14DA7"/>
    <w:p w:rsidR="00211BD6" w:rsidRPr="007F4011" w:rsidRDefault="00EB222C" w:rsidP="00D14DA7">
      <w:r>
        <w:pict>
          <v:shape id="_x0000_i1073" type="#_x0000_t75" style="width:482.25pt;height:265.5pt">
            <v:imagedata r:id="rId70" o:title=""/>
          </v:shape>
        </w:pict>
      </w:r>
    </w:p>
    <w:p w:rsidR="00211BD6" w:rsidRPr="007F4011" w:rsidRDefault="00211BD6" w:rsidP="00DC1575">
      <w:pPr>
        <w:pStyle w:val="TF"/>
        <w:outlineLvl w:val="0"/>
      </w:pPr>
      <w:r w:rsidRPr="007F4011">
        <w:t>Figure 7.19: GSM downlink outage</w:t>
      </w:r>
    </w:p>
    <w:p w:rsidR="00211BD6" w:rsidRPr="007F4011" w:rsidRDefault="00862498" w:rsidP="00D14DA7">
      <w:r w:rsidRPr="007F4011">
        <w:t>An analytical investigation of E-UTRA-GSM downlink coexistence is provided in [15]. In the [2] the aggressing UTRA influence on GSM is modelled as constant ACIR over the whole GSM system bandwidth. The UTRA system load is according to [2], i.e. 5% outage.</w:t>
      </w:r>
    </w:p>
    <w:p w:rsidR="00862498" w:rsidRPr="007F4011" w:rsidRDefault="00862498" w:rsidP="00862498">
      <w:r w:rsidRPr="007F4011">
        <w:t>For an E-UTRA system the interference generated to the GSM system can be modelled in the same way. Thus for a 5 MHz E-UTRA system the interference to the adjacent channel can be considered to be constant over the whole 5 MHz adjacent carrier. The other component of the ACIR in this case is the ACS of a GSM MS. In [2] this has been assumed to be significantly larger than the ACLR of the UTRA system and thus the main contribution to the ACIR is the ACLR. For coexistence with an E-UTRA aggressor and a UTRA victim the ACLR for EUTRA should be of the same order as for UTRA. In [2] the ACLR for UTRA is assumed to be 50 dB.</w:t>
      </w:r>
    </w:p>
    <w:p w:rsidR="00862498" w:rsidRPr="007F4011" w:rsidRDefault="00862498" w:rsidP="00862498">
      <w:pPr>
        <w:pStyle w:val="TH"/>
      </w:pPr>
      <w:r w:rsidRPr="007F4011">
        <w:t xml:space="preserve">Table </w:t>
      </w:r>
      <w:r w:rsidR="006A4736" w:rsidRPr="007F4011">
        <w:t>7.13</w:t>
      </w:r>
      <w:r w:rsidRPr="007F4011">
        <w:t>:</w:t>
      </w:r>
      <w:r w:rsidRPr="007F4011">
        <w:tab/>
        <w:t>ACIR limit for 5% outage degradation in the GSM system for relevant system scenarios. Numbers from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4549"/>
        <w:gridCol w:w="966"/>
      </w:tblGrid>
      <w:tr w:rsidR="00862498" w:rsidRPr="00202E5B" w:rsidTr="00DE0D06">
        <w:trPr>
          <w:jc w:val="center"/>
        </w:trPr>
        <w:tc>
          <w:tcPr>
            <w:tcW w:w="0" w:type="auto"/>
          </w:tcPr>
          <w:p w:rsidR="00862498" w:rsidRPr="00202E5B" w:rsidRDefault="00862498" w:rsidP="00317A5E">
            <w:r w:rsidRPr="00202E5B">
              <w:t>Scenario 1 UMTS(macro)</w:t>
            </w:r>
          </w:p>
        </w:tc>
        <w:tc>
          <w:tcPr>
            <w:tcW w:w="0" w:type="auto"/>
          </w:tcPr>
          <w:p w:rsidR="00862498" w:rsidRPr="00202E5B" w:rsidRDefault="00862498" w:rsidP="00317A5E">
            <w:r w:rsidRPr="00202E5B">
              <w:t>GSM(macro) Urban 500m cell radius, Uncoordinated</w:t>
            </w:r>
          </w:p>
        </w:tc>
        <w:tc>
          <w:tcPr>
            <w:tcW w:w="0" w:type="auto"/>
          </w:tcPr>
          <w:p w:rsidR="00862498" w:rsidRPr="00202E5B" w:rsidRDefault="00862498" w:rsidP="00317A5E">
            <w:r w:rsidRPr="00202E5B">
              <w:t>27-31 dB</w:t>
            </w:r>
          </w:p>
        </w:tc>
      </w:tr>
      <w:tr w:rsidR="00862498" w:rsidRPr="00202E5B" w:rsidTr="00DE0D06">
        <w:trPr>
          <w:jc w:val="center"/>
        </w:trPr>
        <w:tc>
          <w:tcPr>
            <w:tcW w:w="0" w:type="auto"/>
          </w:tcPr>
          <w:p w:rsidR="00862498" w:rsidRPr="00202E5B" w:rsidRDefault="00862498" w:rsidP="00317A5E">
            <w:r w:rsidRPr="00202E5B">
              <w:t>Scenario 2 UMTS(macro)</w:t>
            </w:r>
          </w:p>
        </w:tc>
        <w:tc>
          <w:tcPr>
            <w:tcW w:w="0" w:type="auto"/>
          </w:tcPr>
          <w:p w:rsidR="00862498" w:rsidRPr="00202E5B" w:rsidRDefault="00862498" w:rsidP="00317A5E">
            <w:r w:rsidRPr="00202E5B">
              <w:t>GSM(macro) Rural 5000m cell radius, Uncoordinated</w:t>
            </w:r>
          </w:p>
        </w:tc>
        <w:tc>
          <w:tcPr>
            <w:tcW w:w="0" w:type="auto"/>
          </w:tcPr>
          <w:p w:rsidR="00862498" w:rsidRPr="00202E5B" w:rsidRDefault="00862498" w:rsidP="00317A5E">
            <w:r w:rsidRPr="00202E5B">
              <w:t>26-29 dB</w:t>
            </w:r>
          </w:p>
        </w:tc>
      </w:tr>
      <w:tr w:rsidR="00862498" w:rsidRPr="00202E5B" w:rsidTr="00DE0D06">
        <w:trPr>
          <w:jc w:val="center"/>
        </w:trPr>
        <w:tc>
          <w:tcPr>
            <w:tcW w:w="0" w:type="auto"/>
          </w:tcPr>
          <w:p w:rsidR="00862498" w:rsidRPr="00202E5B" w:rsidRDefault="00862498" w:rsidP="00317A5E">
            <w:r w:rsidRPr="00202E5B">
              <w:t>Scenario 5 UMTS(macro)</w:t>
            </w:r>
          </w:p>
        </w:tc>
        <w:tc>
          <w:tcPr>
            <w:tcW w:w="0" w:type="auto"/>
          </w:tcPr>
          <w:p w:rsidR="00862498" w:rsidRPr="00202E5B" w:rsidRDefault="00862498" w:rsidP="00317A5E">
            <w:r w:rsidRPr="00202E5B">
              <w:t>GSM(micro) Urban, Uncoordinated</w:t>
            </w:r>
          </w:p>
        </w:tc>
        <w:tc>
          <w:tcPr>
            <w:tcW w:w="0" w:type="auto"/>
          </w:tcPr>
          <w:p w:rsidR="00862498" w:rsidRPr="00202E5B" w:rsidRDefault="00862498" w:rsidP="00317A5E">
            <w:r w:rsidRPr="00202E5B">
              <w:t>26-40 dB</w:t>
            </w:r>
          </w:p>
        </w:tc>
      </w:tr>
    </w:tbl>
    <w:p w:rsidR="00862498" w:rsidRPr="007F4011" w:rsidRDefault="00862498" w:rsidP="00862498"/>
    <w:p w:rsidR="00862498" w:rsidRPr="007F4011" w:rsidRDefault="00862498" w:rsidP="00862498">
      <w:r w:rsidRPr="007F4011">
        <w:t>The ACIR values obtained in [</w:t>
      </w:r>
      <w:r w:rsidR="006A4736" w:rsidRPr="007F4011">
        <w:t>2</w:t>
      </w:r>
      <w:r w:rsidRPr="007F4011">
        <w:t xml:space="preserve">] for which 5% outage degradation occurs are listed in Table </w:t>
      </w:r>
      <w:r w:rsidR="006A4736" w:rsidRPr="007F4011">
        <w:t>7.13</w:t>
      </w:r>
      <w:r w:rsidRPr="007F4011">
        <w:t>.</w:t>
      </w:r>
    </w:p>
    <w:p w:rsidR="00862498" w:rsidRPr="007F4011" w:rsidRDefault="00862498" w:rsidP="00862498">
      <w:r w:rsidRPr="007F4011">
        <w:t>The difference between a UTRA and E-UTRA system is that for coexistence studies the E-UTRA system is assumed to use full power. However since the UTRA system has a reasonably high outage it will also use close to maximum power and the difference between E-UTRA and UTRA should only be a few dB.</w:t>
      </w:r>
    </w:p>
    <w:p w:rsidR="00862498" w:rsidRPr="007F4011" w:rsidRDefault="00862498" w:rsidP="00862498">
      <w:r w:rsidRPr="007F4011">
        <w:t>In summary: For E-UTRA requirements on ACLR for the eNodeB similar to the requirements on UTRA, i.e. around 50 dB, the performance degradation on a GSM system is less than 5% outage degradation.</w:t>
      </w:r>
      <w:r w:rsidR="006A4736" w:rsidRPr="007F4011">
        <w:t xml:space="preserve"> This is also confirmed by the simulation results in figure 7.19.</w:t>
      </w:r>
      <w:r w:rsidRPr="007F4011">
        <w:t xml:space="preserve"> Thus the present coexistence scenario is not more constraining than the E-UTRA to E-UTRA and E-UTRA to UTRA scenarios considered so far and need not be considered when setting E-UTRA requirements.</w:t>
      </w:r>
    </w:p>
    <w:p w:rsidR="00862498" w:rsidRPr="007F4011" w:rsidRDefault="00862498" w:rsidP="00862498">
      <w:r w:rsidRPr="007F4011">
        <w:t>In addition there are a number of factors that make the assumptions above slightly pessimistic:</w:t>
      </w:r>
    </w:p>
    <w:p w:rsidR="006A4736" w:rsidRPr="007F4011" w:rsidRDefault="00E45DF0" w:rsidP="00E45DF0">
      <w:pPr>
        <w:pStyle w:val="B1"/>
      </w:pPr>
      <w:r>
        <w:rPr>
          <w:rFonts w:hint="eastAsia"/>
          <w:lang w:eastAsia="ko-KR"/>
        </w:rPr>
        <w:t>-</w:t>
      </w:r>
      <w:r>
        <w:rPr>
          <w:rFonts w:hint="eastAsia"/>
          <w:lang w:eastAsia="ko-KR"/>
        </w:rPr>
        <w:tab/>
      </w:r>
      <w:r w:rsidR="00862498" w:rsidRPr="007F4011">
        <w:t xml:space="preserve">The interference in the neighboring channel has been assumed to be flat. In practical systems however it falls off, which makes the GSM carriers distant from the </w:t>
      </w:r>
      <w:r w:rsidR="006A4736" w:rsidRPr="007F4011">
        <w:t>E-UTRA</w:t>
      </w:r>
      <w:r w:rsidR="00862498" w:rsidRPr="007F4011">
        <w:t xml:space="preserve"> carrier less interfered. This will reduce the outage degradation.</w:t>
      </w:r>
    </w:p>
    <w:p w:rsidR="00862498" w:rsidRPr="007F4011" w:rsidRDefault="00E45DF0" w:rsidP="00E45DF0">
      <w:pPr>
        <w:pStyle w:val="B1"/>
      </w:pPr>
      <w:r>
        <w:rPr>
          <w:rFonts w:hint="eastAsia"/>
          <w:lang w:eastAsia="ko-KR"/>
        </w:rPr>
        <w:t>-</w:t>
      </w:r>
      <w:r>
        <w:rPr>
          <w:rFonts w:hint="eastAsia"/>
          <w:lang w:eastAsia="ko-KR"/>
        </w:rPr>
        <w:tab/>
      </w:r>
      <w:r w:rsidR="00862498" w:rsidRPr="007F4011">
        <w:t xml:space="preserve">The </w:t>
      </w:r>
      <w:r w:rsidR="006A4736" w:rsidRPr="007F4011">
        <w:t>E-UTRA</w:t>
      </w:r>
      <w:r w:rsidR="00862498" w:rsidRPr="007F4011">
        <w:t xml:space="preserve"> system has been assumed to transmit at full power at all times. However this is rarely the case in practical systems. Thus the interference is lower and the outage degradation less.</w:t>
      </w:r>
    </w:p>
    <w:p w:rsidR="00862498" w:rsidRPr="007F4011" w:rsidRDefault="00862498" w:rsidP="00862498">
      <w:r w:rsidRPr="007F4011">
        <w:t xml:space="preserve">For </w:t>
      </w:r>
      <w:r w:rsidR="006A4736" w:rsidRPr="007F4011">
        <w:t>E-UTRA</w:t>
      </w:r>
      <w:r w:rsidRPr="007F4011">
        <w:t xml:space="preserve"> systems with narrower bandwidth than 5 MHz, e.g. 1.6 MHz the power spectral density in the interfering region is higher if we assume that the output power of an </w:t>
      </w:r>
      <w:r w:rsidR="006A4736" w:rsidRPr="007F4011">
        <w:t>E-UTRA</w:t>
      </w:r>
      <w:r w:rsidRPr="007F4011">
        <w:t xml:space="preserve"> eNodeB is the same as for the 5 MHz system. The increase is 5 dB which would increase the requirements in table </w:t>
      </w:r>
      <w:r w:rsidR="006A4736" w:rsidRPr="007F4011">
        <w:t>7.13</w:t>
      </w:r>
      <w:r w:rsidRPr="007F4011">
        <w:t xml:space="preserve"> with 5 dB. The interference will affect fewer GSM channels though since the fall off previously mentioned is steeper for a 1.6 MHz system.</w:t>
      </w:r>
    </w:p>
    <w:p w:rsidR="00C44C1B" w:rsidRPr="007F4011" w:rsidRDefault="00C755A3" w:rsidP="00DC1575">
      <w:pPr>
        <w:pStyle w:val="Heading4"/>
        <w:tabs>
          <w:tab w:val="left" w:pos="1140"/>
        </w:tabs>
        <w:ind w:left="1140" w:hanging="1140"/>
        <w:rPr>
          <w:lang w:val="pt-BR"/>
        </w:rPr>
      </w:pPr>
      <w:bookmarkStart w:id="185" w:name="_Toc518937220"/>
      <w:bookmarkStart w:id="186" w:name="_Toc46233079"/>
      <w:r w:rsidRPr="007F4011">
        <w:rPr>
          <w:lang w:val="pt-BR"/>
        </w:rPr>
        <w:t>7.1.3.2</w:t>
      </w:r>
      <w:r w:rsidRPr="007F4011">
        <w:rPr>
          <w:lang w:val="pt-BR"/>
        </w:rPr>
        <w:tab/>
      </w:r>
      <w:r w:rsidR="00C44C1B" w:rsidRPr="007F4011">
        <w:rPr>
          <w:lang w:val="pt-BR"/>
        </w:rPr>
        <w:t>ACIR uplink E-UTRA interferer – GSM victim</w:t>
      </w:r>
      <w:bookmarkEnd w:id="185"/>
      <w:bookmarkEnd w:id="186"/>
    </w:p>
    <w:p w:rsidR="00CF79C8" w:rsidRPr="007F4011" w:rsidRDefault="00CF79C8" w:rsidP="00CF79C8">
      <w:r w:rsidRPr="007F4011">
        <w:t xml:space="preserve">The key simulation parameters are summarized in table </w:t>
      </w:r>
      <w:r w:rsidR="00625C3B" w:rsidRPr="007F4011">
        <w:t>7.1</w:t>
      </w:r>
      <w:r w:rsidR="006A4736" w:rsidRPr="007F4011">
        <w:t>4</w:t>
      </w:r>
      <w:r w:rsidRPr="007F4011">
        <w:t>.  The E-UTRA and system scenario parameters are as described in section 5 of the present document for rural macro cell environment with un-coordinated base-station deployment, and the GSM parameters are taken from [</w:t>
      </w:r>
      <w:r w:rsidR="00625C3B" w:rsidRPr="007F4011">
        <w:t>2</w:t>
      </w:r>
      <w:r w:rsidRPr="007F4011">
        <w:t xml:space="preserve">] (Scenario_2: UMTS (macro)-GSM (macro) in rural area). </w:t>
      </w:r>
      <w:r w:rsidR="00625C3B" w:rsidRPr="007F4011">
        <w:t xml:space="preserve">Simulations for two scenarios have been presented, </w:t>
      </w:r>
      <w:r w:rsidR="002A08DE" w:rsidRPr="007F4011">
        <w:t>(</w:t>
      </w:r>
      <w:r w:rsidR="00625C3B" w:rsidRPr="007F4011">
        <w:t>a) in [1</w:t>
      </w:r>
      <w:r w:rsidR="00211BD6" w:rsidRPr="007F4011">
        <w:t>6</w:t>
      </w:r>
      <w:r w:rsidR="00625C3B" w:rsidRPr="007F4011">
        <w:t xml:space="preserve">] and </w:t>
      </w:r>
      <w:r w:rsidR="002A08DE" w:rsidRPr="007F4011">
        <w:t>(</w:t>
      </w:r>
      <w:r w:rsidR="00625C3B" w:rsidRPr="007F4011">
        <w:t>b) in [1</w:t>
      </w:r>
      <w:r w:rsidR="00211BD6" w:rsidRPr="007F4011">
        <w:t>7</w:t>
      </w:r>
      <w:r w:rsidR="00625C3B" w:rsidRPr="007F4011">
        <w:t>]</w:t>
      </w:r>
      <w:r w:rsidR="001356BD" w:rsidRPr="007F4011">
        <w:t xml:space="preserve">. </w:t>
      </w:r>
      <w:r w:rsidR="0086131B" w:rsidRPr="007F4011">
        <w:t>Different to the simulation assumptions in [2], no correction of LTE UE ACLR according to a spectrum mask was applied and the interference was assumed “flat” across all GSM carriers. Consequently, the ACIR has been modelled as flat as well. The ACIR is here expressed in dBc/1x375kHz (a) and dBc/4x375kHz (b)  For each ACIR value, E-UTRA UEs are firstly added to the system until it is fully loaded with 3 UEs/sector. Subsequently, GSM UEs are continuously added until the system is fully loaded.  The success/failure status of a GSM UE is determined at the threshold of 0.5dB less than the required SINR target [2].</w:t>
      </w:r>
      <w:r w:rsidR="002A08DE" w:rsidRPr="007F4011">
        <w:t xml:space="preserve"> </w:t>
      </w:r>
      <w:r w:rsidR="001356BD" w:rsidRPr="007F4011">
        <w:t>Simulation results</w:t>
      </w:r>
      <w:r w:rsidR="00211BD6" w:rsidRPr="007F4011">
        <w:t xml:space="preserve"> [16, 17]</w:t>
      </w:r>
      <w:r w:rsidR="001356BD" w:rsidRPr="007F4011">
        <w:t xml:space="preserve"> are presented in figure 7.19</w:t>
      </w:r>
      <w:r w:rsidRPr="007F4011">
        <w:t xml:space="preserve"> </w:t>
      </w:r>
    </w:p>
    <w:p w:rsidR="00CF79C8" w:rsidRPr="007F4011" w:rsidRDefault="00625C3B" w:rsidP="00DC1575">
      <w:pPr>
        <w:pStyle w:val="TH"/>
        <w:outlineLvl w:val="0"/>
      </w:pPr>
      <w:r w:rsidRPr="007F4011">
        <w:lastRenderedPageBreak/>
        <w:t>Table 7.1</w:t>
      </w:r>
      <w:r w:rsidR="006A4736" w:rsidRPr="007F4011">
        <w:t>4</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CF79C8" w:rsidRPr="00202E5B" w:rsidTr="00DE0D06">
        <w:tc>
          <w:tcPr>
            <w:tcW w:w="2464" w:type="dxa"/>
          </w:tcPr>
          <w:p w:rsidR="00CF79C8" w:rsidRPr="00202E5B" w:rsidRDefault="00CF79C8" w:rsidP="00CF79C8">
            <w:pPr>
              <w:pStyle w:val="TAH"/>
            </w:pPr>
            <w:r w:rsidRPr="00202E5B">
              <w:t>Parameters</w:t>
            </w:r>
          </w:p>
        </w:tc>
        <w:tc>
          <w:tcPr>
            <w:tcW w:w="2464" w:type="dxa"/>
          </w:tcPr>
          <w:p w:rsidR="00CF79C8" w:rsidRPr="00202E5B" w:rsidRDefault="00CF79C8" w:rsidP="00CF79C8">
            <w:pPr>
              <w:pStyle w:val="TAH"/>
            </w:pPr>
            <w:r w:rsidRPr="00202E5B">
              <w:t>E-UTRA</w:t>
            </w:r>
          </w:p>
        </w:tc>
        <w:tc>
          <w:tcPr>
            <w:tcW w:w="2464" w:type="dxa"/>
          </w:tcPr>
          <w:p w:rsidR="00CF79C8" w:rsidRPr="00202E5B" w:rsidRDefault="00CF79C8" w:rsidP="00CF79C8">
            <w:pPr>
              <w:pStyle w:val="TAH"/>
            </w:pPr>
            <w:r w:rsidRPr="00202E5B">
              <w:t>GSM</w:t>
            </w:r>
          </w:p>
        </w:tc>
        <w:tc>
          <w:tcPr>
            <w:tcW w:w="2072" w:type="dxa"/>
          </w:tcPr>
          <w:p w:rsidR="00CF79C8" w:rsidRPr="00202E5B" w:rsidRDefault="00CF79C8" w:rsidP="00CF79C8">
            <w:pPr>
              <w:pStyle w:val="TAH"/>
            </w:pPr>
            <w:r w:rsidRPr="00202E5B">
              <w:t>Notes</w:t>
            </w:r>
          </w:p>
        </w:tc>
      </w:tr>
      <w:tr w:rsidR="00CF79C8" w:rsidRPr="00202E5B" w:rsidTr="00DE0D06">
        <w:tc>
          <w:tcPr>
            <w:tcW w:w="2464" w:type="dxa"/>
          </w:tcPr>
          <w:p w:rsidR="00CF79C8" w:rsidRPr="00202E5B" w:rsidRDefault="00CF79C8" w:rsidP="00317A5E">
            <w:pPr>
              <w:pStyle w:val="TAL"/>
            </w:pPr>
            <w:r w:rsidRPr="00202E5B">
              <w:t>Uplink carrier frequency band</w:t>
            </w:r>
          </w:p>
        </w:tc>
        <w:tc>
          <w:tcPr>
            <w:tcW w:w="4928" w:type="dxa"/>
            <w:gridSpan w:val="2"/>
          </w:tcPr>
          <w:p w:rsidR="00CF79C8" w:rsidRPr="00202E5B" w:rsidRDefault="00CF79C8" w:rsidP="00317A5E">
            <w:pPr>
              <w:pStyle w:val="TAL"/>
            </w:pPr>
            <w:r w:rsidRPr="00202E5B">
              <w:t>900 MHz</w:t>
            </w:r>
          </w:p>
        </w:tc>
        <w:tc>
          <w:tcPr>
            <w:tcW w:w="2072" w:type="dxa"/>
          </w:tcPr>
          <w:p w:rsidR="00CF79C8" w:rsidRPr="00202E5B" w:rsidRDefault="00CF79C8" w:rsidP="00317A5E">
            <w:pPr>
              <w:pStyle w:val="TAL"/>
            </w:pPr>
          </w:p>
        </w:tc>
      </w:tr>
      <w:tr w:rsidR="00CF79C8" w:rsidRPr="00202E5B" w:rsidTr="00DE0D06">
        <w:tc>
          <w:tcPr>
            <w:tcW w:w="2464" w:type="dxa"/>
          </w:tcPr>
          <w:p w:rsidR="00CF79C8" w:rsidRPr="00202E5B" w:rsidRDefault="00CF79C8" w:rsidP="00CF79C8">
            <w:pPr>
              <w:pStyle w:val="TAL"/>
            </w:pPr>
            <w:r w:rsidRPr="00202E5B">
              <w:t>Uplink System Bandwidth</w:t>
            </w:r>
          </w:p>
        </w:tc>
        <w:tc>
          <w:tcPr>
            <w:tcW w:w="2464" w:type="dxa"/>
          </w:tcPr>
          <w:p w:rsidR="00CF79C8" w:rsidRPr="00202E5B" w:rsidRDefault="002A08DE" w:rsidP="00CF79C8">
            <w:pPr>
              <w:pStyle w:val="TAL"/>
            </w:pPr>
            <w:r w:rsidRPr="00202E5B">
              <w:t>(</w:t>
            </w:r>
            <w:r w:rsidR="00CF79C8" w:rsidRPr="00202E5B">
              <w:t xml:space="preserve">a) 1.25MHz (3 frequency RBs with 1RB/UE = 3 UE/sector) </w:t>
            </w:r>
          </w:p>
          <w:p w:rsidR="00CF79C8" w:rsidRPr="00202E5B" w:rsidRDefault="002A08DE" w:rsidP="00CF79C8">
            <w:pPr>
              <w:pStyle w:val="TAL"/>
            </w:pPr>
            <w:r w:rsidRPr="00202E5B">
              <w:t>(</w:t>
            </w:r>
            <w:r w:rsidR="00CF79C8" w:rsidRPr="00202E5B">
              <w:t>b) 5MHz (12 frequency RBs with 4RB/UE = 3 UE/sector)</w:t>
            </w:r>
          </w:p>
        </w:tc>
        <w:tc>
          <w:tcPr>
            <w:tcW w:w="2464" w:type="dxa"/>
          </w:tcPr>
          <w:p w:rsidR="00CF79C8" w:rsidRPr="00202E5B" w:rsidRDefault="002A08DE" w:rsidP="00CF79C8">
            <w:pPr>
              <w:pStyle w:val="TAL"/>
              <w:rPr>
                <w:lang w:val="pl-PL"/>
              </w:rPr>
            </w:pPr>
            <w:r w:rsidRPr="00202E5B">
              <w:rPr>
                <w:lang w:val="pl-PL"/>
              </w:rPr>
              <w:t>(</w:t>
            </w:r>
            <w:r w:rsidR="00CF79C8" w:rsidRPr="00202E5B">
              <w:rPr>
                <w:lang w:val="pl-PL"/>
              </w:rPr>
              <w:t xml:space="preserve">a) 24 x 200kHz </w:t>
            </w:r>
          </w:p>
          <w:p w:rsidR="00CF79C8" w:rsidRPr="00202E5B" w:rsidRDefault="00CF79C8" w:rsidP="00CF79C8">
            <w:pPr>
              <w:pStyle w:val="TAL"/>
              <w:rPr>
                <w:lang w:val="pl-PL"/>
              </w:rPr>
            </w:pPr>
          </w:p>
          <w:p w:rsidR="00CF79C8" w:rsidRPr="00202E5B" w:rsidRDefault="002A08DE" w:rsidP="00CF79C8">
            <w:pPr>
              <w:pStyle w:val="TAL"/>
              <w:rPr>
                <w:lang w:val="pl-PL"/>
              </w:rPr>
            </w:pPr>
            <w:r w:rsidRPr="00202E5B">
              <w:rPr>
                <w:lang w:val="pl-PL"/>
              </w:rPr>
              <w:t>(</w:t>
            </w:r>
            <w:r w:rsidR="00CF79C8" w:rsidRPr="00202E5B">
              <w:rPr>
                <w:lang w:val="pl-PL"/>
              </w:rPr>
              <w:t>b) 12 x 200kHz</w:t>
            </w:r>
          </w:p>
        </w:tc>
        <w:tc>
          <w:tcPr>
            <w:tcW w:w="2072" w:type="dxa"/>
          </w:tcPr>
          <w:p w:rsidR="00CF79C8" w:rsidRPr="00202E5B" w:rsidRDefault="00CF79C8" w:rsidP="00CF79C8">
            <w:pPr>
              <w:pStyle w:val="TAL"/>
              <w:rPr>
                <w:lang w:val="pl-PL"/>
              </w:rPr>
            </w:pPr>
          </w:p>
        </w:tc>
      </w:tr>
      <w:tr w:rsidR="00CF79C8" w:rsidRPr="00202E5B" w:rsidTr="00DE0D06">
        <w:tc>
          <w:tcPr>
            <w:tcW w:w="2464" w:type="dxa"/>
          </w:tcPr>
          <w:p w:rsidR="00CF79C8" w:rsidRPr="00202E5B" w:rsidRDefault="00CF79C8" w:rsidP="00CF79C8">
            <w:pPr>
              <w:pStyle w:val="TAL"/>
            </w:pPr>
            <w:r w:rsidRPr="00202E5B">
              <w:t>Number of carriers</w:t>
            </w:r>
          </w:p>
        </w:tc>
        <w:tc>
          <w:tcPr>
            <w:tcW w:w="2464" w:type="dxa"/>
          </w:tcPr>
          <w:p w:rsidR="00CF79C8" w:rsidRPr="00202E5B" w:rsidRDefault="00CF79C8" w:rsidP="00CF79C8">
            <w:pPr>
              <w:pStyle w:val="TAL"/>
            </w:pPr>
            <w:r w:rsidRPr="00202E5B">
              <w:t>1</w:t>
            </w:r>
          </w:p>
        </w:tc>
        <w:tc>
          <w:tcPr>
            <w:tcW w:w="2464" w:type="dxa"/>
          </w:tcPr>
          <w:p w:rsidR="00CF79C8" w:rsidRPr="00202E5B" w:rsidRDefault="002A08DE" w:rsidP="00CF79C8">
            <w:pPr>
              <w:pStyle w:val="TAL"/>
            </w:pPr>
            <w:r w:rsidRPr="00202E5B">
              <w:t>(</w:t>
            </w:r>
            <w:r w:rsidR="00CF79C8" w:rsidRPr="00202E5B">
              <w:t>a) 4 cells/12 frequencies reuse, 2 carriers/sector</w:t>
            </w:r>
            <w:r w:rsidR="00CF79C8" w:rsidRPr="00202E5B">
              <w:br/>
            </w:r>
          </w:p>
          <w:p w:rsidR="00CF79C8" w:rsidRPr="00202E5B" w:rsidRDefault="002A08DE" w:rsidP="00CF79C8">
            <w:pPr>
              <w:pStyle w:val="TAL"/>
            </w:pPr>
            <w:r w:rsidRPr="00202E5B">
              <w:t>(</w:t>
            </w:r>
            <w:r w:rsidR="00CF79C8" w:rsidRPr="00202E5B">
              <w:t>b) 4 cells/12 frequencies reuse, 1 carrier/sector</w:t>
            </w:r>
          </w:p>
        </w:tc>
        <w:tc>
          <w:tcPr>
            <w:tcW w:w="2072" w:type="dxa"/>
          </w:tcPr>
          <w:p w:rsidR="00CF79C8" w:rsidRPr="00202E5B" w:rsidRDefault="00CF79C8" w:rsidP="00CF79C8">
            <w:pPr>
              <w:pStyle w:val="TAL"/>
            </w:pPr>
          </w:p>
        </w:tc>
      </w:tr>
      <w:tr w:rsidR="00CF79C8" w:rsidRPr="00202E5B" w:rsidTr="00DE0D06">
        <w:tc>
          <w:tcPr>
            <w:tcW w:w="2464" w:type="dxa"/>
          </w:tcPr>
          <w:p w:rsidR="00CF79C8" w:rsidRPr="00202E5B" w:rsidRDefault="00CF79C8" w:rsidP="00CF79C8">
            <w:pPr>
              <w:pStyle w:val="TAL"/>
            </w:pPr>
            <w:r w:rsidRPr="00202E5B">
              <w:t>Environment</w:t>
            </w:r>
          </w:p>
        </w:tc>
        <w:tc>
          <w:tcPr>
            <w:tcW w:w="4928" w:type="dxa"/>
            <w:gridSpan w:val="2"/>
          </w:tcPr>
          <w:p w:rsidR="00CF79C8" w:rsidRPr="00202E5B" w:rsidRDefault="00CF79C8" w:rsidP="00CF79C8">
            <w:pPr>
              <w:pStyle w:val="TAL"/>
            </w:pPr>
            <w:r w:rsidRPr="00202E5B">
              <w:t>Macro- Rural</w:t>
            </w:r>
          </w:p>
        </w:tc>
        <w:tc>
          <w:tcPr>
            <w:tcW w:w="2072" w:type="dxa"/>
          </w:tcPr>
          <w:p w:rsidR="00CF79C8" w:rsidRPr="00202E5B" w:rsidRDefault="00CF79C8" w:rsidP="00CF79C8">
            <w:pPr>
              <w:pStyle w:val="TAL"/>
            </w:pPr>
          </w:p>
        </w:tc>
      </w:tr>
      <w:tr w:rsidR="00CF79C8" w:rsidRPr="00202E5B" w:rsidTr="00DE0D06">
        <w:tc>
          <w:tcPr>
            <w:tcW w:w="2464" w:type="dxa"/>
          </w:tcPr>
          <w:p w:rsidR="00CF79C8" w:rsidRPr="00202E5B" w:rsidRDefault="00CF79C8" w:rsidP="00CF79C8">
            <w:pPr>
              <w:pStyle w:val="TAL"/>
            </w:pPr>
            <w:r w:rsidRPr="00202E5B">
              <w:t>Cell radius</w:t>
            </w:r>
          </w:p>
        </w:tc>
        <w:tc>
          <w:tcPr>
            <w:tcW w:w="4928" w:type="dxa"/>
            <w:gridSpan w:val="2"/>
          </w:tcPr>
          <w:p w:rsidR="00CF79C8" w:rsidRPr="00202E5B" w:rsidRDefault="00CF79C8" w:rsidP="00CF79C8">
            <w:pPr>
              <w:pStyle w:val="TAL"/>
            </w:pPr>
            <w:r w:rsidRPr="00202E5B">
              <w:t>1km</w:t>
            </w:r>
          </w:p>
        </w:tc>
        <w:tc>
          <w:tcPr>
            <w:tcW w:w="2072" w:type="dxa"/>
          </w:tcPr>
          <w:p w:rsidR="00CF79C8" w:rsidRPr="00202E5B" w:rsidRDefault="00CF79C8" w:rsidP="00CF79C8">
            <w:pPr>
              <w:pStyle w:val="TAL"/>
            </w:pPr>
            <w:r w:rsidRPr="00202E5B">
              <w:t>cell range = 2 x radius = 2km</w:t>
            </w:r>
          </w:p>
        </w:tc>
      </w:tr>
      <w:tr w:rsidR="00CF79C8" w:rsidRPr="00202E5B" w:rsidTr="00DE0D06">
        <w:tc>
          <w:tcPr>
            <w:tcW w:w="2464" w:type="dxa"/>
          </w:tcPr>
          <w:p w:rsidR="00CF79C8" w:rsidRPr="00202E5B" w:rsidRDefault="00CF79C8" w:rsidP="00CF79C8">
            <w:pPr>
              <w:pStyle w:val="TAL"/>
            </w:pPr>
            <w:r w:rsidRPr="00202E5B">
              <w:t>Base-stations</w:t>
            </w:r>
          </w:p>
        </w:tc>
        <w:tc>
          <w:tcPr>
            <w:tcW w:w="4928" w:type="dxa"/>
            <w:gridSpan w:val="2"/>
          </w:tcPr>
          <w:p w:rsidR="00CF79C8" w:rsidRPr="00202E5B" w:rsidRDefault="00CF79C8" w:rsidP="00CF79C8">
            <w:pPr>
              <w:pStyle w:val="TAL"/>
            </w:pPr>
            <w:r w:rsidRPr="00202E5B">
              <w:t>Un-coordinated distributed</w:t>
            </w:r>
          </w:p>
        </w:tc>
        <w:tc>
          <w:tcPr>
            <w:tcW w:w="2072" w:type="dxa"/>
          </w:tcPr>
          <w:p w:rsidR="00CF79C8" w:rsidRPr="00202E5B" w:rsidRDefault="00CF79C8" w:rsidP="00CF79C8">
            <w:pPr>
              <w:pStyle w:val="TAL"/>
            </w:pPr>
            <w:r w:rsidRPr="00202E5B">
              <w:t>Offset located at the edge of cell.</w:t>
            </w:r>
          </w:p>
        </w:tc>
      </w:tr>
      <w:tr w:rsidR="00CF79C8" w:rsidRPr="00202E5B" w:rsidTr="00DE0D06">
        <w:tc>
          <w:tcPr>
            <w:tcW w:w="2464" w:type="dxa"/>
          </w:tcPr>
          <w:p w:rsidR="00CF79C8" w:rsidRPr="00202E5B" w:rsidRDefault="00CF79C8" w:rsidP="00CF79C8">
            <w:pPr>
              <w:pStyle w:val="TAL"/>
            </w:pPr>
            <w:r w:rsidRPr="00202E5B">
              <w:t>Transmission power</w:t>
            </w:r>
          </w:p>
        </w:tc>
        <w:tc>
          <w:tcPr>
            <w:tcW w:w="2464" w:type="dxa"/>
          </w:tcPr>
          <w:p w:rsidR="00CF79C8" w:rsidRPr="00202E5B" w:rsidRDefault="00CF79C8" w:rsidP="00CF79C8">
            <w:pPr>
              <w:pStyle w:val="TAL"/>
            </w:pPr>
            <w:r w:rsidRPr="00202E5B">
              <w:t xml:space="preserve">max. of 24dBm, </w:t>
            </w:r>
            <w:r w:rsidRPr="00202E5B">
              <w:br/>
              <w:t>min. of -30dBm</w:t>
            </w:r>
          </w:p>
        </w:tc>
        <w:tc>
          <w:tcPr>
            <w:tcW w:w="2464" w:type="dxa"/>
          </w:tcPr>
          <w:p w:rsidR="00CF79C8" w:rsidRPr="00202E5B" w:rsidRDefault="00CF79C8" w:rsidP="00CF79C8">
            <w:pPr>
              <w:pStyle w:val="TAL"/>
            </w:pPr>
            <w:r w:rsidRPr="00202E5B">
              <w:t xml:space="preserve">max. of 33dBm, </w:t>
            </w:r>
            <w:r w:rsidRPr="00202E5B">
              <w:br/>
              <w:t>min. of 5dBm</w:t>
            </w:r>
          </w:p>
        </w:tc>
        <w:tc>
          <w:tcPr>
            <w:tcW w:w="2072" w:type="dxa"/>
          </w:tcPr>
          <w:p w:rsidR="00CF79C8" w:rsidRPr="00202E5B" w:rsidRDefault="00CF79C8" w:rsidP="00CF79C8">
            <w:pPr>
              <w:pStyle w:val="TAL"/>
            </w:pPr>
          </w:p>
        </w:tc>
      </w:tr>
      <w:tr w:rsidR="00CF79C8" w:rsidRPr="00202E5B" w:rsidTr="00DE0D06">
        <w:tc>
          <w:tcPr>
            <w:tcW w:w="2464" w:type="dxa"/>
          </w:tcPr>
          <w:p w:rsidR="00CF79C8" w:rsidRPr="00202E5B" w:rsidRDefault="00CF79C8" w:rsidP="00CF79C8">
            <w:pPr>
              <w:pStyle w:val="TAL"/>
            </w:pPr>
            <w:r w:rsidRPr="00202E5B">
              <w:t>Network layout</w:t>
            </w:r>
          </w:p>
        </w:tc>
        <w:tc>
          <w:tcPr>
            <w:tcW w:w="4928" w:type="dxa"/>
            <w:gridSpan w:val="2"/>
          </w:tcPr>
          <w:p w:rsidR="00CF79C8" w:rsidRPr="00202E5B" w:rsidRDefault="00CF79C8" w:rsidP="00CF79C8">
            <w:pPr>
              <w:pStyle w:val="TAL"/>
            </w:pPr>
            <w:r w:rsidRPr="00202E5B">
              <w:t>36 cells (6x6), 108 sectors with wrap-around</w:t>
            </w:r>
          </w:p>
        </w:tc>
        <w:tc>
          <w:tcPr>
            <w:tcW w:w="2072" w:type="dxa"/>
          </w:tcPr>
          <w:p w:rsidR="00CF79C8" w:rsidRPr="00202E5B" w:rsidRDefault="00CF79C8" w:rsidP="00CF79C8">
            <w:pPr>
              <w:pStyle w:val="TAL"/>
            </w:pPr>
          </w:p>
        </w:tc>
      </w:tr>
      <w:tr w:rsidR="001356BD" w:rsidRPr="00202E5B" w:rsidTr="00DE0D06">
        <w:tc>
          <w:tcPr>
            <w:tcW w:w="2464" w:type="dxa"/>
          </w:tcPr>
          <w:p w:rsidR="001356BD" w:rsidRPr="00202E5B" w:rsidRDefault="001356BD" w:rsidP="00317A5E">
            <w:pPr>
              <w:pStyle w:val="TAL"/>
            </w:pPr>
            <w:r w:rsidRPr="00202E5B">
              <w:t>Power control</w:t>
            </w:r>
          </w:p>
        </w:tc>
        <w:tc>
          <w:tcPr>
            <w:tcW w:w="2464" w:type="dxa"/>
          </w:tcPr>
          <w:p w:rsidR="001356BD" w:rsidRPr="00202E5B" w:rsidRDefault="001356BD" w:rsidP="00317A5E">
            <w:pPr>
              <w:pStyle w:val="TAL"/>
            </w:pPr>
            <w:r w:rsidRPr="00202E5B">
              <w:t>PC set 1 as in section 5.1.1.6</w:t>
            </w:r>
          </w:p>
          <w:p w:rsidR="001356BD" w:rsidRPr="00202E5B" w:rsidRDefault="001356BD" w:rsidP="00317A5E">
            <w:pPr>
              <w:pStyle w:val="TAL"/>
              <w:rPr>
                <w:rFonts w:cs="Arial"/>
              </w:rPr>
            </w:pPr>
            <w:r w:rsidRPr="00202E5B">
              <w:rPr>
                <w:rFonts w:cs="Arial"/>
                <w:b/>
                <w:position w:val="-10"/>
              </w:rPr>
              <w:object w:dxaOrig="639" w:dyaOrig="320">
                <v:shape id="_x0000_i1074" type="#_x0000_t75" style="width:32.25pt;height:15.75pt" o:ole="">
                  <v:imagedata r:id="rId71" o:title=""/>
                </v:shape>
                <o:OLEObject Type="Embed" ProgID="Equation.3" ShapeID="_x0000_i1074" DrawAspect="Content" ObjectID="_1656845955" r:id="rId72"/>
              </w:object>
            </w:r>
            <w:r w:rsidRPr="00202E5B">
              <w:rPr>
                <w:rFonts w:cs="Arial"/>
                <w:b/>
              </w:rPr>
              <w:t>=</w:t>
            </w:r>
            <w:r w:rsidRPr="00202E5B">
              <w:rPr>
                <w:rFonts w:cs="Arial"/>
              </w:rPr>
              <w:t xml:space="preserve"> 121dB</w:t>
            </w:r>
          </w:p>
          <w:p w:rsidR="001356BD" w:rsidRPr="00202E5B" w:rsidRDefault="001356BD" w:rsidP="00317A5E">
            <w:pPr>
              <w:pStyle w:val="TAL"/>
            </w:pPr>
            <w:r w:rsidRPr="00202E5B">
              <w:rPr>
                <w:rFonts w:cs="Arial"/>
                <w:b/>
                <w:position w:val="-4"/>
              </w:rPr>
              <w:object w:dxaOrig="160" w:dyaOrig="300">
                <v:shape id="_x0000_i1075" type="#_x0000_t75" style="width:8.25pt;height:15pt" o:ole="">
                  <v:imagedata r:id="rId73" o:title=""/>
                </v:shape>
                <o:OLEObject Type="Embed" ProgID="Equation.3" ShapeID="_x0000_i1075" DrawAspect="Content" ObjectID="_1656845956" r:id="rId74"/>
              </w:object>
            </w:r>
            <w:r w:rsidRPr="00202E5B">
              <w:rPr>
                <w:rFonts w:cs="Arial"/>
                <w:b/>
              </w:rPr>
              <w:t xml:space="preserve">= </w:t>
            </w:r>
            <w:r w:rsidRPr="00202E5B">
              <w:rPr>
                <w:rFonts w:cs="Arial"/>
              </w:rPr>
              <w:t>1</w:t>
            </w:r>
          </w:p>
        </w:tc>
        <w:tc>
          <w:tcPr>
            <w:tcW w:w="2464" w:type="dxa"/>
          </w:tcPr>
          <w:p w:rsidR="001356BD" w:rsidRPr="00202E5B" w:rsidRDefault="0086131B" w:rsidP="00317A5E">
            <w:pPr>
              <w:pStyle w:val="TAL"/>
            </w:pPr>
            <w:r w:rsidRPr="00202E5B">
              <w:t>as in [2]</w:t>
            </w:r>
          </w:p>
        </w:tc>
        <w:tc>
          <w:tcPr>
            <w:tcW w:w="2072" w:type="dxa"/>
          </w:tcPr>
          <w:p w:rsidR="001356BD" w:rsidRPr="00202E5B" w:rsidRDefault="001356BD" w:rsidP="00317A5E">
            <w:pPr>
              <w:pStyle w:val="TAL"/>
            </w:pPr>
          </w:p>
        </w:tc>
      </w:tr>
    </w:tbl>
    <w:p w:rsidR="00CF0D1F" w:rsidRPr="007F4011" w:rsidRDefault="00C44C1B" w:rsidP="002C338C">
      <w:r w:rsidRPr="007F4011">
        <w:t xml:space="preserve"> </w:t>
      </w:r>
    </w:p>
    <w:p w:rsidR="002C338C" w:rsidRPr="007F4011" w:rsidRDefault="00EB222C" w:rsidP="0086131B">
      <w:r>
        <w:pict>
          <v:shape id="_x0000_i1076" type="#_x0000_t75" style="width:481.5pt;height:231pt">
            <v:imagedata r:id="rId75" o:title=""/>
          </v:shape>
        </w:pict>
      </w:r>
    </w:p>
    <w:p w:rsidR="002A08DE" w:rsidRPr="007F4011" w:rsidRDefault="00211BD6" w:rsidP="00DC1575">
      <w:pPr>
        <w:pStyle w:val="TF"/>
        <w:outlineLvl w:val="0"/>
      </w:pPr>
      <w:r w:rsidRPr="007F4011">
        <w:t>Figure</w:t>
      </w:r>
      <w:r w:rsidR="002A08DE" w:rsidRPr="007F4011">
        <w:t xml:space="preserve"> 7.19: GSM uplink outage</w:t>
      </w:r>
    </w:p>
    <w:p w:rsidR="00B320D3" w:rsidRPr="007F4011" w:rsidRDefault="002A08DE" w:rsidP="00B320D3">
      <w:r w:rsidRPr="007F4011">
        <w:t>The results show that the outage increase in both cases (a) and (b)is negligible even for flat ACLR/ACS and very low levels of ACIR.</w:t>
      </w:r>
    </w:p>
    <w:p w:rsidR="009A05AC" w:rsidRPr="007F4011" w:rsidRDefault="00C755A3" w:rsidP="00DC1575">
      <w:pPr>
        <w:pStyle w:val="Heading4"/>
        <w:tabs>
          <w:tab w:val="left" w:pos="1140"/>
        </w:tabs>
        <w:ind w:left="1140" w:hanging="1140"/>
      </w:pPr>
      <w:bookmarkStart w:id="187" w:name="_Toc518937221"/>
      <w:bookmarkStart w:id="188" w:name="_Toc46233080"/>
      <w:r w:rsidRPr="007F4011">
        <w:t>7.1.3.3</w:t>
      </w:r>
      <w:r w:rsidRPr="007F4011">
        <w:tab/>
      </w:r>
      <w:r w:rsidR="009A05AC" w:rsidRPr="007F4011">
        <w:t>Asymmetric coexistence 20 MHz and 5 MHz E-UTRA</w:t>
      </w:r>
      <w:bookmarkEnd w:id="187"/>
      <w:bookmarkEnd w:id="188"/>
    </w:p>
    <w:p w:rsidR="009A05AC" w:rsidRPr="007F4011" w:rsidRDefault="009A05AC" w:rsidP="009A05AC">
      <w:r w:rsidRPr="007F4011">
        <w:t>Simulations are based on the following assumptions:</w:t>
      </w:r>
    </w:p>
    <w:p w:rsidR="009A05AC" w:rsidRPr="007F4011" w:rsidRDefault="009A05AC" w:rsidP="009A05AC">
      <w:pPr>
        <w:pStyle w:val="B1"/>
        <w:rPr>
          <w:lang w:val="sv-SE"/>
        </w:rPr>
      </w:pPr>
      <w:r w:rsidRPr="007F4011">
        <w:rPr>
          <w:lang w:val="sv-SE"/>
        </w:rPr>
        <w:t>Aggressor system:</w:t>
      </w:r>
      <w:r w:rsidRPr="007F4011">
        <w:rPr>
          <w:lang w:val="sv-SE"/>
        </w:rPr>
        <w:tab/>
      </w:r>
      <w:r w:rsidRPr="007F4011">
        <w:rPr>
          <w:lang w:val="sv-SE"/>
        </w:rPr>
        <w:tab/>
        <w:t>20 MHz E-UTRA</w:t>
      </w:r>
    </w:p>
    <w:p w:rsidR="009A05AC" w:rsidRPr="007F4011" w:rsidRDefault="009A05AC" w:rsidP="009A05AC">
      <w:pPr>
        <w:pStyle w:val="B1"/>
        <w:rPr>
          <w:lang w:val="sv-SE"/>
        </w:rPr>
      </w:pPr>
      <w:r w:rsidRPr="007F4011">
        <w:rPr>
          <w:lang w:val="sv-SE"/>
        </w:rPr>
        <w:t>Victim system:</w:t>
      </w:r>
      <w:r w:rsidRPr="007F4011">
        <w:rPr>
          <w:lang w:val="sv-SE"/>
        </w:rPr>
        <w:tab/>
      </w:r>
      <w:r w:rsidRPr="007F4011">
        <w:rPr>
          <w:lang w:val="sv-SE"/>
        </w:rPr>
        <w:tab/>
      </w:r>
      <w:r w:rsidRPr="007F4011">
        <w:rPr>
          <w:lang w:val="sv-SE"/>
        </w:rPr>
        <w:tab/>
        <w:t>5 MHz E-UTRA</w:t>
      </w:r>
    </w:p>
    <w:p w:rsidR="009A05AC" w:rsidRPr="007F4011" w:rsidRDefault="009A05AC" w:rsidP="009A05AC">
      <w:pPr>
        <w:pStyle w:val="B1"/>
      </w:pPr>
      <w:r w:rsidRPr="007F4011">
        <w:lastRenderedPageBreak/>
        <w:t>Simulation frequency:</w:t>
      </w:r>
      <w:r w:rsidRPr="007F4011">
        <w:tab/>
        <w:t>2000 MHz</w:t>
      </w:r>
    </w:p>
    <w:p w:rsidR="009A05AC" w:rsidRPr="007F4011" w:rsidRDefault="009A05AC" w:rsidP="009A05AC">
      <w:pPr>
        <w:pStyle w:val="B1"/>
      </w:pPr>
      <w:r w:rsidRPr="007F4011">
        <w:t>Environment:</w:t>
      </w:r>
      <w:r w:rsidRPr="007F4011">
        <w:tab/>
      </w:r>
      <w:r w:rsidRPr="007F4011">
        <w:tab/>
      </w:r>
      <w:r w:rsidRPr="007F4011">
        <w:tab/>
      </w:r>
      <w:r w:rsidRPr="007F4011">
        <w:tab/>
        <w:t>Macro Cell, Urban Area, uncoordinated deployment</w:t>
      </w:r>
    </w:p>
    <w:p w:rsidR="009A05AC" w:rsidRPr="007F4011" w:rsidRDefault="009A05AC" w:rsidP="009A05AC">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rsidR="009A05AC" w:rsidRPr="007F4011" w:rsidRDefault="009A05AC" w:rsidP="009A05AC">
      <w:r w:rsidRPr="007F4011">
        <w:t>Generalising from 5 MHz and 10MHz to the 20MHz bandwidth we make the following assumptions:</w:t>
      </w:r>
    </w:p>
    <w:p w:rsidR="009A05AC" w:rsidRPr="007F4011" w:rsidRDefault="00E45DF0" w:rsidP="00E45DF0">
      <w:pPr>
        <w:pStyle w:val="B1"/>
      </w:pPr>
      <w:r>
        <w:rPr>
          <w:rFonts w:hint="eastAsia"/>
          <w:lang w:eastAsia="ko-KR"/>
        </w:rPr>
        <w:t>-</w:t>
      </w:r>
      <w:r>
        <w:rPr>
          <w:rFonts w:hint="eastAsia"/>
          <w:lang w:eastAsia="ko-KR"/>
        </w:rPr>
        <w:tab/>
      </w:r>
      <w:r w:rsidR="009A05AC" w:rsidRPr="007F4011">
        <w:t xml:space="preserve">3 UEs per carrier for aggressor and victim </w:t>
      </w:r>
    </w:p>
    <w:p w:rsidR="009A05AC" w:rsidRPr="007F4011" w:rsidRDefault="00E45DF0" w:rsidP="00E45DF0">
      <w:pPr>
        <w:pStyle w:val="B1"/>
      </w:pPr>
      <w:r>
        <w:rPr>
          <w:rFonts w:hint="eastAsia"/>
          <w:lang w:eastAsia="ko-KR"/>
        </w:rPr>
        <w:t>-</w:t>
      </w:r>
      <w:r>
        <w:rPr>
          <w:rFonts w:hint="eastAsia"/>
          <w:lang w:eastAsia="ko-KR"/>
        </w:rPr>
        <w:tab/>
      </w:r>
      <w:r w:rsidR="009A05AC" w:rsidRPr="007F4011">
        <w:t>The ACLR is expressed in dBc per bandwidth B occupied by the aggressing UE</w:t>
      </w:r>
    </w:p>
    <w:p w:rsidR="009A05AC" w:rsidRPr="007F4011" w:rsidRDefault="00E45DF0" w:rsidP="00E45DF0">
      <w:pPr>
        <w:pStyle w:val="B1"/>
      </w:pPr>
      <w:r>
        <w:rPr>
          <w:rFonts w:hint="eastAsia"/>
          <w:lang w:eastAsia="ko-KR"/>
        </w:rPr>
        <w:t>-</w:t>
      </w:r>
      <w:r>
        <w:rPr>
          <w:rFonts w:hint="eastAsia"/>
          <w:lang w:eastAsia="ko-KR"/>
        </w:rPr>
        <w:tab/>
      </w:r>
      <w:r w:rsidR="009A05AC" w:rsidRPr="007F4011">
        <w:t>A 13dB ACLR improvement is assumed for frequency separations larger than B  from the edge of the UE occupied bandwidth.</w:t>
      </w:r>
    </w:p>
    <w:p w:rsidR="009A05AC" w:rsidRPr="007F4011" w:rsidRDefault="009A05AC" w:rsidP="009A05AC">
      <w:r w:rsidRPr="007F4011">
        <w:t>The simulation results are given in Figure 7.20 and the numerical data are presented in Table 7.15.</w:t>
      </w:r>
    </w:p>
    <w:p w:rsidR="009A05AC" w:rsidRPr="007F4011" w:rsidRDefault="00EB222C" w:rsidP="009A05AC">
      <w:pPr>
        <w:jc w:val="center"/>
      </w:pPr>
      <w:r>
        <w:pict>
          <v:shape id="_x0000_i1077" type="#_x0000_t75" style="width:321pt;height:234pt">
            <v:imagedata r:id="rId76" o:title=""/>
          </v:shape>
        </w:pict>
      </w:r>
    </w:p>
    <w:p w:rsidR="009A05AC" w:rsidRPr="007F4011" w:rsidRDefault="009A05AC" w:rsidP="00DC1575">
      <w:pPr>
        <w:pStyle w:val="TF"/>
        <w:outlineLvl w:val="0"/>
      </w:pPr>
      <w:bookmarkStart w:id="189" w:name="_Ref162989138"/>
      <w:r w:rsidRPr="007F4011">
        <w:t>Figure</w:t>
      </w:r>
      <w:bookmarkEnd w:id="189"/>
      <w:r w:rsidRPr="007F4011">
        <w:t xml:space="preserve"> 7.20: Loss in 5%-ile throughput versus ACIR [18]</w:t>
      </w:r>
    </w:p>
    <w:p w:rsidR="009A05AC" w:rsidRPr="007F4011" w:rsidRDefault="009A05AC" w:rsidP="009A05AC">
      <w:pPr>
        <w:pStyle w:val="TH"/>
      </w:pPr>
      <w:r w:rsidRPr="007F4011">
        <w:t>Table 7.15: Numerical values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1"/>
        <w:gridCol w:w="1760"/>
        <w:gridCol w:w="1830"/>
      </w:tblGrid>
      <w:tr w:rsidR="009A05AC" w:rsidRPr="00202E5B" w:rsidTr="00DE0D06">
        <w:trPr>
          <w:trHeight w:val="520"/>
          <w:jc w:val="center"/>
        </w:trPr>
        <w:tc>
          <w:tcPr>
            <w:tcW w:w="1161" w:type="dxa"/>
            <w:vMerge w:val="restart"/>
            <w:noWrap/>
          </w:tcPr>
          <w:p w:rsidR="009A05AC" w:rsidRPr="00DE0D06" w:rsidRDefault="009A05AC" w:rsidP="009A05AC">
            <w:pPr>
              <w:pStyle w:val="TAH"/>
              <w:rPr>
                <w:rFonts w:eastAsia="Arial Unicode MS"/>
              </w:rPr>
            </w:pPr>
            <w:r w:rsidRPr="00202E5B">
              <w:t>ACIR (dB)</w:t>
            </w:r>
          </w:p>
        </w:tc>
        <w:tc>
          <w:tcPr>
            <w:tcW w:w="3590" w:type="dxa"/>
            <w:gridSpan w:val="2"/>
          </w:tcPr>
          <w:p w:rsidR="009A05AC" w:rsidRPr="00202E5B" w:rsidRDefault="009A05AC" w:rsidP="009A05AC">
            <w:pPr>
              <w:pStyle w:val="TAH"/>
            </w:pPr>
            <w:r w:rsidRPr="00202E5B">
              <w:t>loss in 5%-ile throughput  (%)</w:t>
            </w:r>
          </w:p>
        </w:tc>
      </w:tr>
      <w:tr w:rsidR="009A05AC" w:rsidRPr="00202E5B" w:rsidTr="00DE0D06">
        <w:trPr>
          <w:trHeight w:val="255"/>
          <w:jc w:val="center"/>
        </w:trPr>
        <w:tc>
          <w:tcPr>
            <w:tcW w:w="1161" w:type="dxa"/>
            <w:vMerge/>
            <w:noWrap/>
            <w:vAlign w:val="bottom"/>
          </w:tcPr>
          <w:p w:rsidR="009A05AC" w:rsidRPr="00202E5B" w:rsidRDefault="009A05AC" w:rsidP="009A05AC">
            <w:pPr>
              <w:pStyle w:val="TAH"/>
            </w:pPr>
          </w:p>
        </w:tc>
        <w:tc>
          <w:tcPr>
            <w:tcW w:w="1760" w:type="dxa"/>
            <w:vAlign w:val="bottom"/>
          </w:tcPr>
          <w:p w:rsidR="009A05AC" w:rsidRPr="00202E5B" w:rsidRDefault="009A05AC" w:rsidP="009A05AC">
            <w:pPr>
              <w:pStyle w:val="TAH"/>
            </w:pPr>
            <w:r w:rsidRPr="00202E5B">
              <w:rPr>
                <w:lang w:val="en-US"/>
              </w:rPr>
              <w:t>20MHz -&gt; 5MHz</w:t>
            </w:r>
          </w:p>
        </w:tc>
        <w:tc>
          <w:tcPr>
            <w:tcW w:w="1830" w:type="dxa"/>
            <w:noWrap/>
            <w:vAlign w:val="bottom"/>
          </w:tcPr>
          <w:p w:rsidR="009A05AC" w:rsidRPr="00202E5B" w:rsidRDefault="009A05AC" w:rsidP="009A05AC">
            <w:pPr>
              <w:pStyle w:val="TAH"/>
            </w:pPr>
            <w:r w:rsidRPr="00202E5B">
              <w:rPr>
                <w:lang w:val="en-US"/>
              </w:rPr>
              <w:t>20MHz -&gt; 20MHz</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15</w:t>
            </w:r>
          </w:p>
        </w:tc>
        <w:tc>
          <w:tcPr>
            <w:tcW w:w="1760" w:type="dxa"/>
            <w:vAlign w:val="bottom"/>
          </w:tcPr>
          <w:p w:rsidR="009A05AC" w:rsidRPr="00202E5B" w:rsidRDefault="009A05AC" w:rsidP="009A05AC">
            <w:pPr>
              <w:pStyle w:val="TAC"/>
            </w:pPr>
            <w:r w:rsidRPr="00202E5B">
              <w:t>67.1%</w:t>
            </w:r>
          </w:p>
        </w:tc>
        <w:tc>
          <w:tcPr>
            <w:tcW w:w="1830" w:type="dxa"/>
            <w:noWrap/>
            <w:vAlign w:val="bottom"/>
          </w:tcPr>
          <w:p w:rsidR="009A05AC" w:rsidRPr="00202E5B" w:rsidRDefault="009A05AC" w:rsidP="009A05AC">
            <w:pPr>
              <w:pStyle w:val="TAC"/>
            </w:pPr>
            <w:r w:rsidRPr="00202E5B">
              <w:t>42.3%</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20</w:t>
            </w:r>
          </w:p>
        </w:tc>
        <w:tc>
          <w:tcPr>
            <w:tcW w:w="1760" w:type="dxa"/>
            <w:vAlign w:val="bottom"/>
          </w:tcPr>
          <w:p w:rsidR="009A05AC" w:rsidRPr="00202E5B" w:rsidRDefault="009A05AC" w:rsidP="009A05AC">
            <w:pPr>
              <w:pStyle w:val="TAC"/>
            </w:pPr>
            <w:r w:rsidRPr="00202E5B">
              <w:t>33.1%</w:t>
            </w:r>
          </w:p>
        </w:tc>
        <w:tc>
          <w:tcPr>
            <w:tcW w:w="1830" w:type="dxa"/>
            <w:noWrap/>
            <w:vAlign w:val="bottom"/>
          </w:tcPr>
          <w:p w:rsidR="009A05AC" w:rsidRPr="00202E5B" w:rsidRDefault="009A05AC" w:rsidP="009A05AC">
            <w:pPr>
              <w:pStyle w:val="TAC"/>
            </w:pPr>
            <w:r w:rsidRPr="00202E5B">
              <w:t>17.8%</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25</w:t>
            </w:r>
          </w:p>
        </w:tc>
        <w:tc>
          <w:tcPr>
            <w:tcW w:w="1760" w:type="dxa"/>
            <w:vAlign w:val="bottom"/>
          </w:tcPr>
          <w:p w:rsidR="009A05AC" w:rsidRPr="00202E5B" w:rsidRDefault="009A05AC" w:rsidP="009A05AC">
            <w:pPr>
              <w:pStyle w:val="TAC"/>
            </w:pPr>
            <w:r w:rsidRPr="00202E5B">
              <w:t>12.8%</w:t>
            </w:r>
          </w:p>
        </w:tc>
        <w:tc>
          <w:tcPr>
            <w:tcW w:w="1830" w:type="dxa"/>
            <w:noWrap/>
            <w:vAlign w:val="bottom"/>
          </w:tcPr>
          <w:p w:rsidR="009A05AC" w:rsidRPr="00202E5B" w:rsidRDefault="009A05AC" w:rsidP="009A05AC">
            <w:pPr>
              <w:pStyle w:val="TAC"/>
            </w:pPr>
            <w:r w:rsidRPr="00202E5B">
              <w:t>6.2%</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30</w:t>
            </w:r>
          </w:p>
        </w:tc>
        <w:tc>
          <w:tcPr>
            <w:tcW w:w="1760" w:type="dxa"/>
            <w:vAlign w:val="bottom"/>
          </w:tcPr>
          <w:p w:rsidR="009A05AC" w:rsidRPr="00202E5B" w:rsidRDefault="009A05AC" w:rsidP="009A05AC">
            <w:pPr>
              <w:pStyle w:val="TAC"/>
            </w:pPr>
            <w:r w:rsidRPr="00202E5B">
              <w:t>4.4%</w:t>
            </w:r>
          </w:p>
        </w:tc>
        <w:tc>
          <w:tcPr>
            <w:tcW w:w="1830" w:type="dxa"/>
            <w:noWrap/>
            <w:vAlign w:val="bottom"/>
          </w:tcPr>
          <w:p w:rsidR="009A05AC" w:rsidRPr="00202E5B" w:rsidRDefault="009A05AC" w:rsidP="009A05AC">
            <w:pPr>
              <w:pStyle w:val="TAC"/>
            </w:pPr>
            <w:r w:rsidRPr="00202E5B">
              <w:t>2.5%</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35</w:t>
            </w:r>
          </w:p>
        </w:tc>
        <w:tc>
          <w:tcPr>
            <w:tcW w:w="1760" w:type="dxa"/>
            <w:vAlign w:val="bottom"/>
          </w:tcPr>
          <w:p w:rsidR="009A05AC" w:rsidRPr="00202E5B" w:rsidRDefault="009A05AC" w:rsidP="009A05AC">
            <w:pPr>
              <w:pStyle w:val="TAC"/>
            </w:pPr>
            <w:r w:rsidRPr="00202E5B">
              <w:t>1.3%</w:t>
            </w:r>
          </w:p>
        </w:tc>
        <w:tc>
          <w:tcPr>
            <w:tcW w:w="1830" w:type="dxa"/>
            <w:noWrap/>
            <w:vAlign w:val="bottom"/>
          </w:tcPr>
          <w:p w:rsidR="009A05AC" w:rsidRPr="00202E5B" w:rsidRDefault="009A05AC" w:rsidP="009A05AC">
            <w:pPr>
              <w:pStyle w:val="TAC"/>
            </w:pPr>
            <w:r w:rsidRPr="00202E5B">
              <w:t>0.7%</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40</w:t>
            </w:r>
          </w:p>
        </w:tc>
        <w:tc>
          <w:tcPr>
            <w:tcW w:w="1760" w:type="dxa"/>
            <w:vAlign w:val="bottom"/>
          </w:tcPr>
          <w:p w:rsidR="009A05AC" w:rsidRPr="00202E5B" w:rsidRDefault="009A05AC" w:rsidP="009A05AC">
            <w:pPr>
              <w:pStyle w:val="TAC"/>
            </w:pPr>
            <w:r w:rsidRPr="00202E5B">
              <w:t>0.3%</w:t>
            </w:r>
          </w:p>
        </w:tc>
        <w:tc>
          <w:tcPr>
            <w:tcW w:w="1830" w:type="dxa"/>
            <w:noWrap/>
            <w:vAlign w:val="bottom"/>
          </w:tcPr>
          <w:p w:rsidR="009A05AC" w:rsidRPr="00202E5B" w:rsidRDefault="009A05AC" w:rsidP="009A05AC">
            <w:pPr>
              <w:pStyle w:val="TAC"/>
            </w:pPr>
            <w:r w:rsidRPr="00202E5B">
              <w:t>0.2%</w:t>
            </w:r>
          </w:p>
        </w:tc>
      </w:tr>
      <w:tr w:rsidR="009A05AC" w:rsidRPr="00202E5B" w:rsidTr="00DE0D06">
        <w:trPr>
          <w:trHeight w:val="255"/>
          <w:jc w:val="center"/>
        </w:trPr>
        <w:tc>
          <w:tcPr>
            <w:tcW w:w="1161" w:type="dxa"/>
            <w:noWrap/>
            <w:vAlign w:val="bottom"/>
          </w:tcPr>
          <w:p w:rsidR="009A05AC" w:rsidRPr="00202E5B" w:rsidRDefault="009A05AC" w:rsidP="009A05AC">
            <w:pPr>
              <w:pStyle w:val="TAC"/>
            </w:pPr>
            <w:r w:rsidRPr="00202E5B">
              <w:t>45</w:t>
            </w:r>
          </w:p>
        </w:tc>
        <w:tc>
          <w:tcPr>
            <w:tcW w:w="1760" w:type="dxa"/>
            <w:vAlign w:val="bottom"/>
          </w:tcPr>
          <w:p w:rsidR="009A05AC" w:rsidRPr="00202E5B" w:rsidRDefault="009A05AC" w:rsidP="009A05AC">
            <w:pPr>
              <w:pStyle w:val="TAC"/>
            </w:pPr>
            <w:r w:rsidRPr="00202E5B">
              <w:t>0.1%</w:t>
            </w:r>
          </w:p>
        </w:tc>
        <w:tc>
          <w:tcPr>
            <w:tcW w:w="1830" w:type="dxa"/>
            <w:noWrap/>
            <w:vAlign w:val="bottom"/>
          </w:tcPr>
          <w:p w:rsidR="009A05AC" w:rsidRPr="00202E5B" w:rsidRDefault="009A05AC" w:rsidP="009A05AC">
            <w:pPr>
              <w:pStyle w:val="TAC"/>
            </w:pPr>
            <w:r w:rsidRPr="00202E5B">
              <w:t>0.1%</w:t>
            </w:r>
          </w:p>
        </w:tc>
      </w:tr>
    </w:tbl>
    <w:p w:rsidR="009A05AC" w:rsidRPr="007F4011" w:rsidRDefault="009A05AC" w:rsidP="00B320D3"/>
    <w:p w:rsidR="009A05AC" w:rsidRPr="007F4011" w:rsidRDefault="009A05AC" w:rsidP="009A05AC">
      <w:r w:rsidRPr="007F4011">
        <w:t>We also note some effects when a 5 MHz E-UTRA system aggresses a 20 MHz E-UTRA system. Considering the case where the victim network bandwidth is larger than the aggressing network bandwidth, the impact of the aggressing UEs to the victim BS is lower than for the case of symmetric bandwidth, because the "shoulder" of the ACLR of the immediately adjacent aggressing UE will cover a smaller bandwidth of the victim network. This case is therefore uncritical.</w:t>
      </w:r>
    </w:p>
    <w:p w:rsidR="001106E9" w:rsidRPr="007F4011" w:rsidRDefault="00C755A3" w:rsidP="00DC1575">
      <w:pPr>
        <w:pStyle w:val="Heading4"/>
        <w:tabs>
          <w:tab w:val="left" w:pos="1140"/>
        </w:tabs>
        <w:ind w:left="1140" w:hanging="1140"/>
      </w:pPr>
      <w:bookmarkStart w:id="190" w:name="_Toc518937222"/>
      <w:bookmarkStart w:id="191" w:name="_Toc46233081"/>
      <w:r w:rsidRPr="007F4011">
        <w:lastRenderedPageBreak/>
        <w:t>7.1.3.4</w:t>
      </w:r>
      <w:r w:rsidRPr="007F4011">
        <w:tab/>
      </w:r>
      <w:r w:rsidR="001106E9" w:rsidRPr="007F4011">
        <w:t>Impact of cell range and simulation frequency on ACIR</w:t>
      </w:r>
      <w:bookmarkEnd w:id="190"/>
      <w:bookmarkEnd w:id="191"/>
    </w:p>
    <w:p w:rsidR="001106E9" w:rsidRPr="007F4011" w:rsidRDefault="001106E9" w:rsidP="001106E9">
      <w:r w:rsidRPr="007F4011">
        <w:t xml:space="preserve">The impact of cell range and simulation frequency is analysed by comparing downlink scenarios with simulation frequency of 900MHz (1.25MHz system bandwidth) and 2GHz (10MHz system bandwidth) and cell ranges of 500m, 2000m and 5000m in urban and rural area environment. </w:t>
      </w:r>
    </w:p>
    <w:p w:rsidR="001106E9" w:rsidRPr="007F4011" w:rsidRDefault="001106E9" w:rsidP="001106E9">
      <w:r w:rsidRPr="007F4011">
        <w:t>For the 2GHz rural environment case 18dBi antenna gain and 45m antenna height were assumed. Propagation model for the 2GHz rural environment case is according to section 4.5.3 modified for 2GHz and 45m antenna height with the following formula:</w:t>
      </w:r>
    </w:p>
    <w:p w:rsidR="001106E9" w:rsidRPr="007F4011" w:rsidRDefault="001106E9" w:rsidP="001106E9">
      <w:r w:rsidRPr="007F4011">
        <w:rPr>
          <w:position w:val="-12"/>
        </w:rPr>
        <w:object w:dxaOrig="2439" w:dyaOrig="360">
          <v:shape id="_x0000_i1078" type="#_x0000_t75" style="width:122.25pt;height:18pt" o:ole="">
            <v:imagedata r:id="rId77" o:title=""/>
          </v:shape>
          <o:OLEObject Type="Embed" ProgID="Equation.3" ShapeID="_x0000_i1078" DrawAspect="Content" ObjectID="_1656845957" r:id="rId78"/>
        </w:object>
      </w:r>
    </w:p>
    <w:p w:rsidR="001106E9" w:rsidRPr="007F4011" w:rsidRDefault="00BF3C3E" w:rsidP="001106E9">
      <w:r w:rsidRPr="007F4011">
        <w:t>Where</w:t>
      </w:r>
      <w:r w:rsidR="001106E9" w:rsidRPr="007F4011">
        <w:t>:</w:t>
      </w:r>
    </w:p>
    <w:p w:rsidR="001106E9" w:rsidRPr="007F4011" w:rsidRDefault="001106E9" w:rsidP="001106E9">
      <w:pPr>
        <w:pStyle w:val="B1"/>
      </w:pPr>
      <w:r w:rsidRPr="007F4011">
        <w:t>R is the base station-UE separation in kilometres</w:t>
      </w:r>
    </w:p>
    <w:p w:rsidR="001106E9" w:rsidRPr="007F4011" w:rsidRDefault="001106E9" w:rsidP="001106E9">
      <w:r w:rsidRPr="007F4011">
        <w:t xml:space="preserve">Figure </w:t>
      </w:r>
      <w:r w:rsidR="00BF3C3E" w:rsidRPr="007F4011">
        <w:t>7.21</w:t>
      </w:r>
      <w:r w:rsidRPr="007F4011">
        <w:t xml:space="preserve"> presents average system throughput loss in percent relative to the reference throughput without external system interference. Figure </w:t>
      </w:r>
      <w:r w:rsidR="00BF3C3E" w:rsidRPr="007F4011">
        <w:t>7.22</w:t>
      </w:r>
      <w:r w:rsidRPr="007F4011">
        <w:t xml:space="preserve"> presents 5% CDF user throughput loss in percent relative to the reference throughput without external system interference. </w:t>
      </w:r>
      <w:r w:rsidR="00EB222C">
        <w:pict>
          <v:shape id="_x0000_i1079" type="#_x0000_t75" style="width:481.5pt;height:330pt">
            <v:imagedata r:id="rId79" o:title=""/>
          </v:shape>
        </w:pict>
      </w:r>
    </w:p>
    <w:p w:rsidR="001106E9" w:rsidRPr="007F4011" w:rsidRDefault="001106E9" w:rsidP="00DC1575">
      <w:pPr>
        <w:pStyle w:val="TF"/>
        <w:outlineLvl w:val="0"/>
      </w:pPr>
      <w:r w:rsidRPr="007F4011">
        <w:t>Figure</w:t>
      </w:r>
      <w:r w:rsidR="00BF3C3E" w:rsidRPr="007F4011">
        <w:t xml:space="preserve"> 7.21</w:t>
      </w:r>
      <w:r w:rsidRPr="007F4011">
        <w:t>: Average system throughput loss in downlink</w:t>
      </w:r>
    </w:p>
    <w:p w:rsidR="001106E9" w:rsidRPr="007F4011" w:rsidRDefault="001106E9" w:rsidP="001106E9">
      <w:r w:rsidRPr="007F4011">
        <w:lastRenderedPageBreak/>
        <w:t xml:space="preserve"> </w:t>
      </w:r>
      <w:r w:rsidR="00EB222C">
        <w:pict>
          <v:shape id="_x0000_i1080" type="#_x0000_t75" style="width:481.5pt;height:330pt">
            <v:imagedata r:id="rId80" o:title=""/>
          </v:shape>
        </w:pict>
      </w:r>
    </w:p>
    <w:p w:rsidR="001106E9" w:rsidRPr="007F4011" w:rsidRDefault="001106E9" w:rsidP="00DC1575">
      <w:pPr>
        <w:pStyle w:val="TF"/>
        <w:outlineLvl w:val="0"/>
      </w:pPr>
      <w:r w:rsidRPr="007F4011">
        <w:t xml:space="preserve">Figure </w:t>
      </w:r>
      <w:r w:rsidR="00BF3C3E" w:rsidRPr="007F4011">
        <w:t>7.22</w:t>
      </w:r>
      <w:r w:rsidRPr="007F4011">
        <w:t>: 5% CDF user throughput loss in downlink</w:t>
      </w:r>
    </w:p>
    <w:p w:rsidR="001106E9" w:rsidRPr="007F4011" w:rsidRDefault="001106E9" w:rsidP="001106E9">
      <w:r w:rsidRPr="007F4011">
        <w:t>On the basis of the simulation results it can be assumed that the worst case scenario is 2GHz, urban environment, 500m cell range.</w:t>
      </w:r>
    </w:p>
    <w:p w:rsidR="00187F33" w:rsidRPr="007F4011" w:rsidRDefault="00C755A3" w:rsidP="00DC1575">
      <w:pPr>
        <w:pStyle w:val="Heading4"/>
        <w:tabs>
          <w:tab w:val="left" w:pos="1140"/>
        </w:tabs>
        <w:ind w:left="1140" w:hanging="1140"/>
        <w:rPr>
          <w:lang w:val="pt-BR"/>
        </w:rPr>
      </w:pPr>
      <w:bookmarkStart w:id="192" w:name="_Toc518937223"/>
      <w:bookmarkStart w:id="193" w:name="_Toc46233082"/>
      <w:r w:rsidRPr="007F4011">
        <w:rPr>
          <w:lang w:val="pt-BR"/>
        </w:rPr>
        <w:t>7.1.3.5</w:t>
      </w:r>
      <w:r w:rsidRPr="007F4011">
        <w:rPr>
          <w:lang w:val="pt-BR"/>
        </w:rPr>
        <w:tab/>
      </w:r>
      <w:r w:rsidR="00187F33" w:rsidRPr="007F4011">
        <w:rPr>
          <w:lang w:val="pt-BR"/>
        </w:rPr>
        <w:t>Uplink Asymmetric coexistence TDD E-UTRA to TDD E-UTRA</w:t>
      </w:r>
      <w:bookmarkEnd w:id="192"/>
      <w:bookmarkEnd w:id="193"/>
    </w:p>
    <w:p w:rsidR="00B222C7" w:rsidRPr="007F4011" w:rsidRDefault="00B222C7" w:rsidP="00B222C7">
      <w:r w:rsidRPr="007F4011">
        <w:t xml:space="preserve">Simulations are based on the base scenarios in Table </w:t>
      </w:r>
      <w:r w:rsidR="00100E21" w:rsidRPr="007F4011">
        <w:t>5.2</w:t>
      </w:r>
      <w:r w:rsidRPr="007F4011">
        <w:t>B with following assumptions</w:t>
      </w:r>
      <w:r w:rsidR="00CA70BF" w:rsidRPr="007F4011">
        <w:t xml:space="preserve"> in Table 7.16</w:t>
      </w:r>
      <w:r w:rsidRPr="007F4011">
        <w:t>:</w:t>
      </w:r>
    </w:p>
    <w:p w:rsidR="00B222C7" w:rsidRPr="007F4011" w:rsidRDefault="00CA70BF" w:rsidP="00DC1575">
      <w:pPr>
        <w:pStyle w:val="TH"/>
        <w:outlineLvl w:val="0"/>
      </w:pPr>
      <w:r w:rsidRPr="007F4011">
        <w:t>Table 7.16</w:t>
      </w:r>
      <w:r w:rsidR="00B222C7" w:rsidRPr="007F4011">
        <w:t>: Simulation assumptions based on 3 base secnarios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2462"/>
        <w:gridCol w:w="2462"/>
        <w:gridCol w:w="2462"/>
      </w:tblGrid>
      <w:tr w:rsidR="00B222C7" w:rsidRPr="00202E5B" w:rsidTr="00DE0D06">
        <w:trPr>
          <w:jc w:val="center"/>
        </w:trPr>
        <w:tc>
          <w:tcPr>
            <w:tcW w:w="2079" w:type="dxa"/>
          </w:tcPr>
          <w:p w:rsidR="00B222C7" w:rsidRPr="00202E5B" w:rsidRDefault="00B222C7" w:rsidP="00B222C7">
            <w:pPr>
              <w:pStyle w:val="TAH"/>
            </w:pPr>
            <w:r w:rsidRPr="00202E5B">
              <w:t>Parameter</w:t>
            </w:r>
          </w:p>
        </w:tc>
        <w:tc>
          <w:tcPr>
            <w:tcW w:w="2462" w:type="dxa"/>
          </w:tcPr>
          <w:p w:rsidR="00B222C7" w:rsidRPr="00202E5B" w:rsidRDefault="00B222C7" w:rsidP="00B222C7">
            <w:pPr>
              <w:pStyle w:val="TAH"/>
            </w:pPr>
            <w:r w:rsidRPr="00202E5B">
              <w:t>Scenario 1</w:t>
            </w:r>
          </w:p>
        </w:tc>
        <w:tc>
          <w:tcPr>
            <w:tcW w:w="2462" w:type="dxa"/>
          </w:tcPr>
          <w:p w:rsidR="00B222C7" w:rsidRPr="00202E5B" w:rsidRDefault="00B222C7" w:rsidP="00B222C7">
            <w:pPr>
              <w:pStyle w:val="TAH"/>
            </w:pPr>
            <w:r w:rsidRPr="00202E5B">
              <w:t>Scenario 2</w:t>
            </w:r>
          </w:p>
        </w:tc>
        <w:tc>
          <w:tcPr>
            <w:tcW w:w="2462" w:type="dxa"/>
          </w:tcPr>
          <w:p w:rsidR="00B222C7" w:rsidRPr="00202E5B" w:rsidRDefault="00B222C7" w:rsidP="00B222C7">
            <w:pPr>
              <w:pStyle w:val="TAH"/>
            </w:pPr>
            <w:r w:rsidRPr="00202E5B">
              <w:t>Scenario 3</w:t>
            </w:r>
          </w:p>
        </w:tc>
      </w:tr>
      <w:tr w:rsidR="00B222C7" w:rsidRPr="00202E5B" w:rsidTr="00DE0D06">
        <w:trPr>
          <w:jc w:val="center"/>
        </w:trPr>
        <w:tc>
          <w:tcPr>
            <w:tcW w:w="2079" w:type="dxa"/>
          </w:tcPr>
          <w:p w:rsidR="00B222C7" w:rsidRPr="00202E5B" w:rsidRDefault="00B222C7" w:rsidP="00B222C7">
            <w:pPr>
              <w:pStyle w:val="TAL"/>
            </w:pPr>
            <w:r w:rsidRPr="00202E5B">
              <w:t xml:space="preserve">Aggressor’s Bandwidth </w:t>
            </w:r>
          </w:p>
        </w:tc>
        <w:tc>
          <w:tcPr>
            <w:tcW w:w="2462" w:type="dxa"/>
          </w:tcPr>
          <w:p w:rsidR="00B222C7" w:rsidRPr="00202E5B" w:rsidRDefault="00B222C7" w:rsidP="00B222C7">
            <w:pPr>
              <w:pStyle w:val="TAC"/>
            </w:pPr>
            <w:r w:rsidRPr="00202E5B">
              <w:t>15 MHz</w:t>
            </w:r>
          </w:p>
        </w:tc>
        <w:tc>
          <w:tcPr>
            <w:tcW w:w="2462" w:type="dxa"/>
          </w:tcPr>
          <w:p w:rsidR="00B222C7" w:rsidRPr="00202E5B" w:rsidRDefault="00B222C7" w:rsidP="00B222C7">
            <w:pPr>
              <w:pStyle w:val="TAC"/>
            </w:pPr>
            <w:r w:rsidRPr="00202E5B">
              <w:t>20 MHz</w:t>
            </w:r>
          </w:p>
        </w:tc>
        <w:tc>
          <w:tcPr>
            <w:tcW w:w="2462" w:type="dxa"/>
          </w:tcPr>
          <w:p w:rsidR="00B222C7" w:rsidRPr="00202E5B" w:rsidRDefault="00B222C7" w:rsidP="00B222C7">
            <w:pPr>
              <w:pStyle w:val="TAC"/>
            </w:pPr>
            <w:r w:rsidRPr="00202E5B">
              <w:t>20 MHz</w:t>
            </w:r>
          </w:p>
        </w:tc>
      </w:tr>
      <w:tr w:rsidR="00B222C7" w:rsidRPr="00202E5B" w:rsidTr="00DE0D06">
        <w:trPr>
          <w:jc w:val="center"/>
        </w:trPr>
        <w:tc>
          <w:tcPr>
            <w:tcW w:w="2079" w:type="dxa"/>
          </w:tcPr>
          <w:p w:rsidR="00B222C7" w:rsidRPr="00202E5B" w:rsidRDefault="00B222C7" w:rsidP="00B222C7">
            <w:pPr>
              <w:pStyle w:val="TAL"/>
            </w:pPr>
            <w:r w:rsidRPr="00202E5B">
              <w:t xml:space="preserve">Victim’s Bandwidth </w:t>
            </w:r>
          </w:p>
        </w:tc>
        <w:tc>
          <w:tcPr>
            <w:tcW w:w="2462" w:type="dxa"/>
          </w:tcPr>
          <w:p w:rsidR="00B222C7" w:rsidRPr="00202E5B" w:rsidRDefault="00B222C7" w:rsidP="00B222C7">
            <w:pPr>
              <w:pStyle w:val="TAC"/>
            </w:pPr>
            <w:r w:rsidRPr="00202E5B">
              <w:t>10 MHz</w:t>
            </w:r>
          </w:p>
        </w:tc>
        <w:tc>
          <w:tcPr>
            <w:tcW w:w="2462" w:type="dxa"/>
          </w:tcPr>
          <w:p w:rsidR="00B222C7" w:rsidRPr="00202E5B" w:rsidRDefault="00B222C7" w:rsidP="00B222C7">
            <w:pPr>
              <w:pStyle w:val="TAC"/>
            </w:pPr>
            <w:r w:rsidRPr="00202E5B">
              <w:t>10 MHz</w:t>
            </w:r>
          </w:p>
        </w:tc>
        <w:tc>
          <w:tcPr>
            <w:tcW w:w="2462" w:type="dxa"/>
          </w:tcPr>
          <w:p w:rsidR="00B222C7" w:rsidRPr="00202E5B" w:rsidRDefault="00B222C7" w:rsidP="00B222C7">
            <w:pPr>
              <w:pStyle w:val="TAC"/>
            </w:pPr>
            <w:r w:rsidRPr="00202E5B">
              <w:t>5 MHz</w:t>
            </w:r>
          </w:p>
        </w:tc>
      </w:tr>
      <w:tr w:rsidR="00B222C7" w:rsidRPr="00202E5B" w:rsidTr="00DE0D06">
        <w:trPr>
          <w:jc w:val="center"/>
        </w:trPr>
        <w:tc>
          <w:tcPr>
            <w:tcW w:w="2079" w:type="dxa"/>
          </w:tcPr>
          <w:p w:rsidR="00B222C7" w:rsidRPr="00202E5B" w:rsidRDefault="00B222C7" w:rsidP="00B222C7">
            <w:pPr>
              <w:pStyle w:val="TAL"/>
            </w:pPr>
            <w:r w:rsidRPr="00202E5B">
              <w:t>Frequency</w:t>
            </w:r>
          </w:p>
        </w:tc>
        <w:tc>
          <w:tcPr>
            <w:tcW w:w="7386" w:type="dxa"/>
            <w:gridSpan w:val="3"/>
          </w:tcPr>
          <w:p w:rsidR="00B222C7" w:rsidRPr="00202E5B" w:rsidRDefault="00B222C7" w:rsidP="00B222C7">
            <w:pPr>
              <w:pStyle w:val="TAC"/>
            </w:pPr>
            <w:r w:rsidRPr="00202E5B">
              <w:t>2000 MHz</w:t>
            </w:r>
          </w:p>
        </w:tc>
      </w:tr>
      <w:tr w:rsidR="00B222C7" w:rsidRPr="00202E5B" w:rsidTr="00DE0D06">
        <w:trPr>
          <w:jc w:val="center"/>
        </w:trPr>
        <w:tc>
          <w:tcPr>
            <w:tcW w:w="2079" w:type="dxa"/>
          </w:tcPr>
          <w:p w:rsidR="00B222C7" w:rsidRPr="00202E5B" w:rsidRDefault="00B222C7" w:rsidP="00B222C7">
            <w:pPr>
              <w:pStyle w:val="TAL"/>
            </w:pPr>
            <w:r w:rsidRPr="00202E5B">
              <w:t>Environment</w:t>
            </w:r>
          </w:p>
        </w:tc>
        <w:tc>
          <w:tcPr>
            <w:tcW w:w="7386" w:type="dxa"/>
            <w:gridSpan w:val="3"/>
          </w:tcPr>
          <w:p w:rsidR="00B222C7" w:rsidRPr="00202E5B" w:rsidRDefault="00B222C7" w:rsidP="00B222C7">
            <w:pPr>
              <w:pStyle w:val="TAC"/>
            </w:pPr>
            <w:r w:rsidRPr="00202E5B">
              <w:t>Macro Cell, Urban Area, uncoordinated deployment</w:t>
            </w:r>
          </w:p>
        </w:tc>
      </w:tr>
      <w:tr w:rsidR="00B222C7" w:rsidRPr="00202E5B" w:rsidTr="00DE0D06">
        <w:trPr>
          <w:jc w:val="center"/>
        </w:trPr>
        <w:tc>
          <w:tcPr>
            <w:tcW w:w="2079" w:type="dxa"/>
          </w:tcPr>
          <w:p w:rsidR="00B222C7" w:rsidRPr="00202E5B" w:rsidRDefault="00B222C7" w:rsidP="00B222C7">
            <w:pPr>
              <w:pStyle w:val="TAL"/>
            </w:pPr>
            <w:r w:rsidRPr="00202E5B">
              <w:t>Cell range</w:t>
            </w:r>
          </w:p>
        </w:tc>
        <w:tc>
          <w:tcPr>
            <w:tcW w:w="7386" w:type="dxa"/>
            <w:gridSpan w:val="3"/>
          </w:tcPr>
          <w:p w:rsidR="00B222C7" w:rsidRPr="00202E5B" w:rsidRDefault="00B222C7" w:rsidP="00B222C7">
            <w:pPr>
              <w:pStyle w:val="TAC"/>
            </w:pPr>
            <w:r w:rsidRPr="00202E5B">
              <w:t>500 m</w:t>
            </w:r>
          </w:p>
        </w:tc>
      </w:tr>
      <w:tr w:rsidR="00B222C7" w:rsidRPr="00202E5B" w:rsidTr="00DE0D06">
        <w:trPr>
          <w:jc w:val="center"/>
        </w:trPr>
        <w:tc>
          <w:tcPr>
            <w:tcW w:w="2079" w:type="dxa"/>
          </w:tcPr>
          <w:p w:rsidR="00B222C7" w:rsidRPr="00202E5B" w:rsidRDefault="00B222C7" w:rsidP="00B222C7">
            <w:pPr>
              <w:pStyle w:val="TAL"/>
            </w:pPr>
            <w:r w:rsidRPr="00202E5B">
              <w:t>FACLR</w:t>
            </w:r>
          </w:p>
        </w:tc>
        <w:tc>
          <w:tcPr>
            <w:tcW w:w="7386" w:type="dxa"/>
            <w:gridSpan w:val="3"/>
          </w:tcPr>
          <w:p w:rsidR="00B222C7" w:rsidRPr="00202E5B" w:rsidRDefault="00B222C7" w:rsidP="00B222C7">
            <w:pPr>
              <w:pStyle w:val="TAC"/>
            </w:pPr>
            <w:r w:rsidRPr="00202E5B">
              <w:t>0 dB</w:t>
            </w:r>
          </w:p>
        </w:tc>
      </w:tr>
    </w:tbl>
    <w:p w:rsidR="00187F33" w:rsidRPr="007F4011" w:rsidRDefault="00187F33" w:rsidP="00187F33"/>
    <w:p w:rsidR="00B222C7" w:rsidRPr="007F4011" w:rsidRDefault="00B222C7" w:rsidP="00CA70BF">
      <w:r w:rsidRPr="007F4011">
        <w:t>Simulation results are presented in T</w:t>
      </w:r>
      <w:r w:rsidR="00CA70BF" w:rsidRPr="007F4011">
        <w:t>able 7.17 and plotted in Figure 7.23 and 7.24</w:t>
      </w:r>
      <w:r w:rsidRPr="007F4011">
        <w:t xml:space="preserve"> for the average throughput loss and 5% CDF throughput loss for Power Control Parameter Set 1.  The symmetrical results of 10 MHz TDD E-UTRA to 10 MHz TDD E-UTRA are also plotted for reference.</w:t>
      </w:r>
    </w:p>
    <w:p w:rsidR="00B222C7" w:rsidRPr="007F4011" w:rsidRDefault="00CA70BF" w:rsidP="00DC1575">
      <w:pPr>
        <w:pStyle w:val="TH"/>
        <w:outlineLvl w:val="0"/>
      </w:pPr>
      <w:r w:rsidRPr="007F4011">
        <w:lastRenderedPageBreak/>
        <w:t>Table 7.17</w:t>
      </w:r>
      <w:r w:rsidR="00B222C7" w:rsidRPr="007F4011">
        <w:t>: Simulation results for Power Control Set 1 (</w:t>
      </w:r>
      <w:r w:rsidR="00B222C7" w:rsidRPr="007F4011">
        <w:rPr>
          <w:i/>
        </w:rPr>
        <w:t>F</w:t>
      </w:r>
      <w:r w:rsidR="00B222C7" w:rsidRPr="007F4011">
        <w:rPr>
          <w:i/>
          <w:vertAlign w:val="subscript"/>
        </w:rPr>
        <w:t>ACLR</w:t>
      </w:r>
      <w:r w:rsidR="00B222C7" w:rsidRPr="007F4011">
        <w:t xml:space="preserve"> = 0, </w:t>
      </w:r>
      <w:r w:rsidR="00B222C7" w:rsidRPr="007F4011">
        <w:rPr>
          <w:i/>
        </w:rPr>
        <w:t>P</w:t>
      </w:r>
      <w:r w:rsidR="00B222C7" w:rsidRPr="007F4011">
        <w:rPr>
          <w:i/>
          <w:vertAlign w:val="subscript"/>
        </w:rPr>
        <w:t>ACLR</w:t>
      </w:r>
      <w:r w:rsidR="00B222C7" w:rsidRPr="007F4011">
        <w:t xml:space="preserve"> =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
        <w:gridCol w:w="1006"/>
        <w:gridCol w:w="1260"/>
        <w:gridCol w:w="1260"/>
        <w:gridCol w:w="1260"/>
        <w:gridCol w:w="1260"/>
        <w:gridCol w:w="1260"/>
        <w:gridCol w:w="1260"/>
      </w:tblGrid>
      <w:tr w:rsidR="00B222C7" w:rsidRPr="00202E5B" w:rsidTr="00DE0D06">
        <w:tc>
          <w:tcPr>
            <w:tcW w:w="1728" w:type="dxa"/>
            <w:gridSpan w:val="2"/>
            <w:shd w:val="clear" w:color="auto" w:fill="auto"/>
          </w:tcPr>
          <w:p w:rsidR="00B222C7" w:rsidRPr="00202E5B" w:rsidRDefault="00B222C7" w:rsidP="00CA70BF">
            <w:pPr>
              <w:pStyle w:val="TAH"/>
            </w:pPr>
            <w:r w:rsidRPr="00202E5B">
              <w:t>ACIR (dB)</w:t>
            </w:r>
          </w:p>
        </w:tc>
        <w:tc>
          <w:tcPr>
            <w:tcW w:w="3780" w:type="dxa"/>
            <w:gridSpan w:val="3"/>
            <w:shd w:val="clear" w:color="auto" w:fill="auto"/>
          </w:tcPr>
          <w:p w:rsidR="00B222C7" w:rsidRPr="00202E5B" w:rsidRDefault="00B222C7" w:rsidP="00CA70BF">
            <w:pPr>
              <w:pStyle w:val="TAH"/>
            </w:pPr>
            <w:r w:rsidRPr="00202E5B">
              <w:t>Average Throughput Loss (%)</w:t>
            </w:r>
          </w:p>
        </w:tc>
        <w:tc>
          <w:tcPr>
            <w:tcW w:w="3780" w:type="dxa"/>
            <w:gridSpan w:val="3"/>
            <w:shd w:val="clear" w:color="auto" w:fill="auto"/>
          </w:tcPr>
          <w:p w:rsidR="00B222C7" w:rsidRPr="00202E5B" w:rsidRDefault="00B222C7" w:rsidP="00CA70BF">
            <w:pPr>
              <w:pStyle w:val="TAH"/>
            </w:pPr>
            <w:r w:rsidRPr="00202E5B">
              <w:t>5% CDF Throughput Loss (%)</w:t>
            </w:r>
          </w:p>
        </w:tc>
      </w:tr>
      <w:tr w:rsidR="00B222C7" w:rsidRPr="00202E5B" w:rsidTr="00DE0D06">
        <w:tc>
          <w:tcPr>
            <w:tcW w:w="722" w:type="dxa"/>
          </w:tcPr>
          <w:p w:rsidR="00B222C7" w:rsidRPr="00202E5B" w:rsidRDefault="00B222C7" w:rsidP="00CA70BF">
            <w:pPr>
              <w:pStyle w:val="TAH"/>
              <w:rPr>
                <w:i/>
              </w:rPr>
            </w:pPr>
            <w:r w:rsidRPr="00202E5B">
              <w:rPr>
                <w:i/>
              </w:rPr>
              <w:t>X</w:t>
            </w:r>
          </w:p>
        </w:tc>
        <w:tc>
          <w:tcPr>
            <w:tcW w:w="1006" w:type="dxa"/>
          </w:tcPr>
          <w:p w:rsidR="00B222C7" w:rsidRPr="00202E5B" w:rsidRDefault="00B222C7" w:rsidP="00CA70BF">
            <w:pPr>
              <w:pStyle w:val="TAH"/>
            </w:pPr>
            <w:r w:rsidRPr="00202E5B">
              <w:t xml:space="preserve">30 + </w:t>
            </w:r>
            <w:r w:rsidRPr="00202E5B">
              <w:rPr>
                <w:i/>
              </w:rPr>
              <w:t>X</w:t>
            </w:r>
          </w:p>
        </w:tc>
        <w:tc>
          <w:tcPr>
            <w:tcW w:w="1260" w:type="dxa"/>
            <w:shd w:val="clear" w:color="auto" w:fill="auto"/>
          </w:tcPr>
          <w:p w:rsidR="00B222C7" w:rsidRPr="00202E5B" w:rsidRDefault="00B222C7" w:rsidP="00CA70BF">
            <w:pPr>
              <w:pStyle w:val="TAH"/>
            </w:pPr>
            <w:r w:rsidRPr="00202E5B">
              <w:t>Scenario 1</w:t>
            </w:r>
          </w:p>
        </w:tc>
        <w:tc>
          <w:tcPr>
            <w:tcW w:w="1260" w:type="dxa"/>
            <w:shd w:val="clear" w:color="auto" w:fill="auto"/>
          </w:tcPr>
          <w:p w:rsidR="00B222C7" w:rsidRPr="00202E5B" w:rsidRDefault="00B222C7" w:rsidP="00CA70BF">
            <w:pPr>
              <w:pStyle w:val="TAH"/>
            </w:pPr>
            <w:r w:rsidRPr="00202E5B">
              <w:t>Scenario 2</w:t>
            </w:r>
          </w:p>
        </w:tc>
        <w:tc>
          <w:tcPr>
            <w:tcW w:w="1260" w:type="dxa"/>
            <w:shd w:val="clear" w:color="auto" w:fill="auto"/>
          </w:tcPr>
          <w:p w:rsidR="00B222C7" w:rsidRPr="00202E5B" w:rsidRDefault="00B222C7" w:rsidP="00CA70BF">
            <w:pPr>
              <w:pStyle w:val="TAH"/>
            </w:pPr>
            <w:r w:rsidRPr="00202E5B">
              <w:t>Scenario 3</w:t>
            </w:r>
          </w:p>
        </w:tc>
        <w:tc>
          <w:tcPr>
            <w:tcW w:w="1260" w:type="dxa"/>
            <w:shd w:val="clear" w:color="auto" w:fill="auto"/>
          </w:tcPr>
          <w:p w:rsidR="00B222C7" w:rsidRPr="00202E5B" w:rsidRDefault="00B222C7" w:rsidP="00CA70BF">
            <w:pPr>
              <w:pStyle w:val="TAH"/>
            </w:pPr>
            <w:r w:rsidRPr="00202E5B">
              <w:t>Scenario 1</w:t>
            </w:r>
          </w:p>
        </w:tc>
        <w:tc>
          <w:tcPr>
            <w:tcW w:w="1260" w:type="dxa"/>
            <w:shd w:val="clear" w:color="auto" w:fill="auto"/>
          </w:tcPr>
          <w:p w:rsidR="00B222C7" w:rsidRPr="00202E5B" w:rsidRDefault="00B222C7" w:rsidP="00CA70BF">
            <w:pPr>
              <w:pStyle w:val="TAH"/>
            </w:pPr>
            <w:r w:rsidRPr="00202E5B">
              <w:t>Scenario 2</w:t>
            </w:r>
          </w:p>
        </w:tc>
        <w:tc>
          <w:tcPr>
            <w:tcW w:w="1260" w:type="dxa"/>
            <w:shd w:val="clear" w:color="auto" w:fill="auto"/>
          </w:tcPr>
          <w:p w:rsidR="00B222C7" w:rsidRPr="00202E5B" w:rsidRDefault="00B222C7" w:rsidP="00CA70BF">
            <w:pPr>
              <w:pStyle w:val="TAH"/>
            </w:pPr>
            <w:r w:rsidRPr="00202E5B">
              <w:t>Scenario 3</w:t>
            </w:r>
          </w:p>
        </w:tc>
      </w:tr>
      <w:tr w:rsidR="00B222C7" w:rsidRPr="00202E5B" w:rsidTr="00DE0D06">
        <w:tc>
          <w:tcPr>
            <w:tcW w:w="722" w:type="dxa"/>
          </w:tcPr>
          <w:p w:rsidR="00B222C7" w:rsidRPr="00202E5B" w:rsidRDefault="00B222C7" w:rsidP="00CA70BF">
            <w:pPr>
              <w:pStyle w:val="TAC"/>
            </w:pPr>
            <w:r w:rsidRPr="00202E5B">
              <w:t>-15</w:t>
            </w:r>
          </w:p>
        </w:tc>
        <w:tc>
          <w:tcPr>
            <w:tcW w:w="1006" w:type="dxa"/>
          </w:tcPr>
          <w:p w:rsidR="00B222C7" w:rsidRPr="00202E5B" w:rsidRDefault="00B222C7" w:rsidP="00CA70BF">
            <w:pPr>
              <w:pStyle w:val="TAC"/>
            </w:pPr>
            <w:r w:rsidRPr="00202E5B">
              <w:t>15</w:t>
            </w:r>
          </w:p>
        </w:tc>
        <w:tc>
          <w:tcPr>
            <w:tcW w:w="1260" w:type="dxa"/>
            <w:shd w:val="clear" w:color="auto" w:fill="auto"/>
          </w:tcPr>
          <w:p w:rsidR="00B222C7" w:rsidRPr="00202E5B" w:rsidRDefault="00B222C7" w:rsidP="00CA70BF">
            <w:pPr>
              <w:pStyle w:val="TAC"/>
            </w:pPr>
            <w:r w:rsidRPr="00202E5B">
              <w:t>26.0</w:t>
            </w:r>
          </w:p>
        </w:tc>
        <w:tc>
          <w:tcPr>
            <w:tcW w:w="1260" w:type="dxa"/>
            <w:shd w:val="clear" w:color="auto" w:fill="auto"/>
          </w:tcPr>
          <w:p w:rsidR="00B222C7" w:rsidRPr="00202E5B" w:rsidRDefault="00B222C7" w:rsidP="00CA70BF">
            <w:pPr>
              <w:pStyle w:val="TAC"/>
            </w:pPr>
            <w:r w:rsidRPr="00202E5B">
              <w:t>31.5</w:t>
            </w:r>
          </w:p>
        </w:tc>
        <w:tc>
          <w:tcPr>
            <w:tcW w:w="1260" w:type="dxa"/>
            <w:shd w:val="clear" w:color="auto" w:fill="auto"/>
          </w:tcPr>
          <w:p w:rsidR="00B222C7" w:rsidRPr="00202E5B" w:rsidRDefault="00B222C7" w:rsidP="00CA70BF">
            <w:pPr>
              <w:pStyle w:val="TAC"/>
            </w:pPr>
            <w:r w:rsidRPr="00202E5B">
              <w:t>47.9</w:t>
            </w:r>
          </w:p>
        </w:tc>
        <w:tc>
          <w:tcPr>
            <w:tcW w:w="1260" w:type="dxa"/>
            <w:shd w:val="clear" w:color="auto" w:fill="auto"/>
          </w:tcPr>
          <w:p w:rsidR="00B222C7" w:rsidRPr="00202E5B" w:rsidRDefault="00B222C7" w:rsidP="00CA70BF">
            <w:pPr>
              <w:pStyle w:val="TAC"/>
            </w:pPr>
            <w:r w:rsidRPr="00202E5B">
              <w:t>64.3</w:t>
            </w:r>
          </w:p>
        </w:tc>
        <w:tc>
          <w:tcPr>
            <w:tcW w:w="1260" w:type="dxa"/>
            <w:shd w:val="clear" w:color="auto" w:fill="auto"/>
          </w:tcPr>
          <w:p w:rsidR="00B222C7" w:rsidRPr="00202E5B" w:rsidRDefault="00B222C7" w:rsidP="00CA70BF">
            <w:pPr>
              <w:pStyle w:val="TAC"/>
            </w:pPr>
            <w:r w:rsidRPr="00202E5B">
              <w:t>73.5</w:t>
            </w:r>
          </w:p>
        </w:tc>
        <w:tc>
          <w:tcPr>
            <w:tcW w:w="1260" w:type="dxa"/>
            <w:shd w:val="clear" w:color="auto" w:fill="auto"/>
          </w:tcPr>
          <w:p w:rsidR="00B222C7" w:rsidRPr="00202E5B" w:rsidRDefault="00B222C7" w:rsidP="00CA70BF">
            <w:pPr>
              <w:pStyle w:val="TAC"/>
            </w:pPr>
            <w:r w:rsidRPr="00202E5B">
              <w:t>89.1</w:t>
            </w:r>
          </w:p>
        </w:tc>
      </w:tr>
      <w:tr w:rsidR="00B222C7" w:rsidRPr="00202E5B" w:rsidTr="00DE0D06">
        <w:tc>
          <w:tcPr>
            <w:tcW w:w="722" w:type="dxa"/>
          </w:tcPr>
          <w:p w:rsidR="00B222C7" w:rsidRPr="00202E5B" w:rsidRDefault="00B222C7" w:rsidP="00CA70BF">
            <w:pPr>
              <w:pStyle w:val="TAC"/>
            </w:pPr>
            <w:r w:rsidRPr="00202E5B">
              <w:t>-10</w:t>
            </w:r>
          </w:p>
        </w:tc>
        <w:tc>
          <w:tcPr>
            <w:tcW w:w="1006" w:type="dxa"/>
          </w:tcPr>
          <w:p w:rsidR="00B222C7" w:rsidRPr="00202E5B" w:rsidRDefault="00B222C7" w:rsidP="00CA70BF">
            <w:pPr>
              <w:pStyle w:val="TAC"/>
            </w:pPr>
            <w:r w:rsidRPr="00202E5B">
              <w:t>20</w:t>
            </w:r>
          </w:p>
        </w:tc>
        <w:tc>
          <w:tcPr>
            <w:tcW w:w="1260" w:type="dxa"/>
            <w:shd w:val="clear" w:color="auto" w:fill="auto"/>
          </w:tcPr>
          <w:p w:rsidR="00B222C7" w:rsidRPr="00202E5B" w:rsidRDefault="00B222C7" w:rsidP="00CA70BF">
            <w:pPr>
              <w:pStyle w:val="TAC"/>
            </w:pPr>
            <w:r w:rsidRPr="00202E5B">
              <w:t>15.0</w:t>
            </w:r>
          </w:p>
        </w:tc>
        <w:tc>
          <w:tcPr>
            <w:tcW w:w="1260" w:type="dxa"/>
            <w:shd w:val="clear" w:color="auto" w:fill="auto"/>
          </w:tcPr>
          <w:p w:rsidR="00B222C7" w:rsidRPr="00202E5B" w:rsidRDefault="00B222C7" w:rsidP="00CA70BF">
            <w:pPr>
              <w:pStyle w:val="TAC"/>
            </w:pPr>
            <w:r w:rsidRPr="00202E5B">
              <w:t>18.0</w:t>
            </w:r>
          </w:p>
        </w:tc>
        <w:tc>
          <w:tcPr>
            <w:tcW w:w="1260" w:type="dxa"/>
            <w:shd w:val="clear" w:color="auto" w:fill="auto"/>
          </w:tcPr>
          <w:p w:rsidR="00B222C7" w:rsidRPr="00202E5B" w:rsidRDefault="00B222C7" w:rsidP="00CA70BF">
            <w:pPr>
              <w:pStyle w:val="TAC"/>
            </w:pPr>
            <w:r w:rsidRPr="00202E5B">
              <w:t>30.8</w:t>
            </w:r>
          </w:p>
        </w:tc>
        <w:tc>
          <w:tcPr>
            <w:tcW w:w="1260" w:type="dxa"/>
            <w:shd w:val="clear" w:color="auto" w:fill="auto"/>
          </w:tcPr>
          <w:p w:rsidR="00B222C7" w:rsidRPr="00202E5B" w:rsidRDefault="00B222C7" w:rsidP="00CA70BF">
            <w:pPr>
              <w:pStyle w:val="TAC"/>
            </w:pPr>
            <w:r w:rsidRPr="00202E5B">
              <w:t>30.4</w:t>
            </w:r>
          </w:p>
        </w:tc>
        <w:tc>
          <w:tcPr>
            <w:tcW w:w="1260" w:type="dxa"/>
            <w:shd w:val="clear" w:color="auto" w:fill="auto"/>
          </w:tcPr>
          <w:p w:rsidR="00B222C7" w:rsidRPr="00202E5B" w:rsidRDefault="00B222C7" w:rsidP="00CA70BF">
            <w:pPr>
              <w:pStyle w:val="TAC"/>
            </w:pPr>
            <w:r w:rsidRPr="00202E5B">
              <w:t>40.9</w:t>
            </w:r>
          </w:p>
        </w:tc>
        <w:tc>
          <w:tcPr>
            <w:tcW w:w="1260" w:type="dxa"/>
            <w:shd w:val="clear" w:color="auto" w:fill="auto"/>
          </w:tcPr>
          <w:p w:rsidR="00B222C7" w:rsidRPr="00202E5B" w:rsidRDefault="00B222C7" w:rsidP="00CA70BF">
            <w:pPr>
              <w:pStyle w:val="TAC"/>
            </w:pPr>
            <w:r w:rsidRPr="00202E5B">
              <w:t>72.3</w:t>
            </w:r>
          </w:p>
        </w:tc>
      </w:tr>
      <w:tr w:rsidR="00B222C7" w:rsidRPr="00202E5B" w:rsidTr="00DE0D06">
        <w:tc>
          <w:tcPr>
            <w:tcW w:w="722" w:type="dxa"/>
          </w:tcPr>
          <w:p w:rsidR="00B222C7" w:rsidRPr="00202E5B" w:rsidRDefault="00B222C7" w:rsidP="00CA70BF">
            <w:pPr>
              <w:pStyle w:val="TAC"/>
            </w:pPr>
            <w:r w:rsidRPr="00202E5B">
              <w:t>-5</w:t>
            </w:r>
          </w:p>
        </w:tc>
        <w:tc>
          <w:tcPr>
            <w:tcW w:w="1006" w:type="dxa"/>
          </w:tcPr>
          <w:p w:rsidR="00B222C7" w:rsidRPr="00202E5B" w:rsidRDefault="00B222C7" w:rsidP="00CA70BF">
            <w:pPr>
              <w:pStyle w:val="TAC"/>
            </w:pPr>
            <w:r w:rsidRPr="00202E5B">
              <w:t>25</w:t>
            </w:r>
          </w:p>
        </w:tc>
        <w:tc>
          <w:tcPr>
            <w:tcW w:w="1260" w:type="dxa"/>
            <w:shd w:val="clear" w:color="auto" w:fill="auto"/>
          </w:tcPr>
          <w:p w:rsidR="00B222C7" w:rsidRPr="00202E5B" w:rsidRDefault="00B222C7" w:rsidP="00CA70BF">
            <w:pPr>
              <w:pStyle w:val="TAC"/>
            </w:pPr>
            <w:r w:rsidRPr="00202E5B">
              <w:t>6.9</w:t>
            </w:r>
          </w:p>
        </w:tc>
        <w:tc>
          <w:tcPr>
            <w:tcW w:w="1260" w:type="dxa"/>
            <w:shd w:val="clear" w:color="auto" w:fill="auto"/>
          </w:tcPr>
          <w:p w:rsidR="00B222C7" w:rsidRPr="00202E5B" w:rsidRDefault="00B222C7" w:rsidP="00CA70BF">
            <w:pPr>
              <w:pStyle w:val="TAC"/>
            </w:pPr>
            <w:r w:rsidRPr="00202E5B">
              <w:t>10.1</w:t>
            </w:r>
          </w:p>
        </w:tc>
        <w:tc>
          <w:tcPr>
            <w:tcW w:w="1260" w:type="dxa"/>
            <w:shd w:val="clear" w:color="auto" w:fill="auto"/>
          </w:tcPr>
          <w:p w:rsidR="00B222C7" w:rsidRPr="00202E5B" w:rsidRDefault="00B222C7" w:rsidP="00CA70BF">
            <w:pPr>
              <w:pStyle w:val="TAC"/>
            </w:pPr>
            <w:r w:rsidRPr="00202E5B">
              <w:t>18.2</w:t>
            </w:r>
          </w:p>
        </w:tc>
        <w:tc>
          <w:tcPr>
            <w:tcW w:w="1260" w:type="dxa"/>
            <w:shd w:val="clear" w:color="auto" w:fill="auto"/>
          </w:tcPr>
          <w:p w:rsidR="00B222C7" w:rsidRPr="00202E5B" w:rsidRDefault="00B222C7" w:rsidP="00CA70BF">
            <w:pPr>
              <w:pStyle w:val="TAC"/>
            </w:pPr>
            <w:r w:rsidRPr="00202E5B">
              <w:t>11.0</w:t>
            </w:r>
          </w:p>
        </w:tc>
        <w:tc>
          <w:tcPr>
            <w:tcW w:w="1260" w:type="dxa"/>
            <w:shd w:val="clear" w:color="auto" w:fill="auto"/>
          </w:tcPr>
          <w:p w:rsidR="00B222C7" w:rsidRPr="00202E5B" w:rsidRDefault="00B222C7" w:rsidP="00CA70BF">
            <w:pPr>
              <w:pStyle w:val="TAC"/>
            </w:pPr>
            <w:r w:rsidRPr="00202E5B">
              <w:t>16.0</w:t>
            </w:r>
          </w:p>
        </w:tc>
        <w:tc>
          <w:tcPr>
            <w:tcW w:w="1260" w:type="dxa"/>
            <w:shd w:val="clear" w:color="auto" w:fill="auto"/>
          </w:tcPr>
          <w:p w:rsidR="00B222C7" w:rsidRPr="00202E5B" w:rsidRDefault="00B222C7" w:rsidP="00CA70BF">
            <w:pPr>
              <w:pStyle w:val="TAC"/>
            </w:pPr>
            <w:r w:rsidRPr="00202E5B">
              <w:t>38.5</w:t>
            </w:r>
          </w:p>
        </w:tc>
      </w:tr>
      <w:tr w:rsidR="00B222C7" w:rsidRPr="00202E5B" w:rsidTr="00DE0D06">
        <w:tc>
          <w:tcPr>
            <w:tcW w:w="722" w:type="dxa"/>
          </w:tcPr>
          <w:p w:rsidR="00B222C7" w:rsidRPr="00202E5B" w:rsidRDefault="00B222C7" w:rsidP="00CA70BF">
            <w:pPr>
              <w:pStyle w:val="TAC"/>
            </w:pPr>
            <w:r w:rsidRPr="00202E5B">
              <w:t>0</w:t>
            </w:r>
          </w:p>
        </w:tc>
        <w:tc>
          <w:tcPr>
            <w:tcW w:w="1006" w:type="dxa"/>
          </w:tcPr>
          <w:p w:rsidR="00B222C7" w:rsidRPr="00202E5B" w:rsidRDefault="00B222C7" w:rsidP="00CA70BF">
            <w:pPr>
              <w:pStyle w:val="TAC"/>
            </w:pPr>
            <w:r w:rsidRPr="00202E5B">
              <w:t>30</w:t>
            </w:r>
          </w:p>
        </w:tc>
        <w:tc>
          <w:tcPr>
            <w:tcW w:w="1260" w:type="dxa"/>
            <w:shd w:val="clear" w:color="auto" w:fill="auto"/>
          </w:tcPr>
          <w:p w:rsidR="00B222C7" w:rsidRPr="00202E5B" w:rsidRDefault="00B222C7" w:rsidP="00CA70BF">
            <w:pPr>
              <w:pStyle w:val="TAC"/>
            </w:pPr>
            <w:r w:rsidRPr="00202E5B">
              <w:t>3.3</w:t>
            </w:r>
          </w:p>
        </w:tc>
        <w:tc>
          <w:tcPr>
            <w:tcW w:w="1260" w:type="dxa"/>
            <w:shd w:val="clear" w:color="auto" w:fill="auto"/>
          </w:tcPr>
          <w:p w:rsidR="00B222C7" w:rsidRPr="00202E5B" w:rsidRDefault="00B222C7" w:rsidP="00CA70BF">
            <w:pPr>
              <w:pStyle w:val="TAC"/>
            </w:pPr>
            <w:r w:rsidRPr="00202E5B">
              <w:t>4.9</w:t>
            </w:r>
          </w:p>
        </w:tc>
        <w:tc>
          <w:tcPr>
            <w:tcW w:w="1260" w:type="dxa"/>
            <w:shd w:val="clear" w:color="auto" w:fill="auto"/>
          </w:tcPr>
          <w:p w:rsidR="00B222C7" w:rsidRPr="00202E5B" w:rsidRDefault="00B222C7" w:rsidP="00CA70BF">
            <w:pPr>
              <w:pStyle w:val="TAC"/>
            </w:pPr>
            <w:r w:rsidRPr="00202E5B">
              <w:t>9.1</w:t>
            </w:r>
          </w:p>
        </w:tc>
        <w:tc>
          <w:tcPr>
            <w:tcW w:w="1260" w:type="dxa"/>
            <w:shd w:val="clear" w:color="auto" w:fill="auto"/>
          </w:tcPr>
          <w:p w:rsidR="00B222C7" w:rsidRPr="00202E5B" w:rsidRDefault="00B222C7" w:rsidP="00CA70BF">
            <w:pPr>
              <w:pStyle w:val="TAC"/>
            </w:pPr>
            <w:r w:rsidRPr="00202E5B">
              <w:t>4.1</w:t>
            </w:r>
          </w:p>
        </w:tc>
        <w:tc>
          <w:tcPr>
            <w:tcW w:w="1260" w:type="dxa"/>
            <w:shd w:val="clear" w:color="auto" w:fill="auto"/>
          </w:tcPr>
          <w:p w:rsidR="00B222C7" w:rsidRPr="00202E5B" w:rsidRDefault="00B222C7" w:rsidP="00CA70BF">
            <w:pPr>
              <w:pStyle w:val="TAC"/>
            </w:pPr>
            <w:r w:rsidRPr="00202E5B">
              <w:t>5.8</w:t>
            </w:r>
          </w:p>
        </w:tc>
        <w:tc>
          <w:tcPr>
            <w:tcW w:w="1260" w:type="dxa"/>
            <w:shd w:val="clear" w:color="auto" w:fill="auto"/>
          </w:tcPr>
          <w:p w:rsidR="00B222C7" w:rsidRPr="00202E5B" w:rsidRDefault="00B222C7" w:rsidP="00CA70BF">
            <w:pPr>
              <w:pStyle w:val="TAC"/>
            </w:pPr>
            <w:r w:rsidRPr="00202E5B">
              <w:t>13.3</w:t>
            </w:r>
          </w:p>
        </w:tc>
      </w:tr>
      <w:tr w:rsidR="00B222C7" w:rsidRPr="00202E5B" w:rsidTr="00DE0D06">
        <w:tc>
          <w:tcPr>
            <w:tcW w:w="722" w:type="dxa"/>
          </w:tcPr>
          <w:p w:rsidR="00B222C7" w:rsidRPr="00202E5B" w:rsidRDefault="00B222C7" w:rsidP="00CA70BF">
            <w:pPr>
              <w:pStyle w:val="TAC"/>
            </w:pPr>
            <w:r w:rsidRPr="00202E5B">
              <w:t>5</w:t>
            </w:r>
          </w:p>
        </w:tc>
        <w:tc>
          <w:tcPr>
            <w:tcW w:w="1006" w:type="dxa"/>
          </w:tcPr>
          <w:p w:rsidR="00B222C7" w:rsidRPr="00202E5B" w:rsidRDefault="00B222C7" w:rsidP="00CA70BF">
            <w:pPr>
              <w:pStyle w:val="TAC"/>
            </w:pPr>
            <w:r w:rsidRPr="00202E5B">
              <w:t>35</w:t>
            </w:r>
          </w:p>
        </w:tc>
        <w:tc>
          <w:tcPr>
            <w:tcW w:w="1260" w:type="dxa"/>
            <w:shd w:val="clear" w:color="auto" w:fill="auto"/>
          </w:tcPr>
          <w:p w:rsidR="00B222C7" w:rsidRPr="00202E5B" w:rsidRDefault="00B222C7" w:rsidP="00CA70BF">
            <w:pPr>
              <w:pStyle w:val="TAC"/>
            </w:pPr>
            <w:r w:rsidRPr="00202E5B">
              <w:t>1.4</w:t>
            </w:r>
          </w:p>
        </w:tc>
        <w:tc>
          <w:tcPr>
            <w:tcW w:w="1260" w:type="dxa"/>
            <w:shd w:val="clear" w:color="auto" w:fill="auto"/>
          </w:tcPr>
          <w:p w:rsidR="00B222C7" w:rsidRPr="00202E5B" w:rsidRDefault="00B222C7" w:rsidP="00CA70BF">
            <w:pPr>
              <w:pStyle w:val="TAC"/>
            </w:pPr>
            <w:r w:rsidRPr="00202E5B">
              <w:t>2.3</w:t>
            </w:r>
          </w:p>
        </w:tc>
        <w:tc>
          <w:tcPr>
            <w:tcW w:w="1260" w:type="dxa"/>
            <w:shd w:val="clear" w:color="auto" w:fill="auto"/>
          </w:tcPr>
          <w:p w:rsidR="00B222C7" w:rsidRPr="00202E5B" w:rsidRDefault="00B222C7" w:rsidP="00CA70BF">
            <w:pPr>
              <w:pStyle w:val="TAC"/>
            </w:pPr>
            <w:r w:rsidRPr="00202E5B">
              <w:t>4.6</w:t>
            </w:r>
          </w:p>
        </w:tc>
        <w:tc>
          <w:tcPr>
            <w:tcW w:w="1260" w:type="dxa"/>
            <w:shd w:val="clear" w:color="auto" w:fill="auto"/>
          </w:tcPr>
          <w:p w:rsidR="00B222C7" w:rsidRPr="00202E5B" w:rsidRDefault="00B222C7" w:rsidP="00CA70BF">
            <w:pPr>
              <w:pStyle w:val="TAC"/>
            </w:pPr>
            <w:r w:rsidRPr="00202E5B">
              <w:t>1.0</w:t>
            </w:r>
          </w:p>
        </w:tc>
        <w:tc>
          <w:tcPr>
            <w:tcW w:w="1260" w:type="dxa"/>
            <w:shd w:val="clear" w:color="auto" w:fill="auto"/>
          </w:tcPr>
          <w:p w:rsidR="00B222C7" w:rsidRPr="00202E5B" w:rsidRDefault="00B222C7" w:rsidP="00CA70BF">
            <w:pPr>
              <w:pStyle w:val="TAC"/>
            </w:pPr>
            <w:r w:rsidRPr="00202E5B">
              <w:t>1.7</w:t>
            </w:r>
          </w:p>
        </w:tc>
        <w:tc>
          <w:tcPr>
            <w:tcW w:w="1260" w:type="dxa"/>
            <w:shd w:val="clear" w:color="auto" w:fill="auto"/>
          </w:tcPr>
          <w:p w:rsidR="00B222C7" w:rsidRPr="00202E5B" w:rsidRDefault="00B222C7" w:rsidP="00CA70BF">
            <w:pPr>
              <w:pStyle w:val="TAC"/>
            </w:pPr>
            <w:r w:rsidRPr="00202E5B">
              <w:t>5.5</w:t>
            </w:r>
          </w:p>
        </w:tc>
      </w:tr>
      <w:tr w:rsidR="00B222C7" w:rsidRPr="00202E5B" w:rsidTr="00DE0D06">
        <w:tc>
          <w:tcPr>
            <w:tcW w:w="722" w:type="dxa"/>
          </w:tcPr>
          <w:p w:rsidR="00B222C7" w:rsidRPr="00202E5B" w:rsidRDefault="00B222C7" w:rsidP="00CA70BF">
            <w:pPr>
              <w:pStyle w:val="TAC"/>
            </w:pPr>
            <w:r w:rsidRPr="00202E5B">
              <w:t>10</w:t>
            </w:r>
          </w:p>
        </w:tc>
        <w:tc>
          <w:tcPr>
            <w:tcW w:w="1006" w:type="dxa"/>
          </w:tcPr>
          <w:p w:rsidR="00B222C7" w:rsidRPr="00202E5B" w:rsidRDefault="00B222C7" w:rsidP="00CA70BF">
            <w:pPr>
              <w:pStyle w:val="TAC"/>
            </w:pPr>
            <w:r w:rsidRPr="00202E5B">
              <w:t>40</w:t>
            </w:r>
          </w:p>
        </w:tc>
        <w:tc>
          <w:tcPr>
            <w:tcW w:w="1260" w:type="dxa"/>
            <w:shd w:val="clear" w:color="auto" w:fill="auto"/>
          </w:tcPr>
          <w:p w:rsidR="00B222C7" w:rsidRPr="00202E5B" w:rsidRDefault="00B222C7" w:rsidP="00CA70BF">
            <w:pPr>
              <w:pStyle w:val="TAC"/>
            </w:pPr>
            <w:r w:rsidRPr="00202E5B">
              <w:t>0.2</w:t>
            </w:r>
          </w:p>
        </w:tc>
        <w:tc>
          <w:tcPr>
            <w:tcW w:w="1260" w:type="dxa"/>
            <w:shd w:val="clear" w:color="auto" w:fill="auto"/>
          </w:tcPr>
          <w:p w:rsidR="00B222C7" w:rsidRPr="00202E5B" w:rsidRDefault="00B222C7" w:rsidP="00CA70BF">
            <w:pPr>
              <w:pStyle w:val="TAC"/>
            </w:pPr>
            <w:r w:rsidRPr="00202E5B">
              <w:t>1.2</w:t>
            </w:r>
          </w:p>
        </w:tc>
        <w:tc>
          <w:tcPr>
            <w:tcW w:w="1260" w:type="dxa"/>
            <w:shd w:val="clear" w:color="auto" w:fill="auto"/>
          </w:tcPr>
          <w:p w:rsidR="00B222C7" w:rsidRPr="00202E5B" w:rsidRDefault="00B222C7" w:rsidP="00CA70BF">
            <w:pPr>
              <w:pStyle w:val="TAC"/>
            </w:pPr>
            <w:r w:rsidRPr="00202E5B">
              <w:t>2.4</w:t>
            </w:r>
          </w:p>
        </w:tc>
        <w:tc>
          <w:tcPr>
            <w:tcW w:w="1260" w:type="dxa"/>
            <w:shd w:val="clear" w:color="auto" w:fill="auto"/>
          </w:tcPr>
          <w:p w:rsidR="00B222C7" w:rsidRPr="00202E5B" w:rsidRDefault="00B222C7" w:rsidP="00CA70BF">
            <w:pPr>
              <w:pStyle w:val="TAC"/>
            </w:pPr>
            <w:r w:rsidRPr="00202E5B">
              <w:t>0.7</w:t>
            </w:r>
          </w:p>
        </w:tc>
        <w:tc>
          <w:tcPr>
            <w:tcW w:w="1260" w:type="dxa"/>
            <w:shd w:val="clear" w:color="auto" w:fill="auto"/>
          </w:tcPr>
          <w:p w:rsidR="00B222C7" w:rsidRPr="00202E5B" w:rsidRDefault="00B222C7" w:rsidP="00CA70BF">
            <w:pPr>
              <w:pStyle w:val="TAC"/>
            </w:pPr>
            <w:r w:rsidRPr="00202E5B">
              <w:t>0.5</w:t>
            </w:r>
          </w:p>
        </w:tc>
        <w:tc>
          <w:tcPr>
            <w:tcW w:w="1260" w:type="dxa"/>
            <w:shd w:val="clear" w:color="auto" w:fill="auto"/>
          </w:tcPr>
          <w:p w:rsidR="00B222C7" w:rsidRPr="00202E5B" w:rsidRDefault="00B222C7" w:rsidP="00CA70BF">
            <w:pPr>
              <w:pStyle w:val="TAC"/>
            </w:pPr>
            <w:r w:rsidRPr="00202E5B">
              <w:t>1.7</w:t>
            </w:r>
          </w:p>
        </w:tc>
      </w:tr>
      <w:tr w:rsidR="00B222C7" w:rsidRPr="00202E5B" w:rsidTr="00DE0D06">
        <w:tc>
          <w:tcPr>
            <w:tcW w:w="722" w:type="dxa"/>
          </w:tcPr>
          <w:p w:rsidR="00B222C7" w:rsidRPr="00202E5B" w:rsidRDefault="00B222C7" w:rsidP="00CA70BF">
            <w:pPr>
              <w:pStyle w:val="TAC"/>
            </w:pPr>
            <w:r w:rsidRPr="00202E5B">
              <w:t>15</w:t>
            </w:r>
          </w:p>
        </w:tc>
        <w:tc>
          <w:tcPr>
            <w:tcW w:w="1006" w:type="dxa"/>
          </w:tcPr>
          <w:p w:rsidR="00B222C7" w:rsidRPr="00202E5B" w:rsidRDefault="00B222C7" w:rsidP="00CA70BF">
            <w:pPr>
              <w:pStyle w:val="TAC"/>
            </w:pPr>
            <w:r w:rsidRPr="00202E5B">
              <w:t>45</w:t>
            </w:r>
          </w:p>
        </w:tc>
        <w:tc>
          <w:tcPr>
            <w:tcW w:w="1260" w:type="dxa"/>
            <w:shd w:val="clear" w:color="auto" w:fill="auto"/>
          </w:tcPr>
          <w:p w:rsidR="00B222C7" w:rsidRPr="00202E5B" w:rsidRDefault="00B222C7" w:rsidP="00CA70BF">
            <w:pPr>
              <w:pStyle w:val="TAC"/>
            </w:pPr>
            <w:r w:rsidRPr="00202E5B">
              <w:t>0.0</w:t>
            </w:r>
          </w:p>
        </w:tc>
        <w:tc>
          <w:tcPr>
            <w:tcW w:w="1260" w:type="dxa"/>
            <w:shd w:val="clear" w:color="auto" w:fill="auto"/>
          </w:tcPr>
          <w:p w:rsidR="00B222C7" w:rsidRPr="00202E5B" w:rsidRDefault="00B222C7" w:rsidP="00CA70BF">
            <w:pPr>
              <w:pStyle w:val="TAC"/>
            </w:pPr>
            <w:r w:rsidRPr="00202E5B">
              <w:t>0.5</w:t>
            </w:r>
          </w:p>
        </w:tc>
        <w:tc>
          <w:tcPr>
            <w:tcW w:w="1260" w:type="dxa"/>
            <w:shd w:val="clear" w:color="auto" w:fill="auto"/>
          </w:tcPr>
          <w:p w:rsidR="00B222C7" w:rsidRPr="00202E5B" w:rsidRDefault="00B222C7" w:rsidP="00CA70BF">
            <w:pPr>
              <w:pStyle w:val="TAC"/>
            </w:pPr>
            <w:r w:rsidRPr="00202E5B">
              <w:t>0.6</w:t>
            </w:r>
          </w:p>
        </w:tc>
        <w:tc>
          <w:tcPr>
            <w:tcW w:w="1260" w:type="dxa"/>
            <w:shd w:val="clear" w:color="auto" w:fill="auto"/>
          </w:tcPr>
          <w:p w:rsidR="00B222C7" w:rsidRPr="00202E5B" w:rsidRDefault="00B222C7" w:rsidP="00CA70BF">
            <w:pPr>
              <w:pStyle w:val="TAC"/>
            </w:pPr>
            <w:r w:rsidRPr="00202E5B">
              <w:t>0.4</w:t>
            </w:r>
          </w:p>
        </w:tc>
        <w:tc>
          <w:tcPr>
            <w:tcW w:w="1260" w:type="dxa"/>
            <w:shd w:val="clear" w:color="auto" w:fill="auto"/>
          </w:tcPr>
          <w:p w:rsidR="00B222C7" w:rsidRPr="00202E5B" w:rsidRDefault="00B222C7" w:rsidP="00CA70BF">
            <w:pPr>
              <w:pStyle w:val="TAC"/>
            </w:pPr>
            <w:r w:rsidRPr="00202E5B">
              <w:t>0.2</w:t>
            </w:r>
          </w:p>
        </w:tc>
        <w:tc>
          <w:tcPr>
            <w:tcW w:w="1260" w:type="dxa"/>
            <w:shd w:val="clear" w:color="auto" w:fill="auto"/>
          </w:tcPr>
          <w:p w:rsidR="00B222C7" w:rsidRPr="00202E5B" w:rsidRDefault="00B222C7" w:rsidP="00CA70BF">
            <w:pPr>
              <w:pStyle w:val="TAC"/>
            </w:pPr>
            <w:r w:rsidRPr="00202E5B">
              <w:t>0.3</w:t>
            </w:r>
          </w:p>
        </w:tc>
      </w:tr>
      <w:tr w:rsidR="00B222C7" w:rsidRPr="00202E5B" w:rsidTr="00DE0D06">
        <w:tc>
          <w:tcPr>
            <w:tcW w:w="722" w:type="dxa"/>
          </w:tcPr>
          <w:p w:rsidR="00B222C7" w:rsidRPr="00202E5B" w:rsidRDefault="00B222C7" w:rsidP="00CA70BF">
            <w:pPr>
              <w:pStyle w:val="TAC"/>
            </w:pPr>
            <w:r w:rsidRPr="00202E5B">
              <w:t>20</w:t>
            </w:r>
          </w:p>
        </w:tc>
        <w:tc>
          <w:tcPr>
            <w:tcW w:w="1006" w:type="dxa"/>
          </w:tcPr>
          <w:p w:rsidR="00B222C7" w:rsidRPr="00202E5B" w:rsidRDefault="00B222C7" w:rsidP="00CA70BF">
            <w:pPr>
              <w:pStyle w:val="TAC"/>
            </w:pPr>
            <w:r w:rsidRPr="00202E5B">
              <w:t>50</w:t>
            </w:r>
          </w:p>
        </w:tc>
        <w:tc>
          <w:tcPr>
            <w:tcW w:w="1260" w:type="dxa"/>
            <w:shd w:val="clear" w:color="auto" w:fill="auto"/>
          </w:tcPr>
          <w:p w:rsidR="00B222C7" w:rsidRPr="00202E5B" w:rsidRDefault="00B222C7" w:rsidP="00CA70BF">
            <w:pPr>
              <w:pStyle w:val="TAC"/>
            </w:pPr>
            <w:r w:rsidRPr="00202E5B">
              <w:t>0.0</w:t>
            </w:r>
          </w:p>
        </w:tc>
        <w:tc>
          <w:tcPr>
            <w:tcW w:w="1260" w:type="dxa"/>
            <w:shd w:val="clear" w:color="auto" w:fill="auto"/>
          </w:tcPr>
          <w:p w:rsidR="00B222C7" w:rsidRPr="00202E5B" w:rsidRDefault="00B222C7" w:rsidP="00CA70BF">
            <w:pPr>
              <w:pStyle w:val="TAC"/>
            </w:pPr>
            <w:r w:rsidRPr="00202E5B">
              <w:t>0.0</w:t>
            </w:r>
          </w:p>
        </w:tc>
        <w:tc>
          <w:tcPr>
            <w:tcW w:w="1260" w:type="dxa"/>
            <w:shd w:val="clear" w:color="auto" w:fill="auto"/>
          </w:tcPr>
          <w:p w:rsidR="00B222C7" w:rsidRPr="00202E5B" w:rsidRDefault="00B222C7" w:rsidP="00CA70BF">
            <w:pPr>
              <w:pStyle w:val="TAC"/>
            </w:pPr>
            <w:r w:rsidRPr="00202E5B">
              <w:t>0.0</w:t>
            </w:r>
          </w:p>
        </w:tc>
        <w:tc>
          <w:tcPr>
            <w:tcW w:w="1260" w:type="dxa"/>
            <w:shd w:val="clear" w:color="auto" w:fill="auto"/>
          </w:tcPr>
          <w:p w:rsidR="00B222C7" w:rsidRPr="00202E5B" w:rsidRDefault="00B222C7" w:rsidP="00CA70BF">
            <w:pPr>
              <w:pStyle w:val="TAC"/>
            </w:pPr>
            <w:r w:rsidRPr="00202E5B">
              <w:t>0.0</w:t>
            </w:r>
          </w:p>
        </w:tc>
        <w:tc>
          <w:tcPr>
            <w:tcW w:w="1260" w:type="dxa"/>
            <w:shd w:val="clear" w:color="auto" w:fill="auto"/>
          </w:tcPr>
          <w:p w:rsidR="00B222C7" w:rsidRPr="00202E5B" w:rsidRDefault="00B222C7" w:rsidP="00CA70BF">
            <w:pPr>
              <w:pStyle w:val="TAC"/>
            </w:pPr>
            <w:r w:rsidRPr="00202E5B">
              <w:t>0.0</w:t>
            </w:r>
          </w:p>
        </w:tc>
        <w:tc>
          <w:tcPr>
            <w:tcW w:w="1260" w:type="dxa"/>
            <w:shd w:val="clear" w:color="auto" w:fill="auto"/>
          </w:tcPr>
          <w:p w:rsidR="00B222C7" w:rsidRPr="00202E5B" w:rsidRDefault="00B222C7" w:rsidP="00CA70BF">
            <w:pPr>
              <w:pStyle w:val="TAC"/>
            </w:pPr>
            <w:r w:rsidRPr="00202E5B">
              <w:t>0.0</w:t>
            </w:r>
          </w:p>
        </w:tc>
      </w:tr>
    </w:tbl>
    <w:p w:rsidR="00B222C7" w:rsidRPr="007F4011" w:rsidRDefault="00B222C7" w:rsidP="00B222C7"/>
    <w:p w:rsidR="00B222C7" w:rsidRPr="007F4011" w:rsidRDefault="00EB222C" w:rsidP="00B222C7">
      <w:r>
        <w:pict>
          <v:shape id="_x0000_i1081" type="#_x0000_t75" style="width:470.25pt;height:297pt">
            <v:imagedata r:id="rId81" o:title=""/>
          </v:shape>
        </w:pict>
      </w:r>
    </w:p>
    <w:p w:rsidR="00B222C7" w:rsidRPr="007F4011" w:rsidRDefault="00CA70BF" w:rsidP="00DC1575">
      <w:pPr>
        <w:pStyle w:val="TF"/>
        <w:outlineLvl w:val="0"/>
      </w:pPr>
      <w:r w:rsidRPr="007F4011">
        <w:t>Figure 7.23</w:t>
      </w:r>
      <w:r w:rsidR="00B222C7" w:rsidRPr="007F4011">
        <w:t>: Average throughput loss (PC Set 1)</w:t>
      </w:r>
    </w:p>
    <w:p w:rsidR="00B222C7" w:rsidRPr="007F4011" w:rsidRDefault="00EB222C" w:rsidP="00B222C7">
      <w:r>
        <w:lastRenderedPageBreak/>
        <w:pict>
          <v:shape id="_x0000_i1082" type="#_x0000_t75" style="width:471pt;height:297.75pt">
            <v:imagedata r:id="rId82" o:title=""/>
          </v:shape>
        </w:pict>
      </w:r>
    </w:p>
    <w:p w:rsidR="00B222C7" w:rsidRPr="007F4011" w:rsidRDefault="00CA70BF" w:rsidP="00DC1575">
      <w:pPr>
        <w:pStyle w:val="TF"/>
        <w:outlineLvl w:val="0"/>
      </w:pPr>
      <w:r w:rsidRPr="007F4011">
        <w:t>Figure 7.24</w:t>
      </w:r>
      <w:r w:rsidR="00B222C7" w:rsidRPr="007F4011">
        <w:t>: 5% CDF throughput loss (PC Set 1)</w:t>
      </w:r>
    </w:p>
    <w:p w:rsidR="00E02312" w:rsidRPr="007F4011" w:rsidRDefault="00C755A3" w:rsidP="00DC1575">
      <w:pPr>
        <w:pStyle w:val="Heading3"/>
        <w:tabs>
          <w:tab w:val="left" w:pos="1140"/>
        </w:tabs>
        <w:ind w:left="1140" w:hanging="1140"/>
      </w:pPr>
      <w:bookmarkStart w:id="194" w:name="_Toc518937224"/>
      <w:bookmarkStart w:id="195" w:name="_Toc46233083"/>
      <w:r w:rsidRPr="007F4011">
        <w:t>7.1.4</w:t>
      </w:r>
      <w:r w:rsidRPr="007F4011">
        <w:tab/>
      </w:r>
      <w:r w:rsidR="00E02312" w:rsidRPr="007F4011">
        <w:t>Base station blocking simulation results</w:t>
      </w:r>
      <w:bookmarkEnd w:id="194"/>
      <w:bookmarkEnd w:id="195"/>
    </w:p>
    <w:p w:rsidR="00B222C7" w:rsidRPr="007F4011" w:rsidRDefault="00E02312" w:rsidP="00187F33">
      <w:r w:rsidRPr="007F4011">
        <w:t>Figure 7.25 and Figure 7.26 show the CDF curves of the total received power level in 10MHz bandwidth at the own system base stations in other system operating frequency (blocking scenario) from all other system terminals, using power control parameter set 1 and set 2, respectively. The signal from all own system terminals was decreased by 49dB (assuming terminal noise floor of -30dBm/1MHz it is 49dBc/3MHz for a 24dBm terminal). The same simulator and simulation assumptions were used as for coexistence studies in uplink for the E-UTRA system in 10MHz system bandwidth.</w:t>
      </w:r>
    </w:p>
    <w:p w:rsidR="00E02312" w:rsidRPr="007F4011" w:rsidRDefault="00EB222C" w:rsidP="00E02312">
      <w:pPr>
        <w:jc w:val="center"/>
      </w:pPr>
      <w:r>
        <w:lastRenderedPageBreak/>
        <w:pict>
          <v:shape id="_x0000_i1083" type="#_x0000_t75" style="width:432.75pt;height:325.5pt">
            <v:imagedata r:id="rId83" o:title="v5_set1_otherSystem"/>
          </v:shape>
        </w:pict>
      </w:r>
    </w:p>
    <w:p w:rsidR="00E02312" w:rsidRPr="007F4011" w:rsidRDefault="00E02312" w:rsidP="00E02312">
      <w:pPr>
        <w:pStyle w:val="TF"/>
      </w:pPr>
      <w:r w:rsidRPr="007F4011">
        <w:t>Figure 7.25: CDF of the total received power level at the own system base stations (10MHz) from all other system terminals, PC set 1</w:t>
      </w:r>
    </w:p>
    <w:p w:rsidR="00E02312" w:rsidRPr="007F4011" w:rsidRDefault="00EB222C" w:rsidP="00E02312">
      <w:pPr>
        <w:jc w:val="center"/>
      </w:pPr>
      <w:r>
        <w:rPr>
          <w:rFonts w:ascii="Arial" w:hAnsi="Arial" w:cs="Arial"/>
          <w:b/>
          <w:lang w:val="en-US"/>
        </w:rPr>
        <w:pict>
          <v:shape id="_x0000_i1084" type="#_x0000_t75" style="width:424.5pt;height:318pt">
            <v:imagedata r:id="rId84" o:title="v5_set2_otherSystem"/>
          </v:shape>
        </w:pict>
      </w:r>
    </w:p>
    <w:p w:rsidR="00E02312" w:rsidRPr="007F4011" w:rsidRDefault="00E02312" w:rsidP="00E02312">
      <w:pPr>
        <w:pStyle w:val="TF"/>
      </w:pPr>
      <w:r w:rsidRPr="007F4011">
        <w:lastRenderedPageBreak/>
        <w:t>Figure 7.26: CDF of the total received power level at the own system base stations (10MHz) from all other system terminals, PC set 2</w:t>
      </w:r>
    </w:p>
    <w:p w:rsidR="00E02312" w:rsidRPr="007F4011" w:rsidRDefault="00E02312" w:rsidP="00E02312">
      <w:r w:rsidRPr="007F4011">
        <w:t>Total received power level was assumed here for simplicity, however it should be noted that this may be pessimistic as the most relevant RX impairments are a nonlinear function of the blocker received power levels present at the receiver input.</w:t>
      </w:r>
    </w:p>
    <w:p w:rsidR="00E02312" w:rsidRPr="007F4011" w:rsidRDefault="00E02312" w:rsidP="00E02312">
      <w:r w:rsidRPr="007F4011">
        <w:t>It is proposed the mean power of the interfering signal is equal to -43dBm which is a compromise between the 30dBm Maximum Output Power terminals defined in TR 36.803 and the 24dBm assumption in TR 36.942 under worst case MCL conditions.</w:t>
      </w:r>
    </w:p>
    <w:p w:rsidR="005E0CB4" w:rsidRPr="007F4011" w:rsidRDefault="005E0CB4" w:rsidP="00DC1575">
      <w:pPr>
        <w:pStyle w:val="Heading2"/>
      </w:pPr>
      <w:bookmarkStart w:id="196" w:name="_Toc518937225"/>
      <w:bookmarkStart w:id="197" w:name="_Toc46233084"/>
      <w:r w:rsidRPr="007F4011">
        <w:t>7.2</w:t>
      </w:r>
      <w:r w:rsidRPr="007F4011">
        <w:tab/>
        <w:t>RRM</w:t>
      </w:r>
      <w:bookmarkEnd w:id="196"/>
      <w:bookmarkEnd w:id="197"/>
    </w:p>
    <w:p w:rsidR="000B4764" w:rsidRPr="007F4011" w:rsidRDefault="00C755A3" w:rsidP="00DC1575">
      <w:pPr>
        <w:pStyle w:val="Heading1"/>
        <w:tabs>
          <w:tab w:val="left" w:pos="1140"/>
        </w:tabs>
        <w:ind w:left="1140" w:hanging="1140"/>
      </w:pPr>
      <w:bookmarkStart w:id="198" w:name="_Toc518937226"/>
      <w:bookmarkStart w:id="199" w:name="_Toc46233085"/>
      <w:r w:rsidRPr="007F4011">
        <w:t>8</w:t>
      </w:r>
      <w:r w:rsidRPr="007F4011">
        <w:tab/>
      </w:r>
      <w:r w:rsidR="00F614EF" w:rsidRPr="007F4011">
        <w:t>Rationales for co-existence requirements</w:t>
      </w:r>
      <w:bookmarkEnd w:id="198"/>
      <w:bookmarkEnd w:id="199"/>
    </w:p>
    <w:p w:rsidR="00F614EF" w:rsidRPr="007F4011" w:rsidRDefault="00C755A3" w:rsidP="00C755A3">
      <w:pPr>
        <w:pStyle w:val="Heading2"/>
        <w:tabs>
          <w:tab w:val="left" w:pos="1140"/>
        </w:tabs>
        <w:ind w:left="1140" w:hanging="1140"/>
      </w:pPr>
      <w:bookmarkStart w:id="200" w:name="_Toc518937227"/>
      <w:bookmarkStart w:id="201" w:name="_Toc46233086"/>
      <w:r w:rsidRPr="007F4011">
        <w:t>8.1</w:t>
      </w:r>
      <w:r w:rsidRPr="007F4011">
        <w:tab/>
      </w:r>
      <w:r w:rsidR="00F614EF" w:rsidRPr="007F4011">
        <w:t>BS and UE ACLR</w:t>
      </w:r>
      <w:bookmarkEnd w:id="200"/>
      <w:bookmarkEnd w:id="201"/>
    </w:p>
    <w:p w:rsidR="00F614EF" w:rsidRPr="007F4011" w:rsidRDefault="00F614EF" w:rsidP="00F614EF">
      <w:pPr>
        <w:rPr>
          <w:rFonts w:cs="v5.0.0"/>
          <w:snapToGrid w:val="0"/>
        </w:rPr>
      </w:pPr>
      <w:r w:rsidRPr="007F4011">
        <w:rPr>
          <w:rFonts w:cs="v5.0.0"/>
          <w:snapToGrid w:val="0"/>
        </w:rPr>
        <w:t xml:space="preserve">The metric for the degradation of a victim system by the presence of an interfering system on adjacent channel in the present document is the capacity loss (for </w:t>
      </w:r>
      <w:r w:rsidR="00265D80" w:rsidRPr="007F4011">
        <w:rPr>
          <w:rFonts w:cs="v5.0.0"/>
          <w:snapToGrid w:val="0"/>
        </w:rPr>
        <w:t>UTRA</w:t>
      </w:r>
      <w:r w:rsidRPr="007F4011">
        <w:rPr>
          <w:rFonts w:cs="v5.0.0"/>
          <w:snapToGrid w:val="0"/>
        </w:rPr>
        <w:t xml:space="preserve"> as victim) or throughput loss (for E-UTRA as victim) in dependence of Adjacent Channel Interference Ratio (ACIR). ACIR is defined as </w:t>
      </w:r>
    </w:p>
    <w:p w:rsidR="00F614EF" w:rsidRPr="007F4011" w:rsidRDefault="005352FC" w:rsidP="00F614EF">
      <w:pPr>
        <w:jc w:val="center"/>
        <w:rPr>
          <w:rFonts w:cs="v5.0.0"/>
          <w:snapToGrid w:val="0"/>
        </w:rPr>
      </w:pPr>
      <w:r>
        <w:rPr>
          <w:position w:val="-56"/>
        </w:rPr>
        <w:pict>
          <v:shape id="_x0000_i1085" type="#_x0000_t75" style="width:114.75pt;height:47.25pt" fillcolor="window">
            <v:imagedata r:id="rId85" o:title=""/>
          </v:shape>
        </w:pict>
      </w:r>
    </w:p>
    <w:p w:rsidR="00F614EF" w:rsidRPr="007F4011" w:rsidRDefault="00F614EF" w:rsidP="00F614EF">
      <w:pPr>
        <w:rPr>
          <w:rFonts w:cs="v5.0.0"/>
          <w:snapToGrid w:val="0"/>
        </w:rPr>
      </w:pPr>
      <w:r w:rsidRPr="007F4011">
        <w:rPr>
          <w:rFonts w:cs="v5.0.0"/>
          <w:snapToGrid w:val="0"/>
        </w:rPr>
        <w:t xml:space="preserve"> ACLR is the Adjacent Channel Leakage power Ratio of the interfering systems transmitter (specified as the ratio of the mean power centred on the assigned channel frequency to the mean power centred on an adjacent channel frequency) and ACS is the corresponding receiver requirement on Adjacent Channel Selectivity of the victim system receiver.</w:t>
      </w:r>
    </w:p>
    <w:p w:rsidR="00F614EF" w:rsidRPr="007F4011" w:rsidRDefault="00F614EF" w:rsidP="00F614EF">
      <w:pPr>
        <w:rPr>
          <w:rFonts w:cs="v5.0.0"/>
          <w:snapToGrid w:val="0"/>
        </w:rPr>
      </w:pPr>
      <w:r w:rsidRPr="007F4011">
        <w:rPr>
          <w:rFonts w:cs="v5.0.0"/>
          <w:snapToGrid w:val="0"/>
        </w:rPr>
        <w:t>It is assumed that the capacity or throughput loss of the victim system shall not exceed 5%. It is also assumed that ACIR is dominated by the UE ACLR.</w:t>
      </w:r>
    </w:p>
    <w:p w:rsidR="00F614EF" w:rsidRPr="007F4011" w:rsidRDefault="00C755A3" w:rsidP="00C755A3">
      <w:pPr>
        <w:pStyle w:val="Heading3"/>
        <w:tabs>
          <w:tab w:val="left" w:pos="1140"/>
        </w:tabs>
        <w:ind w:left="1140" w:hanging="1140"/>
        <w:rPr>
          <w:lang w:val="pt-BR"/>
        </w:rPr>
      </w:pPr>
      <w:bookmarkStart w:id="202" w:name="_Toc518937228"/>
      <w:bookmarkStart w:id="203" w:name="_Toc46233087"/>
      <w:r w:rsidRPr="007F4011">
        <w:rPr>
          <w:lang w:val="pt-BR"/>
        </w:rPr>
        <w:t>8.1.1</w:t>
      </w:r>
      <w:r w:rsidRPr="007F4011">
        <w:rPr>
          <w:lang w:val="pt-BR"/>
        </w:rPr>
        <w:tab/>
      </w:r>
      <w:r w:rsidR="00F614EF" w:rsidRPr="007F4011">
        <w:rPr>
          <w:lang w:val="pt-BR"/>
        </w:rPr>
        <w:t>Requirements for E-UTRA – UTRA co-existence</w:t>
      </w:r>
      <w:bookmarkEnd w:id="202"/>
      <w:bookmarkEnd w:id="203"/>
      <w:r w:rsidR="00F614EF" w:rsidRPr="007F4011">
        <w:rPr>
          <w:lang w:val="pt-BR"/>
        </w:rPr>
        <w:t xml:space="preserve"> </w:t>
      </w:r>
    </w:p>
    <w:p w:rsidR="00F614EF" w:rsidRPr="007F4011" w:rsidRDefault="00F614EF" w:rsidP="00F614EF">
      <w:r w:rsidRPr="007F4011">
        <w:t>In this case UTRA sets some constraints as ACLR and ACS as E-UTRA would need to be deployed adjacent to both UTRA and E-UTRA. The two scenarios are shown in figure 8.1</w:t>
      </w:r>
    </w:p>
    <w:p w:rsidR="00F614EF" w:rsidRPr="007F4011" w:rsidRDefault="00F614EF" w:rsidP="00F614EF"/>
    <w:p w:rsidR="00F614EF" w:rsidRPr="007F4011" w:rsidRDefault="005352FC" w:rsidP="00F614EF">
      <w:pPr>
        <w:jc w:val="center"/>
      </w:pPr>
      <w:r>
        <w:rPr>
          <w:noProof/>
          <w:lang w:eastAsia="ja-JP"/>
        </w:rPr>
        <w:pict>
          <v:group id="_x0000_s1026" editas="canvas" style="position:absolute;margin-left:0;margin-top:0;width:399.6pt;height:99pt;z-index:1;mso-position-horizontal-relative:char;mso-position-vertical-relative:line" coordorigin="2423,7100" coordsize="7992,1980">
            <o:lock v:ext="edit" aspectratio="t"/>
            <v:shape id="_x0000_s1027" type="#_x0000_t75" style="position:absolute;left:2423;top:7100;width:7992;height:1980" o:preferrelative="f">
              <v:fill o:detectmouseclick="t"/>
              <v:path o:extrusionok="t" o:connecttype="none"/>
              <o:lock v:ext="edit" text="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28" type="#_x0000_t8" style="position:absolute;left:6675;top:7109;width:1716;height:660;flip:y" fillcolor="#cff" strokecolor="silver">
              <v:textbox style="mso-next-textbox:#_x0000_s1028" inset="5.85pt,.7pt,5.85pt,.7pt">
                <w:txbxContent>
                  <w:p w:rsidR="00E45DF0" w:rsidRPr="00E349A1" w:rsidRDefault="00E45DF0" w:rsidP="00F614EF">
                    <w:pPr>
                      <w:jc w:val="center"/>
                      <w:rPr>
                        <w:sz w:val="16"/>
                        <w:szCs w:val="16"/>
                      </w:rPr>
                    </w:pPr>
                    <w:r>
                      <w:rPr>
                        <w:sz w:val="16"/>
                        <w:szCs w:val="16"/>
                      </w:rPr>
                      <w:t>E-UTRA</w:t>
                    </w:r>
                  </w:p>
                </w:txbxContent>
              </v:textbox>
            </v:shape>
            <v:shape id="_x0000_s1029" type="#_x0000_t8" style="position:absolute;left:8444;top:7108;width:1717;height:660;flip:y" fillcolor="#cff" strokecolor="silver">
              <v:textbox style="mso-next-textbox:#_x0000_s1029" inset="5.85pt,.7pt,5.85pt,.7pt">
                <w:txbxContent>
                  <w:p w:rsidR="00E45DF0" w:rsidRPr="00E349A1" w:rsidRDefault="00E45DF0" w:rsidP="00F614EF">
                    <w:pPr>
                      <w:jc w:val="center"/>
                      <w:rPr>
                        <w:sz w:val="16"/>
                        <w:szCs w:val="16"/>
                      </w:rPr>
                    </w:pPr>
                    <w:r>
                      <w:rPr>
                        <w:sz w:val="16"/>
                        <w:szCs w:val="16"/>
                      </w:rPr>
                      <w:t>E-UTRA</w:t>
                    </w:r>
                  </w:p>
                </w:txbxContent>
              </v:textbox>
            </v:shape>
            <v:shapetype id="_x0000_t202" coordsize="21600,21600" o:spt="202" path="m,l,21600r21600,l21600,xe">
              <v:stroke joinstyle="miter"/>
              <v:path gradientshapeok="t" o:connecttype="rect"/>
            </v:shapetype>
            <v:shape id="_x0000_s1030" type="#_x0000_t202" style="position:absolute;left:6675;top:7875;width:3560;height:1205" stroked="f">
              <v:textbox style="mso-next-textbox:#_x0000_s1030">
                <w:txbxContent>
                  <w:p w:rsidR="00E45DF0" w:rsidRPr="001C362B" w:rsidRDefault="00E45DF0" w:rsidP="00F614EF">
                    <w:r>
                      <w:t>E-UTRA deployed adjacent to E-UTRA by either the same or different operators</w:t>
                    </w:r>
                  </w:p>
                </w:txbxContent>
              </v:textbox>
            </v:shape>
            <v:shape id="_x0000_s1031" type="#_x0000_t8" style="position:absolute;left:2445;top:7109;width:1716;height:660;flip:y" fillcolor="yellow" strokecolor="silver">
              <v:textbox style="mso-next-textbox:#_x0000_s1031" inset="5.85pt,.7pt,5.85pt,.7pt">
                <w:txbxContent>
                  <w:p w:rsidR="00E45DF0" w:rsidRPr="00AC1E7A" w:rsidRDefault="00E45DF0" w:rsidP="00F614EF">
                    <w:pPr>
                      <w:jc w:val="center"/>
                      <w:rPr>
                        <w:sz w:val="16"/>
                        <w:szCs w:val="16"/>
                        <w:lang w:val="de-DE"/>
                      </w:rPr>
                    </w:pPr>
                    <w:r>
                      <w:rPr>
                        <w:sz w:val="16"/>
                        <w:szCs w:val="16"/>
                        <w:lang w:val="de-DE"/>
                      </w:rPr>
                      <w:t>UTRA</w:t>
                    </w:r>
                  </w:p>
                </w:txbxContent>
              </v:textbox>
            </v:shape>
            <v:shape id="_x0000_s1032" type="#_x0000_t8" style="position:absolute;left:4214;top:7108;width:1717;height:660;flip:y" fillcolor="#cff" strokecolor="silver">
              <v:textbox style="mso-next-textbox:#_x0000_s1032" inset="5.85pt,.7pt,5.85pt,.7pt">
                <w:txbxContent>
                  <w:p w:rsidR="00E45DF0" w:rsidRPr="00E349A1" w:rsidRDefault="00E45DF0" w:rsidP="00F614EF">
                    <w:pPr>
                      <w:jc w:val="center"/>
                      <w:rPr>
                        <w:sz w:val="16"/>
                        <w:szCs w:val="16"/>
                      </w:rPr>
                    </w:pPr>
                    <w:r>
                      <w:rPr>
                        <w:sz w:val="16"/>
                        <w:szCs w:val="16"/>
                      </w:rPr>
                      <w:t>E-UTRA</w:t>
                    </w:r>
                  </w:p>
                </w:txbxContent>
              </v:textbox>
            </v:shape>
            <v:shape id="_x0000_s1033" type="#_x0000_t202" style="position:absolute;left:2475;top:7920;width:3620;height:980" filled="f" stroked="f">
              <v:textbox style="mso-next-textbox:#_x0000_s1033">
                <w:txbxContent>
                  <w:p w:rsidR="00E45DF0" w:rsidRPr="001C362B" w:rsidRDefault="00E45DF0" w:rsidP="00F614EF">
                    <w:r>
                      <w:t>UTRA deployed adjacent to E-UTRA by either the same or different operator</w:t>
                    </w:r>
                  </w:p>
                </w:txbxContent>
              </v:textbox>
            </v:shape>
          </v:group>
        </w:pict>
      </w:r>
      <w:r>
        <w:pict>
          <v:shape id="_x0000_i1086" type="#_x0000_t75" style="width:399.75pt;height:99pt">
            <v:imagedata croptop="-65520f" cropbottom="65520f"/>
          </v:shape>
        </w:pict>
      </w:r>
    </w:p>
    <w:p w:rsidR="00F614EF" w:rsidRPr="007F4011" w:rsidRDefault="00F614EF" w:rsidP="00DC1575">
      <w:pPr>
        <w:pStyle w:val="TF"/>
        <w:outlineLvl w:val="0"/>
        <w:rPr>
          <w:lang w:val="it-IT"/>
        </w:rPr>
      </w:pPr>
      <w:r w:rsidRPr="007F4011">
        <w:rPr>
          <w:lang w:val="it-IT"/>
        </w:rPr>
        <w:t xml:space="preserve"> Figure 8.1: E-UTRA deployment scenarios</w:t>
      </w:r>
    </w:p>
    <w:p w:rsidR="00F614EF" w:rsidRPr="007F4011" w:rsidRDefault="00F614EF" w:rsidP="00F614EF">
      <w:r w:rsidRPr="007F4011">
        <w:t>BS ACLR can be obtained from downlink simulation results presented in section 7.1.1.1. For 5% UTRA capacity loss an E-UTRA BS ACLR of at least 33dB is required. Assuming the legacy UTRA ACLR of 45dB for E-UTRA BS will result in less than 3% UTRA capacity loss.</w:t>
      </w:r>
    </w:p>
    <w:p w:rsidR="00F614EF" w:rsidRPr="007F4011" w:rsidRDefault="00F614EF" w:rsidP="00F614EF">
      <w:r w:rsidRPr="007F4011">
        <w:t xml:space="preserve">UE ACLR can be obtained from uplink simulation results presented in section 7.1.1.3. It must be noted that the simulation assumptions represent a multiple worst case scenario which is unlikely to for real network deployments. The simulation results for power control set 1 and set 2 represent therefore the upper and lower boundary for the required </w:t>
      </w:r>
      <w:r w:rsidRPr="007F4011">
        <w:lastRenderedPageBreak/>
        <w:t>ACIR. It was demonstrated in [</w:t>
      </w:r>
      <w:r w:rsidR="000B4764" w:rsidRPr="007F4011">
        <w:t>9</w:t>
      </w:r>
      <w:r w:rsidRPr="007F4011">
        <w:t>] that the more aggressive power control set 1 does not improve the throughput in some scenarios. Moreover, additional improvements by more advanced schedulers demonstrated in [</w:t>
      </w:r>
      <w:r w:rsidR="000B4764" w:rsidRPr="007F4011">
        <w:t>10</w:t>
      </w:r>
      <w:r w:rsidRPr="007F4011">
        <w:t>]</w:t>
      </w:r>
      <w:r w:rsidR="000B4764" w:rsidRPr="007F4011">
        <w:t>, [11], [12],</w:t>
      </w:r>
      <w:r w:rsidRPr="007F4011">
        <w:t xml:space="preserve"> have not been taken into account for the simulations.  Considering in addition UE implementation constraints, a UE ACLR of 33dB represents a balanced approach of system performance and UE complexity which is discussed in </w:t>
      </w:r>
      <w:r w:rsidR="000B4764" w:rsidRPr="007F4011">
        <w:t>[13]</w:t>
      </w:r>
      <w:r w:rsidRPr="007F4011">
        <w:t xml:space="preserve">.  </w:t>
      </w:r>
    </w:p>
    <w:p w:rsidR="00F614EF" w:rsidRPr="007F4011" w:rsidRDefault="00C755A3" w:rsidP="00C755A3">
      <w:pPr>
        <w:pStyle w:val="Heading3"/>
        <w:tabs>
          <w:tab w:val="left" w:pos="1140"/>
        </w:tabs>
        <w:ind w:left="1140" w:hanging="1140"/>
        <w:rPr>
          <w:lang w:val="pt-BR"/>
        </w:rPr>
      </w:pPr>
      <w:bookmarkStart w:id="204" w:name="_Toc518937229"/>
      <w:bookmarkStart w:id="205" w:name="_Toc46233088"/>
      <w:r w:rsidRPr="007F4011">
        <w:rPr>
          <w:lang w:val="pt-BR"/>
        </w:rPr>
        <w:t>8.1.2</w:t>
      </w:r>
      <w:r w:rsidRPr="007F4011">
        <w:rPr>
          <w:lang w:val="pt-BR"/>
        </w:rPr>
        <w:tab/>
      </w:r>
      <w:r w:rsidR="00F614EF" w:rsidRPr="007F4011">
        <w:rPr>
          <w:lang w:val="pt-BR"/>
        </w:rPr>
        <w:t>Requirements for E-UTRA – E-UTRA co-existence</w:t>
      </w:r>
      <w:bookmarkEnd w:id="204"/>
      <w:bookmarkEnd w:id="205"/>
    </w:p>
    <w:p w:rsidR="005E0CB4" w:rsidRPr="007F4011" w:rsidRDefault="00F614EF" w:rsidP="00F614EF">
      <w:pPr>
        <w:pStyle w:val="BodyText"/>
      </w:pPr>
      <w:r w:rsidRPr="007F4011">
        <w:t>UE ACLR can be obtained from downlink simulation results presented in section 7.1.1.4. With an E-UTRA UE ACLR of 30dB the mean and cell edge user throughput degradation is less than 3% for both power control set 1 and power control set 2 and not taking into account the additional improvements by more advanced scheduler mentioned previously.</w:t>
      </w:r>
    </w:p>
    <w:p w:rsidR="005E0CB4" w:rsidRPr="007F4011" w:rsidRDefault="005E0CB4">
      <w:pPr>
        <w:pStyle w:val="BodyText"/>
      </w:pPr>
    </w:p>
    <w:p w:rsidR="00BD6468" w:rsidRPr="007F4011" w:rsidRDefault="00C755A3" w:rsidP="00DC1575">
      <w:pPr>
        <w:pStyle w:val="Heading1"/>
        <w:tabs>
          <w:tab w:val="left" w:pos="1140"/>
        </w:tabs>
        <w:ind w:left="1140" w:hanging="1140"/>
      </w:pPr>
      <w:bookmarkStart w:id="206" w:name="_Toc518937230"/>
      <w:bookmarkStart w:id="207" w:name="_Toc46233089"/>
      <w:r w:rsidRPr="007F4011">
        <w:t>9</w:t>
      </w:r>
      <w:r w:rsidRPr="007F4011">
        <w:tab/>
      </w:r>
      <w:r w:rsidR="00BD6468" w:rsidRPr="007F4011">
        <w:t>Deployment aspects</w:t>
      </w:r>
      <w:bookmarkEnd w:id="206"/>
      <w:bookmarkEnd w:id="207"/>
    </w:p>
    <w:p w:rsidR="00BD6468" w:rsidRPr="007F4011" w:rsidRDefault="00176CD0" w:rsidP="00BD6468">
      <w:r w:rsidRPr="007F4011">
        <w:t xml:space="preserve">E-UTRA provides a significant number of features which can be exploited to support operation in diverse frequency bands. The purpose of this section is </w:t>
      </w:r>
      <w:r w:rsidR="000C66E2" w:rsidRPr="007F4011">
        <w:t xml:space="preserve">to </w:t>
      </w:r>
      <w:r w:rsidRPr="007F4011">
        <w:t>provide informative description how these features can be augment in a practical deployment</w:t>
      </w:r>
    </w:p>
    <w:p w:rsidR="00BD6468" w:rsidRPr="007F4011" w:rsidRDefault="00C755A3" w:rsidP="00C755A3">
      <w:pPr>
        <w:pStyle w:val="Heading2"/>
        <w:tabs>
          <w:tab w:val="left" w:pos="1140"/>
        </w:tabs>
        <w:ind w:left="1140" w:hanging="1140"/>
      </w:pPr>
      <w:bookmarkStart w:id="208" w:name="_Toc518937231"/>
      <w:bookmarkStart w:id="209" w:name="_Toc46233090"/>
      <w:r w:rsidRPr="007F4011">
        <w:t>9.1</w:t>
      </w:r>
      <w:r w:rsidRPr="007F4011">
        <w:tab/>
      </w:r>
      <w:r w:rsidR="00BD6468" w:rsidRPr="007F4011">
        <w:t>UE power distribution</w:t>
      </w:r>
      <w:bookmarkEnd w:id="208"/>
      <w:bookmarkEnd w:id="209"/>
    </w:p>
    <w:p w:rsidR="00BD6468" w:rsidRPr="007F4011" w:rsidRDefault="00BD6468" w:rsidP="00BD6468">
      <w:pPr>
        <w:jc w:val="both"/>
      </w:pPr>
      <w:r w:rsidRPr="007F4011">
        <w:t xml:space="preserve">Three scenarios have been considered, with the simulation assumptions listed in Table </w:t>
      </w:r>
      <w:r w:rsidR="00621C08" w:rsidRPr="007F4011">
        <w:t>9</w:t>
      </w:r>
      <w:r w:rsidRPr="007F4011">
        <w:t xml:space="preserve">.1. Note for scenario 3, the </w:t>
      </w:r>
      <w:r w:rsidR="003A597E">
        <w:rPr>
          <w:rFonts w:hint="eastAsia"/>
          <w:lang w:eastAsia="zh-CN"/>
        </w:rPr>
        <w:t xml:space="preserve">propagation </w:t>
      </w:r>
      <w:r w:rsidRPr="007F4011">
        <w:t xml:space="preserve">model is adopted from TR25.814 [4], where the penetration loss is included in the </w:t>
      </w:r>
      <w:r w:rsidR="003A597E">
        <w:rPr>
          <w:rFonts w:hint="eastAsia"/>
          <w:lang w:eastAsia="zh-CN"/>
        </w:rPr>
        <w:t xml:space="preserve">propagation </w:t>
      </w:r>
      <w:r w:rsidRPr="007F4011">
        <w:t xml:space="preserve">model. </w:t>
      </w:r>
    </w:p>
    <w:p w:rsidR="00BD6468" w:rsidRPr="007F4011" w:rsidRDefault="00BD6468" w:rsidP="00BD6468">
      <w:pPr>
        <w:jc w:val="both"/>
      </w:pPr>
    </w:p>
    <w:p w:rsidR="00BD6468" w:rsidRPr="007F4011" w:rsidRDefault="00BD6468" w:rsidP="00DC1575">
      <w:pPr>
        <w:pStyle w:val="TH"/>
        <w:outlineLvl w:val="0"/>
      </w:pPr>
      <w:r w:rsidRPr="007F4011">
        <w:t xml:space="preserve">Table </w:t>
      </w:r>
      <w:r w:rsidR="00621C08" w:rsidRPr="007F4011">
        <w:t>9</w:t>
      </w:r>
      <w:r w:rsidRPr="007F4011">
        <w:t>.1: simulation assumptions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
        <w:gridCol w:w="1129"/>
        <w:gridCol w:w="15"/>
        <w:gridCol w:w="848"/>
        <w:gridCol w:w="18"/>
        <w:gridCol w:w="1466"/>
        <w:gridCol w:w="17"/>
        <w:gridCol w:w="666"/>
        <w:gridCol w:w="17"/>
        <w:gridCol w:w="2075"/>
        <w:gridCol w:w="18"/>
        <w:gridCol w:w="3226"/>
        <w:gridCol w:w="19"/>
      </w:tblGrid>
      <w:tr w:rsidR="00BD6468" w:rsidRPr="00202E5B">
        <w:trPr>
          <w:gridAfter w:val="1"/>
          <w:wAfter w:w="19" w:type="dxa"/>
          <w:jc w:val="center"/>
        </w:trPr>
        <w:tc>
          <w:tcPr>
            <w:tcW w:w="1150" w:type="dxa"/>
            <w:gridSpan w:val="2"/>
            <w:tcBorders>
              <w:bottom w:val="dotted" w:sz="4" w:space="0" w:color="auto"/>
            </w:tcBorders>
          </w:tcPr>
          <w:p w:rsidR="00BD6468" w:rsidRPr="00202E5B" w:rsidRDefault="00BD6468" w:rsidP="00712A3F">
            <w:pPr>
              <w:spacing w:before="60" w:after="60"/>
              <w:jc w:val="center"/>
              <w:rPr>
                <w:b/>
              </w:rPr>
            </w:pPr>
            <w:r w:rsidRPr="00202E5B">
              <w:rPr>
                <w:b/>
              </w:rPr>
              <w:t>Simulation</w:t>
            </w:r>
          </w:p>
        </w:tc>
        <w:tc>
          <w:tcPr>
            <w:tcW w:w="863" w:type="dxa"/>
            <w:gridSpan w:val="2"/>
            <w:tcBorders>
              <w:bottom w:val="dotted" w:sz="4" w:space="0" w:color="auto"/>
            </w:tcBorders>
          </w:tcPr>
          <w:p w:rsidR="00BD6468" w:rsidRPr="00202E5B" w:rsidRDefault="00BD6468" w:rsidP="00712A3F">
            <w:pPr>
              <w:spacing w:before="60" w:after="60"/>
              <w:jc w:val="center"/>
              <w:rPr>
                <w:b/>
              </w:rPr>
            </w:pPr>
            <w:r w:rsidRPr="00202E5B">
              <w:rPr>
                <w:b/>
              </w:rPr>
              <w:t>CF</w:t>
            </w:r>
          </w:p>
        </w:tc>
        <w:tc>
          <w:tcPr>
            <w:tcW w:w="1484" w:type="dxa"/>
            <w:gridSpan w:val="2"/>
            <w:tcBorders>
              <w:bottom w:val="dotted" w:sz="4" w:space="0" w:color="auto"/>
            </w:tcBorders>
          </w:tcPr>
          <w:p w:rsidR="00BD6468" w:rsidRPr="00202E5B" w:rsidRDefault="00BD6468" w:rsidP="00712A3F">
            <w:pPr>
              <w:spacing w:before="60" w:after="60"/>
              <w:jc w:val="center"/>
              <w:rPr>
                <w:b/>
              </w:rPr>
            </w:pPr>
            <w:r w:rsidRPr="00202E5B">
              <w:rPr>
                <w:b/>
              </w:rPr>
              <w:t>ISD</w:t>
            </w:r>
          </w:p>
        </w:tc>
        <w:tc>
          <w:tcPr>
            <w:tcW w:w="683" w:type="dxa"/>
            <w:gridSpan w:val="2"/>
            <w:tcBorders>
              <w:bottom w:val="dotted" w:sz="4" w:space="0" w:color="auto"/>
            </w:tcBorders>
          </w:tcPr>
          <w:p w:rsidR="00BD6468" w:rsidRPr="00202E5B" w:rsidRDefault="00BD6468" w:rsidP="00712A3F">
            <w:pPr>
              <w:spacing w:before="60" w:after="60"/>
              <w:jc w:val="center"/>
              <w:rPr>
                <w:b/>
              </w:rPr>
            </w:pPr>
            <w:r w:rsidRPr="00202E5B">
              <w:rPr>
                <w:b/>
              </w:rPr>
              <w:t>MCL</w:t>
            </w:r>
          </w:p>
        </w:tc>
        <w:tc>
          <w:tcPr>
            <w:tcW w:w="2092" w:type="dxa"/>
            <w:gridSpan w:val="2"/>
            <w:tcBorders>
              <w:bottom w:val="dotted" w:sz="4" w:space="0" w:color="auto"/>
            </w:tcBorders>
          </w:tcPr>
          <w:p w:rsidR="00BD6468" w:rsidRPr="00202E5B" w:rsidRDefault="003A597E" w:rsidP="00712A3F">
            <w:pPr>
              <w:spacing w:before="60" w:after="60"/>
              <w:jc w:val="center"/>
              <w:rPr>
                <w:b/>
              </w:rPr>
            </w:pPr>
            <w:r w:rsidRPr="00202E5B">
              <w:rPr>
                <w:rFonts w:hint="eastAsia"/>
                <w:b/>
                <w:lang w:eastAsia="zh-CN"/>
              </w:rPr>
              <w:t>Propagation</w:t>
            </w:r>
            <w:r w:rsidR="00BD6468" w:rsidRPr="00202E5B">
              <w:rPr>
                <w:b/>
              </w:rPr>
              <w:t xml:space="preserve"> model</w:t>
            </w:r>
          </w:p>
        </w:tc>
        <w:tc>
          <w:tcPr>
            <w:tcW w:w="3244" w:type="dxa"/>
            <w:gridSpan w:val="2"/>
            <w:tcBorders>
              <w:bottom w:val="dotted" w:sz="4" w:space="0" w:color="auto"/>
            </w:tcBorders>
          </w:tcPr>
          <w:p w:rsidR="00BD6468" w:rsidRPr="00202E5B" w:rsidRDefault="00BD6468" w:rsidP="00712A3F">
            <w:pPr>
              <w:spacing w:before="60" w:after="60"/>
              <w:jc w:val="center"/>
              <w:rPr>
                <w:b/>
              </w:rPr>
            </w:pPr>
            <w:r w:rsidRPr="00202E5B">
              <w:rPr>
                <w:b/>
              </w:rPr>
              <w:t>BS antenna pattern and gain</w:t>
            </w:r>
          </w:p>
        </w:tc>
      </w:tr>
      <w:tr w:rsidR="00BD6468" w:rsidRPr="00202E5B">
        <w:trPr>
          <w:gridBefore w:val="1"/>
          <w:wBefore w:w="21" w:type="dxa"/>
          <w:jc w:val="center"/>
        </w:trPr>
        <w:tc>
          <w:tcPr>
            <w:tcW w:w="1144" w:type="dxa"/>
            <w:gridSpan w:val="2"/>
            <w:tcBorders>
              <w:top w:val="dotted" w:sz="4" w:space="0" w:color="auto"/>
              <w:left w:val="single" w:sz="2" w:space="0" w:color="auto"/>
              <w:bottom w:val="single" w:sz="12" w:space="0" w:color="auto"/>
            </w:tcBorders>
          </w:tcPr>
          <w:p w:rsidR="00BD6468" w:rsidRPr="00202E5B" w:rsidRDefault="00BD6468" w:rsidP="00712A3F">
            <w:pPr>
              <w:spacing w:before="60" w:after="60"/>
              <w:jc w:val="center"/>
              <w:rPr>
                <w:b/>
              </w:rPr>
            </w:pPr>
            <w:r w:rsidRPr="00202E5B">
              <w:rPr>
                <w:b/>
              </w:rPr>
              <w:t>Cases</w:t>
            </w:r>
          </w:p>
        </w:tc>
        <w:tc>
          <w:tcPr>
            <w:tcW w:w="866" w:type="dxa"/>
            <w:gridSpan w:val="2"/>
            <w:tcBorders>
              <w:top w:val="dotted" w:sz="4" w:space="0" w:color="auto"/>
              <w:bottom w:val="single" w:sz="12" w:space="0" w:color="auto"/>
              <w:right w:val="single" w:sz="2" w:space="0" w:color="auto"/>
            </w:tcBorders>
          </w:tcPr>
          <w:p w:rsidR="00BD6468" w:rsidRPr="00202E5B" w:rsidRDefault="00BD6468" w:rsidP="00712A3F">
            <w:pPr>
              <w:spacing w:before="60" w:after="60"/>
              <w:jc w:val="center"/>
              <w:rPr>
                <w:b/>
              </w:rPr>
            </w:pPr>
            <w:r w:rsidRPr="00202E5B">
              <w:rPr>
                <w:b/>
              </w:rPr>
              <w:t>(GHz)</w:t>
            </w:r>
          </w:p>
        </w:tc>
        <w:tc>
          <w:tcPr>
            <w:tcW w:w="1483" w:type="dxa"/>
            <w:gridSpan w:val="2"/>
            <w:tcBorders>
              <w:top w:val="dotted" w:sz="4" w:space="0" w:color="auto"/>
              <w:left w:val="single" w:sz="2" w:space="0" w:color="auto"/>
              <w:bottom w:val="single" w:sz="12" w:space="0" w:color="auto"/>
            </w:tcBorders>
          </w:tcPr>
          <w:p w:rsidR="00BD6468" w:rsidRPr="00202E5B" w:rsidRDefault="00BD6468" w:rsidP="00712A3F">
            <w:pPr>
              <w:spacing w:before="60" w:after="60"/>
              <w:jc w:val="center"/>
              <w:rPr>
                <w:b/>
              </w:rPr>
            </w:pPr>
            <w:r w:rsidRPr="00202E5B">
              <w:rPr>
                <w:b/>
              </w:rPr>
              <w:t>(meters)</w:t>
            </w:r>
          </w:p>
        </w:tc>
        <w:tc>
          <w:tcPr>
            <w:tcW w:w="683" w:type="dxa"/>
            <w:gridSpan w:val="2"/>
            <w:tcBorders>
              <w:top w:val="dotted" w:sz="4" w:space="0" w:color="auto"/>
              <w:bottom w:val="single" w:sz="12" w:space="0" w:color="auto"/>
            </w:tcBorders>
          </w:tcPr>
          <w:p w:rsidR="00BD6468" w:rsidRPr="00202E5B" w:rsidRDefault="00BD6468" w:rsidP="00712A3F">
            <w:pPr>
              <w:spacing w:before="60" w:after="60"/>
              <w:jc w:val="center"/>
              <w:rPr>
                <w:b/>
              </w:rPr>
            </w:pPr>
            <w:r w:rsidRPr="00202E5B">
              <w:rPr>
                <w:b/>
              </w:rPr>
              <w:t>(dB)</w:t>
            </w:r>
          </w:p>
        </w:tc>
        <w:tc>
          <w:tcPr>
            <w:tcW w:w="2093" w:type="dxa"/>
            <w:gridSpan w:val="2"/>
            <w:tcBorders>
              <w:top w:val="dotted" w:sz="4" w:space="0" w:color="auto"/>
              <w:bottom w:val="single" w:sz="12" w:space="0" w:color="auto"/>
            </w:tcBorders>
          </w:tcPr>
          <w:p w:rsidR="00BD6468" w:rsidRPr="00202E5B" w:rsidRDefault="00BD6468" w:rsidP="00712A3F">
            <w:pPr>
              <w:spacing w:before="60" w:after="60"/>
              <w:jc w:val="center"/>
              <w:rPr>
                <w:b/>
              </w:rPr>
            </w:pPr>
            <w:r w:rsidRPr="00202E5B">
              <w:rPr>
                <w:b/>
              </w:rPr>
              <w:t>(dB)</w:t>
            </w:r>
          </w:p>
        </w:tc>
        <w:tc>
          <w:tcPr>
            <w:tcW w:w="3245" w:type="dxa"/>
            <w:gridSpan w:val="2"/>
            <w:tcBorders>
              <w:top w:val="dotted" w:sz="4" w:space="0" w:color="auto"/>
              <w:bottom w:val="single" w:sz="12" w:space="0" w:color="auto"/>
            </w:tcBorders>
          </w:tcPr>
          <w:p w:rsidR="00BD6468" w:rsidRPr="00202E5B" w:rsidRDefault="00BD6468" w:rsidP="00712A3F">
            <w:pPr>
              <w:spacing w:before="60" w:after="60"/>
              <w:jc w:val="center"/>
              <w:rPr>
                <w:b/>
              </w:rPr>
            </w:pPr>
          </w:p>
        </w:tc>
      </w:tr>
      <w:tr w:rsidR="00BD6468" w:rsidRPr="00202E5B">
        <w:trPr>
          <w:gridBefore w:val="1"/>
          <w:wBefore w:w="21" w:type="dxa"/>
          <w:trHeight w:val="1501"/>
          <w:jc w:val="center"/>
        </w:trPr>
        <w:tc>
          <w:tcPr>
            <w:tcW w:w="1144" w:type="dxa"/>
            <w:gridSpan w:val="2"/>
            <w:tcBorders>
              <w:top w:val="single" w:sz="12" w:space="0" w:color="auto"/>
              <w:left w:val="single" w:sz="2" w:space="0" w:color="auto"/>
            </w:tcBorders>
            <w:vAlign w:val="center"/>
          </w:tcPr>
          <w:p w:rsidR="00BD6468" w:rsidRPr="00202E5B" w:rsidRDefault="00BD6468" w:rsidP="00712A3F">
            <w:pPr>
              <w:spacing w:before="60" w:after="60"/>
              <w:jc w:val="center"/>
            </w:pPr>
            <w:r w:rsidRPr="00202E5B">
              <w:t>1</w:t>
            </w:r>
          </w:p>
        </w:tc>
        <w:tc>
          <w:tcPr>
            <w:tcW w:w="866" w:type="dxa"/>
            <w:gridSpan w:val="2"/>
            <w:tcBorders>
              <w:top w:val="single" w:sz="12" w:space="0" w:color="auto"/>
            </w:tcBorders>
            <w:vAlign w:val="center"/>
          </w:tcPr>
          <w:p w:rsidR="00BD6468" w:rsidRPr="00202E5B" w:rsidRDefault="00BD6468" w:rsidP="00712A3F">
            <w:pPr>
              <w:spacing w:before="60" w:after="60"/>
              <w:jc w:val="center"/>
            </w:pPr>
            <w:r w:rsidRPr="00202E5B">
              <w:t>2.0</w:t>
            </w:r>
          </w:p>
        </w:tc>
        <w:tc>
          <w:tcPr>
            <w:tcW w:w="1483" w:type="dxa"/>
            <w:gridSpan w:val="2"/>
            <w:tcBorders>
              <w:top w:val="single" w:sz="12" w:space="0" w:color="auto"/>
            </w:tcBorders>
            <w:vAlign w:val="center"/>
          </w:tcPr>
          <w:p w:rsidR="00BD6468" w:rsidRPr="00202E5B" w:rsidRDefault="00BD6468" w:rsidP="00712A3F">
            <w:pPr>
              <w:spacing w:before="60" w:after="60"/>
              <w:jc w:val="center"/>
            </w:pPr>
            <w:r w:rsidRPr="00202E5B">
              <w:t>750</w:t>
            </w:r>
          </w:p>
          <w:p w:rsidR="00BD6468" w:rsidRPr="00202E5B" w:rsidRDefault="00BD6468" w:rsidP="00712A3F">
            <w:pPr>
              <w:spacing w:before="60" w:after="60"/>
              <w:jc w:val="center"/>
            </w:pPr>
            <w:r w:rsidRPr="00202E5B">
              <w:t>urban macro-cell size in 36.942</w:t>
            </w:r>
          </w:p>
        </w:tc>
        <w:tc>
          <w:tcPr>
            <w:tcW w:w="683" w:type="dxa"/>
            <w:gridSpan w:val="2"/>
            <w:tcBorders>
              <w:top w:val="single" w:sz="12" w:space="0" w:color="auto"/>
            </w:tcBorders>
            <w:vAlign w:val="center"/>
          </w:tcPr>
          <w:p w:rsidR="00BD6468" w:rsidRPr="00202E5B" w:rsidRDefault="00BD6468" w:rsidP="00712A3F">
            <w:pPr>
              <w:spacing w:before="60" w:after="60"/>
              <w:jc w:val="center"/>
            </w:pPr>
            <w:r w:rsidRPr="00202E5B">
              <w:t>70</w:t>
            </w:r>
          </w:p>
        </w:tc>
        <w:tc>
          <w:tcPr>
            <w:tcW w:w="2093" w:type="dxa"/>
            <w:gridSpan w:val="2"/>
            <w:tcBorders>
              <w:top w:val="single" w:sz="12" w:space="0" w:color="auto"/>
            </w:tcBorders>
            <w:vAlign w:val="center"/>
          </w:tcPr>
          <w:p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tcBorders>
              <w:top w:val="single" w:sz="12" w:space="0" w:color="auto"/>
            </w:tcBorders>
            <w:vAlign w:val="center"/>
          </w:tcPr>
          <w:p w:rsidR="00BD6468" w:rsidRPr="00202E5B" w:rsidRDefault="00BD6468" w:rsidP="00712A3F">
            <w:r w:rsidRPr="00202E5B">
              <w:t>15dBi</w:t>
            </w:r>
          </w:p>
          <w:p w:rsidR="00BD6468" w:rsidRPr="00202E5B" w:rsidRDefault="00BD6468" w:rsidP="00712A3F">
            <w:pPr>
              <w:jc w:val="center"/>
            </w:pPr>
            <w:r w:rsidRPr="00202E5B">
              <w:rPr>
                <w:position w:val="-38"/>
              </w:rPr>
              <w:object w:dxaOrig="2860" w:dyaOrig="880">
                <v:shape id="_x0000_i1087" type="#_x0000_t75" style="width:143.25pt;height:44.25pt" o:ole="">
                  <v:imagedata r:id="rId86" o:title=""/>
                </v:shape>
                <o:OLEObject Type="Embed" ProgID="Equation.3" ShapeID="_x0000_i1087" DrawAspect="Content" ObjectID="_1656845958" r:id="rId87"/>
              </w:object>
            </w:r>
          </w:p>
          <w:p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trPr>
          <w:gridBefore w:val="1"/>
          <w:wBefore w:w="21" w:type="dxa"/>
          <w:trHeight w:val="1459"/>
          <w:jc w:val="center"/>
        </w:trPr>
        <w:tc>
          <w:tcPr>
            <w:tcW w:w="1144" w:type="dxa"/>
            <w:gridSpan w:val="2"/>
            <w:vAlign w:val="center"/>
          </w:tcPr>
          <w:p w:rsidR="00BD6468" w:rsidRPr="00202E5B" w:rsidRDefault="00BD6468" w:rsidP="00712A3F">
            <w:pPr>
              <w:spacing w:before="60" w:after="60"/>
              <w:jc w:val="center"/>
              <w:rPr>
                <w:lang w:val="it-IT"/>
              </w:rPr>
            </w:pPr>
            <w:r w:rsidRPr="00202E5B">
              <w:rPr>
                <w:lang w:val="it-IT"/>
              </w:rPr>
              <w:t>2</w:t>
            </w:r>
          </w:p>
        </w:tc>
        <w:tc>
          <w:tcPr>
            <w:tcW w:w="866" w:type="dxa"/>
            <w:gridSpan w:val="2"/>
            <w:vAlign w:val="center"/>
          </w:tcPr>
          <w:p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rsidR="00BD6468" w:rsidRPr="00202E5B" w:rsidRDefault="00BD6468" w:rsidP="00712A3F">
            <w:pPr>
              <w:spacing w:before="60" w:after="60"/>
              <w:jc w:val="center"/>
              <w:rPr>
                <w:lang w:val="it-IT"/>
              </w:rPr>
            </w:pPr>
            <w:r w:rsidRPr="00202E5B">
              <w:rPr>
                <w:lang w:val="it-IT"/>
              </w:rPr>
              <w:t xml:space="preserve">1732 </w:t>
            </w:r>
          </w:p>
          <w:p w:rsidR="00BD6468" w:rsidRPr="00202E5B" w:rsidRDefault="00BD6468" w:rsidP="00712A3F">
            <w:pPr>
              <w:spacing w:before="60" w:after="60"/>
              <w:jc w:val="center"/>
              <w:rPr>
                <w:lang w:val="it-IT"/>
              </w:rPr>
            </w:pPr>
            <w:r w:rsidRPr="00202E5B">
              <w:rPr>
                <w:lang w:val="it-IT"/>
              </w:rPr>
              <w:t>macro-cell size in 25.814</w:t>
            </w:r>
          </w:p>
        </w:tc>
        <w:tc>
          <w:tcPr>
            <w:tcW w:w="683" w:type="dxa"/>
            <w:gridSpan w:val="2"/>
            <w:vAlign w:val="center"/>
          </w:tcPr>
          <w:p w:rsidR="00BD6468" w:rsidRPr="00202E5B" w:rsidRDefault="00BD6468" w:rsidP="00712A3F">
            <w:pPr>
              <w:spacing w:before="60" w:after="60"/>
              <w:jc w:val="center"/>
              <w:rPr>
                <w:lang w:val="it-IT"/>
              </w:rPr>
            </w:pPr>
            <w:r w:rsidRPr="00202E5B">
              <w:rPr>
                <w:lang w:val="it-IT"/>
              </w:rPr>
              <w:t>70</w:t>
            </w:r>
          </w:p>
        </w:tc>
        <w:tc>
          <w:tcPr>
            <w:tcW w:w="2093" w:type="dxa"/>
            <w:gridSpan w:val="2"/>
            <w:vAlign w:val="center"/>
          </w:tcPr>
          <w:p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vAlign w:val="center"/>
          </w:tcPr>
          <w:p w:rsidR="00BD6468" w:rsidRPr="00202E5B" w:rsidRDefault="00BD6468" w:rsidP="00712A3F">
            <w:r w:rsidRPr="00202E5B">
              <w:t>15dBi</w:t>
            </w:r>
          </w:p>
          <w:p w:rsidR="00BD6468" w:rsidRPr="00202E5B" w:rsidRDefault="00BD6468" w:rsidP="00712A3F">
            <w:pPr>
              <w:jc w:val="center"/>
            </w:pPr>
            <w:r w:rsidRPr="00202E5B">
              <w:rPr>
                <w:position w:val="-38"/>
              </w:rPr>
              <w:object w:dxaOrig="2860" w:dyaOrig="880">
                <v:shape id="_x0000_i1088" type="#_x0000_t75" style="width:143.25pt;height:44.25pt" o:ole="">
                  <v:imagedata r:id="rId86" o:title=""/>
                </v:shape>
                <o:OLEObject Type="Embed" ProgID="Equation.3" ShapeID="_x0000_i1088" DrawAspect="Content" ObjectID="_1656845959" r:id="rId88"/>
              </w:object>
            </w:r>
          </w:p>
          <w:p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trPr>
          <w:gridBefore w:val="1"/>
          <w:wBefore w:w="21" w:type="dxa"/>
          <w:jc w:val="center"/>
        </w:trPr>
        <w:tc>
          <w:tcPr>
            <w:tcW w:w="1144" w:type="dxa"/>
            <w:gridSpan w:val="2"/>
            <w:vAlign w:val="center"/>
          </w:tcPr>
          <w:p w:rsidR="00BD6468" w:rsidRPr="00202E5B" w:rsidRDefault="00BD6468" w:rsidP="00712A3F">
            <w:pPr>
              <w:spacing w:before="60" w:after="60"/>
              <w:jc w:val="center"/>
              <w:rPr>
                <w:lang w:val="it-IT"/>
              </w:rPr>
            </w:pPr>
            <w:r w:rsidRPr="00202E5B">
              <w:rPr>
                <w:lang w:val="it-IT"/>
              </w:rPr>
              <w:t>3</w:t>
            </w:r>
          </w:p>
        </w:tc>
        <w:tc>
          <w:tcPr>
            <w:tcW w:w="866" w:type="dxa"/>
            <w:gridSpan w:val="2"/>
            <w:vAlign w:val="center"/>
          </w:tcPr>
          <w:p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rsidR="00BD6468" w:rsidRPr="00202E5B" w:rsidRDefault="00BD6468" w:rsidP="00712A3F">
            <w:pPr>
              <w:spacing w:before="60" w:after="60"/>
              <w:jc w:val="center"/>
              <w:rPr>
                <w:lang w:val="it-IT"/>
              </w:rPr>
            </w:pPr>
            <w:r w:rsidRPr="00202E5B">
              <w:rPr>
                <w:lang w:val="it-IT"/>
              </w:rPr>
              <w:t>130</w:t>
            </w:r>
          </w:p>
          <w:p w:rsidR="00BD6468" w:rsidRPr="00202E5B" w:rsidRDefault="00BD6468" w:rsidP="00712A3F">
            <w:pPr>
              <w:spacing w:before="60" w:after="60"/>
              <w:jc w:val="center"/>
              <w:rPr>
                <w:lang w:val="it-IT"/>
              </w:rPr>
            </w:pPr>
            <w:r w:rsidRPr="00202E5B">
              <w:rPr>
                <w:lang w:val="it-IT"/>
              </w:rPr>
              <w:t>micro-cell size in 25.814</w:t>
            </w:r>
          </w:p>
        </w:tc>
        <w:tc>
          <w:tcPr>
            <w:tcW w:w="683" w:type="dxa"/>
            <w:gridSpan w:val="2"/>
            <w:vAlign w:val="center"/>
          </w:tcPr>
          <w:p w:rsidR="00BD6468" w:rsidRPr="00202E5B" w:rsidRDefault="00BD6468" w:rsidP="00712A3F">
            <w:pPr>
              <w:spacing w:before="60" w:after="60"/>
              <w:jc w:val="center"/>
              <w:rPr>
                <w:lang w:val="it-IT"/>
              </w:rPr>
            </w:pPr>
            <w:r w:rsidRPr="00202E5B">
              <w:rPr>
                <w:lang w:val="it-IT"/>
              </w:rPr>
              <w:t>53</w:t>
            </w:r>
          </w:p>
        </w:tc>
        <w:tc>
          <w:tcPr>
            <w:tcW w:w="2093" w:type="dxa"/>
            <w:gridSpan w:val="2"/>
            <w:vAlign w:val="center"/>
          </w:tcPr>
          <w:p w:rsidR="00BD6468" w:rsidRPr="00202E5B" w:rsidRDefault="00BD6468" w:rsidP="00712A3F">
            <w:pPr>
              <w:spacing w:before="60" w:after="60"/>
              <w:jc w:val="center"/>
            </w:pPr>
            <w:r w:rsidRPr="00202E5B">
              <w:rPr>
                <w:position w:val="-12"/>
              </w:rPr>
              <w:object w:dxaOrig="2560" w:dyaOrig="360">
                <v:shape id="_x0000_i1089" type="#_x0000_t75" style="width:93pt;height:12.75pt" o:ole="">
                  <v:imagedata r:id="rId89" o:title=""/>
                </v:shape>
                <o:OLEObject Type="Embed" ProgID="Equation.3" ShapeID="_x0000_i1089" DrawAspect="Content" ObjectID="_1656845960" r:id="rId90"/>
              </w:object>
            </w:r>
          </w:p>
          <w:p w:rsidR="00BD6468" w:rsidRPr="00202E5B" w:rsidRDefault="00BD6468" w:rsidP="00712A3F">
            <w:pPr>
              <w:spacing w:before="60" w:after="60"/>
              <w:jc w:val="center"/>
            </w:pPr>
            <w:r w:rsidRPr="00202E5B">
              <w:rPr>
                <w:bCs/>
              </w:rPr>
              <w:t>(Outdoor to indoor, penetration included)</w:t>
            </w:r>
          </w:p>
        </w:tc>
        <w:tc>
          <w:tcPr>
            <w:tcW w:w="3245" w:type="dxa"/>
            <w:gridSpan w:val="2"/>
            <w:vAlign w:val="center"/>
          </w:tcPr>
          <w:p w:rsidR="00BD6468" w:rsidRPr="00202E5B" w:rsidRDefault="00BD6468" w:rsidP="00712A3F">
            <w:pPr>
              <w:spacing w:before="60" w:after="60"/>
              <w:rPr>
                <w:u w:val="single"/>
              </w:rPr>
            </w:pPr>
            <w:r w:rsidRPr="00202E5B">
              <w:rPr>
                <w:u w:val="single"/>
              </w:rPr>
              <w:t>6 dBi for micro cell case with omni-antennas</w:t>
            </w:r>
          </w:p>
          <w:p w:rsidR="00BD6468" w:rsidRPr="00202E5B" w:rsidRDefault="00BD6468" w:rsidP="00712A3F">
            <w:pPr>
              <w:spacing w:before="60" w:after="60"/>
              <w:jc w:val="center"/>
            </w:pPr>
            <w:r w:rsidRPr="00202E5B">
              <w:rPr>
                <w:position w:val="-10"/>
                <w:szCs w:val="16"/>
              </w:rPr>
              <w:object w:dxaOrig="820" w:dyaOrig="340">
                <v:shape id="_x0000_i1090" type="#_x0000_t75" style="width:39.75pt;height:16.5pt" o:ole="">
                  <v:imagedata r:id="rId91" o:title=""/>
                </v:shape>
                <o:OLEObject Type="Embed" ProgID="Equation.3" ShapeID="_x0000_i1090" DrawAspect="Content" ObjectID="_1656845961" r:id="rId92"/>
              </w:object>
            </w:r>
          </w:p>
        </w:tc>
      </w:tr>
    </w:tbl>
    <w:p w:rsidR="00BD6468" w:rsidRPr="007F4011" w:rsidRDefault="00BD6468" w:rsidP="00BD6468">
      <w:pPr>
        <w:jc w:val="both"/>
      </w:pPr>
    </w:p>
    <w:p w:rsidR="00BD6468" w:rsidRPr="007F4011" w:rsidRDefault="00BD6468" w:rsidP="00BD6468">
      <w:pPr>
        <w:jc w:val="both"/>
      </w:pPr>
      <w:r w:rsidRPr="007F4011">
        <w:t>As for LTE UL power control, each LTE UE’s power is adjusted according to the following power control scheme:</w:t>
      </w:r>
    </w:p>
    <w:p w:rsidR="00BD6468" w:rsidRPr="007F4011" w:rsidRDefault="00BD6468" w:rsidP="00BD6468">
      <w:pPr>
        <w:jc w:val="both"/>
      </w:pPr>
    </w:p>
    <w:p w:rsidR="00BD6468" w:rsidRPr="007F4011" w:rsidRDefault="003A597E" w:rsidP="00BD6468">
      <w:pPr>
        <w:jc w:val="center"/>
      </w:pPr>
      <w:r w:rsidRPr="00753D32">
        <w:rPr>
          <w:position w:val="-40"/>
        </w:rPr>
        <w:object w:dxaOrig="4099" w:dyaOrig="920">
          <v:shape id="_x0000_i1091" type="#_x0000_t75" style="width:182.25pt;height:41.25pt" o:ole="" fillcolor="#0c9">
            <v:imagedata r:id="rId41" o:title=""/>
          </v:shape>
          <o:OLEObject Type="Embed" ProgID="Equation.3" ShapeID="_x0000_i1091" DrawAspect="Content" ObjectID="_1656845962" r:id="rId93"/>
        </w:object>
      </w:r>
    </w:p>
    <w:p w:rsidR="00BD6468" w:rsidRPr="007F4011" w:rsidRDefault="00BD6468" w:rsidP="00BD6468">
      <w:pPr>
        <w:jc w:val="both"/>
      </w:pPr>
    </w:p>
    <w:p w:rsidR="00F30337" w:rsidRPr="007F4011" w:rsidRDefault="00BD6468" w:rsidP="00BD6468">
      <w:pPr>
        <w:jc w:val="both"/>
      </w:pPr>
      <w:r w:rsidRPr="007F4011">
        <w:t>where P</w:t>
      </w:r>
      <w:r w:rsidRPr="007F4011">
        <w:rPr>
          <w:vertAlign w:val="subscript"/>
        </w:rPr>
        <w:t>max</w:t>
      </w:r>
      <w:r w:rsidRPr="007F4011">
        <w:t xml:space="preserve"> = 24dBm, R</w:t>
      </w:r>
      <w:r w:rsidRPr="007F4011">
        <w:rPr>
          <w:vertAlign w:val="subscript"/>
        </w:rPr>
        <w:t>min</w:t>
      </w:r>
      <w:r w:rsidRPr="007F4011">
        <w:t xml:space="preserve"> = -54dB if UE minimum power is -30dBm (or R</w:t>
      </w:r>
      <w:r w:rsidRPr="007F4011">
        <w:rPr>
          <w:vertAlign w:val="subscript"/>
        </w:rPr>
        <w:t>min</w:t>
      </w:r>
      <w:r w:rsidRPr="007F4011">
        <w:t xml:space="preserve"> = -64dB if UE minimum power is -40dBm), </w:t>
      </w:r>
      <w:r w:rsidR="003A597E">
        <w:t>C</w:t>
      </w:r>
      <w:r w:rsidRPr="007F4011">
        <w:t>L</w:t>
      </w:r>
      <w:r w:rsidRPr="007F4011">
        <w:rPr>
          <w:vertAlign w:val="subscript"/>
        </w:rPr>
        <w:t>x-ile</w:t>
      </w:r>
      <w:r w:rsidRPr="007F4011">
        <w:t xml:space="preserve"> and γ are set according to Table </w:t>
      </w:r>
      <w:r w:rsidR="00F30337" w:rsidRPr="007F4011">
        <w:t>9</w:t>
      </w:r>
      <w:r w:rsidRPr="007F4011">
        <w:t>.2:</w:t>
      </w:r>
    </w:p>
    <w:p w:rsidR="00BD6468" w:rsidRPr="007F4011" w:rsidRDefault="00BD6468" w:rsidP="00DC1575">
      <w:pPr>
        <w:pStyle w:val="TH"/>
        <w:outlineLvl w:val="0"/>
      </w:pPr>
      <w:r w:rsidRPr="007F4011">
        <w:t xml:space="preserve">Table </w:t>
      </w:r>
      <w:r w:rsidR="00F30337" w:rsidRPr="007F4011">
        <w:t>9</w:t>
      </w:r>
      <w:r w:rsidRPr="007F4011">
        <w:t>.2: 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950"/>
        <w:gridCol w:w="1817"/>
        <w:gridCol w:w="1761"/>
      </w:tblGrid>
      <w:tr w:rsidR="004E2B6F" w:rsidRPr="00202E5B" w:rsidTr="00D430B3">
        <w:trPr>
          <w:jc w:val="center"/>
        </w:trPr>
        <w:tc>
          <w:tcPr>
            <w:tcW w:w="0" w:type="auto"/>
            <w:vMerge w:val="restart"/>
            <w:shd w:val="clear" w:color="auto" w:fill="C2D69B"/>
          </w:tcPr>
          <w:p w:rsidR="004E2B6F" w:rsidRPr="00202E5B" w:rsidRDefault="004E2B6F" w:rsidP="00D430B3">
            <w:pPr>
              <w:jc w:val="center"/>
              <w:rPr>
                <w:rFonts w:ascii="Arial" w:hAnsi="Arial" w:cs="Arial"/>
                <w:b/>
                <w:lang w:eastAsia="zh-CN"/>
              </w:rPr>
            </w:pPr>
            <w:r w:rsidRPr="00202E5B">
              <w:rPr>
                <w:rFonts w:ascii="Arial" w:hAnsi="Arial" w:cs="Arial"/>
                <w:b/>
                <w:lang w:eastAsia="zh-CN"/>
              </w:rPr>
              <w:t>Parameter set</w:t>
            </w:r>
          </w:p>
        </w:tc>
        <w:tc>
          <w:tcPr>
            <w:tcW w:w="0" w:type="auto"/>
            <w:vMerge w:val="restart"/>
            <w:shd w:val="clear" w:color="auto" w:fill="C2D69B"/>
          </w:tcPr>
          <w:p w:rsidR="004E2B6F" w:rsidRPr="00202E5B" w:rsidRDefault="004E2B6F" w:rsidP="00D430B3">
            <w:pPr>
              <w:jc w:val="center"/>
              <w:rPr>
                <w:rFonts w:ascii="Arial" w:hAnsi="Arial" w:cs="Arial"/>
                <w:b/>
                <w:lang w:eastAsia="zh-CN"/>
              </w:rPr>
            </w:pPr>
            <w:r w:rsidRPr="00202E5B">
              <w:rPr>
                <w:rFonts w:ascii="Arial" w:hAnsi="Arial" w:cs="Arial"/>
                <w:b/>
                <w:lang w:eastAsia="zh-CN"/>
              </w:rPr>
              <w:t>Gamma</w:t>
            </w:r>
          </w:p>
        </w:tc>
        <w:tc>
          <w:tcPr>
            <w:tcW w:w="0" w:type="auto"/>
            <w:gridSpan w:val="2"/>
            <w:shd w:val="clear" w:color="auto" w:fill="C2D69B"/>
          </w:tcPr>
          <w:p w:rsidR="004E2B6F" w:rsidRPr="00202E5B" w:rsidRDefault="004E2B6F" w:rsidP="00D430B3">
            <w:pPr>
              <w:jc w:val="center"/>
              <w:rPr>
                <w:rFonts w:ascii="Arial" w:hAnsi="Arial" w:cs="Arial"/>
                <w:b/>
                <w:lang w:eastAsia="zh-CN"/>
              </w:rPr>
            </w:pPr>
            <w:r w:rsidRPr="00202E5B">
              <w:rPr>
                <w:rFonts w:ascii="Arial" w:hAnsi="Arial" w:cs="Arial" w:hint="eastAsia"/>
                <w:b/>
                <w:lang w:eastAsia="zh-CN"/>
              </w:rPr>
              <w:t>C</w:t>
            </w:r>
            <w:r w:rsidRPr="00202E5B">
              <w:rPr>
                <w:rFonts w:ascii="Arial" w:hAnsi="Arial" w:cs="Arial"/>
                <w:b/>
                <w:lang w:eastAsia="zh-CN"/>
              </w:rPr>
              <w:t>Lx-ile</w:t>
            </w:r>
          </w:p>
        </w:tc>
      </w:tr>
      <w:tr w:rsidR="004E2B6F" w:rsidRPr="00202E5B" w:rsidTr="00D430B3">
        <w:trPr>
          <w:jc w:val="center"/>
        </w:trPr>
        <w:tc>
          <w:tcPr>
            <w:tcW w:w="0" w:type="auto"/>
            <w:vMerge/>
            <w:shd w:val="clear" w:color="auto" w:fill="C2D69B"/>
          </w:tcPr>
          <w:p w:rsidR="004E2B6F" w:rsidRPr="00202E5B" w:rsidRDefault="004E2B6F" w:rsidP="00D430B3">
            <w:pPr>
              <w:rPr>
                <w:rFonts w:ascii="Arial" w:hAnsi="Arial" w:cs="Arial"/>
                <w:b/>
                <w:lang w:eastAsia="zh-CN"/>
              </w:rPr>
            </w:pPr>
          </w:p>
        </w:tc>
        <w:tc>
          <w:tcPr>
            <w:tcW w:w="0" w:type="auto"/>
            <w:vMerge/>
            <w:shd w:val="clear" w:color="auto" w:fill="C2D69B"/>
          </w:tcPr>
          <w:p w:rsidR="004E2B6F" w:rsidRPr="00202E5B" w:rsidRDefault="004E2B6F" w:rsidP="00D430B3">
            <w:pPr>
              <w:rPr>
                <w:rFonts w:ascii="Arial" w:hAnsi="Arial" w:cs="Arial"/>
                <w:b/>
                <w:lang w:eastAsia="zh-CN"/>
              </w:rPr>
            </w:pPr>
          </w:p>
        </w:tc>
        <w:tc>
          <w:tcPr>
            <w:tcW w:w="0" w:type="auto"/>
            <w:shd w:val="clear" w:color="auto" w:fill="C2D69B"/>
          </w:tcPr>
          <w:p w:rsidR="004E2B6F" w:rsidRPr="00202E5B" w:rsidRDefault="004E2B6F" w:rsidP="00D430B3">
            <w:pPr>
              <w:jc w:val="center"/>
              <w:rPr>
                <w:rFonts w:ascii="Arial" w:hAnsi="Arial" w:cs="Arial"/>
                <w:lang w:eastAsia="zh-CN"/>
              </w:rPr>
            </w:pPr>
            <w:r w:rsidRPr="00202E5B">
              <w:rPr>
                <w:rFonts w:ascii="Arial" w:hAnsi="Arial" w:cs="Arial"/>
                <w:lang w:eastAsia="zh-CN"/>
              </w:rPr>
              <w:t>10MHz bandwidth</w:t>
            </w:r>
          </w:p>
        </w:tc>
        <w:tc>
          <w:tcPr>
            <w:tcW w:w="0" w:type="auto"/>
            <w:shd w:val="clear" w:color="auto" w:fill="C2D69B"/>
          </w:tcPr>
          <w:p w:rsidR="004E2B6F" w:rsidRPr="00202E5B" w:rsidRDefault="004E2B6F" w:rsidP="00D430B3">
            <w:pPr>
              <w:jc w:val="center"/>
              <w:rPr>
                <w:rFonts w:ascii="Arial" w:hAnsi="Arial" w:cs="Arial"/>
                <w:lang w:eastAsia="zh-CN"/>
              </w:rPr>
            </w:pPr>
            <w:r w:rsidRPr="00202E5B">
              <w:rPr>
                <w:rFonts w:ascii="Arial" w:hAnsi="Arial" w:cs="Arial"/>
                <w:lang w:eastAsia="zh-CN"/>
              </w:rPr>
              <w:t>5 MHz bandwidth</w:t>
            </w:r>
          </w:p>
        </w:tc>
      </w:tr>
      <w:tr w:rsidR="004E2B6F" w:rsidRPr="00202E5B" w:rsidTr="00D430B3">
        <w:trPr>
          <w:jc w:val="center"/>
        </w:trPr>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Set 1</w:t>
            </w:r>
          </w:p>
        </w:tc>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1</w:t>
            </w:r>
          </w:p>
        </w:tc>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112</w:t>
            </w:r>
          </w:p>
        </w:tc>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115</w:t>
            </w:r>
          </w:p>
        </w:tc>
      </w:tr>
      <w:tr w:rsidR="004E2B6F" w:rsidRPr="00202E5B" w:rsidTr="00D430B3">
        <w:trPr>
          <w:jc w:val="center"/>
        </w:trPr>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Set 2</w:t>
            </w:r>
          </w:p>
        </w:tc>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0.8</w:t>
            </w:r>
          </w:p>
        </w:tc>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129</w:t>
            </w:r>
          </w:p>
        </w:tc>
        <w:tc>
          <w:tcPr>
            <w:tcW w:w="0" w:type="auto"/>
          </w:tcPr>
          <w:p w:rsidR="004E2B6F" w:rsidRPr="00202E5B" w:rsidRDefault="004E2B6F" w:rsidP="00D430B3">
            <w:pPr>
              <w:jc w:val="center"/>
              <w:rPr>
                <w:rFonts w:ascii="Arial" w:hAnsi="Arial" w:cs="Arial"/>
                <w:lang w:eastAsia="zh-CN"/>
              </w:rPr>
            </w:pPr>
            <w:r w:rsidRPr="00202E5B">
              <w:rPr>
                <w:rFonts w:ascii="Arial" w:hAnsi="Arial" w:cs="Arial"/>
                <w:lang w:eastAsia="zh-CN"/>
              </w:rPr>
              <w:t>133</w:t>
            </w:r>
          </w:p>
        </w:tc>
      </w:tr>
    </w:tbl>
    <w:p w:rsidR="00781391" w:rsidRPr="007F4011" w:rsidRDefault="00781391" w:rsidP="00BD6468">
      <w:pPr>
        <w:pStyle w:val="TH"/>
        <w:rPr>
          <w:rFonts w:ascii="Times New Roman" w:hAnsi="Times New Roman"/>
          <w:b w:val="0"/>
        </w:rPr>
      </w:pPr>
    </w:p>
    <w:p w:rsidR="005E0CB4" w:rsidRPr="007F4011" w:rsidRDefault="00C755A3" w:rsidP="00C755A3">
      <w:pPr>
        <w:pStyle w:val="Heading3"/>
        <w:tabs>
          <w:tab w:val="left" w:pos="1140"/>
        </w:tabs>
        <w:ind w:left="1140" w:hanging="1140"/>
      </w:pPr>
      <w:bookmarkStart w:id="210" w:name="_Toc518937232"/>
      <w:bookmarkStart w:id="211" w:name="_Toc46233091"/>
      <w:r w:rsidRPr="007F4011">
        <w:t>9.1.1</w:t>
      </w:r>
      <w:r w:rsidRPr="007F4011">
        <w:tab/>
      </w:r>
      <w:r w:rsidR="00621C08" w:rsidRPr="007F4011">
        <w:t>Simulation results</w:t>
      </w:r>
      <w:bookmarkEnd w:id="210"/>
      <w:bookmarkEnd w:id="211"/>
    </w:p>
    <w:p w:rsidR="00621C08" w:rsidRPr="007F4011" w:rsidRDefault="00621C08" w:rsidP="00621C08">
      <w:pPr>
        <w:jc w:val="both"/>
      </w:pPr>
      <w:r w:rsidRPr="007F4011">
        <w:t xml:space="preserve">Fig. 9.1 shows the UE transmit power distribution for different </w:t>
      </w:r>
      <w:r w:rsidR="00803F3F" w:rsidRPr="007F4011">
        <w:t xml:space="preserve">scenarios when different PC parameters are used.  </w:t>
      </w:r>
      <w:r w:rsidRPr="007F4011">
        <w:t>Several observations are made for the as follows:</w:t>
      </w:r>
    </w:p>
    <w:p w:rsidR="00621C08" w:rsidRPr="007F4011" w:rsidRDefault="00E45DF0" w:rsidP="00E45DF0">
      <w:pPr>
        <w:pStyle w:val="B1"/>
      </w:pPr>
      <w:r>
        <w:rPr>
          <w:rFonts w:hint="eastAsia"/>
          <w:lang w:eastAsia="ko-KR"/>
        </w:rPr>
        <w:t>-</w:t>
      </w:r>
      <w:r>
        <w:rPr>
          <w:rFonts w:hint="eastAsia"/>
          <w:lang w:eastAsia="ko-KR"/>
        </w:rPr>
        <w:tab/>
      </w:r>
      <w:r w:rsidR="00621C08" w:rsidRPr="007F4011">
        <w:t>For each scenario, the CDF curves for Pmin = -30dBm and Pmin = -40dBm almost overlap with each other except for the power region where UEs transmit around minimum power.</w:t>
      </w:r>
    </w:p>
    <w:p w:rsidR="00621C08" w:rsidRPr="007F4011" w:rsidRDefault="00E45DF0" w:rsidP="00E45DF0">
      <w:pPr>
        <w:pStyle w:val="B1"/>
      </w:pPr>
      <w:r>
        <w:rPr>
          <w:rFonts w:hint="eastAsia"/>
          <w:lang w:eastAsia="ko-KR"/>
        </w:rPr>
        <w:t>-</w:t>
      </w:r>
      <w:r>
        <w:rPr>
          <w:rFonts w:hint="eastAsia"/>
          <w:lang w:eastAsia="ko-KR"/>
        </w:rPr>
        <w:tab/>
      </w:r>
      <w:r w:rsidR="00621C08" w:rsidRPr="007F4011">
        <w:t>Generally speaking, UE transmit power for case 2 is greater than that for case 1 for the power region where UEs transmit at high power. This is because case 2 has larger cell size and results in higher UE power for UEs located close to cell border. This is also confirmed in Table 9.3 that presents UE mean and 95% CDF power for different scenarios.</w:t>
      </w:r>
    </w:p>
    <w:p w:rsidR="00621C08" w:rsidRPr="007F4011" w:rsidRDefault="00E45DF0" w:rsidP="00E45DF0">
      <w:pPr>
        <w:pStyle w:val="B1"/>
      </w:pPr>
      <w:r>
        <w:rPr>
          <w:rFonts w:hint="eastAsia"/>
          <w:lang w:eastAsia="ko-KR"/>
        </w:rPr>
        <w:t>-</w:t>
      </w:r>
      <w:r>
        <w:rPr>
          <w:rFonts w:hint="eastAsia"/>
          <w:lang w:eastAsia="ko-KR"/>
        </w:rPr>
        <w:tab/>
      </w:r>
      <w:r w:rsidR="00621C08" w:rsidRPr="007F4011">
        <w:t>For case 3 where a micro cell size is simulated, UE transmit power is not always lower than that for case 1 or 2. The reason is that the pathloss model as shown in Table 9.1 includes penetration loss. As a result, the pathloss is not necessarily smaller than that in case 1 or 2, where no penetration loss is considered. Since the PC scheme is based on UE pathloss, the resulting UE power is not necessarily lower either. However, as shown in Table 9.3, the UE mean and 95% CDF power is significantly lower than their</w:t>
      </w:r>
      <w:r>
        <w:t xml:space="preserve"> counterparts in case 1 or 2. </w:t>
      </w:r>
    </w:p>
    <w:p w:rsidR="001622D8" w:rsidRPr="007F4011" w:rsidRDefault="001622D8" w:rsidP="00621C08">
      <w:pPr>
        <w:jc w:val="both"/>
      </w:pPr>
    </w:p>
    <w:p w:rsidR="00621C08" w:rsidRPr="007F4011" w:rsidRDefault="00EB222C" w:rsidP="00621C08">
      <w:pPr>
        <w:jc w:val="center"/>
        <w:rPr>
          <w:b/>
        </w:rPr>
      </w:pPr>
      <w:r>
        <w:rPr>
          <w:b/>
        </w:rPr>
        <w:lastRenderedPageBreak/>
        <w:pict>
          <v:shape id="_x0000_i1092" type="#_x0000_t75" style="width:403.5pt;height:302.25pt">
            <v:imagedata r:id="rId94" o:title=""/>
          </v:shape>
        </w:pict>
      </w:r>
    </w:p>
    <w:p w:rsidR="00621C08" w:rsidRPr="007F4011" w:rsidRDefault="00621C08" w:rsidP="00DC1575">
      <w:pPr>
        <w:pStyle w:val="TF"/>
        <w:outlineLvl w:val="0"/>
      </w:pPr>
      <w:r w:rsidRPr="007F4011">
        <w:t>Figure 9.1: LTE UE transmit power CDF (PC set 2)</w:t>
      </w:r>
    </w:p>
    <w:p w:rsidR="004663E7" w:rsidRPr="007F4011" w:rsidRDefault="004663E7" w:rsidP="003018FC">
      <w:pPr>
        <w:pStyle w:val="BodyText"/>
      </w:pPr>
    </w:p>
    <w:p w:rsidR="00621C08" w:rsidRPr="007F4011" w:rsidRDefault="00EB222C" w:rsidP="003018FC">
      <w:pPr>
        <w:pStyle w:val="BodyText"/>
        <w:jc w:val="center"/>
      </w:pPr>
      <w:r>
        <w:pict>
          <v:shape id="_x0000_i1093" type="#_x0000_t75" style="width:403.5pt;height:302.25pt">
            <v:imagedata r:id="rId95" o:title=""/>
          </v:shape>
        </w:pict>
      </w:r>
    </w:p>
    <w:p w:rsidR="00621C08" w:rsidRPr="007F4011" w:rsidRDefault="00621C08" w:rsidP="00DC1575">
      <w:pPr>
        <w:pStyle w:val="TF"/>
        <w:outlineLvl w:val="0"/>
      </w:pPr>
      <w:r w:rsidRPr="007F4011">
        <w:t>Figure 9.2: LTE UE transmit power CDF (PC set 1)</w:t>
      </w:r>
    </w:p>
    <w:p w:rsidR="00621C08" w:rsidRPr="007F4011" w:rsidRDefault="00621C08" w:rsidP="00F30337">
      <w:pPr>
        <w:jc w:val="both"/>
      </w:pPr>
      <w:r w:rsidRPr="007F4011">
        <w:lastRenderedPageBreak/>
        <w:t xml:space="preserve">Fig. 9.2 shows the UE transmit power distribution for different scenarios when </w:t>
      </w:r>
      <w:r w:rsidR="00771633" w:rsidRPr="007F4011">
        <w:t>different</w:t>
      </w:r>
      <w:r w:rsidRPr="007F4011">
        <w:t xml:space="preserve"> </w:t>
      </w:r>
      <w:r w:rsidR="00803F3F" w:rsidRPr="007F4011">
        <w:t xml:space="preserve">PC </w:t>
      </w:r>
      <w:r w:rsidRPr="007F4011">
        <w:t>parameters are used. Similar observations as mentioned for Fig. 9.1 can be made except for the fact that UEs transmit at a lower power than when PC set 1 is used, which is expected.</w:t>
      </w:r>
    </w:p>
    <w:p w:rsidR="00621C08" w:rsidRPr="007F4011" w:rsidRDefault="00621C08" w:rsidP="00DC1575">
      <w:pPr>
        <w:pStyle w:val="TH"/>
        <w:outlineLvl w:val="0"/>
      </w:pPr>
      <w:r w:rsidRPr="007F4011">
        <w:t>Table 9.3: UE mean and 95% CDF power for PC set 1 and set 2</w:t>
      </w:r>
    </w:p>
    <w:p w:rsidR="00621C08" w:rsidRPr="007F4011" w:rsidRDefault="00EB222C" w:rsidP="00621C08">
      <w:pPr>
        <w:jc w:val="center"/>
      </w:pPr>
      <w:r>
        <w:pict>
          <v:shape id="_x0000_i1094" type="#_x0000_t75" style="width:483pt;height:114pt">
            <v:imagedata r:id="rId96" o:title=""/>
          </v:shape>
        </w:pict>
      </w:r>
    </w:p>
    <w:p w:rsidR="00781391" w:rsidRPr="007F4011" w:rsidRDefault="00781391" w:rsidP="00621C08">
      <w:pPr>
        <w:jc w:val="center"/>
        <w:rPr>
          <w:b/>
        </w:rPr>
      </w:pPr>
    </w:p>
    <w:p w:rsidR="00E44828" w:rsidRPr="007F4011" w:rsidRDefault="00C755A3" w:rsidP="00DC1575">
      <w:pPr>
        <w:pStyle w:val="Heading1"/>
        <w:tabs>
          <w:tab w:val="left" w:pos="1140"/>
        </w:tabs>
        <w:ind w:left="1140" w:hanging="1140"/>
      </w:pPr>
      <w:bookmarkStart w:id="212" w:name="_Toc518937233"/>
      <w:bookmarkStart w:id="213" w:name="_Toc46233092"/>
      <w:r w:rsidRPr="007F4011">
        <w:t>10</w:t>
      </w:r>
      <w:r w:rsidRPr="007F4011">
        <w:tab/>
      </w:r>
      <w:r w:rsidR="00E44828" w:rsidRPr="007F4011">
        <w:t>Multi-carrier BS requirements</w:t>
      </w:r>
      <w:bookmarkEnd w:id="212"/>
      <w:bookmarkEnd w:id="213"/>
    </w:p>
    <w:p w:rsidR="00E44828" w:rsidRPr="007F4011" w:rsidRDefault="00E44828" w:rsidP="00E44828">
      <w:r w:rsidRPr="007F4011">
        <w:t xml:space="preserve">The purpose of this section is to provide </w:t>
      </w:r>
      <w:r w:rsidRPr="007F4011">
        <w:rPr>
          <w:bCs/>
        </w:rPr>
        <w:t xml:space="preserve">guidance how to interpret </w:t>
      </w:r>
      <w:r w:rsidRPr="007F4011">
        <w:rPr>
          <w:bCs/>
          <w:lang w:val="en-US"/>
        </w:rPr>
        <w:t>transmitter and receiver</w:t>
      </w:r>
      <w:r w:rsidRPr="007F4011">
        <w:rPr>
          <w:rFonts w:hint="eastAsia"/>
          <w:bCs/>
          <w:lang w:val="en-US"/>
        </w:rPr>
        <w:t xml:space="preserve"> requirements for multi-carrier BS</w:t>
      </w:r>
      <w:r w:rsidRPr="007F4011">
        <w:rPr>
          <w:bCs/>
          <w:lang w:val="en-US"/>
        </w:rPr>
        <w:t>.</w:t>
      </w:r>
    </w:p>
    <w:p w:rsidR="00E44828" w:rsidRPr="007F4011" w:rsidRDefault="00C755A3" w:rsidP="00DC1575">
      <w:pPr>
        <w:pStyle w:val="Heading2"/>
        <w:tabs>
          <w:tab w:val="left" w:pos="1140"/>
        </w:tabs>
        <w:ind w:left="1140" w:hanging="1140"/>
      </w:pPr>
      <w:bookmarkStart w:id="214" w:name="_Toc518937234"/>
      <w:bookmarkStart w:id="215" w:name="_Toc46233093"/>
      <w:r w:rsidRPr="007F4011">
        <w:t>10.1</w:t>
      </w:r>
      <w:r w:rsidRPr="007F4011">
        <w:tab/>
      </w:r>
      <w:r w:rsidR="00E44828" w:rsidRPr="007F4011">
        <w:rPr>
          <w:rFonts w:hint="eastAsia"/>
        </w:rPr>
        <w:t>Unwanted emission requirements</w:t>
      </w:r>
      <w:r w:rsidR="00E44828" w:rsidRPr="007F4011">
        <w:t xml:space="preserve"> for </w:t>
      </w:r>
      <w:r w:rsidR="00E44828" w:rsidRPr="007F4011">
        <w:rPr>
          <w:rFonts w:hint="eastAsia"/>
        </w:rPr>
        <w:t>multi-carrier BS</w:t>
      </w:r>
      <w:bookmarkEnd w:id="214"/>
      <w:bookmarkEnd w:id="215"/>
    </w:p>
    <w:p w:rsidR="00E44828" w:rsidRPr="007F4011" w:rsidRDefault="00C755A3" w:rsidP="00DC1575">
      <w:pPr>
        <w:pStyle w:val="Heading3"/>
        <w:tabs>
          <w:tab w:val="left" w:pos="1140"/>
        </w:tabs>
        <w:ind w:left="1140" w:hanging="1140"/>
      </w:pPr>
      <w:bookmarkStart w:id="216" w:name="_Toc518937235"/>
      <w:bookmarkStart w:id="217" w:name="_Toc46233094"/>
      <w:r w:rsidRPr="007F4011">
        <w:t>10.1.1</w:t>
      </w:r>
      <w:r w:rsidRPr="007F4011">
        <w:tab/>
      </w:r>
      <w:r w:rsidR="00E44828" w:rsidRPr="007F4011">
        <w:rPr>
          <w:rFonts w:hint="eastAsia"/>
        </w:rPr>
        <w:t>General</w:t>
      </w:r>
      <w:bookmarkEnd w:id="216"/>
      <w:bookmarkEnd w:id="217"/>
    </w:p>
    <w:p w:rsidR="00E44828" w:rsidRPr="007F4011" w:rsidRDefault="00E44828" w:rsidP="00E44828">
      <w:pPr>
        <w:rPr>
          <w:lang w:eastAsia="ja-JP"/>
        </w:rPr>
      </w:pPr>
      <w:r w:rsidRPr="007F4011">
        <w:rPr>
          <w:rFonts w:hint="eastAsia"/>
          <w:lang w:eastAsia="ja-JP"/>
        </w:rPr>
        <w:t>In section 6.6 of TS 36.104 [19], unwanted emission requirements for single carrier or multi-carrier BS are specified. This multi-carrier BS corresponds to the multi-carrier BS of the same channel bandwidth for E-UTRA. The following two pragmatic scenarios can be considered.</w:t>
      </w:r>
    </w:p>
    <w:p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p>
    <w:p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E-UTRA and UTRA</w:t>
      </w:r>
    </w:p>
    <w:p w:rsidR="00E44828" w:rsidRPr="007F4011" w:rsidRDefault="00E44828" w:rsidP="00E44828">
      <w:pPr>
        <w:pStyle w:val="B1"/>
        <w:keepNext/>
        <w:ind w:left="0" w:firstLine="0"/>
        <w:rPr>
          <w:kern w:val="2"/>
          <w:lang w:val="en-US" w:eastAsia="ja-JP"/>
        </w:rPr>
      </w:pPr>
      <w:r w:rsidRPr="007F4011">
        <w:rPr>
          <w:rFonts w:hint="eastAsia"/>
          <w:kern w:val="2"/>
          <w:lang w:val="en-US" w:eastAsia="ja-JP"/>
        </w:rPr>
        <w:t xml:space="preserve">Different LTE channel bandwidths have different operating band unwanted emissions requirement. Only 5 MHz and higher channel bandwidths have the same requirement. </w:t>
      </w:r>
      <w:r w:rsidRPr="007F4011">
        <w:rPr>
          <w:kern w:val="2"/>
          <w:lang w:val="en-US" w:eastAsia="ja-JP"/>
        </w:rPr>
        <w:t>E-UTRA and UTRA</w:t>
      </w:r>
      <w:r w:rsidRPr="007F4011">
        <w:rPr>
          <w:rFonts w:hint="eastAsia"/>
          <w:kern w:val="2"/>
          <w:lang w:val="en-US" w:eastAsia="ja-JP"/>
        </w:rPr>
        <w:t xml:space="preserve"> have different mask requirements. In section </w:t>
      </w:r>
      <w:r w:rsidR="00C44EF2" w:rsidRPr="007F4011">
        <w:rPr>
          <w:kern w:val="2"/>
          <w:lang w:val="en-US" w:eastAsia="ja-JP"/>
        </w:rPr>
        <w:t>10.1</w:t>
      </w:r>
      <w:r w:rsidR="00C44EF2" w:rsidRPr="007F4011">
        <w:rPr>
          <w:rFonts w:hint="eastAsia"/>
          <w:kern w:val="2"/>
          <w:lang w:val="en-US" w:eastAsia="ja-JP"/>
        </w:rPr>
        <w:t xml:space="preserve">.2 and </w:t>
      </w:r>
      <w:r w:rsidR="00C44EF2" w:rsidRPr="007F4011">
        <w:rPr>
          <w:kern w:val="2"/>
          <w:lang w:val="en-US" w:eastAsia="ja-JP"/>
        </w:rPr>
        <w:t>10.1</w:t>
      </w:r>
      <w:r w:rsidRPr="007F4011">
        <w:rPr>
          <w:rFonts w:hint="eastAsia"/>
          <w:kern w:val="2"/>
          <w:lang w:val="en-US" w:eastAsia="ja-JP"/>
        </w:rPr>
        <w:t xml:space="preserve">.3, unwanted emission requirements for </w:t>
      </w:r>
      <w:r w:rsidRPr="007F4011">
        <w:rPr>
          <w:kern w:val="2"/>
          <w:lang w:val="en-US" w:eastAsia="ja-JP"/>
        </w:rPr>
        <w:t xml:space="preserve">BS with </w:t>
      </w:r>
      <w:r w:rsidRPr="007F4011">
        <w:rPr>
          <w:rFonts w:hint="eastAsia"/>
          <w:kern w:val="2"/>
          <w:lang w:val="en-US" w:eastAsia="ja-JP"/>
        </w:rPr>
        <w:t xml:space="preserve">different channel bandwidths and </w:t>
      </w:r>
      <w:r w:rsidRPr="007F4011">
        <w:rPr>
          <w:kern w:val="2"/>
          <w:lang w:val="en-US" w:eastAsia="ja-JP"/>
        </w:rPr>
        <w:t xml:space="preserve">in case of </w:t>
      </w:r>
      <w:r w:rsidRPr="007F4011">
        <w:rPr>
          <w:rFonts w:hint="eastAsia"/>
          <w:kern w:val="2"/>
          <w:lang w:val="en-US" w:eastAsia="ja-JP"/>
        </w:rPr>
        <w:t xml:space="preserve"> </w:t>
      </w:r>
      <w:r w:rsidRPr="007F4011">
        <w:rPr>
          <w:kern w:val="2"/>
          <w:lang w:val="en-US" w:eastAsia="ja-JP"/>
        </w:rPr>
        <w:t>E-UTRA and UTRA</w:t>
      </w:r>
      <w:r w:rsidRPr="007F4011">
        <w:rPr>
          <w:rFonts w:hint="eastAsia"/>
          <w:kern w:val="2"/>
          <w:lang w:val="en-US" w:eastAsia="ja-JP"/>
        </w:rPr>
        <w:t xml:space="preserve"> with following </w:t>
      </w:r>
      <w:r w:rsidRPr="007F4011">
        <w:rPr>
          <w:kern w:val="2"/>
          <w:lang w:val="en-US" w:eastAsia="ja-JP"/>
        </w:rPr>
        <w:t>limited</w:t>
      </w:r>
      <w:r w:rsidRPr="007F4011">
        <w:rPr>
          <w:rFonts w:hint="eastAsia"/>
          <w:kern w:val="2"/>
          <w:lang w:val="en-US" w:eastAsia="ja-JP"/>
        </w:rPr>
        <w:t xml:space="preserve"> scenarios are introduced as a guideline.</w:t>
      </w:r>
    </w:p>
    <w:p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r w:rsidR="002578D5" w:rsidRPr="007F4011">
        <w:rPr>
          <w:kern w:val="2"/>
          <w:lang w:val="en-US" w:eastAsia="ja-JP"/>
        </w:rPr>
        <w:t xml:space="preserve"> covering o</w:t>
      </w:r>
      <w:r w:rsidRPr="007F4011">
        <w:rPr>
          <w:kern w:val="2"/>
          <w:lang w:val="en-US" w:eastAsia="ja-JP"/>
        </w:rPr>
        <w:t xml:space="preserve">nly </w:t>
      </w:r>
      <w:r w:rsidRPr="007F4011">
        <w:rPr>
          <w:rFonts w:hint="eastAsia"/>
          <w:kern w:val="2"/>
          <w:lang w:val="en-US" w:eastAsia="ja-JP"/>
        </w:rPr>
        <w:t xml:space="preserve">5 MHz and higher channel bandwidths </w:t>
      </w:r>
      <w:r w:rsidRPr="007F4011">
        <w:rPr>
          <w:kern w:val="2"/>
          <w:lang w:val="en-US" w:eastAsia="ja-JP"/>
        </w:rPr>
        <w:br/>
      </w:r>
      <w:r w:rsidRPr="007F4011">
        <w:rPr>
          <w:rFonts w:hint="eastAsia"/>
          <w:kern w:val="2"/>
          <w:lang w:val="en-US" w:eastAsia="ja-JP"/>
        </w:rPr>
        <w:t>(less than 5 MHz is FFS)</w:t>
      </w:r>
    </w:p>
    <w:p w:rsidR="00E44828" w:rsidRPr="007F4011" w:rsidRDefault="00E44828" w:rsidP="00E44828">
      <w:pPr>
        <w:pStyle w:val="B1"/>
        <w:keepNext/>
        <w:ind w:leftChars="283" w:left="566" w:firstLine="0"/>
        <w:rPr>
          <w:kern w:val="2"/>
          <w:sz w:val="21"/>
          <w:szCs w:val="21"/>
          <w:lang w:val="en-US" w:eastAsia="ja-JP"/>
        </w:rPr>
      </w:pPr>
      <w:r w:rsidRPr="007F4011">
        <w:rPr>
          <w:rFonts w:hint="eastAsia"/>
          <w:kern w:val="2"/>
          <w:lang w:val="en-US" w:eastAsia="ja-JP"/>
        </w:rPr>
        <w:t xml:space="preserve">As an example, we can assume an operation such as the channel bandwidth of 10 MHz for the 1st carrier and that of 5 MHz for the adjacent carrier as shown in Figure </w:t>
      </w:r>
      <w:r w:rsidR="00C44EF2" w:rsidRPr="007F4011">
        <w:rPr>
          <w:kern w:val="2"/>
          <w:lang w:val="en-US" w:eastAsia="ja-JP"/>
        </w:rPr>
        <w:t>10</w:t>
      </w:r>
      <w:r w:rsidRPr="007F4011">
        <w:rPr>
          <w:rFonts w:hint="eastAsia"/>
          <w:kern w:val="2"/>
          <w:lang w:val="en-US" w:eastAsia="ja-JP"/>
        </w:rPr>
        <w:t xml:space="preserve">.1. </w:t>
      </w:r>
    </w:p>
    <w:p w:rsidR="00E44828" w:rsidRPr="007F4011" w:rsidRDefault="00EB222C" w:rsidP="00E44828">
      <w:pPr>
        <w:jc w:val="center"/>
        <w:rPr>
          <w:b/>
          <w:kern w:val="2"/>
          <w:sz w:val="21"/>
          <w:szCs w:val="21"/>
          <w:lang w:val="en-US" w:eastAsia="ja-JP"/>
        </w:rPr>
      </w:pPr>
      <w:r>
        <w:pict>
          <v:shape id="_x0000_i1095" type="#_x0000_t75" style="width:190.5pt;height:42pt" o:allowoverlap="f">
            <v:imagedata r:id="rId97" o:title=""/>
          </v:shape>
        </w:pict>
      </w:r>
    </w:p>
    <w:p w:rsidR="00E44828" w:rsidRPr="007F4011" w:rsidRDefault="00E44828" w:rsidP="00DC1575">
      <w:pPr>
        <w:jc w:val="center"/>
        <w:outlineLvl w:val="0"/>
        <w:rPr>
          <w:rFonts w:ascii="Arial" w:hAnsi="Arial"/>
          <w:b/>
          <w:kern w:val="2"/>
          <w:sz w:val="21"/>
          <w:szCs w:val="21"/>
          <w:lang w:val="it-IT" w:eastAsia="ja-JP"/>
        </w:rPr>
      </w:pPr>
      <w:r w:rsidRPr="007F4011">
        <w:rPr>
          <w:rFonts w:ascii="Arial" w:hAnsi="Arial" w:hint="eastAsia"/>
          <w:b/>
          <w:kern w:val="2"/>
          <w:lang w:val="it-IT" w:eastAsia="ja-JP"/>
        </w:rPr>
        <w:t xml:space="preserve">Figure </w:t>
      </w:r>
      <w:r w:rsidR="00C44EF2" w:rsidRPr="007F4011">
        <w:rPr>
          <w:rFonts w:ascii="Arial" w:hAnsi="Arial"/>
          <w:b/>
          <w:kern w:val="2"/>
          <w:lang w:val="it-IT" w:eastAsia="ja-JP"/>
        </w:rPr>
        <w:t>10</w:t>
      </w:r>
      <w:r w:rsidRPr="007F4011">
        <w:rPr>
          <w:rFonts w:ascii="Arial" w:hAnsi="Arial" w:hint="eastAsia"/>
          <w:b/>
          <w:kern w:val="2"/>
          <w:lang w:val="it-IT" w:eastAsia="ja-JP"/>
        </w:rPr>
        <w:t xml:space="preserve">.1: multi-carrier BS of </w:t>
      </w:r>
      <w:r w:rsidRPr="007F4011">
        <w:rPr>
          <w:rFonts w:ascii="Arial" w:hAnsi="Arial"/>
          <w:b/>
          <w:kern w:val="2"/>
          <w:lang w:val="it-IT" w:eastAsia="ja-JP"/>
        </w:rPr>
        <w:t>different E-UTRA channel bandwidths</w:t>
      </w:r>
    </w:p>
    <w:p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w:t>
      </w:r>
      <w:r w:rsidRPr="007F4011">
        <w:rPr>
          <w:rFonts w:hint="eastAsia"/>
          <w:kern w:val="2"/>
          <w:lang w:val="en-US" w:eastAsia="ja-JP"/>
        </w:rPr>
        <w:t xml:space="preserve"> </w:t>
      </w:r>
      <w:r w:rsidRPr="007F4011">
        <w:rPr>
          <w:kern w:val="2"/>
          <w:lang w:val="en-US" w:eastAsia="ja-JP"/>
        </w:rPr>
        <w:t>E-UTRA and UTRA</w:t>
      </w:r>
      <w:r w:rsidR="002578D5" w:rsidRPr="007F4011">
        <w:rPr>
          <w:kern w:val="2"/>
          <w:lang w:val="en-US" w:eastAsia="ja-JP"/>
        </w:rPr>
        <w:t xml:space="preserve"> covering only </w:t>
      </w:r>
      <w:r w:rsidR="002578D5" w:rsidRPr="007F4011">
        <w:rPr>
          <w:rFonts w:hint="eastAsia"/>
          <w:kern w:val="2"/>
          <w:lang w:val="en-US" w:eastAsia="ja-JP"/>
        </w:rPr>
        <w:t xml:space="preserve">5 MHz and higher </w:t>
      </w:r>
      <w:r w:rsidR="002578D5" w:rsidRPr="007F4011">
        <w:rPr>
          <w:kern w:val="2"/>
          <w:lang w:val="en-US" w:eastAsia="ja-JP"/>
        </w:rPr>
        <w:t xml:space="preserve">E-UTRA </w:t>
      </w:r>
      <w:r w:rsidR="002578D5" w:rsidRPr="007F4011">
        <w:rPr>
          <w:rFonts w:hint="eastAsia"/>
          <w:kern w:val="2"/>
          <w:lang w:val="en-US" w:eastAsia="ja-JP"/>
        </w:rPr>
        <w:t>channel bandwidths</w:t>
      </w:r>
      <w:r w:rsidR="002578D5" w:rsidRPr="007F4011">
        <w:rPr>
          <w:kern w:val="2"/>
          <w:lang w:val="en-US" w:eastAsia="ja-JP"/>
        </w:rPr>
        <w:br/>
      </w:r>
      <w:r w:rsidR="002578D5" w:rsidRPr="007F4011">
        <w:rPr>
          <w:rFonts w:hint="eastAsia"/>
          <w:kern w:val="2"/>
          <w:lang w:val="en-US" w:eastAsia="ja-JP"/>
        </w:rPr>
        <w:t>(less than 5 MHz is FFS)</w:t>
      </w:r>
    </w:p>
    <w:p w:rsidR="00E44828" w:rsidRPr="007F4011" w:rsidRDefault="00E44828" w:rsidP="00E44828">
      <w:pPr>
        <w:ind w:leftChars="283" w:left="566"/>
        <w:rPr>
          <w:kern w:val="2"/>
          <w:lang w:val="en-US" w:eastAsia="ja-JP"/>
        </w:rPr>
      </w:pPr>
      <w:r w:rsidRPr="007F4011">
        <w:rPr>
          <w:rFonts w:hint="eastAsia"/>
          <w:kern w:val="2"/>
          <w:lang w:val="en-US" w:eastAsia="ja-JP"/>
        </w:rPr>
        <w:t xml:space="preserve">As an example, we can assume an operation such as E-UTRA with channel bandwidth of 5 MHz for 1st carrier and UTRA for adjacent carrier as shown in Figure </w:t>
      </w:r>
      <w:r w:rsidR="00C44EF2" w:rsidRPr="007F4011">
        <w:rPr>
          <w:kern w:val="2"/>
          <w:lang w:val="en-US" w:eastAsia="ja-JP"/>
        </w:rPr>
        <w:t>10</w:t>
      </w:r>
      <w:r w:rsidRPr="007F4011">
        <w:rPr>
          <w:rFonts w:hint="eastAsia"/>
          <w:kern w:val="2"/>
          <w:lang w:val="en-US" w:eastAsia="ja-JP"/>
        </w:rPr>
        <w:t xml:space="preserve">.2. </w:t>
      </w:r>
    </w:p>
    <w:p w:rsidR="00E44828" w:rsidRPr="007F4011" w:rsidRDefault="00EB222C" w:rsidP="00E44828">
      <w:pPr>
        <w:jc w:val="center"/>
        <w:rPr>
          <w:b/>
          <w:kern w:val="2"/>
          <w:sz w:val="21"/>
          <w:szCs w:val="21"/>
          <w:lang w:val="en-US" w:eastAsia="ja-JP"/>
        </w:rPr>
      </w:pPr>
      <w:r>
        <w:lastRenderedPageBreak/>
        <w:pict>
          <v:shape id="_x0000_i1096" type="#_x0000_t75" style="width:158.25pt;height:42pt" o:allowoverlap="f">
            <v:imagedata r:id="rId98" o:title=""/>
          </v:shape>
        </w:pict>
      </w:r>
    </w:p>
    <w:p w:rsidR="00E44828" w:rsidRPr="007F4011" w:rsidRDefault="00E44828" w:rsidP="00DC1575">
      <w:pPr>
        <w:jc w:val="center"/>
        <w:outlineLvl w:val="0"/>
        <w:rPr>
          <w:rFonts w:ascii="Arial" w:hAnsi="Arial"/>
          <w:b/>
          <w:kern w:val="2"/>
          <w:sz w:val="21"/>
          <w:szCs w:val="21"/>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w:t>
      </w:r>
      <w:r w:rsidRPr="007F4011">
        <w:rPr>
          <w:rFonts w:ascii="Arial" w:hAnsi="Arial" w:hint="eastAsia"/>
          <w:b/>
          <w:kern w:val="2"/>
          <w:lang w:val="en-US" w:eastAsia="ja-JP"/>
        </w:rPr>
        <w:t xml:space="preserve">.2: multi-carrier BS of </w:t>
      </w:r>
      <w:r w:rsidRPr="007F4011">
        <w:rPr>
          <w:rFonts w:ascii="Arial" w:hAnsi="Arial"/>
          <w:b/>
          <w:kern w:val="2"/>
          <w:lang w:val="en-US" w:eastAsia="ja-JP"/>
        </w:rPr>
        <w:t>E-UTRA and UTRA</w:t>
      </w:r>
    </w:p>
    <w:p w:rsidR="00E44828" w:rsidRPr="007F4011" w:rsidRDefault="00E44828" w:rsidP="00E44828">
      <w:pPr>
        <w:pStyle w:val="B1"/>
        <w:keepNext/>
        <w:rPr>
          <w:kern w:val="2"/>
          <w:lang w:val="en-US" w:eastAsia="ja-JP"/>
        </w:rPr>
      </w:pPr>
      <w:r w:rsidRPr="007F4011">
        <w:rPr>
          <w:rFonts w:cs="v5.0.0"/>
        </w:rPr>
        <w:t>-</w:t>
      </w:r>
      <w:r w:rsidRPr="007F4011">
        <w:rPr>
          <w:rFonts w:cs="v5.0.0"/>
        </w:rPr>
        <w:tab/>
        <w:t xml:space="preserve">only </w:t>
      </w:r>
      <w:r w:rsidRPr="007F4011">
        <w:rPr>
          <w:rFonts w:cs="v5.0.0" w:hint="eastAsia"/>
          <w:lang w:eastAsia="ja-JP"/>
        </w:rPr>
        <w:t xml:space="preserve">multi-carrier </w:t>
      </w:r>
      <w:r w:rsidRPr="007F4011">
        <w:rPr>
          <w:kern w:val="2"/>
          <w:lang w:val="en-US" w:eastAsia="ja-JP"/>
        </w:rPr>
        <w:t>BS with contiguous carriers are considered.</w:t>
      </w:r>
    </w:p>
    <w:p w:rsidR="00E44828" w:rsidRPr="007F4011" w:rsidRDefault="00E44828" w:rsidP="00E44828">
      <w:pPr>
        <w:pStyle w:val="B1"/>
        <w:keepNext/>
        <w:rPr>
          <w:rFonts w:cs="v5.0.0"/>
        </w:rPr>
      </w:pPr>
      <w:r w:rsidRPr="007F4011">
        <w:rPr>
          <w:rFonts w:cs="v5.0.0"/>
        </w:rPr>
        <w:t>-</w:t>
      </w:r>
      <w:r w:rsidRPr="007F4011">
        <w:rPr>
          <w:rFonts w:cs="v5.0.0"/>
        </w:rPr>
        <w:tab/>
        <w:t>the guidelines below assumes that the power spectral density of the multiple carriers is the same.</w:t>
      </w:r>
    </w:p>
    <w:p w:rsidR="00E44828" w:rsidRPr="007F4011" w:rsidRDefault="00E44828" w:rsidP="00E44828">
      <w:pPr>
        <w:rPr>
          <w:kern w:val="2"/>
          <w:lang w:val="en-US" w:eastAsia="ja-JP"/>
        </w:rPr>
      </w:pPr>
      <w:r w:rsidRPr="007F4011">
        <w:rPr>
          <w:kern w:val="2"/>
          <w:lang w:val="en-US" w:eastAsia="ja-JP"/>
        </w:rPr>
        <w:t>All other combinations of multiple carriers are ffs.</w:t>
      </w:r>
    </w:p>
    <w:p w:rsidR="00E44828" w:rsidRPr="007F4011" w:rsidRDefault="00C755A3" w:rsidP="00DC1575">
      <w:pPr>
        <w:pStyle w:val="Heading3"/>
        <w:tabs>
          <w:tab w:val="left" w:pos="1140"/>
        </w:tabs>
        <w:ind w:left="1140" w:hanging="1140"/>
        <w:rPr>
          <w:lang w:val="it-IT"/>
        </w:rPr>
      </w:pPr>
      <w:bookmarkStart w:id="218" w:name="_Toc518937236"/>
      <w:bookmarkStart w:id="219" w:name="_Toc46233095"/>
      <w:r w:rsidRPr="007F4011">
        <w:rPr>
          <w:lang w:val="it-IT"/>
        </w:rPr>
        <w:t>10.1.2</w:t>
      </w:r>
      <w:r w:rsidRPr="007F4011">
        <w:rPr>
          <w:lang w:val="it-IT"/>
        </w:rPr>
        <w:tab/>
      </w:r>
      <w:r w:rsidR="00E44828" w:rsidRPr="007F4011">
        <w:rPr>
          <w:rFonts w:hint="eastAsia"/>
          <w:lang w:val="it-IT" w:eastAsia="ja-JP"/>
        </w:rPr>
        <w:t xml:space="preserve">Multi-carrier BS of different </w:t>
      </w:r>
      <w:r w:rsidR="00E44828" w:rsidRPr="007F4011">
        <w:rPr>
          <w:lang w:val="it-IT" w:eastAsia="ja-JP"/>
        </w:rPr>
        <w:t>E-UTRA</w:t>
      </w:r>
      <w:r w:rsidR="00E44828" w:rsidRPr="007F4011">
        <w:rPr>
          <w:rFonts w:hint="eastAsia"/>
          <w:lang w:val="it-IT" w:eastAsia="ja-JP"/>
        </w:rPr>
        <w:t xml:space="preserve"> channel bandwidths</w:t>
      </w:r>
      <w:bookmarkEnd w:id="218"/>
      <w:bookmarkEnd w:id="219"/>
    </w:p>
    <w:p w:rsidR="00E44828" w:rsidRPr="007F4011" w:rsidRDefault="00E44828" w:rsidP="00E44828">
      <w:pPr>
        <w:rPr>
          <w:kern w:val="2"/>
          <w:lang w:val="en-US" w:eastAsia="ja-JP"/>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irrespective of channel bandwidth.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of different channel bandwidths</w:t>
      </w:r>
      <w:r w:rsidRPr="007F4011">
        <w:rPr>
          <w:rFonts w:hint="eastAsia"/>
          <w:kern w:val="2"/>
          <w:lang w:val="en-US" w:eastAsia="ja-JP"/>
        </w:rPr>
        <w:t xml:space="preserve"> should be specified</w:t>
      </w:r>
      <w:r w:rsidRPr="007F4011">
        <w:rPr>
          <w:kern w:val="2"/>
          <w:lang w:val="en-US" w:eastAsia="ja-JP"/>
        </w:rPr>
        <w:t xml:space="preserve"> as follows:</w:t>
      </w:r>
    </w:p>
    <w:p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multi-carrier</w:t>
      </w:r>
      <w:r w:rsidRPr="007F4011">
        <w:rPr>
          <w:kern w:val="2"/>
          <w:lang w:val="en-US" w:eastAsia="ja-JP"/>
        </w:rPr>
        <w:t xml:space="preserve"> E-UTRA </w:t>
      </w:r>
      <w:r w:rsidRPr="007F4011">
        <w:rPr>
          <w:rFonts w:hint="eastAsia"/>
          <w:kern w:val="2"/>
          <w:lang w:val="en-US" w:eastAsia="ja-JP"/>
        </w:rPr>
        <w:t xml:space="preserve">BS </w:t>
      </w:r>
      <w:r w:rsidRPr="007F4011">
        <w:rPr>
          <w:kern w:val="2"/>
          <w:lang w:val="en-US" w:eastAsia="ja-JP"/>
        </w:rPr>
        <w:t>of different channel bandwidths (≥5 MHz), the channel bandwidth of the outer most carrier in the operating band should be considered. That is, the corresponding requirements for the channel bandwidth of the outer most carrier should be applied at either side of the operating band</w:t>
      </w:r>
      <w:r w:rsidRPr="007F4011">
        <w:rPr>
          <w:rFonts w:hint="eastAsia"/>
          <w:kern w:val="2"/>
          <w:lang w:val="en-US" w:eastAsia="ja-JP"/>
        </w:rPr>
        <w:t xml:space="preserve"> as shown in Figure</w:t>
      </w:r>
      <w:r w:rsidR="00C44EF2" w:rsidRPr="007F4011">
        <w:rPr>
          <w:rFonts w:hint="eastAsia"/>
          <w:kern w:val="2"/>
          <w:lang w:val="en-US" w:eastAsia="ja-JP"/>
        </w:rPr>
        <w:t xml:space="preserve"> </w:t>
      </w:r>
      <w:r w:rsidR="00C44EF2" w:rsidRPr="007F4011">
        <w:rPr>
          <w:kern w:val="2"/>
          <w:lang w:val="en-US" w:eastAsia="ja-JP"/>
        </w:rPr>
        <w:t>10.3</w:t>
      </w:r>
      <w:r w:rsidRPr="007F4011">
        <w:rPr>
          <w:kern w:val="2"/>
          <w:lang w:val="en-US" w:eastAsia="ja-JP"/>
        </w:rPr>
        <w:t>.</w:t>
      </w:r>
    </w:p>
    <w:p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 xml:space="preserve">this guideline means that </w:t>
      </w:r>
      <w:r w:rsidRPr="007F4011">
        <w:rPr>
          <w:rFonts w:hint="eastAsia"/>
          <w:lang w:val="en-US" w:eastAsia="ja-JP"/>
        </w:rPr>
        <w:t xml:space="preserve">multi-carrier BS </w:t>
      </w:r>
      <w:r w:rsidRPr="007F4011">
        <w:rPr>
          <w:lang w:val="en-US" w:eastAsia="ja-JP"/>
        </w:rPr>
        <w:t xml:space="preserve">should </w:t>
      </w:r>
      <w:r w:rsidRPr="007F4011">
        <w:rPr>
          <w:rFonts w:hint="eastAsia"/>
          <w:lang w:val="en-US" w:eastAsia="ja-JP"/>
        </w:rPr>
        <w:t xml:space="preserve">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rsidR="00E44828" w:rsidRPr="007F4011" w:rsidRDefault="00EB222C" w:rsidP="00E44828">
      <w:pPr>
        <w:jc w:val="center"/>
        <w:rPr>
          <w:sz w:val="21"/>
          <w:szCs w:val="21"/>
          <w:lang w:val="en-US" w:eastAsia="ja-JP"/>
        </w:rPr>
      </w:pPr>
      <w:r>
        <w:pict>
          <v:shape id="_x0000_i1097" type="#_x0000_t75" style="width:434.25pt;height:97.5pt" o:allowoverlap="f">
            <v:imagedata r:id="rId99" o:title=""/>
          </v:shape>
        </w:pict>
      </w:r>
    </w:p>
    <w:p w:rsidR="00E44828" w:rsidRPr="007F4011" w:rsidRDefault="00E44828" w:rsidP="00E44828">
      <w:pPr>
        <w:jc w:val="center"/>
        <w:rPr>
          <w:rFonts w:ascii="Arial" w:hAnsi="Arial"/>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10.3</w:t>
      </w:r>
      <w:r w:rsidRPr="007F4011">
        <w:rPr>
          <w:rFonts w:ascii="Arial" w:hAnsi="Arial" w:hint="eastAsia"/>
          <w:b/>
          <w:kern w:val="2"/>
          <w:lang w:val="en-US" w:eastAsia="ja-JP"/>
        </w:rPr>
        <w:t xml:space="preserve">: Unwanted emissions requirements for multi-carrier BS of different </w:t>
      </w:r>
      <w:r w:rsidRPr="007F4011">
        <w:rPr>
          <w:rFonts w:ascii="Arial" w:hAnsi="Arial"/>
          <w:b/>
          <w:kern w:val="2"/>
          <w:lang w:val="en-US" w:eastAsia="ja-JP"/>
        </w:rPr>
        <w:t>E-UTRA</w:t>
      </w:r>
      <w:r w:rsidRPr="007F4011">
        <w:rPr>
          <w:rFonts w:ascii="Arial" w:hAnsi="Arial" w:hint="eastAsia"/>
          <w:b/>
          <w:kern w:val="2"/>
          <w:lang w:val="en-US" w:eastAsia="ja-JP"/>
        </w:rPr>
        <w:t xml:space="preserve"> channel bandwidths</w:t>
      </w:r>
    </w:p>
    <w:p w:rsidR="00E44828" w:rsidRPr="007F4011" w:rsidRDefault="00E44828" w:rsidP="00E44828">
      <w:pPr>
        <w:rPr>
          <w:kern w:val="2"/>
          <w:lang w:val="en-US" w:eastAsia="ja-JP"/>
        </w:rPr>
      </w:pPr>
    </w:p>
    <w:p w:rsidR="00E44828" w:rsidRPr="007F4011" w:rsidRDefault="00C755A3" w:rsidP="00DC1575">
      <w:pPr>
        <w:pStyle w:val="Heading3"/>
        <w:tabs>
          <w:tab w:val="left" w:pos="1140"/>
        </w:tabs>
        <w:ind w:left="1140" w:hanging="1140"/>
        <w:rPr>
          <w:lang w:eastAsia="ja-JP"/>
        </w:rPr>
      </w:pPr>
      <w:bookmarkStart w:id="220" w:name="_Toc518937237"/>
      <w:bookmarkStart w:id="221" w:name="_Toc46233096"/>
      <w:r w:rsidRPr="007F4011">
        <w:rPr>
          <w:lang w:eastAsia="ja-JP"/>
        </w:rPr>
        <w:t>10.1.3</w:t>
      </w:r>
      <w:r w:rsidRPr="007F4011">
        <w:rPr>
          <w:lang w:eastAsia="ja-JP"/>
        </w:rPr>
        <w:tab/>
      </w:r>
      <w:r w:rsidR="00E44828" w:rsidRPr="007F4011">
        <w:rPr>
          <w:rFonts w:hint="eastAsia"/>
          <w:lang w:eastAsia="ja-JP"/>
        </w:rPr>
        <w:t xml:space="preserve">Multi-carrier BS of </w:t>
      </w:r>
      <w:r w:rsidR="00E44828" w:rsidRPr="007F4011">
        <w:rPr>
          <w:lang w:eastAsia="ja-JP"/>
        </w:rPr>
        <w:t>E-UTRA and UTRA</w:t>
      </w:r>
      <w:bookmarkEnd w:id="220"/>
      <w:bookmarkEnd w:id="221"/>
    </w:p>
    <w:p w:rsidR="00896F05" w:rsidRPr="007F4011" w:rsidRDefault="00896F05" w:rsidP="00896F05">
      <w:pPr>
        <w:rPr>
          <w:rFonts w:cs="v5.0.0"/>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for E-UTRA</w:t>
      </w:r>
      <w:r w:rsidRPr="007F4011">
        <w:rPr>
          <w:kern w:val="2"/>
          <w:lang w:val="en-US" w:eastAsia="ja-JP"/>
        </w:rPr>
        <w:t xml:space="preserve"> </w:t>
      </w:r>
      <w:r w:rsidRPr="007F4011">
        <w:rPr>
          <w:rFonts w:cs="v5.0.0"/>
        </w:rPr>
        <w:t xml:space="preserve">at frequencies within the specified frequency ranges, which are </w:t>
      </w:r>
    </w:p>
    <w:p w:rsidR="00896F05" w:rsidRPr="007F4011" w:rsidRDefault="00896F05" w:rsidP="00896F05">
      <w:pPr>
        <w:pStyle w:val="B1"/>
        <w:rPr>
          <w:kern w:val="2"/>
          <w:lang w:val="en-US" w:eastAsia="ja-JP"/>
        </w:rPr>
      </w:pPr>
      <w:r w:rsidRPr="007F4011">
        <w:t>-</w:t>
      </w:r>
      <w:r w:rsidRPr="007F4011">
        <w:tab/>
        <w:t xml:space="preserve">more than 10 MHz below the </w:t>
      </w:r>
      <w:r w:rsidRPr="007F4011">
        <w:rPr>
          <w:rFonts w:hint="eastAsia"/>
          <w:lang w:eastAsia="ja-JP"/>
        </w:rPr>
        <w:t xml:space="preserve">lowest frequency of the BS transmitter operating band </w:t>
      </w:r>
      <w:r w:rsidRPr="007F4011">
        <w:t xml:space="preserve">if E-UTRA is the lowest carrier or </w:t>
      </w:r>
    </w:p>
    <w:p w:rsidR="00896F05" w:rsidRPr="007F4011" w:rsidRDefault="00896F05" w:rsidP="00896F05">
      <w:pPr>
        <w:pStyle w:val="B1"/>
        <w:rPr>
          <w:kern w:val="2"/>
          <w:lang w:val="en-US" w:eastAsia="ja-JP"/>
        </w:rPr>
      </w:pPr>
      <w:r w:rsidRPr="007F4011">
        <w:t>-</w:t>
      </w:r>
      <w:r w:rsidRPr="007F4011">
        <w:tab/>
        <w:t xml:space="preserve">more than 10 MHz above the </w:t>
      </w:r>
      <w:r w:rsidRPr="007F4011">
        <w:rPr>
          <w:rFonts w:hint="eastAsia"/>
          <w:lang w:eastAsia="ja-JP"/>
        </w:rPr>
        <w:t>highest frequency of the BS transmitter operating band</w:t>
      </w:r>
      <w:r w:rsidRPr="007F4011" w:rsidDel="00B741E1">
        <w:t xml:space="preserve"> </w:t>
      </w:r>
      <w:r w:rsidRPr="007F4011">
        <w:t>if E-UTRA is the highest carrier.</w:t>
      </w:r>
    </w:p>
    <w:p w:rsidR="00896F05" w:rsidRPr="007F4011" w:rsidRDefault="00896F05" w:rsidP="00896F05">
      <w:pPr>
        <w:rPr>
          <w:kern w:val="2"/>
          <w:lang w:val="en-US" w:eastAsia="ja-JP"/>
        </w:rPr>
      </w:pPr>
      <w:r w:rsidRPr="007F4011">
        <w:rPr>
          <w:rFonts w:cs="v3.8.0"/>
        </w:rPr>
        <w:t>Exceptions are the requirement in Table 6.6.4.3-2 and 6.6.4.3-3 of [19] that apply also closer than 10 MHz from operating band.</w:t>
      </w:r>
    </w:p>
    <w:p w:rsidR="00896F05" w:rsidRPr="007F4011" w:rsidRDefault="00896F05" w:rsidP="00896F05">
      <w:pPr>
        <w:rPr>
          <w:rFonts w:cs="v5.0.0"/>
        </w:rPr>
      </w:pPr>
      <w:r w:rsidRPr="007F4011">
        <w:rPr>
          <w:kern w:val="2"/>
          <w:lang w:val="en-US" w:eastAsia="ja-JP"/>
        </w:rPr>
        <w:t xml:space="preserve">For UTRA, </w:t>
      </w:r>
      <w:r w:rsidRPr="007F4011">
        <w:rPr>
          <w:rFonts w:cs="v5.0.0"/>
          <w:lang w:eastAsia="ja-JP"/>
        </w:rPr>
        <w:t>t</w:t>
      </w:r>
      <w:r w:rsidRPr="007F4011">
        <w:rPr>
          <w:rFonts w:cs="v5.0.0"/>
        </w:rPr>
        <w:t xml:space="preserve">he </w:t>
      </w:r>
      <w:r w:rsidRPr="007F4011">
        <w:rPr>
          <w:rFonts w:cs="v5.0.0" w:hint="eastAsia"/>
          <w:lang w:eastAsia="ja-JP"/>
        </w:rPr>
        <w:t xml:space="preserve">transmitter spurious emissions </w:t>
      </w:r>
      <w:r w:rsidRPr="007F4011">
        <w:rPr>
          <w:rFonts w:cs="v5.0.0"/>
        </w:rPr>
        <w:t>requirement</w:t>
      </w:r>
      <w:r w:rsidRPr="007F4011">
        <w:rPr>
          <w:rFonts w:cs="v5.0.0" w:hint="eastAsia"/>
        </w:rPr>
        <w:t>s</w:t>
      </w:r>
      <w:r w:rsidRPr="007F4011">
        <w:rPr>
          <w:rFonts w:cs="v5.0.0" w:hint="eastAsia"/>
          <w:lang w:eastAsia="ja-JP"/>
        </w:rPr>
        <w:t xml:space="preserve"> in [20]</w:t>
      </w:r>
      <w:r w:rsidRPr="007F4011">
        <w:rPr>
          <w:rFonts w:cs="v5.0.0" w:hint="eastAsia"/>
        </w:rPr>
        <w:t xml:space="preserve"> </w:t>
      </w:r>
      <w:r w:rsidRPr="007F4011">
        <w:rPr>
          <w:rFonts w:cs="v5.0.0" w:hint="eastAsia"/>
          <w:lang w:eastAsia="ja-JP"/>
        </w:rPr>
        <w:t xml:space="preserve">should be </w:t>
      </w:r>
      <w:r w:rsidRPr="007F4011">
        <w:rPr>
          <w:rFonts w:cs="v5.0.0"/>
        </w:rPr>
        <w:t>appl</w:t>
      </w:r>
      <w:r w:rsidRPr="007F4011">
        <w:rPr>
          <w:rFonts w:cs="v5.0.0" w:hint="eastAsia"/>
          <w:lang w:eastAsia="ja-JP"/>
        </w:rPr>
        <w:t xml:space="preserve">ied </w:t>
      </w:r>
      <w:r w:rsidRPr="007F4011">
        <w:rPr>
          <w:rFonts w:cs="v5.0.0"/>
        </w:rPr>
        <w:t xml:space="preserve">at frequencies within the specified frequency ranges, which are </w:t>
      </w:r>
    </w:p>
    <w:p w:rsidR="00896F05" w:rsidRPr="007F4011" w:rsidRDefault="00896F05" w:rsidP="00896F05">
      <w:pPr>
        <w:pStyle w:val="B1"/>
        <w:rPr>
          <w:kern w:val="2"/>
          <w:lang w:val="en-US" w:eastAsia="ja-JP"/>
        </w:rPr>
      </w:pPr>
      <w:r w:rsidRPr="007F4011">
        <w:t>-</w:t>
      </w:r>
      <w:r w:rsidRPr="007F4011">
        <w:tab/>
        <w:t xml:space="preserve">more than 12.5MHz below the first carrier used if UTRA is the lowest carrier or </w:t>
      </w:r>
    </w:p>
    <w:p w:rsidR="00896F05" w:rsidRPr="007F4011" w:rsidRDefault="00896F05" w:rsidP="00896F05">
      <w:pPr>
        <w:pStyle w:val="B1"/>
        <w:rPr>
          <w:kern w:val="2"/>
          <w:lang w:val="en-US" w:eastAsia="ja-JP"/>
        </w:rPr>
      </w:pPr>
      <w:r w:rsidRPr="007F4011">
        <w:t>-</w:t>
      </w:r>
      <w:r w:rsidRPr="007F4011">
        <w:tab/>
        <w:t>more than 12.5 MHz above the last carrier frequency used if UTRA is the highest carrier.</w:t>
      </w:r>
    </w:p>
    <w:p w:rsidR="00896F05" w:rsidRPr="007F4011" w:rsidRDefault="00896F05" w:rsidP="00896F05">
      <w:pPr>
        <w:rPr>
          <w:kern w:val="2"/>
          <w:lang w:val="en-US" w:eastAsia="ja-JP"/>
        </w:rPr>
      </w:pPr>
      <w:r w:rsidRPr="007F4011">
        <w:rPr>
          <w:rFonts w:cs="v3.8.0"/>
        </w:rPr>
        <w:t xml:space="preserve">Exceptions are the requirement </w:t>
      </w:r>
      <w:r w:rsidRPr="007F4011">
        <w:rPr>
          <w:rFonts w:cs="v3.8.0" w:hint="eastAsia"/>
          <w:lang w:eastAsia="ja-JP"/>
        </w:rPr>
        <w:t xml:space="preserve">in </w:t>
      </w:r>
      <w:r w:rsidRPr="007F4011">
        <w:rPr>
          <w:rFonts w:cs="v3.8.0"/>
          <w:lang w:eastAsia="ja-JP"/>
        </w:rPr>
        <w:t xml:space="preserve">Clause </w:t>
      </w:r>
      <w:r w:rsidRPr="007F4011">
        <w:rPr>
          <w:rFonts w:cs="v3.8.0"/>
        </w:rPr>
        <w:t>6.6.3</w:t>
      </w:r>
      <w:r w:rsidRPr="007F4011">
        <w:rPr>
          <w:rFonts w:cs="v3.8.0" w:hint="eastAsia"/>
          <w:lang w:eastAsia="ja-JP"/>
        </w:rPr>
        <w:t xml:space="preserve">.5 </w:t>
      </w:r>
      <w:r w:rsidRPr="007F4011">
        <w:rPr>
          <w:rFonts w:cs="v3.8.0"/>
        </w:rPr>
        <w:t>and 6.6.3</w:t>
      </w:r>
      <w:r w:rsidRPr="007F4011">
        <w:rPr>
          <w:rFonts w:cs="v3.8.0" w:hint="eastAsia"/>
          <w:lang w:eastAsia="ja-JP"/>
        </w:rPr>
        <w:t>.8</w:t>
      </w:r>
      <w:r w:rsidRPr="007F4011">
        <w:rPr>
          <w:rFonts w:cs="v3.8.0"/>
        </w:rPr>
        <w:t xml:space="preserve"> of [20] that apply also closer than 1</w:t>
      </w:r>
      <w:r w:rsidRPr="007F4011">
        <w:rPr>
          <w:rFonts w:cs="v3.8.0" w:hint="eastAsia"/>
          <w:lang w:eastAsia="ja-JP"/>
        </w:rPr>
        <w:t>2.5</w:t>
      </w:r>
      <w:r w:rsidRPr="007F4011">
        <w:rPr>
          <w:rFonts w:cs="v3.8.0"/>
        </w:rPr>
        <w:t xml:space="preserve"> MHz from </w:t>
      </w:r>
      <w:r w:rsidRPr="007F4011">
        <w:rPr>
          <w:rFonts w:cs="v3.8.0" w:hint="eastAsia"/>
          <w:lang w:eastAsia="ja-JP"/>
        </w:rPr>
        <w:t>the outermost carrier frequency used</w:t>
      </w:r>
      <w:r w:rsidRPr="007F4011">
        <w:rPr>
          <w:rFonts w:cs="v3.8.0"/>
        </w:rPr>
        <w:t>.</w:t>
      </w:r>
    </w:p>
    <w:p w:rsidR="00E44828" w:rsidRPr="007F4011" w:rsidRDefault="00E44828" w:rsidP="00E44828">
      <w:pPr>
        <w:rPr>
          <w:kern w:val="2"/>
          <w:lang w:val="en-US" w:eastAsia="ja-JP"/>
        </w:rPr>
      </w:pPr>
      <w:r w:rsidRPr="007F4011">
        <w:rPr>
          <w:rFonts w:hint="eastAsia"/>
          <w:kern w:val="2"/>
          <w:lang w:val="en-US" w:eastAsia="ja-JP"/>
        </w:rPr>
        <w:lastRenderedPageBreak/>
        <w:t xml:space="preserve">Furthermore, Spectrum emission mask (SEM) </w:t>
      </w:r>
      <w:r w:rsidRPr="007F4011">
        <w:rPr>
          <w:kern w:val="2"/>
          <w:lang w:val="en-US" w:eastAsia="ja-JP"/>
        </w:rPr>
        <w:t>applies</w:t>
      </w:r>
      <w:r w:rsidRPr="007F4011">
        <w:rPr>
          <w:rFonts w:hint="eastAsia"/>
          <w:kern w:val="2"/>
          <w:lang w:val="en-US" w:eastAsia="ja-JP"/>
        </w:rPr>
        <w:t xml:space="preserve"> to a UTRA BS transmitting on single RF carrier [20]. Thus SEM should not be applied to multi-carrier BS of different RATs.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with E-UTRA and UTRA</w:t>
      </w:r>
      <w:r w:rsidRPr="007F4011">
        <w:rPr>
          <w:rFonts w:hint="eastAsia"/>
          <w:kern w:val="2"/>
          <w:lang w:val="en-US" w:eastAsia="ja-JP"/>
        </w:rPr>
        <w:t xml:space="preserve"> should be specified</w:t>
      </w:r>
      <w:r w:rsidRPr="007F4011">
        <w:rPr>
          <w:kern w:val="2"/>
          <w:lang w:val="en-US" w:eastAsia="ja-JP"/>
        </w:rPr>
        <w:t xml:space="preserve"> as follows:</w:t>
      </w:r>
      <w:r w:rsidRPr="007F4011">
        <w:rPr>
          <w:rFonts w:hint="eastAsia"/>
          <w:kern w:val="2"/>
          <w:lang w:val="en-US" w:eastAsia="ja-JP"/>
        </w:rPr>
        <w:t xml:space="preserve"> </w:t>
      </w:r>
    </w:p>
    <w:p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 xml:space="preserve">multi-carrier </w:t>
      </w:r>
      <w:r w:rsidRPr="007F4011">
        <w:rPr>
          <w:kern w:val="2"/>
          <w:lang w:val="en-US" w:eastAsia="ja-JP"/>
        </w:rPr>
        <w:t xml:space="preserve">BS of E-UTRA </w:t>
      </w:r>
      <w:r w:rsidR="002578D5" w:rsidRPr="007F4011">
        <w:rPr>
          <w:kern w:val="2"/>
          <w:lang w:val="en-US" w:eastAsia="ja-JP"/>
        </w:rPr>
        <w:t xml:space="preserve">(channel bandwidth(s) ≥5 MHz) </w:t>
      </w:r>
      <w:r w:rsidRPr="007F4011">
        <w:rPr>
          <w:kern w:val="2"/>
          <w:lang w:val="en-US" w:eastAsia="ja-JP"/>
        </w:rPr>
        <w:t xml:space="preserve">and UTRA, the </w:t>
      </w:r>
      <w:r w:rsidRPr="007F4011">
        <w:rPr>
          <w:rFonts w:hint="eastAsia"/>
          <w:kern w:val="2"/>
          <w:lang w:val="en-US" w:eastAsia="ja-JP"/>
        </w:rPr>
        <w:t>RAT</w:t>
      </w:r>
      <w:r w:rsidRPr="007F4011">
        <w:rPr>
          <w:kern w:val="2"/>
          <w:lang w:val="en-US" w:eastAsia="ja-JP"/>
        </w:rPr>
        <w:t xml:space="preserve"> being used at the edge of the operating band should be considered. That is, the corresponding requirements for the </w:t>
      </w:r>
      <w:r w:rsidRPr="007F4011">
        <w:rPr>
          <w:rFonts w:hint="eastAsia"/>
          <w:kern w:val="2"/>
          <w:lang w:val="en-US" w:eastAsia="ja-JP"/>
        </w:rPr>
        <w:t>RAT</w:t>
      </w:r>
      <w:r w:rsidRPr="007F4011">
        <w:rPr>
          <w:kern w:val="2"/>
          <w:lang w:val="en-US" w:eastAsia="ja-JP"/>
        </w:rPr>
        <w:t xml:space="preserve"> being used on the outer most carrier should be applied at either side of the operating band</w:t>
      </w:r>
      <w:r w:rsidR="00197676" w:rsidRPr="007F4011">
        <w:rPr>
          <w:rFonts w:hint="eastAsia"/>
          <w:kern w:val="2"/>
          <w:lang w:val="en-US" w:eastAsia="ja-JP"/>
        </w:rPr>
        <w:t xml:space="preserve"> as shown in Figure </w:t>
      </w:r>
      <w:r w:rsidR="00197676" w:rsidRPr="007F4011">
        <w:rPr>
          <w:kern w:val="2"/>
          <w:lang w:val="en-US" w:eastAsia="ja-JP"/>
        </w:rPr>
        <w:t>10.4</w:t>
      </w:r>
      <w:r w:rsidRPr="007F4011">
        <w:rPr>
          <w:kern w:val="2"/>
          <w:lang w:val="en-US" w:eastAsia="ja-JP"/>
        </w:rPr>
        <w:t>.</w:t>
      </w:r>
    </w:p>
    <w:p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this guideline means that</w:t>
      </w:r>
      <w:r w:rsidRPr="007F4011">
        <w:rPr>
          <w:rFonts w:hint="eastAsia"/>
          <w:lang w:val="en-US" w:eastAsia="ja-JP"/>
        </w:rPr>
        <w:t xml:space="preserve"> multi-carrier BS </w:t>
      </w:r>
      <w:r w:rsidRPr="007F4011">
        <w:rPr>
          <w:lang w:val="en-US" w:eastAsia="ja-JP"/>
        </w:rPr>
        <w:t>should</w:t>
      </w:r>
      <w:r w:rsidRPr="007F4011">
        <w:rPr>
          <w:rFonts w:hint="eastAsia"/>
          <w:lang w:val="en-US" w:eastAsia="ja-JP"/>
        </w:rPr>
        <w:t xml:space="preserve"> 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rsidR="00E44828" w:rsidRPr="007F4011" w:rsidRDefault="00EB222C" w:rsidP="00E44828">
      <w:pPr>
        <w:jc w:val="center"/>
        <w:rPr>
          <w:sz w:val="21"/>
          <w:szCs w:val="21"/>
          <w:lang w:val="en-US" w:eastAsia="ja-JP"/>
        </w:rPr>
      </w:pPr>
      <w:r>
        <w:pict>
          <v:shape id="_x0000_i1098" type="#_x0000_t75" style="width:378.75pt;height:98.25pt" o:allowoverlap="f">
            <v:imagedata r:id="rId100" o:title=""/>
          </v:shape>
        </w:pict>
      </w:r>
    </w:p>
    <w:p w:rsidR="00621C08" w:rsidRPr="007F4011" w:rsidRDefault="00197676" w:rsidP="00DC1575">
      <w:pPr>
        <w:jc w:val="both"/>
        <w:outlineLvl w:val="0"/>
        <w:rPr>
          <w:rFonts w:ascii="Arial" w:hAnsi="Arial"/>
          <w:b/>
          <w:kern w:val="2"/>
          <w:lang w:val="en-US" w:eastAsia="ja-JP"/>
        </w:rPr>
      </w:pPr>
      <w:r w:rsidRPr="007F4011">
        <w:rPr>
          <w:rFonts w:ascii="Arial" w:hAnsi="Arial" w:hint="eastAsia"/>
          <w:b/>
          <w:kern w:val="2"/>
          <w:lang w:val="en-US" w:eastAsia="ja-JP"/>
        </w:rPr>
        <w:t xml:space="preserve">Figure </w:t>
      </w:r>
      <w:r w:rsidRPr="007F4011">
        <w:rPr>
          <w:rFonts w:ascii="Arial" w:hAnsi="Arial"/>
          <w:b/>
          <w:kern w:val="2"/>
          <w:lang w:val="en-US" w:eastAsia="ja-JP"/>
        </w:rPr>
        <w:t>10.4</w:t>
      </w:r>
      <w:r w:rsidR="00E44828" w:rsidRPr="007F4011">
        <w:rPr>
          <w:rFonts w:ascii="Arial" w:hAnsi="Arial" w:hint="eastAsia"/>
          <w:b/>
          <w:kern w:val="2"/>
          <w:lang w:val="en-US" w:eastAsia="ja-JP"/>
        </w:rPr>
        <w:t xml:space="preserve">: Unwanted emissions requirements for multi-carrier BS of </w:t>
      </w:r>
      <w:r w:rsidR="00E44828" w:rsidRPr="007F4011">
        <w:rPr>
          <w:rFonts w:ascii="Arial" w:hAnsi="Arial"/>
          <w:b/>
          <w:kern w:val="2"/>
          <w:lang w:val="en-US" w:eastAsia="ja-JP"/>
        </w:rPr>
        <w:t>E-UTRA and UTRA</w:t>
      </w:r>
    </w:p>
    <w:p w:rsidR="006D43DB" w:rsidRPr="007F4011" w:rsidRDefault="00C755A3" w:rsidP="00DC1575">
      <w:pPr>
        <w:pStyle w:val="Heading2"/>
        <w:tabs>
          <w:tab w:val="left" w:pos="1140"/>
        </w:tabs>
        <w:ind w:left="1140" w:hanging="1140"/>
      </w:pPr>
      <w:bookmarkStart w:id="222" w:name="_Toc518937238"/>
      <w:bookmarkStart w:id="223" w:name="_Toc46233097"/>
      <w:r w:rsidRPr="007F4011">
        <w:t>10.2</w:t>
      </w:r>
      <w:r w:rsidRPr="007F4011">
        <w:tab/>
      </w:r>
      <w:r w:rsidR="006D43DB" w:rsidRPr="007F4011">
        <w:t xml:space="preserve">Receiver requirements for </w:t>
      </w:r>
      <w:r w:rsidR="006D43DB" w:rsidRPr="007F4011">
        <w:rPr>
          <w:rFonts w:hint="eastAsia"/>
        </w:rPr>
        <w:t>multi-carrier BS</w:t>
      </w:r>
      <w:bookmarkEnd w:id="222"/>
      <w:bookmarkEnd w:id="223"/>
    </w:p>
    <w:p w:rsidR="006D43DB" w:rsidRPr="007F4011" w:rsidRDefault="00C755A3" w:rsidP="00DC1575">
      <w:pPr>
        <w:pStyle w:val="Heading3"/>
        <w:tabs>
          <w:tab w:val="left" w:pos="1140"/>
        </w:tabs>
        <w:ind w:left="1140" w:hanging="1140"/>
      </w:pPr>
      <w:bookmarkStart w:id="224" w:name="_Toc518937239"/>
      <w:bookmarkStart w:id="225" w:name="_Toc46233098"/>
      <w:r w:rsidRPr="007F4011">
        <w:t>10.2.1</w:t>
      </w:r>
      <w:r w:rsidRPr="007F4011">
        <w:tab/>
      </w:r>
      <w:r w:rsidR="006D43DB" w:rsidRPr="007F4011">
        <w:rPr>
          <w:rFonts w:hint="eastAsia"/>
        </w:rPr>
        <w:t>General</w:t>
      </w:r>
      <w:bookmarkEnd w:id="224"/>
      <w:bookmarkEnd w:id="225"/>
    </w:p>
    <w:p w:rsidR="00502AF3" w:rsidRPr="007F4011" w:rsidRDefault="00502AF3" w:rsidP="00502AF3">
      <w:pPr>
        <w:rPr>
          <w:lang w:val="en-US"/>
        </w:rPr>
      </w:pPr>
      <w:r w:rsidRPr="007F4011">
        <w:rPr>
          <w:lang w:val="en-US"/>
        </w:rPr>
        <w:t>In a multi-carrier receiver, it is possible to set the processing bandwidth (i.e. used receiver BW) wider than a single E-UTRA channel bandwidth. Both TX and RX requirements in [19] are specified at the BS antenna connector. From this perspective there is a fundamental difference between a multi-carrier transmitter and a multi-carrier receiver. At the antenna connector, the “lowest carrier frequency used” and the “highest carrier frequency used” can be recognized</w:t>
      </w:r>
      <w:r w:rsidRPr="007F4011">
        <w:rPr>
          <w:lang w:val="en-US"/>
        </w:rPr>
        <w:tab/>
        <w:t xml:space="preserve"> via the emitted spectrum on the TX path. Therefore the same test set-up can be used for a single-carrier and a multi-carrier transmitter. However, on the RX path, as long as a test is performed with a single wanted carrier, it is impossible to identify at the antenna connector the lowest and the highest carrier frequency where </w:t>
      </w:r>
      <w:r w:rsidRPr="007F4011">
        <w:rPr>
          <w:i/>
          <w:lang w:val="en-US"/>
        </w:rPr>
        <w:t>simultaneously</w:t>
      </w:r>
      <w:r w:rsidRPr="007F4011">
        <w:rPr>
          <w:lang w:val="en-US"/>
        </w:rPr>
        <w:t xml:space="preserve"> a certain performance is achieved. A multi-carrier receiver should therefore be tested with a multi-carrier wanted signal. </w:t>
      </w:r>
    </w:p>
    <w:p w:rsidR="00502AF3" w:rsidRPr="007F4011" w:rsidRDefault="00502AF3" w:rsidP="00502AF3">
      <w:pPr>
        <w:rPr>
          <w:lang w:val="en-US"/>
        </w:rPr>
      </w:pPr>
      <w:r w:rsidRPr="007F4011">
        <w:rPr>
          <w:lang w:val="en-US"/>
        </w:rPr>
        <w:t xml:space="preserve">With a multi-carrier wanted signal, the same principles applied to multi-carrier TX testing can also be applied to RX testing. The manufacturer declares which frequency range and multi-carrier bandwidths that are supported. The lowest and the highest supported bandwidth are tested as specified in section 4.7 of TS 36.141[21]. A wanted signal is applied at the lower edge of the tested multi-carrier bandwidth. Another wanted signal is applied at the upper edge of the tested multi-carrier bandwidth. It is not deemed necessary to apply wanted signals between the outer carriers, because usually the worst performance is obtained at the outer channels. In the Reference sensitivity measurement only the two wanted signals are applied. In the ACS, blocking and intermodulation measurements interferers are applied at frequencies outside the tested multi-carrier bandwidth, with spacing as defined for each requirement in relation to the closest wanted signal respectively. Following the TX testing approach, no requirements are specified for interferers between the wanted channels. </w:t>
      </w:r>
    </w:p>
    <w:p w:rsidR="00502AF3" w:rsidRPr="007F4011" w:rsidRDefault="00502AF3" w:rsidP="00502AF3">
      <w:pPr>
        <w:rPr>
          <w:lang w:val="en-US"/>
        </w:rPr>
      </w:pPr>
      <w:r w:rsidRPr="007F4011">
        <w:rPr>
          <w:lang w:val="en-US"/>
        </w:rPr>
        <w:t xml:space="preserve">Current specification allows the desensitization of the wanted signals in the presence of an interfering signal e.g., in the ACS test.  It is FFS whether this desensitization should be consider further for multi-carrier case. </w:t>
      </w:r>
    </w:p>
    <w:p w:rsidR="00502AF3" w:rsidRPr="007F4011" w:rsidRDefault="00502AF3" w:rsidP="00502AF3">
      <w:pPr>
        <w:rPr>
          <w:lang w:val="en-US"/>
        </w:rPr>
      </w:pPr>
      <w:r w:rsidRPr="007F4011">
        <w:rPr>
          <w:lang w:val="en-US"/>
        </w:rPr>
        <w:t xml:space="preserve">Regarding </w:t>
      </w:r>
      <w:r w:rsidRPr="007F4011">
        <w:t>Dynamic range and In-channel selectivity, a similar approach as for the Reference sensitivity level can be adopted, i.e. two simultaneous wanted signals, one at the lowest assigned channel frequency and one at the highest assigned channel frequency are chosen, together with their corresponding in-channel interfering signals. That is to say, that the currently specified single carrier requirements should be simultaneously fulfilled at the lowest and highest assigned E-UTRA channel frequency.</w:t>
      </w:r>
    </w:p>
    <w:p w:rsidR="006D43DB" w:rsidRPr="007F4011" w:rsidRDefault="00C755A3" w:rsidP="00DC1575">
      <w:pPr>
        <w:pStyle w:val="Heading3"/>
        <w:tabs>
          <w:tab w:val="left" w:pos="1140"/>
        </w:tabs>
        <w:ind w:left="1140" w:hanging="1140"/>
        <w:rPr>
          <w:lang w:eastAsia="ja-JP"/>
        </w:rPr>
      </w:pPr>
      <w:bookmarkStart w:id="226" w:name="_Toc518937240"/>
      <w:bookmarkStart w:id="227" w:name="_Toc46233099"/>
      <w:r w:rsidRPr="007F4011">
        <w:rPr>
          <w:lang w:eastAsia="ja-JP"/>
        </w:rPr>
        <w:lastRenderedPageBreak/>
        <w:t>10.2.2</w:t>
      </w:r>
      <w:r w:rsidRPr="007F4011">
        <w:rPr>
          <w:lang w:eastAsia="ja-JP"/>
        </w:rPr>
        <w:tab/>
      </w:r>
      <w:r w:rsidR="006D43DB" w:rsidRPr="007F4011">
        <w:rPr>
          <w:lang w:eastAsia="ja-JP"/>
        </w:rPr>
        <w:t>Test principles for a m</w:t>
      </w:r>
      <w:r w:rsidR="006D43DB" w:rsidRPr="007F4011">
        <w:rPr>
          <w:rFonts w:hint="eastAsia"/>
          <w:lang w:eastAsia="ja-JP"/>
        </w:rPr>
        <w:t xml:space="preserve">ulti-carrier BS of </w:t>
      </w:r>
      <w:r w:rsidR="006D43DB" w:rsidRPr="007F4011">
        <w:rPr>
          <w:lang w:eastAsia="ja-JP"/>
        </w:rPr>
        <w:t xml:space="preserve">equal or </w:t>
      </w:r>
      <w:r w:rsidR="006D43DB" w:rsidRPr="007F4011">
        <w:rPr>
          <w:rFonts w:hint="eastAsia"/>
          <w:lang w:eastAsia="ja-JP"/>
        </w:rPr>
        <w:t xml:space="preserve">different </w:t>
      </w:r>
      <w:r w:rsidR="006D43DB" w:rsidRPr="007F4011">
        <w:rPr>
          <w:lang w:eastAsia="ja-JP"/>
        </w:rPr>
        <w:t>E-UTRA</w:t>
      </w:r>
      <w:r w:rsidR="006D43DB" w:rsidRPr="007F4011">
        <w:rPr>
          <w:rFonts w:hint="eastAsia"/>
          <w:lang w:eastAsia="ja-JP"/>
        </w:rPr>
        <w:t xml:space="preserve"> channel bandwidths</w:t>
      </w:r>
      <w:bookmarkEnd w:id="226"/>
      <w:bookmarkEnd w:id="227"/>
    </w:p>
    <w:p w:rsidR="00502AF3" w:rsidRPr="007F4011" w:rsidRDefault="00502AF3" w:rsidP="00502AF3">
      <w:r w:rsidRPr="007F4011">
        <w:t xml:space="preserve">The following principles are proposed for receiver requirements in case of multi-carrier BS. </w:t>
      </w:r>
      <w:r w:rsidRPr="007F4011">
        <w:rPr>
          <w:kern w:val="2"/>
          <w:lang w:val="en-US" w:eastAsia="ja-JP"/>
        </w:rPr>
        <w:t xml:space="preserve">Only </w:t>
      </w:r>
      <w:r w:rsidRPr="007F4011">
        <w:rPr>
          <w:rFonts w:hint="eastAsia"/>
          <w:kern w:val="2"/>
          <w:lang w:val="en-US" w:eastAsia="ja-JP"/>
        </w:rPr>
        <w:t>5 MHz and higher channel bandwidths</w:t>
      </w:r>
      <w:r w:rsidRPr="007F4011">
        <w:rPr>
          <w:kern w:val="2"/>
          <w:lang w:val="en-US" w:eastAsia="ja-JP"/>
        </w:rPr>
        <w:t xml:space="preserve"> are considered</w:t>
      </w:r>
      <w:r w:rsidRPr="007F4011">
        <w:rPr>
          <w:rFonts w:hint="eastAsia"/>
          <w:kern w:val="2"/>
          <w:lang w:val="en-US" w:eastAsia="ja-JP"/>
        </w:rPr>
        <w:t xml:space="preserve"> (less than 5 MHz is FFS)</w:t>
      </w:r>
      <w:r w:rsidRPr="007F4011">
        <w:t>:</w:t>
      </w:r>
    </w:p>
    <w:p w:rsidR="00502AF3" w:rsidRPr="007F4011" w:rsidRDefault="00E45DF0" w:rsidP="00E45DF0">
      <w:pPr>
        <w:pStyle w:val="B1"/>
      </w:pPr>
      <w:r>
        <w:rPr>
          <w:rFonts w:hint="eastAsia"/>
          <w:lang w:eastAsia="ko-KR"/>
        </w:rPr>
        <w:t>-</w:t>
      </w:r>
      <w:r>
        <w:rPr>
          <w:rFonts w:hint="eastAsia"/>
          <w:lang w:eastAsia="ko-KR"/>
        </w:rPr>
        <w:tab/>
      </w:r>
      <w:r w:rsidR="00502AF3" w:rsidRPr="007F4011">
        <w:t>In a receiver that can receive multiple contiguous carrier over a declared multi-carrier bandwidth, two wanted carriers are tested simultaneously, at both edges of the multi-carrier bandwidth.</w:t>
      </w:r>
    </w:p>
    <w:p w:rsidR="00502AF3" w:rsidRPr="007F4011" w:rsidRDefault="00E45DF0" w:rsidP="00E45DF0">
      <w:pPr>
        <w:pStyle w:val="B1"/>
      </w:pPr>
      <w:r>
        <w:rPr>
          <w:rFonts w:hint="eastAsia"/>
          <w:lang w:eastAsia="ko-KR"/>
        </w:rPr>
        <w:t>-</w:t>
      </w:r>
      <w:r>
        <w:rPr>
          <w:rFonts w:hint="eastAsia"/>
          <w:lang w:eastAsia="ko-KR"/>
        </w:rPr>
        <w:tab/>
      </w:r>
      <w:r w:rsidR="00502AF3" w:rsidRPr="007F4011">
        <w:t>There are no requirements for interfering signals between the wanted carriers.</w:t>
      </w:r>
    </w:p>
    <w:p w:rsidR="00502AF3" w:rsidRPr="007F4011" w:rsidRDefault="00E45DF0" w:rsidP="00E45DF0">
      <w:pPr>
        <w:pStyle w:val="B1"/>
      </w:pPr>
      <w:r>
        <w:rPr>
          <w:rFonts w:hint="eastAsia"/>
          <w:lang w:eastAsia="ko-KR"/>
        </w:rPr>
        <w:t>-</w:t>
      </w:r>
      <w:r>
        <w:rPr>
          <w:rFonts w:hint="eastAsia"/>
          <w:lang w:eastAsia="ko-KR"/>
        </w:rPr>
        <w:tab/>
      </w:r>
      <w:r w:rsidR="00502AF3" w:rsidRPr="007F4011">
        <w:t>Only the highest and the lowest supported multi-carrier bandwidth are tested.</w:t>
      </w:r>
    </w:p>
    <w:p w:rsidR="00502AF3" w:rsidRPr="007F4011" w:rsidRDefault="00E45DF0" w:rsidP="00E45DF0">
      <w:pPr>
        <w:pStyle w:val="B1"/>
      </w:pPr>
      <w:r>
        <w:rPr>
          <w:rFonts w:hint="eastAsia"/>
          <w:lang w:eastAsia="ko-KR"/>
        </w:rPr>
        <w:t>-</w:t>
      </w:r>
      <w:r>
        <w:rPr>
          <w:rFonts w:hint="eastAsia"/>
          <w:lang w:eastAsia="ko-KR"/>
        </w:rPr>
        <w:tab/>
      </w:r>
      <w:r w:rsidR="00502AF3" w:rsidRPr="007F4011">
        <w:t>The same set of interfering signals is used as in the equivalent single-carrier test. E.g. in a blocking test there is only one blocker at a time, even though two simultaneous wanted signals are used.</w:t>
      </w:r>
    </w:p>
    <w:p w:rsidR="00502AF3" w:rsidRPr="007F4011" w:rsidRDefault="00E45DF0" w:rsidP="00E45DF0">
      <w:pPr>
        <w:pStyle w:val="B1"/>
      </w:pPr>
      <w:r>
        <w:rPr>
          <w:rFonts w:hint="eastAsia"/>
          <w:lang w:eastAsia="ko-KR"/>
        </w:rPr>
        <w:t>-</w:t>
      </w:r>
      <w:r>
        <w:rPr>
          <w:rFonts w:hint="eastAsia"/>
          <w:lang w:eastAsia="ko-KR"/>
        </w:rPr>
        <w:tab/>
      </w:r>
      <w:r w:rsidR="00502AF3" w:rsidRPr="007F4011">
        <w:t xml:space="preserve">The test is repeated for the lower and upper wanted signals, with the interfering signals below the lower and above the higher wanted signal respectively. The properties of the interferer(s) are chosen according to the requirements of the closest wanted signal. </w:t>
      </w:r>
    </w:p>
    <w:p w:rsidR="00502AF3" w:rsidRPr="007F4011" w:rsidRDefault="00E45DF0" w:rsidP="00E45DF0">
      <w:pPr>
        <w:pStyle w:val="B1"/>
      </w:pPr>
      <w:r>
        <w:rPr>
          <w:rFonts w:hint="eastAsia"/>
          <w:lang w:eastAsia="ko-KR"/>
        </w:rPr>
        <w:t>-</w:t>
      </w:r>
      <w:r>
        <w:rPr>
          <w:rFonts w:hint="eastAsia"/>
          <w:lang w:eastAsia="ko-KR"/>
        </w:rPr>
        <w:tab/>
      </w:r>
      <w:r w:rsidR="00502AF3" w:rsidRPr="007F4011">
        <w:rPr>
          <w:lang w:val="en-US"/>
        </w:rPr>
        <w:t>For the receiver tests the desensitization for the wanted signals should be the same as for the single carrier case.</w:t>
      </w:r>
    </w:p>
    <w:p w:rsidR="00130EE2" w:rsidRPr="007F4011" w:rsidRDefault="00130EE2" w:rsidP="00DC1575">
      <w:pPr>
        <w:pStyle w:val="Heading1"/>
      </w:pPr>
      <w:bookmarkStart w:id="228" w:name="_Toc518937241"/>
      <w:bookmarkStart w:id="229" w:name="_Toc46233100"/>
      <w:r w:rsidRPr="007F4011">
        <w:t>11</w:t>
      </w:r>
      <w:r w:rsidRPr="007F4011">
        <w:tab/>
        <w:t>Rationale for unwanted emission specifications</w:t>
      </w:r>
      <w:bookmarkEnd w:id="228"/>
      <w:bookmarkEnd w:id="229"/>
    </w:p>
    <w:p w:rsidR="00130EE2" w:rsidRPr="007F4011" w:rsidRDefault="00130EE2" w:rsidP="00130EE2">
      <w:pPr>
        <w:rPr>
          <w:snapToGrid w:val="0"/>
        </w:rPr>
      </w:pPr>
      <w:r w:rsidRPr="007F4011">
        <w:rPr>
          <w:snapToGrid w:val="0"/>
        </w:rPr>
        <w:t xml:space="preserve">Unwanted emissions are divided into “Out-of-band emission” and “Spurious emissions” in 3GPP RF specifications. This notation is in line with ITU-R recommendations such as SM.329 </w:t>
      </w:r>
      <w:r w:rsidRPr="007F4011">
        <w:rPr>
          <w:snapToGrid w:val="0"/>
          <w:cs/>
        </w:rPr>
        <w:t>‎‎</w:t>
      </w:r>
      <w:r w:rsidRPr="007F4011">
        <w:rPr>
          <w:snapToGrid w:val="0"/>
        </w:rPr>
        <w:t xml:space="preserve">[22] and the Radio Regulations </w:t>
      </w:r>
      <w:r w:rsidRPr="007F4011">
        <w:rPr>
          <w:snapToGrid w:val="0"/>
          <w:cs/>
        </w:rPr>
        <w:t>‎</w:t>
      </w:r>
      <w:r w:rsidRPr="007F4011">
        <w:rPr>
          <w:snapToGrid w:val="0"/>
        </w:rPr>
        <w:t>[23]. ITU defines:</w:t>
      </w:r>
    </w:p>
    <w:p w:rsidR="00130EE2" w:rsidRPr="007F4011" w:rsidRDefault="00130EE2" w:rsidP="00130EE2">
      <w:pPr>
        <w:rPr>
          <w:rFonts w:cs="v5.0.0"/>
          <w:snapToGrid w:val="0"/>
        </w:rPr>
      </w:pPr>
      <w:r w:rsidRPr="007F4011">
        <w:rPr>
          <w:rFonts w:cs="v5.0.0"/>
          <w:b/>
          <w:bCs/>
          <w:snapToGrid w:val="0"/>
        </w:rPr>
        <w:t>Out-of-band emission</w:t>
      </w:r>
      <w:r w:rsidRPr="007F4011">
        <w:rPr>
          <w:rFonts w:cs="v5.0.0"/>
          <w:snapToGrid w:val="0"/>
        </w:rPr>
        <w:t xml:space="preserve"> = Emission on a frequency or frequencies immediately outside the necessary bandwidth which results from the modulation process, but excluding spurious emissions.</w:t>
      </w:r>
    </w:p>
    <w:p w:rsidR="00130EE2" w:rsidRPr="007F4011" w:rsidRDefault="00130EE2" w:rsidP="00130EE2">
      <w:pPr>
        <w:rPr>
          <w:snapToGrid w:val="0"/>
        </w:rPr>
      </w:pPr>
      <w:r w:rsidRPr="007F4011">
        <w:rPr>
          <w:b/>
          <w:bCs/>
          <w:snapToGrid w:val="0"/>
        </w:rPr>
        <w:t>Spurious emission</w:t>
      </w:r>
      <w:r w:rsidRPr="007F4011">
        <w:rPr>
          <w:snapToGrid w:val="0"/>
        </w:rPr>
        <w:t xml:space="preserve">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rsidR="00130EE2" w:rsidRPr="007F4011" w:rsidRDefault="00130EE2" w:rsidP="00130EE2">
      <w:pPr>
        <w:rPr>
          <w:snapToGrid w:val="0"/>
        </w:rPr>
      </w:pPr>
      <w:r w:rsidRPr="007F4011">
        <w:rPr>
          <w:b/>
          <w:bCs/>
          <w:snapToGrid w:val="0"/>
        </w:rPr>
        <w:t>Unwanted emissions</w:t>
      </w:r>
      <w:r w:rsidRPr="007F4011">
        <w:rPr>
          <w:snapToGrid w:val="0"/>
        </w:rPr>
        <w:t xml:space="preserve"> = Consist of spurious emissions and out-of-band emissions.</w:t>
      </w:r>
    </w:p>
    <w:p w:rsidR="00130EE2" w:rsidRPr="007F4011" w:rsidRDefault="00130EE2" w:rsidP="00130EE2">
      <w:pPr>
        <w:rPr>
          <w:rFonts w:cs="v5.0.0"/>
        </w:rPr>
      </w:pPr>
      <w:r w:rsidRPr="007F4011">
        <w:rPr>
          <w:rFonts w:cs="v5.0.0"/>
        </w:rPr>
        <w:t>Some requirements in [19] may only apply in certain regions either as optional requirements or set by local and regional regulation as mandatory requirements. It is normally not stated in the 3GPP specifications under what exact circumstances the requirements apply, since this is defined by local or regional regulation.</w:t>
      </w:r>
    </w:p>
    <w:p w:rsidR="00130EE2" w:rsidRPr="007F4011" w:rsidRDefault="00130EE2" w:rsidP="00130EE2">
      <w:pPr>
        <w:rPr>
          <w:rFonts w:cs="v5.0.0"/>
        </w:rPr>
      </w:pPr>
      <w:r w:rsidRPr="007F4011">
        <w:t>All requirements that may be applied differently in different regions are listed in [19] Clause 4.3.</w:t>
      </w:r>
    </w:p>
    <w:p w:rsidR="00130EE2" w:rsidRPr="007F4011" w:rsidRDefault="00992961" w:rsidP="00DC1575">
      <w:pPr>
        <w:pStyle w:val="Heading2"/>
        <w:tabs>
          <w:tab w:val="left" w:pos="1140"/>
        </w:tabs>
        <w:ind w:left="1140" w:hanging="1140"/>
      </w:pPr>
      <w:bookmarkStart w:id="230" w:name="_Toc518937242"/>
      <w:bookmarkStart w:id="231" w:name="_Toc46233101"/>
      <w:r w:rsidRPr="007F4011">
        <w:t>11.1</w:t>
      </w:r>
      <w:r w:rsidRPr="007F4011">
        <w:tab/>
      </w:r>
      <w:r w:rsidR="00130EE2" w:rsidRPr="007F4011">
        <w:t>Out of band Emissions</w:t>
      </w:r>
      <w:bookmarkEnd w:id="230"/>
      <w:bookmarkEnd w:id="231"/>
    </w:p>
    <w:p w:rsidR="004E2B6F" w:rsidRPr="004E2B6F" w:rsidRDefault="004E2B6F" w:rsidP="004E2B6F">
      <w:pPr>
        <w:rPr>
          <w:snapToGrid w:val="0"/>
        </w:rPr>
      </w:pPr>
      <w:r w:rsidRPr="004E2B6F">
        <w:rPr>
          <w:snapToGrid w:val="0"/>
        </w:rPr>
        <w:t>Out of band emissions are unwanted emissions immediately outside the channel bandwidth resulting from the modulation process and non-linearity in the transmitter but excluding spurious emissions. This out of band emission requirement is specified both in terms of operating band unwanted emissions and adjacent channel power ratio (ACLR) for the transmitter. ACLR is specified mainly as a measure of the capability of the transmitter to guarantee the interfering signal below an acceptable level to the adjacent system to allow-coexistence. ACLR is also a regulatory requirement in certain countries. Operating band unwanted emissions is specified mainly as a measure of the capability of the transmitter to comply with certain regional regulatory requirements.</w:t>
      </w:r>
    </w:p>
    <w:p w:rsidR="00130EE2" w:rsidRPr="007F4011" w:rsidRDefault="00992961" w:rsidP="00DC1575">
      <w:pPr>
        <w:pStyle w:val="Heading3"/>
        <w:tabs>
          <w:tab w:val="left" w:pos="1140"/>
        </w:tabs>
        <w:ind w:left="1140" w:hanging="1140"/>
        <w:rPr>
          <w:snapToGrid w:val="0"/>
        </w:rPr>
      </w:pPr>
      <w:bookmarkStart w:id="232" w:name="_Toc518937243"/>
      <w:bookmarkStart w:id="233" w:name="_Toc46233102"/>
      <w:r w:rsidRPr="007F4011">
        <w:rPr>
          <w:snapToGrid w:val="0"/>
        </w:rPr>
        <w:t>11.1.1</w:t>
      </w:r>
      <w:r w:rsidRPr="007F4011">
        <w:rPr>
          <w:snapToGrid w:val="0"/>
        </w:rPr>
        <w:tab/>
      </w:r>
      <w:r w:rsidR="00130EE2" w:rsidRPr="007F4011">
        <w:rPr>
          <w:snapToGrid w:val="0"/>
        </w:rPr>
        <w:t>Operating band unwanted emission requirements for E-UTRA BS (spectrum emission mask)</w:t>
      </w:r>
      <w:bookmarkEnd w:id="232"/>
      <w:bookmarkEnd w:id="233"/>
    </w:p>
    <w:p w:rsidR="00130EE2" w:rsidRPr="007F4011" w:rsidRDefault="00130EE2" w:rsidP="00130EE2">
      <w:pPr>
        <w:rPr>
          <w:rFonts w:cs="v5.0.0"/>
          <w:snapToGrid w:val="0"/>
        </w:rPr>
      </w:pPr>
      <w:r w:rsidRPr="007F4011">
        <w:rPr>
          <w:rFonts w:cs="v5.0.0"/>
          <w:snapToGrid w:val="0"/>
        </w:rPr>
        <w:t>E-UTRA should have a operating band unwanted emissions (spectrum emissions mask, SEM) requirements defined, based on the following prerequisites.</w:t>
      </w:r>
    </w:p>
    <w:p w:rsidR="00130EE2" w:rsidRPr="007F4011" w:rsidRDefault="00130EE2" w:rsidP="00130EE2">
      <w:pPr>
        <w:pStyle w:val="B1"/>
        <w:rPr>
          <w:snapToGrid w:val="0"/>
        </w:rPr>
      </w:pPr>
      <w:r w:rsidRPr="007F4011">
        <w:rPr>
          <w:snapToGrid w:val="0"/>
        </w:rPr>
        <w:t>-</w:t>
      </w:r>
      <w:r w:rsidRPr="007F4011">
        <w:rPr>
          <w:snapToGrid w:val="0"/>
        </w:rPr>
        <w:tab/>
        <w:t xml:space="preserve">SEM should be defined with a reference bandwidth of 100 kHz.. </w:t>
      </w:r>
    </w:p>
    <w:p w:rsidR="00130EE2" w:rsidRPr="007F4011" w:rsidRDefault="00130EE2" w:rsidP="00130EE2">
      <w:pPr>
        <w:pStyle w:val="B1"/>
        <w:rPr>
          <w:snapToGrid w:val="0"/>
        </w:rPr>
      </w:pPr>
      <w:r w:rsidRPr="007F4011">
        <w:rPr>
          <w:snapToGrid w:val="0"/>
        </w:rPr>
        <w:lastRenderedPageBreak/>
        <w:t>-</w:t>
      </w:r>
      <w:r w:rsidRPr="007F4011">
        <w:rPr>
          <w:snapToGrid w:val="0"/>
        </w:rPr>
        <w:tab/>
        <w:t>The SEM limit should also be set to allow some variations due to varying power allocation between resource blocks.</w:t>
      </w:r>
    </w:p>
    <w:p w:rsidR="00130EE2" w:rsidRPr="007F4011" w:rsidRDefault="00130EE2" w:rsidP="00130EE2">
      <w:pPr>
        <w:pStyle w:val="B1"/>
        <w:rPr>
          <w:snapToGrid w:val="0"/>
        </w:rPr>
      </w:pPr>
      <w:r w:rsidRPr="007F4011">
        <w:rPr>
          <w:snapToGrid w:val="0"/>
        </w:rPr>
        <w:t>-</w:t>
      </w:r>
      <w:r w:rsidRPr="007F4011">
        <w:rPr>
          <w:snapToGrid w:val="0"/>
        </w:rPr>
        <w:tab/>
        <w:t>FCC requirements [25] which apply mainly in Region 2 should be defined separately as an absolute limit and may need a smaller reference bandwidth in some cases.</w:t>
      </w:r>
    </w:p>
    <w:p w:rsidR="00130EE2" w:rsidRPr="007F4011" w:rsidRDefault="00130EE2" w:rsidP="00130EE2">
      <w:pPr>
        <w:pStyle w:val="B1"/>
        <w:rPr>
          <w:snapToGrid w:val="0"/>
        </w:rPr>
      </w:pPr>
      <w:r w:rsidRPr="007F4011">
        <w:rPr>
          <w:snapToGrid w:val="0"/>
        </w:rPr>
        <w:t>-</w:t>
      </w:r>
      <w:r w:rsidRPr="007F4011">
        <w:rPr>
          <w:snapToGrid w:val="0"/>
        </w:rPr>
        <w:tab/>
        <w:t xml:space="preserve">In UTRA, the spectrum emissions mask is not only defined in the OOB domain, but also across the spurious domain inside the operating band. This can also be the case for the E-UTRA mask, as long as the limits in the spurious domain are consistent with recommended spurious limits in SM.329 [22]. The “unified” in-band OOB + spurious emissions for E-UTRA can be named </w:t>
      </w:r>
      <w:r w:rsidRPr="007F4011">
        <w:rPr>
          <w:i/>
          <w:iCs/>
          <w:snapToGrid w:val="0"/>
        </w:rPr>
        <w:t>“unwanted emissions”</w:t>
      </w:r>
      <w:r w:rsidRPr="007F4011">
        <w:rPr>
          <w:snapToGrid w:val="0"/>
        </w:rPr>
        <w:t xml:space="preserve"> which is the agreed terminology [25] that encompasses both OOB and spurious emissions.</w:t>
      </w:r>
    </w:p>
    <w:p w:rsidR="00130EE2" w:rsidRPr="007F4011" w:rsidRDefault="00130EE2" w:rsidP="00130EE2">
      <w:pPr>
        <w:pStyle w:val="B1"/>
        <w:rPr>
          <w:snapToGrid w:val="0"/>
        </w:rPr>
      </w:pPr>
      <w:r w:rsidRPr="007F4011">
        <w:rPr>
          <w:snapToGrid w:val="0"/>
        </w:rPr>
        <w:t>-</w:t>
      </w:r>
      <w:r w:rsidRPr="007F4011">
        <w:rPr>
          <w:snapToGrid w:val="0"/>
        </w:rPr>
        <w:tab/>
        <w:t>The SEM limit should apply for both single and multi-carrier BS.</w:t>
      </w:r>
    </w:p>
    <w:p w:rsidR="00130EE2" w:rsidRPr="007F4011" w:rsidRDefault="00130EE2" w:rsidP="00130EE2">
      <w:pPr>
        <w:pStyle w:val="B1"/>
        <w:rPr>
          <w:snapToGrid w:val="0"/>
        </w:rPr>
      </w:pPr>
      <w:r w:rsidRPr="007F4011">
        <w:rPr>
          <w:snapToGrid w:val="0"/>
        </w:rPr>
        <w:t>-</w:t>
      </w:r>
      <w:r w:rsidRPr="007F4011">
        <w:rPr>
          <w:snapToGrid w:val="0"/>
        </w:rPr>
        <w:tab/>
        <w:t>FCC requirements as defined in [25] apply for bands 2, 4, 5, 10, 12, 13, 14, 17, 35 and 36 as additional limits.</w:t>
      </w:r>
    </w:p>
    <w:p w:rsidR="00130EE2" w:rsidRPr="007F4011" w:rsidRDefault="00130EE2" w:rsidP="00130EE2">
      <w:r w:rsidRPr="007F4011">
        <w:t>The Operating band unwanted emission limits are defined as a “mask” that stretches from 10 MHz below the lowest frequency of the BS transmitter operating band up to 10 MHz above the highest frequency of the BS transmitter operating band, as shown in Figure 11.1. Parts of the mask will be in the out-of-band domain (within +/-2.5 times the necessary bandwidth of the carrier) and parts will be in the spurious domain..</w:t>
      </w:r>
    </w:p>
    <w:p w:rsidR="00130EE2" w:rsidRPr="007F4011" w:rsidRDefault="00130EE2" w:rsidP="00130EE2">
      <w:r w:rsidRPr="007F4011">
        <w:t>The unwanted emission limit in the part of the operating band that falls in the spurious domain must be consistent with SM.329 [22]. Based on the Category B spurious emission limits in [22] a level of -25 dBm in 100 kHz (-15 dBm in 1 MHz) is selected as the lower bound for the unwanted emission limits. This is consistent with the level used for UTRA as spurious emission limit inside the operating band. Further details on the spurious emission limits and their interpretation for UTRA (and E-UTRA) are given in TR 25.942 [3], clause 14.2.</w:t>
      </w:r>
    </w:p>
    <w:p w:rsidR="00130EE2" w:rsidRPr="007F4011" w:rsidRDefault="00130EE2" w:rsidP="00130EE2">
      <w:r w:rsidRPr="007F4011">
        <w:t xml:space="preserve">For E-UTRA Bands  2, 4, 5, 10, </w:t>
      </w:r>
      <w:r w:rsidRPr="007F4011">
        <w:rPr>
          <w:rFonts w:cs="v5.0.0"/>
          <w:snapToGrid w:val="0"/>
        </w:rPr>
        <w:t xml:space="preserve">12, 13, 14, 17, </w:t>
      </w:r>
      <w:r w:rsidRPr="007F4011">
        <w:t>35, 36, an additional Unwanted emission limit is derived from FCC Title 47 [25] Parts 22, 24 and 27. The requirement stated in [25] is interpreted as -13 dBm in a measurement bandwidth defined as 1% of the "-26 dB modulation bandwidth". For the E-UTRA channel bandwidths, the following additional requirements are defined:</w:t>
      </w:r>
    </w:p>
    <w:p w:rsidR="00130EE2" w:rsidRPr="007F4011" w:rsidRDefault="00130EE2" w:rsidP="00130EE2">
      <w:pPr>
        <w:pStyle w:val="B1"/>
      </w:pPr>
      <w:r w:rsidRPr="007F4011">
        <w:rPr>
          <w:b/>
          <w:bCs/>
        </w:rPr>
        <w:t>-</w:t>
      </w:r>
      <w:r w:rsidRPr="007F4011">
        <w:rPr>
          <w:b/>
          <w:bCs/>
        </w:rPr>
        <w:tab/>
        <w:t>1.4 MHz channel bandwidth</w:t>
      </w:r>
      <w:r w:rsidRPr="007F4011">
        <w:t>: -14 dBm in 10 kHz, which assumes that the "-26 dB modulation bandwidth" is &lt; 1.26 MHz.</w:t>
      </w:r>
    </w:p>
    <w:p w:rsidR="00130EE2" w:rsidRPr="007F4011" w:rsidRDefault="00130EE2" w:rsidP="00130EE2">
      <w:pPr>
        <w:pStyle w:val="B1"/>
      </w:pPr>
      <w:r w:rsidRPr="007F4011">
        <w:rPr>
          <w:b/>
          <w:bCs/>
        </w:rPr>
        <w:t>-</w:t>
      </w:r>
      <w:r w:rsidRPr="007F4011">
        <w:rPr>
          <w:b/>
          <w:bCs/>
        </w:rPr>
        <w:tab/>
        <w:t>3 MHz channel bandwidth</w:t>
      </w:r>
      <w:r w:rsidRPr="007F4011">
        <w:t>: -13 dBm in 30 kHz, which assumes that the "-26 dB modulation bandwidth" is &lt; 3.0 MHz.</w:t>
      </w:r>
    </w:p>
    <w:p w:rsidR="00130EE2" w:rsidRPr="007F4011" w:rsidRDefault="00130EE2" w:rsidP="00130EE2">
      <w:pPr>
        <w:pStyle w:val="B1"/>
      </w:pPr>
      <w:r w:rsidRPr="007F4011">
        <w:rPr>
          <w:b/>
          <w:bCs/>
        </w:rPr>
        <w:t>-</w:t>
      </w:r>
      <w:r w:rsidRPr="007F4011">
        <w:rPr>
          <w:b/>
          <w:bCs/>
        </w:rPr>
        <w:tab/>
        <w:t>5 MHz channel bandwidth</w:t>
      </w:r>
      <w:r w:rsidRPr="007F4011">
        <w:t>: -15 dBm in 30 kHz, which assumes that the "-26 dB modulation bandwidth" is &lt; 4.75 MHz.</w:t>
      </w:r>
    </w:p>
    <w:p w:rsidR="00130EE2" w:rsidRPr="007F4011" w:rsidRDefault="00130EE2" w:rsidP="00130EE2">
      <w:pPr>
        <w:pStyle w:val="B1"/>
      </w:pPr>
      <w:r w:rsidRPr="007F4011">
        <w:rPr>
          <w:b/>
          <w:bCs/>
        </w:rPr>
        <w:t>-</w:t>
      </w:r>
      <w:r w:rsidRPr="007F4011">
        <w:rPr>
          <w:b/>
          <w:bCs/>
        </w:rPr>
        <w:tab/>
        <w:t>10 MHz channel bandwidth</w:t>
      </w:r>
      <w:r w:rsidRPr="007F4011">
        <w:t>: -13 dBm in 100 kHz, which assumes that the "-26 dB modulation bandwidth" is &lt; 10 MHz.</w:t>
      </w:r>
    </w:p>
    <w:p w:rsidR="00130EE2" w:rsidRPr="007F4011" w:rsidRDefault="00130EE2" w:rsidP="00130EE2">
      <w:pPr>
        <w:pStyle w:val="B1"/>
      </w:pPr>
      <w:r w:rsidRPr="007F4011">
        <w:rPr>
          <w:b/>
          <w:bCs/>
        </w:rPr>
        <w:t>-</w:t>
      </w:r>
      <w:r w:rsidRPr="007F4011">
        <w:rPr>
          <w:b/>
          <w:bCs/>
        </w:rPr>
        <w:tab/>
        <w:t>15 MHz channel bandwidth</w:t>
      </w:r>
      <w:r w:rsidRPr="007F4011">
        <w:t>: -15 dBm in 100 kHz, which assumes that the "-26 dB modulation bandwidth" is &lt; 15.8 MHz.</w:t>
      </w:r>
    </w:p>
    <w:p w:rsidR="00130EE2" w:rsidRPr="007F4011" w:rsidRDefault="00130EE2" w:rsidP="00130EE2">
      <w:pPr>
        <w:pStyle w:val="B1"/>
      </w:pPr>
      <w:r w:rsidRPr="007F4011">
        <w:rPr>
          <w:b/>
          <w:bCs/>
        </w:rPr>
        <w:t>-</w:t>
      </w:r>
      <w:r w:rsidRPr="007F4011">
        <w:rPr>
          <w:b/>
          <w:bCs/>
        </w:rPr>
        <w:tab/>
        <w:t>20 MHz channel bandwidth</w:t>
      </w:r>
      <w:r w:rsidRPr="007F4011">
        <w:t>: -16 dBm in 100 kHz, which assumes that the "-26 dB modulation bandwidth" is &lt; 20 MHz.</w:t>
      </w:r>
    </w:p>
    <w:p w:rsidR="00130EE2" w:rsidRPr="007F4011" w:rsidRDefault="00130EE2" w:rsidP="00130EE2">
      <w:r w:rsidRPr="007F4011">
        <w:t xml:space="preserve">The additional limit outside the first MHz adjacent to the channel bandwidth, for all channel bandwidths, is -13dBm/100kHz for E-UTRA Bands 5, </w:t>
      </w:r>
      <w:r w:rsidRPr="007F4011">
        <w:rPr>
          <w:rFonts w:cs="v5.0.0"/>
          <w:snapToGrid w:val="0"/>
        </w:rPr>
        <w:t xml:space="preserve">12, 13, 14, 17, </w:t>
      </w:r>
      <w:r w:rsidRPr="007F4011">
        <w:t xml:space="preserve"> and -13dBm/1MHz for E-UTRA Bands 2, 4, 10, 35 and 36.</w:t>
      </w:r>
    </w:p>
    <w:p w:rsidR="00130EE2" w:rsidRPr="007F4011" w:rsidRDefault="00130EE2" w:rsidP="00130EE2"/>
    <w:bookmarkStart w:id="234" w:name="_MON_1248002336"/>
    <w:bookmarkStart w:id="235" w:name="_MON_1248174552"/>
    <w:bookmarkStart w:id="236" w:name="_MON_1249227490"/>
    <w:bookmarkStart w:id="237" w:name="_MON_1282989596"/>
    <w:bookmarkStart w:id="238" w:name="_MON_1282992763"/>
    <w:bookmarkStart w:id="239" w:name="_MON_1283666811"/>
    <w:bookmarkStart w:id="240" w:name="_MON_1290505886"/>
    <w:bookmarkEnd w:id="234"/>
    <w:bookmarkEnd w:id="235"/>
    <w:bookmarkEnd w:id="236"/>
    <w:bookmarkEnd w:id="237"/>
    <w:bookmarkEnd w:id="238"/>
    <w:bookmarkEnd w:id="239"/>
    <w:bookmarkEnd w:id="240"/>
    <w:bookmarkStart w:id="241" w:name="_MON_1248002274"/>
    <w:bookmarkEnd w:id="241"/>
    <w:p w:rsidR="00130EE2" w:rsidRPr="007F4011" w:rsidRDefault="00130EE2" w:rsidP="00130EE2">
      <w:pPr>
        <w:pStyle w:val="TH"/>
      </w:pPr>
      <w:r w:rsidRPr="007F4011">
        <w:object w:dxaOrig="8279" w:dyaOrig="5230">
          <v:shape id="_x0000_i1099" type="#_x0000_t75" style="width:336pt;height:211.5pt" o:ole="">
            <v:imagedata r:id="rId101" o:title=""/>
          </v:shape>
          <o:OLEObject Type="Embed" ProgID="Word.Picture.8" ShapeID="_x0000_i1099" DrawAspect="Content" ObjectID="_1656845963" r:id="rId102"/>
        </w:object>
      </w:r>
    </w:p>
    <w:p w:rsidR="00130EE2" w:rsidRPr="007F4011" w:rsidRDefault="00130EE2" w:rsidP="00130EE2">
      <w:pPr>
        <w:pStyle w:val="TF"/>
      </w:pPr>
      <w:r w:rsidRPr="007F4011">
        <w:t>Figure 11.1 Defined frequency range for Operating band unwanted emissions with an example RF carrier and related mask shape.</w:t>
      </w:r>
    </w:p>
    <w:p w:rsidR="00130EE2" w:rsidRPr="007F4011" w:rsidRDefault="00130EE2" w:rsidP="00130EE2">
      <w:r w:rsidRPr="007F4011">
        <w:t>The requirements shall apply whatever the type of transmitter considered (single carrier or multi-carrier). It applies for all transmission modes foreseen by the manufacturer's specification.</w:t>
      </w:r>
    </w:p>
    <w:p w:rsidR="00130EE2" w:rsidRPr="007F4011" w:rsidRDefault="00130EE2" w:rsidP="00130EE2">
      <w:pPr>
        <w:keepNext/>
        <w:rPr>
          <w:rFonts w:cs="v5.0.0"/>
        </w:rPr>
      </w:pPr>
      <w:r w:rsidRPr="007F4011">
        <w:rPr>
          <w:rFonts w:cs="v5.0.0"/>
        </w:rPr>
        <w:t>Emissions shall not exceed the maximum level specified in [19] for [any] BS maximum output power, where:</w:t>
      </w:r>
    </w:p>
    <w:p w:rsidR="00130EE2" w:rsidRPr="007F4011" w:rsidRDefault="00130EE2" w:rsidP="00130EE2">
      <w:pPr>
        <w:pStyle w:val="B1"/>
        <w:keepNext/>
        <w:rPr>
          <w:rFonts w:cs="v5.0.0"/>
        </w:rPr>
      </w:pPr>
      <w:r w:rsidRPr="007F4011">
        <w:rPr>
          <w:rFonts w:cs="v5.0.0"/>
        </w:rPr>
        <w:t>-</w:t>
      </w:r>
      <w:r w:rsidRPr="007F4011">
        <w:rPr>
          <w:rFonts w:cs="v5.0.0"/>
        </w:rPr>
        <w:tab/>
      </w:r>
      <w:r w:rsidRPr="007F4011">
        <w:rPr>
          <w:rFonts w:cs="v5.0.0"/>
        </w:rPr>
        <w:sym w:font="Symbol" w:char="F044"/>
      </w:r>
      <w:r w:rsidRPr="007F4011">
        <w:rPr>
          <w:rFonts w:cs="v5.0.0"/>
        </w:rPr>
        <w:t>f is the separation between the channel edge</w:t>
      </w:r>
      <w:r w:rsidRPr="007F4011">
        <w:t xml:space="preserve"> </w:t>
      </w:r>
      <w:r w:rsidRPr="007F4011">
        <w:rPr>
          <w:rFonts w:cs="v5.0.0"/>
        </w:rPr>
        <w:t>frequency and the nominal -3dB point of the measuring filter closest to the carrier frequency.</w:t>
      </w:r>
    </w:p>
    <w:p w:rsidR="00130EE2" w:rsidRPr="007F4011" w:rsidRDefault="00130EE2" w:rsidP="00130EE2">
      <w:pPr>
        <w:pStyle w:val="B1"/>
        <w:keepNext/>
        <w:rPr>
          <w:rFonts w:cs="v5.0.0"/>
        </w:rPr>
      </w:pPr>
      <w:r w:rsidRPr="007F4011">
        <w:rPr>
          <w:rFonts w:cs="v5.0.0"/>
        </w:rPr>
        <w:t>-</w:t>
      </w:r>
      <w:r w:rsidRPr="007F4011">
        <w:rPr>
          <w:rFonts w:cs="v5.0.0"/>
        </w:rPr>
        <w:tab/>
        <w:t>f_offset is the separation between the channel edge</w:t>
      </w:r>
      <w:r w:rsidRPr="007F4011">
        <w:t xml:space="preserve"> </w:t>
      </w:r>
      <w:r w:rsidRPr="007F4011">
        <w:rPr>
          <w:rFonts w:cs="v5.0.0"/>
        </w:rPr>
        <w:t>frequency and the centre of the measuring filter.</w:t>
      </w:r>
    </w:p>
    <w:p w:rsidR="00130EE2" w:rsidRPr="007F4011" w:rsidRDefault="00130EE2" w:rsidP="00130EE2">
      <w:pPr>
        <w:pStyle w:val="B1"/>
        <w:keepNext/>
        <w:rPr>
          <w:rFonts w:cs="v5.0.0"/>
        </w:rPr>
      </w:pPr>
      <w:r w:rsidRPr="007F4011">
        <w:rPr>
          <w:rFonts w:cs="v5.0.0"/>
        </w:rPr>
        <w:t>-</w:t>
      </w:r>
      <w:r w:rsidRPr="007F4011">
        <w:rPr>
          <w:rFonts w:cs="v5.0.0"/>
        </w:rPr>
        <w:tab/>
        <w:t>f_offset</w:t>
      </w:r>
      <w:r w:rsidRPr="007F4011">
        <w:rPr>
          <w:rFonts w:cs="v5.0.0"/>
          <w:vertAlign w:val="subscript"/>
        </w:rPr>
        <w:t>max</w:t>
      </w:r>
      <w:r w:rsidRPr="007F4011">
        <w:rPr>
          <w:rFonts w:cs="v5.0.0"/>
        </w:rPr>
        <w:t xml:space="preserve"> is the offset to the frequency 10 MHz outside the operating band edge.</w:t>
      </w:r>
    </w:p>
    <w:p w:rsidR="00130EE2" w:rsidRPr="007F4011" w:rsidRDefault="00130EE2" w:rsidP="00130EE2">
      <w:pPr>
        <w:pStyle w:val="B1"/>
        <w:rPr>
          <w:rFonts w:cs="v5.0.0"/>
        </w:rPr>
      </w:pPr>
      <w:r w:rsidRPr="007F4011">
        <w:rPr>
          <w:rFonts w:cs="v5.0.0"/>
        </w:rPr>
        <w:t>-</w:t>
      </w:r>
      <w:r w:rsidRPr="007F4011">
        <w:rPr>
          <w:rFonts w:cs="v5.0.0"/>
        </w:rPr>
        <w:tab/>
      </w:r>
      <w:r w:rsidRPr="007F4011">
        <w:rPr>
          <w:rFonts w:cs="v5.0.0"/>
        </w:rPr>
        <w:sym w:font="Symbol" w:char="F044"/>
      </w:r>
      <w:r w:rsidRPr="007F4011">
        <w:rPr>
          <w:rFonts w:cs="v5.0.0"/>
        </w:rPr>
        <w:t>f</w:t>
      </w:r>
      <w:r w:rsidRPr="007F4011">
        <w:rPr>
          <w:rFonts w:cs="v5.0.0"/>
          <w:vertAlign w:val="subscript"/>
        </w:rPr>
        <w:t>max</w:t>
      </w:r>
      <w:r w:rsidRPr="007F4011">
        <w:rPr>
          <w:rFonts w:cs="v5.0.0"/>
        </w:rPr>
        <w:t xml:space="preserve"> is equal to f_offset</w:t>
      </w:r>
      <w:r w:rsidRPr="007F4011">
        <w:rPr>
          <w:rFonts w:cs="v5.0.0"/>
          <w:vertAlign w:val="subscript"/>
        </w:rPr>
        <w:t>max</w:t>
      </w:r>
      <w:r w:rsidRPr="007F4011">
        <w:rPr>
          <w:rFonts w:cs="v5.0.0"/>
        </w:rPr>
        <w:t xml:space="preserve"> minus half of the bandwidth of the measuring filter.</w:t>
      </w:r>
    </w:p>
    <w:p w:rsidR="00130EE2" w:rsidRPr="007F4011" w:rsidRDefault="00130EE2" w:rsidP="00130EE2">
      <w:r w:rsidRPr="007F4011">
        <w:t xml:space="preserve">Minimum BS requirements for Category A and Category B are specified in [19]. </w:t>
      </w:r>
    </w:p>
    <w:p w:rsidR="00130EE2" w:rsidRPr="007F4011" w:rsidRDefault="00992961" w:rsidP="00DC1575">
      <w:pPr>
        <w:pStyle w:val="Heading3"/>
        <w:tabs>
          <w:tab w:val="left" w:pos="1140"/>
        </w:tabs>
        <w:ind w:left="1140" w:hanging="1140"/>
        <w:rPr>
          <w:snapToGrid w:val="0"/>
        </w:rPr>
      </w:pPr>
      <w:bookmarkStart w:id="242" w:name="_Toc518937244"/>
      <w:bookmarkStart w:id="243" w:name="_Toc46233103"/>
      <w:r w:rsidRPr="007F4011">
        <w:rPr>
          <w:snapToGrid w:val="0"/>
        </w:rPr>
        <w:t>11.1.2</w:t>
      </w:r>
      <w:r w:rsidRPr="007F4011">
        <w:rPr>
          <w:snapToGrid w:val="0"/>
        </w:rPr>
        <w:tab/>
      </w:r>
      <w:r w:rsidR="00130EE2" w:rsidRPr="007F4011">
        <w:rPr>
          <w:snapToGrid w:val="0"/>
        </w:rPr>
        <w:t>ACLR requirements for E-UTRA BS</w:t>
      </w:r>
      <w:bookmarkEnd w:id="242"/>
      <w:bookmarkEnd w:id="243"/>
      <w:r w:rsidR="00130EE2" w:rsidRPr="007F4011">
        <w:rPr>
          <w:snapToGrid w:val="0"/>
        </w:rPr>
        <w:t xml:space="preserve"> </w:t>
      </w:r>
    </w:p>
    <w:p w:rsidR="00130EE2" w:rsidRPr="007F4011" w:rsidRDefault="00130EE2" w:rsidP="00130EE2">
      <w:r w:rsidRPr="007F4011">
        <w:t>If there is to be both an ACLR-type requirement with carrier-wide reference bandwidth and a mask (SEM) with much narrower reference bandwidth, the ACLR limit should be somewhat stricter than the integrated SEM. In this way, the ACLR can capture the “average” behaviour over a carrier, while the SEM can take into account the variations in the spectrum emissions resulting from variations in power allocations.</w:t>
      </w:r>
    </w:p>
    <w:p w:rsidR="00130EE2" w:rsidRPr="007F4011" w:rsidRDefault="00130EE2" w:rsidP="00130EE2">
      <w:r w:rsidRPr="007F4011">
        <w:t xml:space="preserve">Since it is important to assess sharing properties both with adjacent </w:t>
      </w:r>
      <w:r w:rsidRPr="007F4011">
        <w:rPr>
          <w:rFonts w:cs="v5.0.0"/>
          <w:snapToGrid w:val="0"/>
        </w:rPr>
        <w:t xml:space="preserve">UTRA </w:t>
      </w:r>
      <w:r w:rsidRPr="007F4011">
        <w:t>systems and with E-UTRA carriers the ACLR is defined with different bandwidths:</w:t>
      </w:r>
    </w:p>
    <w:p w:rsidR="00130EE2" w:rsidRPr="007F4011" w:rsidRDefault="00130EE2" w:rsidP="00130EE2">
      <w:pPr>
        <w:pStyle w:val="B1"/>
      </w:pPr>
      <w:r w:rsidRPr="007F4011">
        <w:t>-</w:t>
      </w:r>
      <w:r w:rsidRPr="007F4011">
        <w:tab/>
        <w:t>ACLR/UTRA in a 1st and 2nd adjacent channel with 5 MHz and/or 1.6 MHz reference bandwidth depending on paired or unpaired spectrum.</w:t>
      </w:r>
    </w:p>
    <w:p w:rsidR="00130EE2" w:rsidRPr="007F4011" w:rsidRDefault="00130EE2" w:rsidP="00130EE2">
      <w:pPr>
        <w:pStyle w:val="B1"/>
      </w:pPr>
      <w:r w:rsidRPr="007F4011">
        <w:t>-</w:t>
      </w:r>
      <w:r w:rsidRPr="007F4011">
        <w:tab/>
        <w:t>ACLR/E-UTRA (reference bandwidth equal to E-UTRA channel bandwidth) in a 1st and 2nd adjacent channel.</w:t>
      </w:r>
    </w:p>
    <w:p w:rsidR="00130EE2" w:rsidRPr="007F4011" w:rsidRDefault="00130EE2" w:rsidP="00130EE2">
      <w:pPr>
        <w:pStyle w:val="B1"/>
      </w:pPr>
      <w:r w:rsidRPr="007F4011">
        <w:t>-</w:t>
      </w:r>
      <w:r w:rsidRPr="007F4011">
        <w:tab/>
        <w:t>For carriers with channel bandwidth larger than 5 MHz positioned close to or adjacent to the band edge, the 1</w:t>
      </w:r>
      <w:r w:rsidRPr="007F4011">
        <w:rPr>
          <w:vertAlign w:val="superscript"/>
        </w:rPr>
        <w:t>st</w:t>
      </w:r>
      <w:r w:rsidRPr="007F4011">
        <w:t xml:space="preserve"> or 2</w:t>
      </w:r>
      <w:r w:rsidRPr="007F4011">
        <w:rPr>
          <w:vertAlign w:val="superscript"/>
        </w:rPr>
        <w:t>nd</w:t>
      </w:r>
      <w:r w:rsidRPr="007F4011">
        <w:t xml:space="preserve"> adjacent channel that define the ACLR/E-UTRA may fall partly or fully outside the point 10 MHz from the band edge. If it is fully outside, it should not be defined. If it is partly outside it can still be defined, but may not be limiting compared to the unwanted emission limits defined by SEM and spurious emissions.</w:t>
      </w:r>
    </w:p>
    <w:p w:rsidR="00130EE2" w:rsidRPr="007F4011" w:rsidRDefault="00130EE2" w:rsidP="00130EE2">
      <w:pPr>
        <w:pStyle w:val="B1"/>
      </w:pPr>
      <w:r w:rsidRPr="007F4011">
        <w:t>-</w:t>
      </w:r>
      <w:r w:rsidRPr="007F4011">
        <w:tab/>
        <w:t>ACLR should apply for both single and multi-carrier BS.</w:t>
      </w:r>
    </w:p>
    <w:p w:rsidR="00130EE2" w:rsidRPr="007F4011" w:rsidRDefault="00130EE2" w:rsidP="00130EE2">
      <w:r w:rsidRPr="007F4011">
        <w:t>ACLR measured in other reference bandwidths (smaller or larger) than the E-UTRA carrier or 5 MHz are indirectly</w:t>
      </w:r>
      <w:r w:rsidRPr="007F4011" w:rsidDel="00942D92">
        <w:t xml:space="preserve"> </w:t>
      </w:r>
      <w:r w:rsidRPr="007F4011">
        <w:t>defined by the mask.</w:t>
      </w:r>
    </w:p>
    <w:p w:rsidR="00130EE2" w:rsidRPr="007F4011" w:rsidRDefault="00130EE2" w:rsidP="00130EE2">
      <w:r w:rsidRPr="007F4011">
        <w:lastRenderedPageBreak/>
        <w:t>ACLR is defined for two cases as shown in Figure 11.2, i.e. for 1</w:t>
      </w:r>
      <w:r w:rsidRPr="007F4011">
        <w:rPr>
          <w:vertAlign w:val="superscript"/>
        </w:rPr>
        <w:t>st</w:t>
      </w:r>
      <w:r w:rsidRPr="007F4011">
        <w:t xml:space="preserve"> and 2</w:t>
      </w:r>
      <w:r w:rsidRPr="007F4011">
        <w:rPr>
          <w:vertAlign w:val="superscript"/>
        </w:rPr>
        <w:t>nd</w:t>
      </w:r>
      <w:r w:rsidRPr="007F4011">
        <w:t xml:space="preserve"> adjacent E-UTRA carriers of the same bandwidth and for 1</w:t>
      </w:r>
      <w:r w:rsidRPr="007F4011">
        <w:rPr>
          <w:vertAlign w:val="superscript"/>
        </w:rPr>
        <w:t>st</w:t>
      </w:r>
      <w:r w:rsidRPr="007F4011">
        <w:t xml:space="preserve"> and 2</w:t>
      </w:r>
      <w:r w:rsidRPr="007F4011">
        <w:rPr>
          <w:vertAlign w:val="superscript"/>
        </w:rPr>
        <w:t>nd</w:t>
      </w:r>
      <w:r w:rsidRPr="007F4011">
        <w:t xml:space="preserve"> adjacent UTRA carriers. Separate limits are defined for each channel bandwidth. The requirements can be stated with two tables, one for adjacent E-UTRA and one for adjacent UTRA.</w:t>
      </w:r>
    </w:p>
    <w:p w:rsidR="00130EE2" w:rsidRPr="007F4011" w:rsidRDefault="00130EE2" w:rsidP="00130EE2">
      <w:pPr>
        <w:pStyle w:val="TH"/>
      </w:pPr>
    </w:p>
    <w:bookmarkStart w:id="244" w:name="_MON_1252836413"/>
    <w:bookmarkStart w:id="245" w:name="_MON_1252924422"/>
    <w:bookmarkStart w:id="246" w:name="_MON_1290505888"/>
    <w:bookmarkEnd w:id="244"/>
    <w:bookmarkEnd w:id="245"/>
    <w:bookmarkEnd w:id="246"/>
    <w:bookmarkStart w:id="247" w:name="_MON_1252836370"/>
    <w:bookmarkEnd w:id="247"/>
    <w:p w:rsidR="00130EE2" w:rsidRPr="007F4011" w:rsidRDefault="00130EE2" w:rsidP="00130EE2">
      <w:pPr>
        <w:pStyle w:val="TH"/>
      </w:pPr>
      <w:r w:rsidRPr="007F4011">
        <w:object w:dxaOrig="9540" w:dyaOrig="6487">
          <v:shape id="_x0000_i1100" type="#_x0000_t75" style="width:343.5pt;height:233.25pt" o:ole="">
            <v:imagedata r:id="rId103" o:title=""/>
          </v:shape>
          <o:OLEObject Type="Embed" ProgID="Word.Picture.8" ShapeID="_x0000_i1100" DrawAspect="Content" ObjectID="_1656845964" r:id="rId104"/>
        </w:object>
      </w:r>
    </w:p>
    <w:p w:rsidR="00130EE2" w:rsidRPr="007F4011" w:rsidRDefault="00130EE2" w:rsidP="00130EE2">
      <w:pPr>
        <w:pStyle w:val="TF"/>
      </w:pPr>
      <w:r w:rsidRPr="007F4011">
        <w:t>Figure 11.2 The two defined ACLR measures, one for 1</w:t>
      </w:r>
      <w:r w:rsidRPr="007F4011">
        <w:rPr>
          <w:vertAlign w:val="superscript"/>
        </w:rPr>
        <w:t>st</w:t>
      </w:r>
      <w:r w:rsidRPr="007F4011">
        <w:t xml:space="preserve"> and 2</w:t>
      </w:r>
      <w:r w:rsidRPr="007F4011">
        <w:rPr>
          <w:vertAlign w:val="superscript"/>
        </w:rPr>
        <w:t>nd</w:t>
      </w:r>
      <w:r w:rsidRPr="007F4011">
        <w:t xml:space="preserve"> adjacent E-UTRA carriers and one for 1</w:t>
      </w:r>
      <w:r w:rsidRPr="007F4011">
        <w:rPr>
          <w:vertAlign w:val="superscript"/>
        </w:rPr>
        <w:t>st</w:t>
      </w:r>
      <w:r w:rsidRPr="007F4011">
        <w:t xml:space="preserve"> and 2</w:t>
      </w:r>
      <w:r w:rsidRPr="007F4011">
        <w:rPr>
          <w:vertAlign w:val="superscript"/>
        </w:rPr>
        <w:t>nd</w:t>
      </w:r>
      <w:r w:rsidRPr="007F4011">
        <w:t xml:space="preserve"> adjacent UTRA carrier.</w:t>
      </w:r>
    </w:p>
    <w:p w:rsidR="00130EE2" w:rsidRPr="007F4011" w:rsidRDefault="00130EE2" w:rsidP="00130EE2">
      <w:r w:rsidRPr="007F4011">
        <w:t xml:space="preserve">Minimum BS requirements for Category A and Category B are specified in [19]. BS ACLR requirements are captured for E-UTRA operating in paired spectrum and in unpaired spectrum. </w:t>
      </w:r>
      <w:r w:rsidRPr="007F4011">
        <w:rPr>
          <w:rFonts w:eastAsia="MS Mincho" w:hint="eastAsia"/>
        </w:rPr>
        <w:t>For Category A, e</w:t>
      </w:r>
      <w:r w:rsidRPr="007F4011">
        <w:t xml:space="preserve">ither the limits in [19] or the absolute limit of </w:t>
      </w:r>
      <w:r w:rsidRPr="007F4011">
        <w:rPr>
          <w:rFonts w:hint="eastAsia"/>
        </w:rPr>
        <w:t xml:space="preserve">-13dBm/MHz (Note 2) </w:t>
      </w:r>
      <w:r w:rsidRPr="007F4011">
        <w:t>apply, whatever is less stringent.</w:t>
      </w:r>
      <w:r w:rsidRPr="007F4011">
        <w:rPr>
          <w:rFonts w:eastAsia="MS Mincho"/>
        </w:rPr>
        <w:t xml:space="preserve"> </w:t>
      </w:r>
      <w:r w:rsidRPr="007F4011">
        <w:rPr>
          <w:rFonts w:eastAsia="MS Mincho" w:hint="eastAsia"/>
        </w:rPr>
        <w:t xml:space="preserve">For Category B, </w:t>
      </w:r>
      <w:r w:rsidRPr="007F4011">
        <w:t>the numbers are based on the co-existence simulations outlined in this TR 36.942. Either the limits in [19] or the absolute limit of -15dBm/MHz apply, whatever is less stringent.</w:t>
      </w:r>
    </w:p>
    <w:p w:rsidR="00130EE2" w:rsidRPr="007F4011" w:rsidRDefault="00130EE2" w:rsidP="00130EE2">
      <w:pPr>
        <w:pStyle w:val="NO"/>
      </w:pPr>
      <w:r w:rsidRPr="007F4011">
        <w:t xml:space="preserve">NOTE: </w:t>
      </w:r>
      <w:r w:rsidRPr="007F4011">
        <w:tab/>
        <w:t>Whether the absolute limit is applicable to other base station classes is ffs.</w:t>
      </w:r>
    </w:p>
    <w:p w:rsidR="00130EE2" w:rsidRPr="007F4011" w:rsidRDefault="00130EE2" w:rsidP="00130EE2">
      <w:pPr>
        <w:pStyle w:val="NO"/>
      </w:pPr>
      <w:r w:rsidRPr="007F4011">
        <w:rPr>
          <w:rFonts w:hint="eastAsia"/>
        </w:rPr>
        <w:t>NOTE2</w:t>
      </w:r>
      <w:r w:rsidRPr="007F4011">
        <w:rPr>
          <w:rFonts w:hint="eastAsia"/>
        </w:rPr>
        <w:tab/>
      </w:r>
      <w:r w:rsidRPr="007F4011">
        <w:t>Since the limits -13 dBm and -15 dBm are regulatory requirements taken from Category A and B spurious emissions respectively, the t</w:t>
      </w:r>
      <w:r w:rsidRPr="007F4011">
        <w:rPr>
          <w:rFonts w:hint="eastAsia"/>
        </w:rPr>
        <w:t xml:space="preserve">est </w:t>
      </w:r>
      <w:r w:rsidRPr="007F4011">
        <w:t>requirement</w:t>
      </w:r>
      <w:r w:rsidRPr="007F4011">
        <w:rPr>
          <w:rFonts w:hint="eastAsia"/>
        </w:rPr>
        <w:t xml:space="preserve"> </w:t>
      </w:r>
      <w:r w:rsidRPr="007F4011">
        <w:rPr>
          <w:rFonts w:hint="eastAsia"/>
          <w:sz w:val="24"/>
          <w:szCs w:val="24"/>
        </w:rPr>
        <w:t>shall</w:t>
      </w:r>
      <w:r w:rsidRPr="007F4011">
        <w:rPr>
          <w:rFonts w:hint="eastAsia"/>
        </w:rPr>
        <w:t xml:space="preserve"> </w:t>
      </w:r>
      <w:r w:rsidRPr="007F4011">
        <w:t xml:space="preserve">also </w:t>
      </w:r>
      <w:r w:rsidRPr="007F4011">
        <w:rPr>
          <w:rFonts w:hint="eastAsia"/>
        </w:rPr>
        <w:t>be -13dBm</w:t>
      </w:r>
      <w:r w:rsidRPr="007F4011">
        <w:t xml:space="preserve"> and -15 dBm respectively, i.e. the test tolerance shall be zero when deriving the test limit</w:t>
      </w:r>
      <w:r w:rsidRPr="007F4011">
        <w:rPr>
          <w:rFonts w:hint="eastAsia"/>
        </w:rPr>
        <w:t xml:space="preserve">. </w:t>
      </w:r>
    </w:p>
    <w:p w:rsidR="00130EE2" w:rsidRPr="007F4011" w:rsidRDefault="00130EE2" w:rsidP="00130EE2">
      <w:r w:rsidRPr="007F4011">
        <w:t>The ACLR2 for the UTRA is set to be the same as ACLR1. It was revealed in [26] and [27] that the second adjacent channel interference contributes only little to overall ACIR because ACLR/ACS in the second adjacent channel is significantly higher than the UTRA UE ACS1.</w:t>
      </w:r>
    </w:p>
    <w:p w:rsidR="00130EE2" w:rsidRPr="007F4011" w:rsidRDefault="00130EE2" w:rsidP="00130EE2">
      <w:r w:rsidRPr="007F4011">
        <w:t>It was pointed out in [28] that an E-UTRA BSs must not cause larger interference (in terms of absolute power) to the co-existing UTRA system than the one allowed in the current 3GPP requirements, irrespective of its channel bandwidth.</w:t>
      </w:r>
    </w:p>
    <w:p w:rsidR="00130EE2" w:rsidRPr="007F4011" w:rsidRDefault="00130EE2" w:rsidP="00130EE2">
      <w:r w:rsidRPr="007F4011">
        <w:rPr>
          <w:rFonts w:hint="eastAsia"/>
        </w:rPr>
        <w:t xml:space="preserve">For the deployment in Japan, </w:t>
      </w:r>
      <w:r w:rsidRPr="007F4011">
        <w:t>additional</w:t>
      </w:r>
      <w:r w:rsidRPr="007F4011">
        <w:rPr>
          <w:rFonts w:hint="eastAsia"/>
        </w:rPr>
        <w:t xml:space="preserve"> spurious emission requirement to protect co-existing (domestic) wireless </w:t>
      </w:r>
      <w:r w:rsidRPr="007F4011">
        <w:t>systems may</w:t>
      </w:r>
      <w:r w:rsidRPr="007F4011">
        <w:rPr>
          <w:rFonts w:hint="eastAsia"/>
        </w:rPr>
        <w:t xml:space="preserve"> be required for certain bands (i.e. E-UTRA Band 1, 6, 9, and 11) in order to limit the </w:t>
      </w:r>
      <w:r w:rsidRPr="007F4011">
        <w:t>ACI</w:t>
      </w:r>
      <w:r w:rsidRPr="007F4011">
        <w:rPr>
          <w:rFonts w:hint="eastAsia"/>
        </w:rPr>
        <w:t xml:space="preserve"> in 10, 15, and 20 MHz Channel BW options.</w:t>
      </w:r>
    </w:p>
    <w:p w:rsidR="00130EE2" w:rsidRPr="007F4011" w:rsidRDefault="00130EE2" w:rsidP="00130EE2">
      <w:r w:rsidRPr="007F4011">
        <w:t xml:space="preserve">The measurement filter for the transmitted E-UTRA carrier and the adjacent E-UTRA carrier is a rectangular filter with a bandwidth equal to the transmission bandwidth configuration </w:t>
      </w:r>
      <w:r w:rsidRPr="007F4011">
        <w:rPr>
          <w:i/>
          <w:iCs/>
        </w:rPr>
        <w:t>N</w:t>
      </w:r>
      <w:r w:rsidRPr="007F4011">
        <w:rPr>
          <w:vertAlign w:val="subscript"/>
        </w:rPr>
        <w:t>RB</w:t>
      </w:r>
      <w:r w:rsidRPr="007F4011">
        <w:t xml:space="preserve"> ∙ 180 kHz. For ACLR/UTRA, the power of the adjacent carrier is measured using an RRC filter with roll-off factor </w:t>
      </w:r>
      <w:r w:rsidRPr="007F4011">
        <w:rPr>
          <w:rFonts w:ascii="Symbol" w:hAnsi="Symbol"/>
        </w:rPr>
        <w:t></w:t>
      </w:r>
      <w:r w:rsidRPr="007F4011">
        <w:rPr>
          <w:rFonts w:ascii="Symbol" w:hAnsi="Symbol"/>
        </w:rPr>
        <w:t></w:t>
      </w:r>
      <w:r w:rsidRPr="007F4011">
        <w:t>=0.22.</w:t>
      </w:r>
    </w:p>
    <w:p w:rsidR="00130EE2" w:rsidRPr="007F4011" w:rsidRDefault="00130EE2" w:rsidP="00130EE2">
      <w:r w:rsidRPr="007F4011">
        <w:t>Adjacent Channel Leakage power Ratio (ACLR) is the ratio of the filtered mean power centered on the assigned channel frequency to the filtered mean power centred on an adjacent channel frequency.</w:t>
      </w:r>
    </w:p>
    <w:p w:rsidR="00130EE2" w:rsidRPr="007F4011" w:rsidRDefault="00130EE2" w:rsidP="00130EE2">
      <w:pPr>
        <w:rPr>
          <w:rFonts w:cs="v4.2.0"/>
        </w:rPr>
      </w:pPr>
      <w:r w:rsidRPr="007F4011">
        <w:rPr>
          <w:rFonts w:cs="v4.2.0"/>
        </w:rPr>
        <w:t>The requirements shall apply whatever the type of transmitter considered (single carrier or multi-carrier). It applies for all transmission modes foreseen by the manufacturer's specification.</w:t>
      </w:r>
    </w:p>
    <w:p w:rsidR="00130EE2" w:rsidRPr="007F4011" w:rsidRDefault="00992961" w:rsidP="00DC1575">
      <w:pPr>
        <w:pStyle w:val="Heading2"/>
        <w:tabs>
          <w:tab w:val="left" w:pos="1140"/>
        </w:tabs>
        <w:ind w:left="1140" w:hanging="1140"/>
      </w:pPr>
      <w:bookmarkStart w:id="248" w:name="_Toc518937245"/>
      <w:bookmarkStart w:id="249" w:name="_Toc46233104"/>
      <w:r w:rsidRPr="007F4011">
        <w:lastRenderedPageBreak/>
        <w:t>11.2</w:t>
      </w:r>
      <w:r w:rsidRPr="007F4011">
        <w:tab/>
      </w:r>
      <w:r w:rsidR="00130EE2" w:rsidRPr="007F4011">
        <w:t>Spurious emissions</w:t>
      </w:r>
      <w:bookmarkEnd w:id="248"/>
      <w:bookmarkEnd w:id="249"/>
    </w:p>
    <w:p w:rsidR="00130EE2" w:rsidRPr="007F4011" w:rsidRDefault="00992961" w:rsidP="00DC1575">
      <w:pPr>
        <w:pStyle w:val="Heading3"/>
        <w:tabs>
          <w:tab w:val="left" w:pos="1140"/>
        </w:tabs>
        <w:ind w:left="1140" w:hanging="1140"/>
      </w:pPr>
      <w:bookmarkStart w:id="250" w:name="_Toc518937246"/>
      <w:bookmarkStart w:id="251" w:name="_Toc46233105"/>
      <w:r w:rsidRPr="007F4011">
        <w:t>11.2.1</w:t>
      </w:r>
      <w:r w:rsidRPr="007F4011">
        <w:tab/>
      </w:r>
      <w:r w:rsidR="00130EE2" w:rsidRPr="007F4011">
        <w:t>BS Spurious emissions</w:t>
      </w:r>
      <w:bookmarkEnd w:id="250"/>
      <w:bookmarkEnd w:id="251"/>
      <w:r w:rsidR="00130EE2" w:rsidRPr="007F4011">
        <w:t xml:space="preserve"> </w:t>
      </w:r>
    </w:p>
    <w:p w:rsidR="00130EE2" w:rsidRPr="007F4011" w:rsidRDefault="00130EE2" w:rsidP="00130EE2">
      <w:r w:rsidRPr="007F4011">
        <w:t xml:space="preserve">Spurious emissions are defined in ITU-R Radio Regulations </w:t>
      </w:r>
      <w:r w:rsidRPr="007F4011">
        <w:rPr>
          <w:cs/>
        </w:rPr>
        <w:t>‎</w:t>
      </w:r>
      <w:r w:rsidRPr="007F4011">
        <w:t xml:space="preserve">[23] and SM.329 </w:t>
      </w:r>
      <w:r w:rsidRPr="007F4011">
        <w:rPr>
          <w:cs/>
        </w:rPr>
        <w:t>‎</w:t>
      </w:r>
      <w:r w:rsidRPr="007F4011">
        <w:t>[22].</w:t>
      </w:r>
    </w:p>
    <w:p w:rsidR="00130EE2" w:rsidRPr="007F4011" w:rsidRDefault="00130EE2" w:rsidP="00130EE2">
      <w:r w:rsidRPr="007F4011">
        <w:t xml:space="preserve">The UTRA core requirements for spurious emissions are specified for the BS in TS 25.104 </w:t>
      </w:r>
      <w:r w:rsidRPr="007F4011">
        <w:rPr>
          <w:cs/>
        </w:rPr>
        <w:t>‎</w:t>
      </w:r>
      <w:r w:rsidRPr="007F4011">
        <w:t>[20].</w:t>
      </w:r>
    </w:p>
    <w:p w:rsidR="00130EE2" w:rsidRPr="007F4011" w:rsidRDefault="00130EE2" w:rsidP="00130EE2">
      <w:r w:rsidRPr="007F4011">
        <w:t>References for the spurious emissions requirements are summarised in Table 11.1 for the BS. The tables give references to RAN4 core specs, to where the term is defined and to some relevant regulatory references. These regulatory references have either defined the limit value in 3GPP or they have used it as a basis for studies or recommendations.</w:t>
      </w:r>
    </w:p>
    <w:p w:rsidR="00130EE2" w:rsidRPr="007F4011" w:rsidRDefault="00130EE2" w:rsidP="00DC1575">
      <w:pPr>
        <w:pStyle w:val="TH"/>
        <w:outlineLvl w:val="0"/>
      </w:pPr>
      <w:bookmarkStart w:id="252" w:name="_Ref133817031"/>
      <w:r w:rsidRPr="007F4011">
        <w:t xml:space="preserve">Table </w:t>
      </w:r>
      <w:bookmarkEnd w:id="252"/>
      <w:r w:rsidRPr="007F4011">
        <w:t>11.1 Summary of regulatory references for BS spurious emissions limits.</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1259"/>
        <w:gridCol w:w="1157"/>
        <w:gridCol w:w="4925"/>
      </w:tblGrid>
      <w:tr w:rsidR="00130EE2" w:rsidRPr="00202E5B" w:rsidTr="00DE0D06">
        <w:trPr>
          <w:trHeight w:val="20"/>
          <w:jc w:val="center"/>
        </w:trPr>
        <w:tc>
          <w:tcPr>
            <w:tcW w:w="2286" w:type="dxa"/>
            <w:shd w:val="clear" w:color="auto" w:fill="auto"/>
          </w:tcPr>
          <w:p w:rsidR="00130EE2" w:rsidRPr="00202E5B" w:rsidRDefault="00130EE2" w:rsidP="00CA70E8">
            <w:pPr>
              <w:pStyle w:val="TAH"/>
            </w:pPr>
            <w:r w:rsidRPr="00202E5B">
              <w:t>Spurious emissions requirement</w:t>
            </w:r>
          </w:p>
        </w:tc>
        <w:tc>
          <w:tcPr>
            <w:tcW w:w="1259" w:type="dxa"/>
          </w:tcPr>
          <w:p w:rsidR="00130EE2" w:rsidRPr="00202E5B" w:rsidRDefault="00130EE2" w:rsidP="00CA70E8">
            <w:pPr>
              <w:pStyle w:val="TAH"/>
              <w:rPr>
                <w:szCs w:val="18"/>
              </w:rPr>
            </w:pPr>
            <w:r w:rsidRPr="00202E5B">
              <w:rPr>
                <w:szCs w:val="22"/>
              </w:rPr>
              <w:t>RAN4</w:t>
            </w:r>
            <w:r w:rsidRPr="00202E5B">
              <w:rPr>
                <w:szCs w:val="22"/>
              </w:rPr>
              <w:br/>
            </w:r>
            <w:r w:rsidRPr="00202E5B">
              <w:rPr>
                <w:szCs w:val="18"/>
              </w:rPr>
              <w:t xml:space="preserve">TS 25.104 </w:t>
            </w:r>
            <w:r w:rsidRPr="00202E5B">
              <w:rPr>
                <w:szCs w:val="18"/>
                <w:cs/>
              </w:rPr>
              <w:t>‎</w:t>
            </w:r>
            <w:r w:rsidRPr="00202E5B">
              <w:rPr>
                <w:szCs w:val="18"/>
              </w:rPr>
              <w:t>[20]</w:t>
            </w:r>
          </w:p>
        </w:tc>
        <w:tc>
          <w:tcPr>
            <w:tcW w:w="1157" w:type="dxa"/>
          </w:tcPr>
          <w:p w:rsidR="00130EE2" w:rsidRPr="00202E5B" w:rsidRDefault="00130EE2" w:rsidP="00CA70E8">
            <w:pPr>
              <w:pStyle w:val="TAH"/>
            </w:pPr>
            <w:r w:rsidRPr="00202E5B">
              <w:t xml:space="preserve">Definition </w:t>
            </w:r>
          </w:p>
        </w:tc>
        <w:tc>
          <w:tcPr>
            <w:tcW w:w="4925" w:type="dxa"/>
          </w:tcPr>
          <w:p w:rsidR="00130EE2" w:rsidRPr="00202E5B" w:rsidRDefault="00130EE2" w:rsidP="00CA70E8">
            <w:pPr>
              <w:pStyle w:val="TAH"/>
            </w:pPr>
            <w:r w:rsidRPr="00202E5B">
              <w:t>Some relevant regulatory references</w:t>
            </w:r>
          </w:p>
        </w:tc>
      </w:tr>
      <w:tr w:rsidR="00130EE2" w:rsidRPr="00202E5B" w:rsidTr="00DE0D06">
        <w:trPr>
          <w:trHeight w:val="1701"/>
          <w:jc w:val="center"/>
        </w:trPr>
        <w:tc>
          <w:tcPr>
            <w:tcW w:w="2286" w:type="dxa"/>
          </w:tcPr>
          <w:p w:rsidR="00130EE2" w:rsidRPr="00202E5B" w:rsidRDefault="00130EE2" w:rsidP="00CA70E8">
            <w:pPr>
              <w:pStyle w:val="TAL"/>
            </w:pPr>
            <w:r w:rsidRPr="00202E5B">
              <w:t>General</w:t>
            </w:r>
          </w:p>
        </w:tc>
        <w:tc>
          <w:tcPr>
            <w:tcW w:w="1259" w:type="dxa"/>
          </w:tcPr>
          <w:p w:rsidR="00130EE2" w:rsidRPr="00202E5B" w:rsidRDefault="00130EE2" w:rsidP="00CA70E8">
            <w:pPr>
              <w:pStyle w:val="TAL"/>
            </w:pPr>
            <w:r w:rsidRPr="00202E5B">
              <w:t>6.6.3.1</w:t>
            </w:r>
          </w:p>
        </w:tc>
        <w:tc>
          <w:tcPr>
            <w:tcW w:w="1157" w:type="dxa"/>
          </w:tcPr>
          <w:p w:rsidR="00130EE2" w:rsidRPr="00202E5B" w:rsidRDefault="00130EE2" w:rsidP="00CA70E8">
            <w:pPr>
              <w:pStyle w:val="TAL"/>
            </w:pPr>
            <w:r w:rsidRPr="00202E5B">
              <w:t>ITU-R</w:t>
            </w:r>
            <w:r w:rsidRPr="00202E5B">
              <w:br/>
              <w:t xml:space="preserve">SM.329 </w:t>
            </w:r>
            <w:r w:rsidRPr="00202E5B">
              <w:rPr>
                <w:cs/>
              </w:rPr>
              <w:t>‎</w:t>
            </w:r>
            <w:r w:rsidRPr="00202E5B">
              <w:t>[22]</w:t>
            </w:r>
          </w:p>
        </w:tc>
        <w:tc>
          <w:tcPr>
            <w:tcW w:w="4925" w:type="dxa"/>
          </w:tcPr>
          <w:p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rsidR="00130EE2" w:rsidRPr="00202E5B" w:rsidRDefault="00130EE2" w:rsidP="00CA70E8">
            <w:pPr>
              <w:pStyle w:val="TAL"/>
            </w:pPr>
            <w:r w:rsidRPr="00202E5B">
              <w:t>ITU-R SM.329</w:t>
            </w:r>
            <w:r w:rsidRPr="00202E5B">
              <w:rPr>
                <w:cs/>
              </w:rPr>
              <w:t>‎</w:t>
            </w:r>
            <w:r w:rsidRPr="00202E5B">
              <w:t xml:space="preserve">[22]: </w:t>
            </w:r>
            <w:r w:rsidRPr="00202E5B">
              <w:tab/>
              <w:t>1.4 Necessary bandwidth</w:t>
            </w:r>
            <w:r w:rsidRPr="00202E5B">
              <w:br/>
            </w:r>
            <w:r w:rsidRPr="00202E5B">
              <w:tab/>
              <w:t>4.1 Reference bandwidths</w:t>
            </w:r>
            <w:r w:rsidRPr="00202E5B">
              <w:br/>
            </w:r>
            <w:r w:rsidRPr="00202E5B">
              <w:tab/>
              <w:t>4.2 Category A limits</w:t>
            </w:r>
            <w:r w:rsidRPr="00202E5B">
              <w:br/>
            </w:r>
            <w:r w:rsidRPr="00202E5B">
              <w:tab/>
              <w:t>4.3 Category B limits</w:t>
            </w:r>
            <w:r w:rsidRPr="00202E5B">
              <w:br/>
            </w:r>
            <w:r w:rsidRPr="00202E5B">
              <w:tab/>
              <w:t xml:space="preserve">Annex 7. Reference BW (Cat. B) </w:t>
            </w:r>
          </w:p>
          <w:p w:rsidR="00130EE2" w:rsidRPr="00202E5B" w:rsidRDefault="00130EE2" w:rsidP="00CA70E8">
            <w:pPr>
              <w:pStyle w:val="TAL"/>
            </w:pPr>
            <w:r w:rsidRPr="00202E5B">
              <w:t xml:space="preserve">ITU-R M.2039 </w:t>
            </w:r>
            <w:r w:rsidRPr="00202E5B">
              <w:rPr>
                <w:cs/>
              </w:rPr>
              <w:t>‎</w:t>
            </w:r>
            <w:r w:rsidRPr="00202E5B">
              <w:t xml:space="preserve">[30]: Limits included by reference. </w:t>
            </w:r>
          </w:p>
          <w:p w:rsidR="00130EE2" w:rsidRPr="00202E5B" w:rsidRDefault="00130EE2" w:rsidP="00CA70E8">
            <w:pPr>
              <w:pStyle w:val="TAL"/>
            </w:pPr>
            <w:r w:rsidRPr="00202E5B">
              <w:t xml:space="preserve">ETSI EN 301 908-3 </w:t>
            </w:r>
            <w:r w:rsidRPr="00202E5B">
              <w:rPr>
                <w:cs/>
              </w:rPr>
              <w:t>‎</w:t>
            </w:r>
            <w:r w:rsidRPr="00202E5B">
              <w:t>[31]: Category B limits included.</w:t>
            </w:r>
          </w:p>
        </w:tc>
      </w:tr>
      <w:tr w:rsidR="00130EE2" w:rsidRPr="00202E5B" w:rsidTr="00DE0D06">
        <w:trPr>
          <w:trHeight w:val="521"/>
          <w:jc w:val="center"/>
        </w:trPr>
        <w:tc>
          <w:tcPr>
            <w:tcW w:w="2286" w:type="dxa"/>
          </w:tcPr>
          <w:p w:rsidR="00130EE2" w:rsidRPr="00202E5B" w:rsidRDefault="00130EE2" w:rsidP="00CA70E8">
            <w:pPr>
              <w:pStyle w:val="TAL"/>
            </w:pPr>
            <w:r w:rsidRPr="00202E5B">
              <w:t>Co-existence with other bands</w:t>
            </w:r>
          </w:p>
        </w:tc>
        <w:tc>
          <w:tcPr>
            <w:tcW w:w="1259" w:type="dxa"/>
          </w:tcPr>
          <w:p w:rsidR="00130EE2" w:rsidRPr="00202E5B" w:rsidRDefault="00130EE2" w:rsidP="00CA70E8">
            <w:pPr>
              <w:pStyle w:val="TAL"/>
            </w:pPr>
            <w:r w:rsidRPr="00202E5B">
              <w:t>6.6.3.2 to 6.6.3.7</w:t>
            </w:r>
          </w:p>
        </w:tc>
        <w:tc>
          <w:tcPr>
            <w:tcW w:w="1157" w:type="dxa"/>
          </w:tcPr>
          <w:p w:rsidR="00130EE2" w:rsidRPr="00202E5B" w:rsidRDefault="00130EE2" w:rsidP="00CA70E8">
            <w:pPr>
              <w:pStyle w:val="TAL"/>
            </w:pPr>
            <w:r w:rsidRPr="00202E5B">
              <w:t>Developed and defined in 3GPP.</w:t>
            </w:r>
          </w:p>
        </w:tc>
        <w:tc>
          <w:tcPr>
            <w:tcW w:w="4925" w:type="dxa"/>
          </w:tcPr>
          <w:p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rsidR="00130EE2" w:rsidRPr="00202E5B" w:rsidRDefault="00130EE2" w:rsidP="00CA70E8">
            <w:pPr>
              <w:pStyle w:val="TAL"/>
            </w:pPr>
            <w:r w:rsidRPr="00202E5B">
              <w:t xml:space="preserve">ITU-R. M.2039 </w:t>
            </w:r>
            <w:r w:rsidRPr="00202E5B">
              <w:rPr>
                <w:cs/>
              </w:rPr>
              <w:t>‎</w:t>
            </w:r>
            <w:r w:rsidRPr="00202E5B">
              <w:t xml:space="preserve">[30]: Limits included by reference. </w:t>
            </w:r>
          </w:p>
          <w:p w:rsidR="00130EE2" w:rsidRPr="00202E5B" w:rsidRDefault="00130EE2" w:rsidP="00CA70E8">
            <w:pPr>
              <w:pStyle w:val="TAL"/>
            </w:pPr>
            <w:r w:rsidRPr="00202E5B">
              <w:t xml:space="preserve">ETSI EN 301 908-3 </w:t>
            </w:r>
            <w:r w:rsidRPr="00202E5B">
              <w:rPr>
                <w:cs/>
              </w:rPr>
              <w:t>‎</w:t>
            </w:r>
            <w:r w:rsidRPr="00202E5B">
              <w:t xml:space="preserve">[31]: Limits to protect GSM900 and GSM1800 in the same area included. </w:t>
            </w:r>
          </w:p>
        </w:tc>
      </w:tr>
    </w:tbl>
    <w:p w:rsidR="00130EE2" w:rsidRPr="007F4011" w:rsidRDefault="00130EE2" w:rsidP="00130EE2"/>
    <w:p w:rsidR="00130EE2" w:rsidRPr="007F4011" w:rsidRDefault="00992961" w:rsidP="00DC1575">
      <w:pPr>
        <w:pStyle w:val="Heading3"/>
        <w:tabs>
          <w:tab w:val="left" w:pos="1140"/>
        </w:tabs>
        <w:ind w:left="1140" w:hanging="1140"/>
      </w:pPr>
      <w:bookmarkStart w:id="253" w:name="_Toc518937247"/>
      <w:bookmarkStart w:id="254" w:name="_Toc46233106"/>
      <w:r w:rsidRPr="007F4011">
        <w:t>11.2.2</w:t>
      </w:r>
      <w:r w:rsidRPr="007F4011">
        <w:tab/>
      </w:r>
      <w:r w:rsidR="00130EE2" w:rsidRPr="007F4011">
        <w:t>General spurious emissions requirements for E-UTRA BS</w:t>
      </w:r>
      <w:bookmarkEnd w:id="253"/>
      <w:bookmarkEnd w:id="254"/>
    </w:p>
    <w:p w:rsidR="00130EE2" w:rsidRPr="007F4011" w:rsidRDefault="00130EE2" w:rsidP="00130EE2">
      <w:r w:rsidRPr="007F4011">
        <w:t>The definition of “Operating band unwanted emissions” for E-UTRA covers not only the OOB domain, but also the spurious domain inside the operating band, including the 10 MHz of spectrum immediately above and below the operating band. For that reason, there is no need to define spurious emission limits inside the operating band as shown in Figure 11.3. The implication is that the rule that spurious emissions start at a point separated from the carrier centre by 250% of the necessary bandwidth is not applied. Note however that since parts of the Operating band unwanted emission limits will fall inside the spurious domain, they are bound by the same regulatory limits that define spurious emissions. The operating band unwanted emission limits are further discussed in Clause 11.1.1.</w:t>
      </w:r>
    </w:p>
    <w:p w:rsidR="00130EE2" w:rsidRPr="007F4011" w:rsidRDefault="00130EE2" w:rsidP="00130EE2">
      <w:r w:rsidRPr="007F4011">
        <w:t>Since the spurious emission limits defined here does not cover the frequency range of the spurious domain inside the operating band, they should be named “Spurious emissions outside the operating band”, in order to distinguish them from the definition of spurious emissions in the spurious domain in ITU-R SM.329 [22].</w:t>
      </w:r>
    </w:p>
    <w:bookmarkStart w:id="255" w:name="_MON_1230620479"/>
    <w:bookmarkStart w:id="256" w:name="_MON_1230620585"/>
    <w:bookmarkStart w:id="257" w:name="_MON_1230620596"/>
    <w:bookmarkStart w:id="258" w:name="_MON_1230620632"/>
    <w:bookmarkStart w:id="259" w:name="_MON_1231848251"/>
    <w:bookmarkStart w:id="260" w:name="_MON_1290505889"/>
    <w:bookmarkEnd w:id="255"/>
    <w:bookmarkEnd w:id="256"/>
    <w:bookmarkEnd w:id="257"/>
    <w:bookmarkEnd w:id="258"/>
    <w:bookmarkEnd w:id="259"/>
    <w:bookmarkEnd w:id="260"/>
    <w:bookmarkStart w:id="261" w:name="_MON_1230619646"/>
    <w:bookmarkEnd w:id="261"/>
    <w:p w:rsidR="00130EE2" w:rsidRPr="007F4011" w:rsidRDefault="00130EE2" w:rsidP="00130EE2">
      <w:pPr>
        <w:pStyle w:val="TH"/>
      </w:pPr>
      <w:r w:rsidRPr="007F4011">
        <w:object w:dxaOrig="9540" w:dyaOrig="2879">
          <v:shape id="_x0000_i1101" type="#_x0000_t75" style="width:370.5pt;height:111.75pt" o:ole="" filled="t">
            <v:imagedata r:id="rId105" o:title=""/>
          </v:shape>
          <o:OLEObject Type="Embed" ProgID="Word.Picture.8" ShapeID="_x0000_i1101" DrawAspect="Content" ObjectID="_1656845965" r:id="rId106"/>
        </w:object>
      </w:r>
    </w:p>
    <w:p w:rsidR="00130EE2" w:rsidRPr="007F4011" w:rsidRDefault="00130EE2" w:rsidP="00130EE2">
      <w:pPr>
        <w:pStyle w:val="TF"/>
      </w:pPr>
      <w:r w:rsidRPr="007F4011">
        <w:t>Figure 11.3 Defined frequency ranges for spurious emissions and operating band unwanted emissions</w:t>
      </w:r>
    </w:p>
    <w:p w:rsidR="00130EE2" w:rsidRPr="007F4011" w:rsidRDefault="00130EE2" w:rsidP="00130EE2">
      <w:r w:rsidRPr="007F4011">
        <w:t>Spurious emission limits as defined in ITU-R SM.329</w:t>
      </w:r>
      <w:r w:rsidRPr="007F4011">
        <w:rPr>
          <w:cs/>
        </w:rPr>
        <w:t>‎</w:t>
      </w:r>
      <w:r w:rsidRPr="007F4011">
        <w:t>[22] are divided into several Categories, where Category A and B are applied for 3GPP as regional requirements. The Category A and Category B spurious emission limits in Tables 11.2 and 11.3 are in line with ITU-R SM.329</w:t>
      </w:r>
      <w:r w:rsidRPr="007F4011">
        <w:rPr>
          <w:cs/>
        </w:rPr>
        <w:t>‎</w:t>
      </w:r>
      <w:r w:rsidRPr="007F4011">
        <w:t xml:space="preserve">[22]. They would apply outside of the region where the limits for “Operating </w:t>
      </w:r>
      <w:r w:rsidRPr="007F4011">
        <w:lastRenderedPageBreak/>
        <w:t>band unwanted emissions” are defined (operating band plus 10 MHz on each side). Further details on the spurious emission limits and their interpretation for UTRA (and E-UTRA) are given in TR 25.942 [3], clause 14.2.</w:t>
      </w:r>
    </w:p>
    <w:p w:rsidR="00130EE2" w:rsidRPr="007F4011" w:rsidRDefault="00992961" w:rsidP="00DC1575">
      <w:pPr>
        <w:pStyle w:val="Heading3"/>
        <w:tabs>
          <w:tab w:val="left" w:pos="1140"/>
        </w:tabs>
        <w:ind w:left="1140" w:hanging="1140"/>
      </w:pPr>
      <w:bookmarkStart w:id="262" w:name="_Toc518937248"/>
      <w:bookmarkStart w:id="263" w:name="_Toc46233107"/>
      <w:r w:rsidRPr="007F4011">
        <w:t>11.2.3</w:t>
      </w:r>
      <w:r w:rsidRPr="007F4011">
        <w:tab/>
      </w:r>
      <w:r w:rsidR="00130EE2" w:rsidRPr="007F4011">
        <w:t>Specification of BS Spurious emissions outside the operating band</w:t>
      </w:r>
      <w:bookmarkEnd w:id="262"/>
      <w:bookmarkEnd w:id="263"/>
    </w:p>
    <w:p w:rsidR="00130EE2" w:rsidRPr="007F4011" w:rsidRDefault="00130EE2" w:rsidP="00130EE2">
      <w:pPr>
        <w:rPr>
          <w:rFonts w:cs="v4.2.0"/>
        </w:rPr>
      </w:pPr>
      <w:r w:rsidRPr="007F4011">
        <w:t xml:space="preserve">The spurious emission limits (except the protection of PHS and Public Safety operations) apply in frequency ranges that are more than 10 MHz below the lowest BS transmitter frequency of the operating band and more than 10 MHz above the highest BS transmitter frequency of the operating band. </w:t>
      </w:r>
      <w:r w:rsidRPr="007F4011">
        <w:rPr>
          <w:rFonts w:cs="v4.2.0"/>
        </w:rPr>
        <w:t>The requirements shall apply whatever the type of transmitter considered (single carrier or multi-carrier). It applies for all transmission modes foreseen by the manufacturer's specification.</w:t>
      </w:r>
    </w:p>
    <w:p w:rsidR="00130EE2" w:rsidRPr="007F4011" w:rsidRDefault="00130EE2" w:rsidP="00DC1575">
      <w:pPr>
        <w:pStyle w:val="TH"/>
        <w:outlineLvl w:val="0"/>
        <w:rPr>
          <w:rFonts w:cs="v5.0.0"/>
        </w:rPr>
      </w:pPr>
      <w:r w:rsidRPr="007F4011">
        <w:rPr>
          <w:rFonts w:cs="v5.0.0"/>
        </w:rPr>
        <w:t>Table 11.2: BS Spurious emission limits outside the operating band,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130EE2" w:rsidRPr="00202E5B">
        <w:trPr>
          <w:cantSplit/>
          <w:jc w:val="center"/>
        </w:trPr>
        <w:tc>
          <w:tcPr>
            <w:tcW w:w="2376" w:type="dxa"/>
          </w:tcPr>
          <w:p w:rsidR="00130EE2" w:rsidRPr="00202E5B" w:rsidRDefault="00130EE2" w:rsidP="00D963EA">
            <w:pPr>
              <w:pStyle w:val="TAH"/>
              <w:rPr>
                <w:rFonts w:cs="v5.0.0"/>
              </w:rPr>
            </w:pPr>
            <w:r w:rsidRPr="00202E5B">
              <w:rPr>
                <w:rFonts w:cs="v5.0.0"/>
              </w:rPr>
              <w:t>Band</w:t>
            </w:r>
          </w:p>
        </w:tc>
        <w:tc>
          <w:tcPr>
            <w:tcW w:w="2052" w:type="dxa"/>
          </w:tcPr>
          <w:p w:rsidR="00130EE2" w:rsidRPr="00202E5B" w:rsidRDefault="00130EE2" w:rsidP="00D963EA">
            <w:pPr>
              <w:pStyle w:val="TAH"/>
              <w:rPr>
                <w:rFonts w:cs="v5.0.0"/>
              </w:rPr>
            </w:pPr>
            <w:r w:rsidRPr="00202E5B">
              <w:rPr>
                <w:rFonts w:cs="v5.0.0"/>
              </w:rPr>
              <w:t>Maximum level</w:t>
            </w:r>
          </w:p>
        </w:tc>
        <w:tc>
          <w:tcPr>
            <w:tcW w:w="1440" w:type="dxa"/>
          </w:tcPr>
          <w:p w:rsidR="00130EE2" w:rsidRPr="00202E5B" w:rsidRDefault="00130EE2" w:rsidP="00D963EA">
            <w:pPr>
              <w:pStyle w:val="TAH"/>
              <w:rPr>
                <w:rFonts w:cs="v5.0.0"/>
              </w:rPr>
            </w:pPr>
            <w:r w:rsidRPr="00202E5B">
              <w:rPr>
                <w:rFonts w:cs="v5.0.0"/>
              </w:rPr>
              <w:t>Measurement Bandwidth</w:t>
            </w:r>
          </w:p>
        </w:tc>
        <w:tc>
          <w:tcPr>
            <w:tcW w:w="2604" w:type="dxa"/>
          </w:tcPr>
          <w:p w:rsidR="00130EE2" w:rsidRPr="00202E5B" w:rsidRDefault="00130EE2" w:rsidP="00D963EA">
            <w:pPr>
              <w:pStyle w:val="TAH"/>
              <w:rPr>
                <w:rFonts w:cs="v5.0.0"/>
              </w:rPr>
            </w:pPr>
            <w:r w:rsidRPr="00202E5B">
              <w:rPr>
                <w:rFonts w:cs="v5.0.0"/>
              </w:rPr>
              <w:t>Note</w:t>
            </w:r>
          </w:p>
        </w:tc>
      </w:tr>
      <w:tr w:rsidR="00130EE2" w:rsidRPr="00202E5B">
        <w:trPr>
          <w:cantSplit/>
          <w:jc w:val="center"/>
        </w:trPr>
        <w:tc>
          <w:tcPr>
            <w:tcW w:w="2376" w:type="dxa"/>
          </w:tcPr>
          <w:p w:rsidR="00130EE2" w:rsidRPr="00202E5B" w:rsidRDefault="00130EE2" w:rsidP="00D963EA">
            <w:pPr>
              <w:pStyle w:val="TAC"/>
              <w:rPr>
                <w:rFonts w:cs="v5.0.0"/>
              </w:rPr>
            </w:pPr>
            <w:r w:rsidRPr="00202E5B">
              <w:rPr>
                <w:rFonts w:cs="v5.0.0"/>
              </w:rPr>
              <w:t xml:space="preserve">9kHz </w:t>
            </w:r>
            <w:r w:rsidRPr="00202E5B">
              <w:rPr>
                <w:rFonts w:cs="v5.0.0"/>
              </w:rPr>
              <w:noBreakHyphen/>
              <w:t xml:space="preserve"> 150kHz</w:t>
            </w:r>
          </w:p>
        </w:tc>
        <w:tc>
          <w:tcPr>
            <w:tcW w:w="2052" w:type="dxa"/>
            <w:vMerge w:val="restart"/>
            <w:vAlign w:val="center"/>
          </w:tcPr>
          <w:p w:rsidR="00130EE2" w:rsidRPr="00202E5B" w:rsidRDefault="00130EE2" w:rsidP="00D963EA">
            <w:pPr>
              <w:pStyle w:val="TAC"/>
              <w:rPr>
                <w:rFonts w:cs="v5.0.0"/>
              </w:rPr>
            </w:pPr>
            <w:r w:rsidRPr="00202E5B">
              <w:rPr>
                <w:rFonts w:cs="v5.0.0"/>
              </w:rPr>
              <w:t>-13 dBm</w:t>
            </w:r>
          </w:p>
        </w:tc>
        <w:tc>
          <w:tcPr>
            <w:tcW w:w="1440" w:type="dxa"/>
          </w:tcPr>
          <w:p w:rsidR="00130EE2" w:rsidRPr="00202E5B" w:rsidRDefault="00130EE2" w:rsidP="00D963EA">
            <w:pPr>
              <w:pStyle w:val="TAC"/>
              <w:rPr>
                <w:rFonts w:cs="v5.0.0"/>
              </w:rPr>
            </w:pPr>
            <w:r w:rsidRPr="00202E5B">
              <w:rPr>
                <w:rFonts w:cs="v5.0.0"/>
              </w:rPr>
              <w:t xml:space="preserve">1 kHz </w:t>
            </w:r>
          </w:p>
        </w:tc>
        <w:tc>
          <w:tcPr>
            <w:tcW w:w="2604" w:type="dxa"/>
          </w:tcPr>
          <w:p w:rsidR="00130EE2" w:rsidRPr="00202E5B" w:rsidRDefault="00130EE2" w:rsidP="00D963EA">
            <w:pPr>
              <w:pStyle w:val="TAC"/>
            </w:pPr>
            <w:r w:rsidRPr="00202E5B">
              <w:t>Note 1</w:t>
            </w:r>
          </w:p>
        </w:tc>
      </w:tr>
      <w:tr w:rsidR="00130EE2" w:rsidRPr="00202E5B">
        <w:trPr>
          <w:cantSplit/>
          <w:jc w:val="center"/>
        </w:trPr>
        <w:tc>
          <w:tcPr>
            <w:tcW w:w="2376" w:type="dxa"/>
          </w:tcPr>
          <w:p w:rsidR="00130EE2" w:rsidRPr="00202E5B" w:rsidRDefault="00130EE2" w:rsidP="00D963EA">
            <w:pPr>
              <w:pStyle w:val="TAC"/>
              <w:rPr>
                <w:rFonts w:cs="v5.0.0"/>
              </w:rPr>
            </w:pPr>
            <w:r w:rsidRPr="00202E5B">
              <w:rPr>
                <w:rFonts w:cs="v5.0.0"/>
              </w:rPr>
              <w:t xml:space="preserve">150kHz </w:t>
            </w:r>
            <w:r w:rsidRPr="00202E5B">
              <w:rPr>
                <w:rFonts w:cs="v5.0.0"/>
              </w:rPr>
              <w:noBreakHyphen/>
              <w:t xml:space="preserve"> 30MHz</w:t>
            </w:r>
          </w:p>
        </w:tc>
        <w:tc>
          <w:tcPr>
            <w:tcW w:w="2052" w:type="dxa"/>
            <w:vMerge/>
          </w:tcPr>
          <w:p w:rsidR="00130EE2" w:rsidRPr="00202E5B" w:rsidRDefault="00130EE2" w:rsidP="00D963EA">
            <w:pPr>
              <w:pStyle w:val="TAC"/>
              <w:rPr>
                <w:rFonts w:cs="v5.0.0"/>
              </w:rPr>
            </w:pPr>
          </w:p>
        </w:tc>
        <w:tc>
          <w:tcPr>
            <w:tcW w:w="1440" w:type="dxa"/>
          </w:tcPr>
          <w:p w:rsidR="00130EE2" w:rsidRPr="00202E5B" w:rsidRDefault="00130EE2" w:rsidP="00D963EA">
            <w:pPr>
              <w:pStyle w:val="TAC"/>
              <w:rPr>
                <w:rFonts w:cs="v5.0.0"/>
              </w:rPr>
            </w:pPr>
            <w:r w:rsidRPr="00202E5B">
              <w:rPr>
                <w:rFonts w:cs="v5.0.0"/>
              </w:rPr>
              <w:t xml:space="preserve">10 kHz </w:t>
            </w:r>
          </w:p>
        </w:tc>
        <w:tc>
          <w:tcPr>
            <w:tcW w:w="2604" w:type="dxa"/>
          </w:tcPr>
          <w:p w:rsidR="00130EE2" w:rsidRPr="00202E5B" w:rsidRDefault="00130EE2" w:rsidP="00D963EA">
            <w:pPr>
              <w:pStyle w:val="TAC"/>
            </w:pPr>
            <w:r w:rsidRPr="00202E5B">
              <w:t>Note 1</w:t>
            </w:r>
          </w:p>
        </w:tc>
      </w:tr>
      <w:tr w:rsidR="00130EE2" w:rsidRPr="00202E5B">
        <w:trPr>
          <w:cantSplit/>
          <w:jc w:val="center"/>
        </w:trPr>
        <w:tc>
          <w:tcPr>
            <w:tcW w:w="2376" w:type="dxa"/>
          </w:tcPr>
          <w:p w:rsidR="00130EE2" w:rsidRPr="00202E5B" w:rsidRDefault="00130EE2" w:rsidP="00D963EA">
            <w:pPr>
              <w:pStyle w:val="TAC"/>
              <w:rPr>
                <w:rFonts w:cs="v5.0.0"/>
              </w:rPr>
            </w:pPr>
            <w:r w:rsidRPr="00202E5B">
              <w:rPr>
                <w:rFonts w:cs="v5.0.0"/>
              </w:rPr>
              <w:t xml:space="preserve">30MHz </w:t>
            </w:r>
            <w:r w:rsidRPr="00202E5B">
              <w:rPr>
                <w:rFonts w:cs="v5.0.0"/>
              </w:rPr>
              <w:noBreakHyphen/>
              <w:t xml:space="preserve"> 1GHz</w:t>
            </w:r>
          </w:p>
        </w:tc>
        <w:tc>
          <w:tcPr>
            <w:tcW w:w="2052" w:type="dxa"/>
            <w:vMerge/>
          </w:tcPr>
          <w:p w:rsidR="00130EE2" w:rsidRPr="00202E5B" w:rsidRDefault="00130EE2" w:rsidP="00D963EA">
            <w:pPr>
              <w:pStyle w:val="TAC"/>
              <w:rPr>
                <w:rFonts w:cs="v5.0.0"/>
              </w:rPr>
            </w:pPr>
          </w:p>
        </w:tc>
        <w:tc>
          <w:tcPr>
            <w:tcW w:w="1440" w:type="dxa"/>
          </w:tcPr>
          <w:p w:rsidR="00130EE2" w:rsidRPr="00202E5B" w:rsidRDefault="00130EE2" w:rsidP="00D963EA">
            <w:pPr>
              <w:pStyle w:val="TAC"/>
              <w:rPr>
                <w:rFonts w:cs="v5.0.0"/>
              </w:rPr>
            </w:pPr>
            <w:r w:rsidRPr="00202E5B">
              <w:rPr>
                <w:rFonts w:cs="v5.0.0"/>
              </w:rPr>
              <w:t>100 kHz</w:t>
            </w:r>
          </w:p>
        </w:tc>
        <w:tc>
          <w:tcPr>
            <w:tcW w:w="2604" w:type="dxa"/>
          </w:tcPr>
          <w:p w:rsidR="00130EE2" w:rsidRPr="00202E5B" w:rsidRDefault="00130EE2" w:rsidP="00D963EA">
            <w:pPr>
              <w:pStyle w:val="TAC"/>
            </w:pPr>
            <w:r w:rsidRPr="00202E5B">
              <w:t>Note 1</w:t>
            </w:r>
          </w:p>
        </w:tc>
      </w:tr>
      <w:tr w:rsidR="00130EE2" w:rsidRPr="00202E5B">
        <w:trPr>
          <w:cantSplit/>
          <w:jc w:val="center"/>
        </w:trPr>
        <w:tc>
          <w:tcPr>
            <w:tcW w:w="2376" w:type="dxa"/>
          </w:tcPr>
          <w:p w:rsidR="00130EE2" w:rsidRPr="00202E5B" w:rsidRDefault="00130EE2" w:rsidP="00D963EA">
            <w:pPr>
              <w:pStyle w:val="TAC"/>
              <w:rPr>
                <w:rFonts w:cs="v5.0.0"/>
              </w:rPr>
            </w:pPr>
            <w:r w:rsidRPr="00202E5B">
              <w:rPr>
                <w:rFonts w:cs="v5.0.0"/>
              </w:rPr>
              <w:t xml:space="preserve">1GHz </w:t>
            </w:r>
            <w:r w:rsidRPr="00202E5B">
              <w:rPr>
                <w:rFonts w:cs="v5.0.0"/>
              </w:rPr>
              <w:noBreakHyphen/>
              <w:t xml:space="preserve"> 12.75 GHz</w:t>
            </w:r>
          </w:p>
        </w:tc>
        <w:tc>
          <w:tcPr>
            <w:tcW w:w="2052" w:type="dxa"/>
            <w:vMerge/>
          </w:tcPr>
          <w:p w:rsidR="00130EE2" w:rsidRPr="00202E5B" w:rsidRDefault="00130EE2" w:rsidP="00D963EA">
            <w:pPr>
              <w:pStyle w:val="TAC"/>
              <w:rPr>
                <w:rFonts w:cs="v5.0.0"/>
              </w:rPr>
            </w:pPr>
          </w:p>
        </w:tc>
        <w:tc>
          <w:tcPr>
            <w:tcW w:w="1440" w:type="dxa"/>
          </w:tcPr>
          <w:p w:rsidR="00130EE2" w:rsidRPr="00202E5B" w:rsidRDefault="00130EE2" w:rsidP="00D963EA">
            <w:pPr>
              <w:pStyle w:val="TAC"/>
              <w:rPr>
                <w:rFonts w:cs="v5.0.0"/>
              </w:rPr>
            </w:pPr>
            <w:r w:rsidRPr="00202E5B">
              <w:rPr>
                <w:rFonts w:cs="v5.0.0"/>
              </w:rPr>
              <w:t>1 MHz</w:t>
            </w:r>
          </w:p>
        </w:tc>
        <w:tc>
          <w:tcPr>
            <w:tcW w:w="2604" w:type="dxa"/>
          </w:tcPr>
          <w:p w:rsidR="00130EE2" w:rsidRPr="00202E5B" w:rsidRDefault="00130EE2" w:rsidP="00D963EA">
            <w:pPr>
              <w:pStyle w:val="TAC"/>
            </w:pPr>
            <w:r w:rsidRPr="00202E5B">
              <w:t>Note 2</w:t>
            </w:r>
          </w:p>
        </w:tc>
      </w:tr>
      <w:tr w:rsidR="00130EE2" w:rsidRPr="00202E5B">
        <w:trPr>
          <w:cantSplit/>
          <w:jc w:val="center"/>
        </w:trPr>
        <w:tc>
          <w:tcPr>
            <w:tcW w:w="8472" w:type="dxa"/>
            <w:gridSpan w:val="4"/>
          </w:tcPr>
          <w:p w:rsidR="00130EE2" w:rsidRPr="00202E5B" w:rsidRDefault="00130EE2" w:rsidP="00D963EA">
            <w:pPr>
              <w:pStyle w:val="TAN"/>
            </w:pPr>
            <w:r w:rsidRPr="00202E5B">
              <w:t>NOTE 1:</w:t>
            </w:r>
            <w:r w:rsidRPr="00202E5B">
              <w:tab/>
              <w:t>Bandwidth as in ITU-R SM.329 [22] , s4.1</w:t>
            </w:r>
          </w:p>
          <w:p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s4.1. Upper frequency as in ITU-R SM.329 [22] , s2.5 table 1</w:t>
            </w:r>
          </w:p>
        </w:tc>
      </w:tr>
    </w:tbl>
    <w:p w:rsidR="00130EE2" w:rsidRPr="007F4011" w:rsidRDefault="00130EE2" w:rsidP="00130EE2"/>
    <w:p w:rsidR="00130EE2" w:rsidRPr="007F4011" w:rsidRDefault="00130EE2" w:rsidP="00DC1575">
      <w:pPr>
        <w:pStyle w:val="TH"/>
        <w:outlineLvl w:val="0"/>
        <w:rPr>
          <w:rFonts w:cs="v5.0.0"/>
        </w:rPr>
      </w:pPr>
      <w:r w:rsidRPr="007F4011">
        <w:rPr>
          <w:rFonts w:cs="v5.0.0"/>
        </w:rPr>
        <w:t>Table 11.3: BS Spurious emissions limits outside the operating band,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30EE2" w:rsidRPr="00202E5B">
        <w:trPr>
          <w:cantSplit/>
          <w:jc w:val="center"/>
        </w:trPr>
        <w:tc>
          <w:tcPr>
            <w:tcW w:w="2976" w:type="dxa"/>
          </w:tcPr>
          <w:p w:rsidR="00130EE2" w:rsidRPr="00202E5B" w:rsidRDefault="00130EE2" w:rsidP="00D963EA">
            <w:pPr>
              <w:pStyle w:val="TAH"/>
            </w:pPr>
            <w:r w:rsidRPr="00202E5B">
              <w:t>Band</w:t>
            </w:r>
          </w:p>
        </w:tc>
        <w:tc>
          <w:tcPr>
            <w:tcW w:w="1276" w:type="dxa"/>
          </w:tcPr>
          <w:p w:rsidR="00130EE2" w:rsidRPr="00202E5B" w:rsidRDefault="00130EE2" w:rsidP="00D963EA">
            <w:pPr>
              <w:pStyle w:val="TAH"/>
            </w:pPr>
            <w:r w:rsidRPr="00202E5B">
              <w:t>Maximum Level</w:t>
            </w:r>
          </w:p>
        </w:tc>
        <w:tc>
          <w:tcPr>
            <w:tcW w:w="1418" w:type="dxa"/>
          </w:tcPr>
          <w:p w:rsidR="00130EE2" w:rsidRPr="00202E5B" w:rsidRDefault="00130EE2" w:rsidP="00D963EA">
            <w:pPr>
              <w:pStyle w:val="TAH"/>
            </w:pPr>
            <w:r w:rsidRPr="00202E5B">
              <w:t>Measurement Bandwidth</w:t>
            </w:r>
          </w:p>
        </w:tc>
        <w:tc>
          <w:tcPr>
            <w:tcW w:w="2519" w:type="dxa"/>
          </w:tcPr>
          <w:p w:rsidR="00130EE2" w:rsidRPr="00202E5B" w:rsidRDefault="00130EE2" w:rsidP="00D963EA">
            <w:pPr>
              <w:pStyle w:val="TAH"/>
            </w:pPr>
            <w:r w:rsidRPr="00202E5B">
              <w:t>Note</w:t>
            </w:r>
          </w:p>
        </w:tc>
      </w:tr>
      <w:tr w:rsidR="00130EE2" w:rsidRPr="00202E5B">
        <w:trPr>
          <w:cantSplit/>
          <w:jc w:val="center"/>
        </w:trPr>
        <w:tc>
          <w:tcPr>
            <w:tcW w:w="2976" w:type="dxa"/>
          </w:tcPr>
          <w:p w:rsidR="00130EE2" w:rsidRPr="00202E5B" w:rsidRDefault="00130EE2" w:rsidP="00D963EA">
            <w:pPr>
              <w:pStyle w:val="TAC"/>
            </w:pPr>
            <w:r w:rsidRPr="00202E5B">
              <w:t xml:space="preserve">9 kHz </w:t>
            </w:r>
            <w:r w:rsidRPr="00202E5B">
              <w:sym w:font="Symbol" w:char="F0AB"/>
            </w:r>
            <w:r w:rsidRPr="00202E5B">
              <w:t xml:space="preserve"> 150 kHz</w:t>
            </w:r>
          </w:p>
        </w:tc>
        <w:tc>
          <w:tcPr>
            <w:tcW w:w="1276" w:type="dxa"/>
          </w:tcPr>
          <w:p w:rsidR="00130EE2" w:rsidRPr="00202E5B" w:rsidRDefault="00130EE2" w:rsidP="00D963EA">
            <w:pPr>
              <w:pStyle w:val="TAC"/>
            </w:pPr>
            <w:r w:rsidRPr="00202E5B">
              <w:t>-36 dBm</w:t>
            </w:r>
          </w:p>
        </w:tc>
        <w:tc>
          <w:tcPr>
            <w:tcW w:w="1418" w:type="dxa"/>
          </w:tcPr>
          <w:p w:rsidR="00130EE2" w:rsidRPr="00202E5B" w:rsidRDefault="00130EE2" w:rsidP="00D963EA">
            <w:pPr>
              <w:pStyle w:val="TAC"/>
            </w:pPr>
            <w:r w:rsidRPr="00202E5B">
              <w:t xml:space="preserve">1 kHz </w:t>
            </w:r>
          </w:p>
        </w:tc>
        <w:tc>
          <w:tcPr>
            <w:tcW w:w="2519" w:type="dxa"/>
          </w:tcPr>
          <w:p w:rsidR="00130EE2" w:rsidRPr="00202E5B" w:rsidRDefault="00130EE2" w:rsidP="00D963EA">
            <w:pPr>
              <w:pStyle w:val="TAC"/>
            </w:pPr>
            <w:r w:rsidRPr="00202E5B">
              <w:t xml:space="preserve">Note 1 </w:t>
            </w:r>
          </w:p>
        </w:tc>
      </w:tr>
      <w:tr w:rsidR="00130EE2" w:rsidRPr="00202E5B">
        <w:trPr>
          <w:cantSplit/>
          <w:jc w:val="center"/>
        </w:trPr>
        <w:tc>
          <w:tcPr>
            <w:tcW w:w="2976" w:type="dxa"/>
          </w:tcPr>
          <w:p w:rsidR="00130EE2" w:rsidRPr="00202E5B" w:rsidRDefault="00130EE2" w:rsidP="00D963EA">
            <w:pPr>
              <w:pStyle w:val="TAC"/>
            </w:pPr>
            <w:r w:rsidRPr="00202E5B">
              <w:t xml:space="preserve">150 kHz </w:t>
            </w:r>
            <w:r w:rsidRPr="00202E5B">
              <w:sym w:font="Symbol" w:char="F0AB"/>
            </w:r>
            <w:r w:rsidRPr="00202E5B">
              <w:t xml:space="preserve"> 30 MHz</w:t>
            </w:r>
          </w:p>
        </w:tc>
        <w:tc>
          <w:tcPr>
            <w:tcW w:w="1276" w:type="dxa"/>
          </w:tcPr>
          <w:p w:rsidR="00130EE2" w:rsidRPr="00202E5B" w:rsidRDefault="00130EE2" w:rsidP="00D963EA">
            <w:pPr>
              <w:pStyle w:val="TAC"/>
            </w:pPr>
            <w:r w:rsidRPr="00202E5B">
              <w:t>-36 dBm</w:t>
            </w:r>
          </w:p>
        </w:tc>
        <w:tc>
          <w:tcPr>
            <w:tcW w:w="1418" w:type="dxa"/>
          </w:tcPr>
          <w:p w:rsidR="00130EE2" w:rsidRPr="00202E5B" w:rsidRDefault="00130EE2" w:rsidP="00D963EA">
            <w:pPr>
              <w:pStyle w:val="TAC"/>
            </w:pPr>
            <w:r w:rsidRPr="00202E5B">
              <w:t xml:space="preserve">10 kHz </w:t>
            </w:r>
          </w:p>
        </w:tc>
        <w:tc>
          <w:tcPr>
            <w:tcW w:w="2519" w:type="dxa"/>
          </w:tcPr>
          <w:p w:rsidR="00130EE2" w:rsidRPr="00202E5B" w:rsidRDefault="00130EE2" w:rsidP="00D963EA">
            <w:pPr>
              <w:pStyle w:val="TAC"/>
            </w:pPr>
            <w:r w:rsidRPr="00202E5B">
              <w:t>Note 1</w:t>
            </w:r>
          </w:p>
        </w:tc>
      </w:tr>
      <w:tr w:rsidR="00130EE2" w:rsidRPr="00202E5B">
        <w:trPr>
          <w:cantSplit/>
          <w:jc w:val="center"/>
        </w:trPr>
        <w:tc>
          <w:tcPr>
            <w:tcW w:w="2976" w:type="dxa"/>
          </w:tcPr>
          <w:p w:rsidR="00130EE2" w:rsidRPr="00202E5B" w:rsidRDefault="00130EE2" w:rsidP="00D963EA">
            <w:pPr>
              <w:pStyle w:val="TAC"/>
            </w:pPr>
            <w:r w:rsidRPr="00202E5B">
              <w:t xml:space="preserve">30 MHz </w:t>
            </w:r>
            <w:r w:rsidRPr="00202E5B">
              <w:sym w:font="Symbol" w:char="F0AB"/>
            </w:r>
            <w:r w:rsidRPr="00202E5B">
              <w:t xml:space="preserve"> 1 GHz</w:t>
            </w:r>
          </w:p>
        </w:tc>
        <w:tc>
          <w:tcPr>
            <w:tcW w:w="1276" w:type="dxa"/>
          </w:tcPr>
          <w:p w:rsidR="00130EE2" w:rsidRPr="00202E5B" w:rsidRDefault="00130EE2" w:rsidP="00D963EA">
            <w:pPr>
              <w:pStyle w:val="TAC"/>
            </w:pPr>
            <w:r w:rsidRPr="00202E5B">
              <w:t>-36 dBm</w:t>
            </w:r>
          </w:p>
        </w:tc>
        <w:tc>
          <w:tcPr>
            <w:tcW w:w="1418" w:type="dxa"/>
          </w:tcPr>
          <w:p w:rsidR="00130EE2" w:rsidRPr="00202E5B" w:rsidRDefault="00130EE2" w:rsidP="00D963EA">
            <w:pPr>
              <w:pStyle w:val="TAC"/>
            </w:pPr>
            <w:r w:rsidRPr="00202E5B">
              <w:t>100 kHz</w:t>
            </w:r>
          </w:p>
        </w:tc>
        <w:tc>
          <w:tcPr>
            <w:tcW w:w="2519" w:type="dxa"/>
          </w:tcPr>
          <w:p w:rsidR="00130EE2" w:rsidRPr="00202E5B" w:rsidRDefault="00130EE2" w:rsidP="00D963EA">
            <w:pPr>
              <w:pStyle w:val="TAC"/>
            </w:pPr>
            <w:r w:rsidRPr="00202E5B">
              <w:t>Note 1</w:t>
            </w:r>
          </w:p>
        </w:tc>
      </w:tr>
      <w:tr w:rsidR="00130EE2" w:rsidRPr="00202E5B">
        <w:trPr>
          <w:cantSplit/>
          <w:jc w:val="center"/>
        </w:trPr>
        <w:tc>
          <w:tcPr>
            <w:tcW w:w="2976" w:type="dxa"/>
          </w:tcPr>
          <w:p w:rsidR="00130EE2" w:rsidRPr="00202E5B" w:rsidRDefault="00130EE2" w:rsidP="00D963EA">
            <w:pPr>
              <w:pStyle w:val="TAC"/>
            </w:pPr>
            <w:r w:rsidRPr="00202E5B">
              <w:t xml:space="preserve">1 GHz </w:t>
            </w:r>
            <w:r w:rsidRPr="00202E5B">
              <w:sym w:font="Symbol" w:char="F0AB"/>
            </w:r>
            <w:r w:rsidRPr="00202E5B">
              <w:t xml:space="preserve"> 12.75 GHz</w:t>
            </w:r>
          </w:p>
        </w:tc>
        <w:tc>
          <w:tcPr>
            <w:tcW w:w="1276" w:type="dxa"/>
          </w:tcPr>
          <w:p w:rsidR="00130EE2" w:rsidRPr="00202E5B" w:rsidRDefault="00130EE2" w:rsidP="00D963EA">
            <w:pPr>
              <w:pStyle w:val="TAC"/>
            </w:pPr>
            <w:r w:rsidRPr="00202E5B">
              <w:t>-30 dBm</w:t>
            </w:r>
          </w:p>
        </w:tc>
        <w:tc>
          <w:tcPr>
            <w:tcW w:w="1418" w:type="dxa"/>
          </w:tcPr>
          <w:p w:rsidR="00130EE2" w:rsidRPr="00202E5B" w:rsidRDefault="00130EE2" w:rsidP="00D963EA">
            <w:pPr>
              <w:pStyle w:val="TAC"/>
            </w:pPr>
            <w:r w:rsidRPr="00202E5B">
              <w:t>1 MHz</w:t>
            </w:r>
          </w:p>
        </w:tc>
        <w:tc>
          <w:tcPr>
            <w:tcW w:w="2519" w:type="dxa"/>
          </w:tcPr>
          <w:p w:rsidR="00130EE2" w:rsidRPr="00202E5B" w:rsidRDefault="00130EE2" w:rsidP="00D963EA">
            <w:pPr>
              <w:pStyle w:val="TAC"/>
            </w:pPr>
            <w:r w:rsidRPr="00202E5B">
              <w:t>Note 2</w:t>
            </w:r>
          </w:p>
        </w:tc>
      </w:tr>
      <w:tr w:rsidR="00130EE2" w:rsidRPr="00202E5B">
        <w:trPr>
          <w:cantSplit/>
          <w:jc w:val="center"/>
        </w:trPr>
        <w:tc>
          <w:tcPr>
            <w:tcW w:w="8189" w:type="dxa"/>
            <w:gridSpan w:val="4"/>
          </w:tcPr>
          <w:p w:rsidR="00130EE2" w:rsidRPr="00202E5B" w:rsidRDefault="00130EE2" w:rsidP="00D963EA">
            <w:pPr>
              <w:pStyle w:val="TAN"/>
            </w:pPr>
            <w:r w:rsidRPr="00202E5B">
              <w:t>NOTE 1:</w:t>
            </w:r>
            <w:r w:rsidRPr="00202E5B">
              <w:tab/>
              <w:t xml:space="preserve">Bandwidth as in ITU-R SM.329 </w:t>
            </w:r>
            <w:r w:rsidRPr="00202E5B">
              <w:rPr>
                <w:rFonts w:cs="v5.0.0"/>
              </w:rPr>
              <w:t xml:space="preserve">[22] </w:t>
            </w:r>
            <w:r w:rsidRPr="00202E5B">
              <w:t>, s4.1</w:t>
            </w:r>
          </w:p>
          <w:p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xml:space="preserve">, s4.1. Upper frequency as in ITU-R </w:t>
            </w:r>
            <w:r w:rsidRPr="00202E5B">
              <w:rPr>
                <w:rFonts w:cs="v3.8.0"/>
              </w:rPr>
              <w:t xml:space="preserve">SM.329 </w:t>
            </w:r>
            <w:r w:rsidRPr="00202E5B">
              <w:rPr>
                <w:rFonts w:cs="v5.0.0"/>
              </w:rPr>
              <w:t xml:space="preserve">[22] </w:t>
            </w:r>
            <w:r w:rsidRPr="00202E5B">
              <w:rPr>
                <w:rFonts w:cs="v3.8.0"/>
              </w:rPr>
              <w:t>, s2.5 table 1</w:t>
            </w:r>
          </w:p>
        </w:tc>
      </w:tr>
    </w:tbl>
    <w:p w:rsidR="00130EE2" w:rsidRPr="007F4011" w:rsidRDefault="00130EE2" w:rsidP="00130EE2"/>
    <w:p w:rsidR="00130EE2" w:rsidRPr="007F4011" w:rsidRDefault="00130EE2" w:rsidP="00130EE2">
      <w:r w:rsidRPr="007F4011">
        <w:t xml:space="preserve">Minimum BS spurious emissions requirements are specified in [19] including Category A, Category B, protection of the BS receiver of own or different BS, co-existence with other systems in the same geographical area, limits for BS in geographic coverage area of PHS, limits for protection of </w:t>
      </w:r>
      <w:r w:rsidRPr="007F4011">
        <w:rPr>
          <w:rFonts w:cs="v5.0.0"/>
        </w:rPr>
        <w:t xml:space="preserve">public safety operations and </w:t>
      </w:r>
      <w:r w:rsidRPr="007F4011">
        <w:t xml:space="preserve">co-location with other base stations.  </w:t>
      </w:r>
    </w:p>
    <w:p w:rsidR="00130EE2" w:rsidRPr="007F4011" w:rsidRDefault="00130EE2" w:rsidP="00130EE2">
      <w:r w:rsidRPr="007F4011">
        <w:t xml:space="preserve">BS Spurious emissions limits for BS co-located with another BS in [19] do not apply for the 10 MHz frequency range immediately outside the BS transmit frequency range of an operating band. This is also the case when the transmit frequency range is adjacent to the Band for the co-location requirement. The current state-of-the-art technology does not allow a single generic solution for co-location with </w:t>
      </w:r>
      <w:r w:rsidRPr="007F4011">
        <w:rPr>
          <w:rFonts w:hint="eastAsia"/>
          <w:lang w:eastAsia="zh-CN"/>
        </w:rPr>
        <w:t>other system</w:t>
      </w:r>
      <w:r w:rsidRPr="007F4011">
        <w:t xml:space="preserve"> on adjacent frequencies for 30dB BS-BS minimum coupling loss. However, there are certain site-engineering solutions that can be used. These techniques are addressed in TR 25.942 [3].</w:t>
      </w:r>
    </w:p>
    <w:p w:rsidR="00130EE2" w:rsidRPr="007F4011" w:rsidRDefault="00992961" w:rsidP="00DC1575">
      <w:pPr>
        <w:pStyle w:val="Heading3"/>
        <w:tabs>
          <w:tab w:val="left" w:pos="1140"/>
        </w:tabs>
        <w:ind w:left="1140" w:hanging="1140"/>
      </w:pPr>
      <w:bookmarkStart w:id="264" w:name="_Toc518937249"/>
      <w:bookmarkStart w:id="265" w:name="_Toc46233108"/>
      <w:r w:rsidRPr="007F4011">
        <w:t>11.2.4</w:t>
      </w:r>
      <w:r w:rsidRPr="007F4011">
        <w:tab/>
      </w:r>
      <w:r w:rsidR="00130EE2" w:rsidRPr="007F4011">
        <w:t>Additional spurious emissions requirements</w:t>
      </w:r>
      <w:bookmarkEnd w:id="264"/>
      <w:bookmarkEnd w:id="265"/>
    </w:p>
    <w:p w:rsidR="00130EE2" w:rsidRPr="007F4011" w:rsidRDefault="00130EE2" w:rsidP="00130EE2">
      <w:r w:rsidRPr="007F4011">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[19] whether a requirement is mandatory or under what exact circumstances that a limit applies, since this is set by local or regional regulation. An overview of regional requirements is given in [19] Clause 4.3. </w:t>
      </w:r>
    </w:p>
    <w:p w:rsidR="004F14BB" w:rsidRPr="007F4011" w:rsidRDefault="004F14BB" w:rsidP="00DC1575">
      <w:pPr>
        <w:pStyle w:val="Heading1"/>
        <w:rPr>
          <w:lang w:eastAsia="ja-JP"/>
        </w:rPr>
      </w:pPr>
      <w:bookmarkStart w:id="266" w:name="_Toc518937250"/>
      <w:bookmarkStart w:id="267" w:name="_Toc46233109"/>
      <w:r w:rsidRPr="007F4011">
        <w:rPr>
          <w:rFonts w:hint="eastAsia"/>
          <w:lang w:eastAsia="ja-JP"/>
        </w:rPr>
        <w:lastRenderedPageBreak/>
        <w:t>12</w:t>
      </w:r>
      <w:r w:rsidRPr="007F4011">
        <w:tab/>
      </w:r>
      <w:r w:rsidRPr="007F4011">
        <w:rPr>
          <w:rFonts w:hint="eastAsia"/>
          <w:lang w:eastAsia="ja-JP"/>
        </w:rPr>
        <w:t>LTE-Advanced co-existence</w:t>
      </w:r>
      <w:bookmarkEnd w:id="266"/>
      <w:bookmarkEnd w:id="267"/>
    </w:p>
    <w:p w:rsidR="004F14BB" w:rsidRPr="007F4011" w:rsidRDefault="004F14BB" w:rsidP="00365C77">
      <w:pPr>
        <w:pStyle w:val="Heading2"/>
        <w:rPr>
          <w:lang w:eastAsia="ja-JP"/>
        </w:rPr>
      </w:pPr>
      <w:bookmarkStart w:id="268" w:name="_Toc518937251"/>
      <w:bookmarkStart w:id="269" w:name="_Toc46233110"/>
      <w:r w:rsidRPr="007F4011">
        <w:rPr>
          <w:rFonts w:hint="eastAsia"/>
          <w:lang w:eastAsia="ja-JP"/>
        </w:rPr>
        <w:t>12</w:t>
      </w:r>
      <w:r w:rsidRPr="007F4011">
        <w:t>.</w:t>
      </w:r>
      <w:r w:rsidRPr="007F4011">
        <w:rPr>
          <w:rFonts w:hint="eastAsia"/>
          <w:lang w:eastAsia="ja-JP"/>
        </w:rPr>
        <w:t>1</w:t>
      </w:r>
      <w:r w:rsidRPr="007F4011">
        <w:tab/>
      </w:r>
      <w:r w:rsidRPr="007F4011">
        <w:rPr>
          <w:rFonts w:hint="eastAsia"/>
          <w:lang w:eastAsia="ja-JP"/>
        </w:rPr>
        <w:t>Methodology and simulation assumptions for co-existence simulations</w:t>
      </w:r>
      <w:bookmarkEnd w:id="268"/>
      <w:bookmarkEnd w:id="269"/>
    </w:p>
    <w:p w:rsidR="004F14BB" w:rsidRPr="007F4011" w:rsidRDefault="004F14BB" w:rsidP="004F14BB">
      <w:pPr>
        <w:rPr>
          <w:lang w:eastAsia="ja-JP"/>
        </w:rPr>
      </w:pPr>
      <w:r w:rsidRPr="007F4011">
        <w:rPr>
          <w:rFonts w:hint="eastAsia"/>
          <w:lang w:eastAsia="ja-JP"/>
        </w:rPr>
        <w:t xml:space="preserve">This section describes the method of used for LTE-Advanced co-existence study to </w:t>
      </w:r>
      <w:r w:rsidRPr="007F4011">
        <w:rPr>
          <w:lang w:eastAsia="ja-JP"/>
        </w:rPr>
        <w:t>focus</w:t>
      </w:r>
      <w:r w:rsidRPr="007F4011">
        <w:rPr>
          <w:rFonts w:hint="eastAsia"/>
          <w:lang w:eastAsia="ja-JP"/>
        </w:rPr>
        <w:t xml:space="preserve"> the modified methodology and assumptions. </w:t>
      </w:r>
    </w:p>
    <w:p w:rsidR="004F14BB" w:rsidRPr="007F4011" w:rsidRDefault="004F14BB" w:rsidP="00365C77">
      <w:pPr>
        <w:pStyle w:val="Heading3"/>
        <w:rPr>
          <w:lang w:eastAsia="ja-JP"/>
        </w:rPr>
      </w:pPr>
      <w:bookmarkStart w:id="270" w:name="_Toc518937252"/>
      <w:bookmarkStart w:id="271" w:name="_Toc46233111"/>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1</w:t>
        </w:r>
        <w:r w:rsidRPr="007F4011">
          <w:rPr>
            <w:lang w:eastAsia="ja-JP"/>
          </w:rPr>
          <w:tab/>
        </w:r>
      </w:smartTag>
      <w:r w:rsidRPr="007F4011">
        <w:rPr>
          <w:rFonts w:hint="eastAsia"/>
          <w:lang w:eastAsia="ja-JP"/>
        </w:rPr>
        <w:t>Simulation scenarios</w:t>
      </w:r>
      <w:bookmarkEnd w:id="270"/>
      <w:bookmarkEnd w:id="271"/>
      <w:r w:rsidRPr="007F4011">
        <w:rPr>
          <w:rFonts w:hint="eastAsia"/>
          <w:lang w:eastAsia="ja-JP"/>
        </w:rPr>
        <w:t xml:space="preserve"> </w:t>
      </w:r>
    </w:p>
    <w:p w:rsidR="004F14BB" w:rsidRPr="007F4011" w:rsidRDefault="004F14BB" w:rsidP="004F14BB">
      <w:pPr>
        <w:rPr>
          <w:lang w:eastAsia="ja-JP"/>
        </w:rPr>
      </w:pPr>
      <w:r w:rsidRPr="007F4011">
        <w:rPr>
          <w:rFonts w:hint="eastAsia"/>
          <w:lang w:eastAsia="ja-JP"/>
        </w:rPr>
        <w:t>Table 12.1 and Table 12.2 show the simulation scenario for LTE-Advanced coexistence and BS/UE model for LTE-A coexistence evaluation respectively.</w:t>
      </w:r>
    </w:p>
    <w:p w:rsidR="004F14BB" w:rsidRPr="007F4011" w:rsidRDefault="004F14BB" w:rsidP="00DC1575">
      <w:pPr>
        <w:pStyle w:val="TH"/>
        <w:outlineLvl w:val="0"/>
        <w:rPr>
          <w:lang w:eastAsia="ja-JP"/>
        </w:rPr>
      </w:pPr>
      <w:r w:rsidRPr="007F4011">
        <w:t xml:space="preserve">Table </w:t>
      </w:r>
      <w:r w:rsidRPr="007F4011">
        <w:rPr>
          <w:rFonts w:hint="eastAsia"/>
          <w:lang w:eastAsia="ja-JP"/>
        </w:rPr>
        <w:t>12</w:t>
      </w:r>
      <w:r w:rsidRPr="007F4011">
        <w:t>.</w:t>
      </w:r>
      <w:r w:rsidRPr="007F4011">
        <w:rPr>
          <w:rFonts w:hint="eastAsia"/>
          <w:lang w:eastAsia="ja-JP"/>
        </w:rPr>
        <w:t>1</w:t>
      </w:r>
      <w:r w:rsidRPr="007F4011">
        <w:t xml:space="preserve">: </w:t>
      </w:r>
      <w:r w:rsidRPr="007F4011">
        <w:rPr>
          <w:rFonts w:hint="eastAsia"/>
          <w:lang w:eastAsia="ja-JP"/>
        </w:rPr>
        <w:t>Simulation scenarios for LTE-Advanced coexistence</w:t>
      </w:r>
    </w:p>
    <w:tbl>
      <w:tblPr>
        <w:tblW w:w="8465" w:type="dxa"/>
        <w:jc w:val="center"/>
        <w:tblLayout w:type="fixed"/>
        <w:tblCellMar>
          <w:left w:w="99" w:type="dxa"/>
          <w:right w:w="99" w:type="dxa"/>
        </w:tblCellMar>
        <w:tblLook w:val="0000" w:firstRow="0" w:lastRow="0" w:firstColumn="0" w:lastColumn="0" w:noHBand="0" w:noVBand="0"/>
      </w:tblPr>
      <w:tblGrid>
        <w:gridCol w:w="940"/>
        <w:gridCol w:w="1225"/>
        <w:gridCol w:w="1359"/>
        <w:gridCol w:w="1134"/>
        <w:gridCol w:w="1235"/>
        <w:gridCol w:w="891"/>
        <w:gridCol w:w="851"/>
        <w:gridCol w:w="830"/>
      </w:tblGrid>
      <w:tr w:rsidR="004F14BB" w:rsidRPr="00202E5B">
        <w:trPr>
          <w:trHeight w:val="2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Scenario #</w:t>
            </w:r>
          </w:p>
        </w:tc>
        <w:tc>
          <w:tcPr>
            <w:tcW w:w="1225"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Aggressor</w:t>
            </w:r>
            <w:r w:rsidRPr="007F4011">
              <w:rPr>
                <w:rFonts w:eastAsia="MS PGothic"/>
                <w:lang w:eastAsia="ja-JP"/>
              </w:rPr>
              <w:br/>
              <w:t>system</w:t>
            </w:r>
          </w:p>
        </w:tc>
        <w:tc>
          <w:tcPr>
            <w:tcW w:w="13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Victim</w:t>
            </w:r>
            <w:r w:rsidRPr="007F4011">
              <w:rPr>
                <w:rFonts w:eastAsia="MS PGothic"/>
                <w:lang w:eastAsia="ja-JP"/>
              </w:rPr>
              <w:br/>
              <w:t>system</w:t>
            </w:r>
          </w:p>
        </w:tc>
        <w:tc>
          <w:tcPr>
            <w:tcW w:w="1134"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Simulation</w:t>
            </w:r>
            <w:r w:rsidRPr="007F4011">
              <w:rPr>
                <w:rFonts w:eastAsia="MS PGothic"/>
                <w:lang w:eastAsia="ja-JP"/>
              </w:rPr>
              <w:br/>
              <w:t>frequency</w:t>
            </w:r>
          </w:p>
        </w:tc>
        <w:tc>
          <w:tcPr>
            <w:tcW w:w="1235"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Environment</w:t>
            </w:r>
          </w:p>
        </w:tc>
        <w:tc>
          <w:tcPr>
            <w:tcW w:w="89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ISD</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smartTag w:uri="urn:schemas-microsoft-com:office:smarttags" w:element="place">
              <w:smartTag w:uri="urn:schemas-microsoft-com:office:smarttags" w:element="PlaceName">
                <w:r w:rsidRPr="007F4011">
                  <w:rPr>
                    <w:rFonts w:eastAsia="MS PGothic"/>
                    <w:lang w:eastAsia="ja-JP"/>
                  </w:rPr>
                  <w:t>Cell</w:t>
                </w:r>
              </w:smartTag>
              <w:r w:rsidRPr="007F4011">
                <w:rPr>
                  <w:rFonts w:eastAsia="MS PGothic"/>
                  <w:lang w:eastAsia="ja-JP"/>
                </w:rPr>
                <w:t xml:space="preserve"> </w:t>
              </w:r>
              <w:smartTag w:uri="urn:schemas-microsoft-com:office:smarttags" w:element="PlaceType">
                <w:r w:rsidRPr="007F4011">
                  <w:rPr>
                    <w:rFonts w:eastAsia="MS PGothic"/>
                    <w:lang w:eastAsia="ja-JP"/>
                  </w:rPr>
                  <w:t>Range</w:t>
                </w:r>
              </w:smartTag>
            </w:smartTag>
            <w:r w:rsidRPr="007F4011">
              <w:rPr>
                <w:rFonts w:eastAsia="MS PGothic"/>
                <w:lang w:eastAsia="ja-JP"/>
              </w:rPr>
              <w:t xml:space="preserve"> </w:t>
            </w:r>
          </w:p>
        </w:tc>
        <w:tc>
          <w:tcPr>
            <w:tcW w:w="83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CA70E8">
            <w:pPr>
              <w:pStyle w:val="TAH"/>
              <w:rPr>
                <w:rFonts w:eastAsia="MS PGothic"/>
                <w:lang w:val="en-US" w:eastAsia="ja-JP"/>
              </w:rPr>
            </w:pPr>
            <w:r w:rsidRPr="007F4011">
              <w:rPr>
                <w:rFonts w:eastAsia="MS PGothic"/>
                <w:lang w:eastAsia="ja-JP"/>
              </w:rPr>
              <w:t>Priority</w:t>
            </w:r>
          </w:p>
        </w:tc>
      </w:tr>
      <w:tr w:rsidR="004F14BB" w:rsidRPr="00202E5B">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1</w:t>
            </w:r>
          </w:p>
        </w:tc>
        <w:tc>
          <w:tcPr>
            <w:tcW w:w="122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10 MHz LTE</w:t>
            </w:r>
          </w:p>
        </w:tc>
        <w:tc>
          <w:tcPr>
            <w:tcW w:w="1134"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2</w:t>
            </w:r>
          </w:p>
        </w:tc>
        <w:tc>
          <w:tcPr>
            <w:tcW w:w="122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134"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3</w:t>
            </w:r>
          </w:p>
        </w:tc>
        <w:tc>
          <w:tcPr>
            <w:tcW w:w="122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val="pl-PL" w:eastAsia="ja-JP"/>
              </w:rPr>
              <w:t>5 MHz UTRA</w:t>
            </w:r>
            <w:r w:rsidRPr="007F4011">
              <w:rPr>
                <w:rFonts w:eastAsia="MS PGothic" w:hint="eastAsia"/>
                <w:lang w:val="pl-PL" w:eastAsia="ja-JP"/>
              </w:rPr>
              <w:t xml:space="preserve"> FDD</w:t>
            </w:r>
          </w:p>
        </w:tc>
        <w:tc>
          <w:tcPr>
            <w:tcW w:w="1134"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val="en-US" w:eastAsia="ja-JP"/>
              </w:rPr>
              <w:t>4</w:t>
            </w:r>
          </w:p>
        </w:tc>
        <w:tc>
          <w:tcPr>
            <w:tcW w:w="122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pl-PL" w:eastAsia="ja-JP"/>
              </w:rPr>
            </w:pPr>
            <w:r w:rsidRPr="007F4011">
              <w:rPr>
                <w:rFonts w:eastAsia="MS PGothic"/>
                <w:lang w:val="pl-PL" w:eastAsia="ja-JP"/>
              </w:rPr>
              <w:t>1.6MHz UTRA</w:t>
            </w:r>
          </w:p>
          <w:p w:rsidR="004F14BB" w:rsidRPr="007F4011" w:rsidRDefault="004F14BB" w:rsidP="00CA70E8">
            <w:pPr>
              <w:pStyle w:val="TAC"/>
              <w:rPr>
                <w:rFonts w:eastAsia="MS PGothic"/>
                <w:lang w:val="en-US" w:eastAsia="ja-JP"/>
              </w:rPr>
            </w:pPr>
            <w:r w:rsidRPr="007F4011">
              <w:rPr>
                <w:rFonts w:eastAsia="MS PGothic" w:hint="eastAsia"/>
                <w:lang w:val="pl-PL" w:eastAsia="ja-JP"/>
              </w:rPr>
              <w:t>TDD</w:t>
            </w:r>
          </w:p>
        </w:tc>
        <w:tc>
          <w:tcPr>
            <w:tcW w:w="1134"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rsidR="004F14BB" w:rsidRPr="007F4011" w:rsidRDefault="004F14BB" w:rsidP="00CA70E8">
            <w:pPr>
              <w:pStyle w:val="TAC"/>
              <w:rPr>
                <w:rFonts w:eastAsia="MS PGothic"/>
                <w:lang w:val="en-US" w:eastAsia="ja-JP"/>
              </w:rPr>
            </w:pPr>
            <w:r w:rsidRPr="007F4011">
              <w:rPr>
                <w:rFonts w:eastAsia="MS PGothic"/>
                <w:lang w:eastAsia="ja-JP"/>
              </w:rPr>
              <w:t>High</w:t>
            </w:r>
          </w:p>
        </w:tc>
      </w:tr>
    </w:tbl>
    <w:p w:rsidR="004F14BB" w:rsidRPr="007F4011" w:rsidRDefault="004F14BB" w:rsidP="00E70DF8">
      <w:pPr>
        <w:rPr>
          <w:lang w:eastAsia="ja-JP"/>
        </w:rPr>
      </w:pPr>
    </w:p>
    <w:p w:rsidR="004F14BB" w:rsidRPr="007F4011" w:rsidRDefault="004F14BB" w:rsidP="00DC1575">
      <w:pPr>
        <w:pStyle w:val="TH"/>
        <w:outlineLvl w:val="0"/>
        <w:rPr>
          <w:lang w:eastAsia="ja-JP"/>
        </w:rPr>
      </w:pPr>
      <w:r w:rsidRPr="007F4011">
        <w:rPr>
          <w:rFonts w:hint="eastAsia"/>
          <w:lang w:eastAsia="ja-JP"/>
        </w:rPr>
        <w:t xml:space="preserve">Table 12.2 BS and UE model for LTE-A </w:t>
      </w:r>
      <w:r w:rsidRPr="007F4011">
        <w:rPr>
          <w:lang w:eastAsia="ja-JP"/>
        </w:rPr>
        <w:t>coexistence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103"/>
      </w:tblGrid>
      <w:tr w:rsidR="004F14BB" w:rsidRPr="00202E5B" w:rsidTr="00DE0D06">
        <w:tc>
          <w:tcPr>
            <w:tcW w:w="2835" w:type="dxa"/>
            <w:shd w:val="clear" w:color="auto" w:fill="auto"/>
          </w:tcPr>
          <w:p w:rsidR="004F14BB" w:rsidRPr="00202E5B" w:rsidRDefault="004F14BB" w:rsidP="00E70DF8">
            <w:pPr>
              <w:pStyle w:val="TAH"/>
              <w:rPr>
                <w:lang w:eastAsia="ja-JP"/>
              </w:rPr>
            </w:pPr>
            <w:r w:rsidRPr="00202E5B">
              <w:rPr>
                <w:lang w:eastAsia="ja-JP"/>
              </w:rPr>
              <w:t>P</w:t>
            </w:r>
            <w:r w:rsidRPr="00202E5B">
              <w:rPr>
                <w:rFonts w:hint="eastAsia"/>
                <w:lang w:eastAsia="ja-JP"/>
              </w:rPr>
              <w:t>arameters</w:t>
            </w:r>
          </w:p>
        </w:tc>
        <w:tc>
          <w:tcPr>
            <w:tcW w:w="5103" w:type="dxa"/>
            <w:shd w:val="clear" w:color="auto" w:fill="auto"/>
          </w:tcPr>
          <w:p w:rsidR="004F14BB" w:rsidRPr="00202E5B" w:rsidRDefault="004F14BB" w:rsidP="00E70DF8">
            <w:pPr>
              <w:pStyle w:val="TAH"/>
              <w:rPr>
                <w:lang w:eastAsia="ja-JP"/>
              </w:rPr>
            </w:pPr>
            <w:r w:rsidRPr="00202E5B">
              <w:rPr>
                <w:rFonts w:hint="eastAsia"/>
                <w:lang w:eastAsia="ja-JP"/>
              </w:rPr>
              <w:t>Assumptions</w:t>
            </w:r>
          </w:p>
        </w:tc>
      </w:tr>
      <w:tr w:rsidR="004F14BB" w:rsidRPr="00202E5B" w:rsidTr="00DE0D06">
        <w:tc>
          <w:tcPr>
            <w:tcW w:w="2835" w:type="dxa"/>
            <w:vAlign w:val="center"/>
          </w:tcPr>
          <w:p w:rsidR="004F14BB" w:rsidRPr="00202E5B" w:rsidRDefault="004F14BB" w:rsidP="00E70DF8">
            <w:pPr>
              <w:pStyle w:val="TAC"/>
              <w:rPr>
                <w:lang w:eastAsia="ja-JP"/>
              </w:rPr>
            </w:pPr>
            <w:r w:rsidRPr="00202E5B">
              <w:rPr>
                <w:rFonts w:hint="eastAsia"/>
                <w:lang w:eastAsia="ja-JP"/>
              </w:rPr>
              <w:t>Deployment scenario</w:t>
            </w:r>
          </w:p>
        </w:tc>
        <w:tc>
          <w:tcPr>
            <w:tcW w:w="5103" w:type="dxa"/>
            <w:vAlign w:val="center"/>
          </w:tcPr>
          <w:p w:rsidR="004F14BB" w:rsidRPr="00202E5B" w:rsidRDefault="004F14BB" w:rsidP="00E70DF8">
            <w:pPr>
              <w:pStyle w:val="TAC"/>
              <w:rPr>
                <w:lang w:eastAsia="ja-JP"/>
              </w:rPr>
            </w:pPr>
            <w:r w:rsidRPr="00202E5B">
              <w:rPr>
                <w:rFonts w:hint="eastAsia"/>
                <w:lang w:eastAsia="ja-JP"/>
              </w:rPr>
              <w:t>Macro cell, Urban area, Uncoordinated deployment</w:t>
            </w:r>
          </w:p>
        </w:tc>
      </w:tr>
      <w:tr w:rsidR="004F14BB" w:rsidRPr="00202E5B" w:rsidTr="00DE0D06">
        <w:trPr>
          <w:trHeight w:val="1230"/>
        </w:trPr>
        <w:tc>
          <w:tcPr>
            <w:tcW w:w="2835" w:type="dxa"/>
            <w:vAlign w:val="center"/>
          </w:tcPr>
          <w:p w:rsidR="004F14BB" w:rsidRPr="00202E5B" w:rsidRDefault="004F14BB" w:rsidP="00E70DF8">
            <w:pPr>
              <w:pStyle w:val="TAC"/>
              <w:rPr>
                <w:lang w:eastAsia="ja-JP"/>
              </w:rPr>
            </w:pPr>
            <w:r w:rsidRPr="00202E5B">
              <w:rPr>
                <w:rFonts w:hint="eastAsia"/>
                <w:lang w:eastAsia="ja-JP"/>
              </w:rPr>
              <w:t>Total BS transmit power</w:t>
            </w:r>
          </w:p>
        </w:tc>
        <w:tc>
          <w:tcPr>
            <w:tcW w:w="5103" w:type="dxa"/>
            <w:vAlign w:val="center"/>
          </w:tcPr>
          <w:p w:rsidR="004F14BB" w:rsidRPr="00202E5B" w:rsidRDefault="004F14BB" w:rsidP="00E70DF8">
            <w:pPr>
              <w:pStyle w:val="TAC"/>
              <w:rPr>
                <w:lang w:eastAsia="ja-JP"/>
              </w:rPr>
            </w:pPr>
            <w:r w:rsidRPr="00202E5B">
              <w:rPr>
                <w:rFonts w:hint="eastAsia"/>
                <w:lang w:eastAsia="ja-JP"/>
              </w:rPr>
              <w:t>43 dBm for UTRA</w:t>
            </w:r>
            <w:r w:rsidRPr="00DE0D06">
              <w:rPr>
                <w:rFonts w:eastAsia="SimSun" w:hint="eastAsia"/>
                <w:lang w:eastAsia="zh-CN"/>
              </w:rPr>
              <w:t xml:space="preserve"> </w:t>
            </w:r>
            <w:r w:rsidRPr="00202E5B">
              <w:rPr>
                <w:rFonts w:hint="eastAsia"/>
                <w:lang w:eastAsia="ja-JP"/>
              </w:rPr>
              <w:t>FDD,</w:t>
            </w:r>
          </w:p>
          <w:p w:rsidR="004F14BB" w:rsidRPr="00202E5B" w:rsidRDefault="004F14BB" w:rsidP="00E70DF8">
            <w:pPr>
              <w:pStyle w:val="TAC"/>
              <w:rPr>
                <w:lang w:eastAsia="ja-JP"/>
              </w:rPr>
            </w:pPr>
            <w:r w:rsidRPr="00202E5B">
              <w:rPr>
                <w:rFonts w:hint="eastAsia"/>
                <w:lang w:eastAsia="ja-JP"/>
              </w:rPr>
              <w:t>34 dBm for UTRA TDD,</w:t>
            </w:r>
          </w:p>
          <w:p w:rsidR="004F14BB" w:rsidRPr="00202E5B" w:rsidRDefault="004F14BB" w:rsidP="00E70DF8">
            <w:pPr>
              <w:pStyle w:val="TAC"/>
              <w:rPr>
                <w:lang w:eastAsia="ja-JP"/>
              </w:rPr>
            </w:pPr>
            <w:r w:rsidRPr="00202E5B">
              <w:rPr>
                <w:rFonts w:hint="eastAsia"/>
                <w:lang w:eastAsia="ja-JP"/>
              </w:rPr>
              <w:t>46 dBm for 10 MHz LTE,</w:t>
            </w:r>
          </w:p>
          <w:p w:rsidR="004F14BB" w:rsidRPr="00202E5B" w:rsidRDefault="004F14BB" w:rsidP="00E70DF8">
            <w:pPr>
              <w:pStyle w:val="TAC"/>
              <w:rPr>
                <w:lang w:eastAsia="ja-JP"/>
              </w:rPr>
            </w:pPr>
            <w:r w:rsidRPr="00202E5B">
              <w:rPr>
                <w:rFonts w:hint="eastAsia"/>
                <w:lang w:eastAsia="ja-JP"/>
              </w:rPr>
              <w:t>49 dBm for 40 MHz LTE-A</w:t>
            </w:r>
          </w:p>
        </w:tc>
      </w:tr>
      <w:tr w:rsidR="004F14BB" w:rsidRPr="00202E5B" w:rsidTr="00DE0D06">
        <w:trPr>
          <w:trHeight w:val="405"/>
        </w:trPr>
        <w:tc>
          <w:tcPr>
            <w:tcW w:w="2835" w:type="dxa"/>
            <w:vAlign w:val="center"/>
          </w:tcPr>
          <w:p w:rsidR="004F14BB" w:rsidRPr="00202E5B" w:rsidRDefault="004F14BB" w:rsidP="00E70DF8">
            <w:pPr>
              <w:pStyle w:val="TAC"/>
              <w:rPr>
                <w:lang w:eastAsia="ja-JP"/>
              </w:rPr>
            </w:pPr>
            <w:r w:rsidRPr="00202E5B">
              <w:rPr>
                <w:rFonts w:hint="eastAsia"/>
                <w:lang w:eastAsia="ja-JP"/>
              </w:rPr>
              <w:t>BS noise figure</w:t>
            </w:r>
          </w:p>
        </w:tc>
        <w:tc>
          <w:tcPr>
            <w:tcW w:w="5103" w:type="dxa"/>
            <w:vAlign w:val="center"/>
          </w:tcPr>
          <w:p w:rsidR="004F14BB" w:rsidRPr="00202E5B" w:rsidRDefault="004F14BB" w:rsidP="00E70DF8">
            <w:pPr>
              <w:pStyle w:val="TAC"/>
              <w:rPr>
                <w:lang w:eastAsia="ja-JP"/>
              </w:rPr>
            </w:pPr>
            <w:r w:rsidRPr="00202E5B">
              <w:rPr>
                <w:rFonts w:hint="eastAsia"/>
                <w:lang w:eastAsia="ja-JP"/>
              </w:rPr>
              <w:t>5 dB</w:t>
            </w:r>
          </w:p>
        </w:tc>
      </w:tr>
      <w:tr w:rsidR="004F14BB" w:rsidRPr="00202E5B" w:rsidTr="00DE0D06">
        <w:tc>
          <w:tcPr>
            <w:tcW w:w="2835" w:type="dxa"/>
            <w:vAlign w:val="center"/>
          </w:tcPr>
          <w:p w:rsidR="004F14BB" w:rsidRPr="00202E5B" w:rsidRDefault="004F14BB" w:rsidP="00E70DF8">
            <w:pPr>
              <w:pStyle w:val="TAC"/>
              <w:rPr>
                <w:lang w:eastAsia="ja-JP"/>
              </w:rPr>
            </w:pPr>
            <w:r w:rsidRPr="00202E5B">
              <w:rPr>
                <w:rFonts w:hint="eastAsia"/>
                <w:lang w:eastAsia="ja-JP"/>
              </w:rPr>
              <w:t>UE Tx power</w:t>
            </w:r>
          </w:p>
        </w:tc>
        <w:tc>
          <w:tcPr>
            <w:tcW w:w="5103" w:type="dxa"/>
            <w:vAlign w:val="center"/>
          </w:tcPr>
          <w:p w:rsidR="004F14BB" w:rsidRPr="00DE0D06" w:rsidRDefault="004F14BB" w:rsidP="00E70DF8">
            <w:pPr>
              <w:pStyle w:val="TAC"/>
              <w:rPr>
                <w:rFonts w:eastAsia="SimSun"/>
                <w:lang w:eastAsia="zh-CN"/>
              </w:rPr>
            </w:pPr>
            <w:r w:rsidRPr="00202E5B">
              <w:rPr>
                <w:rFonts w:hint="eastAsia"/>
                <w:lang w:eastAsia="ja-JP"/>
              </w:rPr>
              <w:t xml:space="preserve">21 dBm for </w:t>
            </w:r>
            <w:r w:rsidRPr="00DE0D06">
              <w:rPr>
                <w:rFonts w:eastAsia="SimSun" w:hint="eastAsia"/>
                <w:lang w:eastAsia="zh-CN"/>
              </w:rPr>
              <w:t xml:space="preserve">5MHz </w:t>
            </w:r>
            <w:r w:rsidRPr="00202E5B">
              <w:rPr>
                <w:rFonts w:hint="eastAsia"/>
                <w:lang w:eastAsia="ja-JP"/>
              </w:rPr>
              <w:t>UTRA,</w:t>
            </w:r>
          </w:p>
          <w:p w:rsidR="004F14BB" w:rsidRPr="00DE0D06" w:rsidRDefault="004F14BB" w:rsidP="00E70DF8">
            <w:pPr>
              <w:pStyle w:val="TAC"/>
              <w:rPr>
                <w:rFonts w:eastAsia="SimSun"/>
                <w:lang w:eastAsia="zh-CN"/>
              </w:rPr>
            </w:pPr>
            <w:r w:rsidRPr="00DE0D06">
              <w:rPr>
                <w:rFonts w:eastAsia="SimSun" w:hint="eastAsia"/>
                <w:lang w:eastAsia="zh-CN"/>
              </w:rPr>
              <w:t>24dBm for 1.6MHz UTRA</w:t>
            </w:r>
          </w:p>
          <w:p w:rsidR="004F14BB" w:rsidRPr="00202E5B" w:rsidRDefault="004F14BB" w:rsidP="00E70DF8">
            <w:pPr>
              <w:pStyle w:val="TAC"/>
              <w:rPr>
                <w:lang w:eastAsia="ja-JP"/>
              </w:rPr>
            </w:pPr>
            <w:r w:rsidRPr="00202E5B">
              <w:rPr>
                <w:rFonts w:hint="eastAsia"/>
                <w:lang w:eastAsia="ja-JP"/>
              </w:rPr>
              <w:t>23 dBm for 10 MHz LTE/ 40MHz LTE-A</w:t>
            </w:r>
          </w:p>
        </w:tc>
      </w:tr>
      <w:tr w:rsidR="004F14BB" w:rsidRPr="00202E5B" w:rsidTr="00DE0D06">
        <w:tc>
          <w:tcPr>
            <w:tcW w:w="2835" w:type="dxa"/>
            <w:vAlign w:val="center"/>
          </w:tcPr>
          <w:p w:rsidR="004F14BB" w:rsidRPr="00202E5B" w:rsidRDefault="004F14BB" w:rsidP="00E70DF8">
            <w:pPr>
              <w:pStyle w:val="TAC"/>
              <w:rPr>
                <w:lang w:eastAsia="ja-JP"/>
              </w:rPr>
            </w:pPr>
            <w:r w:rsidRPr="00202E5B">
              <w:rPr>
                <w:rFonts w:hint="eastAsia"/>
                <w:lang w:eastAsia="ja-JP"/>
              </w:rPr>
              <w:t>UE noise figure</w:t>
            </w:r>
          </w:p>
        </w:tc>
        <w:tc>
          <w:tcPr>
            <w:tcW w:w="5103" w:type="dxa"/>
            <w:vAlign w:val="center"/>
          </w:tcPr>
          <w:p w:rsidR="004F14BB" w:rsidRPr="00202E5B" w:rsidRDefault="004F14BB" w:rsidP="00E70DF8">
            <w:pPr>
              <w:pStyle w:val="TAC"/>
              <w:rPr>
                <w:lang w:eastAsia="ja-JP"/>
              </w:rPr>
            </w:pPr>
            <w:r w:rsidRPr="00202E5B">
              <w:rPr>
                <w:rFonts w:hint="eastAsia"/>
                <w:lang w:eastAsia="ja-JP"/>
              </w:rPr>
              <w:t>9 dB</w:t>
            </w:r>
          </w:p>
        </w:tc>
      </w:tr>
    </w:tbl>
    <w:p w:rsidR="004F14BB" w:rsidRPr="007F4011" w:rsidRDefault="004F14BB" w:rsidP="004F14BB">
      <w:pPr>
        <w:rPr>
          <w:lang w:eastAsia="ja-JP"/>
        </w:rPr>
      </w:pPr>
    </w:p>
    <w:p w:rsidR="004F14BB" w:rsidRPr="007F4011" w:rsidRDefault="004F14BB" w:rsidP="00365C77">
      <w:pPr>
        <w:pStyle w:val="Heading3"/>
        <w:rPr>
          <w:lang w:eastAsia="ja-JP"/>
        </w:rPr>
      </w:pPr>
      <w:bookmarkStart w:id="272" w:name="_Toc518937253"/>
      <w:bookmarkStart w:id="273" w:name="_Toc46233112"/>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2</w:t>
        </w:r>
        <w:r w:rsidRPr="007F4011">
          <w:rPr>
            <w:lang w:eastAsia="ja-JP"/>
          </w:rPr>
          <w:tab/>
        </w:r>
      </w:smartTag>
      <w:r w:rsidRPr="007F4011">
        <w:rPr>
          <w:lang w:eastAsia="ja-JP"/>
        </w:rPr>
        <w:t xml:space="preserve"> </w:t>
      </w:r>
      <w:r w:rsidRPr="007F4011">
        <w:rPr>
          <w:rFonts w:hint="eastAsia"/>
          <w:lang w:eastAsia="ja-JP"/>
        </w:rPr>
        <w:t>Number of UEs per sub-frame</w:t>
      </w:r>
      <w:bookmarkEnd w:id="272"/>
      <w:bookmarkEnd w:id="273"/>
      <w:r w:rsidRPr="007F4011">
        <w:rPr>
          <w:rFonts w:hint="eastAsia"/>
          <w:lang w:eastAsia="ja-JP"/>
        </w:rPr>
        <w:t xml:space="preserve"> </w:t>
      </w:r>
    </w:p>
    <w:p w:rsidR="004F14BB" w:rsidRPr="007F4011" w:rsidRDefault="004F14BB" w:rsidP="004F14BB">
      <w:pPr>
        <w:rPr>
          <w:lang w:eastAsia="ja-JP"/>
        </w:rPr>
      </w:pPr>
      <w:r w:rsidRPr="007F4011">
        <w:t xml:space="preserve">For downlink, the number of UEs per sub-frame would not affect the simulation results, because the total transmission power for the system would be constant. </w:t>
      </w:r>
      <w:r w:rsidRPr="007F4011">
        <w:rPr>
          <w:rFonts w:hint="eastAsia"/>
          <w:lang w:eastAsia="ja-JP"/>
        </w:rPr>
        <w:t>The number of UEs per sub-frame for downlink is presented in Table 12.3.</w:t>
      </w:r>
    </w:p>
    <w:p w:rsidR="004F14BB" w:rsidRPr="007F4011" w:rsidRDefault="004F14BB" w:rsidP="00DC1575">
      <w:pPr>
        <w:pStyle w:val="TH"/>
        <w:outlineLvl w:val="0"/>
        <w:rPr>
          <w:lang w:eastAsia="ja-JP"/>
        </w:rPr>
      </w:pPr>
      <w:r w:rsidRPr="007F4011">
        <w:t xml:space="preserve">Table </w:t>
      </w:r>
      <w:r w:rsidRPr="007F4011">
        <w:rPr>
          <w:rFonts w:hint="eastAsia"/>
          <w:lang w:eastAsia="ja-JP"/>
        </w:rPr>
        <w:t>12.3  Number of UEs per sub-frame for downlink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299"/>
      </w:tblGrid>
      <w:tr w:rsidR="004F14BB" w:rsidRPr="00202E5B" w:rsidTr="00DE0D06">
        <w:trPr>
          <w:trHeight w:val="203"/>
        </w:trPr>
        <w:tc>
          <w:tcPr>
            <w:tcW w:w="2835" w:type="dxa"/>
            <w:shd w:val="clear" w:color="auto" w:fill="auto"/>
          </w:tcPr>
          <w:p w:rsidR="004F14BB" w:rsidRPr="00202E5B" w:rsidRDefault="004F14BB" w:rsidP="00E70DF8">
            <w:pPr>
              <w:pStyle w:val="TAH"/>
              <w:rPr>
                <w:lang w:eastAsia="ja-JP"/>
              </w:rPr>
            </w:pPr>
            <w:r w:rsidRPr="00202E5B">
              <w:rPr>
                <w:lang w:eastAsia="ja-JP"/>
              </w:rPr>
              <w:t>S</w:t>
            </w:r>
            <w:r w:rsidRPr="00202E5B">
              <w:rPr>
                <w:rFonts w:hint="eastAsia"/>
                <w:lang w:eastAsia="ja-JP"/>
              </w:rPr>
              <w:t>ystem</w:t>
            </w:r>
          </w:p>
        </w:tc>
        <w:tc>
          <w:tcPr>
            <w:tcW w:w="2693" w:type="dxa"/>
            <w:shd w:val="clear" w:color="auto" w:fill="auto"/>
          </w:tcPr>
          <w:p w:rsidR="004F14BB" w:rsidRPr="00202E5B" w:rsidRDefault="004F14BB" w:rsidP="00E70DF8">
            <w:pPr>
              <w:pStyle w:val="TAH"/>
              <w:rPr>
                <w:lang w:eastAsia="ja-JP"/>
              </w:rPr>
            </w:pPr>
            <w:r w:rsidRPr="00202E5B">
              <w:rPr>
                <w:rFonts w:hint="eastAsia"/>
                <w:lang w:eastAsia="ja-JP"/>
              </w:rPr>
              <w:t xml:space="preserve">Number of UEs per subframe </w:t>
            </w:r>
          </w:p>
        </w:tc>
        <w:tc>
          <w:tcPr>
            <w:tcW w:w="2299" w:type="dxa"/>
            <w:shd w:val="clear" w:color="auto" w:fill="auto"/>
          </w:tcPr>
          <w:p w:rsidR="004F14BB" w:rsidRPr="00202E5B" w:rsidRDefault="004F14BB" w:rsidP="00E70DF8">
            <w:pPr>
              <w:pStyle w:val="TAH"/>
              <w:rPr>
                <w:lang w:eastAsia="ja-JP"/>
              </w:rPr>
            </w:pPr>
            <w:r w:rsidRPr="00202E5B">
              <w:rPr>
                <w:rFonts w:hint="eastAsia"/>
                <w:lang w:eastAsia="ja-JP"/>
              </w:rPr>
              <w:t>Number of RBs per UE</w:t>
            </w:r>
          </w:p>
        </w:tc>
      </w:tr>
      <w:tr w:rsidR="004F14BB" w:rsidRPr="00202E5B" w:rsidTr="00DE0D06">
        <w:tc>
          <w:tcPr>
            <w:tcW w:w="2835" w:type="dxa"/>
          </w:tcPr>
          <w:p w:rsidR="004F14BB" w:rsidRPr="00202E5B" w:rsidRDefault="004F14BB" w:rsidP="00E70DF8">
            <w:pPr>
              <w:pStyle w:val="TAC"/>
              <w:rPr>
                <w:lang w:eastAsia="ja-JP"/>
              </w:rPr>
            </w:pPr>
            <w:r w:rsidRPr="00202E5B">
              <w:rPr>
                <w:rFonts w:hint="eastAsia"/>
                <w:lang w:eastAsia="ja-JP"/>
              </w:rPr>
              <w:t>LTE</w:t>
            </w:r>
          </w:p>
        </w:tc>
        <w:tc>
          <w:tcPr>
            <w:tcW w:w="2693" w:type="dxa"/>
          </w:tcPr>
          <w:p w:rsidR="004F14BB" w:rsidRPr="00202E5B" w:rsidRDefault="004F14BB" w:rsidP="00E70DF8">
            <w:pPr>
              <w:pStyle w:val="TAC"/>
              <w:rPr>
                <w:lang w:eastAsia="ja-JP"/>
              </w:rPr>
            </w:pPr>
            <w:r w:rsidRPr="00202E5B">
              <w:rPr>
                <w:rFonts w:hint="eastAsia"/>
                <w:lang w:eastAsia="ja-JP"/>
              </w:rPr>
              <w:t>1 UEs</w:t>
            </w:r>
          </w:p>
        </w:tc>
        <w:tc>
          <w:tcPr>
            <w:tcW w:w="2299" w:type="dxa"/>
          </w:tcPr>
          <w:p w:rsidR="004F14BB" w:rsidRPr="00202E5B" w:rsidRDefault="004F14BB" w:rsidP="00E70DF8">
            <w:pPr>
              <w:pStyle w:val="TAC"/>
              <w:rPr>
                <w:lang w:eastAsia="ja-JP"/>
              </w:rPr>
            </w:pPr>
            <w:r w:rsidRPr="00202E5B">
              <w:rPr>
                <w:rFonts w:hint="eastAsia"/>
                <w:lang w:eastAsia="ja-JP"/>
              </w:rPr>
              <w:t>50 RBs</w:t>
            </w:r>
          </w:p>
        </w:tc>
      </w:tr>
      <w:tr w:rsidR="004F14BB" w:rsidRPr="00202E5B" w:rsidTr="00DE0D06">
        <w:trPr>
          <w:trHeight w:val="109"/>
        </w:trPr>
        <w:tc>
          <w:tcPr>
            <w:tcW w:w="2835" w:type="dxa"/>
          </w:tcPr>
          <w:p w:rsidR="004F14BB" w:rsidRPr="00202E5B" w:rsidRDefault="004F14BB" w:rsidP="00E70DF8">
            <w:pPr>
              <w:pStyle w:val="TAC"/>
              <w:rPr>
                <w:lang w:eastAsia="ja-JP"/>
              </w:rPr>
            </w:pPr>
            <w:r w:rsidRPr="00202E5B">
              <w:rPr>
                <w:rFonts w:hint="eastAsia"/>
                <w:lang w:eastAsia="ja-JP"/>
              </w:rPr>
              <w:t>LTE-Advanced</w:t>
            </w:r>
          </w:p>
        </w:tc>
        <w:tc>
          <w:tcPr>
            <w:tcW w:w="2693" w:type="dxa"/>
          </w:tcPr>
          <w:p w:rsidR="004F14BB" w:rsidRPr="00202E5B" w:rsidRDefault="004F14BB" w:rsidP="00E70DF8">
            <w:pPr>
              <w:pStyle w:val="TAC"/>
              <w:rPr>
                <w:lang w:eastAsia="ja-JP"/>
              </w:rPr>
            </w:pPr>
            <w:r w:rsidRPr="00202E5B">
              <w:rPr>
                <w:rFonts w:hint="eastAsia"/>
                <w:lang w:eastAsia="ja-JP"/>
              </w:rPr>
              <w:t xml:space="preserve">1 UEs </w:t>
            </w:r>
          </w:p>
        </w:tc>
        <w:tc>
          <w:tcPr>
            <w:tcW w:w="2299" w:type="dxa"/>
          </w:tcPr>
          <w:p w:rsidR="004F14BB" w:rsidRPr="00202E5B" w:rsidRDefault="004F14BB" w:rsidP="00E70DF8">
            <w:pPr>
              <w:pStyle w:val="TAC"/>
              <w:rPr>
                <w:lang w:eastAsia="ja-JP"/>
              </w:rPr>
            </w:pPr>
            <w:r w:rsidRPr="00202E5B">
              <w:rPr>
                <w:rFonts w:hint="eastAsia"/>
                <w:lang w:eastAsia="ja-JP"/>
              </w:rPr>
              <w:t>200 RBs</w:t>
            </w:r>
          </w:p>
        </w:tc>
      </w:tr>
    </w:tbl>
    <w:p w:rsidR="004F14BB" w:rsidRPr="007F4011" w:rsidRDefault="004F14BB" w:rsidP="004F14BB">
      <w:pPr>
        <w:rPr>
          <w:lang w:eastAsia="ja-JP"/>
        </w:rPr>
      </w:pPr>
    </w:p>
    <w:p w:rsidR="004F14BB" w:rsidRPr="007F4011" w:rsidRDefault="004F14BB" w:rsidP="004F14BB">
      <w:r w:rsidRPr="007F4011">
        <w:lastRenderedPageBreak/>
        <w:t>For uplink, the number of UEs per sub-frame might affect the simulation results, because the total transmission power for the system would depend on the number of UEs per sub-frame. Since the number of resource blocks for one UE would be typically 8~</w:t>
      </w:r>
      <w:smartTag w:uri="urn:schemas-microsoft-com:office:smarttags" w:element="chmetcnv">
        <w:smartTagPr>
          <w:attr w:name="UnitName" w:val="in"/>
          <w:attr w:name="SourceValue" w:val="16"/>
          <w:attr w:name="HasSpace" w:val="True"/>
          <w:attr w:name="Negative" w:val="False"/>
          <w:attr w:name="NumberType" w:val="1"/>
          <w:attr w:name="TCSC" w:val="0"/>
        </w:smartTagPr>
        <w:r w:rsidRPr="007F4011">
          <w:t>16 in</w:t>
        </w:r>
      </w:smartTag>
      <w:r w:rsidRPr="007F4011">
        <w:t xml:space="preserve"> the actual UL scheduler, it is proposed that the number of UEs per sub-frame is calculated as follows:</w:t>
      </w:r>
    </w:p>
    <w:p w:rsidR="004F14BB" w:rsidRPr="007F4011" w:rsidRDefault="004F14BB" w:rsidP="004F14BB">
      <w:pPr>
        <w:jc w:val="center"/>
      </w:pPr>
      <w:r w:rsidRPr="007F4011">
        <w:t>(Number of UEs per sub-frame) = round down ((Total number of RBs for the system) / 16)</w:t>
      </w:r>
    </w:p>
    <w:p w:rsidR="004F14BB" w:rsidRPr="007F4011" w:rsidRDefault="004F14BB" w:rsidP="004F14BB">
      <w:pPr>
        <w:rPr>
          <w:lang w:eastAsia="ja-JP"/>
        </w:rPr>
      </w:pPr>
      <w:r w:rsidRPr="007F4011">
        <w:rPr>
          <w:rFonts w:hint="eastAsia"/>
          <w:lang w:eastAsia="ja-JP"/>
        </w:rPr>
        <w:t>The number of UEs per sub-frame for uplink is presented in Table 12.4.</w:t>
      </w:r>
    </w:p>
    <w:p w:rsidR="004F14BB" w:rsidRPr="007F4011" w:rsidRDefault="004F14BB" w:rsidP="00DC1575">
      <w:pPr>
        <w:pStyle w:val="TH"/>
        <w:outlineLvl w:val="0"/>
        <w:rPr>
          <w:lang w:eastAsia="ja-JP"/>
        </w:rPr>
      </w:pPr>
      <w:r w:rsidRPr="007F4011">
        <w:t xml:space="preserve">Table </w:t>
      </w:r>
      <w:r w:rsidRPr="007F4011">
        <w:rPr>
          <w:rFonts w:hint="eastAsia"/>
          <w:lang w:eastAsia="ja-JP"/>
        </w:rPr>
        <w:t>12.4  Number of UEs per sub-frame for uplink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410"/>
      </w:tblGrid>
      <w:tr w:rsidR="004F14BB" w:rsidRPr="00202E5B" w:rsidTr="00DE0D06">
        <w:trPr>
          <w:trHeight w:val="203"/>
        </w:trPr>
        <w:tc>
          <w:tcPr>
            <w:tcW w:w="2835" w:type="dxa"/>
            <w:shd w:val="clear" w:color="auto" w:fill="auto"/>
            <w:vAlign w:val="center"/>
          </w:tcPr>
          <w:p w:rsidR="004F14BB" w:rsidRPr="00202E5B" w:rsidRDefault="004F14BB" w:rsidP="00CA70E8">
            <w:pPr>
              <w:pStyle w:val="TAH"/>
              <w:rPr>
                <w:lang w:eastAsia="ja-JP"/>
              </w:rPr>
            </w:pPr>
            <w:r w:rsidRPr="00202E5B">
              <w:rPr>
                <w:lang w:eastAsia="ja-JP"/>
              </w:rPr>
              <w:t>S</w:t>
            </w:r>
            <w:r w:rsidRPr="00202E5B">
              <w:rPr>
                <w:rFonts w:hint="eastAsia"/>
                <w:lang w:eastAsia="ja-JP"/>
              </w:rPr>
              <w:t>ystem</w:t>
            </w:r>
          </w:p>
        </w:tc>
        <w:tc>
          <w:tcPr>
            <w:tcW w:w="2693" w:type="dxa"/>
            <w:shd w:val="clear" w:color="auto" w:fill="auto"/>
            <w:vAlign w:val="center"/>
          </w:tcPr>
          <w:p w:rsidR="004F14BB" w:rsidRPr="00202E5B" w:rsidRDefault="004F14BB" w:rsidP="00CA70E8">
            <w:pPr>
              <w:pStyle w:val="TAH"/>
              <w:rPr>
                <w:lang w:eastAsia="ja-JP"/>
              </w:rPr>
            </w:pPr>
            <w:r w:rsidRPr="00202E5B">
              <w:rPr>
                <w:rFonts w:hint="eastAsia"/>
                <w:lang w:eastAsia="ja-JP"/>
              </w:rPr>
              <w:t>Number of UEs per subframe</w:t>
            </w:r>
          </w:p>
        </w:tc>
        <w:tc>
          <w:tcPr>
            <w:tcW w:w="2410" w:type="dxa"/>
            <w:shd w:val="clear" w:color="auto" w:fill="auto"/>
            <w:vAlign w:val="center"/>
          </w:tcPr>
          <w:p w:rsidR="004F14BB" w:rsidRPr="00202E5B" w:rsidRDefault="004F14BB" w:rsidP="00CA70E8">
            <w:pPr>
              <w:pStyle w:val="TAH"/>
              <w:rPr>
                <w:lang w:eastAsia="ja-JP"/>
              </w:rPr>
            </w:pPr>
            <w:r w:rsidRPr="00202E5B">
              <w:rPr>
                <w:rFonts w:hint="eastAsia"/>
                <w:lang w:eastAsia="ja-JP"/>
              </w:rPr>
              <w:t>Number of RBs per UE</w:t>
            </w:r>
          </w:p>
        </w:tc>
      </w:tr>
      <w:tr w:rsidR="004F14BB" w:rsidRPr="00202E5B" w:rsidTr="00DE0D06">
        <w:trPr>
          <w:trHeight w:val="250"/>
        </w:trPr>
        <w:tc>
          <w:tcPr>
            <w:tcW w:w="2835" w:type="dxa"/>
            <w:vAlign w:val="center"/>
          </w:tcPr>
          <w:p w:rsidR="004F14BB" w:rsidRPr="00202E5B" w:rsidRDefault="004F14BB" w:rsidP="00CA70E8">
            <w:pPr>
              <w:pStyle w:val="TAC"/>
              <w:rPr>
                <w:lang w:eastAsia="ja-JP"/>
              </w:rPr>
            </w:pPr>
            <w:r w:rsidRPr="00202E5B">
              <w:rPr>
                <w:rFonts w:hint="eastAsia"/>
                <w:lang w:eastAsia="ja-JP"/>
              </w:rPr>
              <w:t>LTE</w:t>
            </w:r>
          </w:p>
        </w:tc>
        <w:tc>
          <w:tcPr>
            <w:tcW w:w="2693" w:type="dxa"/>
            <w:vAlign w:val="center"/>
          </w:tcPr>
          <w:p w:rsidR="004F14BB" w:rsidRPr="00202E5B" w:rsidRDefault="004F14BB" w:rsidP="00CA70E8">
            <w:pPr>
              <w:pStyle w:val="TAC"/>
              <w:rPr>
                <w:lang w:eastAsia="ja-JP"/>
              </w:rPr>
            </w:pPr>
            <w:r w:rsidRPr="00202E5B">
              <w:rPr>
                <w:rFonts w:hint="eastAsia"/>
                <w:lang w:eastAsia="ja-JP"/>
              </w:rPr>
              <w:t>3 UEs</w:t>
            </w:r>
          </w:p>
        </w:tc>
        <w:tc>
          <w:tcPr>
            <w:tcW w:w="2410" w:type="dxa"/>
            <w:vAlign w:val="center"/>
          </w:tcPr>
          <w:p w:rsidR="004F14BB" w:rsidRPr="00202E5B" w:rsidRDefault="004F14BB" w:rsidP="00CA70E8">
            <w:pPr>
              <w:pStyle w:val="TAC"/>
              <w:rPr>
                <w:lang w:eastAsia="ja-JP"/>
              </w:rPr>
            </w:pPr>
            <w:r w:rsidRPr="00202E5B">
              <w:rPr>
                <w:rFonts w:hint="eastAsia"/>
                <w:lang w:eastAsia="ja-JP"/>
              </w:rPr>
              <w:t>16 RBs  (Total: 48 RBs)</w:t>
            </w:r>
          </w:p>
        </w:tc>
      </w:tr>
      <w:tr w:rsidR="004F14BB" w:rsidRPr="00202E5B" w:rsidTr="00DE0D06">
        <w:trPr>
          <w:trHeight w:val="191"/>
        </w:trPr>
        <w:tc>
          <w:tcPr>
            <w:tcW w:w="2835" w:type="dxa"/>
            <w:vAlign w:val="center"/>
          </w:tcPr>
          <w:p w:rsidR="004F14BB" w:rsidRPr="00202E5B" w:rsidRDefault="004F14BB" w:rsidP="00CA70E8">
            <w:pPr>
              <w:pStyle w:val="TAC"/>
              <w:rPr>
                <w:lang w:eastAsia="ja-JP"/>
              </w:rPr>
            </w:pPr>
            <w:r w:rsidRPr="00202E5B">
              <w:rPr>
                <w:rFonts w:hint="eastAsia"/>
                <w:lang w:eastAsia="ja-JP"/>
              </w:rPr>
              <w:t>LTE-Advanced</w:t>
            </w:r>
          </w:p>
        </w:tc>
        <w:tc>
          <w:tcPr>
            <w:tcW w:w="2693" w:type="dxa"/>
            <w:vAlign w:val="center"/>
          </w:tcPr>
          <w:p w:rsidR="004F14BB" w:rsidRPr="00202E5B" w:rsidRDefault="004F14BB" w:rsidP="00CA70E8">
            <w:pPr>
              <w:pStyle w:val="TAC"/>
              <w:rPr>
                <w:lang w:eastAsia="ja-JP"/>
              </w:rPr>
            </w:pPr>
            <w:r w:rsidRPr="00202E5B">
              <w:rPr>
                <w:rFonts w:hint="eastAsia"/>
                <w:lang w:eastAsia="ja-JP"/>
              </w:rPr>
              <w:t>12 UEs</w:t>
            </w:r>
          </w:p>
        </w:tc>
        <w:tc>
          <w:tcPr>
            <w:tcW w:w="2410" w:type="dxa"/>
            <w:vAlign w:val="center"/>
          </w:tcPr>
          <w:p w:rsidR="004F14BB" w:rsidRPr="00202E5B" w:rsidRDefault="004F14BB" w:rsidP="00CA70E8">
            <w:pPr>
              <w:pStyle w:val="TAC"/>
              <w:rPr>
                <w:lang w:eastAsia="ja-JP"/>
              </w:rPr>
            </w:pPr>
            <w:r w:rsidRPr="00202E5B">
              <w:rPr>
                <w:rFonts w:hint="eastAsia"/>
                <w:lang w:eastAsia="ja-JP"/>
              </w:rPr>
              <w:t>16 RBs  (Total: 192 RBs)</w:t>
            </w:r>
          </w:p>
        </w:tc>
      </w:tr>
    </w:tbl>
    <w:p w:rsidR="004F14BB" w:rsidRPr="007F4011" w:rsidRDefault="004F14BB" w:rsidP="004F14BB">
      <w:pPr>
        <w:rPr>
          <w:lang w:eastAsia="ja-JP"/>
        </w:rPr>
      </w:pPr>
    </w:p>
    <w:p w:rsidR="004F14BB" w:rsidRPr="007F4011" w:rsidRDefault="004F14BB" w:rsidP="00E70DF8">
      <w:pPr>
        <w:rPr>
          <w:lang w:eastAsia="ja-JP"/>
        </w:rPr>
      </w:pPr>
      <w:r w:rsidRPr="007F4011">
        <w:rPr>
          <w:lang w:eastAsia="ja-JP"/>
        </w:rPr>
        <w:t xml:space="preserve">Note: </w:t>
      </w:r>
      <w:r w:rsidRPr="007F4011">
        <w:rPr>
          <w:rFonts w:hint="eastAsia"/>
          <w:lang w:eastAsia="ja-JP"/>
        </w:rPr>
        <w:t>The resource block size should be 180 kHz instead of 375 kHz.</w:t>
      </w:r>
    </w:p>
    <w:p w:rsidR="004F14BB" w:rsidRPr="007F4011" w:rsidRDefault="004F14BB" w:rsidP="00365C77">
      <w:pPr>
        <w:pStyle w:val="Heading3"/>
        <w:rPr>
          <w:lang w:eastAsia="ja-JP"/>
        </w:rPr>
      </w:pPr>
      <w:bookmarkStart w:id="274" w:name="_Toc518937254"/>
      <w:bookmarkStart w:id="275" w:name="_Toc46233113"/>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12.1</w:t>
        </w:r>
        <w:r w:rsidRPr="007F4011">
          <w:rPr>
            <w:lang w:eastAsia="ja-JP"/>
          </w:rPr>
          <w:t>.</w:t>
        </w:r>
        <w:r w:rsidRPr="007F4011">
          <w:rPr>
            <w:rFonts w:hint="eastAsia"/>
            <w:lang w:eastAsia="ja-JP"/>
          </w:rPr>
          <w:t>3</w:t>
        </w:r>
        <w:r w:rsidRPr="007F4011">
          <w:rPr>
            <w:lang w:eastAsia="ja-JP"/>
          </w:rPr>
          <w:tab/>
          <w:t xml:space="preserve"> </w:t>
        </w:r>
        <w:r w:rsidRPr="007F4011">
          <w:rPr>
            <w:rFonts w:hint="eastAsia"/>
            <w:lang w:eastAsia="ja-JP"/>
          </w:rPr>
          <w:t>A</w:t>
        </w:r>
      </w:smartTag>
      <w:r w:rsidRPr="007F4011">
        <w:rPr>
          <w:rFonts w:hint="eastAsia"/>
          <w:lang w:eastAsia="ja-JP"/>
        </w:rPr>
        <w:t>CIR model</w:t>
      </w:r>
      <w:bookmarkEnd w:id="274"/>
      <w:bookmarkEnd w:id="275"/>
    </w:p>
    <w:p w:rsidR="004F14BB" w:rsidRPr="007F4011" w:rsidRDefault="004F14BB" w:rsidP="004F14BB">
      <w:pPr>
        <w:rPr>
          <w:lang w:eastAsia="ja-JP"/>
        </w:rPr>
      </w:pPr>
      <w:r w:rsidRPr="007F4011">
        <w:rPr>
          <w:rFonts w:hint="eastAsia"/>
          <w:lang w:eastAsia="ja-JP"/>
        </w:rPr>
        <w:t>The ACIR is defined as the ratio of the total power transmitted from an aggressor transmitter (BS or UE) to the total interference power affecting a victim receiver, resulting from both transmitter and receiver imperfections. Thus, ACIR = P</w:t>
      </w:r>
      <w:r w:rsidRPr="007F4011">
        <w:rPr>
          <w:rFonts w:hint="eastAsia"/>
          <w:vertAlign w:val="subscript"/>
          <w:lang w:eastAsia="ja-JP"/>
        </w:rPr>
        <w:t>aggressor</w:t>
      </w:r>
      <w:r w:rsidRPr="007F4011">
        <w:rPr>
          <w:rFonts w:hint="eastAsia"/>
          <w:lang w:eastAsia="ja-JP"/>
        </w:rPr>
        <w:t xml:space="preserve"> </w:t>
      </w:r>
      <w:r w:rsidRPr="007F4011">
        <w:rPr>
          <w:lang w:eastAsia="ja-JP"/>
        </w:rPr>
        <w:t>–</w:t>
      </w:r>
      <w:r w:rsidRPr="007F4011">
        <w:rPr>
          <w:rFonts w:hint="eastAsia"/>
          <w:lang w:eastAsia="ja-JP"/>
        </w:rPr>
        <w:t xml:space="preserve"> P</w:t>
      </w:r>
      <w:r w:rsidRPr="007F4011">
        <w:rPr>
          <w:rFonts w:hint="eastAsia"/>
          <w:vertAlign w:val="subscript"/>
          <w:lang w:eastAsia="ja-JP"/>
        </w:rPr>
        <w:t>victim</w:t>
      </w:r>
      <w:r w:rsidRPr="007F4011">
        <w:rPr>
          <w:rFonts w:hint="eastAsia"/>
          <w:lang w:eastAsia="ja-JP"/>
        </w:rPr>
        <w:t xml:space="preserve"> (all in dB), where P</w:t>
      </w:r>
      <w:r w:rsidRPr="007F4011">
        <w:rPr>
          <w:rFonts w:hint="eastAsia"/>
          <w:vertAlign w:val="subscript"/>
          <w:lang w:eastAsia="ja-JP"/>
        </w:rPr>
        <w:t>aggressor</w:t>
      </w:r>
      <w:r w:rsidRPr="007F4011">
        <w:rPr>
          <w:rFonts w:hint="eastAsia"/>
          <w:lang w:eastAsia="ja-JP"/>
        </w:rPr>
        <w:t xml:space="preserve"> is the transmit power of an aggressor and P</w:t>
      </w:r>
      <w:r w:rsidRPr="007F4011">
        <w:rPr>
          <w:rFonts w:hint="eastAsia"/>
          <w:vertAlign w:val="subscript"/>
          <w:lang w:eastAsia="ja-JP"/>
        </w:rPr>
        <w:t>victim</w:t>
      </w:r>
      <w:r w:rsidRPr="007F4011">
        <w:rPr>
          <w:rFonts w:hint="eastAsia"/>
          <w:lang w:eastAsia="ja-JP"/>
        </w:rPr>
        <w:t xml:space="preserve"> is the interference power at the victim receiver.</w:t>
      </w:r>
    </w:p>
    <w:p w:rsidR="004F14BB" w:rsidRPr="007F4011" w:rsidRDefault="004F14BB" w:rsidP="00365C77">
      <w:pPr>
        <w:pStyle w:val="Heading4"/>
        <w:rPr>
          <w:lang w:eastAsia="ja-JP"/>
        </w:rPr>
      </w:pPr>
      <w:bookmarkStart w:id="276" w:name="_Toc518937255"/>
      <w:bookmarkStart w:id="277" w:name="_Toc46233114"/>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1</w:t>
      </w:r>
      <w:r w:rsidRPr="007F4011">
        <w:tab/>
        <w:t xml:space="preserve">Uplink </w:t>
      </w:r>
      <w:r w:rsidRPr="007F4011">
        <w:rPr>
          <w:rFonts w:hint="eastAsia"/>
          <w:lang w:eastAsia="ja-JP"/>
        </w:rPr>
        <w:t>ACIR model</w:t>
      </w:r>
      <w:bookmarkEnd w:id="276"/>
      <w:bookmarkEnd w:id="277"/>
    </w:p>
    <w:p w:rsidR="004F14BB" w:rsidRPr="007F4011" w:rsidRDefault="004F14BB" w:rsidP="004F14BB">
      <w:pPr>
        <w:rPr>
          <w:lang w:eastAsia="ja-JP"/>
        </w:rPr>
      </w:pPr>
      <w:bookmarkStart w:id="278" w:name="OLE_LINK7"/>
      <w:r w:rsidRPr="007F4011">
        <w:t>For uplink</w:t>
      </w:r>
      <w:r w:rsidRPr="007F4011">
        <w:rPr>
          <w:rFonts w:hint="eastAsia"/>
          <w:lang w:eastAsia="ja-JP"/>
        </w:rPr>
        <w:t xml:space="preserve">, </w:t>
      </w:r>
      <w:r w:rsidRPr="007F4011">
        <w:t>it is assumed that the ACIR is dominated by the UE ACLR.</w:t>
      </w:r>
      <w:bookmarkEnd w:id="278"/>
      <w:r w:rsidRPr="007F4011">
        <w:rPr>
          <w:rFonts w:hint="eastAsia"/>
          <w:lang w:eastAsia="ja-JP"/>
        </w:rPr>
        <w:t xml:space="preserve"> As shown in Figure 12.1 and Table 12.5, the bandwidth for each ACIR value was assumed to be the same as the transmission bandwidth of LTE-A UE. Outside ACIR1/2 regions, ACIR3 was used for all the regions. Those m</w:t>
      </w:r>
      <w:r w:rsidRPr="007F4011">
        <w:rPr>
          <w:lang w:eastAsia="ja-JP"/>
        </w:rPr>
        <w:t>odels</w:t>
      </w:r>
      <w:r w:rsidRPr="007F4011">
        <w:rPr>
          <w:rFonts w:hint="eastAsia"/>
          <w:lang w:eastAsia="ja-JP"/>
        </w:rPr>
        <w:t xml:space="preserve"> are modified model, in which the ACIR3 is smaller than ACIR2 based on the actual spectrum shape.</w:t>
      </w:r>
    </w:p>
    <w:p w:rsidR="004F14BB" w:rsidRPr="007F4011" w:rsidRDefault="00EB222C" w:rsidP="00365C77">
      <w:pPr>
        <w:pStyle w:val="TH"/>
      </w:pPr>
      <w:r>
        <w:pict>
          <v:shape id="_x0000_i1102" type="#_x0000_t75" style="width:441.75pt;height:170.25pt" o:allowoverlap="f">
            <v:imagedata r:id="rId107" o:title=""/>
          </v:shape>
        </w:pict>
      </w:r>
    </w:p>
    <w:p w:rsidR="004F14BB" w:rsidRPr="007F4011" w:rsidRDefault="004F14BB" w:rsidP="00DC1575">
      <w:pPr>
        <w:pStyle w:val="TF"/>
        <w:outlineLvl w:val="0"/>
        <w:rPr>
          <w:lang w:eastAsia="ja-JP"/>
        </w:rPr>
      </w:pPr>
      <w:bookmarkStart w:id="279" w:name="OLE_LINK8"/>
      <w:bookmarkStart w:id="280" w:name="OLE_LINK9"/>
      <w:r w:rsidRPr="007F4011">
        <w:t xml:space="preserve">Figure </w:t>
      </w:r>
      <w:r w:rsidRPr="007F4011">
        <w:rPr>
          <w:rFonts w:hint="eastAsia"/>
          <w:lang w:eastAsia="ja-JP"/>
        </w:rPr>
        <w:t>12.1 Uplink ACIR models</w:t>
      </w:r>
    </w:p>
    <w:bookmarkEnd w:id="279"/>
    <w:bookmarkEnd w:id="280"/>
    <w:p w:rsidR="004F14BB" w:rsidRPr="007F4011" w:rsidRDefault="004F14BB" w:rsidP="00E70DF8">
      <w:pPr>
        <w:pStyle w:val="TH"/>
        <w:rPr>
          <w:lang w:eastAsia="ja-JP"/>
        </w:rPr>
      </w:pPr>
      <w:r w:rsidRPr="007F4011">
        <w:t xml:space="preserve">Table </w:t>
      </w:r>
      <w:r w:rsidRPr="007F4011">
        <w:rPr>
          <w:rFonts w:hint="eastAsia"/>
          <w:lang w:eastAsia="ja-JP"/>
        </w:rPr>
        <w:t>12.5  ACIR models for LTE-A coexistence</w:t>
      </w:r>
    </w:p>
    <w:tbl>
      <w:tblPr>
        <w:tblW w:w="5649" w:type="dxa"/>
        <w:jc w:val="center"/>
        <w:tblLayout w:type="fixed"/>
        <w:tblLook w:val="01E0" w:firstRow="1" w:lastRow="1" w:firstColumn="1" w:lastColumn="1" w:noHBand="0" w:noVBand="0"/>
      </w:tblPr>
      <w:tblGrid>
        <w:gridCol w:w="1538"/>
        <w:gridCol w:w="1739"/>
        <w:gridCol w:w="2372"/>
      </w:tblGrid>
      <w:tr w:rsidR="004F14BB" w:rsidRPr="00202E5B" w:rsidTr="00DE0D06">
        <w:trPr>
          <w:jc w:val="center"/>
        </w:trPr>
        <w:tc>
          <w:tcPr>
            <w:tcW w:w="1538" w:type="dxa"/>
            <w:shd w:val="clear" w:color="auto" w:fill="auto"/>
          </w:tcPr>
          <w:p w:rsidR="004F14BB" w:rsidRPr="00202E5B" w:rsidRDefault="004F14BB" w:rsidP="00DE0D06">
            <w:pPr>
              <w:widowControl w:val="0"/>
              <w:spacing w:after="0" w:line="240" w:lineRule="exact"/>
              <w:jc w:val="center"/>
              <w:rPr>
                <w:rFonts w:ascii="Arial" w:hAnsi="Arial"/>
                <w:b/>
                <w:noProof/>
                <w:sz w:val="18"/>
              </w:rPr>
            </w:pPr>
          </w:p>
        </w:tc>
        <w:tc>
          <w:tcPr>
            <w:tcW w:w="1739" w:type="dxa"/>
            <w:shd w:val="clear" w:color="auto" w:fill="auto"/>
          </w:tcPr>
          <w:p w:rsidR="004F14BB" w:rsidRPr="00202E5B" w:rsidRDefault="004F14BB" w:rsidP="00DE0D06">
            <w:pPr>
              <w:pStyle w:val="TAH"/>
              <w:widowControl w:val="0"/>
              <w:rPr>
                <w:b w:val="0"/>
                <w:noProof/>
                <w:lang w:eastAsia="ja-JP"/>
              </w:rPr>
            </w:pPr>
            <w:r w:rsidRPr="00202E5B">
              <w:rPr>
                <w:rFonts w:hint="eastAsia"/>
                <w:b w:val="0"/>
                <w:noProof/>
                <w:lang w:eastAsia="ja-JP"/>
              </w:rPr>
              <w:t>ACIR value</w:t>
            </w:r>
          </w:p>
        </w:tc>
        <w:tc>
          <w:tcPr>
            <w:tcW w:w="2372" w:type="dxa"/>
            <w:shd w:val="clear" w:color="auto" w:fill="auto"/>
          </w:tcPr>
          <w:p w:rsidR="004F14BB" w:rsidRPr="00202E5B" w:rsidRDefault="004F14BB" w:rsidP="00DE0D06">
            <w:pPr>
              <w:pStyle w:val="TAH"/>
              <w:widowControl w:val="0"/>
              <w:rPr>
                <w:b w:val="0"/>
                <w:noProof/>
                <w:lang w:eastAsia="ja-JP"/>
              </w:rPr>
            </w:pPr>
            <w:r w:rsidRPr="00202E5B">
              <w:rPr>
                <w:rFonts w:hint="eastAsia"/>
                <w:b w:val="0"/>
                <w:noProof/>
                <w:lang w:eastAsia="ja-JP"/>
              </w:rPr>
              <w:t>(Ref. LTE model)</w:t>
            </w:r>
          </w:p>
        </w:tc>
      </w:tr>
      <w:tr w:rsidR="004F14BB" w:rsidRPr="00202E5B" w:rsidTr="00DE0D06">
        <w:trPr>
          <w:jc w:val="center"/>
        </w:trPr>
        <w:tc>
          <w:tcPr>
            <w:tcW w:w="1538" w:type="dxa"/>
          </w:tcPr>
          <w:p w:rsidR="004F14BB" w:rsidRPr="00202E5B" w:rsidRDefault="004F14BB" w:rsidP="00DE0D06">
            <w:pPr>
              <w:pStyle w:val="TAC"/>
              <w:widowControl w:val="0"/>
              <w:rPr>
                <w:b/>
                <w:noProof/>
                <w:lang w:eastAsia="ja-JP"/>
              </w:rPr>
            </w:pPr>
            <w:r w:rsidRPr="00202E5B">
              <w:rPr>
                <w:rFonts w:hint="eastAsia"/>
                <w:b/>
                <w:noProof/>
                <w:lang w:eastAsia="ja-JP"/>
              </w:rPr>
              <w:t>ACIR1</w:t>
            </w:r>
          </w:p>
        </w:tc>
        <w:tc>
          <w:tcPr>
            <w:tcW w:w="1739" w:type="dxa"/>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c>
          <w:tcPr>
            <w:tcW w:w="2372" w:type="dxa"/>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rsidTr="00DE0D06">
        <w:trPr>
          <w:jc w:val="center"/>
        </w:trPr>
        <w:tc>
          <w:tcPr>
            <w:tcW w:w="1538" w:type="dxa"/>
          </w:tcPr>
          <w:p w:rsidR="004F14BB" w:rsidRPr="00202E5B" w:rsidRDefault="004F14BB" w:rsidP="00DE0D06">
            <w:pPr>
              <w:pStyle w:val="TAC"/>
              <w:widowControl w:val="0"/>
              <w:rPr>
                <w:b/>
                <w:noProof/>
                <w:lang w:eastAsia="ja-JP"/>
              </w:rPr>
            </w:pPr>
            <w:r w:rsidRPr="00202E5B">
              <w:rPr>
                <w:rFonts w:hint="eastAsia"/>
                <w:b/>
                <w:noProof/>
                <w:lang w:eastAsia="ja-JP"/>
              </w:rPr>
              <w:t>ACIR2</w:t>
            </w:r>
          </w:p>
        </w:tc>
        <w:tc>
          <w:tcPr>
            <w:tcW w:w="1739" w:type="dxa"/>
          </w:tcPr>
          <w:p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c>
          <w:tcPr>
            <w:tcW w:w="2372" w:type="dxa"/>
          </w:tcPr>
          <w:p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rsidTr="00DE0D06">
        <w:trPr>
          <w:jc w:val="center"/>
        </w:trPr>
        <w:tc>
          <w:tcPr>
            <w:tcW w:w="1538" w:type="dxa"/>
          </w:tcPr>
          <w:p w:rsidR="004F14BB" w:rsidRPr="00202E5B" w:rsidRDefault="004F14BB" w:rsidP="00DE0D06">
            <w:pPr>
              <w:pStyle w:val="TAC"/>
              <w:widowControl w:val="0"/>
              <w:rPr>
                <w:b/>
                <w:noProof/>
                <w:lang w:eastAsia="ja-JP"/>
              </w:rPr>
            </w:pPr>
            <w:r w:rsidRPr="00202E5B">
              <w:rPr>
                <w:rFonts w:hint="eastAsia"/>
                <w:b/>
                <w:noProof/>
                <w:lang w:eastAsia="ja-JP"/>
              </w:rPr>
              <w:t>ACIR3</w:t>
            </w:r>
          </w:p>
        </w:tc>
        <w:tc>
          <w:tcPr>
            <w:tcW w:w="1739" w:type="dxa"/>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c>
          <w:tcPr>
            <w:tcW w:w="2372" w:type="dxa"/>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43 + X</w:t>
            </w:r>
          </w:p>
        </w:tc>
      </w:tr>
    </w:tbl>
    <w:p w:rsidR="004F14BB" w:rsidRPr="007F4011" w:rsidRDefault="004F14BB" w:rsidP="004F14BB">
      <w:pPr>
        <w:rPr>
          <w:lang w:eastAsia="ja-JP"/>
        </w:rPr>
      </w:pPr>
    </w:p>
    <w:p w:rsidR="004F14BB" w:rsidRPr="007F4011" w:rsidRDefault="004F14BB" w:rsidP="004F14BB">
      <w:pPr>
        <w:rPr>
          <w:lang w:eastAsia="ja-JP"/>
        </w:rPr>
      </w:pPr>
      <w:r w:rsidRPr="007F4011">
        <w:rPr>
          <w:rFonts w:hint="eastAsia"/>
          <w:lang w:eastAsia="ja-JP"/>
        </w:rPr>
        <w:t>The bandwidth of victim UEs are same that of aggressor UEs in Scenario #1 and #2 (victim in LTE or LTE-Advanced). ACIR value could be calculated from uplink ACIR model shown in table 12.6.</w:t>
      </w:r>
    </w:p>
    <w:p w:rsidR="004F14BB" w:rsidRPr="007F4011" w:rsidRDefault="004F14BB" w:rsidP="00DC1575">
      <w:pPr>
        <w:pStyle w:val="TH"/>
        <w:outlineLvl w:val="0"/>
        <w:rPr>
          <w:lang w:eastAsia="ja-JP"/>
        </w:rPr>
      </w:pPr>
      <w:r w:rsidRPr="007F4011">
        <w:lastRenderedPageBreak/>
        <w:t xml:space="preserve">Table </w:t>
      </w:r>
      <w:r w:rsidRPr="007F4011">
        <w:rPr>
          <w:rFonts w:hint="eastAsia"/>
          <w:lang w:eastAsia="ja-JP"/>
        </w:rPr>
        <w:t>12.6  ACIR value for Scenario#1 and #2</w:t>
      </w:r>
    </w:p>
    <w:tbl>
      <w:tblPr>
        <w:tblW w:w="5183" w:type="dxa"/>
        <w:jc w:val="center"/>
        <w:tblLayout w:type="fixed"/>
        <w:tblLook w:val="01E0" w:firstRow="1" w:lastRow="1" w:firstColumn="1" w:lastColumn="1" w:noHBand="0" w:noVBand="0"/>
      </w:tblPr>
      <w:tblGrid>
        <w:gridCol w:w="3444"/>
        <w:gridCol w:w="1739"/>
      </w:tblGrid>
      <w:tr w:rsidR="004F14BB" w:rsidRPr="00202E5B" w:rsidTr="00DE0D06">
        <w:trPr>
          <w:jc w:val="center"/>
        </w:trPr>
        <w:tc>
          <w:tcPr>
            <w:tcW w:w="3444" w:type="dxa"/>
            <w:shd w:val="clear" w:color="auto" w:fill="auto"/>
            <w:vAlign w:val="center"/>
          </w:tcPr>
          <w:p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r>
    </w:tbl>
    <w:p w:rsidR="004F14BB" w:rsidRPr="007F4011" w:rsidRDefault="004F14BB" w:rsidP="004F14BB">
      <w:pPr>
        <w:rPr>
          <w:lang w:eastAsia="ja-JP"/>
        </w:rPr>
      </w:pPr>
    </w:p>
    <w:p w:rsidR="004F14BB" w:rsidRPr="007F4011" w:rsidRDefault="004F14BB" w:rsidP="004F14BB">
      <w:pPr>
        <w:rPr>
          <w:lang w:eastAsia="ja-JP"/>
        </w:rPr>
      </w:pPr>
      <w:r w:rsidRPr="007F4011">
        <w:rPr>
          <w:rFonts w:hint="eastAsia"/>
          <w:lang w:eastAsia="ja-JP"/>
        </w:rPr>
        <w:t xml:space="preserve">For Scenario #3 (3.84 MHz UTRA victim), the bandwidth of victim UEs are larger than that of aggressor UEs (2.88 MHz = 180 kHz x 16 RBs). As shown in figure 12.2, 12.3 and 12.4, victim UE suffer from the interference composed by two ACIR regions from an aggressor UE in asymmetrical bandwidths case. Based on the method described in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5.1.1</w:t>
        </w:r>
      </w:smartTag>
      <w:r w:rsidRPr="007F4011">
        <w:rPr>
          <w:rFonts w:hint="eastAsia"/>
          <w:lang w:eastAsia="ja-JP"/>
        </w:rPr>
        <w:t>.4.2, ACIR value from a UE could be calculated as shown in table 12.7.</w:t>
      </w:r>
    </w:p>
    <w:p w:rsidR="004F14BB" w:rsidRPr="007F4011" w:rsidRDefault="005352FC" w:rsidP="00365C77">
      <w:pPr>
        <w:pStyle w:val="TH"/>
        <w:rPr>
          <w:lang w:eastAsia="ja-JP"/>
        </w:rPr>
      </w:pPr>
      <w:r>
        <w:pict>
          <v:shape id="_x0000_i1103" type="#_x0000_t75" style="width:336.75pt;height:146.25pt">
            <v:imagedata r:id="rId108"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12.2 Uplink ACIR models from aggressor UE1 for LTE-A vs. UTRA case</w:t>
      </w:r>
    </w:p>
    <w:p w:rsidR="004F14BB" w:rsidRPr="007F4011" w:rsidRDefault="005352FC" w:rsidP="00365C77">
      <w:pPr>
        <w:pStyle w:val="TH"/>
        <w:rPr>
          <w:lang w:eastAsia="ja-JP"/>
        </w:rPr>
      </w:pPr>
      <w:r>
        <w:pict>
          <v:shape id="_x0000_i1104" type="#_x0000_t75" style="width:346.5pt;height:147pt">
            <v:imagedata r:id="rId109"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12.3 Uplink ACIR models from aggressor UE2 for LTE-A vs. UTRA case</w:t>
      </w:r>
    </w:p>
    <w:p w:rsidR="004F14BB" w:rsidRPr="007F4011" w:rsidRDefault="005352FC" w:rsidP="00365C77">
      <w:pPr>
        <w:pStyle w:val="TH"/>
        <w:rPr>
          <w:lang w:eastAsia="ja-JP"/>
        </w:rPr>
      </w:pPr>
      <w:r>
        <w:pict>
          <v:shape id="_x0000_i1105" type="#_x0000_t75" style="width:363pt;height:153.75pt">
            <v:imagedata r:id="rId110"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12.4 Uplink ACIR models from aggressor UE3 for LTE-A vs. UTRA case</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t xml:space="preserve">Table </w:t>
      </w:r>
      <w:r w:rsidRPr="007F4011">
        <w:rPr>
          <w:rFonts w:hint="eastAsia"/>
          <w:lang w:eastAsia="ja-JP"/>
        </w:rPr>
        <w:t>12.7  ACIR value for Scenario#3</w:t>
      </w:r>
    </w:p>
    <w:tbl>
      <w:tblPr>
        <w:tblW w:w="5183" w:type="dxa"/>
        <w:jc w:val="center"/>
        <w:tblLayout w:type="fixed"/>
        <w:tblLook w:val="01E0" w:firstRow="1" w:lastRow="1" w:firstColumn="1" w:lastColumn="1" w:noHBand="0" w:noVBand="0"/>
      </w:tblPr>
      <w:tblGrid>
        <w:gridCol w:w="3444"/>
        <w:gridCol w:w="1739"/>
      </w:tblGrid>
      <w:tr w:rsidR="004F14BB" w:rsidRPr="00202E5B" w:rsidTr="00DE0D06">
        <w:trPr>
          <w:jc w:val="center"/>
        </w:trPr>
        <w:tc>
          <w:tcPr>
            <w:tcW w:w="3444" w:type="dxa"/>
            <w:shd w:val="clear" w:color="auto" w:fill="auto"/>
            <w:vAlign w:val="center"/>
          </w:tcPr>
          <w:p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49 + X</w:t>
            </w:r>
          </w:p>
        </w:tc>
      </w:tr>
    </w:tbl>
    <w:p w:rsidR="004F14BB" w:rsidRPr="007F4011" w:rsidRDefault="004F14BB" w:rsidP="004F14BB">
      <w:pPr>
        <w:rPr>
          <w:rFonts w:eastAsia="SimSun"/>
          <w:lang w:eastAsia="zh-CN"/>
        </w:rPr>
      </w:pPr>
    </w:p>
    <w:p w:rsidR="004F14BB" w:rsidRPr="007F4011" w:rsidRDefault="004F14BB" w:rsidP="004F14BB">
      <w:pPr>
        <w:rPr>
          <w:lang w:eastAsia="ja-JP"/>
        </w:rPr>
      </w:pPr>
      <w:r w:rsidRPr="007F4011">
        <w:rPr>
          <w:rFonts w:hint="eastAsia"/>
          <w:lang w:eastAsia="ja-JP"/>
        </w:rPr>
        <w:t>For Scenario #</w:t>
      </w:r>
      <w:r w:rsidRPr="007F4011">
        <w:rPr>
          <w:rFonts w:eastAsia="SimSun" w:hint="eastAsia"/>
          <w:lang w:eastAsia="zh-CN"/>
        </w:rPr>
        <w:t>4</w:t>
      </w:r>
      <w:r w:rsidRPr="007F4011">
        <w:rPr>
          <w:rFonts w:hint="eastAsia"/>
          <w:lang w:eastAsia="ja-JP"/>
        </w:rPr>
        <w:t xml:space="preserve"> (</w:t>
      </w:r>
      <w:r w:rsidRPr="007F4011">
        <w:rPr>
          <w:rFonts w:eastAsia="SimSun" w:hint="eastAsia"/>
          <w:lang w:eastAsia="zh-CN"/>
        </w:rPr>
        <w:t>1.28</w:t>
      </w:r>
      <w:r w:rsidRPr="007F4011">
        <w:rPr>
          <w:rFonts w:hint="eastAsia"/>
          <w:lang w:eastAsia="ja-JP"/>
        </w:rPr>
        <w:t xml:space="preserve"> MHz UTRA victim), the bandwidth of victim UEs are </w:t>
      </w:r>
      <w:r w:rsidRPr="007F4011">
        <w:rPr>
          <w:rFonts w:eastAsia="SimSun" w:hint="eastAsia"/>
          <w:lang w:eastAsia="zh-CN"/>
        </w:rPr>
        <w:t>smaller</w:t>
      </w:r>
      <w:r w:rsidRPr="007F4011">
        <w:rPr>
          <w:rFonts w:hint="eastAsia"/>
          <w:lang w:eastAsia="ja-JP"/>
        </w:rPr>
        <w:t xml:space="preserve"> than that of aggressor UEs (2.88 MHz = 180 kHz x 16 RBs). As shown in figure 12.</w:t>
      </w:r>
      <w:r w:rsidRPr="007F4011">
        <w:rPr>
          <w:rFonts w:eastAsia="SimSun" w:hint="eastAsia"/>
          <w:lang w:eastAsia="zh-CN"/>
        </w:rPr>
        <w:t>5</w:t>
      </w:r>
      <w:r w:rsidRPr="007F4011">
        <w:rPr>
          <w:rFonts w:hint="eastAsia"/>
          <w:lang w:eastAsia="ja-JP"/>
        </w:rPr>
        <w:t>, 12.</w:t>
      </w:r>
      <w:r w:rsidRPr="007F4011">
        <w:rPr>
          <w:rFonts w:eastAsia="SimSun" w:hint="eastAsia"/>
          <w:lang w:eastAsia="zh-CN"/>
        </w:rPr>
        <w:t>6</w:t>
      </w:r>
      <w:r w:rsidRPr="007F4011">
        <w:rPr>
          <w:rFonts w:hint="eastAsia"/>
          <w:lang w:eastAsia="ja-JP"/>
        </w:rPr>
        <w:t xml:space="preserve"> and 12.7, victim UE suffer from the interference </w:t>
      </w:r>
      <w:r w:rsidRPr="007F4011">
        <w:rPr>
          <w:rFonts w:eastAsia="SimSun" w:hint="eastAsia"/>
          <w:lang w:eastAsia="zh-CN"/>
        </w:rPr>
        <w:t xml:space="preserve">one </w:t>
      </w:r>
      <w:r w:rsidRPr="007F4011">
        <w:rPr>
          <w:rFonts w:hint="eastAsia"/>
          <w:lang w:eastAsia="ja-JP"/>
        </w:rPr>
        <w:t xml:space="preserve">ACIR region from an aggressor UE. Based on the method described in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5.1.1</w:t>
        </w:r>
      </w:smartTag>
      <w:r w:rsidRPr="007F4011">
        <w:rPr>
          <w:rFonts w:hint="eastAsia"/>
          <w:lang w:eastAsia="ja-JP"/>
        </w:rPr>
        <w:t>.4.2, ACIR value from a UE could be calculated as shown in table 12.</w:t>
      </w:r>
      <w:r w:rsidRPr="007F4011">
        <w:rPr>
          <w:rFonts w:eastAsia="SimSun" w:hint="eastAsia"/>
          <w:lang w:eastAsia="zh-CN"/>
        </w:rPr>
        <w:t>8</w:t>
      </w:r>
      <w:r w:rsidRPr="007F4011">
        <w:rPr>
          <w:rFonts w:hint="eastAsia"/>
          <w:lang w:eastAsia="ja-JP"/>
        </w:rPr>
        <w:t>.</w:t>
      </w:r>
    </w:p>
    <w:p w:rsidR="004F14BB" w:rsidRPr="007F4011" w:rsidRDefault="005352FC" w:rsidP="00365C77">
      <w:pPr>
        <w:pStyle w:val="TH"/>
        <w:rPr>
          <w:rFonts w:eastAsia="SimSun"/>
          <w:lang w:eastAsia="zh-CN"/>
        </w:rPr>
      </w:pPr>
      <w:r>
        <w:pict>
          <v:shape id="_x0000_i1106" type="#_x0000_t75" style="width:364.5pt;height:131.25pt">
            <v:imagedata r:id="rId111"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5</w:t>
      </w:r>
      <w:r w:rsidRPr="007F4011">
        <w:rPr>
          <w:rFonts w:hint="eastAsia"/>
          <w:lang w:eastAsia="ja-JP"/>
        </w:rPr>
        <w:t xml:space="preserve"> Uplink ACIR models from aggressor UE</w:t>
      </w:r>
      <w:r w:rsidRPr="007F4011">
        <w:rPr>
          <w:rFonts w:eastAsia="SimSun" w:hint="eastAsia"/>
          <w:lang w:eastAsia="zh-CN"/>
        </w:rPr>
        <w:t>1</w:t>
      </w:r>
      <w:r w:rsidRPr="007F4011">
        <w:rPr>
          <w:rFonts w:hint="eastAsia"/>
          <w:lang w:eastAsia="ja-JP"/>
        </w:rPr>
        <w:t xml:space="preserve"> for LTE-A vs. UTRA case</w:t>
      </w:r>
    </w:p>
    <w:p w:rsidR="004F14BB" w:rsidRPr="007F4011" w:rsidRDefault="005352FC" w:rsidP="00365C77">
      <w:pPr>
        <w:pStyle w:val="TH"/>
        <w:rPr>
          <w:rFonts w:eastAsia="SimSun"/>
          <w:lang w:eastAsia="zh-CN"/>
        </w:rPr>
      </w:pPr>
      <w:r>
        <w:pict>
          <v:shape id="_x0000_i1107" type="#_x0000_t75" style="width:373.5pt;height:135pt">
            <v:imagedata r:id="rId112"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6</w:t>
      </w:r>
      <w:r w:rsidRPr="007F4011">
        <w:rPr>
          <w:rFonts w:hint="eastAsia"/>
          <w:lang w:eastAsia="ja-JP"/>
        </w:rPr>
        <w:t xml:space="preserve"> Uplink ACIR models from aggressor UE</w:t>
      </w:r>
      <w:r w:rsidRPr="007F4011">
        <w:rPr>
          <w:rFonts w:eastAsia="SimSun" w:hint="eastAsia"/>
          <w:lang w:eastAsia="zh-CN"/>
        </w:rPr>
        <w:t>2</w:t>
      </w:r>
      <w:r w:rsidRPr="007F4011">
        <w:rPr>
          <w:rFonts w:hint="eastAsia"/>
          <w:lang w:eastAsia="ja-JP"/>
        </w:rPr>
        <w:t xml:space="preserve"> for LTE-A vs. UTRA case</w:t>
      </w:r>
    </w:p>
    <w:p w:rsidR="004F14BB" w:rsidRPr="007F4011" w:rsidRDefault="005352FC" w:rsidP="00365C77">
      <w:pPr>
        <w:pStyle w:val="TH"/>
        <w:rPr>
          <w:rFonts w:eastAsia="SimSun"/>
          <w:lang w:eastAsia="zh-CN"/>
        </w:rPr>
      </w:pPr>
      <w:r>
        <w:pict>
          <v:shape id="_x0000_i1108" type="#_x0000_t75" style="width:426pt;height:153.75pt">
            <v:imagedata r:id="rId113" o:title=""/>
          </v:shape>
        </w:pict>
      </w:r>
    </w:p>
    <w:p w:rsidR="004F14BB" w:rsidRPr="007F4011" w:rsidRDefault="004F14BB" w:rsidP="00DC1575">
      <w:pPr>
        <w:pStyle w:val="TF"/>
        <w:outlineLvl w:val="0"/>
        <w:rPr>
          <w:rFonts w:eastAsia="SimSun"/>
          <w:lang w:eastAsia="zh-CN"/>
        </w:rPr>
      </w:pPr>
      <w:r w:rsidRPr="007F4011">
        <w:t xml:space="preserve">Figure </w:t>
      </w:r>
      <w:r w:rsidRPr="007F4011">
        <w:rPr>
          <w:rFonts w:hint="eastAsia"/>
          <w:lang w:eastAsia="ja-JP"/>
        </w:rPr>
        <w:t>12.</w:t>
      </w:r>
      <w:r w:rsidRPr="007F4011">
        <w:rPr>
          <w:rFonts w:eastAsia="SimSun" w:hint="eastAsia"/>
          <w:lang w:eastAsia="zh-CN"/>
        </w:rPr>
        <w:t>7</w:t>
      </w:r>
      <w:r w:rsidRPr="007F4011">
        <w:rPr>
          <w:rFonts w:hint="eastAsia"/>
          <w:lang w:eastAsia="ja-JP"/>
        </w:rPr>
        <w:t xml:space="preserve"> Uplink ACIR models from aggressor UE3 for LTE-A vs. UTRA case</w:t>
      </w:r>
    </w:p>
    <w:p w:rsidR="004F14BB" w:rsidRPr="007F4011" w:rsidRDefault="004F14BB" w:rsidP="00E70DF8">
      <w:pPr>
        <w:pStyle w:val="TH"/>
        <w:rPr>
          <w:rFonts w:eastAsia="SimSun"/>
          <w:lang w:val="en-US" w:eastAsia="zh-CN"/>
        </w:rPr>
      </w:pPr>
      <w:r w:rsidRPr="007F4011">
        <w:lastRenderedPageBreak/>
        <w:t xml:space="preserve">Table </w:t>
      </w:r>
      <w:r w:rsidRPr="007F4011">
        <w:rPr>
          <w:rFonts w:hint="eastAsia"/>
        </w:rPr>
        <w:t>12.</w:t>
      </w:r>
      <w:r w:rsidRPr="007F4011">
        <w:rPr>
          <w:rFonts w:eastAsia="SimSun" w:hint="eastAsia"/>
          <w:lang w:eastAsia="zh-CN"/>
        </w:rPr>
        <w:t>8</w:t>
      </w:r>
      <w:r w:rsidRPr="007F4011">
        <w:rPr>
          <w:rFonts w:hint="eastAsia"/>
        </w:rPr>
        <w:t xml:space="preserve">  ACIR value for Scenario#</w:t>
      </w:r>
      <w:r w:rsidRPr="007F4011">
        <w:rPr>
          <w:rFonts w:eastAsia="SimSun" w:hint="eastAsia"/>
          <w:lang w:eastAsia="zh-CN"/>
        </w:rPr>
        <w:t>4</w:t>
      </w:r>
    </w:p>
    <w:tbl>
      <w:tblPr>
        <w:tblW w:w="5183" w:type="dxa"/>
        <w:jc w:val="center"/>
        <w:tblLayout w:type="fixed"/>
        <w:tblLook w:val="01E0" w:firstRow="1" w:lastRow="1" w:firstColumn="1" w:lastColumn="1" w:noHBand="0" w:noVBand="0"/>
      </w:tblPr>
      <w:tblGrid>
        <w:gridCol w:w="3444"/>
        <w:gridCol w:w="1739"/>
      </w:tblGrid>
      <w:tr w:rsidR="004F14BB" w:rsidRPr="00202E5B" w:rsidTr="00DE0D06">
        <w:trPr>
          <w:jc w:val="center"/>
        </w:trPr>
        <w:tc>
          <w:tcPr>
            <w:tcW w:w="3444" w:type="dxa"/>
            <w:shd w:val="clear" w:color="auto" w:fill="auto"/>
            <w:vAlign w:val="center"/>
          </w:tcPr>
          <w:p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tcPr>
          <w:p w:rsidR="004F14BB" w:rsidRPr="00202E5B" w:rsidRDefault="004F14BB" w:rsidP="00DE0D06">
            <w:pPr>
              <w:pStyle w:val="TAC"/>
              <w:widowControl w:val="0"/>
              <w:rPr>
                <w:b/>
                <w:noProof/>
                <w:lang w:eastAsia="ja-JP"/>
              </w:rPr>
            </w:pPr>
            <w:r w:rsidRPr="00202E5B">
              <w:rPr>
                <w:b/>
                <w:noProof/>
                <w:lang w:eastAsia="ja-JP"/>
              </w:rPr>
              <w:t>3</w:t>
            </w:r>
            <w:r w:rsidRPr="00202E5B">
              <w:rPr>
                <w:rFonts w:hint="eastAsia"/>
                <w:b/>
                <w:noProof/>
                <w:lang w:eastAsia="ja-JP"/>
              </w:rPr>
              <w:t>3.5</w:t>
            </w:r>
            <w:r w:rsidRPr="00202E5B">
              <w:rPr>
                <w:b/>
                <w:noProof/>
                <w:lang w:eastAsia="ja-JP"/>
              </w:rPr>
              <w:t xml:space="preserve"> + X</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tcPr>
          <w:p w:rsidR="004F14BB" w:rsidRPr="00202E5B" w:rsidRDefault="004F14BB" w:rsidP="00DE0D06">
            <w:pPr>
              <w:pStyle w:val="TAC"/>
              <w:widowControl w:val="0"/>
              <w:rPr>
                <w:b/>
                <w:noProof/>
                <w:lang w:eastAsia="ja-JP"/>
              </w:rPr>
            </w:pPr>
            <w:r w:rsidRPr="00202E5B">
              <w:rPr>
                <w:b/>
                <w:noProof/>
                <w:lang w:eastAsia="ja-JP"/>
              </w:rPr>
              <w:t>4</w:t>
            </w:r>
            <w:r w:rsidRPr="00202E5B">
              <w:rPr>
                <w:rFonts w:hint="eastAsia"/>
                <w:b/>
                <w:noProof/>
                <w:lang w:eastAsia="ja-JP"/>
              </w:rPr>
              <w:t>6.5</w:t>
            </w:r>
            <w:r w:rsidRPr="00202E5B">
              <w:rPr>
                <w:b/>
                <w:noProof/>
                <w:lang w:eastAsia="ja-JP"/>
              </w:rPr>
              <w:t>+X</w:t>
            </w:r>
          </w:p>
        </w:tc>
      </w:tr>
      <w:tr w:rsidR="004F14BB" w:rsidRPr="00202E5B" w:rsidTr="00DE0D06">
        <w:trPr>
          <w:jc w:val="center"/>
        </w:trPr>
        <w:tc>
          <w:tcPr>
            <w:tcW w:w="3444" w:type="dxa"/>
            <w:vAlign w:val="center"/>
          </w:tcPr>
          <w:p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tcPr>
          <w:p w:rsidR="004F14BB" w:rsidRPr="00202E5B" w:rsidRDefault="004F14BB" w:rsidP="00DE0D06">
            <w:pPr>
              <w:pStyle w:val="TAC"/>
              <w:widowControl w:val="0"/>
              <w:rPr>
                <w:b/>
                <w:noProof/>
                <w:lang w:eastAsia="ja-JP"/>
              </w:rPr>
            </w:pPr>
            <w:r w:rsidRPr="00202E5B">
              <w:rPr>
                <w:rFonts w:hint="eastAsia"/>
                <w:b/>
                <w:noProof/>
                <w:lang w:eastAsia="ja-JP"/>
              </w:rPr>
              <w:t>53.5</w:t>
            </w:r>
            <w:r w:rsidRPr="00202E5B">
              <w:rPr>
                <w:b/>
                <w:noProof/>
                <w:lang w:eastAsia="ja-JP"/>
              </w:rPr>
              <w:t>+X</w:t>
            </w:r>
          </w:p>
        </w:tc>
      </w:tr>
    </w:tbl>
    <w:p w:rsidR="004F14BB" w:rsidRPr="007F4011" w:rsidRDefault="004F14BB" w:rsidP="004F14BB">
      <w:pPr>
        <w:rPr>
          <w:rFonts w:eastAsia="SimSun"/>
          <w:lang w:eastAsia="zh-CN"/>
        </w:rPr>
      </w:pPr>
    </w:p>
    <w:p w:rsidR="004F14BB" w:rsidRPr="007F4011" w:rsidRDefault="004F14BB" w:rsidP="00365C77">
      <w:pPr>
        <w:pStyle w:val="Heading4"/>
        <w:rPr>
          <w:lang w:eastAsia="ja-JP"/>
        </w:rPr>
      </w:pPr>
      <w:bookmarkStart w:id="281" w:name="_Toc518937256"/>
      <w:bookmarkStart w:id="282" w:name="_Toc46233115"/>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2</w:t>
      </w:r>
      <w:r w:rsidRPr="007F4011">
        <w:tab/>
      </w:r>
      <w:r w:rsidRPr="007F4011">
        <w:rPr>
          <w:rFonts w:hint="eastAsia"/>
          <w:lang w:eastAsia="ja-JP"/>
        </w:rPr>
        <w:t>Down</w:t>
      </w:r>
      <w:r w:rsidRPr="007F4011">
        <w:t xml:space="preserve">link </w:t>
      </w:r>
      <w:r w:rsidRPr="007F4011">
        <w:rPr>
          <w:rFonts w:hint="eastAsia"/>
          <w:lang w:eastAsia="ja-JP"/>
        </w:rPr>
        <w:t>ACIR model</w:t>
      </w:r>
      <w:bookmarkEnd w:id="281"/>
      <w:bookmarkEnd w:id="282"/>
    </w:p>
    <w:p w:rsidR="004F14BB" w:rsidRPr="007F4011" w:rsidRDefault="004F14BB" w:rsidP="004F14BB">
      <w:pPr>
        <w:rPr>
          <w:lang w:eastAsia="ja-JP"/>
        </w:rPr>
      </w:pPr>
      <w:r w:rsidRPr="007F4011">
        <w:rPr>
          <w:lang w:eastAsia="ja-JP"/>
        </w:rPr>
        <w:t xml:space="preserve">For downlink a common ACIR obtained from the LTE-A BS ACLR and the victim UE ACS requirements can be used for all frequency resource blocks independent of their position in the aggressor channel. The ACLR of the LTE-A BS is much bigger than the ACS of the victim ACS and therefore has negligible impact on ACIR performance. In other words, the BS ACLR can be assumed as infinite and ACIR is only a function of the victim UE ACS, which can be mathematically described as ACIR = Average + X </w:t>
      </w:r>
      <w:r w:rsidRPr="007F4011">
        <w:rPr>
          <w:rFonts w:hint="eastAsia"/>
          <w:lang w:eastAsia="ja-JP"/>
        </w:rPr>
        <w:t xml:space="preserve"> </w:t>
      </w:r>
      <w:r w:rsidRPr="007F4011">
        <w:rPr>
          <w:lang w:eastAsia="ja-JP"/>
        </w:rPr>
        <w:t>(in dB), where X is an offset relative to the “Average”. For Scenarios 1 and 3, the “Average” is determined from the UE ACS requirements (ACS1, ACS2 and ACS3) according to the respective specifications by the following relation (all parameters in dB):</w:t>
      </w:r>
    </w:p>
    <w:p w:rsidR="004F14BB" w:rsidRPr="007F4011" w:rsidRDefault="004F14BB" w:rsidP="00E70DF8">
      <w:pPr>
        <w:pStyle w:val="EQ"/>
        <w:jc w:val="center"/>
        <w:rPr>
          <w:lang w:eastAsia="ja-JP"/>
        </w:rPr>
      </w:pPr>
      <w:r w:rsidRPr="007F4011">
        <w:rPr>
          <w:position w:val="-28"/>
        </w:rPr>
        <w:object w:dxaOrig="5120" w:dyaOrig="680">
          <v:shape id="_x0000_i1109" type="#_x0000_t75" style="width:255.75pt;height:33.75pt" o:ole="">
            <v:imagedata r:id="rId114" o:title=""/>
          </v:shape>
          <o:OLEObject Type="Embed" ProgID="Equation.3" ShapeID="_x0000_i1109" DrawAspect="Content" ObjectID="_1656845966" r:id="rId115"/>
        </w:object>
      </w:r>
    </w:p>
    <w:p w:rsidR="004F14BB" w:rsidRPr="007F4011" w:rsidRDefault="004F14BB" w:rsidP="004F14BB">
      <w:pPr>
        <w:rPr>
          <w:rFonts w:eastAsia="SimSun"/>
          <w:lang w:eastAsia="zh-CN"/>
        </w:rPr>
      </w:pPr>
      <w:r w:rsidRPr="007F4011">
        <w:rPr>
          <w:lang w:eastAsia="ja-JP"/>
        </w:rPr>
        <w:t>For Scenario 2, the “Average” is based on an assumption for the 40 MHz LTE-A ACS.</w:t>
      </w:r>
    </w:p>
    <w:p w:rsidR="004F14BB" w:rsidRPr="007F4011" w:rsidRDefault="004F14BB" w:rsidP="004F14BB">
      <w:pPr>
        <w:rPr>
          <w:rFonts w:eastAsia="SimSun"/>
          <w:lang w:eastAsia="zh-CN"/>
        </w:rPr>
      </w:pPr>
      <w:r w:rsidRPr="007F4011">
        <w:rPr>
          <w:rFonts w:eastAsia="SimSun" w:hint="eastAsia"/>
          <w:lang w:eastAsia="zh-CN"/>
        </w:rPr>
        <w:t xml:space="preserve">For </w:t>
      </w:r>
      <w:r w:rsidRPr="007F4011">
        <w:rPr>
          <w:lang w:eastAsia="ja-JP"/>
        </w:rPr>
        <w:t>Scenarios</w:t>
      </w:r>
      <w:r w:rsidRPr="007F4011">
        <w:rPr>
          <w:rFonts w:eastAsia="SimSun" w:hint="eastAsia"/>
          <w:lang w:eastAsia="zh-CN"/>
        </w:rPr>
        <w:t xml:space="preserve"> 4</w:t>
      </w:r>
      <w:r w:rsidRPr="007F4011">
        <w:rPr>
          <w:lang w:eastAsia="ja-JP"/>
        </w:rPr>
        <w:t>, the “Average” is determined from the UE ACS requirements (ACS1, ACS2 and ACS3) according to the respective specifications by the following relation (all parameters in dB):</w:t>
      </w:r>
    </w:p>
    <w:p w:rsidR="004F14BB" w:rsidRPr="007F4011" w:rsidRDefault="004F14BB" w:rsidP="00E70DF8">
      <w:pPr>
        <w:pStyle w:val="EQ"/>
        <w:jc w:val="center"/>
        <w:rPr>
          <w:rFonts w:eastAsia="SimSun"/>
          <w:lang w:eastAsia="zh-CN"/>
        </w:rPr>
      </w:pPr>
      <w:r w:rsidRPr="007F4011">
        <w:rPr>
          <w:position w:val="-28"/>
        </w:rPr>
        <w:object w:dxaOrig="4959" w:dyaOrig="680">
          <v:shape id="_x0000_i1110" type="#_x0000_t75" style="width:248.25pt;height:33.75pt" o:ole="">
            <v:imagedata r:id="rId116" o:title=""/>
          </v:shape>
          <o:OLEObject Type="Embed" ProgID="Equation.DSMT4" ShapeID="_x0000_i1110" DrawAspect="Content" ObjectID="_1656845967" r:id="rId117"/>
        </w:object>
      </w:r>
    </w:p>
    <w:p w:rsidR="004F14BB" w:rsidRPr="007F4011" w:rsidRDefault="004F14BB" w:rsidP="004F14BB">
      <w:pPr>
        <w:rPr>
          <w:lang w:eastAsia="ja-JP"/>
        </w:rPr>
      </w:pPr>
      <w:r w:rsidRPr="007F4011">
        <w:rPr>
          <w:rFonts w:hint="eastAsia"/>
          <w:lang w:eastAsia="ja-JP"/>
        </w:rPr>
        <w:t>As shown in figure 12.</w:t>
      </w:r>
      <w:r w:rsidRPr="007F4011">
        <w:rPr>
          <w:rFonts w:eastAsia="SimSun" w:hint="eastAsia"/>
          <w:lang w:eastAsia="zh-CN"/>
        </w:rPr>
        <w:t>8</w:t>
      </w:r>
      <w:r w:rsidRPr="007F4011">
        <w:rPr>
          <w:rFonts w:hint="eastAsia"/>
          <w:lang w:eastAsia="ja-JP"/>
        </w:rPr>
        <w:t>, figure 12.</w:t>
      </w:r>
      <w:r w:rsidRPr="007F4011">
        <w:rPr>
          <w:rFonts w:eastAsia="SimSun" w:hint="eastAsia"/>
          <w:lang w:eastAsia="zh-CN"/>
        </w:rPr>
        <w:t>9, figure 12.10</w:t>
      </w:r>
      <w:r w:rsidRPr="007F4011">
        <w:rPr>
          <w:rFonts w:hint="eastAsia"/>
          <w:lang w:eastAsia="ja-JP"/>
        </w:rPr>
        <w:t xml:space="preserve"> and table 12.</w:t>
      </w:r>
      <w:r w:rsidRPr="007F4011">
        <w:rPr>
          <w:rFonts w:eastAsia="SimSun" w:hint="eastAsia"/>
          <w:lang w:eastAsia="zh-CN"/>
        </w:rPr>
        <w:t>9</w:t>
      </w:r>
      <w:r w:rsidRPr="007F4011">
        <w:rPr>
          <w:rFonts w:hint="eastAsia"/>
          <w:lang w:eastAsia="ja-JP"/>
        </w:rPr>
        <w:t>, the ACIR offset calculated from the victim UE performance in TR25.101 for UTRA and</w:t>
      </w:r>
      <w:r w:rsidRPr="007F4011">
        <w:rPr>
          <w:lang w:eastAsia="ja-JP"/>
        </w:rPr>
        <w:t xml:space="preserve"> TR36.101</w:t>
      </w:r>
      <w:r w:rsidRPr="007F4011">
        <w:rPr>
          <w:rFonts w:hint="eastAsia"/>
          <w:lang w:eastAsia="ja-JP"/>
        </w:rPr>
        <w:t xml:space="preserve"> for LTE of UE ACS. </w:t>
      </w:r>
    </w:p>
    <w:p w:rsidR="004F14BB" w:rsidRPr="007F4011" w:rsidRDefault="004F14BB" w:rsidP="004F14BB">
      <w:pPr>
        <w:rPr>
          <w:lang w:eastAsia="ja-JP"/>
        </w:rPr>
      </w:pPr>
      <w:bookmarkStart w:id="283" w:name="OLE_LINK10"/>
      <w:bookmarkStart w:id="284" w:name="OLE_LINK11"/>
    </w:p>
    <w:p w:rsidR="004F14BB" w:rsidRPr="007F4011" w:rsidRDefault="005352FC" w:rsidP="00365C77">
      <w:pPr>
        <w:pStyle w:val="TH"/>
        <w:rPr>
          <w:lang w:eastAsia="ja-JP"/>
        </w:rPr>
      </w:pPr>
      <w:r>
        <w:pict>
          <v:shape id="_x0000_i1111" type="#_x0000_t75" style="width:265.5pt;height:186pt">
            <v:imagedata r:id="rId118"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8</w:t>
      </w:r>
      <w:r w:rsidRPr="007F4011">
        <w:rPr>
          <w:rFonts w:hint="eastAsia"/>
          <w:lang w:eastAsia="ja-JP"/>
        </w:rPr>
        <w:t xml:space="preserve"> Downlink ACIR model for Scenario #1</w:t>
      </w:r>
      <w:bookmarkEnd w:id="283"/>
      <w:bookmarkEnd w:id="284"/>
    </w:p>
    <w:p w:rsidR="004F14BB" w:rsidRPr="007F4011" w:rsidRDefault="005352FC" w:rsidP="00365C77">
      <w:pPr>
        <w:pStyle w:val="TH"/>
        <w:rPr>
          <w:lang w:eastAsia="ja-JP"/>
        </w:rPr>
      </w:pPr>
      <w:r>
        <w:lastRenderedPageBreak/>
        <w:pict>
          <v:shape id="_x0000_i1112" type="#_x0000_t75" style="width:265.5pt;height:186.75pt">
            <v:imagedata r:id="rId119" o:title=""/>
          </v:shape>
        </w:pict>
      </w:r>
    </w:p>
    <w:p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9</w:t>
      </w:r>
      <w:r w:rsidRPr="007F4011">
        <w:rPr>
          <w:rFonts w:hint="eastAsia"/>
          <w:lang w:eastAsia="ja-JP"/>
        </w:rPr>
        <w:t xml:space="preserve">  Downlink ACIR model for Scenario #3</w:t>
      </w:r>
    </w:p>
    <w:p w:rsidR="004F14BB" w:rsidRPr="007F4011" w:rsidRDefault="005352FC" w:rsidP="00365C77">
      <w:pPr>
        <w:pStyle w:val="TH"/>
        <w:rPr>
          <w:rFonts w:eastAsia="SimSun"/>
          <w:lang w:eastAsia="zh-CN"/>
        </w:rPr>
      </w:pPr>
      <w:r>
        <w:pict>
          <v:shape id="_x0000_i1113" type="#_x0000_t75" style="width:265.5pt;height:186.75pt">
            <v:imagedata r:id="rId120" o:title=""/>
          </v:shape>
        </w:pict>
      </w:r>
    </w:p>
    <w:p w:rsidR="004F14BB" w:rsidRPr="007F4011" w:rsidRDefault="004F14BB" w:rsidP="00DC1575">
      <w:pPr>
        <w:pStyle w:val="TF"/>
        <w:outlineLvl w:val="0"/>
        <w:rPr>
          <w:rFonts w:eastAsia="SimSun"/>
          <w:lang w:eastAsia="zh-CN"/>
        </w:rPr>
      </w:pPr>
      <w:r w:rsidRPr="007F4011">
        <w:rPr>
          <w:lang w:eastAsia="ja-JP"/>
        </w:rPr>
        <w:t xml:space="preserve">Figure </w:t>
      </w:r>
      <w:r w:rsidRPr="007F4011">
        <w:rPr>
          <w:rFonts w:hint="eastAsia"/>
          <w:lang w:eastAsia="ja-JP"/>
        </w:rPr>
        <w:t>12.10  Downlink ACIR model for Scenario #</w:t>
      </w:r>
      <w:r w:rsidRPr="007F4011">
        <w:rPr>
          <w:rFonts w:eastAsia="SimSun" w:hint="eastAsia"/>
          <w:lang w:eastAsia="zh-CN"/>
        </w:rPr>
        <w:t>4</w:t>
      </w:r>
    </w:p>
    <w:p w:rsidR="004F14BB" w:rsidRPr="007F4011" w:rsidRDefault="004F14BB" w:rsidP="004F14BB">
      <w:pPr>
        <w:rPr>
          <w:rFonts w:eastAsia="SimSun"/>
          <w:lang w:eastAsia="zh-CN"/>
        </w:rPr>
      </w:pPr>
    </w:p>
    <w:p w:rsidR="004F14BB" w:rsidRPr="007F4011" w:rsidRDefault="004F14BB" w:rsidP="00E45DF0">
      <w:pPr>
        <w:pStyle w:val="TH"/>
        <w:rPr>
          <w:lang w:eastAsia="ja-JP"/>
        </w:rPr>
      </w:pPr>
      <w:r w:rsidRPr="007F4011">
        <w:t xml:space="preserve">Table </w:t>
      </w:r>
      <w:r w:rsidRPr="007F4011">
        <w:rPr>
          <w:rFonts w:hint="eastAsia"/>
          <w:lang w:eastAsia="ja-JP"/>
        </w:rPr>
        <w:t>12.</w:t>
      </w:r>
      <w:r w:rsidRPr="007F4011">
        <w:rPr>
          <w:rFonts w:eastAsia="SimSun" w:hint="eastAsia"/>
          <w:lang w:eastAsia="zh-CN"/>
        </w:rPr>
        <w:t>9</w:t>
      </w:r>
      <w:r w:rsidRPr="007F4011">
        <w:rPr>
          <w:rFonts w:hint="eastAsia"/>
          <w:lang w:eastAsia="ja-JP"/>
        </w:rPr>
        <w:t xml:space="preserve">  ACS and ACIR value for LTE-A coexistence</w:t>
      </w:r>
    </w:p>
    <w:tbl>
      <w:tblPr>
        <w:tblW w:w="7375" w:type="dxa"/>
        <w:jc w:val="center"/>
        <w:tblCellMar>
          <w:left w:w="99" w:type="dxa"/>
          <w:right w:w="99" w:type="dxa"/>
        </w:tblCellMar>
        <w:tblLook w:val="0000" w:firstRow="0" w:lastRow="0" w:firstColumn="0" w:lastColumn="0" w:noHBand="0" w:noVBand="0"/>
      </w:tblPr>
      <w:tblGrid>
        <w:gridCol w:w="1291"/>
        <w:gridCol w:w="1559"/>
        <w:gridCol w:w="1418"/>
        <w:gridCol w:w="1559"/>
        <w:gridCol w:w="1548"/>
      </w:tblGrid>
      <w:tr w:rsidR="004F14BB" w:rsidRPr="00202E5B">
        <w:trPr>
          <w:trHeight w:val="130"/>
          <w:jc w:val="center"/>
        </w:trPr>
        <w:tc>
          <w:tcPr>
            <w:tcW w:w="129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F14BB" w:rsidRPr="007F4011" w:rsidRDefault="004F14BB" w:rsidP="00E70DF8">
            <w:pPr>
              <w:pStyle w:val="TAH"/>
              <w:rPr>
                <w:rFonts w:eastAsia="MS PGothic"/>
                <w:lang w:eastAsia="ja-JP"/>
              </w:rPr>
            </w:pPr>
          </w:p>
        </w:tc>
        <w:tc>
          <w:tcPr>
            <w:tcW w:w="6084" w:type="dxa"/>
            <w:gridSpan w:val="4"/>
            <w:tcBorders>
              <w:top w:val="single" w:sz="4" w:space="0" w:color="000000"/>
              <w:left w:val="nil"/>
              <w:bottom w:val="single" w:sz="4" w:space="0" w:color="000000"/>
              <w:right w:val="single" w:sz="4" w:space="0" w:color="000000"/>
            </w:tcBorders>
            <w:shd w:val="clear" w:color="auto" w:fill="auto"/>
          </w:tcPr>
          <w:p w:rsidR="004F14BB" w:rsidRPr="007F4011" w:rsidRDefault="004F14BB" w:rsidP="00E70DF8">
            <w:pPr>
              <w:pStyle w:val="TAH"/>
              <w:rPr>
                <w:rFonts w:eastAsia="MS PGothic"/>
                <w:lang w:val="en-US" w:eastAsia="ja-JP"/>
              </w:rPr>
            </w:pPr>
            <w:r w:rsidRPr="007F4011">
              <w:rPr>
                <w:rFonts w:eastAsia="MS PGothic"/>
                <w:lang w:val="en-US" w:eastAsia="ja-JP"/>
              </w:rPr>
              <w:t xml:space="preserve"> Victim system</w:t>
            </w:r>
          </w:p>
        </w:tc>
      </w:tr>
      <w:tr w:rsidR="004F14BB" w:rsidRPr="00202E5B">
        <w:trPr>
          <w:trHeight w:val="190"/>
          <w:jc w:val="center"/>
        </w:trPr>
        <w:tc>
          <w:tcPr>
            <w:tcW w:w="1291" w:type="dxa"/>
            <w:vMerge/>
            <w:tcBorders>
              <w:top w:val="single" w:sz="4" w:space="0" w:color="000000"/>
              <w:left w:val="single" w:sz="4" w:space="0" w:color="000000"/>
              <w:bottom w:val="single" w:sz="4" w:space="0" w:color="000000"/>
              <w:right w:val="single" w:sz="4" w:space="0" w:color="000000"/>
            </w:tcBorders>
            <w:shd w:val="clear" w:color="auto" w:fill="auto"/>
          </w:tcPr>
          <w:p w:rsidR="004F14BB" w:rsidRPr="007F4011" w:rsidRDefault="004F14BB" w:rsidP="00E70DF8">
            <w:pPr>
              <w:pStyle w:val="TAH"/>
              <w:rPr>
                <w:rFonts w:eastAsia="MS PGothic"/>
                <w:lang w:val="en-US" w:eastAsia="ja-JP"/>
              </w:rPr>
            </w:pP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E70DF8">
            <w:pPr>
              <w:pStyle w:val="TAH"/>
              <w:rPr>
                <w:rFonts w:eastAsia="MS PGothic"/>
                <w:lang w:val="en-US" w:eastAsia="ja-JP"/>
              </w:rPr>
            </w:pPr>
            <w:r w:rsidRPr="007F4011">
              <w:rPr>
                <w:rFonts w:eastAsia="MS PGothic"/>
                <w:lang w:val="en-US" w:eastAsia="ja-JP"/>
              </w:rPr>
              <w:t>10 MHz LTE</w:t>
            </w:r>
          </w:p>
        </w:tc>
        <w:tc>
          <w:tcPr>
            <w:tcW w:w="1418" w:type="dxa"/>
            <w:tcBorders>
              <w:top w:val="nil"/>
              <w:left w:val="nil"/>
              <w:bottom w:val="single" w:sz="4" w:space="0" w:color="000000"/>
              <w:right w:val="single" w:sz="4" w:space="0" w:color="000000"/>
            </w:tcBorders>
            <w:shd w:val="clear" w:color="auto" w:fill="auto"/>
          </w:tcPr>
          <w:p w:rsidR="004F14BB" w:rsidRPr="007F4011" w:rsidRDefault="004F14BB" w:rsidP="00E70DF8">
            <w:pPr>
              <w:pStyle w:val="TAH"/>
              <w:rPr>
                <w:rFonts w:eastAsia="MS PGothic"/>
                <w:lang w:val="en-US" w:eastAsia="ja-JP"/>
              </w:rPr>
            </w:pPr>
            <w:r w:rsidRPr="007F4011">
              <w:rPr>
                <w:rFonts w:eastAsia="MS PGothic"/>
                <w:lang w:val="en-US" w:eastAsia="ja-JP"/>
              </w:rPr>
              <w:t>40 MHz LTE-A</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E70DF8">
            <w:pPr>
              <w:pStyle w:val="TAH"/>
              <w:rPr>
                <w:rFonts w:eastAsia="MS PGothic"/>
                <w:lang w:val="en-US" w:eastAsia="ja-JP"/>
              </w:rPr>
            </w:pPr>
            <w:r w:rsidRPr="007F4011">
              <w:rPr>
                <w:rFonts w:eastAsia="SimSun" w:hint="eastAsia"/>
                <w:lang w:val="en-US" w:eastAsia="zh-CN"/>
              </w:rPr>
              <w:t>5</w:t>
            </w:r>
            <w:r w:rsidRPr="00202E5B">
              <w:rPr>
                <w:rFonts w:ascii="MS Mincho" w:hAnsi="MS Mincho" w:hint="eastAsia"/>
                <w:lang w:val="en-US" w:eastAsia="ja-JP"/>
              </w:rPr>
              <w:t xml:space="preserve"> </w:t>
            </w:r>
            <w:r w:rsidRPr="007F4011">
              <w:rPr>
                <w:rFonts w:eastAsia="SimSun" w:hint="eastAsia"/>
                <w:lang w:val="en-US" w:eastAsia="zh-CN"/>
              </w:rPr>
              <w:t xml:space="preserve">MHz </w:t>
            </w:r>
            <w:r w:rsidRPr="007F4011">
              <w:rPr>
                <w:rFonts w:eastAsia="MS PGothic"/>
                <w:lang w:val="en-US" w:eastAsia="ja-JP"/>
              </w:rPr>
              <w:t>UTRA</w:t>
            </w:r>
          </w:p>
        </w:tc>
        <w:tc>
          <w:tcPr>
            <w:tcW w:w="1548" w:type="dxa"/>
            <w:tcBorders>
              <w:top w:val="nil"/>
              <w:left w:val="nil"/>
              <w:bottom w:val="single" w:sz="4" w:space="0" w:color="000000"/>
              <w:right w:val="single" w:sz="4" w:space="0" w:color="000000"/>
            </w:tcBorders>
            <w:shd w:val="clear" w:color="auto" w:fill="auto"/>
          </w:tcPr>
          <w:p w:rsidR="004F14BB" w:rsidRPr="007F4011" w:rsidRDefault="004F14BB" w:rsidP="00E70DF8">
            <w:pPr>
              <w:pStyle w:val="TAH"/>
              <w:rPr>
                <w:rFonts w:eastAsia="SimSun"/>
                <w:lang w:val="en-US" w:eastAsia="zh-CN"/>
              </w:rPr>
            </w:pPr>
            <w:r w:rsidRPr="007F4011">
              <w:rPr>
                <w:rFonts w:eastAsia="SimSun" w:hint="eastAsia"/>
                <w:lang w:val="en-US" w:eastAsia="zh-CN"/>
              </w:rPr>
              <w:t>1.6</w:t>
            </w:r>
            <w:r w:rsidRPr="00202E5B">
              <w:rPr>
                <w:rFonts w:ascii="MS Mincho" w:hAnsi="MS Mincho" w:hint="eastAsia"/>
                <w:lang w:val="en-US" w:eastAsia="ja-JP"/>
              </w:rPr>
              <w:t xml:space="preserve"> </w:t>
            </w:r>
            <w:r w:rsidRPr="007F4011">
              <w:rPr>
                <w:rFonts w:eastAsia="SimSun" w:hint="eastAsia"/>
                <w:lang w:val="en-US" w:eastAsia="zh-CN"/>
              </w:rPr>
              <w:t>MHz UTRA</w:t>
            </w:r>
          </w:p>
        </w:tc>
      </w:tr>
      <w:tr w:rsidR="004F14BB" w:rsidRPr="00202E5B">
        <w:trPr>
          <w:trHeight w:val="264"/>
          <w:jc w:val="center"/>
        </w:trPr>
        <w:tc>
          <w:tcPr>
            <w:tcW w:w="1291" w:type="dxa"/>
            <w:tcBorders>
              <w:top w:val="nil"/>
              <w:left w:val="single" w:sz="4" w:space="0" w:color="000000"/>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ACS1 [dB]</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418"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548" w:type="dxa"/>
            <w:tcBorders>
              <w:top w:val="nil"/>
              <w:left w:val="nil"/>
              <w:bottom w:val="single" w:sz="4" w:space="0" w:color="000000"/>
              <w:right w:val="single" w:sz="4" w:space="0" w:color="000000"/>
            </w:tcBorders>
          </w:tcPr>
          <w:p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33.0</w:t>
            </w:r>
          </w:p>
        </w:tc>
      </w:tr>
      <w:tr w:rsidR="004F14BB" w:rsidRPr="00202E5B">
        <w:trPr>
          <w:trHeight w:val="259"/>
          <w:jc w:val="center"/>
        </w:trPr>
        <w:tc>
          <w:tcPr>
            <w:tcW w:w="1291" w:type="dxa"/>
            <w:tcBorders>
              <w:top w:val="nil"/>
              <w:left w:val="single" w:sz="4" w:space="0" w:color="000000"/>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ACS2 [dB]</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34.</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43.0</w:t>
            </w:r>
          </w:p>
        </w:tc>
        <w:tc>
          <w:tcPr>
            <w:tcW w:w="1548" w:type="dxa"/>
            <w:tcBorders>
              <w:top w:val="nil"/>
              <w:left w:val="nil"/>
              <w:bottom w:val="single" w:sz="4" w:space="0" w:color="000000"/>
              <w:right w:val="single" w:sz="4" w:space="0" w:color="000000"/>
            </w:tcBorders>
          </w:tcPr>
          <w:p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43.0</w:t>
            </w:r>
          </w:p>
        </w:tc>
      </w:tr>
      <w:tr w:rsidR="004F14BB" w:rsidRPr="00202E5B">
        <w:trPr>
          <w:trHeight w:val="271"/>
          <w:jc w:val="center"/>
        </w:trPr>
        <w:tc>
          <w:tcPr>
            <w:tcW w:w="1291" w:type="dxa"/>
            <w:tcBorders>
              <w:top w:val="nil"/>
              <w:left w:val="single" w:sz="4" w:space="0" w:color="000000"/>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ACS3 [dB]</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46.</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55.0</w:t>
            </w:r>
          </w:p>
        </w:tc>
        <w:tc>
          <w:tcPr>
            <w:tcW w:w="1548" w:type="dxa"/>
            <w:tcBorders>
              <w:top w:val="nil"/>
              <w:left w:val="nil"/>
              <w:bottom w:val="single" w:sz="4" w:space="0" w:color="000000"/>
              <w:right w:val="single" w:sz="4" w:space="0" w:color="000000"/>
            </w:tcBorders>
          </w:tcPr>
          <w:p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55.0</w:t>
            </w:r>
          </w:p>
        </w:tc>
      </w:tr>
      <w:tr w:rsidR="004F14BB" w:rsidRPr="00202E5B">
        <w:trPr>
          <w:trHeight w:val="289"/>
          <w:jc w:val="center"/>
        </w:trPr>
        <w:tc>
          <w:tcPr>
            <w:tcW w:w="1291" w:type="dxa"/>
            <w:tcBorders>
              <w:top w:val="nil"/>
              <w:left w:val="single" w:sz="4" w:space="0" w:color="000000"/>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w:t>
            </w:r>
            <w:r w:rsidRPr="007F4011">
              <w:rPr>
                <w:rFonts w:eastAsia="MS PGothic" w:hint="eastAsia"/>
                <w:sz w:val="18"/>
                <w:szCs w:val="18"/>
                <w:lang w:val="en-US" w:eastAsia="ja-JP"/>
              </w:rPr>
              <w:t>IR</w:t>
            </w:r>
            <w:r w:rsidRPr="007F4011">
              <w:rPr>
                <w:rFonts w:eastAsia="MS PGothic"/>
                <w:sz w:val="18"/>
                <w:szCs w:val="18"/>
                <w:lang w:val="en-US" w:eastAsia="ja-JP"/>
              </w:rPr>
              <w:t xml:space="preserve"> [dB]</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39</w:t>
            </w:r>
            <w:r w:rsidRPr="007F4011">
              <w:rPr>
                <w:rFonts w:eastAsia="MS PGothic" w:hint="eastAsia"/>
                <w:sz w:val="18"/>
                <w:szCs w:val="18"/>
                <w:lang w:val="en-US" w:eastAsia="ja-JP"/>
              </w:rPr>
              <w:t xml:space="preserve"> + X</w:t>
            </w:r>
          </w:p>
        </w:tc>
        <w:tc>
          <w:tcPr>
            <w:tcW w:w="1418"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30</w:t>
            </w:r>
            <w:r w:rsidRPr="007F4011">
              <w:rPr>
                <w:rFonts w:eastAsia="MS PGothic" w:hint="eastAsia"/>
                <w:sz w:val="18"/>
                <w:szCs w:val="18"/>
                <w:lang w:val="en-US" w:eastAsia="ja-JP"/>
              </w:rPr>
              <w:t xml:space="preserve"> + X</w:t>
            </w:r>
          </w:p>
        </w:tc>
        <w:tc>
          <w:tcPr>
            <w:tcW w:w="1559" w:type="dxa"/>
            <w:tcBorders>
              <w:top w:val="nil"/>
              <w:left w:val="nil"/>
              <w:bottom w:val="single" w:sz="4" w:space="0" w:color="000000"/>
              <w:right w:val="single" w:sz="4" w:space="0" w:color="000000"/>
            </w:tcBorders>
            <w:shd w:val="clear" w:color="auto" w:fill="auto"/>
          </w:tcPr>
          <w:p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42</w:t>
            </w:r>
            <w:r w:rsidRPr="007F4011">
              <w:rPr>
                <w:rFonts w:eastAsia="MS PGothic" w:hint="eastAsia"/>
                <w:sz w:val="18"/>
                <w:szCs w:val="18"/>
                <w:lang w:val="en-US" w:eastAsia="ja-JP"/>
              </w:rPr>
              <w:t xml:space="preserve"> + X</w:t>
            </w:r>
          </w:p>
        </w:tc>
        <w:tc>
          <w:tcPr>
            <w:tcW w:w="1548" w:type="dxa"/>
            <w:tcBorders>
              <w:top w:val="nil"/>
              <w:left w:val="nil"/>
              <w:bottom w:val="single" w:sz="4" w:space="0" w:color="000000"/>
              <w:right w:val="single" w:sz="4" w:space="0" w:color="000000"/>
            </w:tcBorders>
          </w:tcPr>
          <w:p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46 + X</w:t>
            </w:r>
          </w:p>
        </w:tc>
      </w:tr>
    </w:tbl>
    <w:p w:rsidR="004F14BB" w:rsidRPr="007F4011" w:rsidRDefault="004F14BB" w:rsidP="004F14BB">
      <w:pPr>
        <w:rPr>
          <w:lang w:eastAsia="ja-JP"/>
        </w:rPr>
      </w:pPr>
    </w:p>
    <w:p w:rsidR="004F14BB" w:rsidRPr="007F4011" w:rsidRDefault="004F14BB" w:rsidP="00365C77">
      <w:pPr>
        <w:pStyle w:val="Heading3"/>
        <w:rPr>
          <w:lang w:eastAsia="ja-JP"/>
        </w:rPr>
      </w:pPr>
      <w:bookmarkStart w:id="285" w:name="_Toc518937257"/>
      <w:bookmarkStart w:id="286" w:name="_Toc46233116"/>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4</w:t>
        </w:r>
        <w:r w:rsidRPr="007F4011">
          <w:rPr>
            <w:lang w:eastAsia="ja-JP"/>
          </w:rPr>
          <w:tab/>
        </w:r>
      </w:smartTag>
      <w:r w:rsidRPr="007F4011">
        <w:rPr>
          <w:lang w:eastAsia="ja-JP"/>
        </w:rPr>
        <w:t xml:space="preserve"> </w:t>
      </w:r>
      <w:r w:rsidRPr="007F4011">
        <w:rPr>
          <w:rFonts w:hint="eastAsia"/>
          <w:lang w:eastAsia="ja-JP"/>
        </w:rPr>
        <w:t>Uplink power control</w:t>
      </w:r>
      <w:bookmarkEnd w:id="285"/>
      <w:bookmarkEnd w:id="286"/>
    </w:p>
    <w:p w:rsidR="004F14BB" w:rsidRPr="007F4011" w:rsidRDefault="004F14BB" w:rsidP="004F14BB">
      <w:pPr>
        <w:tabs>
          <w:tab w:val="left" w:pos="1080"/>
        </w:tabs>
        <w:rPr>
          <w:lang w:eastAsia="ja-JP"/>
        </w:rPr>
      </w:pPr>
      <w:r w:rsidRPr="007F4011">
        <w:t>For downlink, no power control scheme is applied and the transmission power per RB should be constant.</w:t>
      </w:r>
    </w:p>
    <w:p w:rsidR="004F14BB" w:rsidRPr="007F4011" w:rsidRDefault="004F14BB" w:rsidP="004F14BB">
      <w:r w:rsidRPr="007F4011">
        <w:t>For LTE coexistence study</w:t>
      </w:r>
      <w:r w:rsidRPr="007F4011">
        <w:rPr>
          <w:rFonts w:hint="eastAsia"/>
        </w:rPr>
        <w:t>, t</w:t>
      </w:r>
      <w:r w:rsidRPr="007F4011">
        <w:t xml:space="preserve">he </w:t>
      </w:r>
      <w:r w:rsidRPr="007F4011">
        <w:rPr>
          <w:rFonts w:hint="eastAsia"/>
        </w:rPr>
        <w:t>f</w:t>
      </w:r>
      <w:r w:rsidRPr="007F4011">
        <w:t>ractional power control was used for the initial uplink coexistence simulations</w:t>
      </w:r>
      <w:r w:rsidRPr="007F4011">
        <w:rPr>
          <w:rFonts w:hint="eastAsia"/>
        </w:rPr>
        <w:t xml:space="preserve">. </w:t>
      </w:r>
      <w:r w:rsidRPr="007F4011">
        <w:t xml:space="preserve">It is noted that </w:t>
      </w:r>
      <w:r w:rsidRPr="007F4011">
        <w:rPr>
          <w:rFonts w:hint="eastAsia"/>
        </w:rPr>
        <w:t>the parameter</w:t>
      </w:r>
      <w:r w:rsidRPr="007F4011">
        <w:t xml:space="preserve"> </w:t>
      </w:r>
      <w:r w:rsidR="004E2B6F">
        <w:t>C</w:t>
      </w:r>
      <w:r w:rsidRPr="007F4011">
        <w:t>Lx-ile</w:t>
      </w:r>
      <w:r w:rsidRPr="007F4011">
        <w:rPr>
          <w:rFonts w:hint="eastAsia"/>
        </w:rPr>
        <w:t xml:space="preserve"> in </w:t>
      </w:r>
      <w:r w:rsidRPr="007F4011">
        <w:t>the table below is the same for both 40</w:t>
      </w:r>
      <w:r w:rsidRPr="007F4011">
        <w:rPr>
          <w:rFonts w:hint="eastAsia"/>
          <w:lang w:eastAsia="ja-JP"/>
        </w:rPr>
        <w:t xml:space="preserve"> </w:t>
      </w:r>
      <w:r w:rsidRPr="007F4011">
        <w:t>MHz and 10</w:t>
      </w:r>
      <w:r w:rsidRPr="007F4011">
        <w:rPr>
          <w:rFonts w:hint="eastAsia"/>
          <w:lang w:eastAsia="ja-JP"/>
        </w:rPr>
        <w:t xml:space="preserve"> </w:t>
      </w:r>
      <w:r w:rsidRPr="007F4011">
        <w:t>MHz systems because it is assumed that each UE is assigned 16</w:t>
      </w:r>
      <w:r w:rsidRPr="007F4011">
        <w:rPr>
          <w:rFonts w:hint="eastAsia"/>
          <w:lang w:eastAsia="ja-JP"/>
        </w:rPr>
        <w:t xml:space="preserve"> </w:t>
      </w:r>
      <w:r w:rsidRPr="007F4011">
        <w:t>RBs in either system.</w:t>
      </w:r>
    </w:p>
    <w:p w:rsidR="004F14BB" w:rsidRPr="007F4011" w:rsidRDefault="004F14BB" w:rsidP="00E45DF0">
      <w:pPr>
        <w:pStyle w:val="TH"/>
        <w:rPr>
          <w:lang w:eastAsia="ja-JP"/>
        </w:rPr>
      </w:pPr>
      <w:r w:rsidRPr="007F4011">
        <w:lastRenderedPageBreak/>
        <w:t xml:space="preserve">Table </w:t>
      </w:r>
      <w:r w:rsidRPr="007F4011">
        <w:rPr>
          <w:rFonts w:hint="eastAsia"/>
          <w:lang w:eastAsia="ja-JP"/>
        </w:rPr>
        <w:t>12.</w:t>
      </w:r>
      <w:r w:rsidRPr="007F4011">
        <w:rPr>
          <w:rFonts w:eastAsia="SimSun" w:hint="eastAsia"/>
          <w:lang w:eastAsia="zh-CN"/>
        </w:rPr>
        <w:t>10</w:t>
      </w:r>
      <w:r w:rsidRPr="007F4011">
        <w:rPr>
          <w:rFonts w:hint="eastAsia"/>
          <w:lang w:eastAsia="zh-CN"/>
        </w:rPr>
        <w:t xml:space="preserve"> </w:t>
      </w:r>
      <w:r w:rsidRPr="007F4011">
        <w:t>Power control algorithm parameter</w:t>
      </w:r>
      <w:r w:rsidRPr="007F4011">
        <w:rPr>
          <w:rFonts w:hint="eastAsia"/>
          <w:lang w:eastAsia="ja-JP"/>
        </w:rPr>
        <w:t xml:space="preserve"> of LTE coexistence</w:t>
      </w:r>
    </w:p>
    <w:tbl>
      <w:tblPr>
        <w:tblW w:w="3955" w:type="pct"/>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0"/>
        <w:gridCol w:w="2269"/>
        <w:gridCol w:w="2127"/>
      </w:tblGrid>
      <w:tr w:rsidR="004F14BB" w:rsidRPr="00202E5B" w:rsidTr="00DE0D06">
        <w:tc>
          <w:tcPr>
            <w:tcW w:w="1091" w:type="pct"/>
            <w:vMerge w:val="restart"/>
            <w:shd w:val="clear" w:color="auto" w:fill="auto"/>
            <w:vAlign w:val="center"/>
          </w:tcPr>
          <w:p w:rsidR="004F14BB" w:rsidRPr="00202E5B" w:rsidRDefault="004F14BB" w:rsidP="00E70DF8">
            <w:pPr>
              <w:pStyle w:val="TAH"/>
            </w:pPr>
            <w:r w:rsidRPr="00202E5B">
              <w:rPr>
                <w:rFonts w:hint="eastAsia"/>
              </w:rPr>
              <w:t>Parameter Set</w:t>
            </w:r>
          </w:p>
        </w:tc>
        <w:tc>
          <w:tcPr>
            <w:tcW w:w="1090" w:type="pct"/>
            <w:vMerge w:val="restart"/>
            <w:shd w:val="clear" w:color="auto" w:fill="auto"/>
            <w:vAlign w:val="center"/>
          </w:tcPr>
          <w:p w:rsidR="004F14BB" w:rsidRPr="00202E5B" w:rsidRDefault="004F14BB" w:rsidP="00E70DF8">
            <w:pPr>
              <w:pStyle w:val="TAH"/>
            </w:pPr>
            <w:r w:rsidRPr="00202E5B">
              <w:rPr>
                <w:rFonts w:hint="eastAsia"/>
              </w:rPr>
              <w:t>Gamma</w:t>
            </w:r>
          </w:p>
        </w:tc>
        <w:tc>
          <w:tcPr>
            <w:tcW w:w="2819" w:type="pct"/>
            <w:gridSpan w:val="2"/>
            <w:shd w:val="clear" w:color="auto" w:fill="auto"/>
            <w:vAlign w:val="center"/>
          </w:tcPr>
          <w:p w:rsidR="004F14BB" w:rsidRPr="00202E5B" w:rsidRDefault="004E2B6F" w:rsidP="00DE0D06">
            <w:pPr>
              <w:pStyle w:val="TAH"/>
              <w:ind w:firstLine="1800"/>
            </w:pPr>
            <w:r w:rsidRPr="00202E5B">
              <w:t>C</w:t>
            </w:r>
            <w:r w:rsidR="004F14BB" w:rsidRPr="00202E5B">
              <w:t>L</w:t>
            </w:r>
            <w:r w:rsidR="004F14BB" w:rsidRPr="00202E5B">
              <w:rPr>
                <w:vertAlign w:val="subscript"/>
              </w:rPr>
              <w:t>x-ile</w:t>
            </w:r>
          </w:p>
        </w:tc>
      </w:tr>
      <w:tr w:rsidR="004F14BB" w:rsidRPr="00202E5B" w:rsidTr="00DE0D06">
        <w:tc>
          <w:tcPr>
            <w:tcW w:w="1091" w:type="pct"/>
            <w:vMerge/>
            <w:shd w:val="clear" w:color="auto" w:fill="auto"/>
            <w:vAlign w:val="center"/>
          </w:tcPr>
          <w:p w:rsidR="004F14BB" w:rsidRPr="00202E5B" w:rsidRDefault="004F14BB" w:rsidP="00E70DF8">
            <w:pPr>
              <w:pStyle w:val="TAH"/>
            </w:pPr>
          </w:p>
        </w:tc>
        <w:tc>
          <w:tcPr>
            <w:tcW w:w="1090" w:type="pct"/>
            <w:vMerge/>
            <w:shd w:val="clear" w:color="auto" w:fill="auto"/>
            <w:vAlign w:val="center"/>
          </w:tcPr>
          <w:p w:rsidR="004F14BB" w:rsidRPr="00202E5B" w:rsidRDefault="004F14BB" w:rsidP="00E70DF8">
            <w:pPr>
              <w:pStyle w:val="TAH"/>
            </w:pPr>
          </w:p>
        </w:tc>
        <w:tc>
          <w:tcPr>
            <w:tcW w:w="1455" w:type="pct"/>
            <w:shd w:val="clear" w:color="auto" w:fill="auto"/>
            <w:vAlign w:val="center"/>
          </w:tcPr>
          <w:p w:rsidR="004F14BB" w:rsidRPr="00202E5B" w:rsidRDefault="004F14BB" w:rsidP="00E70DF8">
            <w:pPr>
              <w:pStyle w:val="TAH"/>
            </w:pPr>
            <w:r w:rsidRPr="00202E5B">
              <w:rPr>
                <w:rFonts w:hint="eastAsia"/>
              </w:rPr>
              <w:t>40MHz</w:t>
            </w:r>
          </w:p>
        </w:tc>
        <w:tc>
          <w:tcPr>
            <w:tcW w:w="1364" w:type="pct"/>
            <w:shd w:val="clear" w:color="auto" w:fill="auto"/>
            <w:vAlign w:val="center"/>
          </w:tcPr>
          <w:p w:rsidR="004F14BB" w:rsidRPr="00202E5B" w:rsidRDefault="004F14BB" w:rsidP="00E70DF8">
            <w:pPr>
              <w:pStyle w:val="TAH"/>
            </w:pPr>
            <w:r w:rsidRPr="00202E5B">
              <w:rPr>
                <w:rFonts w:hint="eastAsia"/>
              </w:rPr>
              <w:t>10MHz</w:t>
            </w:r>
          </w:p>
        </w:tc>
      </w:tr>
      <w:tr w:rsidR="004F14BB" w:rsidRPr="00202E5B" w:rsidTr="00DE0D06">
        <w:tc>
          <w:tcPr>
            <w:tcW w:w="1091" w:type="pct"/>
            <w:vAlign w:val="center"/>
          </w:tcPr>
          <w:p w:rsidR="004F14BB" w:rsidRPr="00202E5B" w:rsidRDefault="004F14BB" w:rsidP="00E70DF8">
            <w:pPr>
              <w:pStyle w:val="TAC"/>
            </w:pPr>
            <w:r w:rsidRPr="00202E5B">
              <w:rPr>
                <w:rFonts w:hint="eastAsia"/>
              </w:rPr>
              <w:t>Set 1</w:t>
            </w:r>
          </w:p>
        </w:tc>
        <w:tc>
          <w:tcPr>
            <w:tcW w:w="1090" w:type="pct"/>
            <w:vAlign w:val="center"/>
          </w:tcPr>
          <w:p w:rsidR="004F14BB" w:rsidRPr="00202E5B" w:rsidRDefault="004F14BB" w:rsidP="00E70DF8">
            <w:pPr>
              <w:pStyle w:val="TAC"/>
            </w:pPr>
            <w:r w:rsidRPr="00202E5B">
              <w:rPr>
                <w:rFonts w:hint="eastAsia"/>
              </w:rPr>
              <w:t>1</w:t>
            </w:r>
          </w:p>
        </w:tc>
        <w:tc>
          <w:tcPr>
            <w:tcW w:w="1455" w:type="pct"/>
            <w:vAlign w:val="center"/>
          </w:tcPr>
          <w:p w:rsidR="004F14BB" w:rsidRPr="00202E5B" w:rsidRDefault="004F14BB" w:rsidP="00E70DF8">
            <w:pPr>
              <w:pStyle w:val="TAC"/>
            </w:pPr>
            <w:r w:rsidRPr="00202E5B">
              <w:rPr>
                <w:rFonts w:hint="eastAsia"/>
              </w:rPr>
              <w:t>1</w:t>
            </w:r>
            <w:r w:rsidRPr="00202E5B">
              <w:t>12</w:t>
            </w:r>
            <w:r w:rsidRPr="00202E5B">
              <w:rPr>
                <w:rFonts w:hint="eastAsia"/>
              </w:rPr>
              <w:t>-</w:t>
            </w:r>
            <w:r w:rsidRPr="00202E5B">
              <w:rPr>
                <w:position w:val="-4"/>
              </w:rPr>
              <w:object w:dxaOrig="220" w:dyaOrig="260">
                <v:shape id="_x0000_i1114" type="#_x0000_t75" style="width:11.25pt;height:12.75pt" o:ole="">
                  <v:imagedata r:id="rId121" o:title=""/>
                </v:shape>
                <o:OLEObject Type="Embed" ProgID="Equation.DSMT4" ShapeID="_x0000_i1114" DrawAspect="Content" ObjectID="_1656845968" r:id="rId122"/>
              </w:object>
            </w:r>
          </w:p>
        </w:tc>
        <w:tc>
          <w:tcPr>
            <w:tcW w:w="1364" w:type="pct"/>
            <w:vAlign w:val="center"/>
          </w:tcPr>
          <w:p w:rsidR="004F14BB" w:rsidRPr="00202E5B" w:rsidRDefault="004F14BB" w:rsidP="00E70DF8">
            <w:pPr>
              <w:pStyle w:val="TAC"/>
            </w:pPr>
            <w:r w:rsidRPr="00202E5B">
              <w:rPr>
                <w:rFonts w:hint="eastAsia"/>
              </w:rPr>
              <w:t>112-</w:t>
            </w:r>
            <w:r w:rsidRPr="00202E5B">
              <w:rPr>
                <w:position w:val="-4"/>
              </w:rPr>
              <w:object w:dxaOrig="220" w:dyaOrig="260">
                <v:shape id="_x0000_i1115" type="#_x0000_t75" style="width:11.25pt;height:12.75pt" o:ole="">
                  <v:imagedata r:id="rId121" o:title=""/>
                </v:shape>
                <o:OLEObject Type="Embed" ProgID="Equation.DSMT4" ShapeID="_x0000_i1115" DrawAspect="Content" ObjectID="_1656845969" r:id="rId123"/>
              </w:object>
            </w:r>
          </w:p>
        </w:tc>
      </w:tr>
      <w:tr w:rsidR="004F14BB" w:rsidRPr="00202E5B" w:rsidTr="00DE0D06">
        <w:tc>
          <w:tcPr>
            <w:tcW w:w="1091" w:type="pct"/>
            <w:vAlign w:val="center"/>
          </w:tcPr>
          <w:p w:rsidR="004F14BB" w:rsidRPr="00202E5B" w:rsidRDefault="004F14BB" w:rsidP="00E70DF8">
            <w:pPr>
              <w:pStyle w:val="TAC"/>
            </w:pPr>
            <w:r w:rsidRPr="00202E5B">
              <w:rPr>
                <w:rFonts w:hint="eastAsia"/>
              </w:rPr>
              <w:t>Set 2</w:t>
            </w:r>
          </w:p>
        </w:tc>
        <w:tc>
          <w:tcPr>
            <w:tcW w:w="1090" w:type="pct"/>
            <w:vAlign w:val="center"/>
          </w:tcPr>
          <w:p w:rsidR="004F14BB" w:rsidRPr="00202E5B" w:rsidRDefault="004F14BB" w:rsidP="00E70DF8">
            <w:pPr>
              <w:pStyle w:val="TAC"/>
            </w:pPr>
            <w:r w:rsidRPr="00202E5B">
              <w:rPr>
                <w:rFonts w:hint="eastAsia"/>
              </w:rPr>
              <w:t>0.8</w:t>
            </w:r>
          </w:p>
        </w:tc>
        <w:tc>
          <w:tcPr>
            <w:tcW w:w="1455" w:type="pct"/>
            <w:vAlign w:val="center"/>
          </w:tcPr>
          <w:p w:rsidR="004F14BB" w:rsidRPr="00202E5B" w:rsidRDefault="004F14BB" w:rsidP="00E70DF8">
            <w:pPr>
              <w:pStyle w:val="TAC"/>
            </w:pPr>
            <w:r w:rsidRPr="00202E5B">
              <w:rPr>
                <w:rFonts w:hint="eastAsia"/>
              </w:rPr>
              <w:t>12</w:t>
            </w:r>
            <w:r w:rsidRPr="00202E5B">
              <w:t>9</w:t>
            </w:r>
            <w:r w:rsidRPr="00202E5B">
              <w:rPr>
                <w:rFonts w:hint="eastAsia"/>
              </w:rPr>
              <w:t>-</w:t>
            </w:r>
            <w:r w:rsidRPr="00202E5B">
              <w:rPr>
                <w:position w:val="-4"/>
              </w:rPr>
              <w:object w:dxaOrig="220" w:dyaOrig="260">
                <v:shape id="_x0000_i1116" type="#_x0000_t75" style="width:11.25pt;height:12.75pt" o:ole="">
                  <v:imagedata r:id="rId121" o:title=""/>
                </v:shape>
                <o:OLEObject Type="Embed" ProgID="Equation.DSMT4" ShapeID="_x0000_i1116" DrawAspect="Content" ObjectID="_1656845970" r:id="rId124"/>
              </w:object>
            </w:r>
          </w:p>
        </w:tc>
        <w:tc>
          <w:tcPr>
            <w:tcW w:w="1364" w:type="pct"/>
            <w:vAlign w:val="center"/>
          </w:tcPr>
          <w:p w:rsidR="004F14BB" w:rsidRPr="00202E5B" w:rsidRDefault="004F14BB" w:rsidP="00E70DF8">
            <w:pPr>
              <w:pStyle w:val="TAC"/>
            </w:pPr>
            <w:r w:rsidRPr="00202E5B">
              <w:rPr>
                <w:rFonts w:hint="eastAsia"/>
              </w:rPr>
              <w:t>129-</w:t>
            </w:r>
            <w:r w:rsidRPr="00202E5B">
              <w:rPr>
                <w:position w:val="-4"/>
              </w:rPr>
              <w:object w:dxaOrig="220" w:dyaOrig="260">
                <v:shape id="_x0000_i1117" type="#_x0000_t75" style="width:11.25pt;height:12.75pt" o:ole="">
                  <v:imagedata r:id="rId121" o:title=""/>
                </v:shape>
                <o:OLEObject Type="Embed" ProgID="Equation.DSMT4" ShapeID="_x0000_i1117" DrawAspect="Content" ObjectID="_1656845971" r:id="rId125"/>
              </w:object>
            </w:r>
          </w:p>
        </w:tc>
      </w:tr>
      <w:tr w:rsidR="004F14BB" w:rsidRPr="00202E5B" w:rsidTr="00DE0D06">
        <w:trPr>
          <w:trHeight w:val="595"/>
        </w:trPr>
        <w:tc>
          <w:tcPr>
            <w:tcW w:w="5000" w:type="pct"/>
            <w:gridSpan w:val="4"/>
            <w:vAlign w:val="center"/>
          </w:tcPr>
          <w:p w:rsidR="004F14BB" w:rsidRPr="00202E5B" w:rsidRDefault="004F14BB" w:rsidP="00E70DF8">
            <w:pPr>
              <w:pStyle w:val="TAN"/>
            </w:pPr>
            <w:r w:rsidRPr="00202E5B">
              <w:rPr>
                <w:rFonts w:hint="eastAsia"/>
              </w:rPr>
              <w:t>Note:</w:t>
            </w:r>
            <w:r w:rsidR="00E70DF8" w:rsidRPr="00202E5B">
              <w:rPr>
                <w:rFonts w:ascii="MS Mincho" w:hAnsi="MS Mincho"/>
                <w:lang w:eastAsia="ja-JP"/>
              </w:rPr>
              <w:tab/>
            </w:r>
            <w:r w:rsidRPr="00202E5B">
              <w:rPr>
                <w:rFonts w:ascii="MS Mincho" w:hAnsi="MS Mincho"/>
                <w:position w:val="-12"/>
                <w:lang w:eastAsia="ja-JP"/>
              </w:rPr>
              <w:object w:dxaOrig="2000" w:dyaOrig="360">
                <v:shape id="_x0000_i1118" type="#_x0000_t75" style="width:99.75pt;height:18pt" o:ole="">
                  <v:imagedata r:id="rId126" o:title=""/>
                </v:shape>
                <o:OLEObject Type="Embed" ProgID="Equation.3" ShapeID="_x0000_i1118" DrawAspect="Content" ObjectID="_1656845972" r:id="rId127"/>
              </w:object>
            </w:r>
            <w:r w:rsidRPr="00202E5B">
              <w:rPr>
                <w:rFonts w:hint="eastAsia"/>
              </w:rPr>
              <w:t>, adjustment parameter related to different carrier frequency point.</w:t>
            </w:r>
            <w:r w:rsidRPr="00202E5B">
              <w:t xml:space="preserve"> For fc=2GHz, </w:t>
            </w:r>
            <w:r w:rsidRPr="00202E5B">
              <w:rPr>
                <w:position w:val="-4"/>
              </w:rPr>
              <w:object w:dxaOrig="220" w:dyaOrig="260">
                <v:shape id="_x0000_i1119" type="#_x0000_t75" style="width:11.25pt;height:12.75pt" o:ole="">
                  <v:imagedata r:id="rId121" o:title=""/>
                </v:shape>
                <o:OLEObject Type="Embed" ProgID="Equation.DSMT4" ShapeID="_x0000_i1119" DrawAspect="Content" ObjectID="_1656845973" r:id="rId128"/>
              </w:object>
            </w:r>
            <w:r w:rsidRPr="00202E5B">
              <w:t>=0dB.</w:t>
            </w:r>
          </w:p>
        </w:tc>
      </w:tr>
    </w:tbl>
    <w:p w:rsidR="004F14BB" w:rsidRPr="007F4011" w:rsidRDefault="004F14BB" w:rsidP="004F14BB">
      <w:pPr>
        <w:tabs>
          <w:tab w:val="left" w:pos="1080"/>
        </w:tabs>
        <w:rPr>
          <w:sz w:val="22"/>
          <w:szCs w:val="22"/>
        </w:rPr>
      </w:pPr>
    </w:p>
    <w:p w:rsidR="004F14BB" w:rsidRPr="007F4011" w:rsidRDefault="004F14BB" w:rsidP="004F14BB">
      <w:pPr>
        <w:rPr>
          <w:lang w:eastAsia="ja-JP"/>
        </w:rPr>
      </w:pPr>
      <w:r w:rsidRPr="007F4011">
        <w:t xml:space="preserve">In RAN1 TS36.213, The setting of the UE Transmit power </w:t>
      </w:r>
      <w:r w:rsidRPr="007F4011">
        <w:rPr>
          <w:position w:val="-10"/>
        </w:rPr>
        <w:object w:dxaOrig="639" w:dyaOrig="300">
          <v:shape id="_x0000_i1120" type="#_x0000_t75" style="width:32.25pt;height:15pt" o:ole="">
            <v:imagedata r:id="rId129" o:title=""/>
          </v:shape>
          <o:OLEObject Type="Embed" ProgID="Equation.3" ShapeID="_x0000_i1120" DrawAspect="Content" ObjectID="_1656845974" r:id="rId130"/>
        </w:object>
      </w:r>
      <w:r w:rsidRPr="007F4011">
        <w:t xml:space="preserve"> for the physical uplink shared channel (PUSCH) transmission in subframe i is defined by</w:t>
      </w:r>
      <w:r w:rsidRPr="007F4011">
        <w:rPr>
          <w:rFonts w:hint="eastAsia"/>
          <w:lang w:eastAsia="ja-JP"/>
        </w:rPr>
        <w:t>:</w:t>
      </w:r>
    </w:p>
    <w:p w:rsidR="004F14BB" w:rsidRPr="007F4011" w:rsidRDefault="004F14BB" w:rsidP="00E70DF8">
      <w:pPr>
        <w:pStyle w:val="EQ"/>
        <w:jc w:val="center"/>
        <w:rPr>
          <w:lang w:eastAsia="ja-JP"/>
        </w:rPr>
      </w:pPr>
      <w:r w:rsidRPr="007F4011">
        <w:rPr>
          <w:position w:val="-14"/>
        </w:rPr>
        <w:object w:dxaOrig="8000" w:dyaOrig="380">
          <v:shape id="_x0000_i1121" type="#_x0000_t75" style="width:399.75pt;height:18.75pt" o:ole="">
            <v:imagedata r:id="rId131" o:title=""/>
          </v:shape>
          <o:OLEObject Type="Embed" ProgID="Equation.3" ShapeID="_x0000_i1121" DrawAspect="Content" ObjectID="_1656845975" r:id="rId132"/>
        </w:object>
      </w:r>
    </w:p>
    <w:p w:rsidR="004F14BB" w:rsidRPr="007F4011" w:rsidRDefault="004F14BB" w:rsidP="00E70DF8">
      <w:pPr>
        <w:pStyle w:val="NO"/>
        <w:rPr>
          <w:lang w:eastAsia="ja-JP"/>
        </w:rPr>
      </w:pPr>
      <w:r w:rsidRPr="007F4011">
        <w:rPr>
          <w:rFonts w:hint="eastAsia"/>
          <w:lang w:eastAsia="ja-JP"/>
        </w:rPr>
        <w:t>Note 1:</w:t>
      </w:r>
      <w:r w:rsidR="004E2B6F">
        <w:rPr>
          <w:lang w:eastAsia="ja-JP"/>
        </w:rPr>
        <w:tab/>
      </w:r>
      <w:r w:rsidRPr="007F4011">
        <w:rPr>
          <w:position w:val="-10"/>
        </w:rPr>
        <w:object w:dxaOrig="660" w:dyaOrig="340">
          <v:shape id="_x0000_i1122" type="#_x0000_t75" style="width:33pt;height:17.25pt" o:ole="">
            <v:imagedata r:id="rId133" o:title=""/>
          </v:shape>
          <o:OLEObject Type="Embed" ProgID="Equation.3" ShapeID="_x0000_i1122" DrawAspect="Content" ObjectID="_1656845976" r:id="rId134"/>
        </w:object>
      </w:r>
      <w:r w:rsidRPr="007F4011">
        <w:rPr>
          <w:rFonts w:hint="eastAsia"/>
          <w:lang w:eastAsia="ja-JP"/>
        </w:rPr>
        <w:t xml:space="preserve"> = 0 dB, </w:t>
      </w:r>
      <w:r w:rsidRPr="007F4011">
        <w:rPr>
          <w:position w:val="-10"/>
        </w:rPr>
        <w:object w:dxaOrig="480" w:dyaOrig="320">
          <v:shape id="_x0000_i1123" type="#_x0000_t75" style="width:24pt;height:15.75pt" o:ole="">
            <v:imagedata r:id="rId135" o:title=""/>
          </v:shape>
          <o:OLEObject Type="Embed" ProgID="Equation.3" ShapeID="_x0000_i1123" DrawAspect="Content" ObjectID="_1656845977" r:id="rId136"/>
        </w:object>
      </w:r>
      <w:r w:rsidRPr="007F4011">
        <w:rPr>
          <w:rFonts w:hint="eastAsia"/>
          <w:lang w:eastAsia="ja-JP"/>
        </w:rPr>
        <w:t xml:space="preserve"> = 0 dB</w:t>
      </w:r>
      <w:r w:rsidR="004E2B6F">
        <w:rPr>
          <w:rFonts w:hint="eastAsia"/>
          <w:lang w:eastAsia="zh-CN"/>
        </w:rPr>
        <w:t>,</w:t>
      </w:r>
      <w:r w:rsidR="004E2B6F" w:rsidRPr="00321BF1">
        <w:rPr>
          <w:rFonts w:hint="eastAsia"/>
          <w:lang w:eastAsia="zh-CN"/>
        </w:rPr>
        <w:t xml:space="preserve"> and </w:t>
      </w:r>
      <w:r w:rsidR="004E2B6F" w:rsidRPr="00321BF1">
        <w:rPr>
          <w:rFonts w:hint="eastAsia"/>
          <w:i/>
          <w:lang w:eastAsia="zh-CN"/>
        </w:rPr>
        <w:t>PL</w:t>
      </w:r>
      <w:r w:rsidR="004E2B6F" w:rsidRPr="00321BF1">
        <w:rPr>
          <w:rFonts w:hint="eastAsia"/>
          <w:lang w:eastAsia="zh-CN"/>
        </w:rPr>
        <w:t xml:space="preserve"> </w:t>
      </w:r>
      <w:r w:rsidR="004E2B6F">
        <w:rPr>
          <w:rFonts w:hint="eastAsia"/>
          <w:lang w:eastAsia="zh-CN"/>
        </w:rPr>
        <w:t xml:space="preserve">in the </w:t>
      </w:r>
      <w:r w:rsidR="004E2B6F" w:rsidRPr="00321BF1">
        <w:rPr>
          <w:rFonts w:hint="eastAsia"/>
          <w:lang w:eastAsia="zh-CN"/>
        </w:rPr>
        <w:t xml:space="preserve">above </w:t>
      </w:r>
      <w:r w:rsidR="004E2B6F">
        <w:rPr>
          <w:rFonts w:hint="eastAsia"/>
          <w:lang w:eastAsia="zh-CN"/>
        </w:rPr>
        <w:t xml:space="preserve">equation </w:t>
      </w:r>
      <w:r w:rsidR="004E2B6F" w:rsidRPr="00321BF1">
        <w:rPr>
          <w:rFonts w:hint="eastAsia"/>
          <w:lang w:eastAsia="zh-CN"/>
        </w:rPr>
        <w:t xml:space="preserve">is </w:t>
      </w:r>
      <w:r w:rsidR="004E2B6F" w:rsidRPr="00321BF1">
        <w:rPr>
          <w:lang w:eastAsia="zh-CN"/>
        </w:rPr>
        <w:t>equivalent</w:t>
      </w:r>
      <w:r w:rsidR="004E2B6F" w:rsidRPr="00321BF1">
        <w:rPr>
          <w:rFonts w:hint="eastAsia"/>
          <w:lang w:eastAsia="zh-CN"/>
        </w:rPr>
        <w:t xml:space="preserve"> to </w:t>
      </w:r>
      <w:r w:rsidR="004E2B6F" w:rsidRPr="00321BF1">
        <w:rPr>
          <w:rFonts w:hint="eastAsia"/>
          <w:i/>
          <w:lang w:eastAsia="zh-CN"/>
        </w:rPr>
        <w:t>CL</w:t>
      </w:r>
      <w:r w:rsidR="004E2B6F" w:rsidRPr="00321BF1">
        <w:rPr>
          <w:rFonts w:hint="eastAsia"/>
          <w:lang w:eastAsia="zh-CN"/>
        </w:rPr>
        <w:t xml:space="preserve"> defined in TR 36.942 Section 5.1.1.6.</w:t>
      </w:r>
    </w:p>
    <w:p w:rsidR="004F14BB" w:rsidRPr="007F4011" w:rsidRDefault="004F14BB" w:rsidP="00E70DF8">
      <w:pPr>
        <w:pStyle w:val="NO"/>
      </w:pPr>
      <w:r w:rsidRPr="007F4011">
        <w:rPr>
          <w:rFonts w:hint="eastAsia"/>
          <w:lang w:eastAsia="ja-JP"/>
        </w:rPr>
        <w:t xml:space="preserve">Note 2: </w:t>
      </w:r>
      <w:r w:rsidRPr="007F4011">
        <w:rPr>
          <w:position w:val="-14"/>
        </w:rPr>
        <w:object w:dxaOrig="1140" w:dyaOrig="380">
          <v:shape id="_x0000_i1124" type="#_x0000_t75" style="width:57pt;height:18.75pt" o:ole="">
            <v:imagedata r:id="rId137" o:title=""/>
          </v:shape>
          <o:OLEObject Type="Embed" ProgID="Equation.3" ShapeID="_x0000_i1124" DrawAspect="Content" ObjectID="_1656845978" r:id="rId138"/>
        </w:object>
      </w:r>
      <w:r w:rsidRPr="007F4011">
        <w:rPr>
          <w:rFonts w:hint="eastAsia"/>
          <w:lang w:eastAsia="ja-JP"/>
        </w:rPr>
        <w:t xml:space="preserve"> should be derived from </w:t>
      </w:r>
      <w:r w:rsidR="004E2B6F">
        <w:rPr>
          <w:lang w:eastAsia="ja-JP"/>
        </w:rPr>
        <w:t>C</w:t>
      </w:r>
      <w:r w:rsidRPr="007F4011">
        <w:rPr>
          <w:rFonts w:hint="eastAsia"/>
          <w:lang w:eastAsia="ja-JP"/>
        </w:rPr>
        <w:t>L</w:t>
      </w:r>
      <w:r w:rsidRPr="007F4011">
        <w:rPr>
          <w:rFonts w:hint="eastAsia"/>
          <w:vertAlign w:val="subscript"/>
          <w:lang w:eastAsia="ja-JP"/>
        </w:rPr>
        <w:t>x-ile</w:t>
      </w:r>
      <w:r w:rsidRPr="007F4011">
        <w:rPr>
          <w:rFonts w:hint="eastAsia"/>
          <w:lang w:eastAsia="ja-JP"/>
        </w:rPr>
        <w:t xml:space="preserve"> so that the actual transmission power should be the same as the one for PC S</w:t>
      </w:r>
      <w:r w:rsidRPr="007F4011">
        <w:rPr>
          <w:lang w:eastAsia="ja-JP"/>
        </w:rPr>
        <w:t>e</w:t>
      </w:r>
      <w:r w:rsidRPr="007F4011">
        <w:rPr>
          <w:rFonts w:hint="eastAsia"/>
          <w:lang w:eastAsia="ja-JP"/>
        </w:rPr>
        <w:t xml:space="preserve">t 1/2. </w:t>
      </w:r>
      <w:r w:rsidRPr="007F4011">
        <w:rPr>
          <w:lang w:eastAsia="ja-JP"/>
        </w:rPr>
        <w:t xml:space="preserve">Following this principle, </w:t>
      </w:r>
      <w:r w:rsidRPr="007F4011">
        <w:rPr>
          <w:position w:val="-14"/>
        </w:rPr>
        <w:object w:dxaOrig="1140" w:dyaOrig="380">
          <v:shape id="_x0000_i1125" type="#_x0000_t75" style="width:57pt;height:18.75pt" o:ole="">
            <v:imagedata r:id="rId137" o:title=""/>
          </v:shape>
          <o:OLEObject Type="Embed" ProgID="Equation.3" ShapeID="_x0000_i1125" DrawAspect="Content" ObjectID="_1656845979" r:id="rId139"/>
        </w:object>
      </w:r>
      <w:r w:rsidRPr="007F4011">
        <w:t xml:space="preserve"> can be obtained and included in the table below, assuming each UE occupies 16RBs (as shown in Section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12.1.2</w:t>
        </w:r>
      </w:smartTag>
      <w:r w:rsidRPr="007F4011">
        <w:t>):</w:t>
      </w:r>
    </w:p>
    <w:p w:rsidR="004F14BB" w:rsidRPr="007F4011" w:rsidRDefault="004F14BB" w:rsidP="00DC1575">
      <w:pPr>
        <w:pStyle w:val="TH"/>
        <w:outlineLvl w:val="0"/>
      </w:pPr>
      <w:r w:rsidRPr="007F4011">
        <w:t xml:space="preserve">Table </w:t>
      </w:r>
      <w:r w:rsidRPr="007F4011">
        <w:rPr>
          <w:rFonts w:hint="eastAsia"/>
          <w:lang w:eastAsia="ja-JP"/>
        </w:rPr>
        <w:t>12.</w:t>
      </w:r>
      <w:r w:rsidRPr="007F4011">
        <w:rPr>
          <w:rFonts w:eastAsia="SimSun" w:hint="eastAsia"/>
          <w:lang w:eastAsia="zh-CN"/>
        </w:rPr>
        <w:t>11</w:t>
      </w:r>
      <w:r w:rsidRPr="007F4011">
        <w:rPr>
          <w:rFonts w:hint="eastAsia"/>
          <w:lang w:eastAsia="zh-CN"/>
        </w:rPr>
        <w:t xml:space="preserve"> </w:t>
      </w:r>
      <w:r w:rsidRPr="007F4011">
        <w:rPr>
          <w:position w:val="-14"/>
        </w:rPr>
        <w:object w:dxaOrig="1140" w:dyaOrig="380">
          <v:shape id="_x0000_i1126" type="#_x0000_t75" style="width:57pt;height:18.75pt" o:ole="">
            <v:imagedata r:id="rId137" o:title=""/>
          </v:shape>
          <o:OLEObject Type="Embed" ProgID="Equation.3" ShapeID="_x0000_i1126" DrawAspect="Content" ObjectID="_1656845980" r:id="rId140"/>
        </w:object>
      </w:r>
      <w:r w:rsidRPr="007F4011">
        <w:t xml:space="preserve"> value (in dBm)</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2268"/>
        <w:gridCol w:w="2126"/>
      </w:tblGrid>
      <w:tr w:rsidR="004F14BB" w:rsidRPr="00202E5B" w:rsidTr="00DE0D06">
        <w:tc>
          <w:tcPr>
            <w:tcW w:w="1701" w:type="dxa"/>
            <w:vMerge w:val="restart"/>
            <w:shd w:val="clear" w:color="auto" w:fill="auto"/>
            <w:vAlign w:val="center"/>
          </w:tcPr>
          <w:p w:rsidR="004F14BB" w:rsidRPr="00202E5B" w:rsidRDefault="004F14BB" w:rsidP="00E70DF8">
            <w:pPr>
              <w:pStyle w:val="TAH"/>
              <w:rPr>
                <w:noProof/>
                <w:lang w:eastAsia="ja-JP"/>
              </w:rPr>
            </w:pPr>
            <w:r w:rsidRPr="00202E5B">
              <w:rPr>
                <w:rFonts w:hint="eastAsia"/>
                <w:noProof/>
                <w:lang w:eastAsia="ja-JP"/>
              </w:rPr>
              <w:t>Parameter Set</w:t>
            </w:r>
          </w:p>
        </w:tc>
        <w:tc>
          <w:tcPr>
            <w:tcW w:w="1701" w:type="dxa"/>
            <w:vMerge w:val="restart"/>
            <w:shd w:val="clear" w:color="auto" w:fill="auto"/>
            <w:vAlign w:val="center"/>
          </w:tcPr>
          <w:p w:rsidR="004F14BB" w:rsidRPr="00202E5B" w:rsidRDefault="004F14BB" w:rsidP="00E70DF8">
            <w:pPr>
              <w:pStyle w:val="TAH"/>
              <w:rPr>
                <w:noProof/>
                <w:lang w:eastAsia="ja-JP"/>
              </w:rPr>
            </w:pPr>
            <w:r w:rsidRPr="00202E5B">
              <w:rPr>
                <w:rFonts w:hint="eastAsia"/>
                <w:noProof/>
                <w:lang w:eastAsia="ja-JP"/>
              </w:rPr>
              <w:t>Alpha</w:t>
            </w:r>
          </w:p>
        </w:tc>
        <w:tc>
          <w:tcPr>
            <w:tcW w:w="4394" w:type="dxa"/>
            <w:gridSpan w:val="2"/>
            <w:shd w:val="clear" w:color="auto" w:fill="auto"/>
          </w:tcPr>
          <w:p w:rsidR="004F14BB" w:rsidRPr="00202E5B" w:rsidRDefault="004F14BB" w:rsidP="00E70DF8">
            <w:pPr>
              <w:pStyle w:val="TAH"/>
              <w:rPr>
                <w:noProof/>
                <w:lang w:eastAsia="ja-JP"/>
              </w:rPr>
            </w:pPr>
            <w:r w:rsidRPr="00202E5B">
              <w:rPr>
                <w:rFonts w:hint="eastAsia"/>
                <w:noProof/>
                <w:lang w:eastAsia="ja-JP"/>
              </w:rPr>
              <w:t>P</w:t>
            </w:r>
            <w:r w:rsidRPr="00202E5B">
              <w:rPr>
                <w:rFonts w:hint="eastAsia"/>
                <w:noProof/>
                <w:vertAlign w:val="subscript"/>
                <w:lang w:eastAsia="ja-JP"/>
              </w:rPr>
              <w:t>0_PUSCH</w:t>
            </w:r>
            <w:r w:rsidRPr="00202E5B">
              <w:rPr>
                <w:rFonts w:hint="eastAsia"/>
                <w:noProof/>
                <w:lang w:eastAsia="ja-JP"/>
              </w:rPr>
              <w:t>(j) [dBm]</w:t>
            </w:r>
          </w:p>
        </w:tc>
      </w:tr>
      <w:tr w:rsidR="004F14BB" w:rsidRPr="00202E5B" w:rsidTr="00DE0D06">
        <w:tc>
          <w:tcPr>
            <w:tcW w:w="1701" w:type="dxa"/>
            <w:vMerge/>
            <w:shd w:val="clear" w:color="auto" w:fill="auto"/>
          </w:tcPr>
          <w:p w:rsidR="004F14BB" w:rsidRPr="00202E5B" w:rsidRDefault="004F14BB" w:rsidP="00E70DF8">
            <w:pPr>
              <w:pStyle w:val="TAH"/>
              <w:rPr>
                <w:noProof/>
                <w:lang w:eastAsia="ja-JP"/>
              </w:rPr>
            </w:pPr>
          </w:p>
        </w:tc>
        <w:tc>
          <w:tcPr>
            <w:tcW w:w="1701" w:type="dxa"/>
            <w:vMerge/>
            <w:shd w:val="clear" w:color="auto" w:fill="auto"/>
          </w:tcPr>
          <w:p w:rsidR="004F14BB" w:rsidRPr="00202E5B" w:rsidRDefault="004F14BB" w:rsidP="00E70DF8">
            <w:pPr>
              <w:pStyle w:val="TAH"/>
              <w:rPr>
                <w:noProof/>
                <w:lang w:eastAsia="ja-JP"/>
              </w:rPr>
            </w:pPr>
          </w:p>
        </w:tc>
        <w:tc>
          <w:tcPr>
            <w:tcW w:w="2268" w:type="dxa"/>
            <w:shd w:val="clear" w:color="auto" w:fill="auto"/>
          </w:tcPr>
          <w:p w:rsidR="004F14BB" w:rsidRPr="00202E5B" w:rsidRDefault="004F14BB" w:rsidP="00E70DF8">
            <w:pPr>
              <w:pStyle w:val="TAH"/>
              <w:rPr>
                <w:noProof/>
                <w:lang w:eastAsia="ja-JP"/>
              </w:rPr>
            </w:pPr>
            <w:r w:rsidRPr="00202E5B">
              <w:rPr>
                <w:rFonts w:hint="eastAsia"/>
                <w:noProof/>
                <w:lang w:eastAsia="ja-JP"/>
              </w:rPr>
              <w:t>40 MHz (LTE-A)</w:t>
            </w:r>
          </w:p>
        </w:tc>
        <w:tc>
          <w:tcPr>
            <w:tcW w:w="2126" w:type="dxa"/>
            <w:shd w:val="clear" w:color="auto" w:fill="auto"/>
          </w:tcPr>
          <w:p w:rsidR="004F14BB" w:rsidRPr="00202E5B" w:rsidRDefault="004F14BB" w:rsidP="00E70DF8">
            <w:pPr>
              <w:pStyle w:val="TAH"/>
              <w:rPr>
                <w:noProof/>
                <w:lang w:eastAsia="ja-JP"/>
              </w:rPr>
            </w:pPr>
            <w:r w:rsidRPr="00202E5B">
              <w:rPr>
                <w:rFonts w:hint="eastAsia"/>
                <w:noProof/>
                <w:lang w:eastAsia="ja-JP"/>
              </w:rPr>
              <w:t>10 MHz (LTE)</w:t>
            </w:r>
          </w:p>
        </w:tc>
      </w:tr>
      <w:tr w:rsidR="004F14BB" w:rsidRPr="00202E5B" w:rsidTr="00DE0D06">
        <w:tc>
          <w:tcPr>
            <w:tcW w:w="1701" w:type="dxa"/>
          </w:tcPr>
          <w:p w:rsidR="004F14BB" w:rsidRPr="00202E5B" w:rsidRDefault="004F14BB" w:rsidP="00DE0D06">
            <w:pPr>
              <w:jc w:val="center"/>
              <w:rPr>
                <w:noProof/>
                <w:lang w:eastAsia="ja-JP"/>
              </w:rPr>
            </w:pPr>
            <w:r w:rsidRPr="00202E5B">
              <w:rPr>
                <w:rFonts w:hint="eastAsia"/>
                <w:noProof/>
                <w:lang w:eastAsia="ja-JP"/>
              </w:rPr>
              <w:t>Set 1</w:t>
            </w:r>
          </w:p>
        </w:tc>
        <w:tc>
          <w:tcPr>
            <w:tcW w:w="1701" w:type="dxa"/>
          </w:tcPr>
          <w:p w:rsidR="004F14BB" w:rsidRPr="00202E5B" w:rsidRDefault="004F14BB" w:rsidP="00DE0D06">
            <w:pPr>
              <w:jc w:val="center"/>
              <w:rPr>
                <w:noProof/>
                <w:lang w:eastAsia="ja-JP"/>
              </w:rPr>
            </w:pPr>
            <w:r w:rsidRPr="00202E5B">
              <w:rPr>
                <w:rFonts w:hint="eastAsia"/>
                <w:noProof/>
                <w:lang w:eastAsia="ja-JP"/>
              </w:rPr>
              <w:t>1</w:t>
            </w:r>
          </w:p>
        </w:tc>
        <w:tc>
          <w:tcPr>
            <w:tcW w:w="2268" w:type="dxa"/>
          </w:tcPr>
          <w:p w:rsidR="004F14BB" w:rsidRPr="00202E5B" w:rsidRDefault="004F14BB" w:rsidP="00DE0D06">
            <w:pPr>
              <w:jc w:val="center"/>
              <w:rPr>
                <w:noProof/>
                <w:lang w:eastAsia="ja-JP"/>
              </w:rPr>
            </w:pPr>
            <w:r w:rsidRPr="00202E5B">
              <w:rPr>
                <w:rFonts w:hint="eastAsia"/>
                <w:noProof/>
                <w:lang w:eastAsia="ja-JP"/>
              </w:rPr>
              <w:t>-101</w:t>
            </w:r>
          </w:p>
        </w:tc>
        <w:tc>
          <w:tcPr>
            <w:tcW w:w="2126" w:type="dxa"/>
          </w:tcPr>
          <w:p w:rsidR="004F14BB" w:rsidRPr="00202E5B" w:rsidRDefault="004F14BB" w:rsidP="00DE0D06">
            <w:pPr>
              <w:jc w:val="center"/>
              <w:rPr>
                <w:noProof/>
                <w:lang w:eastAsia="ja-JP"/>
              </w:rPr>
            </w:pPr>
            <w:r w:rsidRPr="00202E5B">
              <w:rPr>
                <w:rFonts w:hint="eastAsia"/>
                <w:noProof/>
                <w:lang w:eastAsia="ja-JP"/>
              </w:rPr>
              <w:t>-101</w:t>
            </w:r>
          </w:p>
        </w:tc>
      </w:tr>
      <w:tr w:rsidR="004F14BB" w:rsidRPr="00202E5B" w:rsidTr="00DE0D06">
        <w:tc>
          <w:tcPr>
            <w:tcW w:w="1701" w:type="dxa"/>
          </w:tcPr>
          <w:p w:rsidR="004F14BB" w:rsidRPr="00202E5B" w:rsidRDefault="004F14BB" w:rsidP="00DE0D06">
            <w:pPr>
              <w:jc w:val="center"/>
              <w:rPr>
                <w:noProof/>
                <w:lang w:eastAsia="ja-JP"/>
              </w:rPr>
            </w:pPr>
            <w:r w:rsidRPr="00202E5B">
              <w:rPr>
                <w:rFonts w:hint="eastAsia"/>
                <w:noProof/>
                <w:lang w:eastAsia="ja-JP"/>
              </w:rPr>
              <w:t>Set 2</w:t>
            </w:r>
          </w:p>
        </w:tc>
        <w:tc>
          <w:tcPr>
            <w:tcW w:w="1701" w:type="dxa"/>
          </w:tcPr>
          <w:p w:rsidR="004F14BB" w:rsidRPr="00202E5B" w:rsidRDefault="004F14BB" w:rsidP="00DE0D06">
            <w:pPr>
              <w:jc w:val="center"/>
              <w:rPr>
                <w:noProof/>
                <w:lang w:eastAsia="ja-JP"/>
              </w:rPr>
            </w:pPr>
            <w:r w:rsidRPr="00202E5B">
              <w:rPr>
                <w:rFonts w:hint="eastAsia"/>
                <w:noProof/>
                <w:lang w:eastAsia="ja-JP"/>
              </w:rPr>
              <w:t>0.8</w:t>
            </w:r>
          </w:p>
        </w:tc>
        <w:tc>
          <w:tcPr>
            <w:tcW w:w="2268" w:type="dxa"/>
          </w:tcPr>
          <w:p w:rsidR="004F14BB" w:rsidRPr="00202E5B" w:rsidRDefault="004F14BB" w:rsidP="00DE0D06">
            <w:pPr>
              <w:jc w:val="center"/>
              <w:rPr>
                <w:noProof/>
                <w:lang w:eastAsia="ja-JP"/>
              </w:rPr>
            </w:pPr>
            <w:r w:rsidRPr="00202E5B">
              <w:rPr>
                <w:rFonts w:hint="eastAsia"/>
                <w:noProof/>
                <w:lang w:eastAsia="ja-JP"/>
              </w:rPr>
              <w:t>-92.2</w:t>
            </w:r>
          </w:p>
        </w:tc>
        <w:tc>
          <w:tcPr>
            <w:tcW w:w="2126" w:type="dxa"/>
          </w:tcPr>
          <w:p w:rsidR="004F14BB" w:rsidRPr="00202E5B" w:rsidRDefault="004F14BB" w:rsidP="00DE0D06">
            <w:pPr>
              <w:jc w:val="center"/>
              <w:rPr>
                <w:noProof/>
                <w:lang w:eastAsia="ja-JP"/>
              </w:rPr>
            </w:pPr>
            <w:r w:rsidRPr="00202E5B">
              <w:rPr>
                <w:rFonts w:hint="eastAsia"/>
                <w:noProof/>
                <w:lang w:eastAsia="ja-JP"/>
              </w:rPr>
              <w:t>-92.2</w:t>
            </w:r>
          </w:p>
        </w:tc>
      </w:tr>
    </w:tbl>
    <w:p w:rsidR="004F14BB" w:rsidRPr="007F4011" w:rsidRDefault="004F14BB" w:rsidP="004F14BB">
      <w:pPr>
        <w:rPr>
          <w:noProof/>
          <w:lang w:eastAsia="ja-JP"/>
        </w:rPr>
      </w:pPr>
    </w:p>
    <w:p w:rsidR="004F14BB" w:rsidRPr="007F4011" w:rsidRDefault="004F14BB" w:rsidP="004F14BB">
      <w:pPr>
        <w:rPr>
          <w:lang w:eastAsia="ja-JP"/>
        </w:rPr>
      </w:pPr>
      <w:r w:rsidRPr="007F4011">
        <w:t>Note that when calculating</w:t>
      </w:r>
      <w:r w:rsidRPr="007F4011">
        <w:rPr>
          <w:position w:val="-14"/>
        </w:rPr>
        <w:object w:dxaOrig="1140" w:dyaOrig="380">
          <v:shape id="_x0000_i1127" type="#_x0000_t75" style="width:57pt;height:18.75pt" o:ole="">
            <v:imagedata r:id="rId137" o:title=""/>
          </v:shape>
          <o:OLEObject Type="Embed" ProgID="Equation.3" ShapeID="_x0000_i1127" DrawAspect="Content" ObjectID="_1656845981" r:id="rId141"/>
        </w:object>
      </w:r>
      <w:r w:rsidRPr="007F4011">
        <w:t xml:space="preserve">, it is assumed that </w:t>
      </w:r>
      <w:r w:rsidRPr="007F4011">
        <w:rPr>
          <w:position w:val="-12"/>
        </w:rPr>
        <w:object w:dxaOrig="620" w:dyaOrig="360">
          <v:shape id="_x0000_i1128" type="#_x0000_t75" style="width:30.75pt;height:18pt" o:ole="">
            <v:imagedata r:id="rId142" o:title=""/>
          </v:shape>
          <o:OLEObject Type="Embed" ProgID="Equation.3" ShapeID="_x0000_i1128" DrawAspect="Content" ObjectID="_1656845982" r:id="rId143"/>
        </w:object>
      </w:r>
      <w:r w:rsidRPr="007F4011">
        <w:t xml:space="preserve"> is equal to P</w:t>
      </w:r>
      <w:r w:rsidRPr="007F4011">
        <w:rPr>
          <w:vertAlign w:val="subscript"/>
        </w:rPr>
        <w:t xml:space="preserve">PowerClass. </w:t>
      </w:r>
      <w:r w:rsidRPr="007F4011">
        <w:t>In other words, no MPR, A-MPR or power tolerances are considered for simplicity.</w:t>
      </w:r>
    </w:p>
    <w:p w:rsidR="004F14BB" w:rsidRPr="007F4011" w:rsidRDefault="004F14BB" w:rsidP="004F14BB">
      <w:pPr>
        <w:jc w:val="both"/>
        <w:rPr>
          <w:lang w:eastAsia="ja-JP"/>
        </w:rPr>
      </w:pPr>
    </w:p>
    <w:p w:rsidR="004F14BB" w:rsidRPr="007F4011" w:rsidRDefault="004F14BB" w:rsidP="00365C77">
      <w:pPr>
        <w:pStyle w:val="Heading2"/>
        <w:rPr>
          <w:lang w:eastAsia="ja-JP"/>
        </w:rPr>
      </w:pPr>
      <w:bookmarkStart w:id="287" w:name="_Toc518937258"/>
      <w:bookmarkStart w:id="288" w:name="_Toc46233117"/>
      <w:r w:rsidRPr="007F4011">
        <w:rPr>
          <w:rFonts w:hint="eastAsia"/>
          <w:lang w:eastAsia="ja-JP"/>
        </w:rPr>
        <w:t>12</w:t>
      </w:r>
      <w:r w:rsidRPr="007F4011">
        <w:t>.</w:t>
      </w:r>
      <w:r w:rsidRPr="007F4011">
        <w:rPr>
          <w:rFonts w:hint="eastAsia"/>
          <w:lang w:eastAsia="ja-JP"/>
        </w:rPr>
        <w:t>2</w:t>
      </w:r>
      <w:r w:rsidRPr="007F4011">
        <w:tab/>
      </w:r>
      <w:r w:rsidRPr="007F4011">
        <w:rPr>
          <w:rFonts w:hint="eastAsia"/>
          <w:lang w:eastAsia="ja-JP"/>
        </w:rPr>
        <w:t>Results</w:t>
      </w:r>
      <w:bookmarkEnd w:id="287"/>
      <w:bookmarkEnd w:id="288"/>
      <w:r w:rsidRPr="007F4011">
        <w:rPr>
          <w:rFonts w:hint="eastAsia"/>
          <w:lang w:eastAsia="ja-JP"/>
        </w:rPr>
        <w:t xml:space="preserve"> </w:t>
      </w:r>
    </w:p>
    <w:p w:rsidR="004F14BB" w:rsidRPr="007F4011" w:rsidRDefault="004F14BB" w:rsidP="00365C77">
      <w:pPr>
        <w:pStyle w:val="Heading3"/>
        <w:rPr>
          <w:lang w:eastAsia="ja-JP"/>
        </w:rPr>
      </w:pPr>
      <w:bookmarkStart w:id="289" w:name="_Toc518937259"/>
      <w:bookmarkStart w:id="290" w:name="_Toc46233118"/>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2</w:t>
        </w:r>
        <w:r w:rsidRPr="007F4011">
          <w:rPr>
            <w:lang w:eastAsia="ja-JP"/>
          </w:rPr>
          <w:t>.1</w:t>
        </w:r>
        <w:r w:rsidRPr="007F4011">
          <w:rPr>
            <w:lang w:eastAsia="ja-JP"/>
          </w:rPr>
          <w:tab/>
        </w:r>
      </w:smartTag>
      <w:r w:rsidRPr="007F4011">
        <w:rPr>
          <w:rFonts w:hint="eastAsia"/>
          <w:lang w:eastAsia="ja-JP"/>
        </w:rPr>
        <w:t>Radio reception and transmission</w:t>
      </w:r>
      <w:bookmarkEnd w:id="289"/>
      <w:bookmarkEnd w:id="290"/>
    </w:p>
    <w:p w:rsidR="004F14BB" w:rsidRPr="007F4011" w:rsidRDefault="004F14BB" w:rsidP="00365C77">
      <w:pPr>
        <w:pStyle w:val="Heading4"/>
        <w:rPr>
          <w:lang w:val="en-US" w:eastAsia="ja-JP"/>
        </w:rPr>
      </w:pPr>
      <w:bookmarkStart w:id="291" w:name="_Toc518937260"/>
      <w:bookmarkStart w:id="292" w:name="_Toc46233119"/>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val="en-US"/>
          </w:rPr>
          <w:t>.</w:t>
        </w:r>
        <w:r w:rsidRPr="007F4011">
          <w:rPr>
            <w:rFonts w:hint="eastAsia"/>
            <w:lang w:val="en-US" w:eastAsia="ja-JP"/>
          </w:rPr>
          <w:t>2</w:t>
        </w:r>
        <w:r w:rsidRPr="007F4011">
          <w:rPr>
            <w:lang w:val="en-US"/>
          </w:rPr>
          <w:t>.</w:t>
        </w:r>
        <w:r w:rsidRPr="007F4011">
          <w:rPr>
            <w:rFonts w:hint="eastAsia"/>
            <w:lang w:val="en-US" w:eastAsia="ja-JP"/>
          </w:rPr>
          <w:t>1</w:t>
        </w:r>
      </w:smartTag>
      <w:r w:rsidRPr="007F4011">
        <w:rPr>
          <w:lang w:val="en-US"/>
        </w:rPr>
        <w:t>.</w:t>
      </w:r>
      <w:r w:rsidRPr="007F4011">
        <w:rPr>
          <w:rFonts w:hint="eastAsia"/>
          <w:lang w:val="en-US" w:eastAsia="ja-JP"/>
        </w:rPr>
        <w:t>1</w:t>
      </w:r>
      <w:r w:rsidRPr="007F4011">
        <w:rPr>
          <w:lang w:val="en-US"/>
        </w:rPr>
        <w:tab/>
      </w:r>
      <w:r w:rsidRPr="007F4011">
        <w:rPr>
          <w:rFonts w:hint="eastAsia"/>
          <w:lang w:val="en-US" w:eastAsia="ja-JP"/>
        </w:rPr>
        <w:t xml:space="preserve">ACIR Downlink 40 MHz Advanced E-UTRA interferer </w:t>
      </w:r>
      <w:r w:rsidRPr="007F4011">
        <w:rPr>
          <w:lang w:val="en-US" w:eastAsia="ja-JP"/>
        </w:rPr>
        <w:t>–</w:t>
      </w:r>
      <w:r w:rsidRPr="007F4011">
        <w:rPr>
          <w:rFonts w:hint="eastAsia"/>
          <w:lang w:val="en-US" w:eastAsia="ja-JP"/>
        </w:rPr>
        <w:t xml:space="preserve"> 10 MHz E-UTRA victim</w:t>
      </w:r>
      <w:bookmarkEnd w:id="291"/>
      <w:bookmarkEnd w:id="292"/>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 xml:space="preserve">     4</w:t>
      </w:r>
      <w:r w:rsidRPr="007F4011">
        <w:rPr>
          <w:lang w:val="sv-SE"/>
        </w:rPr>
        <w:t xml:space="preserve">0 MHz </w:t>
      </w:r>
      <w:r w:rsidRPr="007F4011">
        <w:rPr>
          <w:rFonts w:hint="eastAsia"/>
          <w:lang w:val="sv-SE" w:eastAsia="ja-JP"/>
        </w:rPr>
        <w:t xml:space="preserve">Advanced </w:t>
      </w:r>
      <w:r w:rsidRPr="007F4011">
        <w:rPr>
          <w:lang w:val="sv-SE"/>
        </w:rPr>
        <w:t>E-UTRA</w:t>
      </w:r>
    </w:p>
    <w:p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 xml:space="preserve">     10</w:t>
      </w:r>
      <w:r w:rsidRPr="007F4011">
        <w:rPr>
          <w:lang w:val="en-US"/>
        </w:rPr>
        <w:t xml:space="preserve"> MHz E-UTRA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 xml:space="preserve">           </w:t>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average E-UTRA downlink cell throughput loss are presented in table 12.</w:t>
      </w:r>
      <w:r w:rsidRPr="007F4011">
        <w:rPr>
          <w:rFonts w:eastAsia="SimSun" w:hint="eastAsia"/>
          <w:lang w:eastAsia="zh-CN"/>
        </w:rPr>
        <w:t>12</w:t>
      </w:r>
      <w:r w:rsidRPr="007F4011">
        <w:rPr>
          <w:rFonts w:hint="eastAsia"/>
          <w:lang w:eastAsia="ja-JP"/>
        </w:rPr>
        <w:t xml:space="preserve"> and figure 12.</w:t>
      </w:r>
      <w:r w:rsidRPr="007F4011">
        <w:rPr>
          <w:rFonts w:eastAsia="SimSun" w:hint="eastAsia"/>
          <w:lang w:eastAsia="zh-CN"/>
        </w:rPr>
        <w:t>11</w:t>
      </w:r>
      <w:r w:rsidRPr="007F4011">
        <w:rPr>
          <w:rFonts w:hint="eastAsia"/>
          <w:lang w:eastAsia="ja-JP"/>
        </w:rPr>
        <w:t>. Simulation results for 5% CDF E-UTRA downlink user throughput loss are presented in table 12.</w:t>
      </w:r>
      <w:r w:rsidRPr="007F4011">
        <w:rPr>
          <w:rFonts w:eastAsia="SimSun" w:hint="eastAsia"/>
          <w:lang w:eastAsia="zh-CN"/>
        </w:rPr>
        <w:t>13</w:t>
      </w:r>
      <w:r w:rsidRPr="007F4011">
        <w:rPr>
          <w:rFonts w:hint="eastAsia"/>
          <w:lang w:eastAsia="ja-JP"/>
        </w:rPr>
        <w:t xml:space="preserve"> and figure 12.</w:t>
      </w:r>
      <w:r w:rsidRPr="007F4011">
        <w:rPr>
          <w:rFonts w:eastAsia="SimSun" w:hint="eastAsia"/>
          <w:lang w:eastAsia="zh-CN"/>
        </w:rPr>
        <w:t>12</w:t>
      </w:r>
      <w:r w:rsidRPr="007F4011">
        <w:rPr>
          <w:rFonts w:hint="eastAsia"/>
          <w:lang w:eastAsia="ja-JP"/>
        </w:rPr>
        <w:t xml:space="preserve">. </w:t>
      </w:r>
    </w:p>
    <w:p w:rsidR="004F14BB" w:rsidRPr="007F4011" w:rsidRDefault="004F14BB" w:rsidP="004F14BB">
      <w:pPr>
        <w:rPr>
          <w:lang w:eastAsia="ja-JP"/>
        </w:rPr>
      </w:pPr>
    </w:p>
    <w:p w:rsidR="004F14BB" w:rsidRPr="007F4011" w:rsidRDefault="004F14BB" w:rsidP="00DC1575">
      <w:pPr>
        <w:pStyle w:val="TH"/>
        <w:outlineLvl w:val="0"/>
        <w:rPr>
          <w:i/>
          <w:lang w:eastAsia="ja-JP"/>
        </w:rPr>
      </w:pPr>
      <w:r w:rsidRPr="007F4011">
        <w:rPr>
          <w:rFonts w:hint="eastAsia"/>
          <w:lang w:eastAsia="ja-JP"/>
        </w:rPr>
        <w:t>Table 12.</w:t>
      </w:r>
      <w:r w:rsidRPr="007F4011">
        <w:rPr>
          <w:rFonts w:eastAsia="SimSun" w:hint="eastAsia"/>
          <w:lang w:eastAsia="zh-CN"/>
        </w:rPr>
        <w:t>12</w:t>
      </w:r>
      <w:r w:rsidRPr="007F4011">
        <w:rPr>
          <w:rFonts w:hint="eastAsia"/>
          <w:lang w:eastAsia="ja-JP"/>
        </w:rPr>
        <w:t xml:space="preserve">  average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639"/>
        <w:gridCol w:w="559"/>
        <w:gridCol w:w="792"/>
        <w:gridCol w:w="850"/>
        <w:gridCol w:w="851"/>
        <w:gridCol w:w="709"/>
        <w:gridCol w:w="850"/>
        <w:gridCol w:w="709"/>
        <w:gridCol w:w="709"/>
        <w:gridCol w:w="708"/>
        <w:gridCol w:w="709"/>
        <w:gridCol w:w="709"/>
        <w:gridCol w:w="709"/>
      </w:tblGrid>
      <w:tr w:rsidR="004F14BB" w:rsidRPr="00202E5B">
        <w:trPr>
          <w:trHeight w:val="960"/>
        </w:trPr>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ACIR</w:t>
            </w:r>
            <w:r w:rsidRPr="007F4011">
              <w:rPr>
                <w:rFonts w:eastAsia="MS PGothic"/>
                <w:lang w:val="en-US" w:eastAsia="ja-JP"/>
              </w:rPr>
              <w:br/>
              <w:t>offset</w:t>
            </w:r>
            <w:r w:rsidRPr="007F4011">
              <w:rPr>
                <w:rFonts w:eastAsia="MS PGothic"/>
                <w:lang w:val="en-US" w:eastAsia="ja-JP"/>
              </w:rPr>
              <w:br/>
              <w:t>X</w:t>
            </w:r>
            <w:r w:rsidRPr="007F4011">
              <w:rPr>
                <w:rFonts w:eastAsia="MS PGothic"/>
                <w:lang w:val="en-US" w:eastAsia="ja-JP"/>
              </w:rPr>
              <w:b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w:t>
            </w:r>
          </w:p>
          <w:p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7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(R4-101350)</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(R4-101353)</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c>
          <w:tcPr>
            <w:tcW w:w="7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15.3</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20.2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11.2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4</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24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0.25</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i/>
          <w:lang w:eastAsia="ja-JP"/>
        </w:rPr>
      </w:pPr>
    </w:p>
    <w:p w:rsidR="004F14BB" w:rsidRPr="007F4011" w:rsidRDefault="00EB222C" w:rsidP="00365C77">
      <w:pPr>
        <w:pStyle w:val="TH"/>
        <w:rPr>
          <w:i/>
          <w:lang w:eastAsia="ja-JP"/>
        </w:rPr>
      </w:pPr>
      <w:r>
        <w:pict>
          <v:shape id="_x0000_i1129" type="#_x0000_t75" style="width:458.25pt;height:276.75pt">
            <v:imagedata r:id="rId144"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11</w:t>
      </w:r>
      <w:r w:rsidRPr="007F4011">
        <w:rPr>
          <w:rFonts w:hint="eastAsia"/>
          <w:lang w:eastAsia="ja-JP"/>
        </w:rPr>
        <w:t xml:space="preserve">  average E-UTRA downlink throughput loss</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13</w:t>
      </w:r>
      <w:r w:rsidRPr="007F4011">
        <w:rPr>
          <w:rFonts w:hint="eastAsia"/>
          <w:lang w:eastAsia="ja-JP"/>
        </w:rPr>
        <w:t xml:space="preserve">  5%-ile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714"/>
        <w:gridCol w:w="549"/>
        <w:gridCol w:w="727"/>
        <w:gridCol w:w="850"/>
        <w:gridCol w:w="851"/>
        <w:gridCol w:w="709"/>
        <w:gridCol w:w="850"/>
        <w:gridCol w:w="709"/>
        <w:gridCol w:w="709"/>
        <w:gridCol w:w="708"/>
        <w:gridCol w:w="709"/>
        <w:gridCol w:w="709"/>
        <w:gridCol w:w="709"/>
      </w:tblGrid>
      <w:tr w:rsidR="004F14BB" w:rsidRPr="00202E5B">
        <w:trPr>
          <w:trHeight w:val="72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ACIR</w:t>
            </w:r>
          </w:p>
          <w:p w:rsidR="004F14BB" w:rsidRPr="007F4011" w:rsidRDefault="004F14BB" w:rsidP="00E70DF8">
            <w:pPr>
              <w:pStyle w:val="TAH"/>
              <w:rPr>
                <w:rFonts w:eastAsia="MS PGothic"/>
                <w:lang w:val="en-US" w:eastAsia="ja-JP"/>
              </w:rPr>
            </w:pPr>
            <w:r w:rsidRPr="007F4011">
              <w:rPr>
                <w:rFonts w:eastAsia="MS PGothic"/>
                <w:lang w:val="en-US" w:eastAsia="ja-JP"/>
              </w:rPr>
              <w:t>Offset</w:t>
            </w:r>
          </w:p>
          <w:p w:rsidR="004F14BB" w:rsidRPr="007F4011" w:rsidRDefault="004F14BB" w:rsidP="00E70DF8">
            <w:pPr>
              <w:pStyle w:val="TAH"/>
              <w:rPr>
                <w:rFonts w:eastAsia="MS PGothic"/>
                <w:lang w:val="en-US" w:eastAsia="ja-JP"/>
              </w:rPr>
            </w:pPr>
            <w:r w:rsidRPr="007F4011">
              <w:rPr>
                <w:rFonts w:eastAsia="MS PGothic"/>
                <w:lang w:val="en-US" w:eastAsia="ja-JP"/>
              </w:rPr>
              <w:t>X</w:t>
            </w:r>
          </w:p>
          <w:p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27"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101353)</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83.0</w:t>
            </w:r>
          </w:p>
        </w:tc>
        <w:tc>
          <w:tcPr>
            <w:tcW w:w="727"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70.8</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37.3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47.1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44.74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22.0</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23.4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24.17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8.05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10.6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w:t>
            </w:r>
            <w:r w:rsidRPr="007F4011">
              <w:rPr>
                <w:rFonts w:ascii="Arial" w:eastAsia="MS PGothic" w:hAnsi="Arial" w:cs="Arial" w:hint="eastAsia"/>
                <w:sz w:val="18"/>
                <w:szCs w:val="18"/>
                <w:lang w:val="en-US" w:eastAsia="ja-JP"/>
              </w:rPr>
              <w:t>4</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77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39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2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rPr>
          <w:lang w:eastAsia="ja-JP"/>
        </w:rPr>
      </w:pPr>
    </w:p>
    <w:p w:rsidR="004F14BB" w:rsidRPr="007F4011" w:rsidRDefault="00EB222C" w:rsidP="00365C77">
      <w:pPr>
        <w:pStyle w:val="TH"/>
        <w:rPr>
          <w:lang w:eastAsia="ja-JP"/>
        </w:rPr>
      </w:pPr>
      <w:r>
        <w:pict>
          <v:shape id="_x0000_i1130" type="#_x0000_t75" style="width:459pt;height:284.25pt">
            <v:imagedata r:id="rId145"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12</w:t>
      </w:r>
      <w:r w:rsidRPr="007F4011">
        <w:rPr>
          <w:rFonts w:hint="eastAsia"/>
          <w:lang w:eastAsia="ja-JP"/>
        </w:rPr>
        <w:t xml:space="preserve"> 5%-ile E-UTRA downlink throughput loss</w:t>
      </w:r>
    </w:p>
    <w:p w:rsidR="004F14BB" w:rsidRPr="007F4011" w:rsidRDefault="004F14BB" w:rsidP="004F14BB">
      <w:pPr>
        <w:rPr>
          <w:lang w:eastAsia="ja-JP"/>
        </w:rPr>
      </w:pPr>
    </w:p>
    <w:p w:rsidR="004F14BB" w:rsidRPr="007F4011" w:rsidRDefault="004F14BB" w:rsidP="00365C77">
      <w:pPr>
        <w:pStyle w:val="Heading4"/>
        <w:rPr>
          <w:lang w:val="pt-BR" w:eastAsia="ja-JP"/>
        </w:rPr>
      </w:pPr>
      <w:bookmarkStart w:id="293" w:name="_Toc518937261"/>
      <w:bookmarkStart w:id="294" w:name="_Toc46233120"/>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val="pt-BR" w:eastAsia="ja-JP"/>
          </w:rPr>
          <w:t>12</w:t>
        </w:r>
        <w:r w:rsidRPr="007F4011">
          <w:rPr>
            <w:lang w:val="pt-BR"/>
          </w:rPr>
          <w:t>.</w:t>
        </w:r>
        <w:r w:rsidRPr="007F4011">
          <w:rPr>
            <w:rFonts w:hint="eastAsia"/>
            <w:lang w:val="pt-BR" w:eastAsia="ja-JP"/>
          </w:rPr>
          <w:t>2</w:t>
        </w:r>
        <w:r w:rsidRPr="007F4011">
          <w:rPr>
            <w:lang w:val="pt-BR"/>
          </w:rPr>
          <w:t>.</w:t>
        </w:r>
        <w:r w:rsidRPr="007F4011">
          <w:rPr>
            <w:rFonts w:hint="eastAsia"/>
            <w:lang w:val="pt-BR" w:eastAsia="ja-JP"/>
          </w:rPr>
          <w:t>1</w:t>
        </w:r>
      </w:smartTag>
      <w:r w:rsidRPr="007F4011">
        <w:rPr>
          <w:lang w:val="pt-BR"/>
        </w:rPr>
        <w:t>.</w:t>
      </w:r>
      <w:r w:rsidRPr="007F4011">
        <w:rPr>
          <w:rFonts w:hint="eastAsia"/>
          <w:lang w:val="pt-BR" w:eastAsia="ja-JP"/>
        </w:rPr>
        <w:t>2</w:t>
      </w:r>
      <w:r w:rsidRPr="007F4011">
        <w:rPr>
          <w:lang w:val="pt-BR"/>
        </w:rPr>
        <w:tab/>
      </w:r>
      <w:r w:rsidRPr="007F4011">
        <w:rPr>
          <w:rFonts w:hint="eastAsia"/>
          <w:lang w:val="pt-BR" w:eastAsia="ja-JP"/>
        </w:rPr>
        <w:t xml:space="preserve">ACIR Uplink 40 MHz Advanced E-UTRA interferer </w:t>
      </w:r>
      <w:r w:rsidRPr="007F4011">
        <w:rPr>
          <w:lang w:val="pt-BR" w:eastAsia="ja-JP"/>
        </w:rPr>
        <w:t>–</w:t>
      </w:r>
      <w:r w:rsidRPr="007F4011">
        <w:rPr>
          <w:rFonts w:hint="eastAsia"/>
          <w:lang w:val="pt-BR" w:eastAsia="ja-JP"/>
        </w:rPr>
        <w:t xml:space="preserve"> 10 MHz E-UTRA victim</w:t>
      </w:r>
      <w:bookmarkEnd w:id="293"/>
      <w:bookmarkEnd w:id="294"/>
      <w:r w:rsidRPr="007F4011">
        <w:rPr>
          <w:rFonts w:hint="eastAsia"/>
          <w:lang w:val="pt-BR" w:eastAsia="ja-JP"/>
        </w:rPr>
        <w:t xml:space="preserve"> </w:t>
      </w:r>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ab/>
        <w:t>10</w:t>
      </w:r>
      <w:r w:rsidRPr="007F4011">
        <w:rPr>
          <w:lang w:val="en-US"/>
        </w:rPr>
        <w:t xml:space="preserve"> MHz E-UTRA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average E-UTRA uplink cell throughput loss are presented in table 12.</w:t>
      </w:r>
      <w:r w:rsidRPr="007F4011">
        <w:rPr>
          <w:rFonts w:eastAsia="SimSun" w:hint="eastAsia"/>
          <w:lang w:eastAsia="zh-CN"/>
        </w:rPr>
        <w:t>14</w:t>
      </w:r>
      <w:r w:rsidRPr="007F4011">
        <w:rPr>
          <w:rFonts w:hint="eastAsia"/>
          <w:lang w:eastAsia="ja-JP"/>
        </w:rPr>
        <w:t xml:space="preserve"> and figure 12.</w:t>
      </w:r>
      <w:r w:rsidRPr="007F4011">
        <w:rPr>
          <w:rFonts w:eastAsia="SimSun" w:hint="eastAsia"/>
          <w:lang w:eastAsia="zh-CN"/>
        </w:rPr>
        <w:t>13</w:t>
      </w:r>
      <w:r w:rsidRPr="007F4011">
        <w:rPr>
          <w:rFonts w:hint="eastAsia"/>
          <w:lang w:eastAsia="ja-JP"/>
        </w:rPr>
        <w:t xml:space="preserve"> for TPC set 1 and table 12.</w:t>
      </w:r>
      <w:r w:rsidRPr="007F4011">
        <w:rPr>
          <w:rFonts w:eastAsia="SimSun" w:hint="eastAsia"/>
          <w:lang w:eastAsia="zh-CN"/>
        </w:rPr>
        <w:t>15</w:t>
      </w:r>
      <w:r w:rsidRPr="007F4011">
        <w:rPr>
          <w:rFonts w:hint="eastAsia"/>
          <w:lang w:eastAsia="ja-JP"/>
        </w:rPr>
        <w:t xml:space="preserve"> and figure 12.</w:t>
      </w:r>
      <w:r w:rsidRPr="007F4011">
        <w:rPr>
          <w:rFonts w:eastAsia="SimSun" w:hint="eastAsia"/>
          <w:lang w:eastAsia="zh-CN"/>
        </w:rPr>
        <w:t>14</w:t>
      </w:r>
      <w:r w:rsidRPr="007F4011">
        <w:rPr>
          <w:rFonts w:hint="eastAsia"/>
          <w:lang w:eastAsia="ja-JP"/>
        </w:rPr>
        <w:t xml:space="preserve"> for TPC set 2 respectively. Simulation results for 5% CDF E-UTRA uplink user throughput loss are presented in table 12.</w:t>
      </w:r>
      <w:r w:rsidRPr="007F4011">
        <w:rPr>
          <w:rFonts w:eastAsia="SimSun" w:hint="eastAsia"/>
          <w:lang w:eastAsia="zh-CN"/>
        </w:rPr>
        <w:t>16</w:t>
      </w:r>
      <w:r w:rsidRPr="007F4011">
        <w:rPr>
          <w:rFonts w:hint="eastAsia"/>
          <w:lang w:eastAsia="ja-JP"/>
        </w:rPr>
        <w:t xml:space="preserve"> and figure 12.</w:t>
      </w:r>
      <w:r w:rsidRPr="007F4011">
        <w:rPr>
          <w:rFonts w:eastAsia="SimSun" w:hint="eastAsia"/>
          <w:lang w:eastAsia="zh-CN"/>
        </w:rPr>
        <w:t>15</w:t>
      </w:r>
      <w:r w:rsidRPr="007F4011">
        <w:rPr>
          <w:rFonts w:hint="eastAsia"/>
          <w:lang w:eastAsia="ja-JP"/>
        </w:rPr>
        <w:t xml:space="preserve"> for TPC set 1 and table 12.</w:t>
      </w:r>
      <w:r w:rsidRPr="007F4011">
        <w:rPr>
          <w:rFonts w:eastAsia="SimSun" w:hint="eastAsia"/>
          <w:lang w:eastAsia="zh-CN"/>
        </w:rPr>
        <w:t>17</w:t>
      </w:r>
      <w:r w:rsidRPr="007F4011">
        <w:rPr>
          <w:rFonts w:hint="eastAsia"/>
          <w:lang w:eastAsia="ja-JP"/>
        </w:rPr>
        <w:t xml:space="preserve"> and figure 12.</w:t>
      </w:r>
      <w:r w:rsidRPr="007F4011">
        <w:rPr>
          <w:rFonts w:eastAsia="SimSun" w:hint="eastAsia"/>
          <w:lang w:eastAsia="zh-CN"/>
        </w:rPr>
        <w:t>16</w:t>
      </w:r>
      <w:r w:rsidRPr="007F4011">
        <w:rPr>
          <w:rFonts w:hint="eastAsia"/>
          <w:lang w:eastAsia="ja-JP"/>
        </w:rPr>
        <w:t xml:space="preserve"> for TPC set 2 respectively.</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lastRenderedPageBreak/>
        <w:t>Table 12.</w:t>
      </w:r>
      <w:r w:rsidRPr="007F4011">
        <w:rPr>
          <w:rFonts w:eastAsia="SimSun" w:hint="eastAsia"/>
          <w:lang w:eastAsia="zh-CN"/>
        </w:rPr>
        <w:t>14</w:t>
      </w:r>
      <w:r w:rsidRPr="007F4011">
        <w:rPr>
          <w:rFonts w:hint="eastAsia"/>
          <w:lang w:eastAsia="ja-JP"/>
        </w:rPr>
        <w:t xml:space="preserve">  average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567"/>
        <w:gridCol w:w="709"/>
        <w:gridCol w:w="709"/>
        <w:gridCol w:w="709"/>
      </w:tblGrid>
      <w:tr w:rsidR="004F14BB" w:rsidRPr="00202E5B">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w:t>
            </w:r>
          </w:p>
          <w:p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pt-BR" w:eastAsia="ja-JP"/>
              </w:rPr>
            </w:pPr>
            <w:r w:rsidRPr="007F4011">
              <w:rPr>
                <w:rFonts w:eastAsia="MS PGothic"/>
                <w:lang w:val="pt-BR" w:eastAsia="ja-JP"/>
              </w:rPr>
              <w:t>CATT</w:t>
            </w:r>
            <w:r w:rsidRPr="007F4011">
              <w:rPr>
                <w:rFonts w:eastAsia="MS PGothic"/>
                <w:lang w:val="pt-BR" w:eastAsia="ja-JP"/>
              </w:rPr>
              <w:br/>
              <w:t>(R4-</w:t>
            </w:r>
          </w:p>
          <w:p w:rsidR="004F14BB" w:rsidRPr="007F4011" w:rsidRDefault="004F14BB" w:rsidP="00E70DF8">
            <w:pPr>
              <w:pStyle w:val="TAH"/>
              <w:rPr>
                <w:rFonts w:eastAsia="MS PGothic"/>
                <w:lang w:val="pt-BR" w:eastAsia="ja-JP"/>
              </w:rPr>
            </w:pPr>
            <w:r w:rsidRPr="007F4011">
              <w:rPr>
                <w:rFonts w:eastAsia="MS PGothic"/>
                <w:lang w:val="pt-BR" w:eastAsia="ja-JP"/>
              </w:rPr>
              <w:t>101173)</w:t>
            </w:r>
          </w:p>
        </w:tc>
        <w:tc>
          <w:tcPr>
            <w:tcW w:w="567"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pt-BR" w:eastAsia="ja-JP"/>
              </w:rPr>
            </w:pPr>
            <w:r w:rsidRPr="007F4011">
              <w:rPr>
                <w:rFonts w:eastAsia="MS PGothic"/>
                <w:lang w:val="pt-BR" w:eastAsia="ja-JP"/>
              </w:rPr>
              <w:t>CMCC</w:t>
            </w:r>
            <w:r w:rsidRPr="007F4011">
              <w:rPr>
                <w:rFonts w:eastAsia="MS PGothic"/>
                <w:lang w:val="pt-BR" w:eastAsia="ja-JP"/>
              </w:rPr>
              <w:br/>
              <w:t>(R4-</w:t>
            </w:r>
          </w:p>
          <w:p w:rsidR="004F14BB" w:rsidRPr="007F4011" w:rsidRDefault="004F14BB" w:rsidP="00E70DF8">
            <w:pPr>
              <w:pStyle w:val="TAH"/>
              <w:rPr>
                <w:rFonts w:eastAsia="MS PGothic"/>
                <w:lang w:val="pt-BR" w:eastAsia="ja-JP"/>
              </w:rPr>
            </w:pPr>
            <w:r w:rsidRPr="007F4011">
              <w:rPr>
                <w:rFonts w:eastAsia="MS PGothic"/>
                <w:lang w:val="pt-BR"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pt-BR" w:eastAsia="ja-JP"/>
              </w:rPr>
            </w:pPr>
            <w:r w:rsidRPr="007F4011">
              <w:rPr>
                <w:rFonts w:eastAsia="MS PGothic"/>
                <w:lang w:val="pt-BR" w:eastAsia="ja-JP"/>
              </w:rPr>
              <w:t>ZTE</w:t>
            </w:r>
            <w:r w:rsidRPr="007F4011">
              <w:rPr>
                <w:rFonts w:eastAsia="MS PGothic"/>
                <w:lang w:val="pt-BR" w:eastAsia="ja-JP"/>
              </w:rPr>
              <w:br/>
              <w:t>(R4-</w:t>
            </w:r>
          </w:p>
          <w:p w:rsidR="004F14BB" w:rsidRPr="007F4011" w:rsidRDefault="004F14BB" w:rsidP="00E70DF8">
            <w:pPr>
              <w:pStyle w:val="TAH"/>
              <w:rPr>
                <w:rFonts w:eastAsia="MS PGothic"/>
                <w:lang w:val="pt-BR" w:eastAsia="ja-JP"/>
              </w:rPr>
            </w:pPr>
            <w:r w:rsidRPr="007F4011">
              <w:rPr>
                <w:rFonts w:eastAsia="MS PGothic"/>
                <w:lang w:val="pt-BR"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pt-BR" w:eastAsia="ja-JP"/>
              </w:rPr>
            </w:pPr>
            <w:r w:rsidRPr="007F4011">
              <w:rPr>
                <w:rFonts w:eastAsia="MS PGothic"/>
                <w:lang w:val="pt-BR" w:eastAsia="ja-JP"/>
              </w:rPr>
              <w:t>Sam</w:t>
            </w:r>
          </w:p>
          <w:p w:rsidR="004F14BB" w:rsidRPr="007F4011" w:rsidRDefault="004F14BB" w:rsidP="00E70DF8">
            <w:pPr>
              <w:pStyle w:val="TAH"/>
              <w:rPr>
                <w:rFonts w:eastAsia="MS PGothic"/>
                <w:lang w:val="pt-BR" w:eastAsia="ja-JP"/>
              </w:rPr>
            </w:pPr>
            <w:r w:rsidRPr="007F4011">
              <w:rPr>
                <w:rFonts w:eastAsia="MS PGothic"/>
                <w:lang w:val="pt-BR" w:eastAsia="ja-JP"/>
              </w:rPr>
              <w:t>sung</w:t>
            </w:r>
            <w:r w:rsidRPr="007F4011">
              <w:rPr>
                <w:rFonts w:eastAsia="MS PGothic"/>
                <w:lang w:val="pt-BR" w:eastAsia="ja-JP"/>
              </w:rPr>
              <w:br/>
              <w:t>(R4-</w:t>
            </w:r>
          </w:p>
          <w:p w:rsidR="004F14BB" w:rsidRPr="007F4011" w:rsidRDefault="004F14BB" w:rsidP="00E70DF8">
            <w:pPr>
              <w:pStyle w:val="TAH"/>
              <w:rPr>
                <w:rFonts w:eastAsia="MS PGothic"/>
                <w:lang w:val="pt-BR" w:eastAsia="ja-JP"/>
              </w:rPr>
            </w:pPr>
            <w:r w:rsidRPr="007F4011">
              <w:rPr>
                <w:rFonts w:eastAsia="MS PGothic"/>
                <w:lang w:val="pt-BR"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pt-BR" w:eastAsia="ja-JP"/>
              </w:rPr>
            </w:pPr>
            <w:r w:rsidRPr="007F4011">
              <w:rPr>
                <w:rFonts w:eastAsia="MS PGothic"/>
                <w:lang w:val="pt-BR" w:eastAsia="ja-JP"/>
              </w:rPr>
              <w:t>Moto</w:t>
            </w:r>
          </w:p>
          <w:p w:rsidR="004F14BB" w:rsidRPr="007F4011" w:rsidRDefault="004F14BB" w:rsidP="00E70DF8">
            <w:pPr>
              <w:pStyle w:val="TAH"/>
              <w:rPr>
                <w:rFonts w:eastAsia="MS PGothic"/>
                <w:lang w:val="pt-BR" w:eastAsia="ja-JP"/>
              </w:rPr>
            </w:pPr>
            <w:r w:rsidRPr="007F4011">
              <w:rPr>
                <w:rFonts w:eastAsia="MS PGothic"/>
                <w:lang w:val="pt-BR" w:eastAsia="ja-JP"/>
              </w:rPr>
              <w:t>rola</w:t>
            </w:r>
            <w:r w:rsidRPr="007F4011">
              <w:rPr>
                <w:rFonts w:eastAsia="MS PGothic"/>
                <w:lang w:val="pt-BR" w:eastAsia="ja-JP"/>
              </w:rPr>
              <w:br/>
              <w:t>(R4-</w:t>
            </w:r>
          </w:p>
          <w:p w:rsidR="004F14BB" w:rsidRPr="007F4011" w:rsidRDefault="004F14BB" w:rsidP="00E70DF8">
            <w:pPr>
              <w:pStyle w:val="TAH"/>
              <w:rPr>
                <w:rFonts w:eastAsia="MS PGothic"/>
                <w:lang w:val="pt-BR" w:eastAsia="ja-JP"/>
              </w:rPr>
            </w:pPr>
            <w:r w:rsidRPr="007F4011">
              <w:rPr>
                <w:rFonts w:eastAsia="MS PGothic"/>
                <w:lang w:val="pt-BR" w:eastAsia="ja-JP"/>
              </w:rPr>
              <w:t>102076)</w:t>
            </w:r>
          </w:p>
        </w:tc>
      </w:tr>
      <w:tr w:rsidR="004F14BB" w:rsidRPr="00202E5B">
        <w:trPr>
          <w:trHeight w:val="64"/>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27.9 </w:t>
            </w:r>
          </w:p>
        </w:tc>
        <w:tc>
          <w:tcPr>
            <w:tcW w:w="69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35.90 </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ind w:right="360"/>
              <w:rPr>
                <w:rFonts w:ascii="Arial" w:eastAsia="MS PGothic" w:hAnsi="Arial" w:cs="Arial"/>
                <w:sz w:val="18"/>
                <w:szCs w:val="18"/>
                <w:lang w:val="pt-BR" w:eastAsia="ja-JP"/>
              </w:rPr>
            </w:pP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19.84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22.5 </w:t>
            </w:r>
          </w:p>
        </w:tc>
        <w:tc>
          <w:tcPr>
            <w:tcW w:w="69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34.7</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25.6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21.73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12.5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18.6</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13.2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20.41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11.53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14.8</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6.1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5.29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w:t>
            </w:r>
            <w:r w:rsidRPr="007F4011">
              <w:rPr>
                <w:rFonts w:ascii="Arial" w:eastAsia="MS PGothic" w:hAnsi="Arial" w:cs="Arial" w:hint="eastAsia"/>
                <w:sz w:val="18"/>
                <w:szCs w:val="18"/>
                <w:lang w:val="en-US" w:eastAsia="ja-JP"/>
              </w:rPr>
              <w:t>60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0.95</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0.08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i/>
          <w:lang w:eastAsia="ja-JP"/>
        </w:rPr>
      </w:pPr>
    </w:p>
    <w:p w:rsidR="004F14BB" w:rsidRPr="007F4011" w:rsidRDefault="00EB222C" w:rsidP="00365C77">
      <w:pPr>
        <w:pStyle w:val="TH"/>
        <w:rPr>
          <w:lang w:eastAsia="ja-JP"/>
        </w:rPr>
      </w:pPr>
      <w:r>
        <w:pict>
          <v:shape id="_x0000_i1131" type="#_x0000_t75" style="width:458.25pt;height:263.25pt">
            <v:imagedata r:id="rId146"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13</w:t>
      </w:r>
      <w:r w:rsidRPr="007F4011">
        <w:rPr>
          <w:rFonts w:hint="eastAsia"/>
          <w:lang w:eastAsia="ja-JP"/>
        </w:rPr>
        <w:t xml:space="preserve">  average E-UTRA uplink throughput loss (TPC set 1)</w:t>
      </w:r>
    </w:p>
    <w:p w:rsidR="004F14BB" w:rsidRPr="007F4011" w:rsidRDefault="004F14BB" w:rsidP="004F14BB">
      <w:pPr>
        <w:jc w:val="center"/>
        <w:rPr>
          <w:i/>
          <w:lang w:eastAsia="ja-JP"/>
        </w:rPr>
      </w:pPr>
    </w:p>
    <w:p w:rsidR="004F14BB" w:rsidRPr="007F4011" w:rsidRDefault="004F14BB" w:rsidP="00DC1575">
      <w:pPr>
        <w:pStyle w:val="TH"/>
        <w:outlineLvl w:val="0"/>
        <w:rPr>
          <w:i/>
          <w:lang w:eastAsia="ja-JP"/>
        </w:rPr>
      </w:pPr>
      <w:r w:rsidRPr="007F4011">
        <w:rPr>
          <w:rFonts w:hint="eastAsia"/>
          <w:lang w:eastAsia="ja-JP"/>
        </w:rPr>
        <w:t>Table 12.</w:t>
      </w:r>
      <w:r w:rsidRPr="007F4011">
        <w:rPr>
          <w:rFonts w:eastAsia="SimSun" w:hint="eastAsia"/>
          <w:lang w:eastAsia="zh-CN"/>
        </w:rPr>
        <w:t>15</w:t>
      </w:r>
      <w:r w:rsidRPr="007F4011">
        <w:rPr>
          <w:rFonts w:hint="eastAsia"/>
          <w:lang w:eastAsia="ja-JP"/>
        </w:rPr>
        <w:t xml:space="preserve">  average E-UTRA uplink throughput loss (TPC set 2)</w:t>
      </w:r>
      <w:r w:rsidRPr="007F4011" w:rsidDel="00B50FAB">
        <w:rPr>
          <w:rFonts w:hint="eastAsia"/>
          <w:lang w:eastAsia="ja-JP"/>
        </w:rPr>
        <w:t xml:space="preserve"> </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49"/>
        <w:gridCol w:w="701"/>
        <w:gridCol w:w="709"/>
        <w:gridCol w:w="992"/>
        <w:gridCol w:w="709"/>
        <w:gridCol w:w="850"/>
        <w:gridCol w:w="851"/>
        <w:gridCol w:w="708"/>
        <w:gridCol w:w="567"/>
        <w:gridCol w:w="709"/>
        <w:gridCol w:w="709"/>
        <w:gridCol w:w="709"/>
      </w:tblGrid>
      <w:tr w:rsidR="004F14BB" w:rsidRPr="00202E5B">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567"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19.0 </w:t>
            </w:r>
          </w:p>
        </w:tc>
        <w:tc>
          <w:tcPr>
            <w:tcW w:w="70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28.35 </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9.6</w:t>
            </w:r>
            <w:r w:rsidRPr="007F4011">
              <w:rPr>
                <w:rFonts w:ascii="Arial" w:eastAsia="MS PGothic" w:hAnsi="Arial" w:cs="Arial" w:hint="eastAsia"/>
                <w:sz w:val="18"/>
                <w:szCs w:val="18"/>
                <w:lang w:val="en-US" w:eastAsia="ja-JP"/>
              </w:rPr>
              <w:t>4</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 </w:t>
            </w:r>
          </w:p>
        </w:tc>
        <w:tc>
          <w:tcPr>
            <w:tcW w:w="70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22.6</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7.5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7.16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8.49</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3.6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2.90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2.62</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1.04</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0.39</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15</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i/>
          <w:lang w:eastAsia="ja-JP"/>
        </w:rPr>
      </w:pPr>
    </w:p>
    <w:p w:rsidR="004F14BB" w:rsidRPr="007F4011" w:rsidRDefault="00EB222C" w:rsidP="00365C77">
      <w:pPr>
        <w:pStyle w:val="TH"/>
        <w:rPr>
          <w:lang w:eastAsia="ja-JP"/>
        </w:rPr>
      </w:pPr>
      <w:r>
        <w:pict>
          <v:shape id="_x0000_i1132" type="#_x0000_t75" style="width:461.25pt;height:275.25pt">
            <v:imagedata r:id="rId147"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14</w:t>
      </w:r>
      <w:r w:rsidRPr="007F4011">
        <w:rPr>
          <w:rFonts w:hint="eastAsia"/>
          <w:lang w:eastAsia="ja-JP"/>
        </w:rPr>
        <w:t xml:space="preserve">  average E-UTRA uplink throughput loss (TPC set 2)</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16</w:t>
      </w:r>
      <w:r w:rsidRPr="007F4011">
        <w:rPr>
          <w:rFonts w:hint="eastAsia"/>
          <w:lang w:eastAsia="ja-JP"/>
        </w:rPr>
        <w:t xml:space="preserve">  5%-ile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851"/>
        <w:gridCol w:w="850"/>
        <w:gridCol w:w="993"/>
      </w:tblGrid>
      <w:tr w:rsidR="004F14BB" w:rsidRPr="00202E5B">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5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w:t>
            </w:r>
          </w:p>
          <w:p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Samsung</w:t>
            </w:r>
            <w:r w:rsidRPr="007F4011">
              <w:rPr>
                <w:rFonts w:eastAsia="MS PGothic"/>
                <w:lang w:val="en-US" w:eastAsia="ja-JP"/>
              </w:rPr>
              <w:br/>
              <w:t>(R4-101842)</w:t>
            </w:r>
          </w:p>
        </w:tc>
        <w:tc>
          <w:tcPr>
            <w:tcW w:w="993"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Motorola</w:t>
            </w:r>
            <w:r w:rsidRPr="007F4011">
              <w:rPr>
                <w:rFonts w:eastAsia="MS PGothic"/>
                <w:lang w:val="en-US" w:eastAsia="ja-JP"/>
              </w:rPr>
              <w:br/>
              <w:t>(R4-102076)</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53.2 </w:t>
            </w:r>
          </w:p>
        </w:tc>
        <w:tc>
          <w:tcPr>
            <w:tcW w:w="69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51.49 </w:t>
            </w:r>
          </w:p>
        </w:tc>
        <w:tc>
          <w:tcPr>
            <w:tcW w:w="85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54.93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39.4 </w:t>
            </w:r>
          </w:p>
        </w:tc>
        <w:tc>
          <w:tcPr>
            <w:tcW w:w="69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90.2</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42.4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25.83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36.7</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29.1</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14.5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29.8</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17.1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8.25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0.57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0.19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0.62</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0.06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lang w:eastAsia="ja-JP"/>
        </w:rPr>
      </w:pPr>
    </w:p>
    <w:p w:rsidR="004F14BB" w:rsidRPr="007F4011" w:rsidRDefault="00EB222C" w:rsidP="00365C77">
      <w:pPr>
        <w:pStyle w:val="TH"/>
        <w:rPr>
          <w:i/>
          <w:lang w:eastAsia="ja-JP"/>
        </w:rPr>
      </w:pPr>
      <w:r>
        <w:lastRenderedPageBreak/>
        <w:pict>
          <v:shape id="_x0000_i1133" type="#_x0000_t75" style="width:459pt;height:263.25pt">
            <v:imagedata r:id="rId148"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15</w:t>
      </w:r>
      <w:r w:rsidRPr="007F4011">
        <w:rPr>
          <w:rFonts w:hint="eastAsia"/>
          <w:lang w:eastAsia="ja-JP"/>
        </w:rPr>
        <w:t xml:space="preserve">  5%-ile E-UTRA uplink throughput loss (TPC set 1)</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17</w:t>
      </w:r>
      <w:r w:rsidRPr="007F4011">
        <w:rPr>
          <w:rFonts w:hint="eastAsia"/>
          <w:lang w:eastAsia="ja-JP"/>
        </w:rPr>
        <w:t xml:space="preserve">  5%-ile E-UTRA uplink throughput loss (TPC set 2) </w:t>
      </w:r>
    </w:p>
    <w:tbl>
      <w:tblPr>
        <w:tblW w:w="9786"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850"/>
        <w:gridCol w:w="851"/>
        <w:gridCol w:w="850"/>
        <w:gridCol w:w="851"/>
        <w:gridCol w:w="850"/>
        <w:gridCol w:w="993"/>
        <w:gridCol w:w="850"/>
      </w:tblGrid>
      <w:tr w:rsidR="004F14BB" w:rsidRPr="00202E5B">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w:t>
            </w:r>
          </w:p>
          <w:p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993"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32.2 </w:t>
            </w:r>
          </w:p>
        </w:tc>
        <w:tc>
          <w:tcPr>
            <w:tcW w:w="69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41.14 </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23.27</w:t>
            </w:r>
          </w:p>
        </w:tc>
        <w:tc>
          <w:tcPr>
            <w:tcW w:w="993"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26.6 </w:t>
            </w:r>
          </w:p>
        </w:tc>
        <w:tc>
          <w:tcPr>
            <w:tcW w:w="69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52.8</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31.7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17.91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7.37</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11.6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20.7</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13.0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2.33</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14.39</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1.68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4</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4.75</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0.97</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0.17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i/>
          <w:lang w:eastAsia="ja-JP"/>
        </w:rPr>
      </w:pPr>
    </w:p>
    <w:p w:rsidR="004F14BB" w:rsidRPr="007F4011" w:rsidRDefault="00EB222C" w:rsidP="00365C77">
      <w:pPr>
        <w:pStyle w:val="TH"/>
        <w:rPr>
          <w:lang w:eastAsia="ja-JP"/>
        </w:rPr>
      </w:pPr>
      <w:r>
        <w:lastRenderedPageBreak/>
        <w:pict>
          <v:shape id="_x0000_i1134" type="#_x0000_t75" style="width:464.25pt;height:266.25pt">
            <v:imagedata r:id="rId149"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16</w:t>
      </w:r>
      <w:r w:rsidRPr="007F4011">
        <w:rPr>
          <w:rFonts w:hint="eastAsia"/>
          <w:lang w:eastAsia="ja-JP"/>
        </w:rPr>
        <w:t xml:space="preserve">  5%-ile E-UTRA uplink throughput loss (TPC set 2)</w:t>
      </w:r>
    </w:p>
    <w:p w:rsidR="004F14BB" w:rsidRPr="007F4011" w:rsidRDefault="004F14BB" w:rsidP="004F14BB">
      <w:pPr>
        <w:jc w:val="center"/>
        <w:rPr>
          <w:lang w:eastAsia="ja-JP"/>
        </w:rPr>
      </w:pPr>
    </w:p>
    <w:p w:rsidR="004F14BB" w:rsidRPr="007F4011" w:rsidRDefault="004F14BB" w:rsidP="00365C77">
      <w:pPr>
        <w:pStyle w:val="Heading4"/>
        <w:rPr>
          <w:lang w:eastAsia="ja-JP"/>
        </w:rPr>
      </w:pPr>
      <w:bookmarkStart w:id="295" w:name="_Toc518937262"/>
      <w:bookmarkStart w:id="296" w:name="_Toc46233121"/>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3</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40 MHz Advanced E-UTRA victim</w:t>
      </w:r>
      <w:bookmarkEnd w:id="295"/>
      <w:bookmarkEnd w:id="296"/>
      <w:r w:rsidRPr="007F4011">
        <w:rPr>
          <w:rFonts w:hint="eastAsia"/>
          <w:lang w:eastAsia="ja-JP"/>
        </w:rPr>
        <w:t xml:space="preserve"> </w:t>
      </w:r>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rPr>
          <w:rFonts w:hint="eastAsia"/>
          <w:lang w:eastAsia="ja-JP"/>
        </w:rPr>
        <w:tab/>
      </w:r>
      <w:r w:rsidRPr="007F4011">
        <w:rPr>
          <w:rFonts w:hint="eastAsia"/>
          <w:lang w:eastAsia="ja-JP"/>
        </w:rPr>
        <w:tab/>
      </w:r>
      <w:r w:rsidRPr="007F4011">
        <w:tab/>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average Advanced E-UTRA downlink cell throughput loss are presented in table 12.</w:t>
      </w:r>
      <w:r w:rsidRPr="007F4011">
        <w:rPr>
          <w:rFonts w:eastAsia="SimSun" w:hint="eastAsia"/>
          <w:lang w:eastAsia="zh-CN"/>
        </w:rPr>
        <w:t>18</w:t>
      </w:r>
      <w:r w:rsidRPr="007F4011">
        <w:rPr>
          <w:rFonts w:hint="eastAsia"/>
          <w:lang w:eastAsia="ja-JP"/>
        </w:rPr>
        <w:t xml:space="preserve"> and figure 12.</w:t>
      </w:r>
      <w:r w:rsidRPr="007F4011">
        <w:rPr>
          <w:rFonts w:eastAsia="SimSun" w:hint="eastAsia"/>
          <w:lang w:eastAsia="zh-CN"/>
        </w:rPr>
        <w:t>17</w:t>
      </w:r>
      <w:r w:rsidRPr="007F4011">
        <w:rPr>
          <w:rFonts w:hint="eastAsia"/>
          <w:lang w:eastAsia="ja-JP"/>
        </w:rPr>
        <w:t>. Simulation results for 5% CDF Advanced E-UTRA downlink user throughput loss are presented in table 12.</w:t>
      </w:r>
      <w:r w:rsidRPr="007F4011">
        <w:rPr>
          <w:rFonts w:eastAsia="SimSun" w:hint="eastAsia"/>
          <w:lang w:eastAsia="zh-CN"/>
        </w:rPr>
        <w:t>19</w:t>
      </w:r>
      <w:r w:rsidRPr="007F4011">
        <w:rPr>
          <w:rFonts w:hint="eastAsia"/>
          <w:lang w:eastAsia="ja-JP"/>
        </w:rPr>
        <w:t xml:space="preserve"> and figure 12.</w:t>
      </w:r>
      <w:r w:rsidRPr="007F4011">
        <w:rPr>
          <w:rFonts w:eastAsia="SimSun" w:hint="eastAsia"/>
          <w:lang w:eastAsia="zh-CN"/>
        </w:rPr>
        <w:t>18</w:t>
      </w:r>
      <w:r w:rsidRPr="007F4011">
        <w:rPr>
          <w:rFonts w:hint="eastAsia"/>
          <w:lang w:eastAsia="ja-JP"/>
        </w:rPr>
        <w:t xml:space="preserve">. </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18</w:t>
      </w:r>
      <w:r w:rsidRPr="007F4011">
        <w:rPr>
          <w:rFonts w:hint="eastAsia"/>
          <w:lang w:eastAsia="ja-JP"/>
        </w:rPr>
        <w:t xml:space="preserve">  average Advanced E-UTRA downlink throughput loss</w:t>
      </w:r>
    </w:p>
    <w:tbl>
      <w:tblPr>
        <w:tblW w:w="9786" w:type="dxa"/>
        <w:tblInd w:w="94" w:type="dxa"/>
        <w:tblLayout w:type="fixed"/>
        <w:tblCellMar>
          <w:left w:w="99" w:type="dxa"/>
          <w:right w:w="99" w:type="dxa"/>
        </w:tblCellMar>
        <w:tblLook w:val="0000" w:firstRow="0" w:lastRow="0" w:firstColumn="0" w:lastColumn="0" w:noHBand="0" w:noVBand="0"/>
      </w:tblPr>
      <w:tblGrid>
        <w:gridCol w:w="714"/>
        <w:gridCol w:w="567"/>
        <w:gridCol w:w="709"/>
        <w:gridCol w:w="709"/>
        <w:gridCol w:w="992"/>
        <w:gridCol w:w="850"/>
        <w:gridCol w:w="851"/>
        <w:gridCol w:w="850"/>
        <w:gridCol w:w="851"/>
        <w:gridCol w:w="850"/>
        <w:gridCol w:w="993"/>
        <w:gridCol w:w="850"/>
      </w:tblGrid>
      <w:tr w:rsidR="004F14BB" w:rsidRPr="00202E5B">
        <w:trPr>
          <w:trHeight w:val="54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ACIR offset</w:t>
            </w:r>
          </w:p>
          <w:p w:rsidR="004F14BB" w:rsidRPr="007F4011" w:rsidRDefault="004F14BB" w:rsidP="00E70DF8">
            <w:pPr>
              <w:pStyle w:val="TAH"/>
              <w:rPr>
                <w:rFonts w:eastAsia="MS PGothic"/>
                <w:lang w:val="en-US" w:eastAsia="ja-JP"/>
              </w:rPr>
            </w:pPr>
            <w:r w:rsidRPr="007F4011">
              <w:rPr>
                <w:rFonts w:eastAsia="MS PGothic"/>
                <w:lang w:val="en-US" w:eastAsia="ja-JP"/>
              </w:rPr>
              <w:t>X</w:t>
            </w:r>
          </w:p>
          <w:p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67"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101446)</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101279)</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93"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21.9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12.4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6.5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5.92</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3.2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1.4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3.66</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2.03</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0.54</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0.1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60</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lang w:eastAsia="ja-JP"/>
        </w:rPr>
      </w:pPr>
    </w:p>
    <w:p w:rsidR="004F14BB" w:rsidRPr="007F4011" w:rsidRDefault="00EB222C" w:rsidP="00365C77">
      <w:pPr>
        <w:pStyle w:val="TH"/>
        <w:rPr>
          <w:lang w:eastAsia="ja-JP"/>
        </w:rPr>
      </w:pPr>
      <w:r>
        <w:pict>
          <v:shape id="_x0000_i1135" type="#_x0000_t75" style="width:458.25pt;height:279.75pt">
            <v:imagedata r:id="rId150"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17</w:t>
      </w:r>
      <w:r w:rsidRPr="007F4011">
        <w:rPr>
          <w:rFonts w:hint="eastAsia"/>
          <w:lang w:eastAsia="ja-JP"/>
        </w:rPr>
        <w:t xml:space="preserve">  average Advanced E-UTRA downlink throughput loss</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19</w:t>
      </w:r>
      <w:r w:rsidRPr="007F4011">
        <w:rPr>
          <w:rFonts w:hint="eastAsia"/>
          <w:lang w:eastAsia="ja-JP"/>
        </w:rPr>
        <w:t xml:space="preserve">  5%-ile Advanced E-UTRA downlink throughput loss</w:t>
      </w:r>
    </w:p>
    <w:tbl>
      <w:tblPr>
        <w:tblW w:w="9644" w:type="dxa"/>
        <w:tblInd w:w="94" w:type="dxa"/>
        <w:tblLayout w:type="fixed"/>
        <w:tblCellMar>
          <w:left w:w="99" w:type="dxa"/>
          <w:right w:w="99" w:type="dxa"/>
        </w:tblCellMar>
        <w:tblLook w:val="0000" w:firstRow="0" w:lastRow="0" w:firstColumn="0" w:lastColumn="0" w:noHBand="0" w:noVBand="0"/>
      </w:tblPr>
      <w:tblGrid>
        <w:gridCol w:w="639"/>
        <w:gridCol w:w="698"/>
        <w:gridCol w:w="795"/>
        <w:gridCol w:w="708"/>
        <w:gridCol w:w="851"/>
        <w:gridCol w:w="992"/>
        <w:gridCol w:w="851"/>
        <w:gridCol w:w="992"/>
        <w:gridCol w:w="709"/>
        <w:gridCol w:w="708"/>
        <w:gridCol w:w="851"/>
        <w:gridCol w:w="850"/>
      </w:tblGrid>
      <w:tr w:rsidR="004F14BB" w:rsidRPr="00202E5B">
        <w:trPr>
          <w:trHeight w:val="480"/>
        </w:trPr>
        <w:tc>
          <w:tcPr>
            <w:tcW w:w="6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ACIR offset X [dB]</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95"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(R4-101446)</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(R4-101145)</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992"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(R4-101279)</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(R4-101701)</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(R4-101843)</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(R4-102077)</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100.0</w:t>
            </w:r>
          </w:p>
        </w:tc>
        <w:tc>
          <w:tcPr>
            <w:tcW w:w="795"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93.7</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81.15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55.6</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54.4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83.17</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48.7</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57.6</w:t>
            </w:r>
            <w:r w:rsidRPr="007F4011">
              <w:rPr>
                <w:rFonts w:ascii="Arial" w:eastAsia="MS PGothic" w:hAnsi="Arial" w:cs="Arial" w:hint="eastAsia"/>
                <w:sz w:val="18"/>
                <w:szCs w:val="18"/>
                <w:lang w:val="en-US" w:eastAsia="ja-JP"/>
              </w:rPr>
              <w:t>7</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27.9</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28.8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21.2</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26.82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30.11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26.71</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14.1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12.86</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2</w:t>
            </w:r>
            <w:r w:rsidRPr="007F4011">
              <w:rPr>
                <w:rFonts w:ascii="Arial" w:eastAsia="MS PGothic" w:hAnsi="Arial" w:cs="Arial"/>
                <w:sz w:val="18"/>
                <w:szCs w:val="18"/>
                <w:lang w:val="en-US" w:eastAsia="ja-JP"/>
              </w:rPr>
              <w:t>.</w:t>
            </w:r>
            <w:r w:rsidRPr="007F4011">
              <w:rPr>
                <w:rFonts w:ascii="Arial" w:eastAsia="MS PGothic" w:hAnsi="Arial" w:cs="Arial" w:hint="eastAsia"/>
                <w:sz w:val="18"/>
                <w:szCs w:val="18"/>
                <w:lang w:val="en-US" w:eastAsia="ja-JP"/>
              </w:rPr>
              <w:t>00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11.32</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6.0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4.28</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2.40</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r w:rsidRPr="007F4011">
              <w:rPr>
                <w:rFonts w:ascii="Arial" w:eastAsia="MS PGothic" w:hAnsi="Arial" w:cs="Arial" w:hint="eastAsia"/>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0.75</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r w:rsidRPr="007F4011">
              <w:rPr>
                <w:rFonts w:ascii="Arial" w:eastAsia="MS PGothic" w:hAnsi="Arial" w:cs="Arial" w:hint="eastAsia"/>
                <w:sz w:val="18"/>
                <w:szCs w:val="18"/>
                <w:lang w:val="en-US" w:eastAsia="ja-JP"/>
              </w:rPr>
              <w:t>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0.72</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i/>
          <w:lang w:eastAsia="ja-JP"/>
        </w:rPr>
      </w:pPr>
    </w:p>
    <w:p w:rsidR="004F14BB" w:rsidRPr="007F4011" w:rsidRDefault="00EB222C" w:rsidP="00365C77">
      <w:pPr>
        <w:pStyle w:val="TH"/>
        <w:rPr>
          <w:lang w:eastAsia="ja-JP"/>
        </w:rPr>
      </w:pPr>
      <w:r>
        <w:lastRenderedPageBreak/>
        <w:pict>
          <v:shape id="_x0000_i1136" type="#_x0000_t75" style="width:459pt;height:287.25pt">
            <v:imagedata r:id="rId151"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18</w:t>
      </w:r>
      <w:r w:rsidRPr="007F4011">
        <w:rPr>
          <w:rFonts w:hint="eastAsia"/>
          <w:lang w:eastAsia="ja-JP"/>
        </w:rPr>
        <w:t xml:space="preserve">  5%-ile Advanced E-UTRA downlink throughput loss</w:t>
      </w:r>
    </w:p>
    <w:p w:rsidR="004F14BB" w:rsidRPr="007F4011" w:rsidRDefault="004F14BB" w:rsidP="004F14BB">
      <w:pPr>
        <w:rPr>
          <w:lang w:eastAsia="ja-JP"/>
        </w:rPr>
      </w:pPr>
    </w:p>
    <w:p w:rsidR="004F14BB" w:rsidRPr="007F4011" w:rsidRDefault="004F14BB" w:rsidP="00365C77">
      <w:pPr>
        <w:pStyle w:val="Heading4"/>
        <w:rPr>
          <w:lang w:eastAsia="ja-JP"/>
        </w:rPr>
      </w:pPr>
      <w:bookmarkStart w:id="297" w:name="_Toc518937263"/>
      <w:bookmarkStart w:id="298" w:name="_Toc46233122"/>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4</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40 MHz Advanced E-UTRA victim</w:t>
      </w:r>
      <w:bookmarkEnd w:id="297"/>
      <w:bookmarkEnd w:id="298"/>
      <w:r w:rsidRPr="007F4011">
        <w:rPr>
          <w:rFonts w:hint="eastAsia"/>
          <w:lang w:eastAsia="ja-JP"/>
        </w:rPr>
        <w:t xml:space="preserve"> </w:t>
      </w:r>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average Advanced E-UTRA uplink cell throughput loss are presented in table 12.</w:t>
      </w:r>
      <w:r w:rsidRPr="007F4011">
        <w:rPr>
          <w:rFonts w:eastAsia="SimSun" w:hint="eastAsia"/>
          <w:lang w:eastAsia="zh-CN"/>
        </w:rPr>
        <w:t>20</w:t>
      </w:r>
      <w:r w:rsidRPr="007F4011">
        <w:rPr>
          <w:rFonts w:hint="eastAsia"/>
          <w:lang w:eastAsia="ja-JP"/>
        </w:rPr>
        <w:t xml:space="preserve"> and figure 12.</w:t>
      </w:r>
      <w:r w:rsidRPr="007F4011">
        <w:rPr>
          <w:rFonts w:eastAsia="SimSun" w:hint="eastAsia"/>
          <w:lang w:eastAsia="zh-CN"/>
        </w:rPr>
        <w:t>19</w:t>
      </w:r>
      <w:r w:rsidRPr="007F4011">
        <w:rPr>
          <w:rFonts w:hint="eastAsia"/>
          <w:lang w:eastAsia="ja-JP"/>
        </w:rPr>
        <w:t xml:space="preserve"> for TPC set 1 and table 12.</w:t>
      </w:r>
      <w:r w:rsidRPr="007F4011">
        <w:rPr>
          <w:rFonts w:eastAsia="SimSun" w:hint="eastAsia"/>
          <w:lang w:eastAsia="zh-CN"/>
        </w:rPr>
        <w:t>21</w:t>
      </w:r>
      <w:r w:rsidRPr="007F4011">
        <w:rPr>
          <w:rFonts w:hint="eastAsia"/>
          <w:lang w:eastAsia="ja-JP"/>
        </w:rPr>
        <w:t xml:space="preserve"> and figure 12.</w:t>
      </w:r>
      <w:r w:rsidRPr="007F4011">
        <w:rPr>
          <w:rFonts w:eastAsia="SimSun" w:hint="eastAsia"/>
          <w:lang w:eastAsia="zh-CN"/>
        </w:rPr>
        <w:t>20</w:t>
      </w:r>
      <w:r w:rsidRPr="007F4011">
        <w:rPr>
          <w:rFonts w:hint="eastAsia"/>
          <w:lang w:eastAsia="ja-JP"/>
        </w:rPr>
        <w:t xml:space="preserve"> for TPC set 2 respectively. Simulation results for 5% CDF Advanced E-UTRA uplink user throughput loss are presented in table 12.</w:t>
      </w:r>
      <w:r w:rsidRPr="007F4011">
        <w:rPr>
          <w:rFonts w:eastAsia="SimSun" w:hint="eastAsia"/>
          <w:lang w:eastAsia="zh-CN"/>
        </w:rPr>
        <w:t>22</w:t>
      </w:r>
      <w:r w:rsidRPr="007F4011">
        <w:rPr>
          <w:rFonts w:hint="eastAsia"/>
          <w:lang w:eastAsia="ja-JP"/>
        </w:rPr>
        <w:t xml:space="preserve"> and figure 12.</w:t>
      </w:r>
      <w:r w:rsidRPr="007F4011">
        <w:rPr>
          <w:rFonts w:eastAsia="SimSun" w:hint="eastAsia"/>
          <w:lang w:eastAsia="zh-CN"/>
        </w:rPr>
        <w:t>21</w:t>
      </w:r>
      <w:r w:rsidRPr="007F4011">
        <w:rPr>
          <w:rFonts w:hint="eastAsia"/>
          <w:lang w:eastAsia="ja-JP"/>
        </w:rPr>
        <w:t xml:space="preserve"> for TPC set 1 and table 12.</w:t>
      </w:r>
      <w:r w:rsidRPr="007F4011">
        <w:rPr>
          <w:rFonts w:eastAsia="SimSun" w:hint="eastAsia"/>
          <w:lang w:eastAsia="zh-CN"/>
        </w:rPr>
        <w:t>23</w:t>
      </w:r>
      <w:r w:rsidRPr="007F4011">
        <w:rPr>
          <w:rFonts w:hint="eastAsia"/>
          <w:lang w:eastAsia="ja-JP"/>
        </w:rPr>
        <w:t xml:space="preserve"> and figure 12.</w:t>
      </w:r>
      <w:r w:rsidRPr="007F4011">
        <w:rPr>
          <w:rFonts w:eastAsia="SimSun" w:hint="eastAsia"/>
          <w:lang w:eastAsia="zh-CN"/>
        </w:rPr>
        <w:t>22</w:t>
      </w:r>
      <w:r w:rsidRPr="007F4011">
        <w:rPr>
          <w:rFonts w:hint="eastAsia"/>
          <w:lang w:eastAsia="ja-JP"/>
        </w:rPr>
        <w:t xml:space="preserve"> for TPC set 2 respectively.</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20</w:t>
      </w:r>
      <w:r w:rsidRPr="007F4011">
        <w:rPr>
          <w:rFonts w:hint="eastAsia"/>
          <w:lang w:eastAsia="ja-JP"/>
        </w:rPr>
        <w:t xml:space="preserve">  average Advanced E-UTRA uplink throughput loss (TPC set 1)</w:t>
      </w:r>
    </w:p>
    <w:tbl>
      <w:tblPr>
        <w:tblW w:w="9928" w:type="dxa"/>
        <w:tblInd w:w="94" w:type="dxa"/>
        <w:tblLayout w:type="fixed"/>
        <w:tblCellMar>
          <w:left w:w="99" w:type="dxa"/>
          <w:right w:w="99" w:type="dxa"/>
        </w:tblCellMar>
        <w:tblLook w:val="0000" w:firstRow="0" w:lastRow="0" w:firstColumn="0" w:lastColumn="0" w:noHBand="0" w:noVBand="0"/>
      </w:tblPr>
      <w:tblGrid>
        <w:gridCol w:w="679"/>
        <w:gridCol w:w="608"/>
        <w:gridCol w:w="859"/>
        <w:gridCol w:w="694"/>
        <w:gridCol w:w="851"/>
        <w:gridCol w:w="850"/>
        <w:gridCol w:w="709"/>
        <w:gridCol w:w="851"/>
        <w:gridCol w:w="708"/>
        <w:gridCol w:w="851"/>
        <w:gridCol w:w="850"/>
        <w:gridCol w:w="709"/>
        <w:gridCol w:w="709"/>
      </w:tblGrid>
      <w:tr w:rsidR="004F14BB" w:rsidRPr="00202E5B">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Offset</w:t>
            </w:r>
          </w:p>
          <w:p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694"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(R4-101341)</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(R4-101114)</w:t>
            </w:r>
          </w:p>
        </w:tc>
        <w:tc>
          <w:tcPr>
            <w:tcW w:w="70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70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25.7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34.53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15.2573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34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18.0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20.60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6.8806</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9.7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8.78</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9.1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10.72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2.9315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11.12</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3.64</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4.78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1.1669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5.13</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1.85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0.52</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0.64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0.1448</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0.94</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0.047</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0.35</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0.07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0.015</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jc w:val="center"/>
        <w:rPr>
          <w:i/>
          <w:lang w:eastAsia="ja-JP"/>
        </w:rPr>
      </w:pPr>
    </w:p>
    <w:p w:rsidR="004F14BB" w:rsidRPr="007F4011" w:rsidRDefault="00EB222C" w:rsidP="00365C77">
      <w:pPr>
        <w:pStyle w:val="TH"/>
        <w:rPr>
          <w:lang w:eastAsia="ja-JP"/>
        </w:rPr>
      </w:pPr>
      <w:r>
        <w:pict>
          <v:shape id="_x0000_i1137" type="#_x0000_t75" style="width:458.25pt;height:271.5pt">
            <v:imagedata r:id="rId152"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19</w:t>
      </w:r>
      <w:r w:rsidRPr="007F4011">
        <w:rPr>
          <w:rFonts w:hint="eastAsia"/>
          <w:lang w:eastAsia="ja-JP"/>
        </w:rPr>
        <w:t xml:space="preserve">  average Advanced E-UTRA uplink throughput loss (TPC set 1)</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21</w:t>
      </w:r>
      <w:r w:rsidRPr="007F4011">
        <w:rPr>
          <w:rFonts w:hint="eastAsia"/>
          <w:lang w:eastAsia="ja-JP"/>
        </w:rPr>
        <w:t xml:space="preserve">  average Advanced E-UTRA uplink throughput loss (TPC set 2)</w:t>
      </w:r>
    </w:p>
    <w:tbl>
      <w:tblPr>
        <w:tblW w:w="9786" w:type="dxa"/>
        <w:tblInd w:w="94" w:type="dxa"/>
        <w:tblLayout w:type="fixed"/>
        <w:tblCellMar>
          <w:left w:w="99" w:type="dxa"/>
          <w:right w:w="99" w:type="dxa"/>
        </w:tblCellMar>
        <w:tblLook w:val="0000" w:firstRow="0" w:lastRow="0" w:firstColumn="0" w:lastColumn="0" w:noHBand="0" w:noVBand="0"/>
      </w:tblPr>
      <w:tblGrid>
        <w:gridCol w:w="679"/>
        <w:gridCol w:w="647"/>
        <w:gridCol w:w="859"/>
        <w:gridCol w:w="859"/>
        <w:gridCol w:w="930"/>
        <w:gridCol w:w="851"/>
        <w:gridCol w:w="850"/>
        <w:gridCol w:w="851"/>
        <w:gridCol w:w="850"/>
        <w:gridCol w:w="851"/>
        <w:gridCol w:w="709"/>
        <w:gridCol w:w="850"/>
      </w:tblGrid>
      <w:tr w:rsidR="004F14BB" w:rsidRPr="00202E5B">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Offset</w:t>
            </w:r>
          </w:p>
          <w:p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47"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3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1" w:type="dxa"/>
            <w:tcBorders>
              <w:top w:val="single" w:sz="4" w:space="0" w:color="auto"/>
              <w:left w:val="nil"/>
              <w:bottom w:val="single" w:sz="4" w:space="0" w:color="auto"/>
              <w:right w:val="nil"/>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26.97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18.5</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11.8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18.4</w:t>
            </w:r>
          </w:p>
        </w:tc>
        <w:tc>
          <w:tcPr>
            <w:tcW w:w="93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14.34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93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7.43</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6.54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7.91</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93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2.95</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0.69</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93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3</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1.42</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3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0.30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0.51</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3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0.10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0.26</w:t>
            </w:r>
          </w:p>
        </w:tc>
      </w:tr>
      <w:tr w:rsidR="004F14BB" w:rsidRPr="00202E5B">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3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0.03 </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rPr>
          <w:lang w:eastAsia="ja-JP"/>
        </w:rPr>
      </w:pPr>
    </w:p>
    <w:p w:rsidR="004F14BB" w:rsidRPr="007F4011" w:rsidRDefault="00EB222C" w:rsidP="00365C77">
      <w:pPr>
        <w:pStyle w:val="TH"/>
        <w:rPr>
          <w:lang w:eastAsia="ja-JP"/>
        </w:rPr>
      </w:pPr>
      <w:r>
        <w:lastRenderedPageBreak/>
        <w:pict>
          <v:shape id="_x0000_i1138" type="#_x0000_t75" style="width:459pt;height:303pt">
            <v:imagedata r:id="rId153"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20</w:t>
      </w:r>
      <w:r w:rsidRPr="007F4011">
        <w:rPr>
          <w:rFonts w:hint="eastAsia"/>
          <w:lang w:eastAsia="ja-JP"/>
        </w:rPr>
        <w:t xml:space="preserve">  average Advanced E-UTRA uplink throughput loss (TPC set 2)</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22</w:t>
      </w:r>
      <w:r w:rsidRPr="007F4011">
        <w:rPr>
          <w:rFonts w:hint="eastAsia"/>
          <w:lang w:eastAsia="ja-JP"/>
        </w:rPr>
        <w:t xml:space="preserve">  5%-ile Advanced E-UTRA uplink throughput loss (TPC set 1)</w:t>
      </w:r>
    </w:p>
    <w:tbl>
      <w:tblPr>
        <w:tblW w:w="10087" w:type="dxa"/>
        <w:tblInd w:w="94" w:type="dxa"/>
        <w:tblCellMar>
          <w:left w:w="99" w:type="dxa"/>
          <w:right w:w="99" w:type="dxa"/>
        </w:tblCellMar>
        <w:tblLook w:val="0000" w:firstRow="0" w:lastRow="0" w:firstColumn="0" w:lastColumn="0" w:noHBand="0" w:noVBand="0"/>
      </w:tblPr>
      <w:tblGrid>
        <w:gridCol w:w="719"/>
        <w:gridCol w:w="569"/>
        <w:gridCol w:w="859"/>
        <w:gridCol w:w="859"/>
        <w:gridCol w:w="1028"/>
        <w:gridCol w:w="859"/>
        <w:gridCol w:w="859"/>
        <w:gridCol w:w="859"/>
        <w:gridCol w:w="859"/>
        <w:gridCol w:w="906"/>
        <w:gridCol w:w="859"/>
        <w:gridCol w:w="859"/>
      </w:tblGrid>
      <w:tr w:rsidR="004F14BB" w:rsidRPr="00202E5B">
        <w:trPr>
          <w:trHeight w:val="48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Offset</w:t>
            </w:r>
          </w:p>
          <w:p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567"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28"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906" w:type="dxa"/>
            <w:tcBorders>
              <w:top w:val="single" w:sz="4" w:space="0" w:color="auto"/>
              <w:left w:val="nil"/>
              <w:bottom w:val="single" w:sz="4" w:space="0" w:color="auto"/>
              <w:right w:val="nil"/>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49.4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8"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45.39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59.7369</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25.2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54.1</w:t>
            </w:r>
          </w:p>
        </w:tc>
        <w:tc>
          <w:tcPr>
            <w:tcW w:w="1028"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26.4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21.29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22.5</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19.6959</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8.8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7.42</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6.42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6.3135</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10.38</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2.0052</w:t>
            </w:r>
          </w:p>
        </w:tc>
        <w:tc>
          <w:tcPr>
            <w:tcW w:w="859" w:type="dxa"/>
            <w:tcBorders>
              <w:top w:val="nil"/>
              <w:left w:val="single" w:sz="4" w:space="0" w:color="auto"/>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4.36</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0.46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0.14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0.2009</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0.12</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0.0201</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1028"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06" w:type="dxa"/>
            <w:tcBorders>
              <w:top w:val="nil"/>
              <w:left w:val="nil"/>
              <w:bottom w:val="single" w:sz="4" w:space="0" w:color="auto"/>
              <w:right w:val="nil"/>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rPr>
          <w:lang w:eastAsia="ja-JP"/>
        </w:rPr>
      </w:pPr>
    </w:p>
    <w:p w:rsidR="004F14BB" w:rsidRPr="007F4011" w:rsidRDefault="00EB222C" w:rsidP="00365C77">
      <w:pPr>
        <w:pStyle w:val="TH"/>
        <w:rPr>
          <w:lang w:eastAsia="ja-JP"/>
        </w:rPr>
      </w:pPr>
      <w:r>
        <w:lastRenderedPageBreak/>
        <w:pict>
          <v:shape id="_x0000_i1139" type="#_x0000_t75" style="width:459pt;height:273.75pt">
            <v:imagedata r:id="rId154"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21</w:t>
      </w:r>
      <w:r w:rsidRPr="007F4011">
        <w:rPr>
          <w:rFonts w:hint="eastAsia"/>
          <w:lang w:eastAsia="ja-JP"/>
        </w:rPr>
        <w:t xml:space="preserve">  5%-ile Advanced E-UTRA uplink throughput loss (TPC set 1)</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23</w:t>
      </w:r>
      <w:r w:rsidRPr="007F4011">
        <w:rPr>
          <w:rFonts w:hint="eastAsia"/>
          <w:lang w:eastAsia="ja-JP"/>
        </w:rPr>
        <w:t xml:space="preserve">  5%-ile Advanced E-UTRA uplink throughput loss (TPC set 2)</w:t>
      </w:r>
    </w:p>
    <w:tbl>
      <w:tblPr>
        <w:tblW w:w="9747" w:type="dxa"/>
        <w:tblInd w:w="94" w:type="dxa"/>
        <w:tblCellMar>
          <w:left w:w="99" w:type="dxa"/>
          <w:right w:w="99" w:type="dxa"/>
        </w:tblCellMar>
        <w:tblLook w:val="0000" w:firstRow="0" w:lastRow="0" w:firstColumn="0" w:lastColumn="0" w:noHBand="0" w:noVBand="0"/>
      </w:tblPr>
      <w:tblGrid>
        <w:gridCol w:w="761"/>
        <w:gridCol w:w="697"/>
        <w:gridCol w:w="906"/>
        <w:gridCol w:w="906"/>
        <w:gridCol w:w="1041"/>
        <w:gridCol w:w="906"/>
        <w:gridCol w:w="906"/>
        <w:gridCol w:w="906"/>
        <w:gridCol w:w="906"/>
        <w:gridCol w:w="906"/>
        <w:gridCol w:w="906"/>
      </w:tblGrid>
      <w:tr w:rsidR="004F14BB" w:rsidRPr="00202E5B">
        <w:trPr>
          <w:trHeight w:val="480"/>
        </w:trPr>
        <w:tc>
          <w:tcPr>
            <w:tcW w:w="761"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Offset</w:t>
            </w:r>
          </w:p>
          <w:p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w:t>
            </w:r>
          </w:p>
          <w:p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697"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w:t>
            </w:r>
          </w:p>
          <w:p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w:t>
            </w:r>
          </w:p>
          <w:p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41"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w:t>
            </w:r>
          </w:p>
          <w:p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t>
            </w:r>
          </w:p>
          <w:p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w:t>
            </w:r>
          </w:p>
          <w:p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Sam</w:t>
            </w:r>
          </w:p>
          <w:p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906"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Moto</w:t>
            </w:r>
          </w:p>
          <w:p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30.7 </w:t>
            </w:r>
          </w:p>
        </w:tc>
        <w:tc>
          <w:tcPr>
            <w:tcW w:w="906"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4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38.89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24.8201</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16.3 </w:t>
            </w:r>
          </w:p>
        </w:tc>
        <w:tc>
          <w:tcPr>
            <w:tcW w:w="906"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w:t>
            </w:r>
          </w:p>
        </w:tc>
        <w:tc>
          <w:tcPr>
            <w:tcW w:w="104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16.04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9.4545</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6.2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6.69</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p>
        </w:tc>
        <w:tc>
          <w:tcPr>
            <w:tcW w:w="104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8.0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5.79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3.1966</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7.28</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1.93</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104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1.40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1.0335</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0.803</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104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0.38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0.3291</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0.183</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104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0.12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0.1043</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41"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0.033</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r>
      <w:tr w:rsidR="004F14BB" w:rsidRPr="00202E5B">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4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0.0104</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rsidR="004F14BB" w:rsidRPr="007F4011" w:rsidRDefault="004F14BB" w:rsidP="004F14BB">
      <w:pPr>
        <w:rPr>
          <w:lang w:eastAsia="ja-JP"/>
        </w:rPr>
      </w:pPr>
    </w:p>
    <w:p w:rsidR="004F14BB" w:rsidRPr="007F4011" w:rsidRDefault="00EB222C" w:rsidP="00365C77">
      <w:pPr>
        <w:pStyle w:val="TH"/>
        <w:rPr>
          <w:lang w:eastAsia="ja-JP"/>
        </w:rPr>
      </w:pPr>
      <w:r>
        <w:lastRenderedPageBreak/>
        <w:pict>
          <v:shape id="_x0000_i1140" type="#_x0000_t75" style="width:459.75pt;height:307.5pt">
            <v:imagedata r:id="rId155"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22</w:t>
      </w:r>
      <w:r w:rsidRPr="007F4011">
        <w:rPr>
          <w:rFonts w:hint="eastAsia"/>
          <w:lang w:eastAsia="ja-JP"/>
        </w:rPr>
        <w:t xml:space="preserve"> 5%-ile Advanced E-UTRA uplink throughput loss (TPC set 2)</w:t>
      </w:r>
    </w:p>
    <w:p w:rsidR="004F14BB" w:rsidRPr="007F4011" w:rsidRDefault="004F14BB" w:rsidP="004F14BB">
      <w:pPr>
        <w:rPr>
          <w:lang w:eastAsia="ja-JP"/>
        </w:rPr>
      </w:pPr>
    </w:p>
    <w:p w:rsidR="004F14BB" w:rsidRPr="007F4011" w:rsidRDefault="004F14BB" w:rsidP="00365C77">
      <w:pPr>
        <w:pStyle w:val="Heading4"/>
        <w:rPr>
          <w:lang w:eastAsia="ja-JP"/>
        </w:rPr>
      </w:pPr>
      <w:bookmarkStart w:id="299" w:name="_Toc518937264"/>
      <w:bookmarkStart w:id="300" w:name="_Toc46233123"/>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5 MHz UTRA victim</w:t>
      </w:r>
      <w:bookmarkEnd w:id="299"/>
      <w:bookmarkEnd w:id="300"/>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5</w:t>
      </w:r>
      <w:r w:rsidRPr="007F4011">
        <w:t xml:space="preserve"> MHz 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5 MHz UTRA downlink capacity loss are presented in table 12.</w:t>
      </w:r>
      <w:r w:rsidRPr="007F4011">
        <w:rPr>
          <w:rFonts w:eastAsia="SimSun" w:hint="eastAsia"/>
          <w:lang w:eastAsia="zh-CN"/>
        </w:rPr>
        <w:t>24</w:t>
      </w:r>
      <w:r w:rsidRPr="007F4011">
        <w:rPr>
          <w:rFonts w:hint="eastAsia"/>
          <w:lang w:eastAsia="ja-JP"/>
        </w:rPr>
        <w:t xml:space="preserve"> and figure 12.</w:t>
      </w:r>
      <w:r w:rsidRPr="007F4011">
        <w:rPr>
          <w:rFonts w:eastAsia="SimSun" w:hint="eastAsia"/>
          <w:lang w:eastAsia="zh-CN"/>
        </w:rPr>
        <w:t>23</w:t>
      </w:r>
      <w:r w:rsidRPr="007F4011">
        <w:rPr>
          <w:rFonts w:hint="eastAsia"/>
          <w:lang w:eastAsia="ja-JP"/>
        </w:rPr>
        <w:t xml:space="preserve">. </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24</w:t>
      </w:r>
      <w:r w:rsidRPr="007F4011">
        <w:rPr>
          <w:rFonts w:hint="eastAsia"/>
          <w:lang w:eastAsia="ja-JP"/>
        </w:rPr>
        <w:t xml:space="preserve">  average 5 MHz UTRA downlink capacity loss</w:t>
      </w:r>
    </w:p>
    <w:tbl>
      <w:tblPr>
        <w:tblW w:w="8640" w:type="dxa"/>
        <w:jc w:val="center"/>
        <w:tblCellMar>
          <w:left w:w="99" w:type="dxa"/>
          <w:right w:w="99" w:type="dxa"/>
        </w:tblCellMar>
        <w:tblLook w:val="0000" w:firstRow="0" w:lastRow="0" w:firstColumn="0" w:lastColumn="0" w:noHBand="0" w:noVBand="0"/>
      </w:tblPr>
      <w:tblGrid>
        <w:gridCol w:w="1020"/>
        <w:gridCol w:w="879"/>
        <w:gridCol w:w="1400"/>
        <w:gridCol w:w="1240"/>
        <w:gridCol w:w="1500"/>
        <w:gridCol w:w="1240"/>
        <w:gridCol w:w="1400"/>
      </w:tblGrid>
      <w:tr w:rsidR="004F14BB" w:rsidRPr="00202E5B">
        <w:trPr>
          <w:trHeight w:val="720"/>
          <w:jc w:val="center"/>
        </w:trPr>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84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average</w:t>
            </w:r>
          </w:p>
        </w:tc>
        <w:tc>
          <w:tcPr>
            <w:tcW w:w="140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(R4-101350)</w:t>
            </w:r>
          </w:p>
        </w:tc>
        <w:tc>
          <w:tcPr>
            <w:tcW w:w="124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(R4-101355)</w:t>
            </w:r>
          </w:p>
        </w:tc>
        <w:tc>
          <w:tcPr>
            <w:tcW w:w="150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124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(R4-102147)</w:t>
            </w:r>
          </w:p>
        </w:tc>
        <w:tc>
          <w:tcPr>
            <w:tcW w:w="140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(R4-102188)</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24.1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35.7 </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11.59</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16.3265</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8.9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10.2 </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3.03</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9.83</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10.2041</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 </w:t>
            </w:r>
          </w:p>
        </w:tc>
        <w:tc>
          <w:tcPr>
            <w:tcW w:w="140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 </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4.29</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8.1633</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4.0816</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0.57</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2.3168</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0.004</w:t>
            </w:r>
          </w:p>
        </w:tc>
        <w:tc>
          <w:tcPr>
            <w:tcW w:w="15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w:t>
            </w:r>
          </w:p>
        </w:tc>
      </w:tr>
    </w:tbl>
    <w:p w:rsidR="004F14BB" w:rsidRPr="007F4011" w:rsidRDefault="004F14BB" w:rsidP="004F14BB">
      <w:pPr>
        <w:rPr>
          <w:lang w:eastAsia="ja-JP"/>
        </w:rPr>
      </w:pPr>
    </w:p>
    <w:p w:rsidR="004F14BB" w:rsidRPr="007F4011" w:rsidRDefault="00EB222C" w:rsidP="00365C77">
      <w:pPr>
        <w:pStyle w:val="TH"/>
      </w:pPr>
      <w:r>
        <w:pict>
          <v:shape id="_x0000_i1141" type="#_x0000_t75" style="width:458.25pt;height:282pt">
            <v:imagedata r:id="rId156"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23</w:t>
      </w:r>
      <w:r w:rsidRPr="007F4011">
        <w:rPr>
          <w:rFonts w:hint="eastAsia"/>
          <w:lang w:eastAsia="ja-JP"/>
        </w:rPr>
        <w:t xml:space="preserve">  average 5 MHz UTRA downlink capacity loss</w:t>
      </w:r>
    </w:p>
    <w:p w:rsidR="004F14BB" w:rsidRPr="007F4011" w:rsidRDefault="004F14BB" w:rsidP="004F14BB">
      <w:pPr>
        <w:rPr>
          <w:lang w:eastAsia="ja-JP"/>
        </w:rPr>
      </w:pPr>
    </w:p>
    <w:p w:rsidR="004F14BB" w:rsidRPr="007F4011" w:rsidRDefault="004F14BB" w:rsidP="00365C77">
      <w:pPr>
        <w:pStyle w:val="Heading4"/>
        <w:rPr>
          <w:lang w:eastAsia="ja-JP"/>
        </w:rPr>
      </w:pPr>
      <w:bookmarkStart w:id="301" w:name="_Toc518937265"/>
      <w:bookmarkStart w:id="302" w:name="_Toc46233124"/>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5 MHz UTRA victim</w:t>
      </w:r>
      <w:bookmarkEnd w:id="301"/>
      <w:bookmarkEnd w:id="302"/>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5</w:t>
      </w:r>
      <w:r w:rsidRPr="007F4011">
        <w:rPr>
          <w:lang w:val="en-US"/>
        </w:rPr>
        <w:t xml:space="preserve"> MHz 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25</w:t>
      </w:r>
      <w:r w:rsidRPr="007F4011">
        <w:rPr>
          <w:rFonts w:hint="eastAsia"/>
          <w:lang w:eastAsia="ja-JP"/>
        </w:rPr>
        <w:t xml:space="preserve"> and figure 12.</w:t>
      </w:r>
      <w:r w:rsidRPr="007F4011">
        <w:rPr>
          <w:rFonts w:eastAsia="SimSun" w:hint="eastAsia"/>
          <w:lang w:eastAsia="zh-CN"/>
        </w:rPr>
        <w:t>24</w:t>
      </w:r>
      <w:r w:rsidRPr="007F4011">
        <w:rPr>
          <w:rFonts w:hint="eastAsia"/>
          <w:lang w:eastAsia="ja-JP"/>
        </w:rPr>
        <w:t xml:space="preserve"> for Advanced E-UTRA TPC set 1 and in table 12.</w:t>
      </w:r>
      <w:r w:rsidRPr="007F4011">
        <w:rPr>
          <w:rFonts w:eastAsia="SimSun" w:hint="eastAsia"/>
          <w:lang w:eastAsia="zh-CN"/>
        </w:rPr>
        <w:t>26</w:t>
      </w:r>
      <w:r w:rsidRPr="007F4011">
        <w:rPr>
          <w:rFonts w:hint="eastAsia"/>
          <w:lang w:eastAsia="ja-JP"/>
        </w:rPr>
        <w:t xml:space="preserve"> and figure 12.</w:t>
      </w:r>
      <w:r w:rsidRPr="007F4011">
        <w:rPr>
          <w:rFonts w:eastAsia="SimSun" w:hint="eastAsia"/>
          <w:lang w:eastAsia="zh-CN"/>
        </w:rPr>
        <w:t>25</w:t>
      </w:r>
      <w:r w:rsidRPr="007F4011">
        <w:rPr>
          <w:rFonts w:hint="eastAsia"/>
          <w:lang w:eastAsia="ja-JP"/>
        </w:rPr>
        <w:t xml:space="preserve"> for Advanced E-UTRA TPC set 2. </w:t>
      </w:r>
    </w:p>
    <w:p w:rsidR="004F14BB" w:rsidRPr="007F4011" w:rsidRDefault="004F14BB" w:rsidP="004F14BB">
      <w:pPr>
        <w:jc w:val="both"/>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25</w:t>
      </w:r>
      <w:r w:rsidRPr="007F4011">
        <w:rPr>
          <w:rFonts w:hint="eastAsia"/>
          <w:lang w:eastAsia="ja-JP"/>
        </w:rPr>
        <w:t xml:space="preserve">  average 5 MHz UTRA uplink capacity loss (TPC set 1)</w:t>
      </w:r>
    </w:p>
    <w:tbl>
      <w:tblPr>
        <w:tblW w:w="8410" w:type="dxa"/>
        <w:jc w:val="center"/>
        <w:tblCellMar>
          <w:left w:w="99" w:type="dxa"/>
          <w:right w:w="99" w:type="dxa"/>
        </w:tblCellMar>
        <w:tblLook w:val="0000" w:firstRow="0" w:lastRow="0" w:firstColumn="0" w:lastColumn="0" w:noHBand="0" w:noVBand="0"/>
      </w:tblPr>
      <w:tblGrid>
        <w:gridCol w:w="714"/>
        <w:gridCol w:w="851"/>
        <w:gridCol w:w="1249"/>
        <w:gridCol w:w="1429"/>
        <w:gridCol w:w="939"/>
        <w:gridCol w:w="1220"/>
        <w:gridCol w:w="979"/>
        <w:gridCol w:w="1029"/>
      </w:tblGrid>
      <w:tr w:rsidR="004F14BB" w:rsidRPr="00202E5B">
        <w:trPr>
          <w:trHeight w:val="480"/>
          <w:jc w:val="center"/>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Offset value </w:t>
            </w:r>
            <w:r w:rsidRPr="007F4011">
              <w:rPr>
                <w:rFonts w:ascii="Arial" w:eastAsia="MS PGothic" w:hAnsi="Arial" w:cs="Arial"/>
                <w:sz w:val="18"/>
                <w:szCs w:val="18"/>
                <w:lang w:val="en-US" w:eastAsia="ja-JP"/>
              </w:rPr>
              <w:br/>
              <w:t>X [dB]</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42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122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97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93.1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83.42</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75</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86.3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69.59</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48.0969</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53.5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69.6</w:t>
            </w:r>
          </w:p>
        </w:tc>
        <w:tc>
          <w:tcPr>
            <w:tcW w:w="14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70.0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41.69</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72.1</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17.7778</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16.5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14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21.4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15.15</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10.79</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25.2</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6.6667</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142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6.06</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14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2.857142857</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12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2.3684</w:t>
            </w:r>
          </w:p>
        </w:tc>
      </w:tr>
    </w:tbl>
    <w:p w:rsidR="004F14BB" w:rsidRPr="007F4011" w:rsidRDefault="004F14BB" w:rsidP="004F14BB">
      <w:pPr>
        <w:rPr>
          <w:lang w:eastAsia="ja-JP"/>
        </w:rPr>
      </w:pPr>
    </w:p>
    <w:p w:rsidR="004F14BB" w:rsidRPr="007F4011" w:rsidRDefault="00EB222C" w:rsidP="00365C77">
      <w:pPr>
        <w:pStyle w:val="TH"/>
      </w:pPr>
      <w:r>
        <w:pict>
          <v:shape id="_x0000_i1142" type="#_x0000_t75" style="width:458.25pt;height:291.75pt">
            <v:imagedata r:id="rId157"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24</w:t>
      </w:r>
      <w:r w:rsidRPr="007F4011">
        <w:rPr>
          <w:rFonts w:hint="eastAsia"/>
          <w:lang w:eastAsia="ja-JP"/>
        </w:rPr>
        <w:t xml:space="preserve">  average 5 MHz UTRA uplink capacity loss (TPC set 1)</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26</w:t>
      </w:r>
      <w:r w:rsidRPr="007F4011">
        <w:rPr>
          <w:rFonts w:hint="eastAsia"/>
          <w:lang w:eastAsia="ja-JP"/>
        </w:rPr>
        <w:t xml:space="preserve">  average 5 MHz UTRA uplink capacity loss (TPC set 2)</w:t>
      </w:r>
    </w:p>
    <w:tbl>
      <w:tblPr>
        <w:tblW w:w="8884" w:type="dxa"/>
        <w:jc w:val="center"/>
        <w:tblCellMar>
          <w:left w:w="99" w:type="dxa"/>
          <w:right w:w="99" w:type="dxa"/>
        </w:tblCellMar>
        <w:tblLook w:val="0000" w:firstRow="0" w:lastRow="0" w:firstColumn="0" w:lastColumn="0" w:noHBand="0" w:noVBand="0"/>
      </w:tblPr>
      <w:tblGrid>
        <w:gridCol w:w="859"/>
        <w:gridCol w:w="1029"/>
        <w:gridCol w:w="1249"/>
        <w:gridCol w:w="1380"/>
        <w:gridCol w:w="939"/>
        <w:gridCol w:w="979"/>
        <w:gridCol w:w="1420"/>
        <w:gridCol w:w="1029"/>
      </w:tblGrid>
      <w:tr w:rsidR="004F14BB" w:rsidRPr="00202E5B">
        <w:trPr>
          <w:trHeight w:val="480"/>
          <w:jc w:val="center"/>
        </w:trPr>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Offset</w:t>
            </w:r>
          </w:p>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value </w:t>
            </w:r>
            <w:r w:rsidRPr="007F4011">
              <w:rPr>
                <w:rFonts w:ascii="Arial" w:eastAsia="MS PGothic" w:hAnsi="Arial" w:cs="Arial"/>
                <w:sz w:val="18"/>
                <w:szCs w:val="18"/>
                <w:lang w:val="en-US" w:eastAsia="ja-JP"/>
              </w:rPr>
              <w:br/>
              <w:t>X [dB]</w:t>
            </w:r>
          </w:p>
        </w:tc>
        <w:tc>
          <w:tcPr>
            <w:tcW w:w="1029" w:type="dxa"/>
            <w:tcBorders>
              <w:top w:val="single" w:sz="4" w:space="0" w:color="auto"/>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38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97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1420"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83.6 </w:t>
            </w:r>
          </w:p>
        </w:tc>
        <w:tc>
          <w:tcPr>
            <w:tcW w:w="1249"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50.87</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37.4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46.04</w:t>
            </w:r>
          </w:p>
        </w:tc>
        <w:tc>
          <w:tcPr>
            <w:tcW w:w="138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46.4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11.89</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44.9</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41.746</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15.4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14.05</w:t>
            </w:r>
          </w:p>
        </w:tc>
        <w:tc>
          <w:tcPr>
            <w:tcW w:w="138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10.61</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10.19</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26.6667</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4.58</w:t>
            </w:r>
          </w:p>
        </w:tc>
        <w:tc>
          <w:tcPr>
            <w:tcW w:w="138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4.55</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8.3333</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38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138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r w:rsidR="004F14BB" w:rsidRPr="00202E5B">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124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0.714285714</w:t>
            </w:r>
          </w:p>
        </w:tc>
        <w:tc>
          <w:tcPr>
            <w:tcW w:w="93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9" w:type="dxa"/>
            <w:tcBorders>
              <w:top w:val="nil"/>
              <w:left w:val="nil"/>
              <w:bottom w:val="single" w:sz="4" w:space="0" w:color="auto"/>
              <w:right w:val="single" w:sz="4" w:space="0" w:color="auto"/>
            </w:tcBorders>
            <w:shd w:val="clear" w:color="auto" w:fill="auto"/>
            <w:noWrap/>
            <w:vAlign w:val="center"/>
          </w:tcPr>
          <w:p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bl>
    <w:p w:rsidR="004F14BB" w:rsidRPr="007F4011" w:rsidRDefault="004F14BB" w:rsidP="004F14BB">
      <w:pPr>
        <w:rPr>
          <w:lang w:eastAsia="ja-JP"/>
        </w:rPr>
      </w:pPr>
    </w:p>
    <w:p w:rsidR="004F14BB" w:rsidRPr="007F4011" w:rsidRDefault="00EB222C" w:rsidP="00365C77">
      <w:pPr>
        <w:pStyle w:val="TH"/>
      </w:pPr>
      <w:r>
        <w:lastRenderedPageBreak/>
        <w:pict>
          <v:shape id="_x0000_i1143" type="#_x0000_t75" style="width:459pt;height:289.5pt">
            <v:imagedata r:id="rId158" o:title=""/>
          </v:shape>
        </w:pi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25</w:t>
      </w:r>
      <w:r w:rsidRPr="007F4011">
        <w:rPr>
          <w:rFonts w:hint="eastAsia"/>
          <w:lang w:eastAsia="ja-JP"/>
        </w:rPr>
        <w:t xml:space="preserve">  average 5 MHz UTRA uplink capacity loss (TPC set 2)</w:t>
      </w:r>
    </w:p>
    <w:p w:rsidR="004F14BB" w:rsidRPr="007F4011" w:rsidRDefault="004F14BB" w:rsidP="004F14BB">
      <w:pPr>
        <w:jc w:val="center"/>
        <w:rPr>
          <w:lang w:eastAsia="ja-JP"/>
        </w:rPr>
      </w:pPr>
    </w:p>
    <w:p w:rsidR="004F14BB" w:rsidRPr="007F4011" w:rsidRDefault="004F14BB" w:rsidP="00DC1575">
      <w:pPr>
        <w:pStyle w:val="Heading4"/>
        <w:rPr>
          <w:lang w:eastAsia="ja-JP"/>
        </w:rPr>
      </w:pPr>
      <w:bookmarkStart w:id="303" w:name="_Toc518937266"/>
      <w:bookmarkStart w:id="304" w:name="_Toc46233125"/>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1.6 MHz UTRA victim</w:t>
      </w:r>
      <w:bookmarkEnd w:id="303"/>
      <w:bookmarkEnd w:id="304"/>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1.6</w:t>
      </w:r>
      <w:r w:rsidRPr="007F4011">
        <w:t xml:space="preserve"> MHz 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1.6 MHz UTRA downlink capacity loss are presented in table 12.</w:t>
      </w:r>
      <w:r w:rsidRPr="007F4011">
        <w:rPr>
          <w:rFonts w:eastAsia="SimSun" w:hint="eastAsia"/>
          <w:lang w:eastAsia="zh-CN"/>
        </w:rPr>
        <w:t>2</w:t>
      </w:r>
      <w:r w:rsidRPr="007F4011">
        <w:rPr>
          <w:rFonts w:hint="eastAsia"/>
          <w:lang w:eastAsia="ja-JP"/>
        </w:rPr>
        <w:t>7 and figure 12.</w:t>
      </w:r>
      <w:r w:rsidRPr="007F4011">
        <w:rPr>
          <w:rFonts w:eastAsia="SimSun" w:hint="eastAsia"/>
          <w:lang w:eastAsia="zh-CN"/>
        </w:rPr>
        <w:t>2</w:t>
      </w:r>
      <w:r w:rsidRPr="007F4011">
        <w:rPr>
          <w:rFonts w:hint="eastAsia"/>
          <w:lang w:eastAsia="ja-JP"/>
        </w:rPr>
        <w:t xml:space="preserve">6. </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7  average 1.6 MHz UTRA downlink capacity loss</w:t>
      </w:r>
    </w:p>
    <w:tbl>
      <w:tblPr>
        <w:tblW w:w="9519" w:type="dxa"/>
        <w:jc w:val="center"/>
        <w:tblCellMar>
          <w:left w:w="99" w:type="dxa"/>
          <w:right w:w="99" w:type="dxa"/>
        </w:tblCellMar>
        <w:tblLook w:val="0000" w:firstRow="0" w:lastRow="0" w:firstColumn="0" w:lastColumn="0" w:noHBand="0" w:noVBand="0"/>
      </w:tblPr>
      <w:tblGrid>
        <w:gridCol w:w="1935"/>
        <w:gridCol w:w="1483"/>
        <w:gridCol w:w="1519"/>
        <w:gridCol w:w="1521"/>
        <w:gridCol w:w="1508"/>
        <w:gridCol w:w="1553"/>
      </w:tblGrid>
      <w:tr w:rsidR="00EA6D8E" w:rsidRPr="00202E5B">
        <w:trPr>
          <w:trHeight w:val="301"/>
          <w:jc w:val="center"/>
        </w:trPr>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EA6D8E" w:rsidRPr="007F4011" w:rsidRDefault="00EA6D8E" w:rsidP="00CA70E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1483" w:type="dxa"/>
            <w:tcBorders>
              <w:top w:val="single" w:sz="4" w:space="0" w:color="auto"/>
              <w:left w:val="nil"/>
              <w:bottom w:val="single" w:sz="4" w:space="0" w:color="auto"/>
              <w:right w:val="single" w:sz="4" w:space="0" w:color="auto"/>
            </w:tcBorders>
            <w:shd w:val="clear" w:color="auto" w:fill="auto"/>
            <w:vAlign w:val="center"/>
          </w:tcPr>
          <w:p w:rsidR="00EA6D8E" w:rsidRPr="007F4011" w:rsidRDefault="00EA6D8E" w:rsidP="00CA70E8">
            <w:pPr>
              <w:pStyle w:val="TAH"/>
              <w:rPr>
                <w:rFonts w:eastAsia="MS PGothic"/>
                <w:lang w:val="en-US" w:eastAsia="ja-JP"/>
              </w:rPr>
            </w:pPr>
            <w:r w:rsidRPr="00202E5B">
              <w:t>CMCC</w:t>
            </w:r>
            <w:r w:rsidRPr="00202E5B">
              <w:rPr>
                <w:rFonts w:hint="eastAsia"/>
                <w:lang w:eastAsia="zh-CN"/>
              </w:rPr>
              <w:br/>
            </w:r>
            <w:r w:rsidRPr="00E862A2">
              <w:rPr>
                <w:rFonts w:eastAsia="MS PGothic"/>
                <w:lang w:val="en-US" w:eastAsia="ja-JP"/>
              </w:rPr>
              <w:t>(R4-10</w:t>
            </w:r>
            <w:r w:rsidRPr="00202E5B">
              <w:rPr>
                <w:rFonts w:hint="eastAsia"/>
                <w:lang w:val="en-US" w:eastAsia="zh-CN"/>
              </w:rPr>
              <w:t>2996</w:t>
            </w:r>
            <w:r w:rsidRPr="00E862A2">
              <w:rPr>
                <w:rFonts w:eastAsia="MS PGothic"/>
                <w:lang w:val="en-US" w:eastAsia="ja-JP"/>
              </w:rPr>
              <w:t>)</w:t>
            </w:r>
          </w:p>
        </w:tc>
        <w:tc>
          <w:tcPr>
            <w:tcW w:w="1519" w:type="dxa"/>
            <w:tcBorders>
              <w:top w:val="single" w:sz="4" w:space="0" w:color="auto"/>
              <w:left w:val="nil"/>
              <w:bottom w:val="single" w:sz="4" w:space="0" w:color="auto"/>
              <w:right w:val="single" w:sz="4" w:space="0" w:color="auto"/>
            </w:tcBorders>
            <w:shd w:val="clear" w:color="auto" w:fill="auto"/>
            <w:vAlign w:val="center"/>
          </w:tcPr>
          <w:p w:rsidR="00EA6D8E" w:rsidRPr="00B30414" w:rsidRDefault="00EA6D8E" w:rsidP="00CA70E8">
            <w:pPr>
              <w:pStyle w:val="TAH"/>
              <w:rPr>
                <w:rFonts w:eastAsia="MS PGothic"/>
                <w:lang w:val="en-US" w:eastAsia="zh-CN"/>
              </w:rPr>
            </w:pPr>
            <w:r w:rsidRPr="00202E5B">
              <w:t>CATT</w:t>
            </w:r>
            <w:r w:rsidRPr="00202E5B">
              <w:rPr>
                <w:rFonts w:hint="eastAsia"/>
                <w:lang w:eastAsia="zh-CN"/>
              </w:rPr>
              <w:br/>
            </w:r>
            <w:r w:rsidRPr="00E862A2">
              <w:rPr>
                <w:rFonts w:eastAsia="MS PGothic"/>
                <w:lang w:val="en-US" w:eastAsia="ja-JP"/>
              </w:rPr>
              <w:t>(R4-</w:t>
            </w:r>
            <w:r w:rsidRPr="00202E5B">
              <w:rPr>
                <w:rFonts w:hint="eastAsia"/>
                <w:lang w:val="en-US" w:eastAsia="zh-CN"/>
              </w:rPr>
              <w:t>102476</w:t>
            </w:r>
            <w:r w:rsidRPr="00E862A2">
              <w:rPr>
                <w:rFonts w:eastAsia="MS PGothic"/>
                <w:lang w:val="en-US" w:eastAsia="ja-JP"/>
              </w:rPr>
              <w:t>)</w:t>
            </w:r>
          </w:p>
        </w:tc>
        <w:tc>
          <w:tcPr>
            <w:tcW w:w="1521" w:type="dxa"/>
            <w:tcBorders>
              <w:top w:val="single" w:sz="4" w:space="0" w:color="auto"/>
              <w:left w:val="nil"/>
              <w:bottom w:val="single" w:sz="4" w:space="0" w:color="auto"/>
              <w:right w:val="single" w:sz="4" w:space="0" w:color="auto"/>
            </w:tcBorders>
            <w:shd w:val="clear" w:color="auto" w:fill="auto"/>
            <w:vAlign w:val="center"/>
          </w:tcPr>
          <w:p w:rsidR="00EA6D8E" w:rsidRPr="00B30414" w:rsidRDefault="00EA6D8E" w:rsidP="00CA70E8">
            <w:pPr>
              <w:pStyle w:val="TAH"/>
              <w:rPr>
                <w:rFonts w:eastAsia="MS PGothic"/>
                <w:lang w:val="en-US" w:eastAsia="zh-CN"/>
              </w:rPr>
            </w:pPr>
            <w:r w:rsidRPr="00202E5B">
              <w:t>Huawei</w:t>
            </w:r>
            <w:r w:rsidRPr="00202E5B">
              <w:rPr>
                <w:rFonts w:hint="eastAsia"/>
                <w:lang w:eastAsia="zh-CN"/>
              </w:rPr>
              <w:br/>
            </w:r>
            <w:r w:rsidRPr="00E862A2">
              <w:rPr>
                <w:rFonts w:eastAsia="MS PGothic"/>
                <w:lang w:val="en-US" w:eastAsia="ja-JP"/>
              </w:rPr>
              <w:t>(R4-10</w:t>
            </w:r>
            <w:r w:rsidRPr="00202E5B">
              <w:rPr>
                <w:rFonts w:hint="eastAsia"/>
                <w:lang w:val="en-US" w:eastAsia="zh-CN"/>
              </w:rPr>
              <w:t>3090</w:t>
            </w:r>
            <w:r w:rsidRPr="00E862A2">
              <w:rPr>
                <w:rFonts w:eastAsia="MS PGothic"/>
                <w:lang w:val="en-US" w:eastAsia="ja-JP"/>
              </w:rPr>
              <w:t>)</w:t>
            </w:r>
          </w:p>
        </w:tc>
        <w:tc>
          <w:tcPr>
            <w:tcW w:w="1508" w:type="dxa"/>
            <w:tcBorders>
              <w:top w:val="single" w:sz="4" w:space="0" w:color="auto"/>
              <w:left w:val="nil"/>
              <w:bottom w:val="single" w:sz="4" w:space="0" w:color="auto"/>
              <w:right w:val="single" w:sz="4" w:space="0" w:color="auto"/>
            </w:tcBorders>
            <w:shd w:val="clear" w:color="auto" w:fill="auto"/>
            <w:vAlign w:val="center"/>
          </w:tcPr>
          <w:p w:rsidR="00EA6D8E" w:rsidRPr="00B30414" w:rsidRDefault="00EA6D8E" w:rsidP="00CA70E8">
            <w:pPr>
              <w:pStyle w:val="TAH"/>
              <w:rPr>
                <w:rFonts w:eastAsia="MS PGothic"/>
                <w:lang w:val="en-US" w:eastAsia="zh-CN"/>
              </w:rPr>
            </w:pPr>
            <w:r w:rsidRPr="00202E5B">
              <w:t>ZTE</w:t>
            </w:r>
            <w:r w:rsidRPr="00202E5B">
              <w:rPr>
                <w:rFonts w:hint="eastAsia"/>
                <w:lang w:eastAsia="zh-CN"/>
              </w:rPr>
              <w:br/>
            </w:r>
            <w:r w:rsidRPr="00E862A2">
              <w:rPr>
                <w:rFonts w:eastAsia="MS PGothic"/>
                <w:lang w:val="en-US" w:eastAsia="ja-JP"/>
              </w:rPr>
              <w:t>(R4-10</w:t>
            </w:r>
            <w:r w:rsidRPr="00202E5B">
              <w:rPr>
                <w:rFonts w:hint="eastAsia"/>
                <w:lang w:val="en-US" w:eastAsia="zh-CN"/>
              </w:rPr>
              <w:t>3305</w:t>
            </w:r>
            <w:r w:rsidRPr="00E862A2">
              <w:rPr>
                <w:rFonts w:eastAsia="MS PGothic"/>
                <w:lang w:val="en-US" w:eastAsia="ja-JP"/>
              </w:rPr>
              <w:t>)</w:t>
            </w:r>
          </w:p>
        </w:tc>
        <w:tc>
          <w:tcPr>
            <w:tcW w:w="1553" w:type="dxa"/>
            <w:tcBorders>
              <w:top w:val="single" w:sz="4" w:space="0" w:color="auto"/>
              <w:left w:val="nil"/>
              <w:bottom w:val="single" w:sz="4" w:space="0" w:color="auto"/>
              <w:right w:val="single" w:sz="4" w:space="0" w:color="auto"/>
            </w:tcBorders>
            <w:shd w:val="clear" w:color="auto" w:fill="auto"/>
            <w:vAlign w:val="center"/>
          </w:tcPr>
          <w:p w:rsidR="00EA6D8E" w:rsidRPr="00B30414" w:rsidRDefault="00EA6D8E" w:rsidP="00CA70E8">
            <w:pPr>
              <w:pStyle w:val="TAH"/>
              <w:rPr>
                <w:rFonts w:eastAsia="MS PGothic"/>
                <w:lang w:val="en-US" w:eastAsia="zh-CN"/>
              </w:rPr>
            </w:pPr>
            <w:r w:rsidRPr="00202E5B">
              <w:t>Td-tech</w:t>
            </w:r>
            <w:r w:rsidRPr="00202E5B">
              <w:rPr>
                <w:rFonts w:hint="eastAsia"/>
                <w:lang w:eastAsia="zh-CN"/>
              </w:rPr>
              <w:br/>
            </w:r>
            <w:r w:rsidRPr="00E862A2">
              <w:rPr>
                <w:rFonts w:eastAsia="MS PGothic"/>
                <w:lang w:val="en-US" w:eastAsia="ja-JP"/>
              </w:rPr>
              <w:t>(R4-10</w:t>
            </w:r>
            <w:r w:rsidRPr="00202E5B">
              <w:rPr>
                <w:rFonts w:hint="eastAsia"/>
                <w:lang w:val="en-US" w:eastAsia="zh-CN"/>
              </w:rPr>
              <w:t>3078</w:t>
            </w:r>
            <w:r w:rsidRPr="00E862A2">
              <w:rPr>
                <w:rFonts w:eastAsia="MS PGothic"/>
                <w:lang w:val="en-US" w:eastAsia="ja-JP"/>
              </w:rPr>
              <w:t>)</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-20</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100.0 </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99.40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100</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t>97.2</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91.33</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86.1 </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99.12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90.41</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t>78.9</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26.34</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28.5 </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74.56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29.56</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vAlign w:val="center"/>
          </w:tcPr>
          <w:p w:rsidR="00EA6D8E" w:rsidRPr="007F4011" w:rsidRDefault="00EA6D8E" w:rsidP="00CA70E8">
            <w:pPr>
              <w:pStyle w:val="TAC"/>
              <w:rPr>
                <w:rFonts w:eastAsia="MS PGothic"/>
                <w:lang w:val="en-US" w:eastAsia="ja-JP"/>
              </w:rPr>
            </w:pPr>
            <w:r w:rsidRPr="00202E5B">
              <w:t>15.2</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11.18</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10.4 </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14.56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12.29</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0</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t>5.5</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5.03</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4.18</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5.22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4.21</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t>2</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2.51</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3.94</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3.54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2.32</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t>0.5</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1.04</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1.89</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0.54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0.7</w:t>
            </w:r>
          </w:p>
        </w:tc>
      </w:tr>
      <w:tr w:rsidR="00EA6D8E" w:rsidRPr="00202E5B">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t>0</w:t>
            </w:r>
          </w:p>
        </w:tc>
        <w:tc>
          <w:tcPr>
            <w:tcW w:w="1519"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0</w:t>
            </w:r>
          </w:p>
        </w:tc>
        <w:tc>
          <w:tcPr>
            <w:tcW w:w="1521"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08"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 xml:space="preserve">0.06 </w:t>
            </w:r>
          </w:p>
        </w:tc>
        <w:tc>
          <w:tcPr>
            <w:tcW w:w="1553" w:type="dxa"/>
            <w:tcBorders>
              <w:top w:val="nil"/>
              <w:left w:val="nil"/>
              <w:bottom w:val="single" w:sz="4" w:space="0" w:color="auto"/>
              <w:right w:val="single" w:sz="4" w:space="0" w:color="auto"/>
            </w:tcBorders>
            <w:vAlign w:val="center"/>
          </w:tcPr>
          <w:p w:rsidR="00EA6D8E" w:rsidRPr="00B30414" w:rsidRDefault="00EA6D8E" w:rsidP="00CA70E8">
            <w:pPr>
              <w:pStyle w:val="TAC"/>
              <w:rPr>
                <w:rFonts w:eastAsia="MS PGothic"/>
                <w:lang w:val="en-US" w:eastAsia="ja-JP"/>
              </w:rPr>
            </w:pPr>
            <w:r w:rsidRPr="00202E5B">
              <w:t>0</w:t>
            </w:r>
          </w:p>
        </w:tc>
      </w:tr>
    </w:tbl>
    <w:p w:rsidR="004F14BB" w:rsidRPr="007F4011" w:rsidRDefault="004F14BB" w:rsidP="004F14BB">
      <w:pPr>
        <w:rPr>
          <w:lang w:eastAsia="ja-JP"/>
        </w:rPr>
      </w:pPr>
    </w:p>
    <w:p w:rsidR="004F14BB" w:rsidRPr="007F4011" w:rsidRDefault="00EA6D8E" w:rsidP="00365C77">
      <w:pPr>
        <w:pStyle w:val="TH"/>
        <w:rPr>
          <w:lang w:eastAsia="ja-JP"/>
        </w:rPr>
      </w:pPr>
      <w:r>
        <w:object w:dxaOrig="9504" w:dyaOrig="5132">
          <v:shape id="_x0000_i1144" type="#_x0000_t75" style="width:475.5pt;height:256.5pt" o:ole="">
            <v:imagedata r:id="rId159" o:title=""/>
          </v:shape>
          <o:OLEObject Type="Embed" ProgID="Excel.Sheet.8" ShapeID="_x0000_i1144" DrawAspect="Content" ObjectID="_1656845983" r:id="rId160">
            <o:FieldCodes>\s</o:FieldCodes>
          </o:OLEObject>
        </w:obje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6  average 1.6 MHz UTRA downlink capacity loss</w:t>
      </w:r>
    </w:p>
    <w:p w:rsidR="004F14BB" w:rsidRPr="007F4011" w:rsidRDefault="004F14BB" w:rsidP="004F14BB">
      <w:pPr>
        <w:rPr>
          <w:lang w:eastAsia="ja-JP"/>
        </w:rPr>
      </w:pPr>
    </w:p>
    <w:p w:rsidR="004F14BB" w:rsidRPr="007F4011" w:rsidRDefault="004F14BB" w:rsidP="00DC1575">
      <w:pPr>
        <w:pStyle w:val="Heading4"/>
        <w:rPr>
          <w:lang w:eastAsia="ja-JP"/>
        </w:rPr>
      </w:pPr>
      <w:bookmarkStart w:id="305" w:name="_Toc518937267"/>
      <w:bookmarkStart w:id="306" w:name="_Toc46233126"/>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1.6 MHz UTRA victim</w:t>
      </w:r>
      <w:bookmarkEnd w:id="305"/>
      <w:bookmarkEnd w:id="306"/>
    </w:p>
    <w:p w:rsidR="004F14BB" w:rsidRPr="007F4011" w:rsidRDefault="004F14BB" w:rsidP="004F14BB">
      <w:pPr>
        <w:rPr>
          <w:lang w:eastAsia="ja-JP"/>
        </w:rPr>
      </w:pPr>
      <w:r w:rsidRPr="007F4011">
        <w:rPr>
          <w:rFonts w:hint="eastAsia"/>
          <w:lang w:eastAsia="ja-JP"/>
        </w:rPr>
        <w:t>Simulations are based on the following assumptions:</w:t>
      </w:r>
    </w:p>
    <w:p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1.6</w:t>
      </w:r>
      <w:r w:rsidRPr="007F4011">
        <w:rPr>
          <w:lang w:val="en-US"/>
        </w:rPr>
        <w:t xml:space="preserve"> MHz UTRA</w:t>
      </w:r>
    </w:p>
    <w:p w:rsidR="004F14BB" w:rsidRPr="007F4011" w:rsidRDefault="004F14BB" w:rsidP="004F14BB">
      <w:pPr>
        <w:pStyle w:val="B1"/>
      </w:pPr>
      <w:r w:rsidRPr="007F4011">
        <w:t>Simulation frequency:</w:t>
      </w:r>
      <w:r w:rsidRPr="007F4011">
        <w:tab/>
        <w:t>2000 MHz</w:t>
      </w:r>
    </w:p>
    <w:p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w:t>
      </w:r>
      <w:r w:rsidRPr="007F4011">
        <w:rPr>
          <w:rFonts w:hint="eastAsia"/>
          <w:lang w:eastAsia="ja-JP"/>
        </w:rPr>
        <w:t>8 and figure 12.</w:t>
      </w:r>
      <w:r w:rsidRPr="007F4011">
        <w:rPr>
          <w:rFonts w:eastAsia="SimSun" w:hint="eastAsia"/>
          <w:lang w:eastAsia="zh-CN"/>
        </w:rPr>
        <w:t>2</w:t>
      </w:r>
      <w:r w:rsidRPr="007F4011">
        <w:rPr>
          <w:rFonts w:hint="eastAsia"/>
          <w:lang w:eastAsia="ja-JP"/>
        </w:rPr>
        <w:t>7 for Advanced E-UTRA TPC set 1 and in table 12.</w:t>
      </w:r>
      <w:r w:rsidRPr="007F4011">
        <w:rPr>
          <w:rFonts w:eastAsia="SimSun" w:hint="eastAsia"/>
          <w:lang w:eastAsia="zh-CN"/>
        </w:rPr>
        <w:t>2</w:t>
      </w:r>
      <w:r w:rsidRPr="007F4011">
        <w:rPr>
          <w:rFonts w:hint="eastAsia"/>
          <w:lang w:eastAsia="ja-JP"/>
        </w:rPr>
        <w:t>9 and figure 12.</w:t>
      </w:r>
      <w:r w:rsidRPr="007F4011">
        <w:rPr>
          <w:rFonts w:eastAsia="SimSun" w:hint="eastAsia"/>
          <w:lang w:eastAsia="zh-CN"/>
        </w:rPr>
        <w:t>2</w:t>
      </w:r>
      <w:r w:rsidRPr="007F4011">
        <w:rPr>
          <w:rFonts w:hint="eastAsia"/>
          <w:lang w:eastAsia="ja-JP"/>
        </w:rPr>
        <w:t xml:space="preserve">8 for Advanced E-UTRA TPC set 2. </w:t>
      </w:r>
    </w:p>
    <w:p w:rsidR="004F14BB" w:rsidRPr="007F4011" w:rsidRDefault="004F14BB" w:rsidP="004F14BB">
      <w:pPr>
        <w:jc w:val="both"/>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8  average 1.6 MHz UTRA uplink capacity loss (TPC set 1)</w:t>
      </w:r>
    </w:p>
    <w:tbl>
      <w:tblPr>
        <w:tblW w:w="7212" w:type="dxa"/>
        <w:jc w:val="center"/>
        <w:tblCellMar>
          <w:left w:w="99" w:type="dxa"/>
          <w:right w:w="99" w:type="dxa"/>
        </w:tblCellMar>
        <w:tblLook w:val="0000" w:firstRow="0" w:lastRow="0" w:firstColumn="0" w:lastColumn="0" w:noHBand="0" w:noVBand="0"/>
      </w:tblPr>
      <w:tblGrid>
        <w:gridCol w:w="1692"/>
        <w:gridCol w:w="1380"/>
        <w:gridCol w:w="1380"/>
        <w:gridCol w:w="1380"/>
        <w:gridCol w:w="1380"/>
      </w:tblGrid>
      <w:tr w:rsidR="00EA6D8E" w:rsidRPr="00202E5B">
        <w:trPr>
          <w:trHeight w:val="480"/>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tcPr>
          <w:p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380" w:type="dxa"/>
            <w:tcBorders>
              <w:top w:val="single" w:sz="4" w:space="0" w:color="auto"/>
              <w:left w:val="nil"/>
              <w:bottom w:val="single" w:sz="4" w:space="0" w:color="auto"/>
              <w:right w:val="single" w:sz="4" w:space="0" w:color="auto"/>
            </w:tcBorders>
            <w:shd w:val="clear" w:color="auto" w:fill="auto"/>
            <w:vAlign w:val="center"/>
          </w:tcPr>
          <w:p w:rsidR="00EA6D8E" w:rsidRPr="007F4011" w:rsidRDefault="00EA6D8E" w:rsidP="00CA70E8">
            <w:pPr>
              <w:pStyle w:val="TAH"/>
              <w:rPr>
                <w:rFonts w:eastAsia="MS PGothic"/>
                <w:lang w:val="en-US" w:eastAsia="ja-JP"/>
              </w:rPr>
            </w:pPr>
            <w:r w:rsidRPr="00202E5B">
              <w:rPr>
                <w:rFonts w:cs="Arial"/>
                <w:szCs w:val="18"/>
              </w:rPr>
              <w:t>CMCC</w:t>
            </w:r>
            <w:r w:rsidRPr="00202E5B">
              <w:rPr>
                <w:rFonts w:cs="Arial" w:hint="eastAsia"/>
                <w:szCs w:val="18"/>
                <w:lang w:eastAsia="zh-CN"/>
              </w:rPr>
              <w:br/>
            </w:r>
            <w:r w:rsidRPr="00202E5B">
              <w:rPr>
                <w:rFonts w:cs="Arial"/>
                <w:szCs w:val="18"/>
              </w:rPr>
              <w:t xml:space="preserve"> (R4-10299</w:t>
            </w:r>
            <w:r w:rsidRPr="00202E5B">
              <w:rPr>
                <w:rFonts w:cs="Arial" w:hint="eastAsia"/>
                <w:szCs w:val="18"/>
                <w:lang w:val="pt-BR" w:eastAsia="zh-CN"/>
              </w:rPr>
              <w:t>6</w:t>
            </w:r>
            <w:r w:rsidRPr="00202E5B">
              <w:rPr>
                <w:rFonts w:cs="Arial"/>
                <w:szCs w:val="18"/>
              </w:rPr>
              <w:t>)</w:t>
            </w:r>
          </w:p>
        </w:tc>
        <w:tc>
          <w:tcPr>
            <w:tcW w:w="1380" w:type="dxa"/>
            <w:tcBorders>
              <w:top w:val="single" w:sz="4" w:space="0" w:color="auto"/>
              <w:left w:val="nil"/>
              <w:bottom w:val="single" w:sz="4" w:space="0" w:color="auto"/>
              <w:right w:val="single" w:sz="4" w:space="0" w:color="auto"/>
            </w:tcBorders>
            <w:shd w:val="clear" w:color="auto" w:fill="auto"/>
          </w:tcPr>
          <w:p w:rsidR="00EA6D8E" w:rsidRPr="007F4011" w:rsidRDefault="00EA6D8E" w:rsidP="00CA70E8">
            <w:pPr>
              <w:pStyle w:val="TAH"/>
              <w:rPr>
                <w:rFonts w:eastAsia="MS PGothic"/>
                <w:lang w:val="en-US" w:eastAsia="ja-JP"/>
              </w:rPr>
            </w:pPr>
            <w:r w:rsidRPr="00202E5B">
              <w:rPr>
                <w:rFonts w:cs="Arial"/>
                <w:szCs w:val="18"/>
              </w:rPr>
              <w:t xml:space="preserve">CATT </w:t>
            </w:r>
            <w:r w:rsidRPr="00202E5B">
              <w:rPr>
                <w:rFonts w:cs="Arial" w:hint="eastAsia"/>
                <w:szCs w:val="18"/>
                <w:lang w:eastAsia="zh-CN"/>
              </w:rPr>
              <w:br/>
            </w:r>
            <w:r w:rsidRPr="00202E5B">
              <w:rPr>
                <w:rFonts w:cs="Arial"/>
                <w:szCs w:val="18"/>
              </w:rPr>
              <w:t>(R4-102913)</w:t>
            </w:r>
          </w:p>
        </w:tc>
        <w:tc>
          <w:tcPr>
            <w:tcW w:w="1380" w:type="dxa"/>
            <w:tcBorders>
              <w:top w:val="single" w:sz="4" w:space="0" w:color="auto"/>
              <w:left w:val="nil"/>
              <w:bottom w:val="single" w:sz="4" w:space="0" w:color="auto"/>
              <w:right w:val="single" w:sz="4" w:space="0" w:color="auto"/>
            </w:tcBorders>
            <w:shd w:val="clear" w:color="auto" w:fill="auto"/>
          </w:tcPr>
          <w:p w:rsidR="00EA6D8E" w:rsidRPr="007F4011" w:rsidRDefault="00EA6D8E" w:rsidP="00CA70E8">
            <w:pPr>
              <w:pStyle w:val="TAH"/>
              <w:rPr>
                <w:rFonts w:eastAsia="MS PGothic"/>
                <w:lang w:val="en-US" w:eastAsia="ja-JP"/>
              </w:rPr>
            </w:pPr>
            <w:r w:rsidRPr="00202E5B">
              <w:rPr>
                <w:rFonts w:cs="Arial"/>
                <w:szCs w:val="18"/>
              </w:rPr>
              <w:t>Huawei</w:t>
            </w:r>
            <w:r w:rsidRPr="00202E5B">
              <w:rPr>
                <w:rFonts w:cs="Arial" w:hint="eastAsia"/>
                <w:szCs w:val="18"/>
                <w:lang w:val="pt-BR" w:eastAsia="zh-CN"/>
              </w:rPr>
              <w:br/>
            </w:r>
            <w:r w:rsidRPr="00202E5B">
              <w:rPr>
                <w:rFonts w:cs="Arial"/>
                <w:szCs w:val="18"/>
              </w:rPr>
              <w:t>(R4-103090)</w:t>
            </w:r>
          </w:p>
        </w:tc>
        <w:tc>
          <w:tcPr>
            <w:tcW w:w="1380" w:type="dxa"/>
            <w:tcBorders>
              <w:top w:val="single" w:sz="4" w:space="0" w:color="auto"/>
              <w:left w:val="nil"/>
              <w:bottom w:val="single" w:sz="4" w:space="0" w:color="auto"/>
              <w:right w:val="single" w:sz="4" w:space="0" w:color="auto"/>
            </w:tcBorders>
            <w:shd w:val="clear" w:color="auto" w:fill="auto"/>
          </w:tcPr>
          <w:p w:rsidR="00EA6D8E" w:rsidRPr="007F4011" w:rsidRDefault="00EA6D8E" w:rsidP="00CA70E8">
            <w:pPr>
              <w:pStyle w:val="TAH"/>
              <w:rPr>
                <w:rFonts w:eastAsia="MS PGothic"/>
                <w:lang w:val="en-US" w:eastAsia="ja-JP"/>
              </w:rPr>
            </w:pPr>
            <w:r w:rsidRPr="00202E5B">
              <w:rPr>
                <w:rFonts w:cs="Arial"/>
                <w:szCs w:val="18"/>
              </w:rPr>
              <w:t>ZTE</w:t>
            </w:r>
            <w:r w:rsidRPr="00202E5B">
              <w:rPr>
                <w:rFonts w:cs="Arial" w:hint="eastAsia"/>
                <w:szCs w:val="18"/>
                <w:lang w:val="pt-BR" w:eastAsia="zh-CN"/>
              </w:rPr>
              <w:br/>
            </w:r>
            <w:r w:rsidRPr="00202E5B">
              <w:rPr>
                <w:rFonts w:cs="Arial"/>
                <w:szCs w:val="18"/>
              </w:rPr>
              <w:t>(R4-103305)</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pt-BR" w:eastAsia="zh-CN"/>
              </w:rPr>
              <w:t>-20</w:t>
            </w:r>
          </w:p>
        </w:tc>
        <w:tc>
          <w:tcPr>
            <w:tcW w:w="1380" w:type="dxa"/>
            <w:tcBorders>
              <w:top w:val="nil"/>
              <w:left w:val="nil"/>
              <w:bottom w:val="single" w:sz="4" w:space="0" w:color="auto"/>
              <w:right w:val="single" w:sz="4" w:space="0" w:color="auto"/>
            </w:tcBorders>
            <w:shd w:val="clear" w:color="auto" w:fill="auto"/>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390E73">
              <w:rPr>
                <w:rFonts w:eastAsia="MS PGothic"/>
                <w:lang w:val="pt-BR" w:eastAsia="ja-JP"/>
              </w:rPr>
              <w:t>-15</w:t>
            </w:r>
          </w:p>
        </w:tc>
        <w:tc>
          <w:tcPr>
            <w:tcW w:w="1380"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390E73">
              <w:rPr>
                <w:rFonts w:eastAsia="MS PGothic"/>
                <w:lang w:val="pt-BR" w:eastAsia="ja-JP"/>
              </w:rPr>
              <w:t>-10</w:t>
            </w:r>
          </w:p>
        </w:tc>
        <w:tc>
          <w:tcPr>
            <w:tcW w:w="1380"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390E73">
              <w:rPr>
                <w:rFonts w:eastAsia="MS PGothic"/>
                <w:lang w:val="pt-BR" w:eastAsia="ja-JP"/>
              </w:rPr>
              <w:t>-5</w:t>
            </w:r>
          </w:p>
        </w:tc>
        <w:tc>
          <w:tcPr>
            <w:tcW w:w="1380"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390E73">
              <w:rPr>
                <w:rFonts w:eastAsia="MS PGothic"/>
                <w:lang w:val="pt-BR" w:eastAsia="ja-JP"/>
              </w:rPr>
              <w:t>0</w:t>
            </w:r>
          </w:p>
        </w:tc>
        <w:tc>
          <w:tcPr>
            <w:tcW w:w="1380"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380"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380"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bl>
    <w:p w:rsidR="004F14BB" w:rsidRPr="007F4011" w:rsidRDefault="004F14BB" w:rsidP="004F14BB">
      <w:pPr>
        <w:rPr>
          <w:lang w:eastAsia="ja-JP"/>
        </w:rPr>
      </w:pPr>
    </w:p>
    <w:p w:rsidR="004F14BB" w:rsidRPr="007F4011" w:rsidRDefault="00EA6D8E" w:rsidP="00365C77">
      <w:pPr>
        <w:pStyle w:val="TH"/>
        <w:rPr>
          <w:lang w:eastAsia="ja-JP"/>
        </w:rPr>
      </w:pPr>
      <w:r>
        <w:object w:dxaOrig="9630" w:dyaOrig="5385">
          <v:shape id="_x0000_i1145" type="#_x0000_t75" style="width:481.5pt;height:269.25pt" o:ole="">
            <v:imagedata r:id="rId161" o:title=""/>
          </v:shape>
          <o:OLEObject Type="Embed" ProgID="Excel.Sheet.8" ShapeID="_x0000_i1145" DrawAspect="Content" ObjectID="_1656845984" r:id="rId162">
            <o:FieldCodes>\s</o:FieldCodes>
          </o:OLEObject>
        </w:obje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7  average 1.6 MHz UTRA uplink capacity loss (TPC set 1)</w:t>
      </w:r>
    </w:p>
    <w:p w:rsidR="004F14BB" w:rsidRPr="007F4011" w:rsidRDefault="004F14BB" w:rsidP="004F14BB">
      <w:pPr>
        <w:rPr>
          <w:lang w:eastAsia="ja-JP"/>
        </w:rPr>
      </w:pPr>
    </w:p>
    <w:p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9  average 1.6 MHz UTRA uplink capacity loss (TPC set 2)</w:t>
      </w:r>
    </w:p>
    <w:tbl>
      <w:tblPr>
        <w:tblW w:w="6736" w:type="dxa"/>
        <w:jc w:val="center"/>
        <w:tblCellMar>
          <w:left w:w="99" w:type="dxa"/>
          <w:right w:w="99" w:type="dxa"/>
        </w:tblCellMar>
        <w:tblLook w:val="0000" w:firstRow="0" w:lastRow="0" w:firstColumn="0" w:lastColumn="0" w:noHBand="0" w:noVBand="0"/>
      </w:tblPr>
      <w:tblGrid>
        <w:gridCol w:w="1726"/>
        <w:gridCol w:w="1274"/>
        <w:gridCol w:w="1284"/>
        <w:gridCol w:w="1234"/>
        <w:gridCol w:w="1218"/>
      </w:tblGrid>
      <w:tr w:rsidR="00EA6D8E" w:rsidRPr="00202E5B">
        <w:trPr>
          <w:trHeight w:val="480"/>
          <w:jc w:val="center"/>
        </w:trPr>
        <w:tc>
          <w:tcPr>
            <w:tcW w:w="1726" w:type="dxa"/>
            <w:tcBorders>
              <w:top w:val="single" w:sz="4" w:space="0" w:color="auto"/>
              <w:left w:val="single" w:sz="4" w:space="0" w:color="auto"/>
              <w:bottom w:val="single" w:sz="4" w:space="0" w:color="auto"/>
              <w:right w:val="single" w:sz="4" w:space="0" w:color="auto"/>
            </w:tcBorders>
            <w:shd w:val="clear" w:color="auto" w:fill="auto"/>
            <w:vAlign w:val="center"/>
          </w:tcPr>
          <w:p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274" w:type="dxa"/>
            <w:tcBorders>
              <w:top w:val="single" w:sz="4" w:space="0" w:color="auto"/>
              <w:left w:val="nil"/>
              <w:bottom w:val="single" w:sz="4" w:space="0" w:color="auto"/>
              <w:right w:val="single" w:sz="4" w:space="0" w:color="auto"/>
            </w:tcBorders>
            <w:shd w:val="clear" w:color="auto" w:fill="auto"/>
            <w:vAlign w:val="center"/>
          </w:tcPr>
          <w:p w:rsidR="00EA6D8E" w:rsidRPr="007F4011" w:rsidRDefault="00EA6D8E" w:rsidP="00CA70E8">
            <w:pPr>
              <w:pStyle w:val="TAH"/>
              <w:rPr>
                <w:rFonts w:eastAsia="MS PGothic"/>
                <w:lang w:val="en-US" w:eastAsia="ja-JP"/>
              </w:rPr>
            </w:pPr>
            <w:r w:rsidRPr="00202E5B">
              <w:rPr>
                <w:rFonts w:cs="Arial"/>
                <w:szCs w:val="18"/>
                <w:lang w:val="pt-BR"/>
              </w:rPr>
              <w:t>CMCC</w:t>
            </w:r>
            <w:r w:rsidRPr="00202E5B">
              <w:rPr>
                <w:rFonts w:cs="Arial" w:hint="eastAsia"/>
                <w:szCs w:val="18"/>
                <w:lang w:val="pt-BR" w:eastAsia="zh-CN"/>
              </w:rPr>
              <w:br/>
            </w:r>
            <w:r w:rsidRPr="00202E5B">
              <w:rPr>
                <w:rFonts w:cs="Arial"/>
                <w:szCs w:val="18"/>
                <w:lang w:val="pt-BR"/>
              </w:rPr>
              <w:t xml:space="preserve"> (R4-10299</w:t>
            </w:r>
            <w:r w:rsidRPr="00202E5B">
              <w:rPr>
                <w:rFonts w:cs="Arial" w:hint="eastAsia"/>
                <w:szCs w:val="18"/>
                <w:lang w:val="pt-BR" w:eastAsia="zh-CN"/>
              </w:rPr>
              <w:t>6</w:t>
            </w:r>
            <w:r w:rsidRPr="00202E5B">
              <w:rPr>
                <w:rFonts w:cs="Arial"/>
                <w:szCs w:val="18"/>
                <w:lang w:val="pt-BR"/>
              </w:rPr>
              <w:t>)</w:t>
            </w:r>
          </w:p>
        </w:tc>
        <w:tc>
          <w:tcPr>
            <w:tcW w:w="1284" w:type="dxa"/>
            <w:tcBorders>
              <w:top w:val="single" w:sz="4" w:space="0" w:color="auto"/>
              <w:left w:val="nil"/>
              <w:bottom w:val="single" w:sz="4" w:space="0" w:color="auto"/>
              <w:right w:val="single" w:sz="4" w:space="0" w:color="auto"/>
            </w:tcBorders>
            <w:shd w:val="clear" w:color="auto" w:fill="auto"/>
          </w:tcPr>
          <w:p w:rsidR="00EA6D8E" w:rsidRPr="007F4011" w:rsidRDefault="00EA6D8E" w:rsidP="00CA70E8">
            <w:pPr>
              <w:pStyle w:val="TAH"/>
              <w:rPr>
                <w:rFonts w:eastAsia="MS PGothic"/>
                <w:lang w:val="en-US" w:eastAsia="ja-JP"/>
              </w:rPr>
            </w:pPr>
            <w:r w:rsidRPr="00202E5B">
              <w:rPr>
                <w:rFonts w:cs="Arial"/>
                <w:szCs w:val="18"/>
                <w:lang w:val="pt-BR"/>
              </w:rPr>
              <w:t xml:space="preserve">CATT </w:t>
            </w:r>
            <w:r w:rsidRPr="00202E5B">
              <w:rPr>
                <w:rFonts w:cs="Arial" w:hint="eastAsia"/>
                <w:szCs w:val="18"/>
                <w:lang w:val="pt-BR" w:eastAsia="zh-CN"/>
              </w:rPr>
              <w:br/>
            </w:r>
            <w:r w:rsidRPr="00202E5B">
              <w:rPr>
                <w:rFonts w:cs="Arial"/>
                <w:szCs w:val="18"/>
                <w:lang w:val="pt-BR"/>
              </w:rPr>
              <w:t>(R4-102913)</w:t>
            </w:r>
          </w:p>
        </w:tc>
        <w:tc>
          <w:tcPr>
            <w:tcW w:w="1234" w:type="dxa"/>
            <w:tcBorders>
              <w:top w:val="single" w:sz="4" w:space="0" w:color="auto"/>
              <w:left w:val="nil"/>
              <w:bottom w:val="single" w:sz="4" w:space="0" w:color="auto"/>
              <w:right w:val="single" w:sz="4" w:space="0" w:color="auto"/>
            </w:tcBorders>
            <w:shd w:val="clear" w:color="auto" w:fill="auto"/>
          </w:tcPr>
          <w:p w:rsidR="00EA6D8E" w:rsidRPr="007F4011" w:rsidRDefault="00EA6D8E" w:rsidP="00CA70E8">
            <w:pPr>
              <w:pStyle w:val="TAH"/>
              <w:rPr>
                <w:rFonts w:eastAsia="MS PGothic"/>
                <w:lang w:val="en-US" w:eastAsia="ja-JP"/>
              </w:rPr>
            </w:pPr>
            <w:r w:rsidRPr="00202E5B">
              <w:rPr>
                <w:rFonts w:cs="Arial"/>
                <w:szCs w:val="18"/>
                <w:lang w:val="pt-BR"/>
              </w:rPr>
              <w:t>Huawei</w:t>
            </w:r>
            <w:r w:rsidRPr="00202E5B">
              <w:rPr>
                <w:rFonts w:cs="Arial" w:hint="eastAsia"/>
                <w:szCs w:val="18"/>
                <w:lang w:val="pt-BR" w:eastAsia="zh-CN"/>
              </w:rPr>
              <w:br/>
            </w:r>
            <w:r w:rsidRPr="00202E5B">
              <w:rPr>
                <w:rFonts w:cs="Arial"/>
                <w:szCs w:val="18"/>
                <w:lang w:val="pt-BR"/>
              </w:rPr>
              <w:t>(R4-103090)</w:t>
            </w:r>
          </w:p>
        </w:tc>
        <w:tc>
          <w:tcPr>
            <w:tcW w:w="1218" w:type="dxa"/>
            <w:tcBorders>
              <w:top w:val="single" w:sz="4" w:space="0" w:color="auto"/>
              <w:left w:val="nil"/>
              <w:bottom w:val="single" w:sz="4" w:space="0" w:color="auto"/>
              <w:right w:val="single" w:sz="4" w:space="0" w:color="auto"/>
            </w:tcBorders>
            <w:shd w:val="clear" w:color="auto" w:fill="auto"/>
          </w:tcPr>
          <w:p w:rsidR="00EA6D8E" w:rsidRPr="007F4011" w:rsidRDefault="00EA6D8E" w:rsidP="00CA70E8">
            <w:pPr>
              <w:pStyle w:val="TAH"/>
              <w:rPr>
                <w:rFonts w:eastAsia="MS PGothic"/>
                <w:lang w:val="en-US" w:eastAsia="ja-JP"/>
              </w:rPr>
            </w:pPr>
            <w:r w:rsidRPr="00202E5B">
              <w:rPr>
                <w:rFonts w:cs="Arial"/>
                <w:szCs w:val="18"/>
                <w:lang w:val="pt-BR"/>
              </w:rPr>
              <w:t>ZTE</w:t>
            </w:r>
            <w:r w:rsidRPr="00202E5B">
              <w:rPr>
                <w:rFonts w:cs="Arial" w:hint="eastAsia"/>
                <w:szCs w:val="18"/>
                <w:lang w:val="pt-BR" w:eastAsia="zh-CN"/>
              </w:rPr>
              <w:br/>
            </w:r>
            <w:r w:rsidRPr="00202E5B">
              <w:rPr>
                <w:rFonts w:cs="Arial"/>
                <w:szCs w:val="18"/>
                <w:lang w:val="pt-BR"/>
              </w:rPr>
              <w:t>(R4-103305)</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-20</w:t>
            </w:r>
          </w:p>
        </w:tc>
        <w:tc>
          <w:tcPr>
            <w:tcW w:w="1274" w:type="dxa"/>
            <w:tcBorders>
              <w:top w:val="nil"/>
              <w:left w:val="nil"/>
              <w:bottom w:val="single" w:sz="4" w:space="0" w:color="auto"/>
              <w:right w:val="single" w:sz="4" w:space="0" w:color="auto"/>
            </w:tcBorders>
            <w:shd w:val="clear" w:color="auto" w:fill="auto"/>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-15</w:t>
            </w:r>
          </w:p>
        </w:tc>
        <w:tc>
          <w:tcPr>
            <w:tcW w:w="1274"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0</w:t>
            </w:r>
          </w:p>
        </w:tc>
        <w:tc>
          <w:tcPr>
            <w:tcW w:w="1274"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rsidR="00EA6D8E" w:rsidRPr="007F4011" w:rsidRDefault="00EA6D8E" w:rsidP="00CA70E8">
            <w:pPr>
              <w:pStyle w:val="TAC"/>
              <w:rPr>
                <w:rFonts w:eastAsia="MS PGothic"/>
                <w:lang w:val="en-US" w:eastAsia="ja-JP"/>
              </w:rPr>
            </w:pPr>
            <w:r w:rsidRPr="00202E5B">
              <w:rPr>
                <w:rFonts w:hint="eastAsia"/>
                <w:lang w:val="en-US" w:eastAsia="zh-CN"/>
              </w:rPr>
              <w:t>0</w:t>
            </w:r>
          </w:p>
        </w:tc>
      </w:tr>
    </w:tbl>
    <w:p w:rsidR="004F14BB" w:rsidRPr="007F4011" w:rsidRDefault="004F14BB" w:rsidP="004F14BB">
      <w:pPr>
        <w:jc w:val="center"/>
        <w:rPr>
          <w:lang w:eastAsia="ja-JP"/>
        </w:rPr>
      </w:pPr>
    </w:p>
    <w:p w:rsidR="004F14BB" w:rsidRPr="007F4011" w:rsidRDefault="00EA6D8E" w:rsidP="00365C77">
      <w:pPr>
        <w:pStyle w:val="TH"/>
        <w:rPr>
          <w:i/>
          <w:lang w:eastAsia="ja-JP"/>
        </w:rPr>
      </w:pPr>
      <w:r>
        <w:object w:dxaOrig="9655" w:dyaOrig="5715">
          <v:shape id="_x0000_i1146" type="#_x0000_t75" style="width:483pt;height:285.75pt" o:ole="">
            <v:imagedata r:id="rId163" o:title=""/>
          </v:shape>
          <o:OLEObject Type="Embed" ProgID="Excel.Sheet.8" ShapeID="_x0000_i1146" DrawAspect="Content" ObjectID="_1656845985" r:id="rId164">
            <o:FieldCodes>\s</o:FieldCodes>
          </o:OLEObject>
        </w:object>
      </w:r>
    </w:p>
    <w:p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8  average 1.6 MHz UTRA uplink capacity loss (TPC set 2)</w:t>
      </w:r>
    </w:p>
    <w:p w:rsidR="004F14BB" w:rsidRPr="007F4011" w:rsidRDefault="004F14BB" w:rsidP="004F14BB">
      <w:pPr>
        <w:spacing w:after="120"/>
        <w:jc w:val="both"/>
        <w:rPr>
          <w:lang w:val="en-US" w:eastAsia="ja-JP"/>
        </w:rPr>
      </w:pPr>
    </w:p>
    <w:p w:rsidR="00D415E9" w:rsidRPr="007F4011" w:rsidRDefault="004F14BB" w:rsidP="00365C77">
      <w:pPr>
        <w:pStyle w:val="Heading8"/>
      </w:pPr>
      <w:r w:rsidRPr="007F4011">
        <w:rPr>
          <w:noProof/>
          <w:lang w:eastAsia="ja-JP"/>
        </w:rPr>
        <w:br w:type="page"/>
      </w:r>
      <w:bookmarkStart w:id="307" w:name="_Toc518937268"/>
      <w:bookmarkStart w:id="308" w:name="historyclause"/>
      <w:bookmarkStart w:id="309" w:name="_Toc46233127"/>
      <w:r w:rsidR="00335F74" w:rsidRPr="007F4011">
        <w:lastRenderedPageBreak/>
        <w:t>Annex A</w:t>
      </w:r>
      <w:r w:rsidR="00D415E9" w:rsidRPr="007F4011">
        <w:t xml:space="preserve"> (informative):</w:t>
      </w:r>
      <w:r w:rsidR="00D415E9" w:rsidRPr="007F4011">
        <w:br/>
        <w:t>Link Level Performance Model</w:t>
      </w:r>
      <w:bookmarkEnd w:id="307"/>
      <w:bookmarkEnd w:id="309"/>
    </w:p>
    <w:p w:rsidR="00D415E9" w:rsidRPr="007F4011" w:rsidRDefault="00D415E9" w:rsidP="00DC1575">
      <w:pPr>
        <w:pStyle w:val="Heading2"/>
      </w:pPr>
      <w:bookmarkStart w:id="310" w:name="_Toc518937269"/>
      <w:bookmarkStart w:id="311" w:name="_Toc46233128"/>
      <w:r w:rsidRPr="007F4011">
        <w:t>A.1</w:t>
      </w:r>
      <w:r w:rsidRPr="007F4011">
        <w:tab/>
        <w:t>Description</w:t>
      </w:r>
      <w:bookmarkEnd w:id="310"/>
      <w:bookmarkEnd w:id="311"/>
    </w:p>
    <w:p w:rsidR="005A5184" w:rsidRPr="007F4011" w:rsidRDefault="005A5184" w:rsidP="005A5184">
      <w:pPr>
        <w:jc w:val="both"/>
        <w:rPr>
          <w:lang w:eastAsia="ja-JP"/>
        </w:rPr>
      </w:pPr>
      <w:r w:rsidRPr="007F4011">
        <w:rPr>
          <w:lang w:eastAsia="ja-JP"/>
        </w:rPr>
        <w:t xml:space="preserve">Annex A.2 provides detail on how the baseline throughput curves are derived. It shows that the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rsidR="005A5184" w:rsidRPr="007F4011" w:rsidRDefault="005A5184" w:rsidP="005A5184">
      <w:pPr>
        <w:tabs>
          <w:tab w:val="center" w:pos="4962"/>
          <w:tab w:val="right" w:pos="9923"/>
        </w:tabs>
        <w:rPr>
          <w:lang w:eastAsia="ja-JP"/>
        </w:rPr>
      </w:pPr>
      <w:r w:rsidRPr="007F4011">
        <w:tab/>
      </w:r>
      <w:r w:rsidRPr="007F4011">
        <w:rPr>
          <w:position w:val="-50"/>
        </w:rPr>
        <w:object w:dxaOrig="7900" w:dyaOrig="1120">
          <v:shape id="_x0000_i1147" type="#_x0000_t75" style="width:395.25pt;height:56.25pt" o:ole="">
            <v:imagedata r:id="rId165" o:title=""/>
          </v:shape>
          <o:OLEObject Type="Embed" ProgID="Equation.3" ShapeID="_x0000_i1147" DrawAspect="Content" ObjectID="_1656845986" r:id="rId166"/>
        </w:object>
      </w:r>
      <w:r w:rsidRPr="007F4011">
        <w:tab/>
      </w:r>
    </w:p>
    <w:p w:rsidR="005A5184" w:rsidRPr="007F4011" w:rsidRDefault="005A5184" w:rsidP="005A5184">
      <w:pPr>
        <w:ind w:firstLine="720"/>
      </w:pPr>
      <w:r w:rsidRPr="007F4011">
        <w:t>Where:</w:t>
      </w:r>
      <w:r w:rsidRPr="007F4011">
        <w:tab/>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R)  bps/Hz</w:t>
      </w:r>
    </w:p>
    <w:p w:rsidR="005A5184" w:rsidRPr="007F4011" w:rsidRDefault="005A5184" w:rsidP="005A5184">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rsidR="005A5184" w:rsidRPr="007F4011" w:rsidRDefault="005A5184" w:rsidP="005A5184">
      <w:pPr>
        <w:jc w:val="both"/>
      </w:pPr>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rsidR="005A5184" w:rsidRPr="007F4011" w:rsidRDefault="00365C77" w:rsidP="00365C77">
      <w:pPr>
        <w:pStyle w:val="B1"/>
      </w:pPr>
      <w:r w:rsidRPr="007F4011">
        <w:t xml:space="preserve">- </w:t>
      </w:r>
      <w:r w:rsidR="005A5184" w:rsidRPr="007F4011">
        <w:t>1:2 antenna configurations</w:t>
      </w:r>
    </w:p>
    <w:p w:rsidR="005A5184" w:rsidRPr="007F4011" w:rsidRDefault="00365C77" w:rsidP="00365C77">
      <w:pPr>
        <w:pStyle w:val="B1"/>
      </w:pPr>
      <w:r w:rsidRPr="007F4011">
        <w:t xml:space="preserve">- </w:t>
      </w:r>
      <w:r w:rsidR="005A5184" w:rsidRPr="007F4011">
        <w:t xml:space="preserve">Typical Urban fast fading channel model (10kmph DL, 3kmph UL) </w:t>
      </w:r>
    </w:p>
    <w:p w:rsidR="005A5184" w:rsidRPr="007F4011" w:rsidRDefault="00365C77" w:rsidP="00365C77">
      <w:pPr>
        <w:pStyle w:val="B1"/>
      </w:pPr>
      <w:r w:rsidRPr="007F4011">
        <w:t xml:space="preserve">- </w:t>
      </w:r>
      <w:r w:rsidR="005A5184" w:rsidRPr="007F4011">
        <w:t>Link Adaptation (see table 1 for details of highest and lowest rate codes)</w:t>
      </w:r>
    </w:p>
    <w:p w:rsidR="005A5184" w:rsidRPr="007F4011" w:rsidRDefault="00365C77" w:rsidP="00365C77">
      <w:pPr>
        <w:pStyle w:val="B1"/>
      </w:pPr>
      <w:r w:rsidRPr="007F4011">
        <w:t xml:space="preserve">- </w:t>
      </w:r>
      <w:r w:rsidR="005A5184" w:rsidRPr="007F4011">
        <w:t>Channel prediction</w:t>
      </w:r>
    </w:p>
    <w:p w:rsidR="000A0400" w:rsidRPr="007F4011" w:rsidRDefault="00365C77" w:rsidP="00365C77">
      <w:pPr>
        <w:pStyle w:val="B1"/>
      </w:pPr>
      <w:r w:rsidRPr="007F4011">
        <w:t xml:space="preserve">- </w:t>
      </w:r>
      <w:r w:rsidR="005A5184" w:rsidRPr="007F4011">
        <w:t>HARQ</w:t>
      </w:r>
    </w:p>
    <w:p w:rsidR="000A0400" w:rsidRPr="007F4011" w:rsidRDefault="000A0400" w:rsidP="000A0400"/>
    <w:p w:rsidR="005A5184" w:rsidRPr="007F4011" w:rsidRDefault="000A0400" w:rsidP="00C1484B">
      <w:pPr>
        <w:pStyle w:val="TH"/>
      </w:pPr>
      <w:r w:rsidRPr="007F4011">
        <w:rPr>
          <w:lang w:eastAsia="ja-JP"/>
        </w:rPr>
        <w:t>Table A.1</w:t>
      </w:r>
      <w:r w:rsidRPr="007F4011">
        <w:t xml:space="preserve"> Parameters describing baseline Link Level performance for </w:t>
      </w:r>
      <w:r w:rsidR="009A04C1" w:rsidRPr="007F4011">
        <w:t>E-UTRA</w:t>
      </w:r>
      <w:r w:rsidRPr="007F4011">
        <w:t xml:space="preserve"> Co-existence simulations</w:t>
      </w:r>
    </w:p>
    <w:tbl>
      <w:tblPr>
        <w:tblW w:w="8222" w:type="dxa"/>
        <w:jc w:val="center"/>
        <w:tblLook w:val="0000" w:firstRow="0" w:lastRow="0" w:firstColumn="0" w:lastColumn="0" w:noHBand="0" w:noVBand="0"/>
      </w:tblPr>
      <w:tblGrid>
        <w:gridCol w:w="2126"/>
        <w:gridCol w:w="606"/>
        <w:gridCol w:w="960"/>
        <w:gridCol w:w="4530"/>
      </w:tblGrid>
      <w:tr w:rsidR="005A5184" w:rsidRPr="007F4011">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rsidR="005A5184" w:rsidRPr="00202E5B" w:rsidRDefault="005A5184" w:rsidP="003204A5">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rsidR="005A5184" w:rsidRPr="00202E5B" w:rsidRDefault="005A5184" w:rsidP="003204A5">
            <w:pPr>
              <w:pStyle w:val="TAH"/>
              <w:rPr>
                <w:lang w:eastAsia="zh-CN" w:bidi="he-IL"/>
              </w:rPr>
            </w:pPr>
            <w:r w:rsidRPr="00202E5B">
              <w:rPr>
                <w:lang w:eastAsia="zh-CN" w:bidi="he-IL"/>
              </w:rPr>
              <w:t>DL</w:t>
            </w:r>
          </w:p>
        </w:tc>
        <w:tc>
          <w:tcPr>
            <w:tcW w:w="960" w:type="dxa"/>
            <w:tcBorders>
              <w:top w:val="single" w:sz="8" w:space="0" w:color="auto"/>
              <w:left w:val="nil"/>
              <w:bottom w:val="single" w:sz="8" w:space="0" w:color="auto"/>
              <w:right w:val="single" w:sz="4" w:space="0" w:color="auto"/>
            </w:tcBorders>
            <w:shd w:val="clear" w:color="auto" w:fill="auto"/>
            <w:noWrap/>
            <w:vAlign w:val="bottom"/>
          </w:tcPr>
          <w:p w:rsidR="005A5184" w:rsidRPr="00202E5B" w:rsidRDefault="005A5184" w:rsidP="003204A5">
            <w:pPr>
              <w:pStyle w:val="TAH"/>
              <w:rPr>
                <w:lang w:eastAsia="zh-CN" w:bidi="he-IL"/>
              </w:rPr>
            </w:pPr>
            <w:r w:rsidRPr="00202E5B">
              <w:rPr>
                <w:lang w:eastAsia="zh-CN" w:bidi="he-IL"/>
              </w:rPr>
              <w:t>UL</w:t>
            </w:r>
          </w:p>
        </w:tc>
        <w:tc>
          <w:tcPr>
            <w:tcW w:w="4530" w:type="dxa"/>
            <w:tcBorders>
              <w:top w:val="single" w:sz="8" w:space="0" w:color="auto"/>
              <w:left w:val="nil"/>
              <w:bottom w:val="single" w:sz="8" w:space="0" w:color="auto"/>
              <w:right w:val="single" w:sz="8" w:space="0" w:color="auto"/>
            </w:tcBorders>
            <w:shd w:val="clear" w:color="auto" w:fill="auto"/>
            <w:noWrap/>
            <w:vAlign w:val="bottom"/>
          </w:tcPr>
          <w:p w:rsidR="005A5184" w:rsidRPr="00202E5B" w:rsidRDefault="005A5184" w:rsidP="003204A5">
            <w:pPr>
              <w:pStyle w:val="TAH"/>
              <w:rPr>
                <w:lang w:eastAsia="zh-CN" w:bidi="he-IL"/>
              </w:rPr>
            </w:pPr>
            <w:r w:rsidRPr="00202E5B">
              <w:rPr>
                <w:lang w:eastAsia="zh-CN" w:bidi="he-IL"/>
              </w:rPr>
              <w:t>Notes</w:t>
            </w:r>
          </w:p>
        </w:tc>
      </w:tr>
      <w:tr w:rsidR="005A5184" w:rsidRPr="007F4011">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0.6</w:t>
            </w:r>
          </w:p>
        </w:tc>
        <w:tc>
          <w:tcPr>
            <w:tcW w:w="960" w:type="dxa"/>
            <w:tcBorders>
              <w:top w:val="nil"/>
              <w:left w:val="nil"/>
              <w:bottom w:val="single" w:sz="4"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0.4</w:t>
            </w:r>
          </w:p>
        </w:tc>
        <w:tc>
          <w:tcPr>
            <w:tcW w:w="4530" w:type="dxa"/>
            <w:tcBorders>
              <w:top w:val="nil"/>
              <w:left w:val="nil"/>
              <w:bottom w:val="single" w:sz="4" w:space="0" w:color="auto"/>
              <w:right w:val="single" w:sz="8" w:space="0" w:color="auto"/>
            </w:tcBorders>
            <w:shd w:val="clear" w:color="auto" w:fill="auto"/>
            <w:noWrap/>
            <w:vAlign w:val="bottom"/>
          </w:tcPr>
          <w:p w:rsidR="005A5184" w:rsidRPr="00202E5B" w:rsidRDefault="005A5184" w:rsidP="003204A5">
            <w:pPr>
              <w:pStyle w:val="TAC"/>
              <w:rPr>
                <w:lang w:eastAsia="ja-JP" w:bidi="he-IL"/>
              </w:rPr>
            </w:pPr>
            <w:r w:rsidRPr="00202E5B">
              <w:rPr>
                <w:lang w:eastAsia="zh-CN" w:bidi="he-IL"/>
              </w:rPr>
              <w:t>Represents implementation loss</w:t>
            </w:r>
            <w:r w:rsidRPr="00202E5B">
              <w:rPr>
                <w:lang w:eastAsia="ja-JP" w:bidi="he-IL"/>
              </w:rPr>
              <w:t>es</w:t>
            </w:r>
          </w:p>
        </w:tc>
      </w:tr>
      <w:tr w:rsidR="005A5184" w:rsidRPr="007F4011">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-10</w:t>
            </w:r>
          </w:p>
        </w:tc>
        <w:tc>
          <w:tcPr>
            <w:tcW w:w="960" w:type="dxa"/>
            <w:tcBorders>
              <w:top w:val="nil"/>
              <w:left w:val="nil"/>
              <w:bottom w:val="single" w:sz="4"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Based on QPSK, 1/8 rate (DL) &amp; 1/5 rate (UL)</w:t>
            </w:r>
          </w:p>
        </w:tc>
      </w:tr>
      <w:tr w:rsidR="005A5184" w:rsidRPr="007F4011">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single" w:sz="8"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4.4</w:t>
            </w:r>
          </w:p>
        </w:tc>
        <w:tc>
          <w:tcPr>
            <w:tcW w:w="960" w:type="dxa"/>
            <w:tcBorders>
              <w:top w:val="nil"/>
              <w:left w:val="nil"/>
              <w:bottom w:val="single" w:sz="8" w:space="0" w:color="auto"/>
              <w:right w:val="single" w:sz="4"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2.0</w:t>
            </w:r>
          </w:p>
        </w:tc>
        <w:tc>
          <w:tcPr>
            <w:tcW w:w="4530" w:type="dxa"/>
            <w:tcBorders>
              <w:top w:val="nil"/>
              <w:left w:val="nil"/>
              <w:bottom w:val="single" w:sz="8" w:space="0" w:color="auto"/>
              <w:right w:val="single" w:sz="8" w:space="0" w:color="auto"/>
            </w:tcBorders>
            <w:shd w:val="clear" w:color="auto" w:fill="auto"/>
            <w:noWrap/>
            <w:vAlign w:val="bottom"/>
          </w:tcPr>
          <w:p w:rsidR="005A5184" w:rsidRPr="00202E5B" w:rsidRDefault="005A5184" w:rsidP="003204A5">
            <w:pPr>
              <w:pStyle w:val="TAC"/>
              <w:rPr>
                <w:lang w:eastAsia="zh-CN" w:bidi="he-IL"/>
              </w:rPr>
            </w:pPr>
            <w:r w:rsidRPr="00202E5B">
              <w:rPr>
                <w:lang w:eastAsia="zh-CN" w:bidi="he-IL"/>
              </w:rPr>
              <w:t>Based on 64QAM 4/5 (DL) &amp; 16QAM 3/4 (UL)</w:t>
            </w:r>
          </w:p>
        </w:tc>
      </w:tr>
    </w:tbl>
    <w:p w:rsidR="000A0400" w:rsidRPr="007F4011" w:rsidRDefault="000A0400" w:rsidP="005A5184">
      <w:pPr>
        <w:pStyle w:val="TF"/>
        <w:rPr>
          <w:lang w:eastAsia="ja-JP"/>
        </w:rPr>
      </w:pPr>
    </w:p>
    <w:p w:rsidR="005A5184" w:rsidRPr="007F4011" w:rsidRDefault="005A5184" w:rsidP="005A5184">
      <w:pPr>
        <w:jc w:val="both"/>
        <w:rPr>
          <w:lang w:eastAsia="ja-JP"/>
        </w:rPr>
      </w:pPr>
      <w:r w:rsidRPr="007F4011">
        <w:t xml:space="preserve">Table A.1 shows parameters proposed for the baseline </w:t>
      </w:r>
      <w:r w:rsidR="009A04C1" w:rsidRPr="007F4011">
        <w:t>E-UTRA</w:t>
      </w:r>
      <w:r w:rsidRPr="007F4011">
        <w:t xml:space="preserve"> DL</w:t>
      </w:r>
      <w:r w:rsidRPr="007F4011">
        <w:rPr>
          <w:lang w:eastAsia="ja-JP"/>
        </w:rPr>
        <w:t xml:space="preserve"> and UL</w:t>
      </w:r>
      <w:r w:rsidRPr="007F4011">
        <w:t>.</w:t>
      </w:r>
      <w:r w:rsidRPr="007F4011">
        <w:rPr>
          <w:lang w:eastAsia="ja-JP"/>
        </w:rPr>
        <w:t xml:space="preserve"> Table A.2 shows the resulting look up table, which is plotted in Figure A.1. Table A.2 gives throughput in terms of spectral efficiency (bps per Hz), and per 375khz Resource Block (RB), in kbps.</w:t>
      </w:r>
    </w:p>
    <w:p w:rsidR="005A5184" w:rsidRPr="007F4011" w:rsidRDefault="005A5184" w:rsidP="005A5184">
      <w:pPr>
        <w:rPr>
          <w:lang w:eastAsia="ja-JP"/>
        </w:rPr>
      </w:pPr>
    </w:p>
    <w:p w:rsidR="005A5184" w:rsidRPr="007F4011" w:rsidRDefault="00EB222C" w:rsidP="005A5184">
      <w:pPr>
        <w:jc w:val="center"/>
        <w:rPr>
          <w:lang w:eastAsia="ja-JP"/>
        </w:rPr>
      </w:pPr>
      <w:r>
        <w:rPr>
          <w:lang w:eastAsia="ja-JP"/>
        </w:rPr>
        <w:lastRenderedPageBreak/>
        <w:pict>
          <v:shape id="_x0000_i1148" type="#_x0000_t75" style="width:423.75pt;height:159pt">
            <v:imagedata r:id="rId167" o:title=""/>
          </v:shape>
        </w:pict>
      </w:r>
    </w:p>
    <w:p w:rsidR="005A5184" w:rsidRPr="007F4011" w:rsidRDefault="005A5184" w:rsidP="00DC1575">
      <w:pPr>
        <w:pStyle w:val="TF"/>
        <w:outlineLvl w:val="0"/>
        <w:rPr>
          <w:lang w:eastAsia="ja-JP"/>
        </w:rPr>
      </w:pPr>
      <w:r w:rsidRPr="007F4011">
        <w:rPr>
          <w:lang w:eastAsia="ja-JP"/>
        </w:rPr>
        <w:t>Figure A.1</w:t>
      </w:r>
      <w:r w:rsidRPr="007F4011">
        <w:t xml:space="preserve"> </w:t>
      </w:r>
      <w:r w:rsidRPr="007F4011">
        <w:rPr>
          <w:lang w:eastAsia="ja-JP"/>
        </w:rPr>
        <w:t xml:space="preserve">Throughput vs SNR for Baseline </w:t>
      </w:r>
      <w:r w:rsidR="009A04C1" w:rsidRPr="007F4011">
        <w:rPr>
          <w:lang w:eastAsia="ja-JP"/>
        </w:rPr>
        <w:t>E-UTRA</w:t>
      </w:r>
      <w:r w:rsidRPr="007F4011">
        <w:rPr>
          <w:lang w:eastAsia="ja-JP"/>
        </w:rPr>
        <w:t xml:space="preserve"> Coexistence Studies</w:t>
      </w:r>
    </w:p>
    <w:p w:rsidR="000A0400" w:rsidRPr="007F4011" w:rsidRDefault="000A0400" w:rsidP="005A5184">
      <w:pPr>
        <w:pStyle w:val="TF"/>
        <w:rPr>
          <w:lang w:eastAsia="ja-JP"/>
        </w:rPr>
      </w:pPr>
    </w:p>
    <w:p w:rsidR="005A5184" w:rsidRPr="007F4011" w:rsidRDefault="000A0400" w:rsidP="00C1484B">
      <w:pPr>
        <w:pStyle w:val="TH"/>
        <w:rPr>
          <w:lang w:eastAsia="ja-JP"/>
        </w:rPr>
      </w:pPr>
      <w:r w:rsidRPr="007F4011">
        <w:t>Table A.</w:t>
      </w:r>
      <w:r w:rsidRPr="007F4011">
        <w:rPr>
          <w:lang w:eastAsia="ja-JP"/>
        </w:rPr>
        <w:t>2</w:t>
      </w:r>
      <w:r w:rsidRPr="007F4011">
        <w:t xml:space="preserve"> </w:t>
      </w:r>
      <w:r w:rsidRPr="007F4011">
        <w:rPr>
          <w:lang w:eastAsia="ja-JP"/>
        </w:rPr>
        <w:t xml:space="preserve">Look-Up-Table of UL and DL Throughput vs. SNIR for Baseline </w:t>
      </w:r>
      <w:r w:rsidR="009A04C1" w:rsidRPr="007F4011">
        <w:rPr>
          <w:lang w:eastAsia="ja-JP"/>
        </w:rPr>
        <w:t>E-UTRA</w:t>
      </w:r>
      <w:r w:rsidRPr="007F4011">
        <w:rPr>
          <w:lang w:eastAsia="ja-JP"/>
        </w:rPr>
        <w:t xml:space="preserve"> Coexistence Studies</w:t>
      </w:r>
    </w:p>
    <w:tbl>
      <w:tblPr>
        <w:tblW w:w="8515" w:type="dxa"/>
        <w:jc w:val="center"/>
        <w:tblLook w:val="0000" w:firstRow="0" w:lastRow="0" w:firstColumn="0" w:lastColumn="0" w:noHBand="0" w:noVBand="0"/>
      </w:tblPr>
      <w:tblGrid>
        <w:gridCol w:w="805"/>
        <w:gridCol w:w="717"/>
        <w:gridCol w:w="717"/>
        <w:gridCol w:w="661"/>
        <w:gridCol w:w="796"/>
        <w:gridCol w:w="1246"/>
        <w:gridCol w:w="805"/>
        <w:gridCol w:w="717"/>
        <w:gridCol w:w="717"/>
        <w:gridCol w:w="661"/>
        <w:gridCol w:w="673"/>
      </w:tblGrid>
      <w:tr w:rsidR="005A5184" w:rsidRPr="007F4011">
        <w:trPr>
          <w:trHeight w:val="270"/>
          <w:jc w:val="center"/>
        </w:trPr>
        <w:tc>
          <w:tcPr>
            <w:tcW w:w="805" w:type="dxa"/>
            <w:tcBorders>
              <w:top w:val="single" w:sz="8" w:space="0" w:color="auto"/>
              <w:left w:val="single" w:sz="8" w:space="0" w:color="auto"/>
              <w:bottom w:val="nil"/>
              <w:right w:val="nil"/>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 </w:t>
            </w:r>
          </w:p>
        </w:tc>
        <w:tc>
          <w:tcPr>
            <w:tcW w:w="2891" w:type="dxa"/>
            <w:gridSpan w:val="4"/>
            <w:tcBorders>
              <w:top w:val="single" w:sz="8" w:space="0" w:color="auto"/>
              <w:left w:val="single" w:sz="4" w:space="0" w:color="auto"/>
              <w:bottom w:val="single" w:sz="8"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Throughput</w:t>
            </w:r>
          </w:p>
        </w:tc>
        <w:tc>
          <w:tcPr>
            <w:tcW w:w="1246" w:type="dxa"/>
            <w:tcBorders>
              <w:top w:val="nil"/>
              <w:bottom w:val="nil"/>
            </w:tcBorders>
            <w:shd w:val="clear" w:color="auto" w:fill="auto"/>
            <w:noWrap/>
            <w:vAlign w:val="bottom"/>
          </w:tcPr>
          <w:p w:rsidR="005A5184" w:rsidRPr="00202E5B" w:rsidRDefault="005A5184" w:rsidP="005A5184">
            <w:pPr>
              <w:pStyle w:val="TAH"/>
              <w:rPr>
                <w:lang w:eastAsia="zh-CN" w:bidi="he-IL"/>
              </w:rPr>
            </w:pPr>
          </w:p>
        </w:tc>
        <w:tc>
          <w:tcPr>
            <w:tcW w:w="805" w:type="dxa"/>
            <w:tcBorders>
              <w:top w:val="single" w:sz="8" w:space="0" w:color="auto"/>
              <w:left w:val="nil"/>
              <w:bottom w:val="nil"/>
              <w:right w:val="nil"/>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 </w:t>
            </w:r>
          </w:p>
        </w:tc>
        <w:tc>
          <w:tcPr>
            <w:tcW w:w="2768"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Throughput</w:t>
            </w:r>
          </w:p>
        </w:tc>
      </w:tr>
      <w:tr w:rsidR="005A5184" w:rsidRPr="007F4011">
        <w:trPr>
          <w:trHeight w:val="255"/>
          <w:jc w:val="center"/>
        </w:trPr>
        <w:tc>
          <w:tcPr>
            <w:tcW w:w="805" w:type="dxa"/>
            <w:tcBorders>
              <w:top w:val="single" w:sz="8" w:space="0" w:color="auto"/>
              <w:left w:val="single" w:sz="8" w:space="0" w:color="auto"/>
              <w:bottom w:val="nil"/>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bps/Hz</w:t>
            </w:r>
          </w:p>
        </w:tc>
        <w:tc>
          <w:tcPr>
            <w:tcW w:w="1457" w:type="dxa"/>
            <w:gridSpan w:val="2"/>
            <w:tcBorders>
              <w:top w:val="single" w:sz="8" w:space="0" w:color="auto"/>
              <w:left w:val="single" w:sz="4" w:space="0" w:color="auto"/>
              <w:bottom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kbps per 375kHz RB</w:t>
            </w:r>
          </w:p>
        </w:tc>
        <w:tc>
          <w:tcPr>
            <w:tcW w:w="1246" w:type="dxa"/>
            <w:tcBorders>
              <w:top w:val="nil"/>
              <w:bottom w:val="nil"/>
            </w:tcBorders>
            <w:shd w:val="clear" w:color="auto" w:fill="FFFFFF"/>
            <w:noWrap/>
            <w:vAlign w:val="bottom"/>
          </w:tcPr>
          <w:p w:rsidR="005A5184" w:rsidRPr="00202E5B" w:rsidRDefault="005A5184" w:rsidP="005A5184">
            <w:pPr>
              <w:pStyle w:val="TAH"/>
              <w:rPr>
                <w:lang w:eastAsia="zh-CN" w:bidi="he-IL"/>
              </w:rPr>
            </w:pPr>
          </w:p>
        </w:tc>
        <w:tc>
          <w:tcPr>
            <w:tcW w:w="805" w:type="dxa"/>
            <w:tcBorders>
              <w:top w:val="single" w:sz="8" w:space="0" w:color="auto"/>
              <w:left w:val="nil"/>
              <w:bottom w:val="nil"/>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bps/Hz</w:t>
            </w:r>
          </w:p>
        </w:tc>
        <w:tc>
          <w:tcPr>
            <w:tcW w:w="1334" w:type="dxa"/>
            <w:gridSpan w:val="2"/>
            <w:tcBorders>
              <w:top w:val="single" w:sz="8" w:space="0" w:color="auto"/>
              <w:left w:val="single" w:sz="4" w:space="0" w:color="auto"/>
              <w:bottom w:val="single" w:sz="4" w:space="0" w:color="auto"/>
              <w:right w:val="single" w:sz="8" w:space="0" w:color="000000"/>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kbps per 375kHz RB</w:t>
            </w:r>
          </w:p>
        </w:tc>
      </w:tr>
      <w:tr w:rsidR="005A5184" w:rsidRPr="007F4011">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DL</w:t>
            </w:r>
          </w:p>
        </w:tc>
        <w:tc>
          <w:tcPr>
            <w:tcW w:w="796" w:type="dxa"/>
            <w:tcBorders>
              <w:top w:val="nil"/>
              <w:left w:val="nil"/>
              <w:bottom w:val="single" w:sz="8"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UL</w:t>
            </w:r>
          </w:p>
        </w:tc>
        <w:tc>
          <w:tcPr>
            <w:tcW w:w="1246" w:type="dxa"/>
            <w:tcBorders>
              <w:top w:val="nil"/>
              <w:bottom w:val="nil"/>
            </w:tcBorders>
            <w:shd w:val="clear" w:color="auto" w:fill="FFFFFF"/>
            <w:noWrap/>
            <w:vAlign w:val="bottom"/>
          </w:tcPr>
          <w:p w:rsidR="005A5184" w:rsidRPr="00202E5B" w:rsidRDefault="005A5184" w:rsidP="005A5184">
            <w:pPr>
              <w:pStyle w:val="TAH"/>
              <w:rPr>
                <w:lang w:eastAsia="zh-CN" w:bidi="he-IL"/>
              </w:rPr>
            </w:pPr>
          </w:p>
        </w:tc>
        <w:tc>
          <w:tcPr>
            <w:tcW w:w="805" w:type="dxa"/>
            <w:tcBorders>
              <w:top w:val="nil"/>
              <w:left w:val="nil"/>
              <w:bottom w:val="single" w:sz="8" w:space="0" w:color="auto"/>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DL</w:t>
            </w:r>
          </w:p>
        </w:tc>
        <w:tc>
          <w:tcPr>
            <w:tcW w:w="673" w:type="dxa"/>
            <w:tcBorders>
              <w:top w:val="nil"/>
              <w:left w:val="nil"/>
              <w:bottom w:val="single" w:sz="8" w:space="0" w:color="auto"/>
              <w:right w:val="single" w:sz="8" w:space="0" w:color="auto"/>
            </w:tcBorders>
            <w:shd w:val="clear" w:color="auto" w:fill="auto"/>
            <w:noWrap/>
            <w:vAlign w:val="bottom"/>
          </w:tcPr>
          <w:p w:rsidR="005A5184" w:rsidRPr="00202E5B" w:rsidRDefault="005A5184" w:rsidP="005A5184">
            <w:pPr>
              <w:pStyle w:val="TAH"/>
              <w:rPr>
                <w:lang w:eastAsia="zh-CN" w:bidi="he-IL"/>
              </w:rPr>
            </w:pPr>
            <w:r w:rsidRPr="00202E5B">
              <w:rPr>
                <w:lang w:eastAsia="zh-CN" w:bidi="he-IL"/>
              </w:rPr>
              <w:t>UL</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single" w:sz="4" w:space="0" w:color="auto"/>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6</w:t>
            </w:r>
          </w:p>
        </w:tc>
        <w:tc>
          <w:tcPr>
            <w:tcW w:w="717" w:type="dxa"/>
            <w:tcBorders>
              <w:top w:val="single" w:sz="4" w:space="0" w:color="auto"/>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1.39</w:t>
            </w:r>
          </w:p>
        </w:tc>
        <w:tc>
          <w:tcPr>
            <w:tcW w:w="717" w:type="dxa"/>
            <w:tcBorders>
              <w:top w:val="single" w:sz="4" w:space="0" w:color="auto"/>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0.93</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521</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347</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1.55</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1.04</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582</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388</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1.72</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1.15</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646</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430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1.90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1.26</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711</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474</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2.08</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1.38</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778</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519</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0.08</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0.06</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31</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21</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2.26</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1.51</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847</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565</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0.10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0.07</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38</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26</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2.44</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1.63</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917</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611</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0.13</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0.08</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48</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32</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2.63</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1.76</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988</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658</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0.16</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0.10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59</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39</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2.82</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1.88</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1059</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706</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-6</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0.19</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0.13</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73</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48</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3.02</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1131</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-5</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0.24</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0.16</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89</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59</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16</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3.21</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1204</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0.29</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0.19</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109</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73</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17</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3.41</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1277</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0.35</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0.23</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132</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88</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18</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3.60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1350</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0.42</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0.28</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159</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106</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19</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3.80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1424</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0.51</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0.34</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190</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127</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20</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3.99</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1498</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0.60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0.40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225</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150</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21</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4.19</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1572</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0.71</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0.47</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265</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176</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22</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4.39</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1646</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0.82</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0.55</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308</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206</w:t>
            </w:r>
          </w:p>
        </w:tc>
        <w:tc>
          <w:tcPr>
            <w:tcW w:w="1246" w:type="dxa"/>
            <w:tcBorders>
              <w:top w:val="nil"/>
              <w:bottom w:val="nil"/>
            </w:tcBorders>
            <w:shd w:val="clear" w:color="auto" w:fill="FFFFFF"/>
            <w:noWrap/>
            <w:vAlign w:val="bottom"/>
          </w:tcPr>
          <w:p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23</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0.95</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0.63</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356</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237</w:t>
            </w:r>
          </w:p>
        </w:tc>
        <w:tc>
          <w:tcPr>
            <w:tcW w:w="1246" w:type="dxa"/>
            <w:tcBorders>
              <w:top w:val="nil"/>
              <w:bottom w:val="nil"/>
            </w:tcBorders>
            <w:shd w:val="clear" w:color="auto" w:fill="auto"/>
            <w:noWrap/>
            <w:vAlign w:val="bottom"/>
          </w:tcPr>
          <w:p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24</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1.09</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0.72</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408</w:t>
            </w:r>
          </w:p>
        </w:tc>
        <w:tc>
          <w:tcPr>
            <w:tcW w:w="796" w:type="dxa"/>
            <w:tcBorders>
              <w:top w:val="nil"/>
              <w:left w:val="nil"/>
              <w:bottom w:val="single" w:sz="4" w:space="0" w:color="auto"/>
            </w:tcBorders>
            <w:shd w:val="clear" w:color="auto" w:fill="auto"/>
            <w:noWrap/>
            <w:vAlign w:val="bottom"/>
          </w:tcPr>
          <w:p w:rsidR="005A5184" w:rsidRPr="00202E5B" w:rsidRDefault="005A5184" w:rsidP="005A5184">
            <w:pPr>
              <w:pStyle w:val="TAC"/>
            </w:pPr>
            <w:r w:rsidRPr="00202E5B">
              <w:t>272</w:t>
            </w:r>
          </w:p>
        </w:tc>
        <w:tc>
          <w:tcPr>
            <w:tcW w:w="1246" w:type="dxa"/>
            <w:tcBorders>
              <w:top w:val="nil"/>
              <w:bottom w:val="nil"/>
            </w:tcBorders>
            <w:shd w:val="clear" w:color="auto" w:fill="auto"/>
            <w:noWrap/>
            <w:vAlign w:val="bottom"/>
          </w:tcPr>
          <w:p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25</w:t>
            </w:r>
          </w:p>
        </w:tc>
        <w:tc>
          <w:tcPr>
            <w:tcW w:w="717" w:type="dxa"/>
            <w:tcBorders>
              <w:top w:val="nil"/>
              <w:left w:val="nil"/>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rsidR="005A5184" w:rsidRPr="00202E5B" w:rsidRDefault="005A5184" w:rsidP="005A5184">
            <w:pPr>
              <w:pStyle w:val="TAC"/>
            </w:pPr>
            <w:r w:rsidRPr="00202E5B">
              <w:t>750</w:t>
            </w:r>
          </w:p>
        </w:tc>
      </w:tr>
      <w:tr w:rsidR="005A5184" w:rsidRPr="007F4011">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rsidR="005A5184" w:rsidRPr="00202E5B" w:rsidRDefault="005A5184" w:rsidP="005A5184">
            <w:pPr>
              <w:pStyle w:val="TAC"/>
            </w:pPr>
            <w:r w:rsidRPr="00202E5B">
              <w:t>5</w:t>
            </w:r>
          </w:p>
        </w:tc>
        <w:tc>
          <w:tcPr>
            <w:tcW w:w="717" w:type="dxa"/>
            <w:tcBorders>
              <w:top w:val="nil"/>
              <w:left w:val="nil"/>
              <w:bottom w:val="single" w:sz="8" w:space="0" w:color="auto"/>
              <w:right w:val="single" w:sz="4" w:space="0" w:color="auto"/>
            </w:tcBorders>
            <w:shd w:val="clear" w:color="auto" w:fill="auto"/>
            <w:noWrap/>
            <w:vAlign w:val="bottom"/>
          </w:tcPr>
          <w:p w:rsidR="005A5184" w:rsidRPr="00202E5B" w:rsidRDefault="005A5184" w:rsidP="005A5184">
            <w:pPr>
              <w:pStyle w:val="TAC"/>
            </w:pPr>
            <w:r w:rsidRPr="00202E5B">
              <w:t>1.23</w:t>
            </w:r>
          </w:p>
        </w:tc>
        <w:tc>
          <w:tcPr>
            <w:tcW w:w="717" w:type="dxa"/>
            <w:tcBorders>
              <w:top w:val="nil"/>
              <w:left w:val="nil"/>
              <w:bottom w:val="single" w:sz="8" w:space="0" w:color="auto"/>
              <w:right w:val="single" w:sz="8" w:space="0" w:color="auto"/>
            </w:tcBorders>
            <w:shd w:val="clear" w:color="auto" w:fill="auto"/>
            <w:noWrap/>
            <w:vAlign w:val="bottom"/>
          </w:tcPr>
          <w:p w:rsidR="005A5184" w:rsidRPr="00202E5B" w:rsidRDefault="005A5184" w:rsidP="005A5184">
            <w:pPr>
              <w:pStyle w:val="TAC"/>
            </w:pPr>
            <w:r w:rsidRPr="00202E5B">
              <w:t>0.82</w:t>
            </w:r>
          </w:p>
        </w:tc>
        <w:tc>
          <w:tcPr>
            <w:tcW w:w="661" w:type="dxa"/>
            <w:tcBorders>
              <w:top w:val="nil"/>
              <w:left w:val="single" w:sz="4" w:space="0" w:color="auto"/>
              <w:bottom w:val="single" w:sz="8" w:space="0" w:color="auto"/>
              <w:right w:val="single" w:sz="4" w:space="0" w:color="auto"/>
            </w:tcBorders>
            <w:shd w:val="clear" w:color="auto" w:fill="auto"/>
            <w:noWrap/>
            <w:vAlign w:val="bottom"/>
          </w:tcPr>
          <w:p w:rsidR="005A5184" w:rsidRPr="00202E5B" w:rsidRDefault="005A5184" w:rsidP="005A5184">
            <w:pPr>
              <w:pStyle w:val="TAC"/>
            </w:pPr>
            <w:r w:rsidRPr="00202E5B">
              <w:t>463</w:t>
            </w:r>
          </w:p>
        </w:tc>
        <w:tc>
          <w:tcPr>
            <w:tcW w:w="796" w:type="dxa"/>
            <w:tcBorders>
              <w:top w:val="nil"/>
              <w:left w:val="nil"/>
              <w:bottom w:val="single" w:sz="8" w:space="0" w:color="auto"/>
            </w:tcBorders>
            <w:shd w:val="clear" w:color="auto" w:fill="auto"/>
            <w:noWrap/>
            <w:vAlign w:val="bottom"/>
          </w:tcPr>
          <w:p w:rsidR="005A5184" w:rsidRPr="00202E5B" w:rsidRDefault="005A5184" w:rsidP="005A5184">
            <w:pPr>
              <w:pStyle w:val="TAC"/>
            </w:pPr>
            <w:r w:rsidRPr="00202E5B">
              <w:t>309</w:t>
            </w:r>
          </w:p>
        </w:tc>
        <w:tc>
          <w:tcPr>
            <w:tcW w:w="1246" w:type="dxa"/>
            <w:tcBorders>
              <w:top w:val="nil"/>
              <w:bottom w:val="nil"/>
              <w:right w:val="nil"/>
            </w:tcBorders>
            <w:shd w:val="clear" w:color="auto" w:fill="auto"/>
            <w:noWrap/>
            <w:vAlign w:val="bottom"/>
          </w:tcPr>
          <w:p w:rsidR="005A5184" w:rsidRPr="00202E5B" w:rsidRDefault="005A5184" w:rsidP="005A5184">
            <w:pPr>
              <w:pStyle w:val="TAC"/>
            </w:pPr>
          </w:p>
        </w:tc>
        <w:tc>
          <w:tcPr>
            <w:tcW w:w="805" w:type="dxa"/>
            <w:tcBorders>
              <w:top w:val="nil"/>
              <w:left w:val="nil"/>
              <w:bottom w:val="nil"/>
              <w:right w:val="nil"/>
            </w:tcBorders>
            <w:shd w:val="clear" w:color="auto" w:fill="auto"/>
            <w:noWrap/>
            <w:vAlign w:val="bottom"/>
          </w:tcPr>
          <w:p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rsidR="005A5184" w:rsidRPr="00202E5B" w:rsidRDefault="005A5184" w:rsidP="005A5184">
            <w:pPr>
              <w:pStyle w:val="TAC"/>
            </w:pPr>
          </w:p>
        </w:tc>
        <w:tc>
          <w:tcPr>
            <w:tcW w:w="661" w:type="dxa"/>
            <w:tcBorders>
              <w:top w:val="nil"/>
              <w:left w:val="nil"/>
              <w:bottom w:val="nil"/>
              <w:right w:val="nil"/>
            </w:tcBorders>
            <w:shd w:val="clear" w:color="auto" w:fill="auto"/>
            <w:noWrap/>
            <w:vAlign w:val="bottom"/>
          </w:tcPr>
          <w:p w:rsidR="005A5184" w:rsidRPr="00202E5B" w:rsidRDefault="005A5184" w:rsidP="005A5184">
            <w:pPr>
              <w:pStyle w:val="TAC"/>
            </w:pPr>
          </w:p>
        </w:tc>
        <w:tc>
          <w:tcPr>
            <w:tcW w:w="673" w:type="dxa"/>
            <w:tcBorders>
              <w:top w:val="nil"/>
              <w:left w:val="nil"/>
              <w:bottom w:val="nil"/>
              <w:right w:val="nil"/>
            </w:tcBorders>
            <w:shd w:val="clear" w:color="auto" w:fill="auto"/>
            <w:noWrap/>
            <w:vAlign w:val="bottom"/>
          </w:tcPr>
          <w:p w:rsidR="005A5184" w:rsidRPr="00202E5B" w:rsidRDefault="005A5184" w:rsidP="005A5184">
            <w:pPr>
              <w:pStyle w:val="TAC"/>
            </w:pPr>
          </w:p>
        </w:tc>
      </w:tr>
    </w:tbl>
    <w:p w:rsidR="005A5184" w:rsidRPr="007F4011" w:rsidRDefault="005A5184" w:rsidP="005A5184"/>
    <w:p w:rsidR="005A5184" w:rsidRPr="007F4011" w:rsidRDefault="005A5184" w:rsidP="005A5184">
      <w:pPr>
        <w:pStyle w:val="Heading2"/>
      </w:pPr>
      <w:bookmarkStart w:id="312" w:name="_Toc518937270"/>
      <w:bookmarkStart w:id="313" w:name="_Toc46233129"/>
      <w:r w:rsidRPr="007F4011">
        <w:lastRenderedPageBreak/>
        <w:t>A.2</w:t>
      </w:r>
      <w:r w:rsidRPr="007F4011">
        <w:tab/>
        <w:t>Modelling of Link Adaptation</w:t>
      </w:r>
      <w:bookmarkEnd w:id="312"/>
      <w:bookmarkEnd w:id="313"/>
      <w:r w:rsidRPr="007F4011">
        <w:t xml:space="preserve"> </w:t>
      </w:r>
    </w:p>
    <w:p w:rsidR="005A5184" w:rsidRPr="007F4011" w:rsidRDefault="005352FC" w:rsidP="005A5184">
      <w:r>
        <w:pict>
          <v:shape id="_x0000_i1149" type="#_x0000_t75" style="width:486.75pt;height:99pt" o:allowoverlap="f">
            <v:imagedata r:id="rId168" o:title=""/>
          </v:shape>
        </w:pict>
      </w:r>
    </w:p>
    <w:p w:rsidR="005A5184" w:rsidRPr="007F4011" w:rsidRDefault="005A5184" w:rsidP="00DC1575">
      <w:pPr>
        <w:pStyle w:val="TF"/>
        <w:outlineLvl w:val="0"/>
      </w:pPr>
      <w:bookmarkStart w:id="314" w:name="_Ref42331122"/>
      <w:r w:rsidRPr="007F4011">
        <w:t xml:space="preserve">Figure </w:t>
      </w:r>
      <w:bookmarkEnd w:id="314"/>
      <w:r w:rsidRPr="007F4011">
        <w:t>A.3 Coding and Modulation for Transmission of data over a radio link</w:t>
      </w:r>
    </w:p>
    <w:p w:rsidR="005A5184" w:rsidRPr="007F4011" w:rsidRDefault="00E62CE0" w:rsidP="005A5184">
      <w:r w:rsidRPr="007F4011">
        <w:t xml:space="preserve">Figure </w:t>
      </w:r>
      <w:r w:rsidR="005A5184" w:rsidRPr="007F4011">
        <w:t>A.3 shows a radio transmitter and receiver.</w:t>
      </w:r>
      <w:r w:rsidR="005A5184" w:rsidRPr="007F4011">
        <w:rPr>
          <w:lang w:eastAsia="ja-JP"/>
        </w:rPr>
        <w:t xml:space="preserve"> </w:t>
      </w:r>
      <w:r w:rsidR="005A5184" w:rsidRPr="007F4011">
        <w:t>The throughput over a radio link is the number of data bits that can be successfully transmitted per modulation symbol.</w:t>
      </w:r>
      <w:r w:rsidR="005A5184" w:rsidRPr="007F4011">
        <w:rPr>
          <w:lang w:eastAsia="ja-JP"/>
        </w:rPr>
        <w:t xml:space="preserve"> </w:t>
      </w:r>
      <w:r w:rsidR="005A5184" w:rsidRPr="007F4011">
        <w:t xml:space="preserve">Coding (more specifically, Forward Error Correction) adds redundant bits to the data bits which can correct errors in the received bits. The degree of coding is determined by its </w:t>
      </w:r>
      <w:r w:rsidR="005A5184" w:rsidRPr="007F4011">
        <w:rPr>
          <w:i/>
          <w:iCs/>
        </w:rPr>
        <w:t>rate</w:t>
      </w:r>
      <w:r w:rsidR="005A5184" w:rsidRPr="007F4011">
        <w:t>, the proportion of data bits to coded bits. This typically varies from 1/8</w:t>
      </w:r>
      <w:r w:rsidR="005A5184" w:rsidRPr="007F4011">
        <w:rPr>
          <w:vertAlign w:val="superscript"/>
        </w:rPr>
        <w:t>th</w:t>
      </w:r>
      <w:r w:rsidR="005A5184" w:rsidRPr="007F4011">
        <w:t xml:space="preserve"> to 4/5</w:t>
      </w:r>
      <w:r w:rsidR="005A5184" w:rsidRPr="007F4011">
        <w:rPr>
          <w:vertAlign w:val="superscript"/>
        </w:rPr>
        <w:t>ths</w:t>
      </w:r>
      <w:r w:rsidR="005A5184" w:rsidRPr="007F4011">
        <w:t>.</w:t>
      </w:r>
      <w:r w:rsidR="005A5184" w:rsidRPr="007F4011">
        <w:rPr>
          <w:lang w:eastAsia="ja-JP"/>
        </w:rPr>
        <w:t xml:space="preserve"> </w:t>
      </w:r>
      <w:r w:rsidR="005A5184" w:rsidRPr="007F4011">
        <w:t>Coded bits are then converted into modulation symbols.</w:t>
      </w:r>
      <w:r w:rsidR="005A5184" w:rsidRPr="007F4011">
        <w:rPr>
          <w:lang w:eastAsia="ja-JP"/>
        </w:rPr>
        <w:t xml:space="preserve"> </w:t>
      </w:r>
      <w:r w:rsidR="005A5184" w:rsidRPr="007F4011">
        <w:t>The order of the modulation determines the number coded bits that can be transmitted per modulation symbol. Typical examples are QPSK and 16 QAM, which have 2 and 4 bits per modulation symbol, respectively.</w:t>
      </w:r>
    </w:p>
    <w:p w:rsidR="005A5184" w:rsidRPr="007F4011" w:rsidRDefault="005A5184" w:rsidP="005A5184">
      <w:r w:rsidRPr="007F4011">
        <w:t xml:space="preserve">The maximum throughput of a given MCS (Modulation and Coding Scheme) is the product of the rate and the number of bits per modulation symbol. Throughput has units of data bits per modulation symbol. This is commonly normalised to a channel of unity bandwidth, which carries one symbol per second. The units of throughput then become bits per second, per Hz. </w:t>
      </w:r>
    </w:p>
    <w:p w:rsidR="005A5184" w:rsidRPr="007F4011" w:rsidRDefault="005A5184" w:rsidP="005A5184">
      <w:r w:rsidRPr="007F4011">
        <w:t>A given MCS requires a certain SNIR (measured at the rx antenna) to operate with an acceptably low BER (Bit Error Rate) in the output data. An MCS with a higher throughput needs a higher SNIR to operate.</w:t>
      </w:r>
      <w:r w:rsidRPr="007F4011">
        <w:rPr>
          <w:lang w:eastAsia="ja-JP"/>
        </w:rPr>
        <w:t xml:space="preserve"> </w:t>
      </w:r>
      <w:r w:rsidRPr="007F4011">
        <w:t>AMC (Adaptive Modulation and Coding) works by measuring and feeding back the channel SNIR to the transmitter, which then chooses a suitable MCS from a ‘codeset’ to maximise throughput at that SNIR.</w:t>
      </w:r>
      <w:r w:rsidRPr="007F4011">
        <w:rPr>
          <w:lang w:eastAsia="ja-JP"/>
        </w:rPr>
        <w:t xml:space="preserve"> </w:t>
      </w:r>
      <w:r w:rsidRPr="007F4011">
        <w:t>A codeset contains many MCS’s and is designed to cover a range of SNRs.</w:t>
      </w:r>
      <w:r w:rsidRPr="007F4011">
        <w:rPr>
          <w:lang w:eastAsia="ja-JP"/>
        </w:rPr>
        <w:t xml:space="preserve"> </w:t>
      </w:r>
      <w:r w:rsidRPr="007F4011">
        <w:t xml:space="preserve">An example of a codeset is shown in </w:t>
      </w:r>
      <w:r w:rsidR="00A2165E" w:rsidRPr="007F4011">
        <w:t xml:space="preserve">Figure </w:t>
      </w:r>
      <w:r w:rsidR="000A0400" w:rsidRPr="007F4011">
        <w:t>A.4</w:t>
      </w:r>
      <w:r w:rsidRPr="007F4011">
        <w:t>. Each MCS in the codeset has the highest throughput for a 1-2dB range of SNIR.</w:t>
      </w:r>
    </w:p>
    <w:p w:rsidR="005A5184" w:rsidRPr="007F4011" w:rsidRDefault="00EB222C" w:rsidP="005A5184">
      <w:r>
        <w:pict>
          <v:shape id="_x0000_i1150" type="#_x0000_t75" style="width:487.5pt;height:272.25pt">
            <v:imagedata r:id="rId169" o:title=""/>
          </v:shape>
        </w:pict>
      </w:r>
    </w:p>
    <w:p w:rsidR="005A5184" w:rsidRPr="007F4011" w:rsidRDefault="005A5184" w:rsidP="00DC1575">
      <w:pPr>
        <w:pStyle w:val="TF"/>
        <w:outlineLvl w:val="0"/>
      </w:pPr>
      <w:bookmarkStart w:id="315" w:name="_Ref42327183"/>
      <w:r w:rsidRPr="007F4011">
        <w:t xml:space="preserve">Figure </w:t>
      </w:r>
      <w:bookmarkEnd w:id="315"/>
      <w:r w:rsidRPr="007F4011">
        <w:t>A.4 Throughput of a set of Coding and Modulation Combinations, AWGN channels assumed</w:t>
      </w:r>
    </w:p>
    <w:p w:rsidR="005A5184" w:rsidRPr="007F4011" w:rsidRDefault="008344A2" w:rsidP="005A5184">
      <w:r w:rsidRPr="007F4011">
        <w:t xml:space="preserve">Figure </w:t>
      </w:r>
      <w:r w:rsidR="005A5184" w:rsidRPr="007F4011">
        <w:t xml:space="preserve">A.4 also shows the </w:t>
      </w:r>
      <w:smartTag w:uri="urn:schemas-microsoft-com:office:smarttags" w:element="place">
        <w:r w:rsidR="005A5184" w:rsidRPr="007F4011">
          <w:t>Shannon</w:t>
        </w:r>
      </w:smartTag>
      <w:r w:rsidR="005A5184" w:rsidRPr="007F4011">
        <w:t xml:space="preserve"> bound, which represents the maximum theoretical throughput that can be achieved over an AWGN channel with a given SNR. The example AMC system achieves around 0.75x the throughput of the </w:t>
      </w:r>
      <w:smartTag w:uri="urn:schemas-microsoft-com:office:smarttags" w:element="place">
        <w:r w:rsidR="005A5184" w:rsidRPr="007F4011">
          <w:lastRenderedPageBreak/>
          <w:t>Shannon</w:t>
        </w:r>
      </w:smartTag>
      <w:r w:rsidR="005A5184" w:rsidRPr="007F4011">
        <w:t xml:space="preserve"> bound, over the range of SNR which it operates. We can approximate the performance of AMC with an attenuated and truncated form o</w:t>
      </w:r>
      <w:r w:rsidR="00471E30" w:rsidRPr="007F4011">
        <w:t xml:space="preserve">f the </w:t>
      </w:r>
      <w:smartTag w:uri="urn:schemas-microsoft-com:office:smarttags" w:element="place">
        <w:r w:rsidR="00471E30" w:rsidRPr="007F4011">
          <w:t>Shannon</w:t>
        </w:r>
      </w:smartTag>
      <w:r w:rsidR="00471E30" w:rsidRPr="007F4011">
        <w:t xml:space="preserve"> bound as shown in Figure </w:t>
      </w:r>
      <w:r w:rsidR="005A5184" w:rsidRPr="007F4011">
        <w:t xml:space="preserve">A.5. </w:t>
      </w:r>
    </w:p>
    <w:p w:rsidR="005A5184" w:rsidRPr="007F4011" w:rsidRDefault="00EB222C" w:rsidP="005A5184">
      <w:r>
        <w:pict>
          <v:shape id="_x0000_i1151" type="#_x0000_t75" style="width:464.25pt;height:269.25pt">
            <v:imagedata r:id="rId170" o:title="" croptop="3969f" cropbottom="3247f"/>
          </v:shape>
        </w:pict>
      </w:r>
    </w:p>
    <w:p w:rsidR="005A5184" w:rsidRPr="007F4011" w:rsidRDefault="005A5184" w:rsidP="00DC1575">
      <w:pPr>
        <w:pStyle w:val="TF"/>
        <w:outlineLvl w:val="0"/>
      </w:pPr>
      <w:bookmarkStart w:id="316" w:name="_Ref42330273"/>
      <w:r w:rsidRPr="007F4011">
        <w:t xml:space="preserve">Figure </w:t>
      </w:r>
      <w:bookmarkEnd w:id="316"/>
      <w:r w:rsidRPr="007F4011">
        <w:t>A.5 Approximating AMC With an Attenuated and Truncated form of the Shannon Bound</w:t>
      </w:r>
    </w:p>
    <w:p w:rsidR="005A5184" w:rsidRPr="007F4011" w:rsidRDefault="005A5184" w:rsidP="005A5184">
      <w:pPr>
        <w:rPr>
          <w:lang w:eastAsia="ja-JP"/>
        </w:rPr>
      </w:pPr>
      <w:r w:rsidRPr="007F4011">
        <w:t xml:space="preserve">The following equations approximate the throughput over a channel with a given SNR, when using AMC: </w:t>
      </w:r>
    </w:p>
    <w:p w:rsidR="005A5184" w:rsidRPr="007F4011" w:rsidRDefault="005A5184" w:rsidP="005A5184">
      <w:pPr>
        <w:tabs>
          <w:tab w:val="center" w:pos="4962"/>
          <w:tab w:val="right" w:pos="9923"/>
        </w:tabs>
        <w:rPr>
          <w:lang w:eastAsia="ja-JP"/>
        </w:rPr>
      </w:pPr>
      <w:r w:rsidRPr="007F4011">
        <w:tab/>
      </w:r>
      <w:r w:rsidRPr="007F4011">
        <w:rPr>
          <w:position w:val="-50"/>
        </w:rPr>
        <w:object w:dxaOrig="6960" w:dyaOrig="1120">
          <v:shape id="_x0000_i1152" type="#_x0000_t75" style="width:348pt;height:56.25pt" o:ole="">
            <v:imagedata r:id="rId171" o:title=""/>
          </v:shape>
          <o:OLEObject Type="Embed" ProgID="Equation.3" ShapeID="_x0000_i1152" DrawAspect="Content" ObjectID="_1656845987" r:id="rId172"/>
        </w:object>
      </w:r>
      <w:r w:rsidRPr="007F4011">
        <w:tab/>
      </w:r>
    </w:p>
    <w:p w:rsidR="005A5184" w:rsidRPr="007F4011" w:rsidRDefault="005A5184" w:rsidP="005A5184">
      <w:pPr>
        <w:ind w:firstLine="720"/>
      </w:pPr>
      <w:r w:rsidRPr="007F4011">
        <w:t>Where:</w:t>
      </w:r>
    </w:p>
    <w:p w:rsidR="005A5184" w:rsidRPr="007F4011" w:rsidRDefault="005A5184" w:rsidP="005A5184">
      <w:pPr>
        <w:ind w:left="720" w:firstLine="720"/>
        <w:rPr>
          <w:lang w:eastAsia="ja-JP"/>
        </w:rPr>
      </w:pPr>
      <w:r w:rsidRPr="007F4011">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 xml:space="preserve">R) </w:t>
      </w:r>
      <w:r w:rsidRPr="007F4011">
        <w:tab/>
      </w:r>
    </w:p>
    <w:p w:rsidR="005A5184" w:rsidRPr="007F4011" w:rsidRDefault="005A5184" w:rsidP="000A0400">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(0.75 for the example codeset)</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(-6.5dB for the example codeset)</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Maximum throughput (4.8 bit/sec/Hz for the example codeset)</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(17dB for the example codeset)</w:t>
      </w:r>
    </w:p>
    <w:p w:rsidR="0037583F" w:rsidRPr="007F4011" w:rsidRDefault="0037583F" w:rsidP="00DC1575">
      <w:pPr>
        <w:pStyle w:val="Heading2"/>
      </w:pPr>
      <w:bookmarkStart w:id="317" w:name="_Toc518937271"/>
      <w:bookmarkStart w:id="318" w:name="_Toc46233130"/>
      <w:r w:rsidRPr="007F4011">
        <w:t>A.3</w:t>
      </w:r>
      <w:r w:rsidRPr="007F4011">
        <w:tab/>
      </w:r>
      <w:r w:rsidR="00AE180B" w:rsidRPr="007F4011">
        <w:t>UTRA 3.84 Mcps TDD HSDPA Link Level Performance</w:t>
      </w:r>
      <w:bookmarkEnd w:id="317"/>
      <w:bookmarkEnd w:id="318"/>
    </w:p>
    <w:p w:rsidR="00AE180B" w:rsidRPr="007F4011" w:rsidRDefault="00AE180B" w:rsidP="00AE180B">
      <w:r w:rsidRPr="007F4011">
        <w:t xml:space="preserve">The throughput is derived from the HSDPA link level results of [8] and is found to match a truncated </w:t>
      </w:r>
      <w:smartTag w:uri="urn:schemas-microsoft-com:office:smarttags" w:element="place">
        <w:r w:rsidRPr="007F4011">
          <w:t>Shannon</w:t>
        </w:r>
      </w:smartTag>
      <w:r w:rsidRPr="007F4011">
        <w:t xml:space="preserve"> bound with an attenuation of 0.5.  The HSDPA UTRA </w:t>
      </w:r>
      <w:r w:rsidR="006C5592" w:rsidRPr="007F4011">
        <w:t xml:space="preserve">3.84 Mcps </w:t>
      </w:r>
      <w:r w:rsidRPr="007F4011">
        <w:t>TDD throughput is normalised to 15 timeslots and the spectral efficiency is found assuming a bandwidth of 5MHz. The s</w:t>
      </w:r>
      <w:r w:rsidR="006C5592" w:rsidRPr="007F4011">
        <w:t>pectral efficiency in table A.3</w:t>
      </w:r>
      <w:r w:rsidRPr="007F4011">
        <w:t xml:space="preserve"> is presented as a function of the SINR in a timeslot. Figure A.</w:t>
      </w:r>
      <w:r w:rsidR="006C5592" w:rsidRPr="007F4011">
        <w:t>6</w:t>
      </w:r>
      <w:r w:rsidRPr="007F4011">
        <w:t xml:space="preserve"> shows the UTRA </w:t>
      </w:r>
      <w:r w:rsidR="006C5592" w:rsidRPr="007F4011">
        <w:t xml:space="preserve">3.84 Mcps </w:t>
      </w:r>
      <w:r w:rsidRPr="007F4011">
        <w:t xml:space="preserve">TDD spectral efficiency as a function of SINR in a timeslot and the attenuated </w:t>
      </w:r>
      <w:smartTag w:uri="urn:schemas-microsoft-com:office:smarttags" w:element="place">
        <w:r w:rsidRPr="007F4011">
          <w:t>Shannon</w:t>
        </w:r>
      </w:smartTag>
      <w:r w:rsidR="006C5592" w:rsidRPr="007F4011">
        <w:t xml:space="preserve"> approximation.  NOTE: RX</w:t>
      </w:r>
      <w:r w:rsidRPr="007F4011">
        <w:t xml:space="preserve"> Diversity is not employed.</w:t>
      </w:r>
    </w:p>
    <w:p w:rsidR="00AE180B" w:rsidRPr="007F4011" w:rsidRDefault="00AE180B" w:rsidP="00DC1575">
      <w:pPr>
        <w:pStyle w:val="TH"/>
        <w:outlineLvl w:val="0"/>
      </w:pPr>
      <w:bookmarkStart w:id="319" w:name="_Ref139966507"/>
      <w:r w:rsidRPr="007F4011">
        <w:t>Table A.</w:t>
      </w:r>
      <w:r w:rsidR="006C5592" w:rsidRPr="007F4011">
        <w:rPr>
          <w:lang w:eastAsia="ja-JP"/>
        </w:rPr>
        <w:t>3</w:t>
      </w:r>
      <w:r w:rsidRPr="007F4011">
        <w:t xml:space="preserve"> SINR in a timeslot to spectral efficiency mapping</w:t>
      </w:r>
      <w:bookmarkEnd w:id="319"/>
    </w:p>
    <w:tbl>
      <w:tblPr>
        <w:tblW w:w="6480" w:type="dxa"/>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3240"/>
      </w:tblGrid>
      <w:tr w:rsidR="00AE180B" w:rsidRPr="00202E5B" w:rsidTr="00DE0D06">
        <w:trPr>
          <w:trHeight w:hRule="exact" w:val="340"/>
        </w:trPr>
        <w:tc>
          <w:tcPr>
            <w:tcW w:w="3240" w:type="dxa"/>
            <w:tcBorders>
              <w:top w:val="single" w:sz="12" w:space="0" w:color="auto"/>
              <w:bottom w:val="single" w:sz="12" w:space="0" w:color="auto"/>
            </w:tcBorders>
          </w:tcPr>
          <w:p w:rsidR="00AE180B" w:rsidRPr="00202E5B" w:rsidRDefault="00AE180B" w:rsidP="006C5592">
            <w:pPr>
              <w:pStyle w:val="TAH"/>
            </w:pPr>
            <w:r w:rsidRPr="00202E5B">
              <w:rPr>
                <w:i/>
              </w:rPr>
              <w:t>SINR</w:t>
            </w:r>
            <w:r w:rsidRPr="00202E5B">
              <w:t xml:space="preserve"> in timeslot (dB)</w:t>
            </w:r>
          </w:p>
        </w:tc>
        <w:tc>
          <w:tcPr>
            <w:tcW w:w="3240" w:type="dxa"/>
            <w:tcBorders>
              <w:top w:val="single" w:sz="12" w:space="0" w:color="auto"/>
              <w:bottom w:val="single" w:sz="12" w:space="0" w:color="auto"/>
            </w:tcBorders>
          </w:tcPr>
          <w:p w:rsidR="00AE180B" w:rsidRPr="00202E5B" w:rsidRDefault="00AE180B" w:rsidP="006C5592">
            <w:pPr>
              <w:pStyle w:val="TAH"/>
            </w:pPr>
            <w:r w:rsidRPr="00202E5B">
              <w:t>spectral efficiency (bps / Hz)</w:t>
            </w:r>
          </w:p>
        </w:tc>
      </w:tr>
      <w:tr w:rsidR="00AE180B" w:rsidRPr="00202E5B" w:rsidTr="00DE0D06">
        <w:trPr>
          <w:trHeight w:hRule="exact" w:val="340"/>
        </w:trPr>
        <w:tc>
          <w:tcPr>
            <w:tcW w:w="3240" w:type="dxa"/>
            <w:tcBorders>
              <w:top w:val="single" w:sz="12" w:space="0" w:color="auto"/>
            </w:tcBorders>
          </w:tcPr>
          <w:p w:rsidR="00AE180B" w:rsidRPr="00202E5B" w:rsidRDefault="00AE180B" w:rsidP="00DE0D06">
            <w:pPr>
              <w:jc w:val="center"/>
            </w:pPr>
            <w:r w:rsidRPr="00202E5B">
              <w:t>-6.5</w:t>
            </w:r>
          </w:p>
        </w:tc>
        <w:tc>
          <w:tcPr>
            <w:tcW w:w="3240" w:type="dxa"/>
            <w:tcBorders>
              <w:top w:val="single" w:sz="12" w:space="0" w:color="auto"/>
            </w:tcBorders>
          </w:tcPr>
          <w:p w:rsidR="00AE180B" w:rsidRPr="00202E5B" w:rsidRDefault="00AE180B" w:rsidP="00DE0D06">
            <w:pPr>
              <w:jc w:val="center"/>
            </w:pPr>
            <w:r w:rsidRPr="00202E5B">
              <w:t>0.11</w:t>
            </w:r>
          </w:p>
        </w:tc>
      </w:tr>
      <w:tr w:rsidR="00AE180B" w:rsidRPr="00202E5B" w:rsidTr="00DE0D06">
        <w:trPr>
          <w:trHeight w:hRule="exact" w:val="340"/>
        </w:trPr>
        <w:tc>
          <w:tcPr>
            <w:tcW w:w="3240" w:type="dxa"/>
          </w:tcPr>
          <w:p w:rsidR="00AE180B" w:rsidRPr="00202E5B" w:rsidRDefault="00AE180B" w:rsidP="00DE0D06">
            <w:pPr>
              <w:jc w:val="center"/>
            </w:pPr>
            <w:r w:rsidRPr="00202E5B">
              <w:t>-3.5</w:t>
            </w:r>
          </w:p>
        </w:tc>
        <w:tc>
          <w:tcPr>
            <w:tcW w:w="3240" w:type="dxa"/>
          </w:tcPr>
          <w:p w:rsidR="00AE180B" w:rsidRPr="00202E5B" w:rsidRDefault="00AE180B" w:rsidP="00DE0D06">
            <w:pPr>
              <w:jc w:val="center"/>
            </w:pPr>
            <w:r w:rsidRPr="00202E5B">
              <w:t>0.22</w:t>
            </w:r>
          </w:p>
        </w:tc>
      </w:tr>
      <w:tr w:rsidR="00AE180B" w:rsidRPr="00202E5B" w:rsidTr="00DE0D06">
        <w:trPr>
          <w:trHeight w:hRule="exact" w:val="340"/>
        </w:trPr>
        <w:tc>
          <w:tcPr>
            <w:tcW w:w="3240" w:type="dxa"/>
          </w:tcPr>
          <w:p w:rsidR="00AE180B" w:rsidRPr="00202E5B" w:rsidRDefault="00AE180B" w:rsidP="00DE0D06">
            <w:pPr>
              <w:jc w:val="center"/>
            </w:pPr>
            <w:r w:rsidRPr="00202E5B">
              <w:t>-0.5</w:t>
            </w:r>
          </w:p>
        </w:tc>
        <w:tc>
          <w:tcPr>
            <w:tcW w:w="3240" w:type="dxa"/>
          </w:tcPr>
          <w:p w:rsidR="00AE180B" w:rsidRPr="00202E5B" w:rsidRDefault="00AE180B" w:rsidP="00DE0D06">
            <w:pPr>
              <w:jc w:val="center"/>
            </w:pPr>
            <w:r w:rsidRPr="00202E5B">
              <w:t>0.44</w:t>
            </w:r>
          </w:p>
        </w:tc>
      </w:tr>
      <w:tr w:rsidR="00AE180B" w:rsidRPr="00202E5B" w:rsidTr="00DE0D06">
        <w:trPr>
          <w:trHeight w:hRule="exact" w:val="340"/>
        </w:trPr>
        <w:tc>
          <w:tcPr>
            <w:tcW w:w="3240" w:type="dxa"/>
          </w:tcPr>
          <w:p w:rsidR="00AE180B" w:rsidRPr="00202E5B" w:rsidRDefault="00AE180B" w:rsidP="00DE0D06">
            <w:pPr>
              <w:jc w:val="center"/>
            </w:pPr>
            <w:r w:rsidRPr="00202E5B">
              <w:lastRenderedPageBreak/>
              <w:t>1.8</w:t>
            </w:r>
          </w:p>
        </w:tc>
        <w:tc>
          <w:tcPr>
            <w:tcW w:w="3240" w:type="dxa"/>
          </w:tcPr>
          <w:p w:rsidR="00AE180B" w:rsidRPr="00202E5B" w:rsidRDefault="00AE180B" w:rsidP="00DE0D06">
            <w:pPr>
              <w:jc w:val="center"/>
            </w:pPr>
            <w:r w:rsidRPr="00202E5B">
              <w:t>0.66</w:t>
            </w:r>
          </w:p>
        </w:tc>
      </w:tr>
      <w:tr w:rsidR="00AE180B" w:rsidRPr="00202E5B" w:rsidTr="00DE0D06">
        <w:trPr>
          <w:trHeight w:hRule="exact" w:val="340"/>
        </w:trPr>
        <w:tc>
          <w:tcPr>
            <w:tcW w:w="3240" w:type="dxa"/>
          </w:tcPr>
          <w:p w:rsidR="00AE180B" w:rsidRPr="00202E5B" w:rsidRDefault="00AE180B" w:rsidP="00DE0D06">
            <w:pPr>
              <w:jc w:val="center"/>
            </w:pPr>
            <w:r w:rsidRPr="00202E5B">
              <w:t>5.0</w:t>
            </w:r>
          </w:p>
        </w:tc>
        <w:tc>
          <w:tcPr>
            <w:tcW w:w="3240" w:type="dxa"/>
          </w:tcPr>
          <w:p w:rsidR="00AE180B" w:rsidRPr="00202E5B" w:rsidRDefault="00AE180B" w:rsidP="00DE0D06">
            <w:pPr>
              <w:jc w:val="center"/>
            </w:pPr>
            <w:r w:rsidRPr="00202E5B">
              <w:t>0.99</w:t>
            </w:r>
          </w:p>
        </w:tc>
      </w:tr>
      <w:tr w:rsidR="00AE180B" w:rsidRPr="00202E5B" w:rsidTr="00DE0D06">
        <w:trPr>
          <w:trHeight w:hRule="exact" w:val="340"/>
        </w:trPr>
        <w:tc>
          <w:tcPr>
            <w:tcW w:w="3240" w:type="dxa"/>
          </w:tcPr>
          <w:p w:rsidR="00AE180B" w:rsidRPr="00202E5B" w:rsidRDefault="00AE180B" w:rsidP="00DE0D06">
            <w:pPr>
              <w:jc w:val="center"/>
            </w:pPr>
            <w:r w:rsidRPr="00202E5B">
              <w:t>7.0</w:t>
            </w:r>
          </w:p>
        </w:tc>
        <w:tc>
          <w:tcPr>
            <w:tcW w:w="3240" w:type="dxa"/>
          </w:tcPr>
          <w:p w:rsidR="00AE180B" w:rsidRPr="00202E5B" w:rsidRDefault="00AE180B" w:rsidP="00DE0D06">
            <w:pPr>
              <w:jc w:val="center"/>
            </w:pPr>
            <w:r w:rsidRPr="00202E5B">
              <w:t>1.32</w:t>
            </w:r>
          </w:p>
        </w:tc>
      </w:tr>
      <w:tr w:rsidR="00AE180B" w:rsidRPr="00202E5B" w:rsidTr="00DE0D06">
        <w:trPr>
          <w:trHeight w:hRule="exact" w:val="340"/>
        </w:trPr>
        <w:tc>
          <w:tcPr>
            <w:tcW w:w="3240" w:type="dxa"/>
          </w:tcPr>
          <w:p w:rsidR="00AE180B" w:rsidRPr="00202E5B" w:rsidRDefault="00AE180B" w:rsidP="00DE0D06">
            <w:pPr>
              <w:jc w:val="center"/>
            </w:pPr>
            <w:r w:rsidRPr="00202E5B">
              <w:t>11.2</w:t>
            </w:r>
          </w:p>
        </w:tc>
        <w:tc>
          <w:tcPr>
            <w:tcW w:w="3240" w:type="dxa"/>
          </w:tcPr>
          <w:p w:rsidR="00AE180B" w:rsidRPr="00202E5B" w:rsidRDefault="00AE180B" w:rsidP="00DE0D06">
            <w:pPr>
              <w:jc w:val="center"/>
            </w:pPr>
            <w:r w:rsidRPr="00202E5B">
              <w:t>1.99</w:t>
            </w:r>
          </w:p>
        </w:tc>
      </w:tr>
      <w:tr w:rsidR="00EF1780" w:rsidRPr="00202E5B" w:rsidTr="00DE0D06">
        <w:trPr>
          <w:trHeight w:hRule="exact" w:val="340"/>
        </w:trPr>
        <w:tc>
          <w:tcPr>
            <w:tcW w:w="3240" w:type="dxa"/>
          </w:tcPr>
          <w:p w:rsidR="00EF1780" w:rsidRPr="00202E5B" w:rsidRDefault="00EF1780" w:rsidP="00DE0D06">
            <w:pPr>
              <w:jc w:val="center"/>
            </w:pPr>
            <w:r w:rsidRPr="00202E5B">
              <w:t>14.2</w:t>
            </w:r>
          </w:p>
        </w:tc>
        <w:tc>
          <w:tcPr>
            <w:tcW w:w="3240" w:type="dxa"/>
          </w:tcPr>
          <w:p w:rsidR="00EF1780" w:rsidRPr="00202E5B" w:rsidRDefault="00CF40C7" w:rsidP="00DE0D06">
            <w:pPr>
              <w:jc w:val="center"/>
            </w:pPr>
            <w:r w:rsidRPr="00202E5B">
              <w:t>2.38</w:t>
            </w:r>
          </w:p>
        </w:tc>
      </w:tr>
    </w:tbl>
    <w:p w:rsidR="00AE180B" w:rsidRPr="007F4011" w:rsidRDefault="00AE180B" w:rsidP="00AE180B">
      <w:pPr>
        <w:keepNext/>
        <w:jc w:val="center"/>
      </w:pPr>
    </w:p>
    <w:p w:rsidR="006C5592" w:rsidRPr="007F4011" w:rsidRDefault="00EB222C" w:rsidP="006C5592">
      <w:pPr>
        <w:keepNext/>
        <w:jc w:val="center"/>
      </w:pPr>
      <w:r>
        <w:pict>
          <v:shape id="_x0000_i1153" type="#_x0000_t75" style="width:464.25pt;height:299.25pt">
            <v:imagedata r:id="rId173" o:title=""/>
          </v:shape>
        </w:pict>
      </w:r>
    </w:p>
    <w:p w:rsidR="006C5592" w:rsidRPr="007F4011" w:rsidRDefault="006C5592" w:rsidP="00DC1575">
      <w:pPr>
        <w:pStyle w:val="TH"/>
        <w:outlineLvl w:val="0"/>
        <w:rPr>
          <w:i/>
        </w:rPr>
      </w:pPr>
      <w:bookmarkStart w:id="320" w:name="_Ref139966120"/>
      <w:r w:rsidRPr="007F4011">
        <w:rPr>
          <w:lang w:eastAsia="ja-JP"/>
        </w:rPr>
        <w:t>Figure A.6</w:t>
      </w:r>
      <w:r w:rsidRPr="007F4011">
        <w:t xml:space="preserve"> Throughput per DL Channel vs. SINR for Downlink</w:t>
      </w:r>
      <w:r w:rsidRPr="007F4011">
        <w:rPr>
          <w:i/>
        </w:rPr>
        <w:t xml:space="preserve"> </w:t>
      </w:r>
      <w:r w:rsidRPr="007F4011">
        <w:t xml:space="preserve">UTRA </w:t>
      </w:r>
      <w:r w:rsidR="002C338C" w:rsidRPr="007F4011">
        <w:t xml:space="preserve">3.84 Mcps TDD </w:t>
      </w:r>
      <w:r w:rsidRPr="007F4011">
        <w:t>(HSDPA</w:t>
      </w:r>
      <w:r w:rsidRPr="007F4011">
        <w:rPr>
          <w:lang w:eastAsia="ja-JP"/>
        </w:rPr>
        <w:t>)</w:t>
      </w:r>
      <w:bookmarkEnd w:id="320"/>
    </w:p>
    <w:p w:rsidR="00AE180B" w:rsidRPr="007F4011" w:rsidRDefault="00AE180B" w:rsidP="00AE180B">
      <w:r w:rsidRPr="007F4011">
        <w:t xml:space="preserve">The attenuated </w:t>
      </w:r>
      <w:smartTag w:uri="urn:schemas-microsoft-com:office:smarttags" w:element="place">
        <w:r w:rsidRPr="007F4011">
          <w:t>Shannon</w:t>
        </w:r>
      </w:smartTag>
      <w:r w:rsidRPr="007F4011">
        <w:t xml:space="preserve"> approximation to UTRA</w:t>
      </w:r>
      <w:r w:rsidR="006C5592" w:rsidRPr="007F4011">
        <w:t xml:space="preserve"> 3.84 Mcps </w:t>
      </w:r>
      <w:r w:rsidRPr="007F4011">
        <w:t xml:space="preserve">TDD spectral efficiency is based on the approach used for E-UTRA. The maximum spectral efficiency is derived assuming a code rate of 0.9 and 16QAM modulation. The </w:t>
      </w:r>
      <w:smartTag w:uri="urn:schemas-microsoft-com:office:smarttags" w:element="place">
        <w:r w:rsidRPr="007F4011">
          <w:t>Shannon</w:t>
        </w:r>
      </w:smartTag>
      <w:r w:rsidRPr="007F4011">
        <w:t xml:space="preserve"> approximation to UTRA </w:t>
      </w:r>
      <w:r w:rsidR="006C5592" w:rsidRPr="007F4011">
        <w:t xml:space="preserve">3.84 Mcps </w:t>
      </w:r>
      <w:r w:rsidRPr="007F4011">
        <w:t>TDD spectral efficiency is:</w:t>
      </w:r>
    </w:p>
    <w:p w:rsidR="00AE180B" w:rsidRPr="007F4011" w:rsidRDefault="00AE180B" w:rsidP="00AE180B">
      <w:pPr>
        <w:jc w:val="center"/>
      </w:pPr>
      <w:r w:rsidRPr="007F4011">
        <w:rPr>
          <w:position w:val="-50"/>
        </w:rPr>
        <w:object w:dxaOrig="7900" w:dyaOrig="1120">
          <v:shape id="_x0000_i1154" type="#_x0000_t75" style="width:395.25pt;height:56.25pt" o:ole="">
            <v:imagedata r:id="rId165" o:title=""/>
          </v:shape>
          <o:OLEObject Type="Embed" ProgID="Equation.3" ShapeID="_x0000_i1154" DrawAspect="Content" ObjectID="_1656845988" r:id="rId174"/>
        </w:object>
      </w:r>
    </w:p>
    <w:p w:rsidR="00AE180B" w:rsidRPr="007F4011" w:rsidRDefault="00AE180B" w:rsidP="00AE180B">
      <w:r w:rsidRPr="007F4011">
        <w:t>where the following parameters are applied:</w:t>
      </w:r>
    </w:p>
    <w:p w:rsidR="00AE180B" w:rsidRPr="007F4011" w:rsidRDefault="00AE180B" w:rsidP="00DC1575">
      <w:pPr>
        <w:pStyle w:val="TH"/>
        <w:outlineLvl w:val="0"/>
      </w:pPr>
      <w:r w:rsidRPr="007F4011">
        <w:t>Table A.</w:t>
      </w:r>
      <w:r w:rsidR="006C5592" w:rsidRPr="007F4011">
        <w:rPr>
          <w:lang w:eastAsia="ja-JP"/>
        </w:rPr>
        <w:t>4</w:t>
      </w:r>
      <w:r w:rsidRPr="007F4011">
        <w:t xml:space="preserve"> Parameters describing baseline UTRA </w:t>
      </w:r>
      <w:r w:rsidR="006C5592" w:rsidRPr="007F4011">
        <w:t xml:space="preserve">3.84 Mcps </w:t>
      </w:r>
      <w:r w:rsidRPr="007F4011">
        <w:t>TDD performance</w:t>
      </w:r>
      <w:r w:rsidRPr="007F4011">
        <w:rPr>
          <w:lang w:eastAsia="ja-JP"/>
        </w:rPr>
        <w:t xml:space="preserve"> </w:t>
      </w:r>
      <w:r w:rsidRPr="007F4011" w:rsidDel="007114EE">
        <w:rPr>
          <w:lang w:eastAsia="ja-JP"/>
        </w:rPr>
        <w:t>Look-Up-</w:t>
      </w:r>
      <w:r w:rsidR="006C5592" w:rsidRPr="007F4011">
        <w:rPr>
          <w:lang w:eastAsia="ja-JP"/>
        </w:rPr>
        <w:t>table</w:t>
      </w:r>
    </w:p>
    <w:tbl>
      <w:tblPr>
        <w:tblW w:w="7262" w:type="dxa"/>
        <w:jc w:val="center"/>
        <w:tblLook w:val="0000" w:firstRow="0" w:lastRow="0" w:firstColumn="0" w:lastColumn="0" w:noHBand="0" w:noVBand="0"/>
      </w:tblPr>
      <w:tblGrid>
        <w:gridCol w:w="2126"/>
        <w:gridCol w:w="667"/>
        <w:gridCol w:w="4530"/>
      </w:tblGrid>
      <w:tr w:rsidR="00AE180B" w:rsidRPr="007F4011">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rsidR="00AE180B" w:rsidRPr="00202E5B" w:rsidRDefault="00AE180B" w:rsidP="002C338C">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rsidR="00AE180B" w:rsidRPr="00202E5B" w:rsidRDefault="00AE180B" w:rsidP="002C338C">
            <w:pPr>
              <w:pStyle w:val="TAH"/>
              <w:rPr>
                <w:lang w:eastAsia="zh-CN" w:bidi="he-IL"/>
              </w:rPr>
            </w:pPr>
            <w:r w:rsidRPr="00202E5B">
              <w:rPr>
                <w:lang w:eastAsia="zh-CN"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rsidR="00AE180B" w:rsidRPr="00202E5B" w:rsidRDefault="00AE180B" w:rsidP="002C338C">
            <w:pPr>
              <w:pStyle w:val="TAH"/>
              <w:rPr>
                <w:lang w:eastAsia="zh-CN" w:bidi="he-IL"/>
              </w:rPr>
            </w:pPr>
            <w:r w:rsidRPr="00202E5B">
              <w:rPr>
                <w:lang w:eastAsia="zh-CN" w:bidi="he-IL"/>
              </w:rPr>
              <w:t>Notes</w:t>
            </w:r>
          </w:p>
        </w:tc>
      </w:tr>
      <w:tr w:rsidR="00AE180B" w:rsidRPr="007F4011">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0.5</w:t>
            </w:r>
          </w:p>
        </w:tc>
        <w:tc>
          <w:tcPr>
            <w:tcW w:w="4530" w:type="dxa"/>
            <w:tcBorders>
              <w:top w:val="nil"/>
              <w:left w:val="nil"/>
              <w:bottom w:val="single" w:sz="4" w:space="0" w:color="auto"/>
              <w:right w:val="single" w:sz="8" w:space="0" w:color="auto"/>
            </w:tcBorders>
            <w:shd w:val="clear" w:color="auto" w:fill="auto"/>
            <w:noWrap/>
            <w:vAlign w:val="bottom"/>
          </w:tcPr>
          <w:p w:rsidR="00AE180B" w:rsidRPr="00202E5B" w:rsidRDefault="00AE180B" w:rsidP="002C338C">
            <w:pPr>
              <w:pStyle w:val="TAC"/>
              <w:rPr>
                <w:lang w:eastAsia="ja-JP" w:bidi="he-IL"/>
              </w:rPr>
            </w:pPr>
            <w:r w:rsidRPr="00202E5B">
              <w:rPr>
                <w:lang w:eastAsia="zh-CN" w:bidi="he-IL"/>
              </w:rPr>
              <w:t>Represents implementation loss</w:t>
            </w:r>
            <w:r w:rsidRPr="00202E5B">
              <w:rPr>
                <w:lang w:eastAsia="ja-JP" w:bidi="he-IL"/>
              </w:rPr>
              <w:t>es</w:t>
            </w:r>
          </w:p>
        </w:tc>
      </w:tr>
      <w:tr w:rsidR="00AE180B" w:rsidRPr="007F4011">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Based on QPSK, 1/12 rate (DL) without Rx Diversity</w:t>
            </w:r>
          </w:p>
        </w:tc>
      </w:tr>
      <w:tr w:rsidR="00AE180B" w:rsidRPr="007F4011">
        <w:trPr>
          <w:trHeight w:val="270"/>
          <w:jc w:val="center"/>
        </w:trPr>
        <w:tc>
          <w:tcPr>
            <w:tcW w:w="2126" w:type="dxa"/>
            <w:tcBorders>
              <w:top w:val="nil"/>
              <w:left w:val="single" w:sz="8" w:space="0" w:color="auto"/>
              <w:bottom w:val="nil"/>
              <w:right w:val="single" w:sz="4"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nil"/>
              <w:right w:val="single" w:sz="4"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2.38</w:t>
            </w:r>
          </w:p>
        </w:tc>
        <w:tc>
          <w:tcPr>
            <w:tcW w:w="4530" w:type="dxa"/>
            <w:tcBorders>
              <w:top w:val="nil"/>
              <w:left w:val="nil"/>
              <w:bottom w:val="nil"/>
              <w:right w:val="single" w:sz="8" w:space="0" w:color="auto"/>
            </w:tcBorders>
            <w:shd w:val="clear" w:color="auto" w:fill="auto"/>
            <w:noWrap/>
            <w:vAlign w:val="bottom"/>
          </w:tcPr>
          <w:p w:rsidR="00AE180B" w:rsidRPr="00202E5B" w:rsidRDefault="00AE180B" w:rsidP="002C338C">
            <w:pPr>
              <w:pStyle w:val="TAC"/>
              <w:rPr>
                <w:lang w:eastAsia="zh-CN" w:bidi="he-IL"/>
              </w:rPr>
            </w:pPr>
            <w:r w:rsidRPr="00202E5B">
              <w:rPr>
                <w:lang w:eastAsia="zh-CN" w:bidi="he-IL"/>
              </w:rPr>
              <w:t>Based on 16QAM rate 0.9 (DL)</w:t>
            </w:r>
          </w:p>
        </w:tc>
      </w:tr>
      <w:tr w:rsidR="001A2A8F" w:rsidRPr="007F4011">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rsidR="001A2A8F" w:rsidRPr="00202E5B" w:rsidRDefault="001A2A8F" w:rsidP="002C338C">
            <w:pPr>
              <w:pStyle w:val="TAC"/>
              <w:rPr>
                <w:lang w:eastAsia="zh-CN" w:bidi="he-IL"/>
              </w:rPr>
            </w:pPr>
            <w:r w:rsidRPr="00202E5B">
              <w:rPr>
                <w:lang w:eastAsia="zh-CN" w:bidi="he-IL"/>
              </w:rPr>
              <w:t>SNIR</w:t>
            </w:r>
            <w:r w:rsidRPr="00202E5B">
              <w:rPr>
                <w:vertAlign w:val="subscript"/>
                <w:lang w:eastAsia="zh-CN" w:bidi="he-IL"/>
              </w:rPr>
              <w:t>MAX</w:t>
            </w:r>
            <w:r w:rsidRPr="00202E5B">
              <w:rPr>
                <w:lang w:eastAsia="zh-CN" w:bidi="he-IL"/>
              </w:rPr>
              <w:t>, dB</w:t>
            </w:r>
          </w:p>
        </w:tc>
        <w:tc>
          <w:tcPr>
            <w:tcW w:w="606" w:type="dxa"/>
            <w:tcBorders>
              <w:top w:val="nil"/>
              <w:left w:val="nil"/>
              <w:bottom w:val="single" w:sz="8" w:space="0" w:color="auto"/>
              <w:right w:val="single" w:sz="4" w:space="0" w:color="auto"/>
            </w:tcBorders>
            <w:shd w:val="clear" w:color="auto" w:fill="auto"/>
            <w:noWrap/>
            <w:vAlign w:val="bottom"/>
          </w:tcPr>
          <w:p w:rsidR="001A2A8F" w:rsidRPr="00202E5B" w:rsidRDefault="001A2A8F" w:rsidP="002C338C">
            <w:pPr>
              <w:pStyle w:val="TAC"/>
              <w:rPr>
                <w:lang w:eastAsia="zh-CN" w:bidi="he-IL"/>
              </w:rPr>
            </w:pPr>
            <w:r w:rsidRPr="00202E5B">
              <w:rPr>
                <w:lang w:eastAsia="zh-CN" w:bidi="he-IL"/>
              </w:rPr>
              <w:t>14.20</w:t>
            </w:r>
          </w:p>
        </w:tc>
        <w:tc>
          <w:tcPr>
            <w:tcW w:w="4530" w:type="dxa"/>
            <w:tcBorders>
              <w:top w:val="nil"/>
              <w:left w:val="nil"/>
              <w:bottom w:val="single" w:sz="8" w:space="0" w:color="auto"/>
              <w:right w:val="single" w:sz="8" w:space="0" w:color="auto"/>
            </w:tcBorders>
            <w:shd w:val="clear" w:color="auto" w:fill="auto"/>
            <w:noWrap/>
            <w:vAlign w:val="bottom"/>
          </w:tcPr>
          <w:p w:rsidR="001A2A8F" w:rsidRPr="00202E5B" w:rsidRDefault="001A2A8F" w:rsidP="002C338C">
            <w:pPr>
              <w:pStyle w:val="TAC"/>
              <w:rPr>
                <w:lang w:eastAsia="zh-CN" w:bidi="he-IL"/>
              </w:rPr>
            </w:pPr>
          </w:p>
        </w:tc>
      </w:tr>
    </w:tbl>
    <w:p w:rsidR="0037583F" w:rsidRPr="007F4011" w:rsidRDefault="0037583F" w:rsidP="00AE180B">
      <w:pPr>
        <w:rPr>
          <w:lang w:eastAsia="ja-JP"/>
        </w:rPr>
      </w:pPr>
    </w:p>
    <w:p w:rsidR="008157F4" w:rsidRPr="007F4011" w:rsidRDefault="008157F4" w:rsidP="008157F4">
      <w:pPr>
        <w:pStyle w:val="Heading2"/>
      </w:pPr>
      <w:bookmarkStart w:id="321" w:name="_Toc518937272"/>
      <w:bookmarkStart w:id="322" w:name="_Toc46233131"/>
      <w:r w:rsidRPr="007F4011">
        <w:lastRenderedPageBreak/>
        <w:t>A.4</w:t>
      </w:r>
      <w:r w:rsidRPr="007F4011">
        <w:tab/>
        <w:t>Link Level Performance for E-UTRA TDD (LCR TDD frame structure based)</w:t>
      </w:r>
      <w:bookmarkEnd w:id="321"/>
      <w:bookmarkEnd w:id="322"/>
    </w:p>
    <w:p w:rsidR="008157F4" w:rsidRPr="007F4011" w:rsidRDefault="008157F4" w:rsidP="008157F4">
      <w:pPr>
        <w:rPr>
          <w:lang w:eastAsia="ja-JP"/>
        </w:rPr>
      </w:pPr>
      <w:r w:rsidRPr="007F4011">
        <w:t>T</w:t>
      </w:r>
      <w:r w:rsidRPr="007F4011">
        <w:rPr>
          <w:lang w:eastAsia="ja-JP"/>
        </w:rPr>
        <w:t xml:space="preserve">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rsidR="008157F4" w:rsidRPr="007F4011" w:rsidRDefault="008157F4" w:rsidP="008157F4">
      <w:pPr>
        <w:rPr>
          <w:lang w:eastAsia="ja-JP"/>
        </w:rPr>
      </w:pPr>
    </w:p>
    <w:p w:rsidR="008157F4" w:rsidRPr="007F4011" w:rsidRDefault="008157F4" w:rsidP="008157F4">
      <w:pPr>
        <w:tabs>
          <w:tab w:val="center" w:pos="4962"/>
          <w:tab w:val="right" w:pos="9923"/>
        </w:tabs>
        <w:rPr>
          <w:lang w:eastAsia="ja-JP"/>
        </w:rPr>
      </w:pPr>
      <w:r w:rsidRPr="007F4011">
        <w:tab/>
      </w:r>
      <w:r w:rsidRPr="007F4011">
        <w:rPr>
          <w:position w:val="-50"/>
        </w:rPr>
        <w:object w:dxaOrig="8100" w:dyaOrig="1120">
          <v:shape id="_x0000_i1155" type="#_x0000_t75" style="width:386.25pt;height:53.25pt" o:ole="">
            <v:imagedata r:id="rId175" o:title=""/>
          </v:shape>
          <o:OLEObject Type="Embed" ProgID="Equation.DSMT4" ShapeID="_x0000_i1155" DrawAspect="Content" ObjectID="_1656845989" r:id="rId176"/>
        </w:object>
      </w:r>
      <w:r w:rsidRPr="007F4011">
        <w:tab/>
      </w:r>
    </w:p>
    <w:p w:rsidR="008157F4" w:rsidRPr="007F4011" w:rsidRDefault="008157F4" w:rsidP="008157F4">
      <w:pPr>
        <w:ind w:firstLine="720"/>
      </w:pPr>
    </w:p>
    <w:p w:rsidR="008157F4" w:rsidRPr="007F4011" w:rsidRDefault="008157F4" w:rsidP="008157F4">
      <w:pPr>
        <w:ind w:firstLine="720"/>
      </w:pPr>
      <w:r w:rsidRPr="007F4011">
        <w:t>Where:</w:t>
      </w:r>
      <w:r w:rsidRPr="007F4011">
        <w:tab/>
      </w:r>
    </w:p>
    <w:p w:rsidR="008157F4" w:rsidRPr="007F4011" w:rsidRDefault="008157F4" w:rsidP="008157F4">
      <w:pPr>
        <w:ind w:left="700" w:firstLine="720"/>
      </w:pPr>
      <w:r w:rsidRPr="007F4011">
        <w:t>S(SN</w:t>
      </w:r>
      <w:r w:rsidRPr="007F4011">
        <w:rPr>
          <w:lang w:eastAsia="ja-JP"/>
        </w:rPr>
        <w:t>I</w:t>
      </w:r>
      <w:r w:rsidRPr="007F4011">
        <w:t xml:space="preserve">R)   </w:t>
      </w:r>
      <w:smartTag w:uri="urn:schemas-microsoft-com:office:smarttags" w:element="place">
        <w:r w:rsidRPr="007F4011">
          <w:t>Shannon</w:t>
        </w:r>
      </w:smartTag>
      <w:r w:rsidRPr="007F4011">
        <w:t xml:space="preserve"> bound, S(SN</w:t>
      </w:r>
      <w:r w:rsidRPr="007F4011">
        <w:rPr>
          <w:lang w:eastAsia="ja-JP"/>
        </w:rPr>
        <w:t>I</w:t>
      </w:r>
      <w:r w:rsidRPr="007F4011">
        <w:t>R) =log</w:t>
      </w:r>
      <w:r w:rsidRPr="007F4011">
        <w:rPr>
          <w:vertAlign w:val="subscript"/>
        </w:rPr>
        <w:t>2</w:t>
      </w:r>
      <w:r w:rsidRPr="007F4011">
        <w:t>(1+SN</w:t>
      </w:r>
      <w:r w:rsidRPr="007F4011">
        <w:rPr>
          <w:lang w:eastAsia="ja-JP"/>
        </w:rPr>
        <w:t>I</w:t>
      </w:r>
      <w:r w:rsidRPr="007F4011">
        <w:t>R)  bps/Hz</w:t>
      </w:r>
    </w:p>
    <w:p w:rsidR="008157F4" w:rsidRPr="007F4011" w:rsidRDefault="008157F4" w:rsidP="008157F4">
      <w:pPr>
        <w:ind w:left="1420" w:firstLine="20"/>
      </w:pPr>
      <w:r w:rsidRPr="007F4011">
        <w:sym w:font="Symbol" w:char="F061"/>
      </w:r>
      <w:r w:rsidRPr="007F4011">
        <w:tab/>
      </w:r>
      <w:r w:rsidRPr="007F4011">
        <w:tab/>
      </w:r>
      <w:r w:rsidRPr="007F4011">
        <w:tab/>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rsidR="008157F4" w:rsidRPr="007F4011" w:rsidRDefault="008157F4" w:rsidP="008157F4">
      <w:pPr>
        <w:ind w:left="1420" w:firstLine="20"/>
      </w:pPr>
    </w:p>
    <w:p w:rsidR="008157F4" w:rsidRPr="007F4011" w:rsidRDefault="008157F4" w:rsidP="008157F4">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rsidR="008157F4" w:rsidRPr="007F4011" w:rsidRDefault="008157F4" w:rsidP="008157F4"/>
    <w:p w:rsidR="008157F4" w:rsidRPr="007F4011" w:rsidRDefault="00E45DF0" w:rsidP="00E45DF0">
      <w:pPr>
        <w:pStyle w:val="B1"/>
      </w:pPr>
      <w:r>
        <w:rPr>
          <w:rFonts w:hint="eastAsia"/>
          <w:lang w:eastAsia="ko-KR"/>
        </w:rPr>
        <w:t>-</w:t>
      </w:r>
      <w:r>
        <w:rPr>
          <w:rFonts w:hint="eastAsia"/>
          <w:lang w:eastAsia="ko-KR"/>
        </w:rPr>
        <w:tab/>
      </w:r>
      <w:r w:rsidR="008157F4" w:rsidRPr="007F4011">
        <w:t>1:</w:t>
      </w:r>
      <w:r w:rsidR="008157F4" w:rsidRPr="007F4011">
        <w:rPr>
          <w:lang w:eastAsia="zh-CN"/>
        </w:rPr>
        <w:t>1</w:t>
      </w:r>
      <w:r w:rsidR="008157F4" w:rsidRPr="007F4011">
        <w:t xml:space="preserve"> antenna configurations</w:t>
      </w:r>
    </w:p>
    <w:p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AWGN</w:t>
      </w:r>
      <w:r w:rsidR="008157F4" w:rsidRPr="007F4011">
        <w:t xml:space="preserve"> channel model </w:t>
      </w:r>
    </w:p>
    <w:p w:rsidR="008157F4" w:rsidRPr="007F4011" w:rsidRDefault="00E45DF0" w:rsidP="00E45DF0">
      <w:pPr>
        <w:pStyle w:val="B1"/>
      </w:pPr>
      <w:r>
        <w:rPr>
          <w:rFonts w:hint="eastAsia"/>
          <w:lang w:eastAsia="ko-KR"/>
        </w:rPr>
        <w:t>-</w:t>
      </w:r>
      <w:r>
        <w:rPr>
          <w:rFonts w:hint="eastAsia"/>
          <w:lang w:eastAsia="ko-KR"/>
        </w:rPr>
        <w:tab/>
      </w:r>
      <w:r w:rsidR="008157F4" w:rsidRPr="007F4011">
        <w:t xml:space="preserve">Link Adaptation (see table </w:t>
      </w:r>
      <w:r w:rsidR="008157F4" w:rsidRPr="007F4011">
        <w:rPr>
          <w:lang w:eastAsia="zh-CN"/>
        </w:rPr>
        <w:t>A.X</w:t>
      </w:r>
      <w:r w:rsidR="008157F4" w:rsidRPr="007F4011">
        <w:t xml:space="preserve"> for details of highest and lowest rate codes)</w:t>
      </w:r>
    </w:p>
    <w:p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No HARQ</w:t>
      </w:r>
    </w:p>
    <w:p w:rsidR="008157F4" w:rsidRPr="007F4011" w:rsidRDefault="008157F4" w:rsidP="008157F4">
      <w:pPr>
        <w:pStyle w:val="ListBullet"/>
        <w:overflowPunct w:val="0"/>
        <w:autoSpaceDE w:val="0"/>
        <w:autoSpaceDN w:val="0"/>
        <w:adjustRightInd w:val="0"/>
        <w:spacing w:after="0"/>
        <w:ind w:left="0" w:firstLine="0"/>
        <w:textAlignment w:val="baseline"/>
        <w:rPr>
          <w:lang w:eastAsia="zh-CN"/>
        </w:rPr>
      </w:pPr>
    </w:p>
    <w:p w:rsidR="008157F4" w:rsidRPr="007F4011" w:rsidRDefault="008157F4" w:rsidP="00C1484B">
      <w:pPr>
        <w:pStyle w:val="TH"/>
        <w:rPr>
          <w:lang w:eastAsia="zh-CN"/>
        </w:rPr>
      </w:pPr>
      <w:r w:rsidRPr="007F4011">
        <w:rPr>
          <w:lang w:eastAsia="ja-JP"/>
        </w:rPr>
        <w:t>Table A.</w:t>
      </w:r>
      <w:r w:rsidRPr="007F4011">
        <w:rPr>
          <w:rFonts w:eastAsia="SimSun"/>
          <w:lang w:eastAsia="zh-CN"/>
        </w:rPr>
        <w:t>5</w:t>
      </w:r>
      <w:r w:rsidRPr="007F4011">
        <w:t xml:space="preserve"> Parameters describing baseline Link Level performance for </w:t>
      </w:r>
      <w:r w:rsidR="00265D80" w:rsidRPr="007F4011">
        <w:t>E-UTRA</w:t>
      </w:r>
      <w:r w:rsidRPr="007F4011">
        <w:t xml:space="preserve"> </w:t>
      </w:r>
      <w:r w:rsidRPr="007F4011">
        <w:rPr>
          <w:lang w:eastAsia="zh-CN"/>
        </w:rPr>
        <w:t xml:space="preserve">TDD </w:t>
      </w:r>
      <w:r w:rsidRPr="007F4011">
        <w:t>Co-existence simulations</w:t>
      </w:r>
    </w:p>
    <w:tbl>
      <w:tblPr>
        <w:tblW w:w="8047" w:type="dxa"/>
        <w:jc w:val="center"/>
        <w:tblLook w:val="0000" w:firstRow="0" w:lastRow="0" w:firstColumn="0" w:lastColumn="0" w:noHBand="0" w:noVBand="0"/>
      </w:tblPr>
      <w:tblGrid>
        <w:gridCol w:w="2113"/>
        <w:gridCol w:w="702"/>
        <w:gridCol w:w="702"/>
        <w:gridCol w:w="4530"/>
      </w:tblGrid>
      <w:tr w:rsidR="00821450" w:rsidRPr="00202E5B">
        <w:trPr>
          <w:trHeight w:val="270"/>
          <w:jc w:val="center"/>
        </w:trPr>
        <w:tc>
          <w:tcPr>
            <w:tcW w:w="2113" w:type="dxa"/>
            <w:tcBorders>
              <w:top w:val="single" w:sz="8" w:space="0" w:color="auto"/>
              <w:left w:val="single" w:sz="8" w:space="0" w:color="auto"/>
              <w:bottom w:val="single" w:sz="8" w:space="0" w:color="auto"/>
              <w:right w:val="single" w:sz="4" w:space="0" w:color="auto"/>
            </w:tcBorders>
            <w:shd w:val="clear" w:color="auto" w:fill="auto"/>
            <w:noWrap/>
            <w:vAlign w:val="bottom"/>
          </w:tcPr>
          <w:p w:rsidR="00821450" w:rsidRPr="00202E5B" w:rsidRDefault="00821450" w:rsidP="008157F4">
            <w:pPr>
              <w:pStyle w:val="TAH"/>
              <w:rPr>
                <w:lang w:bidi="he-IL"/>
              </w:rPr>
            </w:pPr>
            <w:r w:rsidRPr="00202E5B">
              <w:rPr>
                <w:lang w:bidi="he-IL"/>
              </w:rPr>
              <w:t>Parameter</w:t>
            </w:r>
          </w:p>
        </w:tc>
        <w:tc>
          <w:tcPr>
            <w:tcW w:w="702" w:type="dxa"/>
            <w:tcBorders>
              <w:top w:val="single" w:sz="8" w:space="0" w:color="auto"/>
              <w:left w:val="nil"/>
              <w:bottom w:val="single" w:sz="8" w:space="0" w:color="auto"/>
              <w:right w:val="nil"/>
            </w:tcBorders>
            <w:vAlign w:val="bottom"/>
          </w:tcPr>
          <w:p w:rsidR="00821450" w:rsidRPr="00202E5B" w:rsidRDefault="00821450" w:rsidP="008157F4">
            <w:pPr>
              <w:pStyle w:val="TAH"/>
              <w:rPr>
                <w:lang w:eastAsia="zh-CN" w:bidi="he-IL"/>
              </w:rPr>
            </w:pPr>
            <w:r w:rsidRPr="00202E5B">
              <w:rPr>
                <w:lang w:eastAsia="zh-CN" w:bidi="he-IL"/>
              </w:rPr>
              <w:t>U</w:t>
            </w:r>
            <w:r w:rsidRPr="00202E5B">
              <w:rPr>
                <w:lang w:bidi="he-IL"/>
              </w:rPr>
              <w:t>L</w:t>
            </w:r>
          </w:p>
        </w:tc>
        <w:tc>
          <w:tcPr>
            <w:tcW w:w="702" w:type="dxa"/>
            <w:tcBorders>
              <w:top w:val="single" w:sz="8" w:space="0" w:color="auto"/>
              <w:left w:val="nil"/>
              <w:bottom w:val="single" w:sz="8" w:space="0" w:color="auto"/>
              <w:right w:val="single" w:sz="4" w:space="0" w:color="auto"/>
            </w:tcBorders>
            <w:shd w:val="clear" w:color="auto" w:fill="auto"/>
            <w:noWrap/>
            <w:vAlign w:val="bottom"/>
          </w:tcPr>
          <w:p w:rsidR="00821450" w:rsidRPr="00202E5B" w:rsidRDefault="00821450" w:rsidP="008157F4">
            <w:pPr>
              <w:pStyle w:val="TAH"/>
              <w:rPr>
                <w:lang w:bidi="he-IL"/>
              </w:rPr>
            </w:pPr>
            <w:r w:rsidRPr="00202E5B">
              <w:rPr>
                <w:lang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rsidR="00821450" w:rsidRPr="00202E5B" w:rsidRDefault="00821450" w:rsidP="008157F4">
            <w:pPr>
              <w:pStyle w:val="TAH"/>
              <w:rPr>
                <w:lang w:bidi="he-IL"/>
              </w:rPr>
            </w:pPr>
            <w:r w:rsidRPr="00202E5B">
              <w:rPr>
                <w:lang w:bidi="he-IL"/>
              </w:rPr>
              <w:t>Notes</w:t>
            </w:r>
          </w:p>
        </w:tc>
      </w:tr>
      <w:tr w:rsidR="00821450" w:rsidRPr="00202E5B">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rsidR="00821450" w:rsidRPr="00202E5B" w:rsidRDefault="00821450" w:rsidP="008157F4">
            <w:pPr>
              <w:pStyle w:val="TAC"/>
              <w:rPr>
                <w:lang w:bidi="he-IL"/>
              </w:rPr>
            </w:pPr>
            <w:r w:rsidRPr="00202E5B">
              <w:sym w:font="Symbol" w:char="F061"/>
            </w:r>
            <w:r w:rsidRPr="00202E5B">
              <w:rPr>
                <w:lang w:bidi="he-IL"/>
              </w:rPr>
              <w:t xml:space="preserve">, attenuation </w:t>
            </w:r>
          </w:p>
        </w:tc>
        <w:tc>
          <w:tcPr>
            <w:tcW w:w="702" w:type="dxa"/>
            <w:tcBorders>
              <w:top w:val="nil"/>
              <w:left w:val="nil"/>
              <w:bottom w:val="single" w:sz="4" w:space="0" w:color="auto"/>
              <w:right w:val="nil"/>
            </w:tcBorders>
            <w:vAlign w:val="bottom"/>
          </w:tcPr>
          <w:p w:rsidR="00821450" w:rsidRPr="00202E5B" w:rsidRDefault="00821450" w:rsidP="008157F4">
            <w:pPr>
              <w:pStyle w:val="TAC"/>
              <w:rPr>
                <w:lang w:eastAsia="zh-CN" w:bidi="he-IL"/>
              </w:rPr>
            </w:pPr>
            <w:r w:rsidRPr="00202E5B">
              <w:rPr>
                <w:lang w:eastAsia="zh-CN" w:bidi="he-IL"/>
              </w:rPr>
              <w:t>0.55</w:t>
            </w:r>
          </w:p>
        </w:tc>
        <w:tc>
          <w:tcPr>
            <w:tcW w:w="702" w:type="dxa"/>
            <w:tcBorders>
              <w:top w:val="nil"/>
              <w:left w:val="nil"/>
              <w:bottom w:val="single" w:sz="4" w:space="0" w:color="auto"/>
              <w:right w:val="single" w:sz="4" w:space="0" w:color="auto"/>
            </w:tcBorders>
            <w:shd w:val="clear" w:color="auto" w:fill="auto"/>
            <w:noWrap/>
            <w:vAlign w:val="bottom"/>
          </w:tcPr>
          <w:p w:rsidR="00821450" w:rsidRPr="00202E5B" w:rsidRDefault="00821450" w:rsidP="008157F4">
            <w:pPr>
              <w:pStyle w:val="TAC"/>
              <w:rPr>
                <w:lang w:bidi="he-IL"/>
              </w:rPr>
            </w:pPr>
            <w:r w:rsidRPr="00202E5B">
              <w:rPr>
                <w:lang w:bidi="he-IL"/>
              </w:rPr>
              <w:t>0.6</w:t>
            </w:r>
          </w:p>
        </w:tc>
        <w:tc>
          <w:tcPr>
            <w:tcW w:w="4530" w:type="dxa"/>
            <w:tcBorders>
              <w:top w:val="nil"/>
              <w:left w:val="nil"/>
              <w:bottom w:val="single" w:sz="4" w:space="0" w:color="auto"/>
              <w:right w:val="single" w:sz="8" w:space="0" w:color="auto"/>
            </w:tcBorders>
            <w:shd w:val="clear" w:color="auto" w:fill="auto"/>
            <w:noWrap/>
            <w:vAlign w:val="bottom"/>
          </w:tcPr>
          <w:p w:rsidR="00821450" w:rsidRPr="00202E5B" w:rsidRDefault="00821450" w:rsidP="008157F4">
            <w:pPr>
              <w:pStyle w:val="TAL"/>
              <w:rPr>
                <w:lang w:eastAsia="ja-JP" w:bidi="he-IL"/>
              </w:rPr>
            </w:pPr>
            <w:r w:rsidRPr="00202E5B">
              <w:rPr>
                <w:lang w:bidi="he-IL"/>
              </w:rPr>
              <w:t>Represents implementation loss</w:t>
            </w:r>
            <w:r w:rsidRPr="00202E5B">
              <w:rPr>
                <w:lang w:eastAsia="ja-JP" w:bidi="he-IL"/>
              </w:rPr>
              <w:t>es</w:t>
            </w:r>
          </w:p>
        </w:tc>
      </w:tr>
      <w:tr w:rsidR="00821450" w:rsidRPr="00202E5B">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rsidR="00821450" w:rsidRPr="00202E5B" w:rsidRDefault="00821450" w:rsidP="008157F4">
            <w:pPr>
              <w:pStyle w:val="TAC"/>
              <w:rPr>
                <w:lang w:bidi="he-IL"/>
              </w:rPr>
            </w:pPr>
            <w:r w:rsidRPr="00202E5B">
              <w:rPr>
                <w:lang w:bidi="he-IL"/>
              </w:rPr>
              <w:t>SNIR</w:t>
            </w:r>
            <w:r w:rsidRPr="00202E5B">
              <w:rPr>
                <w:vertAlign w:val="subscript"/>
                <w:lang w:bidi="he-IL"/>
              </w:rPr>
              <w:t>MIN</w:t>
            </w:r>
            <w:r w:rsidRPr="00202E5B">
              <w:rPr>
                <w:lang w:bidi="he-IL"/>
              </w:rPr>
              <w:t>, dB</w:t>
            </w:r>
          </w:p>
        </w:tc>
        <w:tc>
          <w:tcPr>
            <w:tcW w:w="702" w:type="dxa"/>
            <w:tcBorders>
              <w:top w:val="nil"/>
              <w:left w:val="nil"/>
              <w:bottom w:val="single" w:sz="4" w:space="0" w:color="auto"/>
              <w:right w:val="nil"/>
            </w:tcBorders>
            <w:vAlign w:val="bottom"/>
          </w:tcPr>
          <w:p w:rsidR="00821450" w:rsidRPr="00202E5B" w:rsidRDefault="00821450" w:rsidP="008157F4">
            <w:pPr>
              <w:pStyle w:val="TAC"/>
              <w:rPr>
                <w:lang w:bidi="he-IL"/>
              </w:rPr>
            </w:pPr>
            <w:r w:rsidRPr="00202E5B">
              <w:rPr>
                <w:lang w:bidi="he-IL"/>
              </w:rPr>
              <w:t>-</w:t>
            </w:r>
            <w:r w:rsidRPr="00202E5B">
              <w:rPr>
                <w:lang w:eastAsia="zh-CN" w:bidi="he-IL"/>
              </w:rPr>
              <w:t>4.9</w:t>
            </w:r>
          </w:p>
        </w:tc>
        <w:tc>
          <w:tcPr>
            <w:tcW w:w="702" w:type="dxa"/>
            <w:tcBorders>
              <w:top w:val="nil"/>
              <w:left w:val="nil"/>
              <w:bottom w:val="single" w:sz="4" w:space="0" w:color="auto"/>
              <w:right w:val="single" w:sz="4" w:space="0" w:color="auto"/>
            </w:tcBorders>
            <w:shd w:val="clear" w:color="auto" w:fill="auto"/>
            <w:noWrap/>
            <w:vAlign w:val="bottom"/>
          </w:tcPr>
          <w:p w:rsidR="00821450" w:rsidRPr="00202E5B" w:rsidRDefault="00821450" w:rsidP="008157F4">
            <w:pPr>
              <w:pStyle w:val="TAC"/>
              <w:rPr>
                <w:lang w:bidi="he-IL"/>
              </w:rPr>
            </w:pPr>
            <w:r w:rsidRPr="00202E5B">
              <w:rPr>
                <w:lang w:bidi="he-IL"/>
              </w:rPr>
              <w:t>-</w:t>
            </w:r>
            <w:r w:rsidR="00EA6D8E" w:rsidRPr="00202E5B">
              <w:rPr>
                <w:lang w:bidi="he-IL"/>
              </w:rPr>
              <w:t>4.5</w:t>
            </w:r>
          </w:p>
        </w:tc>
        <w:tc>
          <w:tcPr>
            <w:tcW w:w="4530" w:type="dxa"/>
            <w:tcBorders>
              <w:top w:val="nil"/>
              <w:left w:val="nil"/>
              <w:bottom w:val="single" w:sz="4" w:space="0" w:color="auto"/>
              <w:right w:val="single" w:sz="8" w:space="0" w:color="auto"/>
            </w:tcBorders>
            <w:shd w:val="clear" w:color="auto" w:fill="auto"/>
            <w:noWrap/>
            <w:vAlign w:val="bottom"/>
          </w:tcPr>
          <w:p w:rsidR="00821450" w:rsidRPr="00202E5B" w:rsidRDefault="00821450" w:rsidP="008157F4">
            <w:pPr>
              <w:pStyle w:val="TAL"/>
              <w:rPr>
                <w:lang w:bidi="he-IL"/>
              </w:rPr>
            </w:pPr>
            <w:r w:rsidRPr="00202E5B">
              <w:rPr>
                <w:lang w:bidi="he-IL"/>
              </w:rPr>
              <w:t xml:space="preserve">Based on </w:t>
            </w:r>
            <w:r w:rsidRPr="00202E5B">
              <w:rPr>
                <w:lang w:eastAsia="zh-CN" w:bidi="he-IL"/>
              </w:rPr>
              <w:t>B</w:t>
            </w:r>
            <w:r w:rsidRPr="00202E5B">
              <w:rPr>
                <w:lang w:bidi="he-IL"/>
              </w:rPr>
              <w:t>PSK, 1/</w:t>
            </w:r>
            <w:r w:rsidRPr="00202E5B">
              <w:rPr>
                <w:lang w:eastAsia="zh-CN" w:bidi="he-IL"/>
              </w:rPr>
              <w:t>7</w:t>
            </w:r>
            <w:r w:rsidRPr="00202E5B">
              <w:rPr>
                <w:lang w:bidi="he-IL"/>
              </w:rPr>
              <w:t xml:space="preserve"> rate for UL and QPSK 1/8 for DL</w:t>
            </w:r>
          </w:p>
        </w:tc>
      </w:tr>
      <w:tr w:rsidR="00821450" w:rsidRPr="00202E5B">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rsidR="00821450" w:rsidRPr="00202E5B" w:rsidRDefault="00821450" w:rsidP="008157F4">
            <w:pPr>
              <w:pStyle w:val="TAC"/>
              <w:rPr>
                <w:lang w:bidi="he-IL"/>
              </w:rPr>
            </w:pPr>
            <w:r w:rsidRPr="00202E5B">
              <w:rPr>
                <w:lang w:bidi="he-IL"/>
              </w:rPr>
              <w:t>SNIR</w:t>
            </w:r>
            <w:r w:rsidRPr="00202E5B">
              <w:rPr>
                <w:vertAlign w:val="subscript"/>
                <w:lang w:bidi="he-IL"/>
              </w:rPr>
              <w:t>MAX</w:t>
            </w:r>
            <w:r w:rsidRPr="00202E5B">
              <w:rPr>
                <w:lang w:bidi="he-IL"/>
              </w:rPr>
              <w:t>, dB</w:t>
            </w:r>
          </w:p>
        </w:tc>
        <w:tc>
          <w:tcPr>
            <w:tcW w:w="702" w:type="dxa"/>
            <w:tcBorders>
              <w:top w:val="nil"/>
              <w:left w:val="nil"/>
              <w:bottom w:val="single" w:sz="4" w:space="0" w:color="auto"/>
              <w:right w:val="nil"/>
            </w:tcBorders>
            <w:vAlign w:val="bottom"/>
          </w:tcPr>
          <w:p w:rsidR="00821450" w:rsidRPr="00202E5B" w:rsidRDefault="00821450" w:rsidP="008157F4">
            <w:pPr>
              <w:pStyle w:val="TAC"/>
              <w:rPr>
                <w:szCs w:val="21"/>
                <w:lang w:eastAsia="zh-CN"/>
              </w:rPr>
            </w:pPr>
            <w:r w:rsidRPr="00202E5B">
              <w:rPr>
                <w:szCs w:val="21"/>
                <w:lang w:eastAsia="zh-CN"/>
              </w:rPr>
              <w:t>11.45</w:t>
            </w:r>
          </w:p>
        </w:tc>
        <w:tc>
          <w:tcPr>
            <w:tcW w:w="702" w:type="dxa"/>
            <w:tcBorders>
              <w:top w:val="nil"/>
              <w:left w:val="nil"/>
              <w:bottom w:val="single" w:sz="4" w:space="0" w:color="auto"/>
              <w:right w:val="single" w:sz="4" w:space="0" w:color="auto"/>
            </w:tcBorders>
            <w:shd w:val="clear" w:color="auto" w:fill="auto"/>
            <w:noWrap/>
            <w:vAlign w:val="bottom"/>
          </w:tcPr>
          <w:p w:rsidR="00821450" w:rsidRPr="00202E5B" w:rsidRDefault="00821450" w:rsidP="008157F4">
            <w:pPr>
              <w:pStyle w:val="TAC"/>
              <w:rPr>
                <w:szCs w:val="21"/>
                <w:lang w:eastAsia="zh-CN" w:bidi="he-IL"/>
              </w:rPr>
            </w:pPr>
            <w:r w:rsidRPr="00202E5B">
              <w:rPr>
                <w:szCs w:val="21"/>
                <w:lang w:eastAsia="zh-CN" w:bidi="he-IL"/>
              </w:rPr>
              <w:t>16.72</w:t>
            </w:r>
          </w:p>
        </w:tc>
        <w:tc>
          <w:tcPr>
            <w:tcW w:w="4530" w:type="dxa"/>
            <w:tcBorders>
              <w:top w:val="nil"/>
              <w:left w:val="nil"/>
              <w:bottom w:val="single" w:sz="4" w:space="0" w:color="auto"/>
              <w:right w:val="single" w:sz="8" w:space="0" w:color="auto"/>
            </w:tcBorders>
            <w:shd w:val="clear" w:color="auto" w:fill="auto"/>
            <w:noWrap/>
            <w:vAlign w:val="bottom"/>
          </w:tcPr>
          <w:p w:rsidR="00821450" w:rsidRPr="00202E5B" w:rsidRDefault="00821450" w:rsidP="008157F4">
            <w:pPr>
              <w:pStyle w:val="TAL"/>
              <w:rPr>
                <w:lang w:bidi="he-IL"/>
              </w:rPr>
            </w:pPr>
            <w:r w:rsidRPr="00202E5B">
              <w:rPr>
                <w:lang w:bidi="he-IL"/>
              </w:rPr>
              <w:t>Based on</w:t>
            </w:r>
            <w:r w:rsidRPr="00202E5B">
              <w:rPr>
                <w:lang w:eastAsia="zh-CN" w:bidi="he-IL"/>
              </w:rPr>
              <w:t>16</w:t>
            </w:r>
            <w:r w:rsidRPr="00202E5B">
              <w:rPr>
                <w:lang w:bidi="he-IL"/>
              </w:rPr>
              <w:t>QAM, 4/5 rate</w:t>
            </w:r>
          </w:p>
        </w:tc>
      </w:tr>
      <w:tr w:rsidR="00821450" w:rsidRPr="00202E5B">
        <w:trPr>
          <w:trHeight w:val="202"/>
          <w:jc w:val="center"/>
        </w:trPr>
        <w:tc>
          <w:tcPr>
            <w:tcW w:w="2113" w:type="dxa"/>
            <w:tcBorders>
              <w:top w:val="nil"/>
              <w:left w:val="single" w:sz="8" w:space="0" w:color="auto"/>
              <w:bottom w:val="single" w:sz="8" w:space="0" w:color="auto"/>
              <w:right w:val="single" w:sz="4" w:space="0" w:color="auto"/>
            </w:tcBorders>
            <w:shd w:val="clear" w:color="auto" w:fill="auto"/>
            <w:noWrap/>
            <w:vAlign w:val="bottom"/>
          </w:tcPr>
          <w:p w:rsidR="00821450" w:rsidRPr="00202E5B" w:rsidRDefault="00821450" w:rsidP="008157F4">
            <w:pPr>
              <w:pStyle w:val="TAC"/>
              <w:rPr>
                <w:lang w:bidi="he-IL"/>
              </w:rPr>
            </w:pPr>
            <w:r w:rsidRPr="00202E5B">
              <w:rPr>
                <w:lang w:bidi="he-IL"/>
              </w:rPr>
              <w:t>Thru</w:t>
            </w:r>
            <w:r w:rsidRPr="00202E5B">
              <w:rPr>
                <w:vertAlign w:val="subscript"/>
                <w:lang w:bidi="he-IL"/>
              </w:rPr>
              <w:t>MAX</w:t>
            </w:r>
            <w:r w:rsidRPr="00202E5B">
              <w:rPr>
                <w:lang w:bidi="he-IL"/>
              </w:rPr>
              <w:t>, bps/Hz</w:t>
            </w:r>
          </w:p>
        </w:tc>
        <w:tc>
          <w:tcPr>
            <w:tcW w:w="702" w:type="dxa"/>
            <w:tcBorders>
              <w:top w:val="nil"/>
              <w:left w:val="nil"/>
              <w:bottom w:val="single" w:sz="8" w:space="0" w:color="auto"/>
              <w:right w:val="nil"/>
            </w:tcBorders>
            <w:vAlign w:val="bottom"/>
          </w:tcPr>
          <w:p w:rsidR="00821450" w:rsidRPr="00202E5B" w:rsidRDefault="00821450" w:rsidP="008157F4">
            <w:pPr>
              <w:pStyle w:val="TAC"/>
              <w:rPr>
                <w:lang w:eastAsia="zh-CN" w:bidi="he-IL"/>
              </w:rPr>
            </w:pPr>
            <w:r w:rsidRPr="00202E5B">
              <w:rPr>
                <w:lang w:eastAsia="zh-CN" w:bidi="he-IL"/>
              </w:rPr>
              <w:t>2.15</w:t>
            </w:r>
          </w:p>
        </w:tc>
        <w:tc>
          <w:tcPr>
            <w:tcW w:w="702" w:type="dxa"/>
            <w:tcBorders>
              <w:top w:val="nil"/>
              <w:left w:val="nil"/>
              <w:bottom w:val="single" w:sz="8" w:space="0" w:color="auto"/>
              <w:right w:val="single" w:sz="4" w:space="0" w:color="auto"/>
            </w:tcBorders>
            <w:shd w:val="clear" w:color="auto" w:fill="auto"/>
            <w:noWrap/>
            <w:vAlign w:val="bottom"/>
          </w:tcPr>
          <w:p w:rsidR="00821450" w:rsidRPr="00202E5B" w:rsidRDefault="00821450" w:rsidP="008157F4">
            <w:pPr>
              <w:pStyle w:val="TAC"/>
              <w:rPr>
                <w:lang w:eastAsia="zh-CN" w:bidi="he-IL"/>
              </w:rPr>
            </w:pPr>
            <w:r w:rsidRPr="00202E5B">
              <w:rPr>
                <w:lang w:eastAsia="zh-CN" w:bidi="he-IL"/>
              </w:rPr>
              <w:t>3.4</w:t>
            </w:r>
          </w:p>
        </w:tc>
        <w:tc>
          <w:tcPr>
            <w:tcW w:w="4530" w:type="dxa"/>
            <w:tcBorders>
              <w:top w:val="nil"/>
              <w:left w:val="nil"/>
              <w:bottom w:val="single" w:sz="8" w:space="0" w:color="auto"/>
              <w:right w:val="single" w:sz="8" w:space="0" w:color="auto"/>
            </w:tcBorders>
            <w:shd w:val="clear" w:color="auto" w:fill="auto"/>
            <w:noWrap/>
            <w:vAlign w:val="bottom"/>
          </w:tcPr>
          <w:p w:rsidR="00821450" w:rsidRPr="00202E5B" w:rsidRDefault="00821450" w:rsidP="008157F4">
            <w:pPr>
              <w:pStyle w:val="TAL"/>
              <w:rPr>
                <w:lang w:bidi="he-IL"/>
              </w:rPr>
            </w:pPr>
            <w:r w:rsidRPr="00202E5B">
              <w:rPr>
                <w:lang w:bidi="he-IL"/>
              </w:rPr>
              <w:t xml:space="preserve">Based on </w:t>
            </w:r>
            <w:r w:rsidRPr="00202E5B">
              <w:rPr>
                <w:lang w:eastAsia="zh-CN" w:bidi="he-IL"/>
              </w:rPr>
              <w:t>16</w:t>
            </w:r>
            <w:r w:rsidRPr="00202E5B">
              <w:rPr>
                <w:lang w:bidi="he-IL"/>
              </w:rPr>
              <w:t>QAM, 4/5 rate</w:t>
            </w:r>
          </w:p>
        </w:tc>
      </w:tr>
    </w:tbl>
    <w:p w:rsidR="008157F4" w:rsidRPr="007F4011" w:rsidRDefault="008157F4" w:rsidP="008157F4">
      <w:pPr>
        <w:rPr>
          <w:lang w:eastAsia="zh-CN"/>
        </w:rPr>
      </w:pPr>
    </w:p>
    <w:p w:rsidR="008157F4" w:rsidRPr="007F4011" w:rsidRDefault="00900311" w:rsidP="008157F4">
      <w:pPr>
        <w:rPr>
          <w:lang w:eastAsia="ja-JP"/>
        </w:rPr>
      </w:pPr>
      <w:r w:rsidRPr="007F4011">
        <w:rPr>
          <w:lang w:eastAsia="ja-JP"/>
        </w:rPr>
        <w:t xml:space="preserve">Throughput vs. SNR curves are </w:t>
      </w:r>
      <w:r w:rsidR="008157F4" w:rsidRPr="007F4011">
        <w:rPr>
          <w:lang w:eastAsia="ja-JP"/>
        </w:rPr>
        <w:t>plotted in Figure A.</w:t>
      </w:r>
      <w:r w:rsidR="008157F4" w:rsidRPr="007F4011">
        <w:rPr>
          <w:lang w:eastAsia="zh-CN"/>
        </w:rPr>
        <w:t>7</w:t>
      </w:r>
      <w:r w:rsidRPr="007F4011">
        <w:rPr>
          <w:lang w:eastAsia="zh-CN"/>
        </w:rPr>
        <w:t xml:space="preserve"> for uplink and Figure A.8 for downlink</w:t>
      </w:r>
      <w:r w:rsidR="008157F4" w:rsidRPr="007F4011">
        <w:rPr>
          <w:lang w:eastAsia="ja-JP"/>
        </w:rPr>
        <w:t>. Table A.</w:t>
      </w:r>
      <w:r w:rsidR="008157F4" w:rsidRPr="007F4011">
        <w:rPr>
          <w:lang w:eastAsia="zh-CN"/>
        </w:rPr>
        <w:t xml:space="preserve">6 </w:t>
      </w:r>
      <w:r w:rsidR="00980809" w:rsidRPr="007F4011">
        <w:rPr>
          <w:lang w:eastAsia="zh-CN"/>
        </w:rPr>
        <w:t xml:space="preserve">and table A.7 </w:t>
      </w:r>
      <w:r w:rsidR="00980809" w:rsidRPr="007F4011">
        <w:rPr>
          <w:lang w:eastAsia="ja-JP"/>
        </w:rPr>
        <w:t>present</w:t>
      </w:r>
      <w:r w:rsidR="008157F4" w:rsidRPr="007F4011">
        <w:rPr>
          <w:lang w:eastAsia="ja-JP"/>
        </w:rPr>
        <w:t xml:space="preserve"> throughput in terms of spectral efficiency (bps</w:t>
      </w:r>
      <w:r w:rsidR="008157F4" w:rsidRPr="007F4011">
        <w:t>/</w:t>
      </w:r>
      <w:r w:rsidR="008157F4" w:rsidRPr="007F4011">
        <w:rPr>
          <w:lang w:eastAsia="ja-JP"/>
        </w:rPr>
        <w:t>Hz), and per 375k</w:t>
      </w:r>
      <w:r w:rsidR="008157F4" w:rsidRPr="007F4011">
        <w:t>H</w:t>
      </w:r>
      <w:r w:rsidR="008157F4" w:rsidRPr="007F4011">
        <w:rPr>
          <w:lang w:eastAsia="ja-JP"/>
        </w:rPr>
        <w:t>z Resource Block (RB), in kbps.</w:t>
      </w:r>
    </w:p>
    <w:p w:rsidR="008157F4" w:rsidRPr="007F4011" w:rsidRDefault="008157F4" w:rsidP="008157F4">
      <w:pPr>
        <w:rPr>
          <w:lang w:eastAsia="ja-JP"/>
        </w:rPr>
      </w:pPr>
    </w:p>
    <w:p w:rsidR="008157F4" w:rsidRPr="007F4011" w:rsidRDefault="00EB222C" w:rsidP="008157F4">
      <w:pPr>
        <w:jc w:val="center"/>
        <w:rPr>
          <w:lang w:eastAsia="ja-JP"/>
        </w:rPr>
      </w:pPr>
      <w:r>
        <w:rPr>
          <w:lang w:eastAsia="ja-JP"/>
        </w:rPr>
        <w:lastRenderedPageBreak/>
        <w:pict>
          <v:shape id="_x0000_i1156" type="#_x0000_t75" style="width:356.25pt;height:267.75pt">
            <v:imagedata r:id="rId177" o:title=""/>
          </v:shape>
        </w:pict>
      </w:r>
    </w:p>
    <w:p w:rsidR="008157F4" w:rsidRPr="007F4011" w:rsidRDefault="008157F4" w:rsidP="00DC1575">
      <w:pPr>
        <w:pStyle w:val="TF"/>
        <w:outlineLvl w:val="0"/>
        <w:rPr>
          <w:lang w:eastAsia="zh-CN"/>
        </w:rPr>
      </w:pPr>
      <w:r w:rsidRPr="007F4011">
        <w:rPr>
          <w:lang w:eastAsia="ja-JP"/>
        </w:rPr>
        <w:t>Figure A.</w:t>
      </w:r>
      <w:r w:rsidRPr="007F4011">
        <w:rPr>
          <w:rFonts w:eastAsia="SimSun"/>
          <w:lang w:eastAsia="zh-CN"/>
        </w:rPr>
        <w:t>7</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w:t>
      </w:r>
      <w:r w:rsidR="00821450" w:rsidRPr="007F4011">
        <w:rPr>
          <w:lang w:eastAsia="ja-JP"/>
        </w:rPr>
        <w:t xml:space="preserve"> for uplink</w:t>
      </w:r>
    </w:p>
    <w:p w:rsidR="00821450" w:rsidRPr="007F4011" w:rsidRDefault="00EB222C" w:rsidP="00821450">
      <w:pPr>
        <w:jc w:val="center"/>
        <w:rPr>
          <w:lang w:eastAsia="ja-JP"/>
        </w:rPr>
      </w:pPr>
      <w:r>
        <w:pict>
          <v:shape id="_x0000_i1157" type="#_x0000_t75" style="width:368.25pt;height:276.75pt">
            <v:imagedata r:id="rId178" o:title=""/>
          </v:shape>
        </w:pict>
      </w:r>
    </w:p>
    <w:p w:rsidR="00821450" w:rsidRPr="007F4011" w:rsidRDefault="00821450" w:rsidP="00DC1575">
      <w:pPr>
        <w:pStyle w:val="TF"/>
        <w:outlineLvl w:val="0"/>
        <w:rPr>
          <w:lang w:eastAsia="zh-CN"/>
        </w:rPr>
      </w:pPr>
      <w:r w:rsidRPr="007F4011">
        <w:rPr>
          <w:lang w:eastAsia="ja-JP"/>
        </w:rPr>
        <w:t>Figure A.</w:t>
      </w:r>
      <w:r w:rsidR="00BC05E3" w:rsidRPr="007F4011">
        <w:rPr>
          <w:rFonts w:eastAsia="SimSun"/>
          <w:lang w:eastAsia="zh-CN"/>
        </w:rPr>
        <w:t>8</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 for downlink</w:t>
      </w:r>
    </w:p>
    <w:p w:rsidR="008157F4" w:rsidRPr="007F4011" w:rsidRDefault="008157F4" w:rsidP="008157F4">
      <w:pPr>
        <w:pStyle w:val="TF"/>
        <w:rPr>
          <w:lang w:eastAsia="zh-CN"/>
        </w:rPr>
      </w:pPr>
    </w:p>
    <w:p w:rsidR="008157F4" w:rsidRPr="007F4011" w:rsidRDefault="008157F4" w:rsidP="00DC1575">
      <w:pPr>
        <w:pStyle w:val="TH"/>
        <w:outlineLvl w:val="0"/>
        <w:rPr>
          <w:lang w:eastAsia="zh-CN"/>
        </w:rPr>
      </w:pPr>
      <w:r w:rsidRPr="007F4011">
        <w:lastRenderedPageBreak/>
        <w:t>Table A.</w:t>
      </w:r>
      <w:r w:rsidRPr="007F4011">
        <w:rPr>
          <w:rFonts w:eastAsia="SimSun"/>
          <w:lang w:eastAsia="zh-CN"/>
        </w:rPr>
        <w:t xml:space="preserve">6 </w:t>
      </w:r>
      <w:r w:rsidRPr="007F4011">
        <w:t xml:space="preserve">Look-Up-Table of </w:t>
      </w:r>
      <w:r w:rsidRPr="007F4011">
        <w:rPr>
          <w:lang w:eastAsia="zh-CN"/>
        </w:rPr>
        <w:t>U</w:t>
      </w:r>
      <w:r w:rsidRPr="007F4011">
        <w:t xml:space="preserve">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157F4" w:rsidRPr="00202E5B" w:rsidTr="00DE0D06">
        <w:trPr>
          <w:jc w:val="center"/>
        </w:trPr>
        <w:tc>
          <w:tcPr>
            <w:tcW w:w="1172" w:type="dxa"/>
          </w:tcPr>
          <w:p w:rsidR="008157F4" w:rsidRPr="00202E5B" w:rsidRDefault="008157F4" w:rsidP="008157F4">
            <w:pPr>
              <w:pStyle w:val="TAH"/>
              <w:rPr>
                <w:lang w:eastAsia="ja-JP"/>
              </w:rPr>
            </w:pPr>
          </w:p>
        </w:tc>
        <w:tc>
          <w:tcPr>
            <w:tcW w:w="3065" w:type="dxa"/>
            <w:gridSpan w:val="2"/>
          </w:tcPr>
          <w:p w:rsidR="008157F4" w:rsidRPr="00202E5B" w:rsidRDefault="008157F4" w:rsidP="008157F4">
            <w:pPr>
              <w:pStyle w:val="TAH"/>
              <w:rPr>
                <w:lang w:eastAsia="ja-JP"/>
              </w:rPr>
            </w:pPr>
            <w:r w:rsidRPr="00202E5B">
              <w:rPr>
                <w:rFonts w:cs="Arial"/>
                <w:lang w:bidi="he-IL"/>
              </w:rPr>
              <w:t>Throughput</w:t>
            </w:r>
          </w:p>
        </w:tc>
        <w:tc>
          <w:tcPr>
            <w:tcW w:w="1220" w:type="dxa"/>
          </w:tcPr>
          <w:p w:rsidR="008157F4" w:rsidRPr="00202E5B" w:rsidRDefault="008157F4" w:rsidP="008157F4">
            <w:pPr>
              <w:pStyle w:val="TAH"/>
              <w:rPr>
                <w:lang w:eastAsia="ja-JP"/>
              </w:rPr>
            </w:pPr>
          </w:p>
        </w:tc>
        <w:tc>
          <w:tcPr>
            <w:tcW w:w="3065" w:type="dxa"/>
            <w:gridSpan w:val="2"/>
          </w:tcPr>
          <w:p w:rsidR="008157F4" w:rsidRPr="00202E5B" w:rsidRDefault="008157F4" w:rsidP="008157F4">
            <w:pPr>
              <w:pStyle w:val="TAH"/>
              <w:rPr>
                <w:lang w:eastAsia="ja-JP"/>
              </w:rPr>
            </w:pPr>
            <w:r w:rsidRPr="00202E5B">
              <w:rPr>
                <w:rFonts w:cs="Arial"/>
                <w:lang w:bidi="he-IL"/>
              </w:rPr>
              <w:t>Throughput</w:t>
            </w:r>
          </w:p>
        </w:tc>
      </w:tr>
      <w:tr w:rsidR="008157F4" w:rsidRPr="00202E5B" w:rsidTr="00DE0D06">
        <w:trPr>
          <w:jc w:val="center"/>
        </w:trPr>
        <w:tc>
          <w:tcPr>
            <w:tcW w:w="1172" w:type="dxa"/>
          </w:tcPr>
          <w:p w:rsidR="008157F4" w:rsidRPr="00202E5B" w:rsidRDefault="008157F4" w:rsidP="008157F4">
            <w:pPr>
              <w:pStyle w:val="TAH"/>
              <w:rPr>
                <w:lang w:eastAsia="ja-JP"/>
              </w:rPr>
            </w:pPr>
            <w:r w:rsidRPr="00202E5B">
              <w:rPr>
                <w:rFonts w:cs="Arial"/>
                <w:lang w:bidi="he-IL"/>
              </w:rPr>
              <w:t>SNIR(dB)</w:t>
            </w:r>
          </w:p>
        </w:tc>
        <w:tc>
          <w:tcPr>
            <w:tcW w:w="1762" w:type="dxa"/>
          </w:tcPr>
          <w:p w:rsidR="008157F4" w:rsidRPr="00202E5B" w:rsidRDefault="008157F4" w:rsidP="008157F4">
            <w:pPr>
              <w:pStyle w:val="TAH"/>
              <w:rPr>
                <w:lang w:eastAsia="ja-JP"/>
              </w:rPr>
            </w:pPr>
            <w:r w:rsidRPr="00202E5B">
              <w:rPr>
                <w:rFonts w:cs="Arial"/>
                <w:lang w:bidi="he-IL"/>
              </w:rPr>
              <w:t>bps/Hz</w:t>
            </w:r>
          </w:p>
        </w:tc>
        <w:tc>
          <w:tcPr>
            <w:tcW w:w="1303" w:type="dxa"/>
          </w:tcPr>
          <w:p w:rsidR="008157F4" w:rsidRPr="00202E5B" w:rsidRDefault="008157F4" w:rsidP="008157F4">
            <w:pPr>
              <w:pStyle w:val="TAH"/>
              <w:rPr>
                <w:lang w:eastAsia="ja-JP"/>
              </w:rPr>
            </w:pPr>
            <w:r w:rsidRPr="00202E5B">
              <w:rPr>
                <w:rFonts w:cs="Arial"/>
                <w:lang w:bidi="he-IL"/>
              </w:rPr>
              <w:t xml:space="preserve">kbps per 375kHz RB </w:t>
            </w:r>
          </w:p>
        </w:tc>
        <w:tc>
          <w:tcPr>
            <w:tcW w:w="1220" w:type="dxa"/>
          </w:tcPr>
          <w:p w:rsidR="008157F4" w:rsidRPr="00202E5B" w:rsidRDefault="008157F4" w:rsidP="008157F4">
            <w:pPr>
              <w:pStyle w:val="TAH"/>
              <w:rPr>
                <w:lang w:eastAsia="ja-JP"/>
              </w:rPr>
            </w:pPr>
            <w:r w:rsidRPr="00202E5B">
              <w:rPr>
                <w:rFonts w:cs="Arial"/>
                <w:lang w:bidi="he-IL"/>
              </w:rPr>
              <w:t>SNIR(dB)</w:t>
            </w:r>
          </w:p>
        </w:tc>
        <w:tc>
          <w:tcPr>
            <w:tcW w:w="1762" w:type="dxa"/>
          </w:tcPr>
          <w:p w:rsidR="008157F4" w:rsidRPr="00202E5B" w:rsidRDefault="008157F4" w:rsidP="008157F4">
            <w:pPr>
              <w:pStyle w:val="TAH"/>
              <w:rPr>
                <w:lang w:eastAsia="ja-JP"/>
              </w:rPr>
            </w:pPr>
            <w:r w:rsidRPr="00202E5B">
              <w:rPr>
                <w:rFonts w:cs="Arial"/>
                <w:lang w:bidi="he-IL"/>
              </w:rPr>
              <w:t>bps/Hz</w:t>
            </w:r>
          </w:p>
        </w:tc>
        <w:tc>
          <w:tcPr>
            <w:tcW w:w="1303" w:type="dxa"/>
          </w:tcPr>
          <w:p w:rsidR="008157F4" w:rsidRPr="00202E5B" w:rsidRDefault="008157F4" w:rsidP="008157F4">
            <w:pPr>
              <w:pStyle w:val="TAH"/>
              <w:rPr>
                <w:lang w:eastAsia="ja-JP"/>
              </w:rPr>
            </w:pPr>
            <w:r w:rsidRPr="00202E5B">
              <w:rPr>
                <w:rFonts w:cs="Arial"/>
                <w:lang w:bidi="he-IL"/>
              </w:rPr>
              <w:t xml:space="preserve">kbps per 375kHz RB </w:t>
            </w:r>
          </w:p>
        </w:tc>
      </w:tr>
      <w:tr w:rsidR="008157F4" w:rsidRPr="00202E5B" w:rsidTr="00DE0D06">
        <w:trPr>
          <w:jc w:val="center"/>
        </w:trPr>
        <w:tc>
          <w:tcPr>
            <w:tcW w:w="1172" w:type="dxa"/>
            <w:vAlign w:val="bottom"/>
          </w:tcPr>
          <w:p w:rsidR="008157F4" w:rsidRPr="00202E5B" w:rsidRDefault="008157F4" w:rsidP="008157F4">
            <w:pPr>
              <w:pStyle w:val="TAC"/>
            </w:pPr>
            <w:r w:rsidRPr="00202E5B">
              <w:t>-6</w:t>
            </w:r>
          </w:p>
        </w:tc>
        <w:tc>
          <w:tcPr>
            <w:tcW w:w="1762" w:type="dxa"/>
          </w:tcPr>
          <w:p w:rsidR="008157F4" w:rsidRPr="00202E5B" w:rsidRDefault="008157F4" w:rsidP="008157F4">
            <w:pPr>
              <w:pStyle w:val="TAC"/>
              <w:rPr>
                <w:lang w:eastAsia="ja-JP"/>
              </w:rPr>
            </w:pPr>
            <w:r w:rsidRPr="00202E5B">
              <w:t>0</w:t>
            </w:r>
          </w:p>
        </w:tc>
        <w:tc>
          <w:tcPr>
            <w:tcW w:w="1303" w:type="dxa"/>
          </w:tcPr>
          <w:p w:rsidR="008157F4" w:rsidRPr="00202E5B" w:rsidRDefault="008157F4" w:rsidP="008157F4">
            <w:pPr>
              <w:pStyle w:val="TAC"/>
              <w:rPr>
                <w:lang w:eastAsia="ja-JP"/>
              </w:rPr>
            </w:pPr>
            <w:r w:rsidRPr="00202E5B">
              <w:t>0</w:t>
            </w:r>
          </w:p>
        </w:tc>
        <w:tc>
          <w:tcPr>
            <w:tcW w:w="1220" w:type="dxa"/>
            <w:vAlign w:val="bottom"/>
          </w:tcPr>
          <w:p w:rsidR="008157F4" w:rsidRPr="00202E5B" w:rsidRDefault="008157F4" w:rsidP="008157F4">
            <w:pPr>
              <w:pStyle w:val="TAC"/>
            </w:pPr>
            <w:r w:rsidRPr="00202E5B">
              <w:t>5</w:t>
            </w:r>
          </w:p>
        </w:tc>
        <w:tc>
          <w:tcPr>
            <w:tcW w:w="1762" w:type="dxa"/>
          </w:tcPr>
          <w:p w:rsidR="008157F4" w:rsidRPr="00202E5B" w:rsidRDefault="008157F4" w:rsidP="008157F4">
            <w:pPr>
              <w:pStyle w:val="TAC"/>
            </w:pPr>
            <w:r w:rsidRPr="00202E5B">
              <w:t>1.1</w:t>
            </w:r>
            <w:r w:rsidRPr="00202E5B">
              <w:rPr>
                <w:lang w:eastAsia="zh-CN"/>
              </w:rPr>
              <w:t>3</w:t>
            </w:r>
          </w:p>
        </w:tc>
        <w:tc>
          <w:tcPr>
            <w:tcW w:w="1303" w:type="dxa"/>
          </w:tcPr>
          <w:p w:rsidR="008157F4" w:rsidRPr="00202E5B" w:rsidRDefault="008157F4" w:rsidP="008157F4">
            <w:pPr>
              <w:pStyle w:val="TAC"/>
              <w:rPr>
                <w:lang w:eastAsia="zh-CN"/>
              </w:rPr>
            </w:pPr>
            <w:r w:rsidRPr="00202E5B">
              <w:t>42</w:t>
            </w:r>
            <w:r w:rsidRPr="00202E5B">
              <w:rPr>
                <w:lang w:eastAsia="zh-CN"/>
              </w:rPr>
              <w:t>4.33</w:t>
            </w:r>
          </w:p>
        </w:tc>
      </w:tr>
      <w:tr w:rsidR="008157F4" w:rsidRPr="00202E5B" w:rsidTr="00DE0D06">
        <w:trPr>
          <w:jc w:val="center"/>
        </w:trPr>
        <w:tc>
          <w:tcPr>
            <w:tcW w:w="1172" w:type="dxa"/>
            <w:vAlign w:val="bottom"/>
          </w:tcPr>
          <w:p w:rsidR="008157F4" w:rsidRPr="00202E5B" w:rsidRDefault="008157F4" w:rsidP="008157F4">
            <w:pPr>
              <w:pStyle w:val="TAC"/>
            </w:pPr>
            <w:r w:rsidRPr="00202E5B">
              <w:t>-5</w:t>
            </w:r>
          </w:p>
        </w:tc>
        <w:tc>
          <w:tcPr>
            <w:tcW w:w="1762" w:type="dxa"/>
          </w:tcPr>
          <w:p w:rsidR="008157F4" w:rsidRPr="00202E5B" w:rsidRDefault="008157F4" w:rsidP="008157F4">
            <w:pPr>
              <w:pStyle w:val="TAC"/>
              <w:rPr>
                <w:lang w:eastAsia="ja-JP"/>
              </w:rPr>
            </w:pPr>
            <w:r w:rsidRPr="00202E5B">
              <w:t>0</w:t>
            </w:r>
          </w:p>
        </w:tc>
        <w:tc>
          <w:tcPr>
            <w:tcW w:w="1303" w:type="dxa"/>
          </w:tcPr>
          <w:p w:rsidR="008157F4" w:rsidRPr="00202E5B" w:rsidRDefault="008157F4" w:rsidP="008157F4">
            <w:pPr>
              <w:pStyle w:val="TAC"/>
              <w:rPr>
                <w:lang w:eastAsia="ja-JP"/>
              </w:rPr>
            </w:pPr>
            <w:r w:rsidRPr="00202E5B">
              <w:t>0</w:t>
            </w:r>
          </w:p>
        </w:tc>
        <w:tc>
          <w:tcPr>
            <w:tcW w:w="1220" w:type="dxa"/>
            <w:vAlign w:val="bottom"/>
          </w:tcPr>
          <w:p w:rsidR="008157F4" w:rsidRPr="00202E5B" w:rsidRDefault="008157F4" w:rsidP="008157F4">
            <w:pPr>
              <w:pStyle w:val="TAC"/>
            </w:pPr>
            <w:r w:rsidRPr="00202E5B">
              <w:t>6</w:t>
            </w:r>
          </w:p>
        </w:tc>
        <w:tc>
          <w:tcPr>
            <w:tcW w:w="1762" w:type="dxa"/>
          </w:tcPr>
          <w:p w:rsidR="008157F4" w:rsidRPr="00202E5B" w:rsidRDefault="008157F4" w:rsidP="008157F4">
            <w:pPr>
              <w:pStyle w:val="TAC"/>
            </w:pPr>
            <w:r w:rsidRPr="00202E5B">
              <w:t>1.</w:t>
            </w:r>
            <w:r w:rsidRPr="00202E5B">
              <w:rPr>
                <w:lang w:eastAsia="zh-CN"/>
              </w:rPr>
              <w:t>27</w:t>
            </w:r>
          </w:p>
        </w:tc>
        <w:tc>
          <w:tcPr>
            <w:tcW w:w="1303" w:type="dxa"/>
          </w:tcPr>
          <w:p w:rsidR="008157F4" w:rsidRPr="00202E5B" w:rsidRDefault="008157F4" w:rsidP="008157F4">
            <w:pPr>
              <w:pStyle w:val="TAC"/>
              <w:rPr>
                <w:lang w:eastAsia="zh-CN"/>
              </w:rPr>
            </w:pPr>
            <w:r w:rsidRPr="00202E5B">
              <w:t>47</w:t>
            </w:r>
            <w:r w:rsidRPr="00202E5B">
              <w:rPr>
                <w:lang w:eastAsia="zh-CN"/>
              </w:rPr>
              <w:t>7.77</w:t>
            </w:r>
          </w:p>
        </w:tc>
      </w:tr>
      <w:tr w:rsidR="008157F4" w:rsidRPr="00202E5B" w:rsidTr="00DE0D06">
        <w:trPr>
          <w:jc w:val="center"/>
        </w:trPr>
        <w:tc>
          <w:tcPr>
            <w:tcW w:w="1172" w:type="dxa"/>
            <w:vAlign w:val="bottom"/>
          </w:tcPr>
          <w:p w:rsidR="008157F4" w:rsidRPr="00202E5B" w:rsidRDefault="008157F4" w:rsidP="008157F4">
            <w:pPr>
              <w:pStyle w:val="TAC"/>
            </w:pPr>
            <w:r w:rsidRPr="00202E5B">
              <w:t>-4</w:t>
            </w:r>
          </w:p>
        </w:tc>
        <w:tc>
          <w:tcPr>
            <w:tcW w:w="1762" w:type="dxa"/>
          </w:tcPr>
          <w:p w:rsidR="008157F4" w:rsidRPr="00202E5B" w:rsidRDefault="008157F4" w:rsidP="008157F4">
            <w:pPr>
              <w:pStyle w:val="TAC"/>
              <w:rPr>
                <w:lang w:eastAsia="zh-CN"/>
              </w:rPr>
            </w:pPr>
            <w:r w:rsidRPr="00202E5B">
              <w:rPr>
                <w:lang w:eastAsia="zh-CN"/>
              </w:rPr>
              <w:t>0.27</w:t>
            </w:r>
          </w:p>
        </w:tc>
        <w:tc>
          <w:tcPr>
            <w:tcW w:w="1303" w:type="dxa"/>
          </w:tcPr>
          <w:p w:rsidR="008157F4" w:rsidRPr="00202E5B" w:rsidRDefault="008157F4" w:rsidP="008157F4">
            <w:pPr>
              <w:pStyle w:val="TAC"/>
              <w:rPr>
                <w:lang w:eastAsia="zh-CN"/>
              </w:rPr>
            </w:pPr>
            <w:r w:rsidRPr="00202E5B">
              <w:rPr>
                <w:lang w:eastAsia="zh-CN"/>
              </w:rPr>
              <w:t>99.72</w:t>
            </w:r>
          </w:p>
        </w:tc>
        <w:tc>
          <w:tcPr>
            <w:tcW w:w="1220" w:type="dxa"/>
            <w:vAlign w:val="bottom"/>
          </w:tcPr>
          <w:p w:rsidR="008157F4" w:rsidRPr="00202E5B" w:rsidRDefault="008157F4" w:rsidP="008157F4">
            <w:pPr>
              <w:pStyle w:val="TAC"/>
            </w:pPr>
            <w:r w:rsidRPr="00202E5B">
              <w:t>7</w:t>
            </w:r>
          </w:p>
        </w:tc>
        <w:tc>
          <w:tcPr>
            <w:tcW w:w="1762" w:type="dxa"/>
          </w:tcPr>
          <w:p w:rsidR="008157F4" w:rsidRPr="00202E5B" w:rsidRDefault="008157F4" w:rsidP="008157F4">
            <w:pPr>
              <w:pStyle w:val="TAC"/>
            </w:pPr>
            <w:r w:rsidRPr="00202E5B">
              <w:t>1.4</w:t>
            </w:r>
            <w:r w:rsidRPr="00202E5B">
              <w:rPr>
                <w:lang w:eastAsia="zh-CN"/>
              </w:rPr>
              <w:t>2</w:t>
            </w:r>
          </w:p>
        </w:tc>
        <w:tc>
          <w:tcPr>
            <w:tcW w:w="1303" w:type="dxa"/>
          </w:tcPr>
          <w:p w:rsidR="008157F4" w:rsidRPr="00202E5B" w:rsidRDefault="008157F4" w:rsidP="008157F4">
            <w:pPr>
              <w:pStyle w:val="TAC"/>
              <w:rPr>
                <w:lang w:eastAsia="zh-CN"/>
              </w:rPr>
            </w:pPr>
            <w:r w:rsidRPr="00202E5B">
              <w:t>53</w:t>
            </w:r>
            <w:r w:rsidRPr="00202E5B">
              <w:rPr>
                <w:lang w:eastAsia="zh-CN"/>
              </w:rPr>
              <w:t>3.74</w:t>
            </w:r>
          </w:p>
        </w:tc>
      </w:tr>
      <w:tr w:rsidR="008157F4" w:rsidRPr="00202E5B" w:rsidTr="00DE0D06">
        <w:trPr>
          <w:jc w:val="center"/>
        </w:trPr>
        <w:tc>
          <w:tcPr>
            <w:tcW w:w="1172" w:type="dxa"/>
            <w:vAlign w:val="bottom"/>
          </w:tcPr>
          <w:p w:rsidR="008157F4" w:rsidRPr="00202E5B" w:rsidRDefault="008157F4" w:rsidP="008157F4">
            <w:pPr>
              <w:pStyle w:val="TAC"/>
            </w:pPr>
            <w:r w:rsidRPr="00202E5B">
              <w:t>-3</w:t>
            </w:r>
          </w:p>
        </w:tc>
        <w:tc>
          <w:tcPr>
            <w:tcW w:w="1762" w:type="dxa"/>
          </w:tcPr>
          <w:p w:rsidR="008157F4" w:rsidRPr="00202E5B" w:rsidRDefault="008157F4" w:rsidP="008157F4">
            <w:pPr>
              <w:pStyle w:val="TAC"/>
            </w:pPr>
            <w:r w:rsidRPr="00202E5B">
              <w:t>0.3</w:t>
            </w:r>
            <w:r w:rsidRPr="00202E5B">
              <w:rPr>
                <w:lang w:eastAsia="zh-CN"/>
              </w:rPr>
              <w:t>2</w:t>
            </w:r>
          </w:p>
        </w:tc>
        <w:tc>
          <w:tcPr>
            <w:tcW w:w="1303" w:type="dxa"/>
          </w:tcPr>
          <w:p w:rsidR="008157F4" w:rsidRPr="00202E5B" w:rsidRDefault="008157F4" w:rsidP="008157F4">
            <w:pPr>
              <w:pStyle w:val="TAC"/>
              <w:rPr>
                <w:lang w:eastAsia="zh-CN"/>
              </w:rPr>
            </w:pPr>
            <w:r w:rsidRPr="00202E5B">
              <w:t>12</w:t>
            </w:r>
            <w:r w:rsidRPr="00202E5B">
              <w:rPr>
                <w:lang w:eastAsia="zh-CN"/>
              </w:rPr>
              <w:t>0.88</w:t>
            </w:r>
          </w:p>
        </w:tc>
        <w:tc>
          <w:tcPr>
            <w:tcW w:w="1220" w:type="dxa"/>
            <w:vAlign w:val="bottom"/>
          </w:tcPr>
          <w:p w:rsidR="008157F4" w:rsidRPr="00202E5B" w:rsidRDefault="008157F4" w:rsidP="008157F4">
            <w:pPr>
              <w:pStyle w:val="TAC"/>
            </w:pPr>
            <w:r w:rsidRPr="00202E5B">
              <w:t>8</w:t>
            </w:r>
          </w:p>
        </w:tc>
        <w:tc>
          <w:tcPr>
            <w:tcW w:w="1762" w:type="dxa"/>
          </w:tcPr>
          <w:p w:rsidR="008157F4" w:rsidRPr="00202E5B" w:rsidRDefault="008157F4" w:rsidP="008157F4">
            <w:pPr>
              <w:pStyle w:val="TAC"/>
            </w:pPr>
            <w:r w:rsidRPr="00202E5B">
              <w:t>1.</w:t>
            </w:r>
            <w:r w:rsidRPr="00202E5B">
              <w:rPr>
                <w:lang w:eastAsia="zh-CN"/>
              </w:rPr>
              <w:t>58</w:t>
            </w:r>
          </w:p>
        </w:tc>
        <w:tc>
          <w:tcPr>
            <w:tcW w:w="1303" w:type="dxa"/>
          </w:tcPr>
          <w:p w:rsidR="008157F4" w:rsidRPr="00202E5B" w:rsidRDefault="008157F4" w:rsidP="008157F4">
            <w:pPr>
              <w:pStyle w:val="TAC"/>
              <w:rPr>
                <w:lang w:eastAsia="zh-CN"/>
              </w:rPr>
            </w:pPr>
            <w:r w:rsidRPr="00202E5B">
              <w:t>59</w:t>
            </w:r>
            <w:r w:rsidRPr="00202E5B">
              <w:rPr>
                <w:lang w:eastAsia="zh-CN"/>
              </w:rPr>
              <w:t>1.89</w:t>
            </w:r>
          </w:p>
        </w:tc>
      </w:tr>
      <w:tr w:rsidR="008157F4" w:rsidRPr="00202E5B" w:rsidTr="00DE0D06">
        <w:trPr>
          <w:jc w:val="center"/>
        </w:trPr>
        <w:tc>
          <w:tcPr>
            <w:tcW w:w="1172" w:type="dxa"/>
            <w:vAlign w:val="bottom"/>
          </w:tcPr>
          <w:p w:rsidR="008157F4" w:rsidRPr="00202E5B" w:rsidRDefault="008157F4" w:rsidP="008157F4">
            <w:pPr>
              <w:pStyle w:val="TAC"/>
            </w:pPr>
            <w:r w:rsidRPr="00202E5B">
              <w:t>-2</w:t>
            </w:r>
          </w:p>
        </w:tc>
        <w:tc>
          <w:tcPr>
            <w:tcW w:w="1762" w:type="dxa"/>
          </w:tcPr>
          <w:p w:rsidR="008157F4" w:rsidRPr="00202E5B" w:rsidRDefault="008157F4" w:rsidP="008157F4">
            <w:pPr>
              <w:pStyle w:val="TAC"/>
            </w:pPr>
            <w:r w:rsidRPr="00202E5B">
              <w:t>0.</w:t>
            </w:r>
            <w:r w:rsidRPr="00202E5B">
              <w:rPr>
                <w:lang w:eastAsia="zh-CN"/>
              </w:rPr>
              <w:t>39</w:t>
            </w:r>
          </w:p>
        </w:tc>
        <w:tc>
          <w:tcPr>
            <w:tcW w:w="1303" w:type="dxa"/>
          </w:tcPr>
          <w:p w:rsidR="008157F4" w:rsidRPr="00202E5B" w:rsidRDefault="008157F4" w:rsidP="008157F4">
            <w:pPr>
              <w:pStyle w:val="TAC"/>
              <w:rPr>
                <w:lang w:eastAsia="zh-CN"/>
              </w:rPr>
            </w:pPr>
            <w:r w:rsidRPr="00202E5B">
              <w:t>14</w:t>
            </w:r>
            <w:r w:rsidRPr="00202E5B">
              <w:rPr>
                <w:lang w:eastAsia="zh-CN"/>
              </w:rPr>
              <w:t>5.55</w:t>
            </w:r>
          </w:p>
        </w:tc>
        <w:tc>
          <w:tcPr>
            <w:tcW w:w="1220" w:type="dxa"/>
            <w:vAlign w:val="bottom"/>
          </w:tcPr>
          <w:p w:rsidR="008157F4" w:rsidRPr="00202E5B" w:rsidRDefault="008157F4" w:rsidP="008157F4">
            <w:pPr>
              <w:pStyle w:val="TAC"/>
            </w:pPr>
            <w:r w:rsidRPr="00202E5B">
              <w:t>9</w:t>
            </w:r>
          </w:p>
        </w:tc>
        <w:tc>
          <w:tcPr>
            <w:tcW w:w="1762" w:type="dxa"/>
          </w:tcPr>
          <w:p w:rsidR="008157F4" w:rsidRPr="00202E5B" w:rsidRDefault="008157F4" w:rsidP="008157F4">
            <w:pPr>
              <w:pStyle w:val="TAC"/>
            </w:pPr>
            <w:r w:rsidRPr="00202E5B">
              <w:t>1.7</w:t>
            </w:r>
            <w:r w:rsidRPr="00202E5B">
              <w:rPr>
                <w:lang w:eastAsia="zh-CN"/>
              </w:rPr>
              <w:t>4</w:t>
            </w:r>
          </w:p>
        </w:tc>
        <w:tc>
          <w:tcPr>
            <w:tcW w:w="1303" w:type="dxa"/>
          </w:tcPr>
          <w:p w:rsidR="008157F4" w:rsidRPr="00202E5B" w:rsidRDefault="008157F4" w:rsidP="008157F4">
            <w:pPr>
              <w:pStyle w:val="TAC"/>
              <w:rPr>
                <w:lang w:eastAsia="zh-CN"/>
              </w:rPr>
            </w:pPr>
            <w:r w:rsidRPr="00202E5B">
              <w:t>65</w:t>
            </w:r>
            <w:r w:rsidRPr="00202E5B">
              <w:rPr>
                <w:lang w:eastAsia="zh-CN"/>
              </w:rPr>
              <w:t>1.92</w:t>
            </w:r>
          </w:p>
        </w:tc>
      </w:tr>
      <w:tr w:rsidR="008157F4" w:rsidRPr="00202E5B" w:rsidTr="00DE0D06">
        <w:trPr>
          <w:jc w:val="center"/>
        </w:trPr>
        <w:tc>
          <w:tcPr>
            <w:tcW w:w="1172" w:type="dxa"/>
            <w:vAlign w:val="bottom"/>
          </w:tcPr>
          <w:p w:rsidR="008157F4" w:rsidRPr="00202E5B" w:rsidRDefault="008157F4" w:rsidP="008157F4">
            <w:pPr>
              <w:pStyle w:val="TAC"/>
            </w:pPr>
            <w:r w:rsidRPr="00202E5B">
              <w:t>-1</w:t>
            </w:r>
          </w:p>
        </w:tc>
        <w:tc>
          <w:tcPr>
            <w:tcW w:w="1762" w:type="dxa"/>
          </w:tcPr>
          <w:p w:rsidR="008157F4" w:rsidRPr="00202E5B" w:rsidRDefault="008157F4" w:rsidP="008157F4">
            <w:pPr>
              <w:pStyle w:val="TAC"/>
            </w:pPr>
            <w:r w:rsidRPr="00202E5B">
              <w:t>0.</w:t>
            </w:r>
            <w:r w:rsidRPr="00202E5B">
              <w:rPr>
                <w:lang w:eastAsia="zh-CN"/>
              </w:rPr>
              <w:t>46</w:t>
            </w:r>
          </w:p>
        </w:tc>
        <w:tc>
          <w:tcPr>
            <w:tcW w:w="1303" w:type="dxa"/>
          </w:tcPr>
          <w:p w:rsidR="008157F4" w:rsidRPr="00202E5B" w:rsidRDefault="008157F4" w:rsidP="008157F4">
            <w:pPr>
              <w:pStyle w:val="TAC"/>
              <w:rPr>
                <w:lang w:eastAsia="zh-CN"/>
              </w:rPr>
            </w:pPr>
            <w:r w:rsidRPr="00202E5B">
              <w:t>17</w:t>
            </w:r>
            <w:r w:rsidRPr="00202E5B">
              <w:rPr>
                <w:lang w:eastAsia="zh-CN"/>
              </w:rPr>
              <w:t>3.96</w:t>
            </w:r>
          </w:p>
        </w:tc>
        <w:tc>
          <w:tcPr>
            <w:tcW w:w="1220" w:type="dxa"/>
            <w:vAlign w:val="bottom"/>
          </w:tcPr>
          <w:p w:rsidR="008157F4" w:rsidRPr="00202E5B" w:rsidRDefault="008157F4" w:rsidP="008157F4">
            <w:pPr>
              <w:pStyle w:val="TAC"/>
            </w:pPr>
            <w:r w:rsidRPr="00202E5B">
              <w:t>10</w:t>
            </w:r>
          </w:p>
        </w:tc>
        <w:tc>
          <w:tcPr>
            <w:tcW w:w="1762" w:type="dxa"/>
          </w:tcPr>
          <w:p w:rsidR="008157F4" w:rsidRPr="00202E5B" w:rsidRDefault="008157F4" w:rsidP="008157F4">
            <w:pPr>
              <w:pStyle w:val="TAC"/>
            </w:pPr>
            <w:r w:rsidRPr="00202E5B">
              <w:t>1.9</w:t>
            </w:r>
            <w:r w:rsidRPr="00202E5B">
              <w:rPr>
                <w:lang w:eastAsia="zh-CN"/>
              </w:rPr>
              <w:t>0</w:t>
            </w:r>
          </w:p>
        </w:tc>
        <w:tc>
          <w:tcPr>
            <w:tcW w:w="1303" w:type="dxa"/>
          </w:tcPr>
          <w:p w:rsidR="008157F4" w:rsidRPr="00202E5B" w:rsidRDefault="008157F4" w:rsidP="008157F4">
            <w:pPr>
              <w:pStyle w:val="TAC"/>
              <w:rPr>
                <w:lang w:eastAsia="zh-CN"/>
              </w:rPr>
            </w:pPr>
            <w:r w:rsidRPr="00202E5B">
              <w:t>71</w:t>
            </w:r>
            <w:r w:rsidRPr="00202E5B">
              <w:rPr>
                <w:lang w:eastAsia="zh-CN"/>
              </w:rPr>
              <w:t>3.51</w:t>
            </w:r>
          </w:p>
        </w:tc>
      </w:tr>
      <w:tr w:rsidR="008157F4" w:rsidRPr="00202E5B" w:rsidTr="00DE0D06">
        <w:trPr>
          <w:jc w:val="center"/>
        </w:trPr>
        <w:tc>
          <w:tcPr>
            <w:tcW w:w="1172" w:type="dxa"/>
            <w:vAlign w:val="bottom"/>
          </w:tcPr>
          <w:p w:rsidR="008157F4" w:rsidRPr="00202E5B" w:rsidRDefault="008157F4" w:rsidP="008157F4">
            <w:pPr>
              <w:pStyle w:val="TAC"/>
            </w:pPr>
            <w:r w:rsidRPr="00202E5B">
              <w:t>0</w:t>
            </w:r>
          </w:p>
        </w:tc>
        <w:tc>
          <w:tcPr>
            <w:tcW w:w="1762" w:type="dxa"/>
          </w:tcPr>
          <w:p w:rsidR="008157F4" w:rsidRPr="00202E5B" w:rsidRDefault="008157F4" w:rsidP="008157F4">
            <w:pPr>
              <w:pStyle w:val="TAC"/>
            </w:pPr>
            <w:r w:rsidRPr="00202E5B">
              <w:t>0.</w:t>
            </w:r>
            <w:r w:rsidRPr="00202E5B">
              <w:rPr>
                <w:lang w:eastAsia="zh-CN"/>
              </w:rPr>
              <w:t>55</w:t>
            </w:r>
          </w:p>
        </w:tc>
        <w:tc>
          <w:tcPr>
            <w:tcW w:w="1303" w:type="dxa"/>
          </w:tcPr>
          <w:p w:rsidR="008157F4" w:rsidRPr="00202E5B" w:rsidRDefault="008157F4" w:rsidP="008157F4">
            <w:pPr>
              <w:pStyle w:val="TAC"/>
            </w:pPr>
            <w:r w:rsidRPr="00202E5B">
              <w:t>206.</w:t>
            </w:r>
            <w:r w:rsidRPr="00202E5B">
              <w:rPr>
                <w:lang w:eastAsia="zh-CN"/>
              </w:rPr>
              <w:t>25</w:t>
            </w:r>
          </w:p>
        </w:tc>
        <w:tc>
          <w:tcPr>
            <w:tcW w:w="1220" w:type="dxa"/>
            <w:vAlign w:val="bottom"/>
          </w:tcPr>
          <w:p w:rsidR="008157F4" w:rsidRPr="00202E5B" w:rsidRDefault="008157F4" w:rsidP="008157F4">
            <w:pPr>
              <w:pStyle w:val="TAC"/>
            </w:pPr>
            <w:r w:rsidRPr="00202E5B">
              <w:t>11</w:t>
            </w:r>
          </w:p>
        </w:tc>
        <w:tc>
          <w:tcPr>
            <w:tcW w:w="1762" w:type="dxa"/>
          </w:tcPr>
          <w:p w:rsidR="008157F4" w:rsidRPr="00202E5B" w:rsidRDefault="008157F4" w:rsidP="008157F4">
            <w:pPr>
              <w:pStyle w:val="TAC"/>
            </w:pPr>
            <w:r w:rsidRPr="00202E5B">
              <w:t>2.</w:t>
            </w:r>
            <w:r w:rsidRPr="00202E5B">
              <w:rPr>
                <w:lang w:eastAsia="zh-CN"/>
              </w:rPr>
              <w:t>07</w:t>
            </w:r>
          </w:p>
        </w:tc>
        <w:tc>
          <w:tcPr>
            <w:tcW w:w="1303" w:type="dxa"/>
          </w:tcPr>
          <w:p w:rsidR="008157F4" w:rsidRPr="00202E5B" w:rsidRDefault="008157F4" w:rsidP="008157F4">
            <w:pPr>
              <w:pStyle w:val="TAC"/>
              <w:rPr>
                <w:lang w:eastAsia="zh-CN"/>
              </w:rPr>
            </w:pPr>
            <w:r w:rsidRPr="00202E5B">
              <w:t>77</w:t>
            </w:r>
            <w:r w:rsidRPr="00202E5B">
              <w:rPr>
                <w:lang w:eastAsia="zh-CN"/>
              </w:rPr>
              <w:t>6.41</w:t>
            </w:r>
          </w:p>
        </w:tc>
      </w:tr>
      <w:tr w:rsidR="008157F4" w:rsidRPr="00202E5B" w:rsidTr="00DE0D06">
        <w:trPr>
          <w:jc w:val="center"/>
        </w:trPr>
        <w:tc>
          <w:tcPr>
            <w:tcW w:w="1172" w:type="dxa"/>
            <w:vAlign w:val="bottom"/>
          </w:tcPr>
          <w:p w:rsidR="008157F4" w:rsidRPr="00202E5B" w:rsidRDefault="008157F4" w:rsidP="008157F4">
            <w:pPr>
              <w:pStyle w:val="TAC"/>
            </w:pPr>
            <w:r w:rsidRPr="00202E5B">
              <w:t>1</w:t>
            </w:r>
          </w:p>
        </w:tc>
        <w:tc>
          <w:tcPr>
            <w:tcW w:w="1762" w:type="dxa"/>
          </w:tcPr>
          <w:p w:rsidR="008157F4" w:rsidRPr="00202E5B" w:rsidRDefault="008157F4" w:rsidP="008157F4">
            <w:pPr>
              <w:pStyle w:val="TAC"/>
            </w:pPr>
            <w:r w:rsidRPr="00202E5B">
              <w:t>0.</w:t>
            </w:r>
            <w:r w:rsidRPr="00202E5B">
              <w:rPr>
                <w:lang w:eastAsia="zh-CN"/>
              </w:rPr>
              <w:t>65</w:t>
            </w:r>
          </w:p>
        </w:tc>
        <w:tc>
          <w:tcPr>
            <w:tcW w:w="1303" w:type="dxa"/>
          </w:tcPr>
          <w:p w:rsidR="008157F4" w:rsidRPr="00202E5B" w:rsidRDefault="008157F4" w:rsidP="008157F4">
            <w:pPr>
              <w:pStyle w:val="TAC"/>
              <w:rPr>
                <w:lang w:eastAsia="zh-CN"/>
              </w:rPr>
            </w:pPr>
            <w:r w:rsidRPr="00202E5B">
              <w:t>24</w:t>
            </w:r>
            <w:r w:rsidRPr="00202E5B">
              <w:rPr>
                <w:lang w:eastAsia="zh-CN"/>
              </w:rPr>
              <w:t>2.48</w:t>
            </w:r>
          </w:p>
        </w:tc>
        <w:tc>
          <w:tcPr>
            <w:tcW w:w="1220" w:type="dxa"/>
            <w:vAlign w:val="bottom"/>
          </w:tcPr>
          <w:p w:rsidR="008157F4" w:rsidRPr="00202E5B" w:rsidRDefault="008157F4" w:rsidP="008157F4">
            <w:pPr>
              <w:pStyle w:val="TAC"/>
            </w:pPr>
            <w:r w:rsidRPr="00202E5B">
              <w:t>12</w:t>
            </w:r>
          </w:p>
        </w:tc>
        <w:tc>
          <w:tcPr>
            <w:tcW w:w="1762" w:type="dxa"/>
          </w:tcPr>
          <w:p w:rsidR="008157F4" w:rsidRPr="00202E5B" w:rsidRDefault="008157F4" w:rsidP="008157F4">
            <w:pPr>
              <w:pStyle w:val="TAC"/>
            </w:pPr>
            <w:r w:rsidRPr="00202E5B">
              <w:t>2.</w:t>
            </w:r>
            <w:r w:rsidRPr="00202E5B">
              <w:rPr>
                <w:lang w:eastAsia="zh-CN"/>
              </w:rPr>
              <w:t>15</w:t>
            </w:r>
          </w:p>
        </w:tc>
        <w:tc>
          <w:tcPr>
            <w:tcW w:w="1303" w:type="dxa"/>
          </w:tcPr>
          <w:p w:rsidR="008157F4" w:rsidRPr="00202E5B" w:rsidRDefault="008157F4" w:rsidP="008157F4">
            <w:pPr>
              <w:pStyle w:val="TAC"/>
              <w:rPr>
                <w:lang w:eastAsia="zh-CN"/>
              </w:rPr>
            </w:pPr>
            <w:r w:rsidRPr="00202E5B">
              <w:t>80</w:t>
            </w:r>
            <w:r w:rsidRPr="00202E5B">
              <w:rPr>
                <w:lang w:eastAsia="zh-CN"/>
              </w:rPr>
              <w:t>5.07</w:t>
            </w:r>
          </w:p>
        </w:tc>
      </w:tr>
      <w:tr w:rsidR="008157F4" w:rsidRPr="00202E5B" w:rsidTr="00DE0D06">
        <w:trPr>
          <w:jc w:val="center"/>
        </w:trPr>
        <w:tc>
          <w:tcPr>
            <w:tcW w:w="1172" w:type="dxa"/>
            <w:vAlign w:val="bottom"/>
          </w:tcPr>
          <w:p w:rsidR="008157F4" w:rsidRPr="00202E5B" w:rsidRDefault="008157F4" w:rsidP="008157F4">
            <w:pPr>
              <w:pStyle w:val="TAC"/>
            </w:pPr>
            <w:r w:rsidRPr="00202E5B">
              <w:t>2</w:t>
            </w:r>
          </w:p>
        </w:tc>
        <w:tc>
          <w:tcPr>
            <w:tcW w:w="1762" w:type="dxa"/>
          </w:tcPr>
          <w:p w:rsidR="008157F4" w:rsidRPr="00202E5B" w:rsidRDefault="008157F4" w:rsidP="008157F4">
            <w:pPr>
              <w:pStyle w:val="TAC"/>
            </w:pPr>
            <w:r w:rsidRPr="00202E5B">
              <w:t>0.</w:t>
            </w:r>
            <w:r w:rsidRPr="00202E5B">
              <w:rPr>
                <w:lang w:eastAsia="zh-CN"/>
              </w:rPr>
              <w:t>75</w:t>
            </w:r>
          </w:p>
        </w:tc>
        <w:tc>
          <w:tcPr>
            <w:tcW w:w="1303" w:type="dxa"/>
          </w:tcPr>
          <w:p w:rsidR="008157F4" w:rsidRPr="00202E5B" w:rsidRDefault="008157F4" w:rsidP="008157F4">
            <w:pPr>
              <w:pStyle w:val="TAC"/>
              <w:rPr>
                <w:lang w:eastAsia="zh-CN"/>
              </w:rPr>
            </w:pPr>
            <w:r w:rsidRPr="00202E5B">
              <w:t>28</w:t>
            </w:r>
            <w:r w:rsidRPr="00202E5B">
              <w:rPr>
                <w:lang w:eastAsia="zh-CN"/>
              </w:rPr>
              <w:t>2.58</w:t>
            </w:r>
          </w:p>
        </w:tc>
        <w:tc>
          <w:tcPr>
            <w:tcW w:w="1220" w:type="dxa"/>
            <w:vAlign w:val="bottom"/>
          </w:tcPr>
          <w:p w:rsidR="008157F4" w:rsidRPr="00202E5B" w:rsidRDefault="008157F4" w:rsidP="008157F4">
            <w:pPr>
              <w:pStyle w:val="TAC"/>
            </w:pPr>
            <w:r w:rsidRPr="00202E5B">
              <w:t>13</w:t>
            </w:r>
          </w:p>
        </w:tc>
        <w:tc>
          <w:tcPr>
            <w:tcW w:w="1762" w:type="dxa"/>
          </w:tcPr>
          <w:p w:rsidR="008157F4" w:rsidRPr="00202E5B" w:rsidRDefault="008157F4" w:rsidP="008157F4">
            <w:pPr>
              <w:pStyle w:val="TAC"/>
            </w:pPr>
            <w:r w:rsidRPr="00202E5B">
              <w:t>2.</w:t>
            </w:r>
            <w:r w:rsidRPr="00202E5B">
              <w:rPr>
                <w:lang w:eastAsia="zh-CN"/>
              </w:rPr>
              <w:t>15</w:t>
            </w:r>
          </w:p>
        </w:tc>
        <w:tc>
          <w:tcPr>
            <w:tcW w:w="1303" w:type="dxa"/>
          </w:tcPr>
          <w:p w:rsidR="008157F4" w:rsidRPr="00202E5B" w:rsidRDefault="008157F4" w:rsidP="008157F4">
            <w:pPr>
              <w:pStyle w:val="TAC"/>
            </w:pPr>
            <w:r w:rsidRPr="00202E5B">
              <w:t>80</w:t>
            </w:r>
            <w:r w:rsidRPr="00202E5B">
              <w:rPr>
                <w:lang w:eastAsia="zh-CN"/>
              </w:rPr>
              <w:t>5.07</w:t>
            </w:r>
          </w:p>
        </w:tc>
      </w:tr>
      <w:tr w:rsidR="008157F4" w:rsidRPr="00202E5B" w:rsidTr="00DE0D06">
        <w:trPr>
          <w:jc w:val="center"/>
        </w:trPr>
        <w:tc>
          <w:tcPr>
            <w:tcW w:w="1172" w:type="dxa"/>
            <w:vAlign w:val="bottom"/>
          </w:tcPr>
          <w:p w:rsidR="008157F4" w:rsidRPr="00202E5B" w:rsidRDefault="008157F4" w:rsidP="008157F4">
            <w:pPr>
              <w:pStyle w:val="TAC"/>
            </w:pPr>
            <w:r w:rsidRPr="00202E5B">
              <w:t>3</w:t>
            </w:r>
          </w:p>
        </w:tc>
        <w:tc>
          <w:tcPr>
            <w:tcW w:w="1762" w:type="dxa"/>
          </w:tcPr>
          <w:p w:rsidR="008157F4" w:rsidRPr="00202E5B" w:rsidRDefault="008157F4" w:rsidP="008157F4">
            <w:pPr>
              <w:pStyle w:val="TAC"/>
            </w:pPr>
            <w:r w:rsidRPr="00202E5B">
              <w:t>0.</w:t>
            </w:r>
            <w:r w:rsidRPr="00202E5B">
              <w:rPr>
                <w:lang w:eastAsia="zh-CN"/>
              </w:rPr>
              <w:t>87</w:t>
            </w:r>
          </w:p>
        </w:tc>
        <w:tc>
          <w:tcPr>
            <w:tcW w:w="1303" w:type="dxa"/>
          </w:tcPr>
          <w:p w:rsidR="008157F4" w:rsidRPr="00202E5B" w:rsidRDefault="008157F4" w:rsidP="008157F4">
            <w:pPr>
              <w:pStyle w:val="TAC"/>
              <w:rPr>
                <w:lang w:eastAsia="zh-CN"/>
              </w:rPr>
            </w:pPr>
            <w:r w:rsidRPr="00202E5B">
              <w:t>32</w:t>
            </w:r>
            <w:r w:rsidRPr="00202E5B">
              <w:rPr>
                <w:lang w:eastAsia="zh-CN"/>
              </w:rPr>
              <w:t>6.43</w:t>
            </w:r>
          </w:p>
        </w:tc>
        <w:tc>
          <w:tcPr>
            <w:tcW w:w="1220" w:type="dxa"/>
            <w:vAlign w:val="bottom"/>
          </w:tcPr>
          <w:p w:rsidR="008157F4" w:rsidRPr="00202E5B" w:rsidRDefault="008157F4" w:rsidP="008157F4">
            <w:pPr>
              <w:pStyle w:val="TAC"/>
            </w:pPr>
            <w:r w:rsidRPr="00202E5B">
              <w:t>14</w:t>
            </w:r>
          </w:p>
        </w:tc>
        <w:tc>
          <w:tcPr>
            <w:tcW w:w="1762" w:type="dxa"/>
          </w:tcPr>
          <w:p w:rsidR="008157F4" w:rsidRPr="00202E5B" w:rsidRDefault="008157F4" w:rsidP="008157F4">
            <w:pPr>
              <w:pStyle w:val="TAC"/>
            </w:pPr>
            <w:r w:rsidRPr="00202E5B">
              <w:t>2.</w:t>
            </w:r>
            <w:r w:rsidRPr="00202E5B">
              <w:rPr>
                <w:lang w:eastAsia="zh-CN"/>
              </w:rPr>
              <w:t>15</w:t>
            </w:r>
          </w:p>
        </w:tc>
        <w:tc>
          <w:tcPr>
            <w:tcW w:w="1303" w:type="dxa"/>
          </w:tcPr>
          <w:p w:rsidR="008157F4" w:rsidRPr="00202E5B" w:rsidRDefault="008157F4" w:rsidP="008157F4">
            <w:pPr>
              <w:pStyle w:val="TAC"/>
            </w:pPr>
            <w:r w:rsidRPr="00202E5B">
              <w:t>80</w:t>
            </w:r>
            <w:r w:rsidRPr="00202E5B">
              <w:rPr>
                <w:lang w:eastAsia="zh-CN"/>
              </w:rPr>
              <w:t>5.07</w:t>
            </w:r>
          </w:p>
        </w:tc>
      </w:tr>
      <w:tr w:rsidR="008157F4" w:rsidRPr="00202E5B" w:rsidTr="00DE0D06">
        <w:trPr>
          <w:jc w:val="center"/>
        </w:trPr>
        <w:tc>
          <w:tcPr>
            <w:tcW w:w="1172" w:type="dxa"/>
            <w:vAlign w:val="bottom"/>
          </w:tcPr>
          <w:p w:rsidR="008157F4" w:rsidRPr="00202E5B" w:rsidRDefault="008157F4" w:rsidP="008157F4">
            <w:pPr>
              <w:pStyle w:val="TAC"/>
            </w:pPr>
            <w:r w:rsidRPr="00202E5B">
              <w:t>4</w:t>
            </w:r>
          </w:p>
        </w:tc>
        <w:tc>
          <w:tcPr>
            <w:tcW w:w="1762" w:type="dxa"/>
          </w:tcPr>
          <w:p w:rsidR="008157F4" w:rsidRPr="00202E5B" w:rsidRDefault="008157F4" w:rsidP="008157F4">
            <w:pPr>
              <w:pStyle w:val="TAC"/>
            </w:pPr>
            <w:r w:rsidRPr="00202E5B">
              <w:t>1.0</w:t>
            </w:r>
            <w:r w:rsidRPr="00202E5B">
              <w:rPr>
                <w:lang w:eastAsia="zh-CN"/>
              </w:rPr>
              <w:t>0</w:t>
            </w:r>
          </w:p>
        </w:tc>
        <w:tc>
          <w:tcPr>
            <w:tcW w:w="1303" w:type="dxa"/>
          </w:tcPr>
          <w:p w:rsidR="008157F4" w:rsidRPr="00202E5B" w:rsidRDefault="008157F4" w:rsidP="008157F4">
            <w:pPr>
              <w:pStyle w:val="TAC"/>
              <w:rPr>
                <w:lang w:eastAsia="zh-CN"/>
              </w:rPr>
            </w:pPr>
            <w:r w:rsidRPr="00202E5B">
              <w:t>37</w:t>
            </w:r>
            <w:r w:rsidRPr="00202E5B">
              <w:rPr>
                <w:lang w:eastAsia="zh-CN"/>
              </w:rPr>
              <w:t>3.78</w:t>
            </w:r>
          </w:p>
        </w:tc>
        <w:tc>
          <w:tcPr>
            <w:tcW w:w="1220" w:type="dxa"/>
            <w:vAlign w:val="bottom"/>
          </w:tcPr>
          <w:p w:rsidR="008157F4" w:rsidRPr="00202E5B" w:rsidRDefault="008157F4" w:rsidP="008157F4">
            <w:pPr>
              <w:pStyle w:val="TAC"/>
            </w:pPr>
            <w:r w:rsidRPr="00202E5B">
              <w:t>15</w:t>
            </w:r>
          </w:p>
        </w:tc>
        <w:tc>
          <w:tcPr>
            <w:tcW w:w="1762" w:type="dxa"/>
          </w:tcPr>
          <w:p w:rsidR="008157F4" w:rsidRPr="00202E5B" w:rsidRDefault="008157F4" w:rsidP="008157F4">
            <w:pPr>
              <w:pStyle w:val="TAC"/>
            </w:pPr>
            <w:r w:rsidRPr="00202E5B">
              <w:t>2.</w:t>
            </w:r>
            <w:r w:rsidRPr="00202E5B">
              <w:rPr>
                <w:lang w:eastAsia="zh-CN"/>
              </w:rPr>
              <w:t>15</w:t>
            </w:r>
          </w:p>
        </w:tc>
        <w:tc>
          <w:tcPr>
            <w:tcW w:w="1303" w:type="dxa"/>
          </w:tcPr>
          <w:p w:rsidR="008157F4" w:rsidRPr="00202E5B" w:rsidRDefault="008157F4" w:rsidP="008157F4">
            <w:pPr>
              <w:pStyle w:val="TAC"/>
            </w:pPr>
            <w:r w:rsidRPr="00202E5B">
              <w:t>80</w:t>
            </w:r>
            <w:r w:rsidRPr="00202E5B">
              <w:rPr>
                <w:lang w:eastAsia="zh-CN"/>
              </w:rPr>
              <w:t>5.07</w:t>
            </w:r>
          </w:p>
        </w:tc>
      </w:tr>
    </w:tbl>
    <w:p w:rsidR="008157F4" w:rsidRPr="007F4011" w:rsidRDefault="008157F4" w:rsidP="00AE180B">
      <w:pPr>
        <w:rPr>
          <w:lang w:eastAsia="ja-JP"/>
        </w:rPr>
      </w:pPr>
    </w:p>
    <w:p w:rsidR="00821450" w:rsidRPr="007F4011" w:rsidRDefault="00821450" w:rsidP="00DC1575">
      <w:pPr>
        <w:pStyle w:val="TH"/>
        <w:outlineLvl w:val="0"/>
        <w:rPr>
          <w:lang w:eastAsia="zh-CN"/>
        </w:rPr>
      </w:pPr>
      <w:r w:rsidRPr="007F4011">
        <w:t>Table A.7</w:t>
      </w:r>
      <w:r w:rsidRPr="007F4011">
        <w:rPr>
          <w:rFonts w:eastAsia="SimSun"/>
          <w:lang w:eastAsia="zh-CN"/>
        </w:rPr>
        <w:t xml:space="preserve"> </w:t>
      </w:r>
      <w:r w:rsidRPr="007F4011">
        <w:t xml:space="preserve">Look-Up-Table of DL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21450" w:rsidRPr="00202E5B" w:rsidTr="00DE0D06">
        <w:trPr>
          <w:jc w:val="center"/>
        </w:trPr>
        <w:tc>
          <w:tcPr>
            <w:tcW w:w="1172" w:type="dxa"/>
          </w:tcPr>
          <w:p w:rsidR="00821450" w:rsidRPr="00202E5B" w:rsidRDefault="00821450" w:rsidP="00A133A3">
            <w:pPr>
              <w:pStyle w:val="TAH"/>
              <w:rPr>
                <w:lang w:eastAsia="ja-JP"/>
              </w:rPr>
            </w:pPr>
          </w:p>
        </w:tc>
        <w:tc>
          <w:tcPr>
            <w:tcW w:w="3065" w:type="dxa"/>
            <w:gridSpan w:val="2"/>
          </w:tcPr>
          <w:p w:rsidR="00821450" w:rsidRPr="00202E5B" w:rsidRDefault="00821450" w:rsidP="00A133A3">
            <w:pPr>
              <w:pStyle w:val="TAH"/>
              <w:rPr>
                <w:lang w:eastAsia="ja-JP"/>
              </w:rPr>
            </w:pPr>
            <w:r w:rsidRPr="00202E5B">
              <w:rPr>
                <w:rFonts w:cs="Arial"/>
                <w:lang w:bidi="he-IL"/>
              </w:rPr>
              <w:t>Throughput</w:t>
            </w:r>
          </w:p>
        </w:tc>
        <w:tc>
          <w:tcPr>
            <w:tcW w:w="1220" w:type="dxa"/>
          </w:tcPr>
          <w:p w:rsidR="00821450" w:rsidRPr="00202E5B" w:rsidRDefault="00821450" w:rsidP="00A133A3">
            <w:pPr>
              <w:pStyle w:val="TAH"/>
              <w:rPr>
                <w:lang w:eastAsia="ja-JP"/>
              </w:rPr>
            </w:pPr>
          </w:p>
        </w:tc>
        <w:tc>
          <w:tcPr>
            <w:tcW w:w="3065" w:type="dxa"/>
            <w:gridSpan w:val="2"/>
          </w:tcPr>
          <w:p w:rsidR="00821450" w:rsidRPr="00202E5B" w:rsidRDefault="00821450" w:rsidP="00A133A3">
            <w:pPr>
              <w:pStyle w:val="TAH"/>
              <w:rPr>
                <w:lang w:eastAsia="ja-JP"/>
              </w:rPr>
            </w:pPr>
            <w:r w:rsidRPr="00202E5B">
              <w:rPr>
                <w:rFonts w:cs="Arial"/>
                <w:lang w:bidi="he-IL"/>
              </w:rPr>
              <w:t>Throughput</w:t>
            </w:r>
          </w:p>
        </w:tc>
      </w:tr>
      <w:tr w:rsidR="00821450" w:rsidRPr="00202E5B" w:rsidTr="00DE0D06">
        <w:trPr>
          <w:jc w:val="center"/>
        </w:trPr>
        <w:tc>
          <w:tcPr>
            <w:tcW w:w="1172" w:type="dxa"/>
          </w:tcPr>
          <w:p w:rsidR="00821450" w:rsidRPr="00202E5B" w:rsidRDefault="00821450" w:rsidP="00A133A3">
            <w:pPr>
              <w:pStyle w:val="TAH"/>
              <w:rPr>
                <w:lang w:eastAsia="ja-JP"/>
              </w:rPr>
            </w:pPr>
            <w:r w:rsidRPr="00202E5B">
              <w:rPr>
                <w:rFonts w:cs="Arial"/>
                <w:lang w:bidi="he-IL"/>
              </w:rPr>
              <w:t>SNIR(dB)</w:t>
            </w:r>
          </w:p>
        </w:tc>
        <w:tc>
          <w:tcPr>
            <w:tcW w:w="1762" w:type="dxa"/>
          </w:tcPr>
          <w:p w:rsidR="00821450" w:rsidRPr="00202E5B" w:rsidRDefault="00821450" w:rsidP="00A133A3">
            <w:pPr>
              <w:pStyle w:val="TAH"/>
              <w:rPr>
                <w:lang w:eastAsia="ja-JP"/>
              </w:rPr>
            </w:pPr>
            <w:r w:rsidRPr="00202E5B">
              <w:rPr>
                <w:rFonts w:cs="Arial"/>
                <w:lang w:bidi="he-IL"/>
              </w:rPr>
              <w:t>bps/Hz</w:t>
            </w:r>
          </w:p>
        </w:tc>
        <w:tc>
          <w:tcPr>
            <w:tcW w:w="1303" w:type="dxa"/>
          </w:tcPr>
          <w:p w:rsidR="00821450" w:rsidRPr="00202E5B" w:rsidRDefault="00821450" w:rsidP="00A133A3">
            <w:pPr>
              <w:pStyle w:val="TAH"/>
              <w:rPr>
                <w:lang w:eastAsia="ja-JP"/>
              </w:rPr>
            </w:pPr>
            <w:r w:rsidRPr="00202E5B">
              <w:rPr>
                <w:rFonts w:cs="Arial"/>
                <w:lang w:bidi="he-IL"/>
              </w:rPr>
              <w:t xml:space="preserve">kbps per 375kHz RB </w:t>
            </w:r>
          </w:p>
        </w:tc>
        <w:tc>
          <w:tcPr>
            <w:tcW w:w="1220" w:type="dxa"/>
          </w:tcPr>
          <w:p w:rsidR="00821450" w:rsidRPr="00202E5B" w:rsidRDefault="00821450" w:rsidP="00A133A3">
            <w:pPr>
              <w:pStyle w:val="TAH"/>
              <w:rPr>
                <w:lang w:eastAsia="ja-JP"/>
              </w:rPr>
            </w:pPr>
            <w:r w:rsidRPr="00202E5B">
              <w:rPr>
                <w:rFonts w:cs="Arial"/>
                <w:lang w:bidi="he-IL"/>
              </w:rPr>
              <w:t>SNIR(dB)</w:t>
            </w:r>
          </w:p>
        </w:tc>
        <w:tc>
          <w:tcPr>
            <w:tcW w:w="1762" w:type="dxa"/>
          </w:tcPr>
          <w:p w:rsidR="00821450" w:rsidRPr="00202E5B" w:rsidRDefault="00821450" w:rsidP="00A133A3">
            <w:pPr>
              <w:pStyle w:val="TAH"/>
              <w:rPr>
                <w:lang w:eastAsia="ja-JP"/>
              </w:rPr>
            </w:pPr>
            <w:r w:rsidRPr="00202E5B">
              <w:rPr>
                <w:rFonts w:cs="Arial"/>
                <w:lang w:bidi="he-IL"/>
              </w:rPr>
              <w:t>bps/Hz</w:t>
            </w:r>
          </w:p>
        </w:tc>
        <w:tc>
          <w:tcPr>
            <w:tcW w:w="1303" w:type="dxa"/>
          </w:tcPr>
          <w:p w:rsidR="00821450" w:rsidRPr="00202E5B" w:rsidRDefault="00821450" w:rsidP="00A133A3">
            <w:pPr>
              <w:pStyle w:val="TAH"/>
              <w:rPr>
                <w:lang w:eastAsia="ja-JP"/>
              </w:rPr>
            </w:pPr>
            <w:r w:rsidRPr="00202E5B">
              <w:rPr>
                <w:rFonts w:cs="Arial"/>
                <w:lang w:bidi="he-IL"/>
              </w:rPr>
              <w:t xml:space="preserve">kbps per 375kHz RB </w:t>
            </w:r>
          </w:p>
        </w:tc>
      </w:tr>
      <w:tr w:rsidR="00821450" w:rsidRPr="00202E5B" w:rsidTr="00DE0D06">
        <w:trPr>
          <w:jc w:val="center"/>
        </w:trPr>
        <w:tc>
          <w:tcPr>
            <w:tcW w:w="1172" w:type="dxa"/>
            <w:vAlign w:val="bottom"/>
          </w:tcPr>
          <w:p w:rsidR="00821450" w:rsidRPr="00202E5B" w:rsidRDefault="00821450" w:rsidP="00A133A3">
            <w:pPr>
              <w:pStyle w:val="TAC"/>
            </w:pPr>
            <w:r w:rsidRPr="00202E5B">
              <w:t>-</w:t>
            </w:r>
            <w:r w:rsidR="00BC05E3" w:rsidRPr="00202E5B">
              <w:t>7</w:t>
            </w:r>
          </w:p>
        </w:tc>
        <w:tc>
          <w:tcPr>
            <w:tcW w:w="1762" w:type="dxa"/>
          </w:tcPr>
          <w:p w:rsidR="00821450" w:rsidRPr="00202E5B" w:rsidRDefault="00821450" w:rsidP="00A133A3">
            <w:pPr>
              <w:pStyle w:val="TAC"/>
              <w:rPr>
                <w:lang w:eastAsia="ja-JP"/>
              </w:rPr>
            </w:pPr>
            <w:r w:rsidRPr="00202E5B">
              <w:t>0</w:t>
            </w:r>
          </w:p>
        </w:tc>
        <w:tc>
          <w:tcPr>
            <w:tcW w:w="1303" w:type="dxa"/>
          </w:tcPr>
          <w:p w:rsidR="00821450" w:rsidRPr="00202E5B" w:rsidRDefault="00821450" w:rsidP="00A133A3">
            <w:pPr>
              <w:pStyle w:val="TAC"/>
              <w:rPr>
                <w:lang w:eastAsia="ja-JP"/>
              </w:rPr>
            </w:pPr>
            <w:r w:rsidRPr="00202E5B">
              <w:t>0</w:t>
            </w:r>
          </w:p>
        </w:tc>
        <w:tc>
          <w:tcPr>
            <w:tcW w:w="1220" w:type="dxa"/>
            <w:vAlign w:val="bottom"/>
          </w:tcPr>
          <w:p w:rsidR="00821450" w:rsidRPr="00202E5B" w:rsidRDefault="00821450" w:rsidP="00A133A3">
            <w:pPr>
              <w:pStyle w:val="TAC"/>
            </w:pPr>
            <w:r w:rsidRPr="00202E5B">
              <w:t>7</w:t>
            </w:r>
          </w:p>
        </w:tc>
        <w:tc>
          <w:tcPr>
            <w:tcW w:w="1762" w:type="dxa"/>
          </w:tcPr>
          <w:p w:rsidR="00821450" w:rsidRPr="00202E5B" w:rsidRDefault="00821450" w:rsidP="00A133A3">
            <w:pPr>
              <w:pStyle w:val="TAC"/>
            </w:pPr>
            <w:r w:rsidRPr="00202E5B">
              <w:t>1.</w:t>
            </w:r>
            <w:r w:rsidR="00BC05E3" w:rsidRPr="00202E5B">
              <w:t>6</w:t>
            </w:r>
          </w:p>
        </w:tc>
        <w:tc>
          <w:tcPr>
            <w:tcW w:w="1303" w:type="dxa"/>
          </w:tcPr>
          <w:p w:rsidR="00821450" w:rsidRPr="00202E5B" w:rsidRDefault="00BC05E3" w:rsidP="00A133A3">
            <w:pPr>
              <w:pStyle w:val="TAC"/>
              <w:rPr>
                <w:lang w:eastAsia="zh-CN"/>
              </w:rPr>
            </w:pPr>
            <w:r w:rsidRPr="00202E5B">
              <w:t>584.3</w:t>
            </w:r>
          </w:p>
        </w:tc>
      </w:tr>
      <w:tr w:rsidR="00BC05E3" w:rsidRPr="00202E5B" w:rsidTr="00DE0D06">
        <w:trPr>
          <w:jc w:val="center"/>
        </w:trPr>
        <w:tc>
          <w:tcPr>
            <w:tcW w:w="1172" w:type="dxa"/>
            <w:vAlign w:val="bottom"/>
          </w:tcPr>
          <w:p w:rsidR="00BC05E3" w:rsidRPr="00202E5B" w:rsidRDefault="00BC05E3" w:rsidP="00A133A3">
            <w:pPr>
              <w:pStyle w:val="TAC"/>
            </w:pPr>
            <w:r w:rsidRPr="00202E5B">
              <w:t>-6</w:t>
            </w:r>
          </w:p>
        </w:tc>
        <w:tc>
          <w:tcPr>
            <w:tcW w:w="1762" w:type="dxa"/>
          </w:tcPr>
          <w:p w:rsidR="00BC05E3" w:rsidRPr="00202E5B" w:rsidRDefault="00BC05E3" w:rsidP="00A133A3">
            <w:pPr>
              <w:pStyle w:val="TAC"/>
              <w:rPr>
                <w:lang w:eastAsia="ja-JP"/>
              </w:rPr>
            </w:pPr>
            <w:r w:rsidRPr="00202E5B">
              <w:t>0</w:t>
            </w:r>
          </w:p>
        </w:tc>
        <w:tc>
          <w:tcPr>
            <w:tcW w:w="1303" w:type="dxa"/>
          </w:tcPr>
          <w:p w:rsidR="00BC05E3" w:rsidRPr="00202E5B" w:rsidRDefault="00BC05E3" w:rsidP="00A133A3">
            <w:pPr>
              <w:pStyle w:val="TAC"/>
              <w:rPr>
                <w:lang w:eastAsia="ja-JP"/>
              </w:rPr>
            </w:pPr>
            <w:r w:rsidRPr="00202E5B">
              <w:t>0</w:t>
            </w:r>
          </w:p>
        </w:tc>
        <w:tc>
          <w:tcPr>
            <w:tcW w:w="1220" w:type="dxa"/>
            <w:vAlign w:val="bottom"/>
          </w:tcPr>
          <w:p w:rsidR="00BC05E3" w:rsidRPr="00202E5B" w:rsidRDefault="00BC05E3" w:rsidP="00A133A3">
            <w:pPr>
              <w:pStyle w:val="TAC"/>
            </w:pPr>
            <w:r w:rsidRPr="00202E5B">
              <w:t>8</w:t>
            </w:r>
          </w:p>
        </w:tc>
        <w:tc>
          <w:tcPr>
            <w:tcW w:w="1762" w:type="dxa"/>
          </w:tcPr>
          <w:p w:rsidR="00BC05E3" w:rsidRPr="00202E5B" w:rsidRDefault="00BC05E3" w:rsidP="00A133A3">
            <w:pPr>
              <w:pStyle w:val="TAC"/>
            </w:pPr>
            <w:r w:rsidRPr="00202E5B">
              <w:t>1.</w:t>
            </w:r>
            <w:r w:rsidRPr="00202E5B">
              <w:rPr>
                <w:lang w:eastAsia="zh-CN"/>
              </w:rPr>
              <w:t>7</w:t>
            </w:r>
          </w:p>
        </w:tc>
        <w:tc>
          <w:tcPr>
            <w:tcW w:w="1303" w:type="dxa"/>
          </w:tcPr>
          <w:p w:rsidR="00BC05E3" w:rsidRPr="00202E5B" w:rsidRDefault="00BC05E3" w:rsidP="00A133A3">
            <w:pPr>
              <w:pStyle w:val="TAC"/>
              <w:rPr>
                <w:lang w:eastAsia="zh-CN"/>
              </w:rPr>
            </w:pPr>
            <w:r w:rsidRPr="00202E5B">
              <w:t>647.9</w:t>
            </w:r>
          </w:p>
        </w:tc>
      </w:tr>
      <w:tr w:rsidR="00BC05E3" w:rsidRPr="00202E5B" w:rsidTr="00DE0D06">
        <w:trPr>
          <w:jc w:val="center"/>
        </w:trPr>
        <w:tc>
          <w:tcPr>
            <w:tcW w:w="1172" w:type="dxa"/>
            <w:vAlign w:val="bottom"/>
          </w:tcPr>
          <w:p w:rsidR="00BC05E3" w:rsidRPr="00202E5B" w:rsidRDefault="00BC05E3" w:rsidP="00A133A3">
            <w:pPr>
              <w:pStyle w:val="TAC"/>
            </w:pPr>
            <w:r w:rsidRPr="00202E5B">
              <w:t>-5</w:t>
            </w:r>
          </w:p>
        </w:tc>
        <w:tc>
          <w:tcPr>
            <w:tcW w:w="1762" w:type="dxa"/>
          </w:tcPr>
          <w:p w:rsidR="00BC05E3" w:rsidRPr="00202E5B" w:rsidRDefault="00BC05E3" w:rsidP="00A133A3">
            <w:pPr>
              <w:pStyle w:val="TAC"/>
              <w:rPr>
                <w:lang w:eastAsia="zh-CN"/>
              </w:rPr>
            </w:pPr>
            <w:r w:rsidRPr="00202E5B">
              <w:rPr>
                <w:lang w:eastAsia="zh-CN"/>
              </w:rPr>
              <w:t>0</w:t>
            </w:r>
          </w:p>
        </w:tc>
        <w:tc>
          <w:tcPr>
            <w:tcW w:w="1303" w:type="dxa"/>
          </w:tcPr>
          <w:p w:rsidR="00BC05E3" w:rsidRPr="00202E5B" w:rsidRDefault="00BC05E3" w:rsidP="00A133A3">
            <w:pPr>
              <w:pStyle w:val="TAC"/>
              <w:rPr>
                <w:lang w:eastAsia="zh-CN"/>
              </w:rPr>
            </w:pPr>
            <w:r w:rsidRPr="00202E5B">
              <w:rPr>
                <w:lang w:eastAsia="zh-CN"/>
              </w:rPr>
              <w:t>0</w:t>
            </w:r>
          </w:p>
        </w:tc>
        <w:tc>
          <w:tcPr>
            <w:tcW w:w="1220" w:type="dxa"/>
            <w:vAlign w:val="bottom"/>
          </w:tcPr>
          <w:p w:rsidR="00BC05E3" w:rsidRPr="00202E5B" w:rsidRDefault="00BC05E3" w:rsidP="00A133A3">
            <w:pPr>
              <w:pStyle w:val="TAC"/>
            </w:pPr>
            <w:r w:rsidRPr="00202E5B">
              <w:t>9</w:t>
            </w:r>
          </w:p>
        </w:tc>
        <w:tc>
          <w:tcPr>
            <w:tcW w:w="1762" w:type="dxa"/>
          </w:tcPr>
          <w:p w:rsidR="00BC05E3" w:rsidRPr="00202E5B" w:rsidRDefault="00BC05E3" w:rsidP="00A133A3">
            <w:pPr>
              <w:pStyle w:val="TAC"/>
            </w:pPr>
            <w:r w:rsidRPr="00202E5B">
              <w:t>1.9</w:t>
            </w:r>
          </w:p>
        </w:tc>
        <w:tc>
          <w:tcPr>
            <w:tcW w:w="1303" w:type="dxa"/>
          </w:tcPr>
          <w:p w:rsidR="00BC05E3" w:rsidRPr="00202E5B" w:rsidRDefault="00BC05E3" w:rsidP="00A133A3">
            <w:pPr>
              <w:pStyle w:val="TAC"/>
              <w:rPr>
                <w:lang w:eastAsia="zh-CN"/>
              </w:rPr>
            </w:pPr>
            <w:r w:rsidRPr="00202E5B">
              <w:t>713.6</w:t>
            </w:r>
          </w:p>
        </w:tc>
      </w:tr>
      <w:tr w:rsidR="00BC05E3" w:rsidRPr="00202E5B" w:rsidTr="00DE0D06">
        <w:trPr>
          <w:jc w:val="center"/>
        </w:trPr>
        <w:tc>
          <w:tcPr>
            <w:tcW w:w="1172" w:type="dxa"/>
            <w:vAlign w:val="bottom"/>
          </w:tcPr>
          <w:p w:rsidR="00BC05E3" w:rsidRPr="00202E5B" w:rsidRDefault="00BC05E3" w:rsidP="00A133A3">
            <w:pPr>
              <w:pStyle w:val="TAC"/>
            </w:pPr>
            <w:r w:rsidRPr="00202E5B">
              <w:t>-4</w:t>
            </w:r>
          </w:p>
        </w:tc>
        <w:tc>
          <w:tcPr>
            <w:tcW w:w="1762" w:type="dxa"/>
          </w:tcPr>
          <w:p w:rsidR="00BC05E3" w:rsidRPr="00202E5B" w:rsidRDefault="00BC05E3" w:rsidP="00A133A3">
            <w:pPr>
              <w:pStyle w:val="TAC"/>
            </w:pPr>
            <w:r w:rsidRPr="00202E5B">
              <w:t>0.3</w:t>
            </w:r>
          </w:p>
        </w:tc>
        <w:tc>
          <w:tcPr>
            <w:tcW w:w="1303" w:type="dxa"/>
          </w:tcPr>
          <w:p w:rsidR="00BC05E3" w:rsidRPr="00202E5B" w:rsidRDefault="00BC05E3" w:rsidP="00A133A3">
            <w:pPr>
              <w:pStyle w:val="TAC"/>
              <w:rPr>
                <w:lang w:eastAsia="zh-CN"/>
              </w:rPr>
            </w:pPr>
            <w:r w:rsidRPr="00202E5B">
              <w:t>109.3</w:t>
            </w:r>
          </w:p>
        </w:tc>
        <w:tc>
          <w:tcPr>
            <w:tcW w:w="1220" w:type="dxa"/>
            <w:vAlign w:val="bottom"/>
          </w:tcPr>
          <w:p w:rsidR="00BC05E3" w:rsidRPr="00202E5B" w:rsidRDefault="00BC05E3" w:rsidP="00A133A3">
            <w:pPr>
              <w:pStyle w:val="TAC"/>
            </w:pPr>
            <w:r w:rsidRPr="00202E5B">
              <w:t>10</w:t>
            </w:r>
          </w:p>
        </w:tc>
        <w:tc>
          <w:tcPr>
            <w:tcW w:w="1762" w:type="dxa"/>
          </w:tcPr>
          <w:p w:rsidR="00BC05E3" w:rsidRPr="00202E5B" w:rsidRDefault="00BC05E3" w:rsidP="00A133A3">
            <w:pPr>
              <w:pStyle w:val="TAC"/>
            </w:pPr>
            <w:r w:rsidRPr="00202E5B">
              <w:t>2.1</w:t>
            </w:r>
          </w:p>
        </w:tc>
        <w:tc>
          <w:tcPr>
            <w:tcW w:w="1303" w:type="dxa"/>
          </w:tcPr>
          <w:p w:rsidR="00BC05E3" w:rsidRPr="00202E5B" w:rsidRDefault="00BC05E3" w:rsidP="00A133A3">
            <w:pPr>
              <w:pStyle w:val="TAC"/>
              <w:rPr>
                <w:lang w:eastAsia="zh-CN"/>
              </w:rPr>
            </w:pPr>
            <w:r w:rsidRPr="00202E5B">
              <w:rPr>
                <w:lang w:eastAsia="zh-CN"/>
              </w:rPr>
              <w:t>781.0</w:t>
            </w:r>
          </w:p>
        </w:tc>
      </w:tr>
      <w:tr w:rsidR="00BC05E3" w:rsidRPr="00202E5B" w:rsidTr="00DE0D06">
        <w:trPr>
          <w:jc w:val="center"/>
        </w:trPr>
        <w:tc>
          <w:tcPr>
            <w:tcW w:w="1172" w:type="dxa"/>
            <w:vAlign w:val="bottom"/>
          </w:tcPr>
          <w:p w:rsidR="00BC05E3" w:rsidRPr="00202E5B" w:rsidRDefault="00BC05E3" w:rsidP="00A133A3">
            <w:pPr>
              <w:pStyle w:val="TAC"/>
            </w:pPr>
            <w:r w:rsidRPr="00202E5B">
              <w:t>-3</w:t>
            </w:r>
          </w:p>
        </w:tc>
        <w:tc>
          <w:tcPr>
            <w:tcW w:w="1762" w:type="dxa"/>
          </w:tcPr>
          <w:p w:rsidR="00BC05E3" w:rsidRPr="00202E5B" w:rsidRDefault="00BC05E3" w:rsidP="00BC05E3">
            <w:pPr>
              <w:pStyle w:val="TAC"/>
            </w:pPr>
            <w:r w:rsidRPr="00202E5B">
              <w:t>0.4</w:t>
            </w:r>
          </w:p>
        </w:tc>
        <w:tc>
          <w:tcPr>
            <w:tcW w:w="1303" w:type="dxa"/>
          </w:tcPr>
          <w:p w:rsidR="00BC05E3" w:rsidRPr="00202E5B" w:rsidRDefault="00BC05E3" w:rsidP="00A133A3">
            <w:pPr>
              <w:pStyle w:val="TAC"/>
              <w:rPr>
                <w:lang w:eastAsia="zh-CN"/>
              </w:rPr>
            </w:pPr>
            <w:r w:rsidRPr="00202E5B">
              <w:rPr>
                <w:lang w:eastAsia="zh-CN"/>
              </w:rPr>
              <w:t>132.3</w:t>
            </w:r>
          </w:p>
        </w:tc>
        <w:tc>
          <w:tcPr>
            <w:tcW w:w="1220" w:type="dxa"/>
            <w:vAlign w:val="bottom"/>
          </w:tcPr>
          <w:p w:rsidR="00BC05E3" w:rsidRPr="00202E5B" w:rsidRDefault="00BC05E3" w:rsidP="00A133A3">
            <w:pPr>
              <w:pStyle w:val="TAC"/>
            </w:pPr>
            <w:r w:rsidRPr="00202E5B">
              <w:t>11</w:t>
            </w:r>
          </w:p>
        </w:tc>
        <w:tc>
          <w:tcPr>
            <w:tcW w:w="1762" w:type="dxa"/>
          </w:tcPr>
          <w:p w:rsidR="00BC05E3" w:rsidRPr="00202E5B" w:rsidRDefault="00BC05E3" w:rsidP="00A133A3">
            <w:pPr>
              <w:pStyle w:val="TAC"/>
            </w:pPr>
            <w:r w:rsidRPr="00202E5B">
              <w:t>2.3</w:t>
            </w:r>
          </w:p>
        </w:tc>
        <w:tc>
          <w:tcPr>
            <w:tcW w:w="1303" w:type="dxa"/>
          </w:tcPr>
          <w:p w:rsidR="00BC05E3" w:rsidRPr="00202E5B" w:rsidRDefault="00BC05E3" w:rsidP="00A133A3">
            <w:pPr>
              <w:pStyle w:val="TAC"/>
              <w:rPr>
                <w:lang w:eastAsia="zh-CN"/>
              </w:rPr>
            </w:pPr>
            <w:r w:rsidRPr="00202E5B">
              <w:rPr>
                <w:lang w:eastAsia="zh-CN"/>
              </w:rPr>
              <w:t>849.9</w:t>
            </w:r>
          </w:p>
        </w:tc>
      </w:tr>
      <w:tr w:rsidR="00BC05E3" w:rsidRPr="00202E5B" w:rsidTr="00DE0D06">
        <w:trPr>
          <w:jc w:val="center"/>
        </w:trPr>
        <w:tc>
          <w:tcPr>
            <w:tcW w:w="1172" w:type="dxa"/>
            <w:vAlign w:val="bottom"/>
          </w:tcPr>
          <w:p w:rsidR="00BC05E3" w:rsidRPr="00202E5B" w:rsidRDefault="00BC05E3" w:rsidP="00A133A3">
            <w:pPr>
              <w:pStyle w:val="TAC"/>
            </w:pPr>
            <w:r w:rsidRPr="00202E5B">
              <w:t>-2</w:t>
            </w:r>
          </w:p>
        </w:tc>
        <w:tc>
          <w:tcPr>
            <w:tcW w:w="1762" w:type="dxa"/>
          </w:tcPr>
          <w:p w:rsidR="00BC05E3" w:rsidRPr="00202E5B" w:rsidRDefault="00BC05E3" w:rsidP="00A133A3">
            <w:pPr>
              <w:pStyle w:val="TAC"/>
            </w:pPr>
            <w:r w:rsidRPr="00202E5B">
              <w:t>0.4</w:t>
            </w:r>
          </w:p>
        </w:tc>
        <w:tc>
          <w:tcPr>
            <w:tcW w:w="1303" w:type="dxa"/>
          </w:tcPr>
          <w:p w:rsidR="00BC05E3" w:rsidRPr="00202E5B" w:rsidRDefault="00BC05E3" w:rsidP="00A133A3">
            <w:pPr>
              <w:pStyle w:val="TAC"/>
              <w:rPr>
                <w:lang w:eastAsia="zh-CN"/>
              </w:rPr>
            </w:pPr>
            <w:r w:rsidRPr="00202E5B">
              <w:rPr>
                <w:lang w:eastAsia="zh-CN"/>
              </w:rPr>
              <w:t>159.3</w:t>
            </w:r>
          </w:p>
        </w:tc>
        <w:tc>
          <w:tcPr>
            <w:tcW w:w="1220" w:type="dxa"/>
            <w:vAlign w:val="bottom"/>
          </w:tcPr>
          <w:p w:rsidR="00BC05E3" w:rsidRPr="00202E5B" w:rsidRDefault="00BC05E3" w:rsidP="00A133A3">
            <w:pPr>
              <w:pStyle w:val="TAC"/>
            </w:pPr>
            <w:r w:rsidRPr="00202E5B">
              <w:t>12</w:t>
            </w:r>
          </w:p>
        </w:tc>
        <w:tc>
          <w:tcPr>
            <w:tcW w:w="1762" w:type="dxa"/>
          </w:tcPr>
          <w:p w:rsidR="00BC05E3" w:rsidRPr="00202E5B" w:rsidRDefault="00BC05E3" w:rsidP="00A133A3">
            <w:pPr>
              <w:pStyle w:val="TAC"/>
            </w:pPr>
            <w:r w:rsidRPr="00202E5B">
              <w:t>2.5</w:t>
            </w:r>
          </w:p>
        </w:tc>
        <w:tc>
          <w:tcPr>
            <w:tcW w:w="1303" w:type="dxa"/>
          </w:tcPr>
          <w:p w:rsidR="00BC05E3" w:rsidRPr="00202E5B" w:rsidRDefault="00BC05E3" w:rsidP="00A133A3">
            <w:pPr>
              <w:pStyle w:val="TAC"/>
              <w:rPr>
                <w:lang w:eastAsia="zh-CN"/>
              </w:rPr>
            </w:pPr>
            <w:r w:rsidRPr="00202E5B">
              <w:rPr>
                <w:lang w:eastAsia="zh-CN"/>
              </w:rPr>
              <w:t>919.9</w:t>
            </w:r>
          </w:p>
        </w:tc>
      </w:tr>
      <w:tr w:rsidR="00BC05E3" w:rsidRPr="00202E5B" w:rsidTr="00DE0D06">
        <w:trPr>
          <w:jc w:val="center"/>
        </w:trPr>
        <w:tc>
          <w:tcPr>
            <w:tcW w:w="1172" w:type="dxa"/>
            <w:vAlign w:val="bottom"/>
          </w:tcPr>
          <w:p w:rsidR="00BC05E3" w:rsidRPr="00202E5B" w:rsidRDefault="00BC05E3" w:rsidP="00A133A3">
            <w:pPr>
              <w:pStyle w:val="TAC"/>
            </w:pPr>
            <w:r w:rsidRPr="00202E5B">
              <w:t>-1</w:t>
            </w:r>
          </w:p>
        </w:tc>
        <w:tc>
          <w:tcPr>
            <w:tcW w:w="1762" w:type="dxa"/>
          </w:tcPr>
          <w:p w:rsidR="00BC05E3" w:rsidRPr="00202E5B" w:rsidRDefault="00BC05E3" w:rsidP="00A133A3">
            <w:pPr>
              <w:pStyle w:val="TAC"/>
            </w:pPr>
            <w:r w:rsidRPr="00202E5B">
              <w:t>0.5</w:t>
            </w:r>
          </w:p>
        </w:tc>
        <w:tc>
          <w:tcPr>
            <w:tcW w:w="1303" w:type="dxa"/>
          </w:tcPr>
          <w:p w:rsidR="00BC05E3" w:rsidRPr="00202E5B" w:rsidRDefault="00BC05E3" w:rsidP="00A133A3">
            <w:pPr>
              <w:pStyle w:val="TAC"/>
            </w:pPr>
            <w:r w:rsidRPr="00202E5B">
              <w:t>190.4</w:t>
            </w:r>
          </w:p>
        </w:tc>
        <w:tc>
          <w:tcPr>
            <w:tcW w:w="1220" w:type="dxa"/>
            <w:vAlign w:val="bottom"/>
          </w:tcPr>
          <w:p w:rsidR="00BC05E3" w:rsidRPr="00202E5B" w:rsidRDefault="00BC05E3" w:rsidP="00A133A3">
            <w:pPr>
              <w:pStyle w:val="TAC"/>
            </w:pPr>
            <w:r w:rsidRPr="00202E5B">
              <w:t>13</w:t>
            </w:r>
          </w:p>
        </w:tc>
        <w:tc>
          <w:tcPr>
            <w:tcW w:w="1762" w:type="dxa"/>
          </w:tcPr>
          <w:p w:rsidR="00BC05E3" w:rsidRPr="00202E5B" w:rsidRDefault="00BC05E3" w:rsidP="00A133A3">
            <w:pPr>
              <w:pStyle w:val="TAC"/>
            </w:pPr>
            <w:r w:rsidRPr="00202E5B">
              <w:t>2.6</w:t>
            </w:r>
          </w:p>
        </w:tc>
        <w:tc>
          <w:tcPr>
            <w:tcW w:w="1303" w:type="dxa"/>
          </w:tcPr>
          <w:p w:rsidR="00BC05E3" w:rsidRPr="00202E5B" w:rsidRDefault="00BC05E3" w:rsidP="00A133A3">
            <w:pPr>
              <w:pStyle w:val="TAC"/>
              <w:rPr>
                <w:lang w:eastAsia="zh-CN"/>
              </w:rPr>
            </w:pPr>
            <w:r w:rsidRPr="00202E5B">
              <w:rPr>
                <w:lang w:eastAsia="zh-CN"/>
              </w:rPr>
              <w:t>990.9</w:t>
            </w:r>
          </w:p>
        </w:tc>
      </w:tr>
      <w:tr w:rsidR="00BC05E3" w:rsidRPr="00202E5B" w:rsidTr="00DE0D06">
        <w:trPr>
          <w:jc w:val="center"/>
        </w:trPr>
        <w:tc>
          <w:tcPr>
            <w:tcW w:w="1172" w:type="dxa"/>
            <w:vAlign w:val="bottom"/>
          </w:tcPr>
          <w:p w:rsidR="00BC05E3" w:rsidRPr="00202E5B" w:rsidRDefault="00BC05E3" w:rsidP="00A133A3">
            <w:pPr>
              <w:pStyle w:val="TAC"/>
            </w:pPr>
            <w:r w:rsidRPr="00202E5B">
              <w:t>0</w:t>
            </w:r>
          </w:p>
        </w:tc>
        <w:tc>
          <w:tcPr>
            <w:tcW w:w="1762" w:type="dxa"/>
          </w:tcPr>
          <w:p w:rsidR="00BC05E3" w:rsidRPr="00202E5B" w:rsidRDefault="00BC05E3" w:rsidP="00A133A3">
            <w:pPr>
              <w:pStyle w:val="TAC"/>
            </w:pPr>
            <w:r w:rsidRPr="00202E5B">
              <w:t>0.6</w:t>
            </w:r>
          </w:p>
        </w:tc>
        <w:tc>
          <w:tcPr>
            <w:tcW w:w="1303" w:type="dxa"/>
          </w:tcPr>
          <w:p w:rsidR="00BC05E3" w:rsidRPr="00202E5B" w:rsidRDefault="00BC05E3" w:rsidP="00A133A3">
            <w:pPr>
              <w:pStyle w:val="TAC"/>
              <w:rPr>
                <w:lang w:eastAsia="zh-CN"/>
              </w:rPr>
            </w:pPr>
            <w:r w:rsidRPr="00202E5B">
              <w:rPr>
                <w:lang w:eastAsia="zh-CN"/>
              </w:rPr>
              <w:t>225.8</w:t>
            </w:r>
          </w:p>
        </w:tc>
        <w:tc>
          <w:tcPr>
            <w:tcW w:w="1220" w:type="dxa"/>
            <w:vAlign w:val="bottom"/>
          </w:tcPr>
          <w:p w:rsidR="00BC05E3" w:rsidRPr="00202E5B" w:rsidRDefault="00BC05E3" w:rsidP="00A133A3">
            <w:pPr>
              <w:pStyle w:val="TAC"/>
            </w:pPr>
            <w:r w:rsidRPr="00202E5B">
              <w:t>14</w:t>
            </w:r>
          </w:p>
        </w:tc>
        <w:tc>
          <w:tcPr>
            <w:tcW w:w="1762" w:type="dxa"/>
          </w:tcPr>
          <w:p w:rsidR="00BC05E3" w:rsidRPr="00202E5B" w:rsidRDefault="00BC05E3" w:rsidP="00A133A3">
            <w:pPr>
              <w:pStyle w:val="TAC"/>
            </w:pPr>
            <w:r w:rsidRPr="00202E5B">
              <w:t>2.8</w:t>
            </w:r>
          </w:p>
        </w:tc>
        <w:tc>
          <w:tcPr>
            <w:tcW w:w="1303" w:type="dxa"/>
          </w:tcPr>
          <w:p w:rsidR="00BC05E3" w:rsidRPr="00202E5B" w:rsidRDefault="00BC05E3" w:rsidP="00A133A3">
            <w:pPr>
              <w:pStyle w:val="TAC"/>
              <w:rPr>
                <w:lang w:eastAsia="zh-CN"/>
              </w:rPr>
            </w:pPr>
            <w:r w:rsidRPr="00202E5B">
              <w:rPr>
                <w:lang w:eastAsia="zh-CN"/>
              </w:rPr>
              <w:t>1062.7</w:t>
            </w:r>
          </w:p>
        </w:tc>
      </w:tr>
      <w:tr w:rsidR="00BC05E3" w:rsidRPr="00202E5B" w:rsidTr="00DE0D06">
        <w:trPr>
          <w:jc w:val="center"/>
        </w:trPr>
        <w:tc>
          <w:tcPr>
            <w:tcW w:w="1172" w:type="dxa"/>
            <w:vAlign w:val="bottom"/>
          </w:tcPr>
          <w:p w:rsidR="00BC05E3" w:rsidRPr="00202E5B" w:rsidRDefault="00BC05E3" w:rsidP="00A133A3">
            <w:pPr>
              <w:pStyle w:val="TAC"/>
            </w:pPr>
            <w:r w:rsidRPr="00202E5B">
              <w:t>1</w:t>
            </w:r>
          </w:p>
        </w:tc>
        <w:tc>
          <w:tcPr>
            <w:tcW w:w="1762" w:type="dxa"/>
          </w:tcPr>
          <w:p w:rsidR="00BC05E3" w:rsidRPr="00202E5B" w:rsidRDefault="00BC05E3" w:rsidP="00A133A3">
            <w:pPr>
              <w:pStyle w:val="TAC"/>
            </w:pPr>
            <w:r w:rsidRPr="00202E5B">
              <w:t>0.7</w:t>
            </w:r>
          </w:p>
        </w:tc>
        <w:tc>
          <w:tcPr>
            <w:tcW w:w="1303" w:type="dxa"/>
          </w:tcPr>
          <w:p w:rsidR="00BC05E3" w:rsidRPr="00202E5B" w:rsidRDefault="00BC05E3" w:rsidP="00A133A3">
            <w:pPr>
              <w:pStyle w:val="TAC"/>
              <w:rPr>
                <w:lang w:eastAsia="zh-CN"/>
              </w:rPr>
            </w:pPr>
            <w:r w:rsidRPr="00202E5B">
              <w:rPr>
                <w:lang w:eastAsia="zh-CN"/>
              </w:rPr>
              <w:t>265.4</w:t>
            </w:r>
          </w:p>
        </w:tc>
        <w:tc>
          <w:tcPr>
            <w:tcW w:w="1220" w:type="dxa"/>
            <w:vAlign w:val="bottom"/>
          </w:tcPr>
          <w:p w:rsidR="00BC05E3" w:rsidRPr="00202E5B" w:rsidRDefault="00BC05E3" w:rsidP="00A133A3">
            <w:pPr>
              <w:pStyle w:val="TAC"/>
            </w:pPr>
            <w:r w:rsidRPr="00202E5B">
              <w:t>15</w:t>
            </w:r>
          </w:p>
        </w:tc>
        <w:tc>
          <w:tcPr>
            <w:tcW w:w="1762" w:type="dxa"/>
          </w:tcPr>
          <w:p w:rsidR="00BC05E3" w:rsidRPr="00202E5B" w:rsidRDefault="00BC05E3" w:rsidP="00A133A3">
            <w:pPr>
              <w:pStyle w:val="TAC"/>
            </w:pPr>
            <w:r w:rsidRPr="00202E5B">
              <w:t>3.0</w:t>
            </w:r>
          </w:p>
        </w:tc>
        <w:tc>
          <w:tcPr>
            <w:tcW w:w="1303" w:type="dxa"/>
          </w:tcPr>
          <w:p w:rsidR="00BC05E3" w:rsidRPr="00202E5B" w:rsidRDefault="00BC05E3" w:rsidP="00A133A3">
            <w:pPr>
              <w:pStyle w:val="TAC"/>
            </w:pPr>
            <w:r w:rsidRPr="00202E5B">
              <w:t>1135.1</w:t>
            </w:r>
          </w:p>
        </w:tc>
      </w:tr>
      <w:tr w:rsidR="00BC05E3" w:rsidRPr="00202E5B" w:rsidTr="00DE0D06">
        <w:trPr>
          <w:jc w:val="center"/>
        </w:trPr>
        <w:tc>
          <w:tcPr>
            <w:tcW w:w="1172" w:type="dxa"/>
            <w:vAlign w:val="bottom"/>
          </w:tcPr>
          <w:p w:rsidR="00BC05E3" w:rsidRPr="00202E5B" w:rsidRDefault="00BC05E3" w:rsidP="00A133A3">
            <w:pPr>
              <w:pStyle w:val="TAC"/>
            </w:pPr>
            <w:r w:rsidRPr="00202E5B">
              <w:t>2</w:t>
            </w:r>
          </w:p>
        </w:tc>
        <w:tc>
          <w:tcPr>
            <w:tcW w:w="1762" w:type="dxa"/>
          </w:tcPr>
          <w:p w:rsidR="00BC05E3" w:rsidRPr="00202E5B" w:rsidRDefault="00BC05E3" w:rsidP="00A133A3">
            <w:pPr>
              <w:pStyle w:val="TAC"/>
            </w:pPr>
            <w:r w:rsidRPr="00202E5B">
              <w:t>0.8</w:t>
            </w:r>
          </w:p>
        </w:tc>
        <w:tc>
          <w:tcPr>
            <w:tcW w:w="1303" w:type="dxa"/>
          </w:tcPr>
          <w:p w:rsidR="00BC05E3" w:rsidRPr="00202E5B" w:rsidRDefault="00BC05E3" w:rsidP="00A133A3">
            <w:pPr>
              <w:pStyle w:val="TAC"/>
              <w:rPr>
                <w:lang w:eastAsia="zh-CN"/>
              </w:rPr>
            </w:pPr>
            <w:r w:rsidRPr="00202E5B">
              <w:rPr>
                <w:lang w:eastAsia="zh-CN"/>
              </w:rPr>
              <w:t>309.3</w:t>
            </w:r>
          </w:p>
        </w:tc>
        <w:tc>
          <w:tcPr>
            <w:tcW w:w="1220" w:type="dxa"/>
            <w:vAlign w:val="bottom"/>
          </w:tcPr>
          <w:p w:rsidR="00BC05E3" w:rsidRPr="00202E5B" w:rsidRDefault="00BC05E3" w:rsidP="00A133A3">
            <w:pPr>
              <w:pStyle w:val="TAC"/>
            </w:pPr>
            <w:r w:rsidRPr="00202E5B">
              <w:t>16</w:t>
            </w:r>
          </w:p>
        </w:tc>
        <w:tc>
          <w:tcPr>
            <w:tcW w:w="1762" w:type="dxa"/>
          </w:tcPr>
          <w:p w:rsidR="00BC05E3" w:rsidRPr="00202E5B" w:rsidRDefault="00BC05E3" w:rsidP="00A133A3">
            <w:pPr>
              <w:pStyle w:val="TAC"/>
            </w:pPr>
            <w:r w:rsidRPr="00202E5B">
              <w:t>3.2</w:t>
            </w:r>
          </w:p>
        </w:tc>
        <w:tc>
          <w:tcPr>
            <w:tcW w:w="1303" w:type="dxa"/>
          </w:tcPr>
          <w:p w:rsidR="00BC05E3" w:rsidRPr="00202E5B" w:rsidRDefault="00BC05E3" w:rsidP="00A133A3">
            <w:pPr>
              <w:pStyle w:val="TAC"/>
            </w:pPr>
            <w:r w:rsidRPr="00202E5B">
              <w:t>1208.1</w:t>
            </w:r>
          </w:p>
        </w:tc>
      </w:tr>
      <w:tr w:rsidR="00BC05E3" w:rsidRPr="00202E5B" w:rsidTr="00DE0D06">
        <w:trPr>
          <w:jc w:val="center"/>
        </w:trPr>
        <w:tc>
          <w:tcPr>
            <w:tcW w:w="1172" w:type="dxa"/>
            <w:vAlign w:val="bottom"/>
          </w:tcPr>
          <w:p w:rsidR="00BC05E3" w:rsidRPr="00202E5B" w:rsidRDefault="00BC05E3" w:rsidP="00A133A3">
            <w:pPr>
              <w:pStyle w:val="TAC"/>
            </w:pPr>
            <w:r w:rsidRPr="00202E5B">
              <w:t>3</w:t>
            </w:r>
          </w:p>
        </w:tc>
        <w:tc>
          <w:tcPr>
            <w:tcW w:w="1762" w:type="dxa"/>
          </w:tcPr>
          <w:p w:rsidR="00BC05E3" w:rsidRPr="00202E5B" w:rsidRDefault="00BC05E3" w:rsidP="00A133A3">
            <w:pPr>
              <w:pStyle w:val="TAC"/>
            </w:pPr>
            <w:r w:rsidRPr="00202E5B">
              <w:t>1.0</w:t>
            </w:r>
          </w:p>
        </w:tc>
        <w:tc>
          <w:tcPr>
            <w:tcW w:w="1303" w:type="dxa"/>
          </w:tcPr>
          <w:p w:rsidR="00BC05E3" w:rsidRPr="00202E5B" w:rsidRDefault="00BC05E3" w:rsidP="00A133A3">
            <w:pPr>
              <w:pStyle w:val="TAC"/>
              <w:rPr>
                <w:lang w:eastAsia="zh-CN"/>
              </w:rPr>
            </w:pPr>
            <w:r w:rsidRPr="00202E5B">
              <w:rPr>
                <w:lang w:eastAsia="zh-CN"/>
              </w:rPr>
              <w:t>357.3</w:t>
            </w:r>
          </w:p>
        </w:tc>
        <w:tc>
          <w:tcPr>
            <w:tcW w:w="1220" w:type="dxa"/>
            <w:vAlign w:val="bottom"/>
          </w:tcPr>
          <w:p w:rsidR="00BC05E3" w:rsidRPr="00202E5B" w:rsidRDefault="00BC05E3" w:rsidP="00A133A3">
            <w:pPr>
              <w:pStyle w:val="TAC"/>
            </w:pPr>
            <w:r w:rsidRPr="00202E5B">
              <w:t>17</w:t>
            </w:r>
          </w:p>
        </w:tc>
        <w:tc>
          <w:tcPr>
            <w:tcW w:w="1762" w:type="dxa"/>
          </w:tcPr>
          <w:p w:rsidR="00BC05E3" w:rsidRPr="00202E5B" w:rsidRDefault="00BC05E3" w:rsidP="00A133A3">
            <w:pPr>
              <w:pStyle w:val="TAC"/>
            </w:pPr>
            <w:r w:rsidRPr="00202E5B">
              <w:t>3.4</w:t>
            </w:r>
          </w:p>
        </w:tc>
        <w:tc>
          <w:tcPr>
            <w:tcW w:w="1303" w:type="dxa"/>
          </w:tcPr>
          <w:p w:rsidR="00BC05E3" w:rsidRPr="00202E5B" w:rsidRDefault="00BC05E3" w:rsidP="00A133A3">
            <w:pPr>
              <w:pStyle w:val="TAC"/>
            </w:pPr>
            <w:r w:rsidRPr="00202E5B">
              <w:t>1260.9</w:t>
            </w:r>
          </w:p>
        </w:tc>
      </w:tr>
      <w:tr w:rsidR="00BC05E3" w:rsidRPr="00202E5B" w:rsidTr="00DE0D06">
        <w:trPr>
          <w:jc w:val="center"/>
        </w:trPr>
        <w:tc>
          <w:tcPr>
            <w:tcW w:w="1172" w:type="dxa"/>
            <w:vAlign w:val="bottom"/>
          </w:tcPr>
          <w:p w:rsidR="00BC05E3" w:rsidRPr="00202E5B" w:rsidRDefault="00BC05E3" w:rsidP="00A133A3">
            <w:pPr>
              <w:pStyle w:val="TAC"/>
            </w:pPr>
            <w:r w:rsidRPr="00202E5B">
              <w:t>4</w:t>
            </w:r>
          </w:p>
        </w:tc>
        <w:tc>
          <w:tcPr>
            <w:tcW w:w="1762" w:type="dxa"/>
          </w:tcPr>
          <w:p w:rsidR="00BC05E3" w:rsidRPr="00202E5B" w:rsidRDefault="00BC05E3" w:rsidP="00A133A3">
            <w:pPr>
              <w:pStyle w:val="TAC"/>
            </w:pPr>
            <w:r w:rsidRPr="00202E5B">
              <w:t>1.1</w:t>
            </w:r>
          </w:p>
        </w:tc>
        <w:tc>
          <w:tcPr>
            <w:tcW w:w="1303" w:type="dxa"/>
          </w:tcPr>
          <w:p w:rsidR="00BC05E3" w:rsidRPr="00202E5B" w:rsidRDefault="00BC05E3" w:rsidP="00A133A3">
            <w:pPr>
              <w:pStyle w:val="TAC"/>
            </w:pPr>
            <w:r w:rsidRPr="00202E5B">
              <w:t>409.2</w:t>
            </w:r>
          </w:p>
        </w:tc>
        <w:tc>
          <w:tcPr>
            <w:tcW w:w="1220" w:type="dxa"/>
            <w:vAlign w:val="bottom"/>
          </w:tcPr>
          <w:p w:rsidR="00BC05E3" w:rsidRPr="00202E5B" w:rsidRDefault="00BC05E3" w:rsidP="00A133A3">
            <w:pPr>
              <w:pStyle w:val="TAC"/>
            </w:pPr>
            <w:r w:rsidRPr="00202E5B">
              <w:t>18</w:t>
            </w:r>
          </w:p>
        </w:tc>
        <w:tc>
          <w:tcPr>
            <w:tcW w:w="1762" w:type="dxa"/>
          </w:tcPr>
          <w:p w:rsidR="00BC05E3" w:rsidRPr="00202E5B" w:rsidRDefault="00BC05E3" w:rsidP="00A133A3">
            <w:pPr>
              <w:pStyle w:val="TAC"/>
            </w:pPr>
            <w:r w:rsidRPr="00202E5B">
              <w:t>3.4</w:t>
            </w:r>
          </w:p>
        </w:tc>
        <w:tc>
          <w:tcPr>
            <w:tcW w:w="1303" w:type="dxa"/>
          </w:tcPr>
          <w:p w:rsidR="00BC05E3" w:rsidRPr="00202E5B" w:rsidRDefault="00BC05E3" w:rsidP="00A133A3">
            <w:pPr>
              <w:pStyle w:val="TAC"/>
            </w:pPr>
            <w:r w:rsidRPr="00202E5B">
              <w:t>1260.9</w:t>
            </w:r>
          </w:p>
        </w:tc>
      </w:tr>
      <w:tr w:rsidR="00BC05E3" w:rsidRPr="00202E5B" w:rsidTr="00DE0D06">
        <w:trPr>
          <w:jc w:val="center"/>
        </w:trPr>
        <w:tc>
          <w:tcPr>
            <w:tcW w:w="1172" w:type="dxa"/>
            <w:vAlign w:val="bottom"/>
          </w:tcPr>
          <w:p w:rsidR="00BC05E3" w:rsidRPr="00202E5B" w:rsidRDefault="00BC05E3" w:rsidP="00A133A3">
            <w:pPr>
              <w:pStyle w:val="TAC"/>
            </w:pPr>
            <w:r w:rsidRPr="00202E5B">
              <w:t>6</w:t>
            </w:r>
          </w:p>
        </w:tc>
        <w:tc>
          <w:tcPr>
            <w:tcW w:w="1762" w:type="dxa"/>
          </w:tcPr>
          <w:p w:rsidR="00BC05E3" w:rsidRPr="00202E5B" w:rsidRDefault="00BC05E3" w:rsidP="00A133A3">
            <w:pPr>
              <w:pStyle w:val="TAC"/>
            </w:pPr>
            <w:r w:rsidRPr="00202E5B">
              <w:t>1.2</w:t>
            </w:r>
          </w:p>
        </w:tc>
        <w:tc>
          <w:tcPr>
            <w:tcW w:w="1303" w:type="dxa"/>
          </w:tcPr>
          <w:p w:rsidR="00BC05E3" w:rsidRPr="00202E5B" w:rsidRDefault="00BC05E3" w:rsidP="00A133A3">
            <w:pPr>
              <w:pStyle w:val="TAC"/>
            </w:pPr>
            <w:r w:rsidRPr="00202E5B">
              <w:t>464.5</w:t>
            </w:r>
          </w:p>
        </w:tc>
        <w:tc>
          <w:tcPr>
            <w:tcW w:w="1220" w:type="dxa"/>
            <w:vAlign w:val="bottom"/>
          </w:tcPr>
          <w:p w:rsidR="00BC05E3" w:rsidRPr="00202E5B" w:rsidRDefault="00BC05E3" w:rsidP="00A133A3">
            <w:pPr>
              <w:pStyle w:val="TAC"/>
            </w:pPr>
            <w:r w:rsidRPr="00202E5B">
              <w:t>19</w:t>
            </w:r>
          </w:p>
        </w:tc>
        <w:tc>
          <w:tcPr>
            <w:tcW w:w="1762" w:type="dxa"/>
          </w:tcPr>
          <w:p w:rsidR="00BC05E3" w:rsidRPr="00202E5B" w:rsidRDefault="00BC05E3" w:rsidP="00A133A3">
            <w:pPr>
              <w:pStyle w:val="TAC"/>
            </w:pPr>
            <w:r w:rsidRPr="00202E5B">
              <w:t>3.4</w:t>
            </w:r>
          </w:p>
        </w:tc>
        <w:tc>
          <w:tcPr>
            <w:tcW w:w="1303" w:type="dxa"/>
          </w:tcPr>
          <w:p w:rsidR="00BC05E3" w:rsidRPr="00202E5B" w:rsidRDefault="00BC05E3" w:rsidP="00A133A3">
            <w:pPr>
              <w:pStyle w:val="TAC"/>
            </w:pPr>
            <w:r w:rsidRPr="00202E5B">
              <w:t>1260.9</w:t>
            </w:r>
          </w:p>
        </w:tc>
      </w:tr>
      <w:tr w:rsidR="00BC05E3" w:rsidRPr="00202E5B" w:rsidTr="00DE0D06">
        <w:trPr>
          <w:jc w:val="center"/>
        </w:trPr>
        <w:tc>
          <w:tcPr>
            <w:tcW w:w="1172" w:type="dxa"/>
            <w:vAlign w:val="bottom"/>
          </w:tcPr>
          <w:p w:rsidR="00BC05E3" w:rsidRPr="00202E5B" w:rsidRDefault="00BC05E3" w:rsidP="00A133A3">
            <w:pPr>
              <w:pStyle w:val="TAC"/>
            </w:pPr>
            <w:r w:rsidRPr="00202E5B">
              <w:t>7</w:t>
            </w:r>
          </w:p>
        </w:tc>
        <w:tc>
          <w:tcPr>
            <w:tcW w:w="1762" w:type="dxa"/>
          </w:tcPr>
          <w:p w:rsidR="00BC05E3" w:rsidRPr="00202E5B" w:rsidRDefault="00BC05E3" w:rsidP="00A133A3">
            <w:pPr>
              <w:pStyle w:val="TAC"/>
            </w:pPr>
            <w:r w:rsidRPr="00202E5B">
              <w:t>1.4</w:t>
            </w:r>
          </w:p>
        </w:tc>
        <w:tc>
          <w:tcPr>
            <w:tcW w:w="1303" w:type="dxa"/>
          </w:tcPr>
          <w:p w:rsidR="00BC05E3" w:rsidRPr="00202E5B" w:rsidRDefault="00BC05E3" w:rsidP="00A133A3">
            <w:pPr>
              <w:pStyle w:val="TAC"/>
            </w:pPr>
            <w:r w:rsidRPr="00202E5B">
              <w:t>523.0</w:t>
            </w:r>
          </w:p>
        </w:tc>
        <w:tc>
          <w:tcPr>
            <w:tcW w:w="1220" w:type="dxa"/>
            <w:vAlign w:val="bottom"/>
          </w:tcPr>
          <w:p w:rsidR="00BC05E3" w:rsidRPr="00202E5B" w:rsidRDefault="00BC05E3" w:rsidP="00A133A3">
            <w:pPr>
              <w:pStyle w:val="TAC"/>
            </w:pPr>
            <w:r w:rsidRPr="00202E5B">
              <w:t>20</w:t>
            </w:r>
          </w:p>
        </w:tc>
        <w:tc>
          <w:tcPr>
            <w:tcW w:w="1762" w:type="dxa"/>
          </w:tcPr>
          <w:p w:rsidR="00BC05E3" w:rsidRPr="00202E5B" w:rsidRDefault="00BC05E3" w:rsidP="00A133A3">
            <w:pPr>
              <w:pStyle w:val="TAC"/>
            </w:pPr>
            <w:r w:rsidRPr="00202E5B">
              <w:t>3.4</w:t>
            </w:r>
          </w:p>
        </w:tc>
        <w:tc>
          <w:tcPr>
            <w:tcW w:w="1303" w:type="dxa"/>
          </w:tcPr>
          <w:p w:rsidR="00BC05E3" w:rsidRPr="00202E5B" w:rsidRDefault="00BC05E3" w:rsidP="00A133A3">
            <w:pPr>
              <w:pStyle w:val="TAC"/>
            </w:pPr>
            <w:r w:rsidRPr="00202E5B">
              <w:t>1260.9</w:t>
            </w:r>
          </w:p>
        </w:tc>
      </w:tr>
    </w:tbl>
    <w:p w:rsidR="00821450" w:rsidRPr="007F4011" w:rsidRDefault="00821450" w:rsidP="00AE180B">
      <w:pPr>
        <w:rPr>
          <w:lang w:eastAsia="ja-JP"/>
        </w:rPr>
      </w:pPr>
    </w:p>
    <w:p w:rsidR="00A57170" w:rsidRPr="007F4011" w:rsidRDefault="00A63D0D" w:rsidP="00A57170">
      <w:pPr>
        <w:pStyle w:val="Heading8"/>
        <w:rPr>
          <w:lang w:val="sv-SE"/>
        </w:rPr>
      </w:pPr>
      <w:bookmarkStart w:id="323" w:name="_Toc518937273"/>
      <w:bookmarkStart w:id="324" w:name="_Toc46233132"/>
      <w:r w:rsidRPr="007F4011">
        <w:rPr>
          <w:lang w:val="sv-SE"/>
        </w:rPr>
        <w:t>Annex B</w:t>
      </w:r>
      <w:r w:rsidR="00A57170" w:rsidRPr="007F4011">
        <w:rPr>
          <w:lang w:val="sv-SE"/>
        </w:rPr>
        <w:t xml:space="preserve"> (</w:t>
      </w:r>
      <w:smartTag w:uri="urn:schemas-microsoft-com:office:smarttags" w:element="PersonName">
        <w:r w:rsidR="00A57170" w:rsidRPr="007F4011">
          <w:rPr>
            <w:lang w:val="sv-SE"/>
          </w:rPr>
          <w:t>info</w:t>
        </w:r>
      </w:smartTag>
      <w:r w:rsidR="00A57170" w:rsidRPr="007F4011">
        <w:rPr>
          <w:lang w:val="sv-SE"/>
        </w:rPr>
        <w:t>rmative):</w:t>
      </w:r>
      <w:r w:rsidR="00A57170" w:rsidRPr="007F4011">
        <w:rPr>
          <w:lang w:val="sv-SE"/>
        </w:rPr>
        <w:br/>
        <w:t>Smart Antenna Model for UTRA 1.28 Mcps TDD</w:t>
      </w:r>
      <w:bookmarkEnd w:id="323"/>
      <w:bookmarkEnd w:id="324"/>
    </w:p>
    <w:p w:rsidR="00A57170" w:rsidRPr="007F4011" w:rsidRDefault="00A57170" w:rsidP="00A57170">
      <w:pPr>
        <w:pStyle w:val="Heading2"/>
      </w:pPr>
      <w:bookmarkStart w:id="325" w:name="_Toc518937274"/>
      <w:bookmarkStart w:id="326" w:name="_Toc46233133"/>
      <w:r w:rsidRPr="007F4011">
        <w:t>B.1</w:t>
      </w:r>
      <w:r w:rsidRPr="007F4011">
        <w:tab/>
        <w:t>Description</w:t>
      </w:r>
      <w:bookmarkEnd w:id="325"/>
      <w:bookmarkEnd w:id="326"/>
    </w:p>
    <w:p w:rsidR="00A57170" w:rsidRPr="007F4011" w:rsidRDefault="00A57170" w:rsidP="00A57170">
      <w:r w:rsidRPr="007F4011">
        <w:t>Considering beam forming function of smart antenna, the following five basic beam forming pattern is provided with their main beam pointing to 0°,30°,45°,60° and 70° respectively. The beam patterns pointing to -30°,-45°,-60° and -70° can be derived through the image of the above beam patterns. Thus, we can get nine angles beamforming radioation pattern. The gain of blow -90 and above 90 is assumed as -∞ by using the ideal isolation. In the simulation each UE will select the most adjacent (in angle) beam pattern for signal strength and interference calculation accroding the the angle calculated from the UE position and BS sector antenna direction. For example if a UE ‘s angle to the direction of the sector is 25</w:t>
      </w:r>
      <w:r w:rsidRPr="007F4011">
        <w:rPr>
          <w:vertAlign w:val="superscript"/>
        </w:rPr>
        <w:t>0</w:t>
      </w:r>
      <w:r w:rsidRPr="007F4011">
        <w:t>, the 30</w:t>
      </w:r>
      <w:r w:rsidRPr="007F4011">
        <w:rPr>
          <w:vertAlign w:val="superscript"/>
        </w:rPr>
        <w:t>0</w:t>
      </w:r>
      <w:r w:rsidRPr="007F4011">
        <w:t xml:space="preserve"> beam pattern will be selected. Then the selected beam pattern will be shifted -5</w:t>
      </w:r>
      <w:r w:rsidRPr="007F4011">
        <w:rPr>
          <w:vertAlign w:val="superscript"/>
        </w:rPr>
        <w:t>0</w:t>
      </w:r>
      <w:r w:rsidRPr="007F4011">
        <w:t>, by which the main beam will pointing the UE. The signal strengh and interference from different direction will be calculated based on the shifted pattern. The shifted angle out of [-90°,90°] will be transfered inside [-90°,90°] by horizontal imaging.</w:t>
      </w:r>
    </w:p>
    <w:p w:rsidR="00A57170" w:rsidRPr="007F4011" w:rsidRDefault="00EB222C" w:rsidP="00A57170">
      <w:pPr>
        <w:jc w:val="center"/>
      </w:pPr>
      <w:r>
        <w:lastRenderedPageBreak/>
        <w:pict>
          <v:shape id="_x0000_i1158" type="#_x0000_t75" style="width:340.5pt;height:226.5pt">
            <v:imagedata r:id="rId179" o:title=""/>
            <o:lock v:ext="edit" aspectratio="f"/>
          </v:shape>
        </w:pict>
      </w:r>
    </w:p>
    <w:p w:rsidR="00A57170" w:rsidRPr="007F4011" w:rsidRDefault="00A57170" w:rsidP="00DC1575">
      <w:pPr>
        <w:pStyle w:val="TF"/>
        <w:outlineLvl w:val="0"/>
      </w:pPr>
      <w:bookmarkStart w:id="327" w:name="_Ref144111884"/>
      <w:r w:rsidRPr="007F4011">
        <w:t xml:space="preserve">Figure </w:t>
      </w:r>
      <w:bookmarkEnd w:id="327"/>
      <w:r w:rsidRPr="007F4011">
        <w:t>B.1:  0° beam forming pattern</w:t>
      </w:r>
    </w:p>
    <w:p w:rsidR="00A57170" w:rsidRPr="007F4011" w:rsidRDefault="00EB222C" w:rsidP="00A57170">
      <w:pPr>
        <w:jc w:val="center"/>
      </w:pPr>
      <w:r>
        <w:pict>
          <v:shape id="_x0000_i1159" type="#_x0000_t75" style="width:340.5pt;height:226.5pt">
            <v:imagedata r:id="rId180" o:title=""/>
            <o:lock v:ext="edit" aspectratio="f"/>
          </v:shape>
        </w:pict>
      </w:r>
    </w:p>
    <w:p w:rsidR="00A57170" w:rsidRPr="007F4011" w:rsidRDefault="00A57170" w:rsidP="00DC1575">
      <w:pPr>
        <w:pStyle w:val="TF"/>
        <w:outlineLvl w:val="0"/>
      </w:pPr>
      <w:r w:rsidRPr="007F4011">
        <w:t>Figure B.2: 30° beam forming pattern</w:t>
      </w:r>
    </w:p>
    <w:p w:rsidR="00A57170" w:rsidRPr="007F4011" w:rsidRDefault="00A57170" w:rsidP="00A57170"/>
    <w:p w:rsidR="00A57170" w:rsidRPr="007F4011" w:rsidRDefault="00EB222C" w:rsidP="00A57170">
      <w:pPr>
        <w:jc w:val="center"/>
      </w:pPr>
      <w:r>
        <w:lastRenderedPageBreak/>
        <w:pict>
          <v:shape id="_x0000_i1160" type="#_x0000_t75" style="width:340.5pt;height:226.5pt">
            <v:imagedata r:id="rId181" o:title=""/>
            <o:lock v:ext="edit" aspectratio="f"/>
          </v:shape>
        </w:pict>
      </w:r>
    </w:p>
    <w:p w:rsidR="00A57170" w:rsidRPr="007F4011" w:rsidRDefault="00A57170" w:rsidP="00DC1575">
      <w:pPr>
        <w:pStyle w:val="TF"/>
        <w:outlineLvl w:val="0"/>
      </w:pPr>
      <w:r w:rsidRPr="007F4011">
        <w:t>Figure B.3: 45° beam forming pattern</w:t>
      </w:r>
    </w:p>
    <w:p w:rsidR="00A57170" w:rsidRPr="007F4011" w:rsidRDefault="00EB222C" w:rsidP="00A57170">
      <w:pPr>
        <w:keepNext/>
        <w:jc w:val="center"/>
      </w:pPr>
      <w:r>
        <w:pict>
          <v:shape id="_x0000_i1161" type="#_x0000_t75" style="width:340.5pt;height:226.5pt">
            <v:imagedata r:id="rId182" o:title=""/>
            <o:lock v:ext="edit" aspectratio="f"/>
          </v:shape>
        </w:pict>
      </w:r>
    </w:p>
    <w:p w:rsidR="00A57170" w:rsidRPr="007F4011" w:rsidRDefault="00A57170" w:rsidP="00DC1575">
      <w:pPr>
        <w:pStyle w:val="TF"/>
        <w:outlineLvl w:val="0"/>
        <w:rPr>
          <w:szCs w:val="21"/>
        </w:rPr>
      </w:pPr>
      <w:r w:rsidRPr="007F4011">
        <w:t>Figure B.4:  60° beam forming pattern</w:t>
      </w:r>
    </w:p>
    <w:p w:rsidR="00A57170" w:rsidRPr="007F4011" w:rsidRDefault="00EB222C" w:rsidP="00175557">
      <w:pPr>
        <w:pStyle w:val="TH"/>
      </w:pPr>
      <w:r>
        <w:lastRenderedPageBreak/>
        <w:pict>
          <v:shape id="_x0000_i1162" type="#_x0000_t75" style="width:340.5pt;height:226.5pt">
            <v:imagedata r:id="rId183" o:title=""/>
            <o:lock v:ext="edit" aspectratio="f"/>
          </v:shape>
        </w:pict>
      </w:r>
    </w:p>
    <w:p w:rsidR="00A57170" w:rsidRPr="007F4011" w:rsidRDefault="00A57170" w:rsidP="00DC1575">
      <w:pPr>
        <w:pStyle w:val="TF"/>
        <w:outlineLvl w:val="0"/>
        <w:rPr>
          <w:szCs w:val="21"/>
        </w:rPr>
      </w:pPr>
      <w:r w:rsidRPr="007F4011">
        <w:t>Figure B.5:  70° beam forming pattern</w:t>
      </w:r>
    </w:p>
    <w:p w:rsidR="00365C77" w:rsidRPr="007F4011" w:rsidRDefault="00365C77" w:rsidP="00365C77">
      <w:pPr>
        <w:rPr>
          <w:lang w:val="en-US" w:eastAsia="ja-JP"/>
        </w:rPr>
      </w:pPr>
    </w:p>
    <w:p w:rsidR="00365C77" w:rsidRPr="007F4011" w:rsidRDefault="00365C77" w:rsidP="007A0A6F">
      <w:pPr>
        <w:pStyle w:val="Heading8"/>
        <w:rPr>
          <w:lang w:val="en-US" w:eastAsia="ja-JP"/>
        </w:rPr>
      </w:pPr>
      <w:r w:rsidRPr="007F4011">
        <w:br w:type="page"/>
      </w:r>
      <w:bookmarkStart w:id="328" w:name="_Toc518937275"/>
      <w:bookmarkStart w:id="329" w:name="_Toc46233134"/>
      <w:r w:rsidRPr="007F4011">
        <w:rPr>
          <w:rFonts w:hint="eastAsia"/>
          <w:lang w:val="en-US" w:eastAsia="ja-JP"/>
        </w:rPr>
        <w:lastRenderedPageBreak/>
        <w:t>Annex C</w:t>
      </w:r>
      <w:r w:rsidR="005C7D66" w:rsidRPr="001C6075">
        <w:t xml:space="preserve"> (</w:t>
      </w:r>
      <w:smartTag w:uri="urn:schemas-microsoft-com:office:smarttags" w:element="PersonName">
        <w:r w:rsidR="005C7D66" w:rsidRPr="001C6075">
          <w:t>info</w:t>
        </w:r>
      </w:smartTag>
      <w:r w:rsidR="005C7D66" w:rsidRPr="001C6075">
        <w:t>rmative):</w:t>
      </w:r>
      <w:r w:rsidR="005C7D66" w:rsidRPr="001C6075">
        <w:br/>
        <w:t>S</w:t>
      </w:r>
      <w:r w:rsidRPr="007F4011">
        <w:rPr>
          <w:rFonts w:hint="eastAsia"/>
          <w:lang w:val="en-US" w:eastAsia="ja-JP"/>
        </w:rPr>
        <w:t>imulation assumptions for LTE-A coexistence</w:t>
      </w:r>
      <w:bookmarkEnd w:id="328"/>
      <w:bookmarkEnd w:id="329"/>
    </w:p>
    <w:p w:rsidR="007A53D3" w:rsidRPr="007F4011" w:rsidRDefault="007A53D3" w:rsidP="007A53D3"/>
    <w:p w:rsidR="00365C77" w:rsidRPr="007F4011" w:rsidRDefault="00365C77" w:rsidP="00DC1575">
      <w:pPr>
        <w:pStyle w:val="TH"/>
        <w:outlineLvl w:val="0"/>
        <w:rPr>
          <w:lang w:eastAsia="ja-JP"/>
        </w:rPr>
      </w:pPr>
      <w:r w:rsidRPr="007F4011">
        <w:t xml:space="preserve">Table </w:t>
      </w:r>
      <w:r w:rsidRPr="007F4011">
        <w:rPr>
          <w:rFonts w:hint="eastAsia"/>
          <w:lang w:eastAsia="ja-JP"/>
        </w:rPr>
        <w:t>C.1</w:t>
      </w:r>
      <w:r w:rsidRPr="007F4011">
        <w:rPr>
          <w:rFonts w:hint="eastAsia"/>
          <w:lang w:eastAsia="zh-CN"/>
        </w:rPr>
        <w:t xml:space="preserve"> </w:t>
      </w:r>
      <w:r w:rsidRPr="007F4011">
        <w:rPr>
          <w:rFonts w:hint="eastAsia"/>
          <w:lang w:eastAsia="ja-JP"/>
        </w:rPr>
        <w:t>Simulation assumptions for LTE-A coexistence</w:t>
      </w:r>
    </w:p>
    <w:tbl>
      <w:tblPr>
        <w:tblW w:w="10540" w:type="dxa"/>
        <w:tblInd w:w="84" w:type="dxa"/>
        <w:tblCellMar>
          <w:left w:w="99" w:type="dxa"/>
          <w:right w:w="99" w:type="dxa"/>
        </w:tblCellMar>
        <w:tblLook w:val="0000" w:firstRow="0" w:lastRow="0" w:firstColumn="0" w:lastColumn="0" w:noHBand="0" w:noVBand="0"/>
      </w:tblPr>
      <w:tblGrid>
        <w:gridCol w:w="3780"/>
        <w:gridCol w:w="6760"/>
      </w:tblGrid>
      <w:tr w:rsidR="00365C77" w:rsidRPr="00202E5B">
        <w:trPr>
          <w:trHeight w:val="285"/>
        </w:trPr>
        <w:tc>
          <w:tcPr>
            <w:tcW w:w="3780"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365C77" w:rsidRPr="007F4011" w:rsidRDefault="00365C77" w:rsidP="00365C77">
            <w:pPr>
              <w:pStyle w:val="TAH"/>
              <w:rPr>
                <w:rFonts w:eastAsia="MS PGothic"/>
                <w:lang w:val="en-US" w:eastAsia="ja-JP"/>
              </w:rPr>
            </w:pPr>
            <w:r w:rsidRPr="007F4011">
              <w:rPr>
                <w:rFonts w:eastAsia="MS PGothic"/>
                <w:lang w:val="en-US" w:eastAsia="ja-JP"/>
              </w:rPr>
              <w:t>Parameter</w:t>
            </w:r>
          </w:p>
        </w:tc>
        <w:tc>
          <w:tcPr>
            <w:tcW w:w="6760" w:type="dxa"/>
            <w:tcBorders>
              <w:top w:val="single" w:sz="8" w:space="0" w:color="auto"/>
              <w:left w:val="nil"/>
              <w:bottom w:val="single" w:sz="8" w:space="0" w:color="auto"/>
              <w:right w:val="single" w:sz="8" w:space="0" w:color="auto"/>
            </w:tcBorders>
            <w:shd w:val="clear" w:color="auto" w:fill="FFFF99"/>
            <w:noWrap/>
            <w:vAlign w:val="center"/>
          </w:tcPr>
          <w:p w:rsidR="00365C77" w:rsidRPr="007F4011" w:rsidRDefault="00365C77" w:rsidP="00365C77">
            <w:pPr>
              <w:pStyle w:val="TAH"/>
              <w:rPr>
                <w:rFonts w:eastAsia="MS PGothic"/>
                <w:lang w:val="en-US" w:eastAsia="ja-JP"/>
              </w:rPr>
            </w:pPr>
            <w:r w:rsidRPr="007F4011">
              <w:rPr>
                <w:rFonts w:eastAsia="MS PGothic"/>
                <w:lang w:val="en-US" w:eastAsia="ja-JP"/>
              </w:rPr>
              <w:t>Assumption (common)</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Environment</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Macro cell, Urban area, Uncoordinated deployment</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Carrier frequency</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2000 MHz</w:t>
            </w:r>
          </w:p>
        </w:tc>
      </w:tr>
      <w:tr w:rsidR="00365C77" w:rsidRPr="00202E5B">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Cellular layout</w:t>
            </w:r>
          </w:p>
        </w:tc>
        <w:tc>
          <w:tcPr>
            <w:tcW w:w="6760" w:type="dxa"/>
            <w:tcBorders>
              <w:top w:val="nil"/>
              <w:left w:val="nil"/>
              <w:bottom w:val="nil"/>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Hexagonal grid, 19 cell sites, 57 sectors with BTS in the corner of the cell ,</w:t>
            </w:r>
          </w:p>
        </w:tc>
      </w:tr>
      <w:tr w:rsidR="00365C77" w:rsidRPr="00202E5B">
        <w:trPr>
          <w:trHeight w:val="285"/>
        </w:trPr>
        <w:tc>
          <w:tcPr>
            <w:tcW w:w="3780" w:type="dxa"/>
            <w:vMerge/>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65-degree sectored beam.</w:t>
            </w:r>
          </w:p>
        </w:tc>
      </w:tr>
      <w:tr w:rsidR="00365C77" w:rsidRPr="00202E5B">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gain</w:t>
            </w:r>
            <w:r w:rsidRPr="007F4011">
              <w:rPr>
                <w:rFonts w:eastAsia="MS PGothic"/>
                <w:sz w:val="21"/>
                <w:szCs w:val="21"/>
                <w:lang w:val="en-US" w:eastAsia="ja-JP"/>
              </w:rPr>
              <w:br/>
              <w:t>(include feeder loss)</w:t>
            </w:r>
          </w:p>
        </w:tc>
        <w:tc>
          <w:tcPr>
            <w:tcW w:w="6760" w:type="dxa"/>
            <w:vMerge w:val="restart"/>
            <w:tcBorders>
              <w:top w:val="nil"/>
              <w:left w:val="single" w:sz="8" w:space="0" w:color="auto"/>
              <w:bottom w:val="single" w:sz="8" w:space="0" w:color="000000"/>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15 dBi</w:t>
            </w:r>
          </w:p>
        </w:tc>
      </w:tr>
      <w:tr w:rsidR="00365C77" w:rsidRPr="00202E5B">
        <w:trPr>
          <w:trHeight w:val="285"/>
        </w:trPr>
        <w:tc>
          <w:tcPr>
            <w:tcW w:w="3780" w:type="dxa"/>
            <w:vMerge/>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c>
          <w:tcPr>
            <w:tcW w:w="6760" w:type="dxa"/>
            <w:vMerge/>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r>
      <w:tr w:rsidR="00365C77" w:rsidRPr="00202E5B">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frontback ratio (A</w:t>
            </w:r>
            <w:r w:rsidRPr="007F4011">
              <w:rPr>
                <w:rFonts w:eastAsia="MS PGothic"/>
                <w:sz w:val="21"/>
                <w:szCs w:val="21"/>
                <w:vertAlign w:val="subscript"/>
                <w:lang w:val="en-US" w:eastAsia="ja-JP"/>
              </w:rPr>
              <w:t>m</w:t>
            </w:r>
            <w:r w:rsidRPr="007F4011">
              <w:rPr>
                <w:rFonts w:eastAsia="MS PGothic"/>
                <w:sz w:val="21"/>
                <w:szCs w:val="21"/>
                <w:lang w:val="en-US" w:eastAsia="ja-JP"/>
              </w:rPr>
              <w:t>)</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 dB</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height</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30 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Inter-site distance</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750 m</w:t>
            </w:r>
          </w:p>
        </w:tc>
      </w:tr>
      <w:tr w:rsidR="00365C77" w:rsidRPr="00202E5B">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Pathloss model</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128.1+37.6log10(r) + 21*log</w:t>
            </w:r>
            <w:r w:rsidRPr="007F4011">
              <w:rPr>
                <w:rFonts w:eastAsia="MS PGothic"/>
                <w:sz w:val="21"/>
                <w:szCs w:val="21"/>
                <w:vertAlign w:val="subscript"/>
                <w:lang w:val="en-US" w:eastAsia="ja-JP"/>
              </w:rPr>
              <w:t>10</w:t>
            </w:r>
            <w:r w:rsidRPr="007F4011">
              <w:rPr>
                <w:rFonts w:eastAsia="MS PGothic"/>
                <w:sz w:val="21"/>
                <w:szCs w:val="21"/>
                <w:lang w:val="en-US" w:eastAsia="ja-JP"/>
              </w:rPr>
              <w:t>(f</w:t>
            </w:r>
            <w:r w:rsidRPr="007F4011">
              <w:rPr>
                <w:rFonts w:eastAsia="MS PGothic"/>
                <w:sz w:val="21"/>
                <w:szCs w:val="21"/>
                <w:vertAlign w:val="subscript"/>
                <w:lang w:val="en-US" w:eastAsia="ja-JP"/>
              </w:rPr>
              <w:t>c</w:t>
            </w:r>
            <w:r w:rsidRPr="007F4011">
              <w:rPr>
                <w:rFonts w:eastAsia="MS PGothic"/>
                <w:sz w:val="21"/>
                <w:szCs w:val="21"/>
                <w:lang w:val="en-US" w:eastAsia="ja-JP"/>
              </w:rPr>
              <w:t>/2.0)</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log-normal fade shadow</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dB</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Shadowing correlation</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Between cells: 0.5, Between sectors: 1.0</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MCL (including antenna gain)</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70 dB</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Handover margin</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dB</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white noise power density</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-174 dBm/Hz</w:t>
            </w:r>
          </w:p>
        </w:tc>
      </w:tr>
      <w:tr w:rsidR="00365C77" w:rsidRPr="00202E5B">
        <w:trPr>
          <w:trHeight w:val="225"/>
        </w:trPr>
        <w:tc>
          <w:tcPr>
            <w:tcW w:w="3780" w:type="dxa"/>
            <w:tcBorders>
              <w:top w:val="nil"/>
              <w:left w:val="single" w:sz="8" w:space="0" w:color="auto"/>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 xml:space="preserve">BTS </w:t>
            </w:r>
            <w:r w:rsidRPr="007F4011">
              <w:rPr>
                <w:rFonts w:eastAsia="MS PGothic" w:hint="eastAsia"/>
                <w:sz w:val="21"/>
                <w:szCs w:val="21"/>
                <w:lang w:val="en-US" w:eastAsia="ja-JP"/>
              </w:rPr>
              <w:t>n</w:t>
            </w:r>
            <w:r w:rsidRPr="007F4011">
              <w:rPr>
                <w:rFonts w:eastAsia="MS PGothic"/>
                <w:sz w:val="21"/>
                <w:szCs w:val="21"/>
                <w:lang w:val="en-US" w:eastAsia="ja-JP"/>
              </w:rPr>
              <w:t>oise figure</w:t>
            </w:r>
          </w:p>
        </w:tc>
        <w:tc>
          <w:tcPr>
            <w:tcW w:w="6760" w:type="dxa"/>
            <w:tcBorders>
              <w:top w:val="nil"/>
              <w:left w:val="nil"/>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dB</w:t>
            </w:r>
          </w:p>
        </w:tc>
      </w:tr>
      <w:tr w:rsidR="00365C77" w:rsidRPr="00202E5B">
        <w:trPr>
          <w:trHeight w:val="147"/>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UE noise figure</w:t>
            </w:r>
          </w:p>
        </w:tc>
        <w:tc>
          <w:tcPr>
            <w:tcW w:w="6760" w:type="dxa"/>
            <w:tcBorders>
              <w:top w:val="single" w:sz="4" w:space="0" w:color="auto"/>
              <w:left w:val="nil"/>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9 dB</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Scheduling algorithm</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Round Robin</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5</w:t>
            </w:r>
            <w:r w:rsidRPr="00202E5B">
              <w:rPr>
                <w:b/>
                <w:bCs/>
                <w:sz w:val="21"/>
                <w:szCs w:val="21"/>
                <w:lang w:val="en-US" w:eastAsia="ja-JP"/>
              </w:rPr>
              <w:t xml:space="preserve"> </w:t>
            </w:r>
            <w:r w:rsidRPr="007F4011">
              <w:rPr>
                <w:rFonts w:eastAsia="SimSun" w:hint="eastAsia"/>
                <w:b/>
                <w:bCs/>
                <w:sz w:val="21"/>
                <w:szCs w:val="21"/>
                <w:lang w:val="en-US" w:eastAsia="zh-CN"/>
              </w:rPr>
              <w:t xml:space="preserve">MHz </w:t>
            </w:r>
            <w:r w:rsidRPr="007F4011">
              <w:rPr>
                <w:rFonts w:eastAsia="MS PGothic"/>
                <w:b/>
                <w:bCs/>
                <w:sz w:val="21"/>
                <w:szCs w:val="21"/>
                <w:lang w:val="en-US" w:eastAsia="ja-JP"/>
              </w:rPr>
              <w:t>UTRA)</w:t>
            </w:r>
          </w:p>
        </w:tc>
      </w:tr>
      <w:tr w:rsidR="00365C77" w:rsidRPr="00202E5B">
        <w:trPr>
          <w:trHeight w:val="210"/>
        </w:trPr>
        <w:tc>
          <w:tcPr>
            <w:tcW w:w="3780" w:type="dxa"/>
            <w:tcBorders>
              <w:top w:val="nil"/>
              <w:left w:val="single" w:sz="8" w:space="0" w:color="auto"/>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MHz</w:t>
            </w:r>
          </w:p>
        </w:tc>
      </w:tr>
      <w:tr w:rsidR="00365C77" w:rsidRPr="00202E5B">
        <w:trPr>
          <w:trHeight w:val="25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43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21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(8kbps), full-buffer</w:t>
            </w:r>
          </w:p>
        </w:tc>
      </w:tr>
      <w:tr w:rsidR="00365C77" w:rsidRPr="00202E5B">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bottom w:val="nil"/>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N/A (UL)</w:t>
            </w:r>
          </w:p>
        </w:tc>
      </w:tr>
      <w:tr w:rsidR="00365C77" w:rsidRPr="00202E5B">
        <w:trPr>
          <w:trHeight w:val="285"/>
        </w:trPr>
        <w:tc>
          <w:tcPr>
            <w:tcW w:w="3780" w:type="dxa"/>
            <w:vMerge/>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0.4 (DL)</w:t>
            </w:r>
          </w:p>
        </w:tc>
      </w:tr>
      <w:tr w:rsidR="00365C77" w:rsidRPr="00202E5B">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Target Eb/N0</w:t>
            </w:r>
          </w:p>
        </w:tc>
        <w:tc>
          <w:tcPr>
            <w:tcW w:w="6760" w:type="dxa"/>
            <w:tcBorders>
              <w:top w:val="nil"/>
              <w:left w:val="nil"/>
              <w:bottom w:val="nil"/>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6.1 dB (UL)</w:t>
            </w:r>
          </w:p>
        </w:tc>
      </w:tr>
      <w:tr w:rsidR="00365C77" w:rsidRPr="00202E5B">
        <w:trPr>
          <w:trHeight w:val="285"/>
        </w:trPr>
        <w:tc>
          <w:tcPr>
            <w:tcW w:w="3780" w:type="dxa"/>
            <w:vMerge/>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7.9 dB (DL)</w:t>
            </w:r>
          </w:p>
        </w:tc>
      </w:tr>
      <w:tr w:rsidR="00365C77" w:rsidRPr="00202E5B">
        <w:trPr>
          <w:trHeight w:val="285"/>
        </w:trPr>
        <w:tc>
          <w:tcPr>
            <w:tcW w:w="3780" w:type="dxa"/>
            <w:tcBorders>
              <w:top w:val="nil"/>
              <w:left w:val="single" w:sz="8" w:space="0" w:color="auto"/>
              <w:bottom w:val="single" w:sz="8" w:space="0" w:color="000000"/>
              <w:right w:val="single" w:sz="8" w:space="0" w:color="auto"/>
            </w:tcBorders>
            <w:shd w:val="clear" w:color="auto" w:fill="FFFF99"/>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 xml:space="preserve">1.6 MHz </w:t>
            </w:r>
            <w:r w:rsidRPr="007F4011">
              <w:rPr>
                <w:rFonts w:eastAsia="MS PGothic"/>
                <w:b/>
                <w:bCs/>
                <w:sz w:val="21"/>
                <w:szCs w:val="21"/>
                <w:lang w:val="en-US" w:eastAsia="ja-JP"/>
              </w:rPr>
              <w:t>UTRA)</w:t>
            </w:r>
          </w:p>
        </w:tc>
      </w:tr>
      <w:tr w:rsidR="00365C77" w:rsidRPr="00202E5B">
        <w:trPr>
          <w:trHeight w:val="285"/>
        </w:trPr>
        <w:tc>
          <w:tcPr>
            <w:tcW w:w="3780" w:type="dxa"/>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1.6</w:t>
            </w:r>
            <w:r w:rsidRPr="007F4011">
              <w:rPr>
                <w:rFonts w:eastAsia="MS PGothic"/>
                <w:sz w:val="21"/>
                <w:szCs w:val="21"/>
                <w:lang w:val="en-US" w:eastAsia="ja-JP"/>
              </w:rPr>
              <w:t xml:space="preserve"> MHz</w:t>
            </w:r>
          </w:p>
        </w:tc>
      </w:tr>
      <w:tr w:rsidR="00365C77" w:rsidRPr="00202E5B">
        <w:trPr>
          <w:trHeight w:val="285"/>
        </w:trPr>
        <w:tc>
          <w:tcPr>
            <w:tcW w:w="3780" w:type="dxa"/>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Smart antenna model</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TR 36.942 Annex &lt;B&gt;</w:t>
            </w:r>
          </w:p>
        </w:tc>
      </w:tr>
      <w:tr w:rsidR="00365C77" w:rsidRPr="00202E5B">
        <w:trPr>
          <w:trHeight w:val="285"/>
        </w:trPr>
        <w:tc>
          <w:tcPr>
            <w:tcW w:w="3780" w:type="dxa"/>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34</w:t>
            </w:r>
            <w:r w:rsidRPr="007F4011">
              <w:rPr>
                <w:rFonts w:eastAsia="MS PGothic" w:hint="eastAsia"/>
                <w:sz w:val="21"/>
                <w:szCs w:val="21"/>
                <w:lang w:val="en-US" w:eastAsia="ja-JP"/>
              </w:rPr>
              <w:t xml:space="preserve"> dBm</w:t>
            </w:r>
          </w:p>
        </w:tc>
      </w:tr>
      <w:tr w:rsidR="00365C77" w:rsidRPr="00202E5B">
        <w:trPr>
          <w:trHeight w:val="285"/>
        </w:trPr>
        <w:tc>
          <w:tcPr>
            <w:tcW w:w="3780" w:type="dxa"/>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w:t>
            </w:r>
            <w:r w:rsidRPr="007F4011">
              <w:rPr>
                <w:rFonts w:eastAsia="SimSun" w:hint="eastAsia"/>
                <w:sz w:val="21"/>
                <w:szCs w:val="21"/>
                <w:lang w:val="en-US" w:eastAsia="zh-CN"/>
              </w:rPr>
              <w:t>4</w:t>
            </w:r>
            <w:r w:rsidRPr="007F4011">
              <w:rPr>
                <w:rFonts w:eastAsia="MS PGothic"/>
                <w:sz w:val="21"/>
                <w:szCs w:val="21"/>
                <w:lang w:val="en-US" w:eastAsia="ja-JP"/>
              </w:rPr>
              <w:t xml:space="preserve"> dBm</w:t>
            </w:r>
          </w:p>
        </w:tc>
      </w:tr>
      <w:tr w:rsidR="00365C77" w:rsidRPr="00202E5B">
        <w:trPr>
          <w:trHeight w:val="285"/>
        </w:trPr>
        <w:tc>
          <w:tcPr>
            <w:tcW w:w="3780" w:type="dxa"/>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t>
            </w:r>
            <w:r w:rsidRPr="007F4011">
              <w:rPr>
                <w:rFonts w:eastAsia="SimSun" w:hint="eastAsia"/>
                <w:sz w:val="21"/>
                <w:szCs w:val="21"/>
                <w:lang w:val="en-US" w:eastAsia="zh-CN"/>
              </w:rPr>
              <w:t>49</w:t>
            </w:r>
            <w:r w:rsidRPr="007F4011">
              <w:rPr>
                <w:rFonts w:eastAsia="MS PGothic"/>
                <w:sz w:val="21"/>
                <w:szCs w:val="21"/>
                <w:lang w:val="en-US" w:eastAsia="ja-JP"/>
              </w:rPr>
              <w:t xml:space="preserve"> dBm</w:t>
            </w:r>
          </w:p>
        </w:tc>
      </w:tr>
      <w:tr w:rsidR="00365C77" w:rsidRPr="00202E5B">
        <w:trPr>
          <w:trHeight w:val="285"/>
        </w:trPr>
        <w:tc>
          <w:tcPr>
            <w:tcW w:w="3780" w:type="dxa"/>
            <w:tcBorders>
              <w:top w:val="nil"/>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w:t>
            </w:r>
            <w:r w:rsidRPr="007F4011">
              <w:rPr>
                <w:rFonts w:eastAsia="SimSun" w:hint="eastAsia"/>
                <w:sz w:val="21"/>
                <w:szCs w:val="21"/>
                <w:lang w:val="en-US" w:eastAsia="zh-CN"/>
              </w:rPr>
              <w:t>12.2</w:t>
            </w:r>
            <w:r w:rsidRPr="007F4011">
              <w:rPr>
                <w:rFonts w:eastAsia="MS PGothic"/>
                <w:sz w:val="21"/>
                <w:szCs w:val="21"/>
                <w:lang w:val="en-US" w:eastAsia="ja-JP"/>
              </w:rPr>
              <w:t>kbps), full-buffer</w:t>
            </w:r>
          </w:p>
        </w:tc>
      </w:tr>
      <w:tr w:rsidR="00365C77" w:rsidRPr="00202E5B">
        <w:trPr>
          <w:trHeight w:val="285"/>
        </w:trPr>
        <w:tc>
          <w:tcPr>
            <w:tcW w:w="3780" w:type="dxa"/>
            <w:vMerge w:val="restart"/>
            <w:tcBorders>
              <w:top w:val="nil"/>
              <w:left w:val="single" w:sz="8" w:space="0" w:color="auto"/>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0.22</w:t>
            </w:r>
            <w:r w:rsidRPr="007F4011">
              <w:rPr>
                <w:rFonts w:eastAsia="MS PGothic" w:hint="eastAsia"/>
                <w:sz w:val="21"/>
                <w:szCs w:val="21"/>
                <w:lang w:val="en-US" w:eastAsia="ja-JP"/>
              </w:rPr>
              <w:t xml:space="preserve"> (UL)</w:t>
            </w:r>
          </w:p>
        </w:tc>
      </w:tr>
      <w:tr w:rsidR="00365C77" w:rsidRPr="00202E5B">
        <w:trPr>
          <w:trHeight w:val="285"/>
        </w:trPr>
        <w:tc>
          <w:tcPr>
            <w:tcW w:w="3780" w:type="dxa"/>
            <w:vMerge/>
            <w:tcBorders>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w:t>
            </w:r>
            <w:r w:rsidRPr="007F4011">
              <w:rPr>
                <w:rFonts w:eastAsia="MS PGothic" w:hint="eastAsia"/>
                <w:sz w:val="21"/>
                <w:szCs w:val="21"/>
                <w:lang w:val="en-US" w:eastAsia="ja-JP"/>
              </w:rPr>
              <w:t xml:space="preserve"> (DL)</w:t>
            </w:r>
          </w:p>
        </w:tc>
      </w:tr>
      <w:tr w:rsidR="00365C77" w:rsidRPr="00202E5B">
        <w:trPr>
          <w:trHeight w:val="285"/>
        </w:trPr>
        <w:tc>
          <w:tcPr>
            <w:tcW w:w="3780" w:type="dxa"/>
            <w:vMerge w:val="restart"/>
            <w:tcBorders>
              <w:top w:val="nil"/>
              <w:left w:val="single" w:sz="8" w:space="0" w:color="auto"/>
              <w:right w:val="single" w:sz="8" w:space="0" w:color="auto"/>
            </w:tcBorders>
            <w:vAlign w:val="center"/>
          </w:tcPr>
          <w:p w:rsidR="00365C77" w:rsidRPr="007F4011" w:rsidRDefault="00365C77" w:rsidP="00365C77">
            <w:pPr>
              <w:spacing w:after="0"/>
              <w:jc w:val="center"/>
              <w:rPr>
                <w:rFonts w:eastAsia="SimSun"/>
                <w:sz w:val="21"/>
                <w:szCs w:val="21"/>
                <w:lang w:val="pt-BR" w:eastAsia="zh-CN"/>
              </w:rPr>
            </w:pPr>
            <w:r w:rsidRPr="007F4011">
              <w:rPr>
                <w:rFonts w:eastAsia="MS PGothic" w:hint="eastAsia"/>
                <w:sz w:val="21"/>
                <w:szCs w:val="21"/>
                <w:lang w:val="pt-BR" w:eastAsia="ja-JP"/>
              </w:rPr>
              <w:t xml:space="preserve">Target </w:t>
            </w:r>
            <w:r w:rsidRPr="007F4011">
              <w:rPr>
                <w:rFonts w:eastAsia="SimSun" w:hint="eastAsia"/>
                <w:sz w:val="21"/>
                <w:szCs w:val="21"/>
                <w:lang w:val="pt-BR" w:eastAsia="zh-CN"/>
              </w:rPr>
              <w:t>SIR</w:t>
            </w:r>
          </w:p>
        </w:tc>
        <w:tc>
          <w:tcPr>
            <w:tcW w:w="6760" w:type="dxa"/>
            <w:tcBorders>
              <w:top w:val="nil"/>
              <w:left w:val="nil"/>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(UL)</w:t>
            </w:r>
          </w:p>
        </w:tc>
      </w:tr>
      <w:tr w:rsidR="00365C77" w:rsidRPr="00202E5B">
        <w:trPr>
          <w:trHeight w:val="285"/>
        </w:trPr>
        <w:tc>
          <w:tcPr>
            <w:tcW w:w="3780" w:type="dxa"/>
            <w:vMerge/>
            <w:tcBorders>
              <w:left w:val="single" w:sz="8" w:space="0" w:color="auto"/>
              <w:bottom w:val="single" w:sz="8" w:space="0" w:color="000000"/>
              <w:right w:val="single" w:sz="8" w:space="0" w:color="auto"/>
            </w:tcBorders>
            <w:vAlign w:val="center"/>
          </w:tcPr>
          <w:p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(DL)</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w:t>
            </w:r>
          </w:p>
        </w:tc>
      </w:tr>
      <w:tr w:rsidR="00365C77" w:rsidRPr="00202E5B">
        <w:trPr>
          <w:trHeight w:val="195"/>
        </w:trPr>
        <w:tc>
          <w:tcPr>
            <w:tcW w:w="3780" w:type="dxa"/>
            <w:tcBorders>
              <w:top w:val="nil"/>
              <w:left w:val="single" w:sz="8" w:space="0" w:color="auto"/>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10 MHz</w:t>
            </w:r>
          </w:p>
        </w:tc>
      </w:tr>
      <w:tr w:rsidR="00365C77" w:rsidRPr="00202E5B">
        <w:trPr>
          <w:trHeight w:val="270"/>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46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50 RBs</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(total: 48 RBs)  </w:t>
            </w:r>
            <w:r w:rsidRPr="007F4011">
              <w:rPr>
                <w:rFonts w:eastAsia="MS PGothic"/>
                <w:sz w:val="21"/>
                <w:szCs w:val="21"/>
                <w:lang w:val="en-US" w:eastAsia="ja-JP"/>
              </w:rPr>
              <w:t>(UL),</w:t>
            </w:r>
          </w:p>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RBs (DL)</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UEs (UL), 1 UE (DL)</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(LTE-A)</w:t>
            </w:r>
          </w:p>
        </w:tc>
      </w:tr>
      <w:tr w:rsidR="00365C77" w:rsidRPr="00202E5B">
        <w:trPr>
          <w:trHeight w:val="270"/>
        </w:trPr>
        <w:tc>
          <w:tcPr>
            <w:tcW w:w="3780" w:type="dxa"/>
            <w:tcBorders>
              <w:top w:val="nil"/>
              <w:left w:val="single" w:sz="8" w:space="0" w:color="auto"/>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40 MHz</w:t>
            </w:r>
          </w:p>
        </w:tc>
      </w:tr>
      <w:tr w:rsidR="00365C77" w:rsidRPr="00202E5B">
        <w:trPr>
          <w:trHeight w:val="22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49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200 RBs</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 (total: 192 RBs)  </w:t>
            </w:r>
            <w:r w:rsidRPr="007F4011">
              <w:rPr>
                <w:rFonts w:eastAsia="MS PGothic"/>
                <w:sz w:val="21"/>
                <w:szCs w:val="21"/>
                <w:lang w:val="en-US" w:eastAsia="ja-JP"/>
              </w:rPr>
              <w:t>(UL),</w:t>
            </w:r>
          </w:p>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 RBs (DL)</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 UEs (UL), 1 UE (DL)</w:t>
            </w:r>
          </w:p>
        </w:tc>
      </w:tr>
      <w:tr w:rsidR="00365C77" w:rsidRPr="00202E5B">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bl>
    <w:p w:rsidR="00365C77" w:rsidRPr="007F4011" w:rsidRDefault="00365C77" w:rsidP="00AE180B">
      <w:pPr>
        <w:rPr>
          <w:lang w:val="en-US" w:eastAsia="ja-JP"/>
        </w:rPr>
      </w:pPr>
    </w:p>
    <w:p w:rsidR="005E0CB4" w:rsidRDefault="00175557">
      <w:pPr>
        <w:pStyle w:val="Heading8"/>
        <w:rPr>
          <w:lang w:eastAsia="ko-KR"/>
        </w:rPr>
      </w:pPr>
      <w:r w:rsidRPr="007F4011">
        <w:br w:type="page"/>
      </w:r>
      <w:bookmarkStart w:id="330" w:name="_Toc518937276"/>
      <w:bookmarkStart w:id="331" w:name="_Toc46233135"/>
      <w:r w:rsidR="003A6BAA" w:rsidRPr="007F4011">
        <w:lastRenderedPageBreak/>
        <w:t xml:space="preserve">Annex </w:t>
      </w:r>
      <w:r w:rsidR="00365C77" w:rsidRPr="007F4011">
        <w:t>D</w:t>
      </w:r>
      <w:r w:rsidR="005E0CB4" w:rsidRPr="007F4011">
        <w:t xml:space="preserve"> (informative):</w:t>
      </w:r>
      <w:r w:rsidR="005E0CB4" w:rsidRPr="007F4011">
        <w:br/>
        <w:t>Change history</w:t>
      </w:r>
      <w:bookmarkEnd w:id="330"/>
      <w:bookmarkEnd w:id="331"/>
    </w:p>
    <w:p w:rsidR="00E45DF0" w:rsidRPr="00E45DF0" w:rsidRDefault="00E45DF0" w:rsidP="00E45DF0">
      <w:pPr>
        <w:pStyle w:val="TH"/>
        <w:rPr>
          <w:lang w:eastAsia="ko-KR"/>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CF1487" w:rsidRPr="00202E5B">
        <w:trPr>
          <w:cantSplit/>
        </w:trPr>
        <w:tc>
          <w:tcPr>
            <w:tcW w:w="9356" w:type="dxa"/>
            <w:gridSpan w:val="8"/>
            <w:tcBorders>
              <w:bottom w:val="nil"/>
            </w:tcBorders>
            <w:shd w:val="solid" w:color="FFFFFF" w:fill="auto"/>
          </w:tcPr>
          <w:bookmarkEnd w:id="308"/>
          <w:p w:rsidR="00CF1487" w:rsidRPr="00202E5B" w:rsidRDefault="00CF1487" w:rsidP="00CF1487">
            <w:pPr>
              <w:pStyle w:val="TAL"/>
              <w:jc w:val="center"/>
              <w:rPr>
                <w:b/>
                <w:sz w:val="16"/>
              </w:rPr>
            </w:pPr>
            <w:r w:rsidRPr="00202E5B">
              <w:rPr>
                <w:b/>
              </w:rPr>
              <w:t>Change history</w:t>
            </w:r>
          </w:p>
        </w:tc>
      </w:tr>
      <w:tr w:rsidR="00CF1487" w:rsidRPr="00202E5B">
        <w:tc>
          <w:tcPr>
            <w:tcW w:w="800" w:type="dxa"/>
            <w:shd w:val="pct10" w:color="auto" w:fill="FFFFFF"/>
          </w:tcPr>
          <w:p w:rsidR="00CF1487" w:rsidRPr="00202E5B" w:rsidRDefault="00CF1487" w:rsidP="00CF1487">
            <w:pPr>
              <w:pStyle w:val="TAL"/>
              <w:rPr>
                <w:b/>
                <w:sz w:val="16"/>
              </w:rPr>
            </w:pPr>
            <w:r w:rsidRPr="00202E5B">
              <w:rPr>
                <w:b/>
                <w:sz w:val="16"/>
              </w:rPr>
              <w:t>Date</w:t>
            </w:r>
          </w:p>
        </w:tc>
        <w:tc>
          <w:tcPr>
            <w:tcW w:w="800" w:type="dxa"/>
            <w:shd w:val="pct10" w:color="auto" w:fill="FFFFFF"/>
          </w:tcPr>
          <w:p w:rsidR="00CF1487" w:rsidRPr="00202E5B" w:rsidRDefault="00CF1487" w:rsidP="00CF1487">
            <w:pPr>
              <w:pStyle w:val="TAL"/>
              <w:rPr>
                <w:b/>
                <w:sz w:val="16"/>
              </w:rPr>
            </w:pPr>
            <w:r w:rsidRPr="00202E5B">
              <w:rPr>
                <w:b/>
                <w:sz w:val="16"/>
              </w:rPr>
              <w:t>TSG #</w:t>
            </w:r>
          </w:p>
        </w:tc>
        <w:tc>
          <w:tcPr>
            <w:tcW w:w="901" w:type="dxa"/>
            <w:shd w:val="pct10" w:color="auto" w:fill="FFFFFF"/>
          </w:tcPr>
          <w:p w:rsidR="00CF1487" w:rsidRPr="00202E5B" w:rsidRDefault="00CF1487" w:rsidP="00CF1487">
            <w:pPr>
              <w:pStyle w:val="TAL"/>
              <w:rPr>
                <w:b/>
                <w:sz w:val="16"/>
              </w:rPr>
            </w:pPr>
            <w:r w:rsidRPr="00202E5B">
              <w:rPr>
                <w:b/>
                <w:sz w:val="16"/>
              </w:rPr>
              <w:t>TSG Doc.</w:t>
            </w:r>
          </w:p>
        </w:tc>
        <w:tc>
          <w:tcPr>
            <w:tcW w:w="426" w:type="dxa"/>
            <w:shd w:val="pct10" w:color="auto" w:fill="FFFFFF"/>
          </w:tcPr>
          <w:p w:rsidR="00CF1487" w:rsidRPr="00202E5B" w:rsidRDefault="00CF1487" w:rsidP="00CF1487">
            <w:pPr>
              <w:pStyle w:val="TAL"/>
              <w:rPr>
                <w:b/>
                <w:sz w:val="16"/>
              </w:rPr>
            </w:pPr>
            <w:r w:rsidRPr="00202E5B">
              <w:rPr>
                <w:b/>
                <w:sz w:val="16"/>
              </w:rPr>
              <w:t>CR</w:t>
            </w:r>
          </w:p>
        </w:tc>
        <w:tc>
          <w:tcPr>
            <w:tcW w:w="428" w:type="dxa"/>
            <w:shd w:val="pct10" w:color="auto" w:fill="FFFFFF"/>
          </w:tcPr>
          <w:p w:rsidR="00CF1487" w:rsidRPr="00202E5B" w:rsidRDefault="00CF1487" w:rsidP="00CF1487">
            <w:pPr>
              <w:pStyle w:val="TAL"/>
              <w:rPr>
                <w:b/>
                <w:sz w:val="16"/>
              </w:rPr>
            </w:pPr>
            <w:r w:rsidRPr="00202E5B">
              <w:rPr>
                <w:b/>
                <w:sz w:val="16"/>
              </w:rPr>
              <w:t>Rev</w:t>
            </w:r>
          </w:p>
        </w:tc>
        <w:tc>
          <w:tcPr>
            <w:tcW w:w="4867" w:type="dxa"/>
            <w:shd w:val="pct10" w:color="auto" w:fill="FFFFFF"/>
          </w:tcPr>
          <w:p w:rsidR="00CF1487" w:rsidRPr="00202E5B" w:rsidRDefault="00CF1487" w:rsidP="00CF1487">
            <w:pPr>
              <w:pStyle w:val="TAL"/>
              <w:rPr>
                <w:b/>
                <w:sz w:val="16"/>
              </w:rPr>
            </w:pPr>
            <w:r w:rsidRPr="00202E5B">
              <w:rPr>
                <w:b/>
                <w:sz w:val="16"/>
              </w:rPr>
              <w:t>Subject/Comment</w:t>
            </w:r>
          </w:p>
        </w:tc>
        <w:tc>
          <w:tcPr>
            <w:tcW w:w="567" w:type="dxa"/>
            <w:shd w:val="pct10" w:color="auto" w:fill="FFFFFF"/>
          </w:tcPr>
          <w:p w:rsidR="00CF1487" w:rsidRPr="00202E5B" w:rsidRDefault="00CF1487" w:rsidP="00CF1487">
            <w:pPr>
              <w:pStyle w:val="TAL"/>
              <w:rPr>
                <w:b/>
                <w:sz w:val="16"/>
              </w:rPr>
            </w:pPr>
            <w:r w:rsidRPr="00202E5B">
              <w:rPr>
                <w:b/>
                <w:sz w:val="16"/>
              </w:rPr>
              <w:t>Old</w:t>
            </w:r>
          </w:p>
        </w:tc>
        <w:tc>
          <w:tcPr>
            <w:tcW w:w="567" w:type="dxa"/>
            <w:shd w:val="pct10" w:color="auto" w:fill="FFFFFF"/>
          </w:tcPr>
          <w:p w:rsidR="00CF1487" w:rsidRPr="00202E5B" w:rsidRDefault="00CF1487" w:rsidP="00CF1487">
            <w:pPr>
              <w:pStyle w:val="TAL"/>
              <w:rPr>
                <w:b/>
                <w:sz w:val="16"/>
              </w:rPr>
            </w:pPr>
            <w:r w:rsidRPr="00202E5B">
              <w:rPr>
                <w:b/>
                <w:sz w:val="16"/>
              </w:rPr>
              <w:t>New</w:t>
            </w:r>
          </w:p>
        </w:tc>
      </w:tr>
      <w:tr w:rsidR="00CF1487" w:rsidRPr="00202E5B">
        <w:tc>
          <w:tcPr>
            <w:tcW w:w="800" w:type="dxa"/>
            <w:shd w:val="solid" w:color="FFFFFF" w:fill="auto"/>
          </w:tcPr>
          <w:p w:rsidR="00CF1487" w:rsidRPr="00202E5B" w:rsidRDefault="00CF1487" w:rsidP="00175557">
            <w:pPr>
              <w:pStyle w:val="TAL"/>
              <w:rPr>
                <w:sz w:val="16"/>
                <w:szCs w:val="16"/>
              </w:rPr>
            </w:pPr>
            <w:r w:rsidRPr="00202E5B">
              <w:rPr>
                <w:sz w:val="16"/>
                <w:szCs w:val="16"/>
              </w:rPr>
              <w:t>2005-11</w:t>
            </w:r>
          </w:p>
        </w:tc>
        <w:tc>
          <w:tcPr>
            <w:tcW w:w="800" w:type="dxa"/>
            <w:shd w:val="solid" w:color="FFFFFF" w:fill="auto"/>
          </w:tcPr>
          <w:p w:rsidR="00CF1487" w:rsidRPr="00202E5B" w:rsidRDefault="00175557" w:rsidP="00175557">
            <w:pPr>
              <w:pStyle w:val="TAL"/>
              <w:rPr>
                <w:sz w:val="16"/>
                <w:szCs w:val="16"/>
              </w:rPr>
            </w:pPr>
            <w:r w:rsidRPr="00202E5B">
              <w:rPr>
                <w:sz w:val="16"/>
                <w:szCs w:val="16"/>
              </w:rPr>
              <w:t>R</w:t>
            </w:r>
            <w:r w:rsidR="00CF1487" w:rsidRPr="00202E5B">
              <w:rPr>
                <w:sz w:val="16"/>
                <w:szCs w:val="16"/>
              </w:rPr>
              <w:t>4 #37</w:t>
            </w:r>
          </w:p>
        </w:tc>
        <w:tc>
          <w:tcPr>
            <w:tcW w:w="901" w:type="dxa"/>
            <w:shd w:val="solid" w:color="FFFFFF" w:fill="auto"/>
          </w:tcPr>
          <w:p w:rsidR="00CF1487" w:rsidRPr="00202E5B" w:rsidRDefault="00CF1487" w:rsidP="00175557">
            <w:pPr>
              <w:pStyle w:val="TAL"/>
              <w:rPr>
                <w:sz w:val="16"/>
                <w:szCs w:val="16"/>
              </w:rPr>
            </w:pPr>
            <w:r w:rsidRPr="00202E5B">
              <w:rPr>
                <w:sz w:val="16"/>
                <w:szCs w:val="16"/>
              </w:rPr>
              <w:t>R4-051134</w:t>
            </w:r>
          </w:p>
        </w:tc>
        <w:tc>
          <w:tcPr>
            <w:tcW w:w="426" w:type="dxa"/>
            <w:shd w:val="solid" w:color="FFFFFF" w:fill="auto"/>
          </w:tcPr>
          <w:p w:rsidR="00CF1487" w:rsidRPr="00202E5B" w:rsidRDefault="00CF1487" w:rsidP="00175557">
            <w:pPr>
              <w:pStyle w:val="TAL"/>
              <w:rPr>
                <w:sz w:val="16"/>
                <w:szCs w:val="16"/>
              </w:rPr>
            </w:pPr>
          </w:p>
        </w:tc>
        <w:tc>
          <w:tcPr>
            <w:tcW w:w="428" w:type="dxa"/>
            <w:shd w:val="solid" w:color="FFFFFF" w:fill="auto"/>
          </w:tcPr>
          <w:p w:rsidR="00CF1487" w:rsidRPr="00202E5B" w:rsidRDefault="00CF1487" w:rsidP="00175557">
            <w:pPr>
              <w:pStyle w:val="TAL"/>
              <w:rPr>
                <w:sz w:val="16"/>
                <w:szCs w:val="16"/>
              </w:rPr>
            </w:pPr>
          </w:p>
        </w:tc>
        <w:tc>
          <w:tcPr>
            <w:tcW w:w="4867" w:type="dxa"/>
            <w:shd w:val="solid" w:color="FFFFFF" w:fill="auto"/>
          </w:tcPr>
          <w:p w:rsidR="00CF1487" w:rsidRPr="00202E5B" w:rsidRDefault="00CF1487" w:rsidP="00175557">
            <w:pPr>
              <w:pStyle w:val="TAL"/>
              <w:rPr>
                <w:sz w:val="16"/>
                <w:szCs w:val="16"/>
              </w:rPr>
            </w:pPr>
            <w:r w:rsidRPr="00202E5B">
              <w:rPr>
                <w:sz w:val="16"/>
                <w:szCs w:val="16"/>
              </w:rPr>
              <w:t>TR created</w:t>
            </w:r>
          </w:p>
        </w:tc>
        <w:tc>
          <w:tcPr>
            <w:tcW w:w="567" w:type="dxa"/>
            <w:shd w:val="solid" w:color="FFFFFF" w:fill="auto"/>
          </w:tcPr>
          <w:p w:rsidR="00CF1487" w:rsidRPr="00202E5B" w:rsidRDefault="00CF1487" w:rsidP="00175557">
            <w:pPr>
              <w:pStyle w:val="TAL"/>
              <w:rPr>
                <w:sz w:val="16"/>
                <w:szCs w:val="16"/>
              </w:rPr>
            </w:pPr>
          </w:p>
        </w:tc>
        <w:tc>
          <w:tcPr>
            <w:tcW w:w="567" w:type="dxa"/>
            <w:shd w:val="solid" w:color="FFFFFF" w:fill="auto"/>
          </w:tcPr>
          <w:p w:rsidR="00CF1487" w:rsidRPr="00202E5B" w:rsidRDefault="00CF1487" w:rsidP="00175557">
            <w:pPr>
              <w:pStyle w:val="TAL"/>
              <w:rPr>
                <w:sz w:val="16"/>
                <w:szCs w:val="16"/>
              </w:rPr>
            </w:pPr>
          </w:p>
        </w:tc>
      </w:tr>
      <w:tr w:rsidR="00CF1487" w:rsidRPr="00202E5B">
        <w:tc>
          <w:tcPr>
            <w:tcW w:w="800"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2006-02</w:t>
            </w:r>
          </w:p>
        </w:tc>
        <w:tc>
          <w:tcPr>
            <w:tcW w:w="800" w:type="dxa"/>
            <w:tcBorders>
              <w:bottom w:val="nil"/>
            </w:tcBorders>
            <w:shd w:val="solid" w:color="FFFFFF" w:fill="auto"/>
          </w:tcPr>
          <w:p w:rsidR="00CF1487" w:rsidRPr="00202E5B" w:rsidRDefault="00175557" w:rsidP="00175557">
            <w:pPr>
              <w:pStyle w:val="TAL"/>
              <w:rPr>
                <w:sz w:val="16"/>
                <w:szCs w:val="16"/>
              </w:rPr>
            </w:pPr>
            <w:r w:rsidRPr="00202E5B">
              <w:rPr>
                <w:sz w:val="16"/>
                <w:szCs w:val="16"/>
              </w:rPr>
              <w:t>R</w:t>
            </w:r>
            <w:r w:rsidR="00CF1487" w:rsidRPr="00202E5B">
              <w:rPr>
                <w:sz w:val="16"/>
                <w:szCs w:val="16"/>
              </w:rPr>
              <w:t>4 #38</w:t>
            </w:r>
          </w:p>
        </w:tc>
        <w:tc>
          <w:tcPr>
            <w:tcW w:w="901"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R4-060353</w:t>
            </w:r>
          </w:p>
        </w:tc>
        <w:tc>
          <w:tcPr>
            <w:tcW w:w="426" w:type="dxa"/>
            <w:tcBorders>
              <w:bottom w:val="nil"/>
            </w:tcBorders>
            <w:shd w:val="solid" w:color="FFFFFF" w:fill="auto"/>
          </w:tcPr>
          <w:p w:rsidR="00CF1487" w:rsidRPr="00202E5B" w:rsidRDefault="00CF1487" w:rsidP="00175557">
            <w:pPr>
              <w:pStyle w:val="TAL"/>
              <w:rPr>
                <w:sz w:val="16"/>
                <w:szCs w:val="16"/>
              </w:rPr>
            </w:pPr>
          </w:p>
        </w:tc>
        <w:tc>
          <w:tcPr>
            <w:tcW w:w="428" w:type="dxa"/>
            <w:tcBorders>
              <w:bottom w:val="nil"/>
            </w:tcBorders>
            <w:shd w:val="solid" w:color="FFFFFF" w:fill="auto"/>
          </w:tcPr>
          <w:p w:rsidR="00CF1487" w:rsidRPr="00202E5B" w:rsidRDefault="00CF1487" w:rsidP="00175557">
            <w:pPr>
              <w:pStyle w:val="TAL"/>
              <w:rPr>
                <w:sz w:val="16"/>
                <w:szCs w:val="16"/>
              </w:rPr>
            </w:pPr>
          </w:p>
        </w:tc>
        <w:tc>
          <w:tcPr>
            <w:tcW w:w="4867" w:type="dxa"/>
            <w:tcBorders>
              <w:bottom w:val="nil"/>
            </w:tcBorders>
            <w:shd w:val="solid" w:color="FFFFFF" w:fill="auto"/>
          </w:tcPr>
          <w:p w:rsidR="00CF1487" w:rsidRPr="00202E5B" w:rsidRDefault="00CF1487" w:rsidP="00175557">
            <w:pPr>
              <w:pStyle w:val="TAL"/>
              <w:rPr>
                <w:sz w:val="16"/>
                <w:szCs w:val="16"/>
                <w:lang w:val="pt-BR"/>
              </w:rPr>
            </w:pPr>
            <w:r w:rsidRPr="00202E5B">
              <w:rPr>
                <w:sz w:val="16"/>
                <w:szCs w:val="16"/>
                <w:lang w:val="pt-BR"/>
              </w:rPr>
              <w:t>Approved Documents included:R4-060301, R4-060347, R4-060348, R4-060349, R4-060350, R4-060351, R4-060352</w:t>
            </w:r>
          </w:p>
        </w:tc>
        <w:tc>
          <w:tcPr>
            <w:tcW w:w="567" w:type="dxa"/>
            <w:tcBorders>
              <w:bottom w:val="nil"/>
            </w:tcBorders>
            <w:shd w:val="solid" w:color="FFFFFF" w:fill="auto"/>
          </w:tcPr>
          <w:p w:rsidR="00CF1487" w:rsidRPr="00202E5B" w:rsidRDefault="00CF1487" w:rsidP="00175557">
            <w:pPr>
              <w:pStyle w:val="TAL"/>
              <w:rPr>
                <w:sz w:val="16"/>
                <w:szCs w:val="16"/>
                <w:lang w:val="pt-BR"/>
              </w:rPr>
            </w:pP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0.1.0</w:t>
            </w:r>
          </w:p>
        </w:tc>
      </w:tr>
      <w:tr w:rsidR="00CF1487" w:rsidRPr="00202E5B">
        <w:tc>
          <w:tcPr>
            <w:tcW w:w="800"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R4-060373</w:t>
            </w:r>
          </w:p>
        </w:tc>
        <w:tc>
          <w:tcPr>
            <w:tcW w:w="426" w:type="dxa"/>
            <w:tcBorders>
              <w:bottom w:val="nil"/>
            </w:tcBorders>
            <w:shd w:val="solid" w:color="FFFFFF" w:fill="auto"/>
          </w:tcPr>
          <w:p w:rsidR="00CF1487" w:rsidRPr="00202E5B" w:rsidRDefault="00CF1487" w:rsidP="00175557">
            <w:pPr>
              <w:pStyle w:val="TAL"/>
              <w:rPr>
                <w:sz w:val="16"/>
                <w:szCs w:val="16"/>
              </w:rPr>
            </w:pPr>
          </w:p>
        </w:tc>
        <w:tc>
          <w:tcPr>
            <w:tcW w:w="428" w:type="dxa"/>
            <w:tcBorders>
              <w:bottom w:val="nil"/>
            </w:tcBorders>
            <w:shd w:val="solid" w:color="FFFFFF" w:fill="auto"/>
          </w:tcPr>
          <w:p w:rsidR="00CF1487" w:rsidRPr="00202E5B" w:rsidRDefault="00CF1487" w:rsidP="00175557">
            <w:pPr>
              <w:pStyle w:val="TAL"/>
              <w:rPr>
                <w:sz w:val="16"/>
                <w:szCs w:val="16"/>
              </w:rPr>
            </w:pPr>
          </w:p>
        </w:tc>
        <w:tc>
          <w:tcPr>
            <w:tcW w:w="48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Approved Documents included:R4-060372, R4-060390</w:t>
            </w: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0.1.0</w:t>
            </w: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0.2.0</w:t>
            </w:r>
          </w:p>
        </w:tc>
      </w:tr>
      <w:tr w:rsidR="00CF1487" w:rsidRPr="00202E5B">
        <w:tc>
          <w:tcPr>
            <w:tcW w:w="800"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R4-060641</w:t>
            </w:r>
          </w:p>
        </w:tc>
        <w:tc>
          <w:tcPr>
            <w:tcW w:w="426" w:type="dxa"/>
            <w:tcBorders>
              <w:bottom w:val="nil"/>
            </w:tcBorders>
            <w:shd w:val="solid" w:color="FFFFFF" w:fill="auto"/>
          </w:tcPr>
          <w:p w:rsidR="00CF1487" w:rsidRPr="00202E5B" w:rsidRDefault="00CF1487" w:rsidP="00175557">
            <w:pPr>
              <w:pStyle w:val="TAL"/>
              <w:rPr>
                <w:sz w:val="16"/>
                <w:szCs w:val="16"/>
              </w:rPr>
            </w:pPr>
          </w:p>
        </w:tc>
        <w:tc>
          <w:tcPr>
            <w:tcW w:w="428" w:type="dxa"/>
            <w:tcBorders>
              <w:bottom w:val="nil"/>
            </w:tcBorders>
            <w:shd w:val="solid" w:color="FFFFFF" w:fill="auto"/>
          </w:tcPr>
          <w:p w:rsidR="00CF1487" w:rsidRPr="00202E5B" w:rsidRDefault="00CF1487" w:rsidP="00175557">
            <w:pPr>
              <w:pStyle w:val="TAL"/>
              <w:rPr>
                <w:sz w:val="16"/>
                <w:szCs w:val="16"/>
              </w:rPr>
            </w:pPr>
          </w:p>
        </w:tc>
        <w:tc>
          <w:tcPr>
            <w:tcW w:w="4867" w:type="dxa"/>
            <w:tcBorders>
              <w:bottom w:val="nil"/>
            </w:tcBorders>
            <w:shd w:val="solid" w:color="FFFFFF" w:fill="auto"/>
          </w:tcPr>
          <w:p w:rsidR="00CF1487" w:rsidRPr="00202E5B" w:rsidRDefault="00CF1487" w:rsidP="00175557">
            <w:pPr>
              <w:pStyle w:val="TAL"/>
              <w:rPr>
                <w:sz w:val="16"/>
                <w:szCs w:val="16"/>
                <w:lang w:val="pt-BR"/>
              </w:rPr>
            </w:pPr>
            <w:r w:rsidRPr="00202E5B">
              <w:rPr>
                <w:sz w:val="16"/>
                <w:szCs w:val="16"/>
                <w:lang w:val="pt-BR"/>
              </w:rPr>
              <w:t>Approved Documents included:R4-060639,  R4-06040, R4-060673, R4-060674, R4-060680, R4-060699</w:t>
            </w: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0.2.0</w:t>
            </w: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0.3.0</w:t>
            </w:r>
          </w:p>
        </w:tc>
      </w:tr>
      <w:tr w:rsidR="00CF1487" w:rsidRPr="00202E5B">
        <w:tc>
          <w:tcPr>
            <w:tcW w:w="800"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2006-09</w:t>
            </w:r>
          </w:p>
        </w:tc>
        <w:tc>
          <w:tcPr>
            <w:tcW w:w="800" w:type="dxa"/>
            <w:tcBorders>
              <w:bottom w:val="nil"/>
            </w:tcBorders>
            <w:shd w:val="solid" w:color="FFFFFF" w:fill="auto"/>
          </w:tcPr>
          <w:p w:rsidR="00CF1487" w:rsidRPr="00202E5B" w:rsidRDefault="00175557" w:rsidP="00175557">
            <w:pPr>
              <w:pStyle w:val="TAL"/>
              <w:rPr>
                <w:sz w:val="16"/>
                <w:szCs w:val="16"/>
              </w:rPr>
            </w:pPr>
            <w:r w:rsidRPr="00202E5B">
              <w:rPr>
                <w:sz w:val="16"/>
                <w:szCs w:val="16"/>
              </w:rPr>
              <w:t>R</w:t>
            </w:r>
            <w:r w:rsidR="00CF1487" w:rsidRPr="00202E5B">
              <w:rPr>
                <w:sz w:val="16"/>
                <w:szCs w:val="16"/>
              </w:rPr>
              <w:t>4 #40</w:t>
            </w:r>
          </w:p>
        </w:tc>
        <w:tc>
          <w:tcPr>
            <w:tcW w:w="901"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R4-061216</w:t>
            </w:r>
          </w:p>
        </w:tc>
        <w:tc>
          <w:tcPr>
            <w:tcW w:w="426" w:type="dxa"/>
            <w:tcBorders>
              <w:bottom w:val="nil"/>
            </w:tcBorders>
            <w:shd w:val="solid" w:color="FFFFFF" w:fill="auto"/>
          </w:tcPr>
          <w:p w:rsidR="00CF1487" w:rsidRPr="00202E5B" w:rsidRDefault="00CF1487" w:rsidP="00175557">
            <w:pPr>
              <w:pStyle w:val="TAL"/>
              <w:rPr>
                <w:sz w:val="16"/>
                <w:szCs w:val="16"/>
              </w:rPr>
            </w:pPr>
          </w:p>
        </w:tc>
        <w:tc>
          <w:tcPr>
            <w:tcW w:w="428" w:type="dxa"/>
            <w:tcBorders>
              <w:bottom w:val="nil"/>
            </w:tcBorders>
            <w:shd w:val="solid" w:color="FFFFFF" w:fill="auto"/>
          </w:tcPr>
          <w:p w:rsidR="00CF1487" w:rsidRPr="00202E5B" w:rsidRDefault="00CF1487" w:rsidP="00175557">
            <w:pPr>
              <w:pStyle w:val="TAL"/>
              <w:rPr>
                <w:sz w:val="16"/>
                <w:szCs w:val="16"/>
              </w:rPr>
            </w:pPr>
          </w:p>
        </w:tc>
        <w:tc>
          <w:tcPr>
            <w:tcW w:w="4867" w:type="dxa"/>
            <w:tcBorders>
              <w:bottom w:val="nil"/>
            </w:tcBorders>
            <w:shd w:val="solid" w:color="FFFFFF" w:fill="auto"/>
          </w:tcPr>
          <w:p w:rsidR="00CF1487" w:rsidRPr="00202E5B" w:rsidRDefault="00CF1487" w:rsidP="00175557">
            <w:pPr>
              <w:pStyle w:val="TAL"/>
              <w:rPr>
                <w:sz w:val="16"/>
                <w:szCs w:val="16"/>
                <w:lang w:val="pt-BR"/>
              </w:rPr>
            </w:pPr>
            <w:r w:rsidRPr="00202E5B">
              <w:rPr>
                <w:sz w:val="16"/>
                <w:szCs w:val="16"/>
                <w:lang w:val="pt-BR"/>
              </w:rPr>
              <w:t>Approved Documents included:R4-061054, R4-061066,  R4-060973, R4-061067</w:t>
            </w: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0.3.0</w:t>
            </w:r>
          </w:p>
        </w:tc>
        <w:tc>
          <w:tcPr>
            <w:tcW w:w="567" w:type="dxa"/>
            <w:tcBorders>
              <w:bottom w:val="nil"/>
            </w:tcBorders>
            <w:shd w:val="solid" w:color="FFFFFF" w:fill="auto"/>
          </w:tcPr>
          <w:p w:rsidR="00CF1487" w:rsidRPr="00202E5B" w:rsidRDefault="00CF1487" w:rsidP="00175557">
            <w:pPr>
              <w:pStyle w:val="TAL"/>
              <w:rPr>
                <w:sz w:val="16"/>
                <w:szCs w:val="16"/>
              </w:rPr>
            </w:pPr>
            <w:r w:rsidRPr="00202E5B">
              <w:rPr>
                <w:sz w:val="16"/>
                <w:szCs w:val="16"/>
              </w:rPr>
              <w:t>0.4.0</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 #41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R4-061359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R4-061312, R4-061319, R4-061344, R4-061366, R4-061374,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0.5.0</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R4-070280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TR number 36.942 assigned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0.6.0</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R4-070289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R4-070288, R4-070295, R4-070319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1.0.0</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R4-070445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Editorial cleanup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1.0.1</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R4-070457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Approved Documents included: R4-070459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1.1.0</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2007-06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R4-071172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Approved Documents included: R4-070931, R4-071146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iCs/>
                <w:snapToGrid w:val="0"/>
                <w:sz w:val="16"/>
                <w:szCs w:val="16"/>
              </w:rPr>
            </w:pPr>
            <w:r w:rsidRPr="00202E5B">
              <w:rPr>
                <w:iCs/>
                <w:snapToGrid w:val="0"/>
                <w:sz w:val="16"/>
                <w:szCs w:val="16"/>
              </w:rPr>
              <w:t>1.2.0</w:t>
            </w:r>
          </w:p>
        </w:tc>
      </w:tr>
      <w:tr w:rsidR="00CF1487" w:rsidRPr="00202E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r w:rsidRPr="00202E5B">
              <w:rPr>
                <w:iCs/>
                <w:snapToGrid w:val="0"/>
                <w:sz w:val="16"/>
                <w:szCs w:val="16"/>
              </w:rPr>
              <w:t>2007-08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r w:rsidRPr="00202E5B">
              <w:rPr>
                <w:iCs/>
                <w:snapToGrid w:val="0"/>
                <w:sz w:val="16"/>
                <w:szCs w:val="16"/>
              </w:rPr>
              <w:t>R4-0711535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r w:rsidRPr="00202E5B">
              <w:rPr>
                <w:iCs/>
                <w:snapToGrid w:val="0"/>
                <w:sz w:val="16"/>
                <w:szCs w:val="16"/>
              </w:rPr>
              <w:t>Approved Documents included: R4-071173, R4-071212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r w:rsidRPr="00202E5B">
              <w:rPr>
                <w:iCs/>
                <w:snapToGrid w:val="0"/>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1487" w:rsidRPr="00202E5B" w:rsidRDefault="00CF1487" w:rsidP="00175557">
            <w:pPr>
              <w:pStyle w:val="TAL"/>
              <w:rPr>
                <w:snapToGrid w:val="0"/>
                <w:sz w:val="16"/>
                <w:szCs w:val="16"/>
              </w:rPr>
            </w:pPr>
            <w:r w:rsidRPr="00202E5B">
              <w:rPr>
                <w:iCs/>
                <w:snapToGrid w:val="0"/>
                <w:sz w:val="16"/>
                <w:szCs w:val="16"/>
              </w:rPr>
              <w:t>1.3.0</w:t>
            </w:r>
          </w:p>
        </w:tc>
      </w:tr>
      <w:tr w:rsidR="00CF1487" w:rsidRPr="00202E5B">
        <w:tc>
          <w:tcPr>
            <w:tcW w:w="800"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2007-10</w:t>
            </w:r>
          </w:p>
        </w:tc>
        <w:tc>
          <w:tcPr>
            <w:tcW w:w="800" w:type="dxa"/>
            <w:shd w:val="solid" w:color="FFFFFF" w:fill="auto"/>
          </w:tcPr>
          <w:p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R4-071753</w:t>
            </w:r>
          </w:p>
        </w:tc>
        <w:tc>
          <w:tcPr>
            <w:tcW w:w="426" w:type="dxa"/>
            <w:shd w:val="solid" w:color="FFFFFF" w:fill="auto"/>
          </w:tcPr>
          <w:p w:rsidR="00CF1487" w:rsidRPr="00202E5B" w:rsidRDefault="00CF1487" w:rsidP="00175557">
            <w:pPr>
              <w:pStyle w:val="TAL"/>
              <w:rPr>
                <w:snapToGrid w:val="0"/>
                <w:sz w:val="16"/>
                <w:szCs w:val="16"/>
              </w:rPr>
            </w:pPr>
          </w:p>
        </w:tc>
        <w:tc>
          <w:tcPr>
            <w:tcW w:w="428" w:type="dxa"/>
            <w:shd w:val="solid" w:color="FFFFFF" w:fill="auto"/>
          </w:tcPr>
          <w:p w:rsidR="00CF1487" w:rsidRPr="00202E5B" w:rsidRDefault="00CF1487" w:rsidP="00175557">
            <w:pPr>
              <w:pStyle w:val="TAL"/>
              <w:rPr>
                <w:snapToGrid w:val="0"/>
                <w:sz w:val="16"/>
                <w:szCs w:val="16"/>
              </w:rPr>
            </w:pPr>
          </w:p>
        </w:tc>
        <w:tc>
          <w:tcPr>
            <w:tcW w:w="4867"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Approved Document included: R4-071535</w:t>
            </w:r>
          </w:p>
        </w:tc>
        <w:tc>
          <w:tcPr>
            <w:tcW w:w="567"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1.3.0</w:t>
            </w:r>
          </w:p>
        </w:tc>
        <w:tc>
          <w:tcPr>
            <w:tcW w:w="567"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1.4.0</w:t>
            </w:r>
          </w:p>
        </w:tc>
      </w:tr>
      <w:tr w:rsidR="00CF1487" w:rsidRPr="00202E5B">
        <w:tc>
          <w:tcPr>
            <w:tcW w:w="800"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2008-02</w:t>
            </w:r>
          </w:p>
        </w:tc>
        <w:tc>
          <w:tcPr>
            <w:tcW w:w="800" w:type="dxa"/>
            <w:shd w:val="solid" w:color="FFFFFF" w:fill="auto"/>
          </w:tcPr>
          <w:p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 #46</w:t>
            </w:r>
          </w:p>
        </w:tc>
        <w:tc>
          <w:tcPr>
            <w:tcW w:w="901"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R4-080435</w:t>
            </w:r>
          </w:p>
        </w:tc>
        <w:tc>
          <w:tcPr>
            <w:tcW w:w="426" w:type="dxa"/>
            <w:shd w:val="solid" w:color="FFFFFF" w:fill="auto"/>
          </w:tcPr>
          <w:p w:rsidR="00CF1487" w:rsidRPr="00202E5B" w:rsidRDefault="00CF1487" w:rsidP="00175557">
            <w:pPr>
              <w:pStyle w:val="TAL"/>
              <w:rPr>
                <w:snapToGrid w:val="0"/>
                <w:sz w:val="16"/>
                <w:szCs w:val="16"/>
              </w:rPr>
            </w:pPr>
          </w:p>
        </w:tc>
        <w:tc>
          <w:tcPr>
            <w:tcW w:w="428" w:type="dxa"/>
            <w:shd w:val="solid" w:color="FFFFFF" w:fill="auto"/>
          </w:tcPr>
          <w:p w:rsidR="00CF1487" w:rsidRPr="00202E5B" w:rsidRDefault="00CF1487" w:rsidP="00175557">
            <w:pPr>
              <w:pStyle w:val="TAL"/>
              <w:rPr>
                <w:snapToGrid w:val="0"/>
                <w:sz w:val="16"/>
                <w:szCs w:val="16"/>
              </w:rPr>
            </w:pPr>
          </w:p>
        </w:tc>
        <w:tc>
          <w:tcPr>
            <w:tcW w:w="4867"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Approved Document included: R4-080309</w:t>
            </w:r>
          </w:p>
        </w:tc>
        <w:tc>
          <w:tcPr>
            <w:tcW w:w="567"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1.4.0</w:t>
            </w:r>
          </w:p>
        </w:tc>
        <w:tc>
          <w:tcPr>
            <w:tcW w:w="567" w:type="dxa"/>
            <w:shd w:val="solid" w:color="FFFFFF" w:fill="auto"/>
          </w:tcPr>
          <w:p w:rsidR="00CF1487" w:rsidRPr="00202E5B" w:rsidRDefault="00CF1487" w:rsidP="00175557">
            <w:pPr>
              <w:pStyle w:val="TAL"/>
              <w:rPr>
                <w:snapToGrid w:val="0"/>
                <w:sz w:val="16"/>
                <w:szCs w:val="16"/>
              </w:rPr>
            </w:pPr>
            <w:r w:rsidRPr="00202E5B">
              <w:rPr>
                <w:iCs/>
                <w:snapToGrid w:val="0"/>
                <w:sz w:val="16"/>
                <w:szCs w:val="16"/>
              </w:rPr>
              <w:t>1.5.0</w:t>
            </w:r>
          </w:p>
        </w:tc>
      </w:tr>
      <w:tr w:rsidR="00197676" w:rsidRPr="00202E5B">
        <w:tc>
          <w:tcPr>
            <w:tcW w:w="800" w:type="dxa"/>
            <w:shd w:val="solid" w:color="FFFFFF" w:fill="auto"/>
          </w:tcPr>
          <w:p w:rsidR="00197676" w:rsidRPr="00202E5B" w:rsidRDefault="00197676" w:rsidP="00175557">
            <w:pPr>
              <w:pStyle w:val="TAL"/>
              <w:rPr>
                <w:iCs/>
                <w:snapToGrid w:val="0"/>
                <w:sz w:val="16"/>
                <w:szCs w:val="16"/>
              </w:rPr>
            </w:pPr>
            <w:r w:rsidRPr="00202E5B">
              <w:rPr>
                <w:iCs/>
                <w:snapToGrid w:val="0"/>
                <w:sz w:val="16"/>
                <w:szCs w:val="16"/>
              </w:rPr>
              <w:t>2008-08</w:t>
            </w:r>
          </w:p>
        </w:tc>
        <w:tc>
          <w:tcPr>
            <w:tcW w:w="800" w:type="dxa"/>
            <w:shd w:val="solid" w:color="FFFFFF" w:fill="auto"/>
          </w:tcPr>
          <w:p w:rsidR="00197676" w:rsidRPr="00202E5B" w:rsidRDefault="00175557" w:rsidP="00175557">
            <w:pPr>
              <w:pStyle w:val="TAL"/>
              <w:rPr>
                <w:iCs/>
                <w:snapToGrid w:val="0"/>
                <w:sz w:val="16"/>
                <w:szCs w:val="16"/>
              </w:rPr>
            </w:pPr>
            <w:r w:rsidRPr="00202E5B">
              <w:rPr>
                <w:iCs/>
                <w:snapToGrid w:val="0"/>
                <w:sz w:val="16"/>
                <w:szCs w:val="16"/>
              </w:rPr>
              <w:t>R</w:t>
            </w:r>
            <w:r w:rsidR="00197676" w:rsidRPr="00202E5B">
              <w:rPr>
                <w:iCs/>
                <w:snapToGrid w:val="0"/>
                <w:sz w:val="16"/>
                <w:szCs w:val="16"/>
              </w:rPr>
              <w:t>4#48</w:t>
            </w:r>
          </w:p>
        </w:tc>
        <w:tc>
          <w:tcPr>
            <w:tcW w:w="901" w:type="dxa"/>
            <w:shd w:val="solid" w:color="FFFFFF" w:fill="auto"/>
          </w:tcPr>
          <w:p w:rsidR="00197676" w:rsidRPr="00202E5B" w:rsidRDefault="00197676" w:rsidP="00175557">
            <w:pPr>
              <w:pStyle w:val="TAL"/>
              <w:rPr>
                <w:iCs/>
                <w:snapToGrid w:val="0"/>
                <w:sz w:val="16"/>
                <w:szCs w:val="16"/>
              </w:rPr>
            </w:pPr>
            <w:r w:rsidRPr="00202E5B">
              <w:rPr>
                <w:iCs/>
                <w:snapToGrid w:val="0"/>
                <w:sz w:val="16"/>
                <w:szCs w:val="16"/>
              </w:rPr>
              <w:t>R4-08</w:t>
            </w:r>
            <w:r w:rsidR="008C0735" w:rsidRPr="00202E5B">
              <w:rPr>
                <w:iCs/>
                <w:snapToGrid w:val="0"/>
                <w:sz w:val="16"/>
                <w:szCs w:val="16"/>
              </w:rPr>
              <w:t>1728</w:t>
            </w:r>
          </w:p>
        </w:tc>
        <w:tc>
          <w:tcPr>
            <w:tcW w:w="426" w:type="dxa"/>
            <w:shd w:val="solid" w:color="FFFFFF" w:fill="auto"/>
          </w:tcPr>
          <w:p w:rsidR="00197676" w:rsidRPr="00202E5B" w:rsidRDefault="00197676" w:rsidP="00175557">
            <w:pPr>
              <w:pStyle w:val="TAL"/>
              <w:rPr>
                <w:snapToGrid w:val="0"/>
                <w:sz w:val="16"/>
                <w:szCs w:val="16"/>
              </w:rPr>
            </w:pPr>
          </w:p>
        </w:tc>
        <w:tc>
          <w:tcPr>
            <w:tcW w:w="428" w:type="dxa"/>
            <w:shd w:val="solid" w:color="FFFFFF" w:fill="auto"/>
          </w:tcPr>
          <w:p w:rsidR="00197676" w:rsidRPr="00202E5B" w:rsidRDefault="00197676" w:rsidP="00175557">
            <w:pPr>
              <w:pStyle w:val="TAL"/>
              <w:rPr>
                <w:snapToGrid w:val="0"/>
                <w:sz w:val="16"/>
                <w:szCs w:val="16"/>
              </w:rPr>
            </w:pPr>
          </w:p>
        </w:tc>
        <w:tc>
          <w:tcPr>
            <w:tcW w:w="4867" w:type="dxa"/>
            <w:shd w:val="solid" w:color="FFFFFF" w:fill="auto"/>
          </w:tcPr>
          <w:p w:rsidR="00197676" w:rsidRPr="00202E5B" w:rsidRDefault="00197676" w:rsidP="00175557">
            <w:pPr>
              <w:pStyle w:val="TAL"/>
              <w:rPr>
                <w:iCs/>
                <w:snapToGrid w:val="0"/>
                <w:sz w:val="16"/>
                <w:szCs w:val="16"/>
              </w:rPr>
            </w:pPr>
            <w:r w:rsidRPr="00202E5B">
              <w:rPr>
                <w:iCs/>
                <w:snapToGrid w:val="0"/>
                <w:sz w:val="16"/>
                <w:szCs w:val="16"/>
              </w:rPr>
              <w:t>Approved Document included: R4-081638</w:t>
            </w:r>
          </w:p>
        </w:tc>
        <w:tc>
          <w:tcPr>
            <w:tcW w:w="567" w:type="dxa"/>
            <w:shd w:val="solid" w:color="FFFFFF" w:fill="auto"/>
          </w:tcPr>
          <w:p w:rsidR="00197676" w:rsidRPr="00202E5B" w:rsidRDefault="00197676" w:rsidP="00175557">
            <w:pPr>
              <w:pStyle w:val="TAL"/>
              <w:rPr>
                <w:iCs/>
                <w:snapToGrid w:val="0"/>
                <w:sz w:val="16"/>
                <w:szCs w:val="16"/>
              </w:rPr>
            </w:pPr>
            <w:r w:rsidRPr="00202E5B">
              <w:rPr>
                <w:iCs/>
                <w:snapToGrid w:val="0"/>
                <w:sz w:val="16"/>
                <w:szCs w:val="16"/>
              </w:rPr>
              <w:t>1.5.0</w:t>
            </w:r>
          </w:p>
        </w:tc>
        <w:tc>
          <w:tcPr>
            <w:tcW w:w="567" w:type="dxa"/>
            <w:shd w:val="solid" w:color="FFFFFF" w:fill="auto"/>
          </w:tcPr>
          <w:p w:rsidR="00197676" w:rsidRPr="00202E5B" w:rsidRDefault="00197676" w:rsidP="00175557">
            <w:pPr>
              <w:pStyle w:val="TAL"/>
              <w:rPr>
                <w:iCs/>
                <w:snapToGrid w:val="0"/>
                <w:sz w:val="16"/>
                <w:szCs w:val="16"/>
              </w:rPr>
            </w:pPr>
            <w:r w:rsidRPr="00202E5B">
              <w:rPr>
                <w:iCs/>
                <w:snapToGrid w:val="0"/>
                <w:sz w:val="16"/>
                <w:szCs w:val="16"/>
              </w:rPr>
              <w:t>1.6.0</w:t>
            </w:r>
          </w:p>
        </w:tc>
      </w:tr>
      <w:tr w:rsidR="006D43DB" w:rsidRPr="00202E5B">
        <w:tc>
          <w:tcPr>
            <w:tcW w:w="800" w:type="dxa"/>
            <w:shd w:val="solid" w:color="FFFFFF" w:fill="auto"/>
          </w:tcPr>
          <w:p w:rsidR="006D43DB" w:rsidRPr="00202E5B" w:rsidRDefault="006D43DB" w:rsidP="00175557">
            <w:pPr>
              <w:pStyle w:val="TAL"/>
              <w:rPr>
                <w:iCs/>
                <w:snapToGrid w:val="0"/>
                <w:sz w:val="16"/>
                <w:szCs w:val="16"/>
              </w:rPr>
            </w:pPr>
            <w:r w:rsidRPr="00202E5B">
              <w:rPr>
                <w:iCs/>
                <w:snapToGrid w:val="0"/>
                <w:sz w:val="16"/>
                <w:szCs w:val="16"/>
              </w:rPr>
              <w:t>2008-08</w:t>
            </w:r>
          </w:p>
        </w:tc>
        <w:tc>
          <w:tcPr>
            <w:tcW w:w="800" w:type="dxa"/>
            <w:shd w:val="solid" w:color="FFFFFF" w:fill="auto"/>
          </w:tcPr>
          <w:p w:rsidR="006D43DB" w:rsidRPr="00202E5B" w:rsidRDefault="00175557" w:rsidP="00175557">
            <w:pPr>
              <w:pStyle w:val="TAL"/>
              <w:rPr>
                <w:iCs/>
                <w:snapToGrid w:val="0"/>
                <w:sz w:val="16"/>
                <w:szCs w:val="16"/>
              </w:rPr>
            </w:pPr>
            <w:r w:rsidRPr="00202E5B">
              <w:rPr>
                <w:iCs/>
                <w:snapToGrid w:val="0"/>
                <w:sz w:val="16"/>
                <w:szCs w:val="16"/>
              </w:rPr>
              <w:t>R</w:t>
            </w:r>
            <w:r w:rsidR="006D43DB" w:rsidRPr="00202E5B">
              <w:rPr>
                <w:iCs/>
                <w:snapToGrid w:val="0"/>
                <w:sz w:val="16"/>
                <w:szCs w:val="16"/>
              </w:rPr>
              <w:t>4#48</w:t>
            </w:r>
          </w:p>
        </w:tc>
        <w:tc>
          <w:tcPr>
            <w:tcW w:w="901" w:type="dxa"/>
            <w:shd w:val="solid" w:color="FFFFFF" w:fill="auto"/>
          </w:tcPr>
          <w:p w:rsidR="006D43DB" w:rsidRPr="00202E5B" w:rsidRDefault="006D43DB" w:rsidP="00175557">
            <w:pPr>
              <w:pStyle w:val="TAL"/>
              <w:rPr>
                <w:iCs/>
                <w:snapToGrid w:val="0"/>
                <w:sz w:val="16"/>
                <w:szCs w:val="16"/>
              </w:rPr>
            </w:pPr>
            <w:r w:rsidRPr="00202E5B">
              <w:rPr>
                <w:iCs/>
                <w:snapToGrid w:val="0"/>
                <w:sz w:val="16"/>
                <w:szCs w:val="16"/>
              </w:rPr>
              <w:t>R4-08</w:t>
            </w:r>
            <w:r w:rsidR="00C8781D" w:rsidRPr="00202E5B">
              <w:rPr>
                <w:iCs/>
                <w:snapToGrid w:val="0"/>
                <w:sz w:val="16"/>
                <w:szCs w:val="16"/>
              </w:rPr>
              <w:t>2117</w:t>
            </w:r>
          </w:p>
        </w:tc>
        <w:tc>
          <w:tcPr>
            <w:tcW w:w="426" w:type="dxa"/>
            <w:shd w:val="solid" w:color="FFFFFF" w:fill="auto"/>
          </w:tcPr>
          <w:p w:rsidR="006D43DB" w:rsidRPr="00202E5B" w:rsidRDefault="006D43DB" w:rsidP="00175557">
            <w:pPr>
              <w:pStyle w:val="TAL"/>
              <w:rPr>
                <w:snapToGrid w:val="0"/>
                <w:sz w:val="16"/>
                <w:szCs w:val="16"/>
              </w:rPr>
            </w:pPr>
          </w:p>
        </w:tc>
        <w:tc>
          <w:tcPr>
            <w:tcW w:w="428" w:type="dxa"/>
            <w:shd w:val="solid" w:color="FFFFFF" w:fill="auto"/>
          </w:tcPr>
          <w:p w:rsidR="006D43DB" w:rsidRPr="00202E5B" w:rsidRDefault="006D43DB" w:rsidP="00175557">
            <w:pPr>
              <w:pStyle w:val="TAL"/>
              <w:rPr>
                <w:snapToGrid w:val="0"/>
                <w:sz w:val="16"/>
                <w:szCs w:val="16"/>
              </w:rPr>
            </w:pPr>
          </w:p>
        </w:tc>
        <w:tc>
          <w:tcPr>
            <w:tcW w:w="4867" w:type="dxa"/>
            <w:shd w:val="solid" w:color="FFFFFF" w:fill="auto"/>
          </w:tcPr>
          <w:p w:rsidR="006D43DB" w:rsidRPr="00202E5B" w:rsidRDefault="006D43DB" w:rsidP="00175557">
            <w:pPr>
              <w:pStyle w:val="TAL"/>
              <w:rPr>
                <w:iCs/>
                <w:snapToGrid w:val="0"/>
                <w:sz w:val="16"/>
                <w:szCs w:val="16"/>
              </w:rPr>
            </w:pPr>
            <w:r w:rsidRPr="00202E5B">
              <w:rPr>
                <w:iCs/>
                <w:snapToGrid w:val="0"/>
                <w:sz w:val="16"/>
                <w:szCs w:val="16"/>
              </w:rPr>
              <w:t>Approved Document included: R4-08</w:t>
            </w:r>
            <w:r w:rsidR="00A4290E" w:rsidRPr="00202E5B">
              <w:rPr>
                <w:iCs/>
                <w:snapToGrid w:val="0"/>
                <w:sz w:val="16"/>
                <w:szCs w:val="16"/>
              </w:rPr>
              <w:t>2085</w:t>
            </w:r>
          </w:p>
          <w:p w:rsidR="00C8781D" w:rsidRPr="00202E5B" w:rsidRDefault="00902614" w:rsidP="00175557">
            <w:pPr>
              <w:pStyle w:val="TAL"/>
              <w:rPr>
                <w:iCs/>
                <w:snapToGrid w:val="0"/>
                <w:sz w:val="16"/>
                <w:szCs w:val="16"/>
              </w:rPr>
            </w:pPr>
            <w:r w:rsidRPr="00202E5B">
              <w:rPr>
                <w:iCs/>
                <w:snapToGrid w:val="0"/>
                <w:sz w:val="16"/>
                <w:szCs w:val="16"/>
              </w:rPr>
              <w:t>Editorial clen-</w:t>
            </w:r>
            <w:r w:rsidR="00C8781D" w:rsidRPr="00202E5B">
              <w:rPr>
                <w:iCs/>
                <w:snapToGrid w:val="0"/>
                <w:sz w:val="16"/>
                <w:szCs w:val="16"/>
              </w:rPr>
              <w:t>up.</w:t>
            </w:r>
          </w:p>
        </w:tc>
        <w:tc>
          <w:tcPr>
            <w:tcW w:w="567" w:type="dxa"/>
            <w:shd w:val="solid" w:color="FFFFFF" w:fill="auto"/>
          </w:tcPr>
          <w:p w:rsidR="006D43DB" w:rsidRPr="00202E5B" w:rsidRDefault="006D43DB" w:rsidP="00175557">
            <w:pPr>
              <w:pStyle w:val="TAL"/>
              <w:rPr>
                <w:iCs/>
                <w:snapToGrid w:val="0"/>
                <w:sz w:val="16"/>
                <w:szCs w:val="16"/>
              </w:rPr>
            </w:pPr>
            <w:r w:rsidRPr="00202E5B">
              <w:rPr>
                <w:iCs/>
                <w:snapToGrid w:val="0"/>
                <w:sz w:val="16"/>
                <w:szCs w:val="16"/>
              </w:rPr>
              <w:t>1.6.0</w:t>
            </w:r>
          </w:p>
        </w:tc>
        <w:tc>
          <w:tcPr>
            <w:tcW w:w="567" w:type="dxa"/>
            <w:shd w:val="solid" w:color="FFFFFF" w:fill="auto"/>
          </w:tcPr>
          <w:p w:rsidR="006D43DB" w:rsidRPr="00202E5B" w:rsidRDefault="006D43DB" w:rsidP="00175557">
            <w:pPr>
              <w:pStyle w:val="TAL"/>
              <w:rPr>
                <w:iCs/>
                <w:snapToGrid w:val="0"/>
                <w:sz w:val="16"/>
                <w:szCs w:val="16"/>
              </w:rPr>
            </w:pPr>
            <w:r w:rsidRPr="00202E5B">
              <w:rPr>
                <w:iCs/>
                <w:snapToGrid w:val="0"/>
                <w:sz w:val="16"/>
                <w:szCs w:val="16"/>
              </w:rPr>
              <w:t>1.7.0</w:t>
            </w:r>
          </w:p>
        </w:tc>
      </w:tr>
      <w:tr w:rsidR="00CA72CA" w:rsidRPr="00202E5B">
        <w:tc>
          <w:tcPr>
            <w:tcW w:w="800" w:type="dxa"/>
            <w:shd w:val="solid" w:color="FFFFFF" w:fill="auto"/>
          </w:tcPr>
          <w:p w:rsidR="00CA72CA" w:rsidRPr="00202E5B" w:rsidRDefault="00CA72CA" w:rsidP="00175557">
            <w:pPr>
              <w:pStyle w:val="TAL"/>
              <w:rPr>
                <w:iCs/>
                <w:snapToGrid w:val="0"/>
                <w:sz w:val="16"/>
                <w:szCs w:val="16"/>
              </w:rPr>
            </w:pPr>
            <w:r w:rsidRPr="00202E5B">
              <w:rPr>
                <w:iCs/>
                <w:snapToGrid w:val="0"/>
                <w:sz w:val="16"/>
                <w:szCs w:val="16"/>
              </w:rPr>
              <w:t>2008-09</w:t>
            </w:r>
          </w:p>
        </w:tc>
        <w:tc>
          <w:tcPr>
            <w:tcW w:w="800" w:type="dxa"/>
            <w:shd w:val="solid" w:color="FFFFFF" w:fill="auto"/>
          </w:tcPr>
          <w:p w:rsidR="00CA72CA" w:rsidRPr="00202E5B" w:rsidRDefault="00175557" w:rsidP="00175557">
            <w:pPr>
              <w:pStyle w:val="TAL"/>
              <w:rPr>
                <w:iCs/>
                <w:snapToGrid w:val="0"/>
                <w:sz w:val="16"/>
                <w:szCs w:val="16"/>
              </w:rPr>
            </w:pPr>
            <w:r w:rsidRPr="00202E5B">
              <w:rPr>
                <w:iCs/>
                <w:snapToGrid w:val="0"/>
                <w:sz w:val="16"/>
                <w:szCs w:val="16"/>
              </w:rPr>
              <w:t>RP-</w:t>
            </w:r>
            <w:r w:rsidR="00CA72CA" w:rsidRPr="00202E5B">
              <w:rPr>
                <w:iCs/>
                <w:snapToGrid w:val="0"/>
                <w:sz w:val="16"/>
                <w:szCs w:val="16"/>
              </w:rPr>
              <w:t>41</w:t>
            </w:r>
          </w:p>
        </w:tc>
        <w:tc>
          <w:tcPr>
            <w:tcW w:w="901" w:type="dxa"/>
            <w:shd w:val="solid" w:color="FFFFFF" w:fill="auto"/>
          </w:tcPr>
          <w:p w:rsidR="00CA72CA" w:rsidRPr="00202E5B" w:rsidRDefault="00CA72CA" w:rsidP="00175557">
            <w:pPr>
              <w:pStyle w:val="TAL"/>
              <w:rPr>
                <w:iCs/>
                <w:snapToGrid w:val="0"/>
                <w:sz w:val="16"/>
                <w:szCs w:val="16"/>
              </w:rPr>
            </w:pPr>
            <w:r w:rsidRPr="00202E5B">
              <w:rPr>
                <w:iCs/>
                <w:snapToGrid w:val="0"/>
                <w:sz w:val="16"/>
                <w:szCs w:val="16"/>
              </w:rPr>
              <w:t>RP-080592</w:t>
            </w:r>
          </w:p>
        </w:tc>
        <w:tc>
          <w:tcPr>
            <w:tcW w:w="426" w:type="dxa"/>
            <w:shd w:val="solid" w:color="FFFFFF" w:fill="auto"/>
          </w:tcPr>
          <w:p w:rsidR="00CA72CA" w:rsidRPr="00202E5B" w:rsidRDefault="00CA72CA" w:rsidP="00175557">
            <w:pPr>
              <w:pStyle w:val="TAL"/>
              <w:rPr>
                <w:snapToGrid w:val="0"/>
                <w:sz w:val="16"/>
                <w:szCs w:val="16"/>
              </w:rPr>
            </w:pPr>
          </w:p>
        </w:tc>
        <w:tc>
          <w:tcPr>
            <w:tcW w:w="428" w:type="dxa"/>
            <w:shd w:val="solid" w:color="FFFFFF" w:fill="auto"/>
          </w:tcPr>
          <w:p w:rsidR="00CA72CA" w:rsidRPr="00202E5B" w:rsidRDefault="00CA72CA" w:rsidP="00175557">
            <w:pPr>
              <w:pStyle w:val="TAL"/>
              <w:rPr>
                <w:snapToGrid w:val="0"/>
                <w:sz w:val="16"/>
                <w:szCs w:val="16"/>
              </w:rPr>
            </w:pPr>
          </w:p>
        </w:tc>
        <w:tc>
          <w:tcPr>
            <w:tcW w:w="4867" w:type="dxa"/>
            <w:shd w:val="solid" w:color="FFFFFF" w:fill="auto"/>
          </w:tcPr>
          <w:p w:rsidR="00CA72CA" w:rsidRPr="00202E5B" w:rsidRDefault="00C1484B" w:rsidP="00175557">
            <w:pPr>
              <w:pStyle w:val="TAL"/>
              <w:rPr>
                <w:iCs/>
                <w:snapToGrid w:val="0"/>
                <w:sz w:val="16"/>
                <w:szCs w:val="16"/>
              </w:rPr>
            </w:pPr>
            <w:r w:rsidRPr="00202E5B">
              <w:rPr>
                <w:iCs/>
                <w:snapToGrid w:val="0"/>
                <w:sz w:val="16"/>
                <w:szCs w:val="16"/>
              </w:rPr>
              <w:t>Presentation for Approval</w:t>
            </w:r>
          </w:p>
        </w:tc>
        <w:tc>
          <w:tcPr>
            <w:tcW w:w="567" w:type="dxa"/>
            <w:shd w:val="solid" w:color="FFFFFF" w:fill="auto"/>
          </w:tcPr>
          <w:p w:rsidR="00CA72CA" w:rsidRPr="00202E5B" w:rsidRDefault="00CA72CA" w:rsidP="00175557">
            <w:pPr>
              <w:pStyle w:val="TAL"/>
              <w:rPr>
                <w:iCs/>
                <w:snapToGrid w:val="0"/>
                <w:sz w:val="16"/>
                <w:szCs w:val="16"/>
              </w:rPr>
            </w:pPr>
            <w:r w:rsidRPr="00202E5B">
              <w:rPr>
                <w:iCs/>
                <w:snapToGrid w:val="0"/>
                <w:sz w:val="16"/>
                <w:szCs w:val="16"/>
              </w:rPr>
              <w:t>1.7.0</w:t>
            </w:r>
          </w:p>
        </w:tc>
        <w:tc>
          <w:tcPr>
            <w:tcW w:w="567" w:type="dxa"/>
            <w:shd w:val="solid" w:color="FFFFFF" w:fill="auto"/>
          </w:tcPr>
          <w:p w:rsidR="00CA72CA" w:rsidRPr="00202E5B" w:rsidRDefault="00CA72CA" w:rsidP="00175557">
            <w:pPr>
              <w:pStyle w:val="TAL"/>
              <w:rPr>
                <w:iCs/>
                <w:snapToGrid w:val="0"/>
                <w:sz w:val="16"/>
                <w:szCs w:val="16"/>
              </w:rPr>
            </w:pPr>
            <w:r w:rsidRPr="00202E5B">
              <w:rPr>
                <w:iCs/>
                <w:snapToGrid w:val="0"/>
                <w:sz w:val="16"/>
                <w:szCs w:val="16"/>
              </w:rPr>
              <w:t>2.0.0</w:t>
            </w:r>
          </w:p>
        </w:tc>
      </w:tr>
      <w:tr w:rsidR="00C1484B" w:rsidRPr="00202E5B">
        <w:tc>
          <w:tcPr>
            <w:tcW w:w="800" w:type="dxa"/>
            <w:shd w:val="solid" w:color="FFFFFF" w:fill="auto"/>
          </w:tcPr>
          <w:p w:rsidR="00C1484B" w:rsidRPr="00202E5B" w:rsidRDefault="00C1484B" w:rsidP="00175557">
            <w:pPr>
              <w:pStyle w:val="TAL"/>
              <w:rPr>
                <w:iCs/>
                <w:snapToGrid w:val="0"/>
                <w:sz w:val="16"/>
                <w:szCs w:val="16"/>
              </w:rPr>
            </w:pPr>
            <w:r w:rsidRPr="00202E5B">
              <w:rPr>
                <w:iCs/>
                <w:snapToGrid w:val="0"/>
                <w:sz w:val="16"/>
                <w:szCs w:val="16"/>
              </w:rPr>
              <w:t>2008-09</w:t>
            </w:r>
          </w:p>
        </w:tc>
        <w:tc>
          <w:tcPr>
            <w:tcW w:w="800" w:type="dxa"/>
            <w:shd w:val="solid" w:color="FFFFFF" w:fill="auto"/>
          </w:tcPr>
          <w:p w:rsidR="00C1484B" w:rsidRPr="00202E5B" w:rsidRDefault="00175557" w:rsidP="00175557">
            <w:pPr>
              <w:pStyle w:val="TAL"/>
              <w:rPr>
                <w:iCs/>
                <w:snapToGrid w:val="0"/>
                <w:sz w:val="16"/>
                <w:szCs w:val="16"/>
              </w:rPr>
            </w:pPr>
            <w:r w:rsidRPr="00202E5B">
              <w:rPr>
                <w:iCs/>
                <w:snapToGrid w:val="0"/>
                <w:sz w:val="16"/>
                <w:szCs w:val="16"/>
              </w:rPr>
              <w:t>RP-</w:t>
            </w:r>
            <w:r w:rsidR="00C1484B" w:rsidRPr="00202E5B">
              <w:rPr>
                <w:iCs/>
                <w:snapToGrid w:val="0"/>
                <w:sz w:val="16"/>
                <w:szCs w:val="16"/>
              </w:rPr>
              <w:t>41</w:t>
            </w:r>
          </w:p>
        </w:tc>
        <w:tc>
          <w:tcPr>
            <w:tcW w:w="901" w:type="dxa"/>
            <w:shd w:val="solid" w:color="FFFFFF" w:fill="auto"/>
          </w:tcPr>
          <w:p w:rsidR="00C1484B" w:rsidRPr="00202E5B" w:rsidRDefault="00C1484B" w:rsidP="00175557">
            <w:pPr>
              <w:pStyle w:val="TAL"/>
              <w:rPr>
                <w:iCs/>
                <w:snapToGrid w:val="0"/>
                <w:sz w:val="16"/>
                <w:szCs w:val="16"/>
              </w:rPr>
            </w:pPr>
            <w:r w:rsidRPr="00202E5B">
              <w:rPr>
                <w:iCs/>
                <w:snapToGrid w:val="0"/>
                <w:sz w:val="16"/>
                <w:szCs w:val="16"/>
              </w:rPr>
              <w:t>RP-080592</w:t>
            </w:r>
          </w:p>
        </w:tc>
        <w:tc>
          <w:tcPr>
            <w:tcW w:w="426" w:type="dxa"/>
            <w:shd w:val="solid" w:color="FFFFFF" w:fill="auto"/>
          </w:tcPr>
          <w:p w:rsidR="00C1484B" w:rsidRPr="00202E5B" w:rsidRDefault="00C1484B" w:rsidP="00175557">
            <w:pPr>
              <w:pStyle w:val="TAL"/>
              <w:rPr>
                <w:snapToGrid w:val="0"/>
                <w:sz w:val="16"/>
                <w:szCs w:val="16"/>
              </w:rPr>
            </w:pPr>
          </w:p>
        </w:tc>
        <w:tc>
          <w:tcPr>
            <w:tcW w:w="428" w:type="dxa"/>
            <w:shd w:val="solid" w:color="FFFFFF" w:fill="auto"/>
          </w:tcPr>
          <w:p w:rsidR="00C1484B" w:rsidRPr="00202E5B" w:rsidRDefault="00C1484B" w:rsidP="00175557">
            <w:pPr>
              <w:pStyle w:val="TAL"/>
              <w:rPr>
                <w:snapToGrid w:val="0"/>
                <w:sz w:val="16"/>
                <w:szCs w:val="16"/>
              </w:rPr>
            </w:pPr>
          </w:p>
        </w:tc>
        <w:tc>
          <w:tcPr>
            <w:tcW w:w="4867" w:type="dxa"/>
            <w:shd w:val="solid" w:color="FFFFFF" w:fill="auto"/>
          </w:tcPr>
          <w:p w:rsidR="00C1484B" w:rsidRPr="00202E5B" w:rsidRDefault="00C1484B" w:rsidP="00175557">
            <w:pPr>
              <w:pStyle w:val="TAL"/>
              <w:rPr>
                <w:iCs/>
                <w:snapToGrid w:val="0"/>
                <w:sz w:val="16"/>
                <w:szCs w:val="16"/>
              </w:rPr>
            </w:pPr>
            <w:r w:rsidRPr="00202E5B">
              <w:rPr>
                <w:iCs/>
                <w:snapToGrid w:val="0"/>
                <w:sz w:val="16"/>
                <w:szCs w:val="16"/>
              </w:rPr>
              <w:t>TR 36.942 V2.0.0</w:t>
            </w:r>
          </w:p>
        </w:tc>
        <w:tc>
          <w:tcPr>
            <w:tcW w:w="567" w:type="dxa"/>
            <w:shd w:val="solid" w:color="FFFFFF" w:fill="auto"/>
          </w:tcPr>
          <w:p w:rsidR="00C1484B" w:rsidRPr="00202E5B" w:rsidRDefault="00C1484B" w:rsidP="00175557">
            <w:pPr>
              <w:pStyle w:val="TAL"/>
              <w:rPr>
                <w:iCs/>
                <w:snapToGrid w:val="0"/>
                <w:sz w:val="16"/>
                <w:szCs w:val="16"/>
              </w:rPr>
            </w:pPr>
            <w:r w:rsidRPr="00202E5B">
              <w:rPr>
                <w:iCs/>
                <w:snapToGrid w:val="0"/>
                <w:sz w:val="16"/>
                <w:szCs w:val="16"/>
              </w:rPr>
              <w:t>2.0.0</w:t>
            </w:r>
          </w:p>
        </w:tc>
        <w:tc>
          <w:tcPr>
            <w:tcW w:w="567" w:type="dxa"/>
            <w:shd w:val="solid" w:color="FFFFFF" w:fill="auto"/>
          </w:tcPr>
          <w:p w:rsidR="00C1484B" w:rsidRPr="00202E5B" w:rsidRDefault="00C1484B" w:rsidP="00175557">
            <w:pPr>
              <w:pStyle w:val="TAL"/>
              <w:rPr>
                <w:iCs/>
                <w:snapToGrid w:val="0"/>
                <w:sz w:val="16"/>
                <w:szCs w:val="16"/>
              </w:rPr>
            </w:pPr>
            <w:r w:rsidRPr="00202E5B">
              <w:rPr>
                <w:iCs/>
                <w:snapToGrid w:val="0"/>
                <w:sz w:val="16"/>
                <w:szCs w:val="16"/>
              </w:rPr>
              <w:t>8.0.0</w:t>
            </w:r>
          </w:p>
        </w:tc>
      </w:tr>
      <w:tr w:rsidR="00896F05" w:rsidRPr="00202E5B">
        <w:tc>
          <w:tcPr>
            <w:tcW w:w="800"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RP-080906</w:t>
            </w:r>
          </w:p>
        </w:tc>
        <w:tc>
          <w:tcPr>
            <w:tcW w:w="426" w:type="dxa"/>
            <w:shd w:val="solid" w:color="FFFFFF" w:fill="auto"/>
          </w:tcPr>
          <w:p w:rsidR="00896F05" w:rsidRPr="00202E5B" w:rsidRDefault="00896F05" w:rsidP="00175557">
            <w:pPr>
              <w:pStyle w:val="TAL"/>
              <w:rPr>
                <w:snapToGrid w:val="0"/>
                <w:sz w:val="16"/>
                <w:szCs w:val="16"/>
              </w:rPr>
            </w:pPr>
            <w:r w:rsidRPr="00202E5B">
              <w:rPr>
                <w:snapToGrid w:val="0"/>
                <w:sz w:val="16"/>
                <w:szCs w:val="16"/>
              </w:rPr>
              <w:t>1</w:t>
            </w:r>
          </w:p>
        </w:tc>
        <w:tc>
          <w:tcPr>
            <w:tcW w:w="428" w:type="dxa"/>
            <w:shd w:val="solid" w:color="FFFFFF" w:fill="auto"/>
          </w:tcPr>
          <w:p w:rsidR="00896F05" w:rsidRPr="00202E5B" w:rsidRDefault="00896F05" w:rsidP="00175557">
            <w:pPr>
              <w:pStyle w:val="TAL"/>
              <w:rPr>
                <w:snapToGrid w:val="0"/>
                <w:sz w:val="16"/>
                <w:szCs w:val="16"/>
              </w:rPr>
            </w:pPr>
          </w:p>
        </w:tc>
        <w:tc>
          <w:tcPr>
            <w:tcW w:w="4867"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Rationales of unwanted emissions in TR 36.942</w:t>
            </w:r>
          </w:p>
        </w:tc>
        <w:tc>
          <w:tcPr>
            <w:tcW w:w="567"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8.1.0</w:t>
            </w:r>
          </w:p>
        </w:tc>
      </w:tr>
      <w:tr w:rsidR="00896F05" w:rsidRPr="00202E5B">
        <w:tc>
          <w:tcPr>
            <w:tcW w:w="800"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RP-080907</w:t>
            </w:r>
          </w:p>
        </w:tc>
        <w:tc>
          <w:tcPr>
            <w:tcW w:w="426" w:type="dxa"/>
            <w:shd w:val="solid" w:color="FFFFFF" w:fill="auto"/>
          </w:tcPr>
          <w:p w:rsidR="00896F05" w:rsidRPr="00202E5B" w:rsidRDefault="00896F05" w:rsidP="00175557">
            <w:pPr>
              <w:pStyle w:val="TAL"/>
              <w:rPr>
                <w:snapToGrid w:val="0"/>
                <w:sz w:val="16"/>
                <w:szCs w:val="16"/>
              </w:rPr>
            </w:pPr>
            <w:r w:rsidRPr="00202E5B">
              <w:rPr>
                <w:snapToGrid w:val="0"/>
                <w:sz w:val="16"/>
                <w:szCs w:val="16"/>
              </w:rPr>
              <w:t>2</w:t>
            </w:r>
          </w:p>
        </w:tc>
        <w:tc>
          <w:tcPr>
            <w:tcW w:w="428" w:type="dxa"/>
            <w:shd w:val="solid" w:color="FFFFFF" w:fill="auto"/>
          </w:tcPr>
          <w:p w:rsidR="00896F05" w:rsidRPr="00202E5B" w:rsidRDefault="00896F05" w:rsidP="00175557">
            <w:pPr>
              <w:pStyle w:val="TAL"/>
              <w:rPr>
                <w:snapToGrid w:val="0"/>
                <w:sz w:val="16"/>
                <w:szCs w:val="16"/>
              </w:rPr>
            </w:pPr>
            <w:r w:rsidRPr="00202E5B">
              <w:rPr>
                <w:snapToGrid w:val="0"/>
                <w:sz w:val="16"/>
                <w:szCs w:val="16"/>
              </w:rPr>
              <w:t>1</w:t>
            </w:r>
          </w:p>
        </w:tc>
        <w:tc>
          <w:tcPr>
            <w:tcW w:w="4867"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Correction of unwanted emission requirements for multi-carrier BS</w:t>
            </w:r>
          </w:p>
        </w:tc>
        <w:tc>
          <w:tcPr>
            <w:tcW w:w="567"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rsidR="00896F05" w:rsidRPr="00202E5B" w:rsidRDefault="00896F05" w:rsidP="00175557">
            <w:pPr>
              <w:pStyle w:val="TAL"/>
              <w:rPr>
                <w:iCs/>
                <w:snapToGrid w:val="0"/>
                <w:sz w:val="16"/>
                <w:szCs w:val="16"/>
              </w:rPr>
            </w:pPr>
            <w:r w:rsidRPr="00202E5B">
              <w:rPr>
                <w:iCs/>
                <w:snapToGrid w:val="0"/>
                <w:sz w:val="16"/>
                <w:szCs w:val="16"/>
              </w:rPr>
              <w:t>8.1.0</w:t>
            </w:r>
          </w:p>
        </w:tc>
      </w:tr>
      <w:tr w:rsidR="002578D5" w:rsidRPr="00202E5B">
        <w:tc>
          <w:tcPr>
            <w:tcW w:w="800" w:type="dxa"/>
            <w:shd w:val="solid" w:color="FFFFFF" w:fill="auto"/>
          </w:tcPr>
          <w:p w:rsidR="002578D5" w:rsidRPr="00202E5B" w:rsidRDefault="002578D5" w:rsidP="00175557">
            <w:pPr>
              <w:pStyle w:val="TAL"/>
              <w:rPr>
                <w:iCs/>
                <w:snapToGrid w:val="0"/>
                <w:sz w:val="16"/>
                <w:szCs w:val="16"/>
              </w:rPr>
            </w:pPr>
            <w:r w:rsidRPr="00202E5B">
              <w:rPr>
                <w:iCs/>
                <w:snapToGrid w:val="0"/>
                <w:sz w:val="16"/>
                <w:szCs w:val="16"/>
              </w:rPr>
              <w:t>2009-05</w:t>
            </w:r>
          </w:p>
        </w:tc>
        <w:tc>
          <w:tcPr>
            <w:tcW w:w="800" w:type="dxa"/>
            <w:shd w:val="solid" w:color="FFFFFF" w:fill="auto"/>
          </w:tcPr>
          <w:p w:rsidR="002578D5" w:rsidRPr="00202E5B" w:rsidRDefault="002578D5" w:rsidP="00175557">
            <w:pPr>
              <w:pStyle w:val="TAL"/>
              <w:rPr>
                <w:iCs/>
                <w:snapToGrid w:val="0"/>
                <w:sz w:val="16"/>
                <w:szCs w:val="16"/>
              </w:rPr>
            </w:pPr>
            <w:r w:rsidRPr="00202E5B">
              <w:rPr>
                <w:iCs/>
                <w:snapToGrid w:val="0"/>
                <w:sz w:val="16"/>
                <w:szCs w:val="16"/>
              </w:rPr>
              <w:t>RP-44</w:t>
            </w:r>
          </w:p>
        </w:tc>
        <w:tc>
          <w:tcPr>
            <w:tcW w:w="901" w:type="dxa"/>
            <w:shd w:val="solid" w:color="FFFFFF" w:fill="auto"/>
          </w:tcPr>
          <w:p w:rsidR="002578D5" w:rsidRPr="00202E5B" w:rsidRDefault="002578D5" w:rsidP="00175557">
            <w:pPr>
              <w:pStyle w:val="TAL"/>
              <w:rPr>
                <w:iCs/>
                <w:snapToGrid w:val="0"/>
                <w:sz w:val="16"/>
                <w:szCs w:val="16"/>
              </w:rPr>
            </w:pPr>
            <w:r w:rsidRPr="00202E5B">
              <w:rPr>
                <w:iCs/>
                <w:snapToGrid w:val="0"/>
                <w:sz w:val="16"/>
                <w:szCs w:val="16"/>
              </w:rPr>
              <w:t>RP-090544</w:t>
            </w:r>
          </w:p>
        </w:tc>
        <w:tc>
          <w:tcPr>
            <w:tcW w:w="426" w:type="dxa"/>
            <w:shd w:val="solid" w:color="FFFFFF" w:fill="auto"/>
          </w:tcPr>
          <w:p w:rsidR="002578D5" w:rsidRPr="00202E5B" w:rsidRDefault="002578D5" w:rsidP="00175557">
            <w:pPr>
              <w:pStyle w:val="TAL"/>
              <w:rPr>
                <w:snapToGrid w:val="0"/>
                <w:sz w:val="16"/>
                <w:szCs w:val="16"/>
              </w:rPr>
            </w:pPr>
            <w:r w:rsidRPr="00202E5B">
              <w:rPr>
                <w:snapToGrid w:val="0"/>
                <w:sz w:val="16"/>
                <w:szCs w:val="16"/>
              </w:rPr>
              <w:t>3</w:t>
            </w:r>
          </w:p>
        </w:tc>
        <w:tc>
          <w:tcPr>
            <w:tcW w:w="428" w:type="dxa"/>
            <w:shd w:val="solid" w:color="FFFFFF" w:fill="auto"/>
          </w:tcPr>
          <w:p w:rsidR="002578D5" w:rsidRPr="00202E5B" w:rsidRDefault="002578D5" w:rsidP="00175557">
            <w:pPr>
              <w:pStyle w:val="TAL"/>
              <w:rPr>
                <w:snapToGrid w:val="0"/>
                <w:sz w:val="16"/>
                <w:szCs w:val="16"/>
              </w:rPr>
            </w:pPr>
          </w:p>
        </w:tc>
        <w:tc>
          <w:tcPr>
            <w:tcW w:w="4867" w:type="dxa"/>
            <w:shd w:val="solid" w:color="FFFFFF" w:fill="auto"/>
          </w:tcPr>
          <w:p w:rsidR="002578D5" w:rsidRPr="00202E5B" w:rsidRDefault="002578D5" w:rsidP="00175557">
            <w:pPr>
              <w:pStyle w:val="TAL"/>
              <w:rPr>
                <w:iCs/>
                <w:snapToGrid w:val="0"/>
                <w:sz w:val="16"/>
                <w:szCs w:val="16"/>
              </w:rPr>
            </w:pPr>
            <w:r w:rsidRPr="00202E5B">
              <w:rPr>
                <w:noProof/>
              </w:rPr>
              <w:t>Clarification of requirements for multicarrier BS</w:t>
            </w:r>
          </w:p>
        </w:tc>
        <w:tc>
          <w:tcPr>
            <w:tcW w:w="567" w:type="dxa"/>
            <w:shd w:val="solid" w:color="FFFFFF" w:fill="auto"/>
          </w:tcPr>
          <w:p w:rsidR="002578D5" w:rsidRPr="00202E5B" w:rsidRDefault="002578D5" w:rsidP="00175557">
            <w:pPr>
              <w:pStyle w:val="TAL"/>
              <w:rPr>
                <w:iCs/>
                <w:snapToGrid w:val="0"/>
                <w:sz w:val="16"/>
                <w:szCs w:val="16"/>
              </w:rPr>
            </w:pPr>
            <w:r w:rsidRPr="00202E5B">
              <w:rPr>
                <w:iCs/>
                <w:snapToGrid w:val="0"/>
                <w:sz w:val="16"/>
                <w:szCs w:val="16"/>
              </w:rPr>
              <w:t>8.1.0</w:t>
            </w:r>
          </w:p>
        </w:tc>
        <w:tc>
          <w:tcPr>
            <w:tcW w:w="567" w:type="dxa"/>
            <w:shd w:val="solid" w:color="FFFFFF" w:fill="auto"/>
          </w:tcPr>
          <w:p w:rsidR="002578D5" w:rsidRPr="00202E5B" w:rsidRDefault="002578D5" w:rsidP="00175557">
            <w:pPr>
              <w:pStyle w:val="TAL"/>
              <w:rPr>
                <w:iCs/>
                <w:snapToGrid w:val="0"/>
                <w:sz w:val="16"/>
                <w:szCs w:val="16"/>
              </w:rPr>
            </w:pPr>
            <w:r w:rsidRPr="00202E5B">
              <w:rPr>
                <w:iCs/>
                <w:snapToGrid w:val="0"/>
                <w:sz w:val="16"/>
                <w:szCs w:val="16"/>
              </w:rPr>
              <w:t>8.2.0</w:t>
            </w:r>
          </w:p>
        </w:tc>
      </w:tr>
      <w:tr w:rsidR="005D62EF" w:rsidRPr="00202E5B">
        <w:tc>
          <w:tcPr>
            <w:tcW w:w="800" w:type="dxa"/>
            <w:shd w:val="solid" w:color="FFFFFF" w:fill="auto"/>
          </w:tcPr>
          <w:p w:rsidR="005D62EF" w:rsidRPr="00202E5B" w:rsidRDefault="00B9309B" w:rsidP="00175557">
            <w:pPr>
              <w:pStyle w:val="TAL"/>
              <w:rPr>
                <w:iCs/>
                <w:snapToGrid w:val="0"/>
                <w:sz w:val="16"/>
                <w:szCs w:val="16"/>
              </w:rPr>
            </w:pPr>
            <w:r w:rsidRPr="00202E5B">
              <w:rPr>
                <w:iCs/>
                <w:snapToGrid w:val="0"/>
                <w:sz w:val="16"/>
                <w:szCs w:val="16"/>
              </w:rPr>
              <w:t>2009-12</w:t>
            </w:r>
          </w:p>
        </w:tc>
        <w:tc>
          <w:tcPr>
            <w:tcW w:w="800" w:type="dxa"/>
            <w:shd w:val="solid" w:color="FFFFFF" w:fill="auto"/>
          </w:tcPr>
          <w:p w:rsidR="005D62EF" w:rsidRPr="00202E5B" w:rsidRDefault="00B9309B" w:rsidP="00175557">
            <w:pPr>
              <w:pStyle w:val="TAL"/>
              <w:rPr>
                <w:iCs/>
                <w:snapToGrid w:val="0"/>
                <w:sz w:val="16"/>
                <w:szCs w:val="16"/>
              </w:rPr>
            </w:pPr>
            <w:r w:rsidRPr="00202E5B">
              <w:rPr>
                <w:iCs/>
                <w:snapToGrid w:val="0"/>
                <w:sz w:val="16"/>
                <w:szCs w:val="16"/>
              </w:rPr>
              <w:t>SP-46</w:t>
            </w:r>
          </w:p>
        </w:tc>
        <w:tc>
          <w:tcPr>
            <w:tcW w:w="901" w:type="dxa"/>
            <w:shd w:val="solid" w:color="FFFFFF" w:fill="auto"/>
          </w:tcPr>
          <w:p w:rsidR="005D62EF" w:rsidRPr="00202E5B" w:rsidRDefault="005D62EF" w:rsidP="00175557">
            <w:pPr>
              <w:pStyle w:val="TAL"/>
              <w:rPr>
                <w:iCs/>
                <w:snapToGrid w:val="0"/>
                <w:sz w:val="16"/>
                <w:szCs w:val="16"/>
              </w:rPr>
            </w:pPr>
          </w:p>
        </w:tc>
        <w:tc>
          <w:tcPr>
            <w:tcW w:w="426" w:type="dxa"/>
            <w:shd w:val="solid" w:color="FFFFFF" w:fill="auto"/>
          </w:tcPr>
          <w:p w:rsidR="005D62EF" w:rsidRPr="00202E5B" w:rsidRDefault="005D62EF" w:rsidP="00175557">
            <w:pPr>
              <w:pStyle w:val="TAL"/>
              <w:rPr>
                <w:snapToGrid w:val="0"/>
                <w:sz w:val="16"/>
                <w:szCs w:val="16"/>
              </w:rPr>
            </w:pPr>
          </w:p>
        </w:tc>
        <w:tc>
          <w:tcPr>
            <w:tcW w:w="428" w:type="dxa"/>
            <w:shd w:val="solid" w:color="FFFFFF" w:fill="auto"/>
          </w:tcPr>
          <w:p w:rsidR="005D62EF" w:rsidRPr="00202E5B" w:rsidRDefault="005D62EF" w:rsidP="005D62EF">
            <w:pPr>
              <w:pStyle w:val="TAL"/>
              <w:rPr>
                <w:snapToGrid w:val="0"/>
                <w:szCs w:val="18"/>
              </w:rPr>
            </w:pPr>
          </w:p>
        </w:tc>
        <w:tc>
          <w:tcPr>
            <w:tcW w:w="4867" w:type="dxa"/>
            <w:shd w:val="solid" w:color="FFFFFF" w:fill="auto"/>
            <w:vAlign w:val="bottom"/>
          </w:tcPr>
          <w:p w:rsidR="005D62EF" w:rsidRPr="00202E5B" w:rsidRDefault="00B9309B" w:rsidP="005D62EF">
            <w:pPr>
              <w:pStyle w:val="Atl"/>
              <w:rPr>
                <w:rFonts w:ascii="Arial" w:hAnsi="Arial"/>
                <w:noProof/>
                <w:sz w:val="18"/>
                <w:szCs w:val="18"/>
              </w:rPr>
            </w:pPr>
            <w:r w:rsidRPr="00202E5B">
              <w:rPr>
                <w:rFonts w:ascii="Arial" w:hAnsi="Arial"/>
                <w:noProof/>
                <w:sz w:val="18"/>
                <w:szCs w:val="18"/>
              </w:rPr>
              <w:t>Automatic upgrade from previous Release</w:t>
            </w:r>
          </w:p>
        </w:tc>
        <w:tc>
          <w:tcPr>
            <w:tcW w:w="567" w:type="dxa"/>
            <w:shd w:val="solid" w:color="FFFFFF" w:fill="auto"/>
          </w:tcPr>
          <w:p w:rsidR="005D62EF" w:rsidRPr="00202E5B" w:rsidRDefault="00B9309B" w:rsidP="00B9309B">
            <w:pPr>
              <w:pStyle w:val="List"/>
              <w:ind w:left="0" w:firstLine="0"/>
              <w:rPr>
                <w:iCs/>
                <w:snapToGrid w:val="0"/>
                <w:sz w:val="16"/>
                <w:szCs w:val="16"/>
              </w:rPr>
            </w:pPr>
            <w:r w:rsidRPr="00202E5B">
              <w:rPr>
                <w:iCs/>
                <w:snapToGrid w:val="0"/>
                <w:sz w:val="16"/>
                <w:szCs w:val="16"/>
              </w:rPr>
              <w:t>8.2.0</w:t>
            </w:r>
          </w:p>
        </w:tc>
        <w:tc>
          <w:tcPr>
            <w:tcW w:w="567" w:type="dxa"/>
            <w:shd w:val="solid" w:color="FFFFFF" w:fill="auto"/>
          </w:tcPr>
          <w:p w:rsidR="005D62EF" w:rsidRPr="00202E5B" w:rsidRDefault="00B9309B" w:rsidP="00175557">
            <w:pPr>
              <w:pStyle w:val="TAL"/>
              <w:rPr>
                <w:iCs/>
                <w:snapToGrid w:val="0"/>
                <w:sz w:val="16"/>
                <w:szCs w:val="16"/>
              </w:rPr>
            </w:pPr>
            <w:r w:rsidRPr="00202E5B">
              <w:rPr>
                <w:iCs/>
                <w:snapToGrid w:val="0"/>
                <w:sz w:val="16"/>
                <w:szCs w:val="16"/>
              </w:rPr>
              <w:t>9.0.0</w:t>
            </w:r>
          </w:p>
        </w:tc>
      </w:tr>
      <w:tr w:rsidR="00524B91" w:rsidRPr="00202E5B">
        <w:tc>
          <w:tcPr>
            <w:tcW w:w="800" w:type="dxa"/>
            <w:shd w:val="solid" w:color="FFFFFF" w:fill="auto"/>
          </w:tcPr>
          <w:p w:rsidR="00524B91" w:rsidRPr="00202E5B" w:rsidRDefault="00524B91" w:rsidP="00175557">
            <w:pPr>
              <w:pStyle w:val="TAL"/>
              <w:rPr>
                <w:iCs/>
                <w:snapToGrid w:val="0"/>
                <w:sz w:val="16"/>
                <w:szCs w:val="16"/>
              </w:rPr>
            </w:pPr>
            <w:r w:rsidRPr="00202E5B">
              <w:rPr>
                <w:iCs/>
                <w:snapToGrid w:val="0"/>
                <w:sz w:val="16"/>
                <w:szCs w:val="16"/>
              </w:rPr>
              <w:t>2010-04</w:t>
            </w:r>
          </w:p>
        </w:tc>
        <w:tc>
          <w:tcPr>
            <w:tcW w:w="800" w:type="dxa"/>
            <w:shd w:val="solid" w:color="FFFFFF" w:fill="auto"/>
          </w:tcPr>
          <w:p w:rsidR="00524B91" w:rsidRPr="00202E5B" w:rsidRDefault="00524B91" w:rsidP="00175557">
            <w:pPr>
              <w:pStyle w:val="TAL"/>
              <w:rPr>
                <w:iCs/>
                <w:snapToGrid w:val="0"/>
                <w:sz w:val="16"/>
                <w:szCs w:val="16"/>
              </w:rPr>
            </w:pPr>
          </w:p>
        </w:tc>
        <w:tc>
          <w:tcPr>
            <w:tcW w:w="901" w:type="dxa"/>
            <w:shd w:val="solid" w:color="FFFFFF" w:fill="auto"/>
          </w:tcPr>
          <w:p w:rsidR="00524B91" w:rsidRPr="00202E5B" w:rsidRDefault="00524B91" w:rsidP="00175557">
            <w:pPr>
              <w:pStyle w:val="TAL"/>
              <w:rPr>
                <w:iCs/>
                <w:snapToGrid w:val="0"/>
                <w:sz w:val="16"/>
                <w:szCs w:val="16"/>
              </w:rPr>
            </w:pPr>
          </w:p>
        </w:tc>
        <w:tc>
          <w:tcPr>
            <w:tcW w:w="426" w:type="dxa"/>
            <w:shd w:val="solid" w:color="FFFFFF" w:fill="auto"/>
          </w:tcPr>
          <w:p w:rsidR="00524B91" w:rsidRPr="00202E5B" w:rsidRDefault="00524B91" w:rsidP="00175557">
            <w:pPr>
              <w:pStyle w:val="TAL"/>
              <w:rPr>
                <w:snapToGrid w:val="0"/>
                <w:sz w:val="16"/>
                <w:szCs w:val="16"/>
              </w:rPr>
            </w:pPr>
          </w:p>
        </w:tc>
        <w:tc>
          <w:tcPr>
            <w:tcW w:w="428" w:type="dxa"/>
            <w:shd w:val="solid" w:color="FFFFFF" w:fill="auto"/>
          </w:tcPr>
          <w:p w:rsidR="00524B91" w:rsidRPr="00202E5B" w:rsidRDefault="00524B91" w:rsidP="005D62EF">
            <w:pPr>
              <w:pStyle w:val="TAL"/>
              <w:rPr>
                <w:snapToGrid w:val="0"/>
                <w:szCs w:val="18"/>
              </w:rPr>
            </w:pPr>
          </w:p>
        </w:tc>
        <w:tc>
          <w:tcPr>
            <w:tcW w:w="4867" w:type="dxa"/>
            <w:shd w:val="solid" w:color="FFFFFF" w:fill="auto"/>
            <w:vAlign w:val="bottom"/>
          </w:tcPr>
          <w:p w:rsidR="00524B91" w:rsidRPr="00202E5B" w:rsidRDefault="00524B91" w:rsidP="005D62EF">
            <w:pPr>
              <w:pStyle w:val="Atl"/>
              <w:rPr>
                <w:rFonts w:ascii="Arial" w:hAnsi="Arial"/>
                <w:noProof/>
                <w:sz w:val="18"/>
                <w:szCs w:val="18"/>
              </w:rPr>
            </w:pPr>
            <w:r w:rsidRPr="00202E5B">
              <w:rPr>
                <w:rFonts w:ascii="Arial" w:hAnsi="Arial"/>
                <w:noProof/>
                <w:sz w:val="18"/>
                <w:szCs w:val="18"/>
              </w:rPr>
              <w:t>Fix typo in version number on cover page</w:t>
            </w:r>
          </w:p>
        </w:tc>
        <w:tc>
          <w:tcPr>
            <w:tcW w:w="567" w:type="dxa"/>
            <w:shd w:val="solid" w:color="FFFFFF" w:fill="auto"/>
          </w:tcPr>
          <w:p w:rsidR="00524B91" w:rsidRPr="00202E5B" w:rsidRDefault="00524B91" w:rsidP="00B9309B">
            <w:pPr>
              <w:pStyle w:val="List"/>
              <w:ind w:left="0" w:firstLine="0"/>
              <w:rPr>
                <w:iCs/>
                <w:snapToGrid w:val="0"/>
                <w:sz w:val="16"/>
                <w:szCs w:val="16"/>
              </w:rPr>
            </w:pPr>
            <w:r w:rsidRPr="00202E5B">
              <w:rPr>
                <w:iCs/>
                <w:snapToGrid w:val="0"/>
                <w:sz w:val="16"/>
                <w:szCs w:val="16"/>
              </w:rPr>
              <w:t>9.0.0</w:t>
            </w:r>
          </w:p>
        </w:tc>
        <w:tc>
          <w:tcPr>
            <w:tcW w:w="567" w:type="dxa"/>
            <w:shd w:val="solid" w:color="FFFFFF" w:fill="auto"/>
          </w:tcPr>
          <w:p w:rsidR="00524B91" w:rsidRPr="00202E5B" w:rsidRDefault="00524B91" w:rsidP="00175557">
            <w:pPr>
              <w:pStyle w:val="TAL"/>
              <w:rPr>
                <w:iCs/>
                <w:snapToGrid w:val="0"/>
                <w:sz w:val="16"/>
                <w:szCs w:val="16"/>
              </w:rPr>
            </w:pPr>
            <w:r w:rsidRPr="00202E5B">
              <w:rPr>
                <w:iCs/>
                <w:snapToGrid w:val="0"/>
                <w:sz w:val="16"/>
                <w:szCs w:val="16"/>
              </w:rPr>
              <w:t>9.0.1</w:t>
            </w:r>
          </w:p>
        </w:tc>
      </w:tr>
      <w:tr w:rsidR="00285D69" w:rsidRPr="00202E5B">
        <w:trPr>
          <w:trHeight w:val="294"/>
        </w:trPr>
        <w:tc>
          <w:tcPr>
            <w:tcW w:w="800" w:type="dxa"/>
            <w:shd w:val="solid" w:color="FFFFFF" w:fill="auto"/>
          </w:tcPr>
          <w:p w:rsidR="00285D69" w:rsidRPr="00202E5B" w:rsidRDefault="00285D69" w:rsidP="00285D69">
            <w:pPr>
              <w:pStyle w:val="TAL"/>
              <w:rPr>
                <w:iCs/>
                <w:snapToGrid w:val="0"/>
                <w:sz w:val="16"/>
                <w:szCs w:val="16"/>
              </w:rPr>
            </w:pPr>
            <w:r w:rsidRPr="00202E5B">
              <w:rPr>
                <w:iCs/>
                <w:snapToGrid w:val="0"/>
                <w:sz w:val="16"/>
                <w:szCs w:val="16"/>
              </w:rPr>
              <w:t>2010-06</w:t>
            </w:r>
          </w:p>
        </w:tc>
        <w:tc>
          <w:tcPr>
            <w:tcW w:w="800" w:type="dxa"/>
            <w:shd w:val="solid" w:color="FFFFFF" w:fill="auto"/>
          </w:tcPr>
          <w:p w:rsidR="00285D69" w:rsidRPr="00202E5B" w:rsidRDefault="00285D69" w:rsidP="00285D69">
            <w:pPr>
              <w:pStyle w:val="TAL"/>
              <w:rPr>
                <w:iCs/>
                <w:snapToGrid w:val="0"/>
                <w:sz w:val="16"/>
                <w:szCs w:val="16"/>
              </w:rPr>
            </w:pPr>
            <w:r w:rsidRPr="00202E5B">
              <w:rPr>
                <w:rFonts w:cs="Arial"/>
                <w:sz w:val="16"/>
                <w:szCs w:val="16"/>
              </w:rPr>
              <w:t>RP-48</w:t>
            </w:r>
          </w:p>
        </w:tc>
        <w:tc>
          <w:tcPr>
            <w:tcW w:w="901" w:type="dxa"/>
            <w:shd w:val="solid" w:color="FFFFFF" w:fill="auto"/>
          </w:tcPr>
          <w:p w:rsidR="00285D69" w:rsidRPr="00202E5B" w:rsidRDefault="00285D69" w:rsidP="00285D69">
            <w:pPr>
              <w:pStyle w:val="TAL"/>
              <w:rPr>
                <w:iCs/>
                <w:snapToGrid w:val="0"/>
                <w:sz w:val="16"/>
                <w:szCs w:val="16"/>
              </w:rPr>
            </w:pPr>
            <w:r w:rsidRPr="00202E5B">
              <w:rPr>
                <w:rFonts w:cs="Arial"/>
                <w:sz w:val="16"/>
                <w:szCs w:val="16"/>
              </w:rPr>
              <w:t>RP-100634</w:t>
            </w:r>
          </w:p>
        </w:tc>
        <w:tc>
          <w:tcPr>
            <w:tcW w:w="426" w:type="dxa"/>
            <w:shd w:val="solid" w:color="FFFFFF" w:fill="auto"/>
          </w:tcPr>
          <w:p w:rsidR="00285D69" w:rsidRPr="00202E5B" w:rsidRDefault="00285D69" w:rsidP="00285D69">
            <w:pPr>
              <w:pStyle w:val="TAL"/>
              <w:rPr>
                <w:snapToGrid w:val="0"/>
                <w:sz w:val="16"/>
                <w:szCs w:val="16"/>
              </w:rPr>
            </w:pPr>
            <w:r w:rsidRPr="00202E5B">
              <w:rPr>
                <w:rFonts w:cs="Arial"/>
                <w:sz w:val="16"/>
                <w:szCs w:val="16"/>
              </w:rPr>
              <w:t>004</w:t>
            </w:r>
          </w:p>
        </w:tc>
        <w:tc>
          <w:tcPr>
            <w:tcW w:w="428" w:type="dxa"/>
            <w:shd w:val="solid" w:color="FFFFFF" w:fill="auto"/>
          </w:tcPr>
          <w:p w:rsidR="00285D69" w:rsidRPr="00202E5B" w:rsidRDefault="00285D69" w:rsidP="00285D69">
            <w:pPr>
              <w:pStyle w:val="TAL"/>
              <w:rPr>
                <w:snapToGrid w:val="0"/>
                <w:sz w:val="16"/>
                <w:szCs w:val="16"/>
              </w:rPr>
            </w:pPr>
            <w:r w:rsidRPr="00202E5B">
              <w:rPr>
                <w:snapToGrid w:val="0"/>
                <w:sz w:val="16"/>
                <w:szCs w:val="16"/>
              </w:rPr>
              <w:t>3</w:t>
            </w:r>
          </w:p>
        </w:tc>
        <w:tc>
          <w:tcPr>
            <w:tcW w:w="4867" w:type="dxa"/>
            <w:shd w:val="solid" w:color="FFFFFF" w:fill="auto"/>
          </w:tcPr>
          <w:p w:rsidR="00285D69" w:rsidRPr="00202E5B" w:rsidRDefault="00285D69" w:rsidP="00285D69">
            <w:pPr>
              <w:pStyle w:val="Atl"/>
              <w:rPr>
                <w:rFonts w:ascii="Arial" w:hAnsi="Arial" w:cs="Arial"/>
                <w:noProof/>
                <w:sz w:val="16"/>
                <w:szCs w:val="16"/>
              </w:rPr>
            </w:pPr>
            <w:r w:rsidRPr="00202E5B">
              <w:rPr>
                <w:rFonts w:ascii="Arial" w:hAnsi="Arial" w:cs="Arial"/>
                <w:noProof/>
                <w:sz w:val="16"/>
                <w:szCs w:val="16"/>
              </w:rPr>
              <w:t>LTE-Advanced Co-existence</w:t>
            </w:r>
          </w:p>
        </w:tc>
        <w:tc>
          <w:tcPr>
            <w:tcW w:w="567" w:type="dxa"/>
            <w:shd w:val="solid" w:color="FFFFFF" w:fill="auto"/>
          </w:tcPr>
          <w:p w:rsidR="00285D69" w:rsidRPr="00202E5B" w:rsidRDefault="00285D69" w:rsidP="00285D69">
            <w:pPr>
              <w:rPr>
                <w:rFonts w:ascii="Arial" w:hAnsi="Arial" w:cs="Arial"/>
                <w:sz w:val="16"/>
                <w:szCs w:val="16"/>
              </w:rPr>
            </w:pPr>
            <w:r w:rsidRPr="00202E5B">
              <w:rPr>
                <w:rFonts w:ascii="Arial" w:hAnsi="Arial" w:cs="Arial"/>
                <w:sz w:val="16"/>
                <w:szCs w:val="16"/>
              </w:rPr>
              <w:t>9.0.1</w:t>
            </w:r>
          </w:p>
        </w:tc>
        <w:tc>
          <w:tcPr>
            <w:tcW w:w="567" w:type="dxa"/>
            <w:shd w:val="solid" w:color="FFFFFF" w:fill="auto"/>
          </w:tcPr>
          <w:p w:rsidR="00285D69" w:rsidRPr="00202E5B" w:rsidRDefault="00285D69" w:rsidP="00285D69">
            <w:pPr>
              <w:pStyle w:val="TAL"/>
              <w:rPr>
                <w:rFonts w:cs="Arial"/>
                <w:iCs/>
                <w:snapToGrid w:val="0"/>
                <w:sz w:val="16"/>
                <w:szCs w:val="16"/>
              </w:rPr>
            </w:pPr>
            <w:r w:rsidRPr="00202E5B">
              <w:rPr>
                <w:rFonts w:cs="Arial"/>
                <w:iCs/>
                <w:snapToGrid w:val="0"/>
                <w:sz w:val="16"/>
                <w:szCs w:val="16"/>
              </w:rPr>
              <w:t>10.0.0</w:t>
            </w:r>
          </w:p>
        </w:tc>
      </w:tr>
      <w:tr w:rsidR="00C06C2D" w:rsidRPr="00202E5B">
        <w:trPr>
          <w:trHeight w:val="294"/>
        </w:trPr>
        <w:tc>
          <w:tcPr>
            <w:tcW w:w="800" w:type="dxa"/>
            <w:shd w:val="solid" w:color="FFFFFF" w:fill="auto"/>
          </w:tcPr>
          <w:p w:rsidR="00C06C2D" w:rsidRPr="00202E5B" w:rsidRDefault="00C06C2D" w:rsidP="00C06C2D">
            <w:pPr>
              <w:pStyle w:val="TAL"/>
              <w:rPr>
                <w:snapToGrid w:val="0"/>
                <w:sz w:val="16"/>
                <w:szCs w:val="16"/>
              </w:rPr>
            </w:pPr>
            <w:r w:rsidRPr="00202E5B">
              <w:rPr>
                <w:snapToGrid w:val="0"/>
                <w:sz w:val="16"/>
                <w:szCs w:val="16"/>
              </w:rPr>
              <w:t>2010-09</w:t>
            </w:r>
          </w:p>
        </w:tc>
        <w:tc>
          <w:tcPr>
            <w:tcW w:w="800" w:type="dxa"/>
            <w:shd w:val="solid" w:color="FFFFFF" w:fill="auto"/>
          </w:tcPr>
          <w:p w:rsidR="00C06C2D" w:rsidRPr="00202E5B" w:rsidRDefault="00C06C2D" w:rsidP="00C06C2D">
            <w:pPr>
              <w:pStyle w:val="TAL"/>
              <w:rPr>
                <w:rFonts w:cs="Arial"/>
                <w:sz w:val="16"/>
                <w:szCs w:val="16"/>
              </w:rPr>
            </w:pPr>
            <w:r w:rsidRPr="00202E5B">
              <w:rPr>
                <w:rFonts w:cs="Arial"/>
                <w:sz w:val="16"/>
                <w:szCs w:val="16"/>
              </w:rPr>
              <w:t>RP-49</w:t>
            </w:r>
          </w:p>
        </w:tc>
        <w:tc>
          <w:tcPr>
            <w:tcW w:w="901" w:type="dxa"/>
            <w:shd w:val="solid" w:color="FFFFFF" w:fill="auto"/>
          </w:tcPr>
          <w:p w:rsidR="00C06C2D" w:rsidRPr="00202E5B" w:rsidRDefault="00C06C2D" w:rsidP="00C06C2D">
            <w:pPr>
              <w:pStyle w:val="TAL"/>
              <w:rPr>
                <w:rFonts w:cs="Arial"/>
                <w:sz w:val="16"/>
                <w:szCs w:val="16"/>
              </w:rPr>
            </w:pPr>
            <w:r w:rsidRPr="00202E5B">
              <w:rPr>
                <w:rFonts w:cs="Arial"/>
                <w:sz w:val="16"/>
                <w:szCs w:val="16"/>
              </w:rPr>
              <w:t>RP-100914</w:t>
            </w:r>
          </w:p>
        </w:tc>
        <w:tc>
          <w:tcPr>
            <w:tcW w:w="426" w:type="dxa"/>
            <w:shd w:val="solid" w:color="FFFFFF" w:fill="auto"/>
          </w:tcPr>
          <w:p w:rsidR="00C06C2D" w:rsidRPr="00202E5B" w:rsidRDefault="00C06C2D" w:rsidP="00C06C2D">
            <w:pPr>
              <w:pStyle w:val="TAL"/>
              <w:rPr>
                <w:rFonts w:cs="Arial"/>
                <w:sz w:val="16"/>
                <w:szCs w:val="16"/>
              </w:rPr>
            </w:pPr>
            <w:r w:rsidRPr="00202E5B">
              <w:rPr>
                <w:rFonts w:cs="Arial"/>
                <w:sz w:val="16"/>
                <w:szCs w:val="16"/>
              </w:rPr>
              <w:t>007</w:t>
            </w:r>
          </w:p>
        </w:tc>
        <w:tc>
          <w:tcPr>
            <w:tcW w:w="428" w:type="dxa"/>
            <w:shd w:val="solid" w:color="FFFFFF" w:fill="auto"/>
          </w:tcPr>
          <w:p w:rsidR="00C06C2D" w:rsidRPr="00202E5B" w:rsidRDefault="00C06C2D" w:rsidP="00C06C2D">
            <w:pPr>
              <w:pStyle w:val="TAL"/>
              <w:rPr>
                <w:snapToGrid w:val="0"/>
                <w:sz w:val="16"/>
                <w:szCs w:val="16"/>
              </w:rPr>
            </w:pPr>
            <w:r w:rsidRPr="00202E5B">
              <w:rPr>
                <w:rFonts w:cs="Arial"/>
                <w:sz w:val="16"/>
                <w:szCs w:val="16"/>
              </w:rPr>
              <w:t>1</w:t>
            </w:r>
          </w:p>
        </w:tc>
        <w:tc>
          <w:tcPr>
            <w:tcW w:w="4867" w:type="dxa"/>
            <w:shd w:val="solid" w:color="FFFFFF" w:fill="auto"/>
          </w:tcPr>
          <w:p w:rsidR="00C06C2D" w:rsidRPr="00202E5B" w:rsidRDefault="00C06C2D" w:rsidP="00C06C2D">
            <w:pPr>
              <w:pStyle w:val="TAL"/>
              <w:rPr>
                <w:rFonts w:cs="Arial"/>
                <w:noProof/>
                <w:sz w:val="16"/>
                <w:szCs w:val="16"/>
              </w:rPr>
            </w:pPr>
            <w:r w:rsidRPr="00202E5B">
              <w:rPr>
                <w:rFonts w:cs="Arial"/>
                <w:noProof/>
                <w:sz w:val="16"/>
                <w:szCs w:val="16"/>
              </w:rPr>
              <w:t>CR TR 36.942-10.0.0  Clause 5.1.1.4.1 Uplink Asymmetrical Bandwidths ACIR</w:t>
            </w:r>
          </w:p>
        </w:tc>
        <w:tc>
          <w:tcPr>
            <w:tcW w:w="567" w:type="dxa"/>
            <w:shd w:val="solid" w:color="FFFFFF" w:fill="auto"/>
          </w:tcPr>
          <w:p w:rsidR="00C06C2D" w:rsidRPr="00202E5B" w:rsidRDefault="00C06C2D" w:rsidP="00C06C2D">
            <w:pPr>
              <w:pStyle w:val="TAL"/>
              <w:rPr>
                <w:rFonts w:cs="Arial"/>
                <w:sz w:val="16"/>
                <w:szCs w:val="16"/>
              </w:rPr>
            </w:pPr>
            <w:r w:rsidRPr="00202E5B">
              <w:rPr>
                <w:rFonts w:cs="Arial"/>
                <w:sz w:val="16"/>
                <w:szCs w:val="16"/>
              </w:rPr>
              <w:t>10.0.0</w:t>
            </w:r>
          </w:p>
        </w:tc>
        <w:tc>
          <w:tcPr>
            <w:tcW w:w="567" w:type="dxa"/>
            <w:shd w:val="solid" w:color="FFFFFF" w:fill="auto"/>
          </w:tcPr>
          <w:p w:rsidR="00C06C2D" w:rsidRPr="00202E5B" w:rsidRDefault="00C06C2D" w:rsidP="00C06C2D">
            <w:pPr>
              <w:pStyle w:val="TAL"/>
              <w:rPr>
                <w:rFonts w:cs="Arial"/>
                <w:snapToGrid w:val="0"/>
                <w:sz w:val="16"/>
                <w:szCs w:val="16"/>
              </w:rPr>
            </w:pPr>
            <w:r w:rsidRPr="00202E5B">
              <w:rPr>
                <w:rFonts w:cs="Arial"/>
                <w:sz w:val="16"/>
                <w:szCs w:val="16"/>
              </w:rPr>
              <w:t>10.1.0</w:t>
            </w:r>
          </w:p>
        </w:tc>
      </w:tr>
      <w:tr w:rsidR="0038532D" w:rsidRPr="00202E5B">
        <w:trPr>
          <w:trHeight w:val="294"/>
        </w:trPr>
        <w:tc>
          <w:tcPr>
            <w:tcW w:w="800" w:type="dxa"/>
            <w:shd w:val="solid" w:color="FFFFFF" w:fill="auto"/>
          </w:tcPr>
          <w:p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RP-101344</w:t>
            </w:r>
          </w:p>
        </w:tc>
        <w:tc>
          <w:tcPr>
            <w:tcW w:w="426"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010</w:t>
            </w:r>
          </w:p>
        </w:tc>
        <w:tc>
          <w:tcPr>
            <w:tcW w:w="428"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rsidR="0038532D" w:rsidRPr="00202E5B" w:rsidRDefault="0038532D" w:rsidP="0038532D">
            <w:pPr>
              <w:pStyle w:val="TAL"/>
              <w:rPr>
                <w:rFonts w:cs="Arial"/>
                <w:noProof/>
                <w:sz w:val="16"/>
                <w:szCs w:val="16"/>
              </w:rPr>
            </w:pPr>
            <w:r w:rsidRPr="00202E5B">
              <w:rPr>
                <w:rFonts w:cs="Arial"/>
                <w:color w:val="000000"/>
                <w:sz w:val="16"/>
                <w:szCs w:val="16"/>
              </w:rPr>
              <w:t>CR TR 36.942 v10.1.0 annex A.4 Link Level Performance for E-UTRA TDD</w:t>
            </w:r>
          </w:p>
        </w:tc>
        <w:tc>
          <w:tcPr>
            <w:tcW w:w="567"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10.2.0</w:t>
            </w:r>
          </w:p>
        </w:tc>
      </w:tr>
      <w:tr w:rsidR="0038532D" w:rsidRPr="00202E5B">
        <w:trPr>
          <w:trHeight w:val="294"/>
        </w:trPr>
        <w:tc>
          <w:tcPr>
            <w:tcW w:w="800" w:type="dxa"/>
            <w:shd w:val="solid" w:color="FFFFFF" w:fill="auto"/>
          </w:tcPr>
          <w:p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RP-101359</w:t>
            </w:r>
          </w:p>
        </w:tc>
        <w:tc>
          <w:tcPr>
            <w:tcW w:w="426"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009</w:t>
            </w:r>
          </w:p>
        </w:tc>
        <w:tc>
          <w:tcPr>
            <w:tcW w:w="428"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rsidR="0038532D" w:rsidRPr="00202E5B" w:rsidRDefault="0038532D" w:rsidP="0038532D">
            <w:pPr>
              <w:pStyle w:val="TAL"/>
              <w:rPr>
                <w:rFonts w:cs="Arial"/>
                <w:noProof/>
                <w:sz w:val="16"/>
                <w:szCs w:val="16"/>
              </w:rPr>
            </w:pPr>
            <w:r w:rsidRPr="00202E5B">
              <w:rPr>
                <w:rFonts w:cs="Arial"/>
                <w:color w:val="000000"/>
                <w:sz w:val="16"/>
                <w:szCs w:val="16"/>
              </w:rPr>
              <w:t>Additional of LTE-Advanced co-existence simulation results (scenario #4)</w:t>
            </w:r>
          </w:p>
        </w:tc>
        <w:tc>
          <w:tcPr>
            <w:tcW w:w="567"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rsidR="0038532D" w:rsidRPr="00202E5B" w:rsidRDefault="0038532D" w:rsidP="0038532D">
            <w:pPr>
              <w:pStyle w:val="TAL"/>
              <w:rPr>
                <w:rFonts w:cs="Arial"/>
                <w:sz w:val="16"/>
                <w:szCs w:val="16"/>
              </w:rPr>
            </w:pPr>
            <w:r w:rsidRPr="00202E5B">
              <w:rPr>
                <w:rFonts w:cs="Arial"/>
                <w:color w:val="000000"/>
                <w:sz w:val="16"/>
                <w:szCs w:val="16"/>
              </w:rPr>
              <w:t>10.2.0</w:t>
            </w:r>
          </w:p>
        </w:tc>
      </w:tr>
      <w:tr w:rsidR="00786053" w:rsidRPr="00202E5B" w:rsidTr="00786053">
        <w:trPr>
          <w:trHeight w:val="294"/>
        </w:trPr>
        <w:tc>
          <w:tcPr>
            <w:tcW w:w="800" w:type="dxa"/>
            <w:shd w:val="solid" w:color="FFFFFF" w:fill="auto"/>
          </w:tcPr>
          <w:p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RP-120778</w:t>
            </w:r>
          </w:p>
        </w:tc>
        <w:tc>
          <w:tcPr>
            <w:tcW w:w="426"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011</w:t>
            </w:r>
          </w:p>
        </w:tc>
        <w:tc>
          <w:tcPr>
            <w:tcW w:w="428"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unwanted emissions requirements for TS 36.942 Rel-10</w:t>
            </w:r>
          </w:p>
        </w:tc>
        <w:tc>
          <w:tcPr>
            <w:tcW w:w="567" w:type="dxa"/>
            <w:shd w:val="solid" w:color="FFFFFF" w:fill="auto"/>
          </w:tcPr>
          <w:p w:rsidR="00786053" w:rsidRPr="00202E5B" w:rsidRDefault="00786053">
            <w:r w:rsidRPr="00202E5B">
              <w:rPr>
                <w:rFonts w:ascii="Arial" w:hAnsi="Arial" w:cs="Arial"/>
                <w:color w:val="000000"/>
                <w:sz w:val="16"/>
                <w:szCs w:val="16"/>
              </w:rPr>
              <w:t>10.2.0</w:t>
            </w:r>
          </w:p>
        </w:tc>
        <w:tc>
          <w:tcPr>
            <w:tcW w:w="567"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786053" w:rsidRPr="00202E5B" w:rsidTr="00786053">
        <w:trPr>
          <w:trHeight w:val="294"/>
        </w:trPr>
        <w:tc>
          <w:tcPr>
            <w:tcW w:w="800" w:type="dxa"/>
            <w:shd w:val="solid" w:color="FFFFFF" w:fill="auto"/>
          </w:tcPr>
          <w:p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RP-120766</w:t>
            </w:r>
          </w:p>
        </w:tc>
        <w:tc>
          <w:tcPr>
            <w:tcW w:w="426"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014</w:t>
            </w:r>
          </w:p>
        </w:tc>
        <w:tc>
          <w:tcPr>
            <w:tcW w:w="428"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uplink power control in TR36.942</w:t>
            </w:r>
          </w:p>
        </w:tc>
        <w:tc>
          <w:tcPr>
            <w:tcW w:w="567" w:type="dxa"/>
            <w:shd w:val="solid" w:color="FFFFFF" w:fill="auto"/>
          </w:tcPr>
          <w:p w:rsidR="00786053" w:rsidRPr="00202E5B" w:rsidRDefault="00786053">
            <w:r w:rsidRPr="00202E5B">
              <w:rPr>
                <w:rFonts w:ascii="Arial" w:hAnsi="Arial" w:cs="Arial"/>
                <w:color w:val="000000"/>
                <w:sz w:val="16"/>
                <w:szCs w:val="16"/>
              </w:rPr>
              <w:t>10.2.0</w:t>
            </w:r>
          </w:p>
        </w:tc>
        <w:tc>
          <w:tcPr>
            <w:tcW w:w="567" w:type="dxa"/>
            <w:shd w:val="solid" w:color="FFFFFF" w:fill="auto"/>
          </w:tcPr>
          <w:p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EF3A34" w:rsidRPr="00202E5B" w:rsidTr="00DC1575">
        <w:trPr>
          <w:trHeight w:val="294"/>
        </w:trPr>
        <w:tc>
          <w:tcPr>
            <w:tcW w:w="800" w:type="dxa"/>
            <w:tcBorders>
              <w:bottom w:val="single" w:sz="6" w:space="0" w:color="auto"/>
            </w:tcBorders>
            <w:shd w:val="solid" w:color="FFFFFF" w:fill="auto"/>
          </w:tcPr>
          <w:p w:rsidR="00EF3A34" w:rsidRPr="00202E5B" w:rsidRDefault="00EF3A34" w:rsidP="00786053">
            <w:pPr>
              <w:rPr>
                <w:rFonts w:ascii="Arial" w:hAnsi="Arial" w:cs="Arial"/>
                <w:sz w:val="16"/>
                <w:szCs w:val="16"/>
              </w:rPr>
            </w:pPr>
            <w:r w:rsidRPr="00202E5B">
              <w:rPr>
                <w:rFonts w:ascii="Arial" w:hAnsi="Arial" w:cs="Arial"/>
                <w:sz w:val="16"/>
                <w:szCs w:val="16"/>
              </w:rPr>
              <w:t>2012-09</w:t>
            </w:r>
          </w:p>
        </w:tc>
        <w:tc>
          <w:tcPr>
            <w:tcW w:w="800" w:type="dxa"/>
            <w:tcBorders>
              <w:bottom w:val="single" w:sz="6" w:space="0" w:color="auto"/>
            </w:tcBorders>
            <w:shd w:val="solid" w:color="FFFFFF" w:fill="auto"/>
          </w:tcPr>
          <w:p w:rsidR="00EF3A34" w:rsidRPr="00202E5B" w:rsidRDefault="00EF3A34" w:rsidP="00786053">
            <w:pPr>
              <w:rPr>
                <w:rFonts w:ascii="Arial" w:hAnsi="Arial" w:cs="Arial"/>
                <w:sz w:val="16"/>
                <w:szCs w:val="16"/>
              </w:rPr>
            </w:pPr>
            <w:r w:rsidRPr="00202E5B">
              <w:rPr>
                <w:rFonts w:ascii="Arial" w:hAnsi="Arial" w:cs="Arial"/>
                <w:sz w:val="16"/>
                <w:szCs w:val="16"/>
              </w:rPr>
              <w:t>SP-57</w:t>
            </w:r>
          </w:p>
        </w:tc>
        <w:tc>
          <w:tcPr>
            <w:tcW w:w="901" w:type="dxa"/>
            <w:tcBorders>
              <w:bottom w:val="single" w:sz="6" w:space="0" w:color="auto"/>
            </w:tcBorders>
            <w:shd w:val="solid" w:color="FFFFFF" w:fill="auto"/>
          </w:tcPr>
          <w:p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Update to Rel-11 version (MCC)</w:t>
            </w:r>
          </w:p>
        </w:tc>
        <w:tc>
          <w:tcPr>
            <w:tcW w:w="567" w:type="dxa"/>
            <w:tcBorders>
              <w:bottom w:val="single" w:sz="6" w:space="0" w:color="auto"/>
            </w:tcBorders>
            <w:shd w:val="solid" w:color="FFFFFF" w:fill="auto"/>
          </w:tcPr>
          <w:p w:rsidR="00EF3A34" w:rsidRPr="00202E5B" w:rsidRDefault="00EF3A34">
            <w:pPr>
              <w:rPr>
                <w:rFonts w:ascii="Arial" w:hAnsi="Arial" w:cs="Arial"/>
                <w:color w:val="000000"/>
                <w:sz w:val="16"/>
                <w:szCs w:val="16"/>
              </w:rPr>
            </w:pPr>
            <w:r w:rsidRPr="00202E5B">
              <w:rPr>
                <w:rFonts w:ascii="Arial" w:hAnsi="Arial" w:cs="Arial"/>
                <w:color w:val="000000"/>
                <w:sz w:val="16"/>
                <w:szCs w:val="16"/>
              </w:rPr>
              <w:t>10.3.0</w:t>
            </w:r>
          </w:p>
        </w:tc>
        <w:tc>
          <w:tcPr>
            <w:tcW w:w="567" w:type="dxa"/>
            <w:tcBorders>
              <w:bottom w:val="single" w:sz="6" w:space="0" w:color="auto"/>
            </w:tcBorders>
            <w:shd w:val="solid" w:color="FFFFFF" w:fill="auto"/>
          </w:tcPr>
          <w:p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11.0.0</w:t>
            </w:r>
          </w:p>
        </w:tc>
      </w:tr>
      <w:tr w:rsidR="00A703C2" w:rsidRPr="00202E5B" w:rsidTr="00DC1575">
        <w:trPr>
          <w:trHeight w:val="294"/>
        </w:trPr>
        <w:tc>
          <w:tcPr>
            <w:tcW w:w="800" w:type="dxa"/>
            <w:tcBorders>
              <w:bottom w:val="single" w:sz="6" w:space="0" w:color="auto"/>
            </w:tcBorders>
            <w:shd w:val="solid" w:color="FFFFFF" w:fill="auto"/>
          </w:tcPr>
          <w:p w:rsidR="00A703C2" w:rsidRPr="00202E5B" w:rsidRDefault="00A703C2" w:rsidP="00786053">
            <w:pPr>
              <w:rPr>
                <w:rFonts w:ascii="Arial" w:hAnsi="Arial" w:cs="Arial"/>
                <w:sz w:val="16"/>
                <w:szCs w:val="16"/>
              </w:rPr>
            </w:pPr>
            <w:r w:rsidRPr="00202E5B">
              <w:rPr>
                <w:rFonts w:ascii="Arial" w:hAnsi="Arial" w:cs="Arial"/>
                <w:sz w:val="16"/>
                <w:szCs w:val="16"/>
              </w:rPr>
              <w:t>2014-09</w:t>
            </w:r>
          </w:p>
        </w:tc>
        <w:tc>
          <w:tcPr>
            <w:tcW w:w="800" w:type="dxa"/>
            <w:tcBorders>
              <w:bottom w:val="single" w:sz="6" w:space="0" w:color="auto"/>
            </w:tcBorders>
            <w:shd w:val="solid" w:color="FFFFFF" w:fill="auto"/>
          </w:tcPr>
          <w:p w:rsidR="00A703C2" w:rsidRPr="00202E5B" w:rsidRDefault="00A703C2" w:rsidP="00786053">
            <w:pPr>
              <w:rPr>
                <w:rFonts w:ascii="Arial" w:hAnsi="Arial" w:cs="Arial"/>
                <w:sz w:val="16"/>
                <w:szCs w:val="16"/>
              </w:rPr>
            </w:pPr>
            <w:r w:rsidRPr="00202E5B">
              <w:rPr>
                <w:rFonts w:ascii="Arial" w:hAnsi="Arial" w:cs="Arial"/>
                <w:sz w:val="16"/>
                <w:szCs w:val="16"/>
              </w:rPr>
              <w:t>SP-65</w:t>
            </w:r>
          </w:p>
        </w:tc>
        <w:tc>
          <w:tcPr>
            <w:tcW w:w="901" w:type="dxa"/>
            <w:tcBorders>
              <w:bottom w:val="single" w:sz="6" w:space="0" w:color="auto"/>
            </w:tcBorders>
            <w:shd w:val="solid" w:color="FFFFFF" w:fill="auto"/>
          </w:tcPr>
          <w:p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Update to Rel-12 version (MCC)</w:t>
            </w:r>
          </w:p>
        </w:tc>
        <w:tc>
          <w:tcPr>
            <w:tcW w:w="567" w:type="dxa"/>
            <w:tcBorders>
              <w:bottom w:val="single" w:sz="6" w:space="0" w:color="auto"/>
            </w:tcBorders>
            <w:shd w:val="solid" w:color="FFFFFF" w:fill="auto"/>
          </w:tcPr>
          <w:p w:rsidR="00A703C2" w:rsidRPr="00202E5B" w:rsidRDefault="00A703C2">
            <w:pPr>
              <w:rPr>
                <w:rFonts w:ascii="Arial" w:hAnsi="Arial" w:cs="Arial"/>
                <w:color w:val="000000"/>
                <w:sz w:val="16"/>
                <w:szCs w:val="16"/>
              </w:rPr>
            </w:pPr>
            <w:r w:rsidRPr="00202E5B">
              <w:rPr>
                <w:rFonts w:ascii="Arial" w:hAnsi="Arial" w:cs="Arial"/>
                <w:color w:val="000000"/>
                <w:sz w:val="16"/>
                <w:szCs w:val="16"/>
              </w:rPr>
              <w:t>11.0.0</w:t>
            </w:r>
          </w:p>
        </w:tc>
        <w:tc>
          <w:tcPr>
            <w:tcW w:w="567" w:type="dxa"/>
            <w:tcBorders>
              <w:bottom w:val="single" w:sz="6" w:space="0" w:color="auto"/>
            </w:tcBorders>
            <w:shd w:val="solid" w:color="FFFFFF" w:fill="auto"/>
          </w:tcPr>
          <w:p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12.0.0</w:t>
            </w:r>
          </w:p>
        </w:tc>
      </w:tr>
      <w:tr w:rsidR="00B85687" w:rsidRPr="00202E5B" w:rsidTr="00DC1575">
        <w:trPr>
          <w:trHeight w:val="294"/>
        </w:trPr>
        <w:tc>
          <w:tcPr>
            <w:tcW w:w="800"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sz w:val="16"/>
                <w:szCs w:val="16"/>
              </w:rPr>
            </w:pPr>
            <w:r w:rsidRPr="00202E5B">
              <w:rPr>
                <w:rFonts w:ascii="Arial" w:hAnsi="Arial" w:cs="Arial"/>
                <w:sz w:val="16"/>
                <w:szCs w:val="16"/>
              </w:rPr>
              <w:t>2016-01</w:t>
            </w:r>
          </w:p>
        </w:tc>
        <w:tc>
          <w:tcPr>
            <w:tcW w:w="800"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sz w:val="16"/>
                <w:szCs w:val="16"/>
              </w:rPr>
            </w:pPr>
            <w:r w:rsidRPr="00202E5B">
              <w:rPr>
                <w:rFonts w:ascii="Arial" w:hAnsi="Arial" w:cs="Arial"/>
                <w:sz w:val="16"/>
                <w:szCs w:val="16"/>
              </w:rPr>
              <w:t>SP-70</w:t>
            </w:r>
          </w:p>
        </w:tc>
        <w:tc>
          <w:tcPr>
            <w:tcW w:w="901"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Update to Rel-13 version (MCC)</w:t>
            </w:r>
          </w:p>
        </w:tc>
        <w:tc>
          <w:tcPr>
            <w:tcW w:w="567" w:type="dxa"/>
            <w:tcBorders>
              <w:top w:val="single" w:sz="6" w:space="0" w:color="auto"/>
              <w:bottom w:val="single" w:sz="6" w:space="0" w:color="auto"/>
            </w:tcBorders>
            <w:shd w:val="solid" w:color="FFFFFF" w:fill="auto"/>
          </w:tcPr>
          <w:p w:rsidR="00B85687" w:rsidRPr="00202E5B" w:rsidRDefault="00B85687">
            <w:pPr>
              <w:rPr>
                <w:rFonts w:ascii="Arial" w:hAnsi="Arial" w:cs="Arial"/>
                <w:color w:val="000000"/>
                <w:sz w:val="16"/>
                <w:szCs w:val="16"/>
              </w:rPr>
            </w:pPr>
            <w:r w:rsidRPr="00202E5B">
              <w:rPr>
                <w:rFonts w:ascii="Arial" w:hAnsi="Arial" w:cs="Arial"/>
                <w:color w:val="000000"/>
                <w:sz w:val="16"/>
                <w:szCs w:val="16"/>
              </w:rPr>
              <w:t>12.0.0</w:t>
            </w:r>
          </w:p>
        </w:tc>
        <w:tc>
          <w:tcPr>
            <w:tcW w:w="567" w:type="dxa"/>
            <w:tcBorders>
              <w:top w:val="single" w:sz="6" w:space="0" w:color="auto"/>
              <w:bottom w:val="single" w:sz="6" w:space="0" w:color="auto"/>
            </w:tcBorders>
            <w:shd w:val="solid" w:color="FFFFFF" w:fill="auto"/>
          </w:tcPr>
          <w:p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13.0.0</w:t>
            </w:r>
          </w:p>
        </w:tc>
      </w:tr>
      <w:tr w:rsidR="00DC1575" w:rsidRPr="00202E5B" w:rsidTr="00DC1575">
        <w:trPr>
          <w:trHeight w:val="294"/>
        </w:trPr>
        <w:tc>
          <w:tcPr>
            <w:tcW w:w="800" w:type="dxa"/>
            <w:tcBorders>
              <w:top w:val="single" w:sz="6" w:space="0" w:color="auto"/>
            </w:tcBorders>
            <w:shd w:val="solid" w:color="FFFFFF" w:fill="auto"/>
          </w:tcPr>
          <w:p w:rsidR="00DC1575" w:rsidRPr="00202E5B" w:rsidRDefault="00DC1575" w:rsidP="00786053">
            <w:pPr>
              <w:rPr>
                <w:rFonts w:ascii="Arial" w:hAnsi="Arial" w:cs="Arial"/>
                <w:sz w:val="16"/>
                <w:szCs w:val="16"/>
              </w:rPr>
            </w:pPr>
            <w:r w:rsidRPr="00202E5B">
              <w:rPr>
                <w:rFonts w:ascii="Arial" w:hAnsi="Arial" w:cs="Arial"/>
                <w:sz w:val="16"/>
                <w:szCs w:val="16"/>
              </w:rPr>
              <w:t>2017-03</w:t>
            </w:r>
          </w:p>
        </w:tc>
        <w:tc>
          <w:tcPr>
            <w:tcW w:w="800" w:type="dxa"/>
            <w:tcBorders>
              <w:top w:val="single" w:sz="6" w:space="0" w:color="auto"/>
            </w:tcBorders>
            <w:shd w:val="solid" w:color="FFFFFF" w:fill="auto"/>
          </w:tcPr>
          <w:p w:rsidR="00DC1575" w:rsidRPr="00202E5B" w:rsidRDefault="00DC1575" w:rsidP="00786053">
            <w:pPr>
              <w:rPr>
                <w:rFonts w:ascii="Arial" w:hAnsi="Arial" w:cs="Arial"/>
                <w:sz w:val="16"/>
                <w:szCs w:val="16"/>
              </w:rPr>
            </w:pPr>
            <w:r w:rsidRPr="00202E5B">
              <w:rPr>
                <w:rFonts w:ascii="Arial" w:hAnsi="Arial" w:cs="Arial"/>
                <w:sz w:val="16"/>
                <w:szCs w:val="16"/>
              </w:rPr>
              <w:t>RP-75</w:t>
            </w:r>
          </w:p>
        </w:tc>
        <w:tc>
          <w:tcPr>
            <w:tcW w:w="901" w:type="dxa"/>
            <w:tcBorders>
              <w:top w:val="single" w:sz="6" w:space="0" w:color="auto"/>
            </w:tcBorders>
            <w:shd w:val="solid" w:color="FFFFFF" w:fill="auto"/>
          </w:tcPr>
          <w:p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tcBorders>
            <w:shd w:val="solid" w:color="FFFFFF" w:fill="auto"/>
          </w:tcPr>
          <w:p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tcBorders>
            <w:shd w:val="solid" w:color="FFFFFF" w:fill="auto"/>
          </w:tcPr>
          <w:p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tcBorders>
            <w:shd w:val="solid" w:color="FFFFFF" w:fill="auto"/>
          </w:tcPr>
          <w:p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Update to Rel-14 version (MCC)</w:t>
            </w:r>
          </w:p>
        </w:tc>
        <w:tc>
          <w:tcPr>
            <w:tcW w:w="567" w:type="dxa"/>
            <w:tcBorders>
              <w:top w:val="single" w:sz="6" w:space="0" w:color="auto"/>
            </w:tcBorders>
            <w:shd w:val="solid" w:color="FFFFFF" w:fill="auto"/>
          </w:tcPr>
          <w:p w:rsidR="00DC1575" w:rsidRPr="00202E5B" w:rsidRDefault="00DC1575">
            <w:pPr>
              <w:rPr>
                <w:rFonts w:ascii="Arial" w:hAnsi="Arial" w:cs="Arial"/>
                <w:color w:val="000000"/>
                <w:sz w:val="16"/>
                <w:szCs w:val="16"/>
              </w:rPr>
            </w:pPr>
            <w:r w:rsidRPr="00202E5B">
              <w:rPr>
                <w:rFonts w:ascii="Arial" w:hAnsi="Arial" w:cs="Arial"/>
                <w:color w:val="000000"/>
                <w:sz w:val="16"/>
                <w:szCs w:val="16"/>
              </w:rPr>
              <w:t>13.0.0</w:t>
            </w:r>
          </w:p>
        </w:tc>
        <w:tc>
          <w:tcPr>
            <w:tcW w:w="567" w:type="dxa"/>
            <w:tcBorders>
              <w:top w:val="single" w:sz="6" w:space="0" w:color="auto"/>
            </w:tcBorders>
            <w:shd w:val="solid" w:color="FFFFFF" w:fill="auto"/>
          </w:tcPr>
          <w:p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14.0.0</w:t>
            </w:r>
          </w:p>
        </w:tc>
      </w:tr>
    </w:tbl>
    <w:p w:rsidR="00E45DF0" w:rsidRDefault="00E45DF0" w:rsidP="00E45DF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45DF0" w:rsidRPr="00202E5B" w:rsidTr="00E45DF0">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rsidR="00E45DF0" w:rsidRPr="00202E5B" w:rsidRDefault="00E45DF0" w:rsidP="00E45DF0">
            <w:pPr>
              <w:pStyle w:val="TAL"/>
              <w:jc w:val="center"/>
              <w:rPr>
                <w:b/>
                <w:sz w:val="16"/>
              </w:rPr>
            </w:pPr>
            <w:r w:rsidRPr="00202E5B">
              <w:rPr>
                <w:b/>
              </w:rPr>
              <w:t>Change history</w:t>
            </w:r>
          </w:p>
        </w:tc>
      </w:tr>
      <w:tr w:rsidR="00E45DF0" w:rsidRPr="00202E5B" w:rsidTr="00E45DF0">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E45DF0" w:rsidRPr="00202E5B" w:rsidRDefault="00E45DF0" w:rsidP="00E45DF0">
            <w:pPr>
              <w:pStyle w:val="TAL"/>
              <w:rPr>
                <w:b/>
                <w:sz w:val="16"/>
              </w:rPr>
            </w:pPr>
            <w:r w:rsidRPr="00202E5B">
              <w:rPr>
                <w:b/>
                <w:sz w:val="16"/>
              </w:rPr>
              <w:t>New version</w:t>
            </w:r>
          </w:p>
        </w:tc>
      </w:tr>
      <w:tr w:rsidR="00E45DF0" w:rsidRPr="00202E5B" w:rsidTr="00E45DF0">
        <w:tc>
          <w:tcPr>
            <w:tcW w:w="800" w:type="dxa"/>
            <w:tcBorders>
              <w:top w:val="single" w:sz="6" w:space="0" w:color="auto"/>
              <w:left w:val="single" w:sz="6" w:space="0" w:color="auto"/>
              <w:bottom w:val="single" w:sz="6" w:space="0" w:color="auto"/>
              <w:right w:val="single" w:sz="6" w:space="0" w:color="auto"/>
            </w:tcBorders>
            <w:shd w:val="solid" w:color="FFFFFF" w:fill="auto"/>
          </w:tcPr>
          <w:p w:rsidR="00E45DF0" w:rsidRPr="003536AE" w:rsidRDefault="00E45DF0" w:rsidP="00E45DF0">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C"/>
              <w:rPr>
                <w:sz w:val="16"/>
                <w:szCs w:val="16"/>
              </w:rPr>
            </w:pPr>
            <w:r w:rsidRPr="00202E5B">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L"/>
              <w:rPr>
                <w:sz w:val="16"/>
                <w:szCs w:val="16"/>
              </w:rPr>
            </w:pPr>
            <w:r w:rsidRPr="00202E5B">
              <w:rPr>
                <w:sz w:val="16"/>
                <w:szCs w:val="16"/>
              </w:rPr>
              <w:t>Update to Rel-1</w:t>
            </w:r>
            <w:r w:rsidRPr="00202E5B">
              <w:rPr>
                <w:rFonts w:hint="eastAsia"/>
                <w:sz w:val="16"/>
                <w:szCs w:val="16"/>
              </w:rPr>
              <w:t>5</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45DF0" w:rsidRPr="00202E5B" w:rsidRDefault="00E45DF0" w:rsidP="00E45DF0">
            <w:pPr>
              <w:pStyle w:val="TAC"/>
              <w:rPr>
                <w:sz w:val="16"/>
                <w:szCs w:val="16"/>
              </w:rPr>
            </w:pPr>
            <w:r w:rsidRPr="00202E5B">
              <w:rPr>
                <w:sz w:val="16"/>
                <w:szCs w:val="16"/>
              </w:rPr>
              <w:t>1</w:t>
            </w:r>
            <w:r w:rsidRPr="00202E5B">
              <w:rPr>
                <w:rFonts w:hint="eastAsia"/>
                <w:sz w:val="16"/>
                <w:szCs w:val="16"/>
              </w:rPr>
              <w:t>5</w:t>
            </w:r>
            <w:r w:rsidRPr="00202E5B">
              <w:rPr>
                <w:sz w:val="16"/>
                <w:szCs w:val="16"/>
              </w:rPr>
              <w:t>.0.0</w:t>
            </w:r>
          </w:p>
        </w:tc>
      </w:tr>
      <w:tr w:rsidR="001C6075" w:rsidRPr="00202E5B" w:rsidTr="00E45DF0">
        <w:tc>
          <w:tcPr>
            <w:tcW w:w="800" w:type="dxa"/>
            <w:tcBorders>
              <w:top w:val="single" w:sz="6" w:space="0" w:color="auto"/>
              <w:left w:val="single" w:sz="6" w:space="0" w:color="auto"/>
              <w:bottom w:val="single" w:sz="6" w:space="0" w:color="auto"/>
              <w:right w:val="single" w:sz="6" w:space="0" w:color="auto"/>
            </w:tcBorders>
            <w:shd w:val="solid" w:color="FFFFFF" w:fill="auto"/>
          </w:tcPr>
          <w:p w:rsidR="001C6075" w:rsidRPr="003536AE" w:rsidRDefault="001C6075" w:rsidP="001C6075">
            <w:pPr>
              <w:pStyle w:val="TAC"/>
              <w:rPr>
                <w:sz w:val="16"/>
                <w:szCs w:val="16"/>
              </w:rPr>
            </w:pPr>
            <w:r w:rsidRPr="003536AE">
              <w:rPr>
                <w:sz w:val="16"/>
                <w:szCs w:val="16"/>
              </w:rPr>
              <w:t>20</w:t>
            </w:r>
            <w:r>
              <w:rPr>
                <w:sz w:val="16"/>
                <w:szCs w:val="16"/>
              </w:rPr>
              <w:t>20</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C"/>
              <w:rPr>
                <w:sz w:val="16"/>
                <w:szCs w:val="16"/>
              </w:rPr>
            </w:pPr>
            <w:r w:rsidRPr="00202E5B">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L"/>
              <w:rPr>
                <w:sz w:val="16"/>
                <w:szCs w:val="16"/>
              </w:rPr>
            </w:pPr>
            <w:r w:rsidRPr="00202E5B">
              <w:rPr>
                <w:sz w:val="16"/>
                <w:szCs w:val="16"/>
              </w:rPr>
              <w:t>Update to Rel-1</w:t>
            </w:r>
            <w:r>
              <w:rPr>
                <w:sz w:val="16"/>
                <w:szCs w:val="16"/>
              </w:rPr>
              <w:t>6</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6075" w:rsidRPr="00202E5B" w:rsidRDefault="001C6075" w:rsidP="001C6075">
            <w:pPr>
              <w:pStyle w:val="TAC"/>
              <w:rPr>
                <w:sz w:val="16"/>
                <w:szCs w:val="16"/>
              </w:rPr>
            </w:pPr>
            <w:r w:rsidRPr="00202E5B">
              <w:rPr>
                <w:sz w:val="16"/>
                <w:szCs w:val="16"/>
              </w:rPr>
              <w:t>1</w:t>
            </w:r>
            <w:r>
              <w:rPr>
                <w:sz w:val="16"/>
                <w:szCs w:val="16"/>
              </w:rPr>
              <w:t>6</w:t>
            </w:r>
            <w:r w:rsidRPr="00202E5B">
              <w:rPr>
                <w:sz w:val="16"/>
                <w:szCs w:val="16"/>
              </w:rPr>
              <w:t>.0.0</w:t>
            </w:r>
          </w:p>
        </w:tc>
      </w:tr>
    </w:tbl>
    <w:p w:rsidR="00E45DF0" w:rsidRPr="007F4011" w:rsidRDefault="00E45DF0" w:rsidP="00097572">
      <w:pPr>
        <w:rPr>
          <w:lang w:eastAsia="ko-KR"/>
        </w:rPr>
      </w:pPr>
    </w:p>
    <w:sectPr w:rsidR="00E45DF0" w:rsidRPr="007F4011">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52FC" w:rsidRDefault="005352FC">
      <w:r>
        <w:separator/>
      </w:r>
    </w:p>
  </w:endnote>
  <w:endnote w:type="continuationSeparator" w:id="0">
    <w:p w:rsidR="005352FC" w:rsidRDefault="005352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3.8.0">
    <w:altName w:val="Times New Roman"/>
    <w:panose1 w:val="00000000000000000000"/>
    <w:charset w:val="00"/>
    <w:family w:val="roman"/>
    <w:notTrueType/>
    <w:pitch w:val="default"/>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5DF0" w:rsidRDefault="00E45D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52FC" w:rsidRDefault="005352FC">
      <w:r>
        <w:separator/>
      </w:r>
    </w:p>
  </w:footnote>
  <w:footnote w:type="continuationSeparator" w:id="0">
    <w:p w:rsidR="005352FC" w:rsidRDefault="005352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5DF0" w:rsidRDefault="00E45DF0">
    <w:pPr>
      <w:pStyle w:val="Header"/>
      <w:framePr w:wrap="auto" w:vAnchor="text" w:hAnchor="margin" w:xAlign="right" w:y="1"/>
      <w:widowControl/>
    </w:pPr>
    <w:r>
      <w:fldChar w:fldCharType="begin"/>
    </w:r>
    <w:r>
      <w:instrText xml:space="preserve"> STYLEREF ZA </w:instrText>
    </w:r>
    <w:r>
      <w:fldChar w:fldCharType="separate"/>
    </w:r>
    <w:r w:rsidR="00EB222C">
      <w:t>3GPP TR 36.942 V16.0.0 (2020-06)</w:t>
    </w:r>
    <w:r>
      <w:fldChar w:fldCharType="end"/>
    </w:r>
  </w:p>
  <w:p w:rsidR="00E45DF0" w:rsidRDefault="00E45DF0">
    <w:pPr>
      <w:pStyle w:val="Header"/>
      <w:framePr w:wrap="auto" w:vAnchor="text" w:hAnchor="margin" w:xAlign="center" w:y="1"/>
      <w:widowControl/>
    </w:pPr>
    <w:r>
      <w:fldChar w:fldCharType="begin"/>
    </w:r>
    <w:r>
      <w:instrText xml:space="preserve"> PAGE </w:instrText>
    </w:r>
    <w:r>
      <w:fldChar w:fldCharType="separate"/>
    </w:r>
    <w:r w:rsidR="007212DE">
      <w:t>3</w:t>
    </w:r>
    <w:r>
      <w:fldChar w:fldCharType="end"/>
    </w:r>
  </w:p>
  <w:p w:rsidR="00E45DF0" w:rsidRDefault="00E45DF0">
    <w:pPr>
      <w:pStyle w:val="Header"/>
      <w:framePr w:wrap="auto" w:vAnchor="text" w:hAnchor="margin" w:y="1"/>
      <w:widowControl/>
    </w:pPr>
    <w:r>
      <w:fldChar w:fldCharType="begin"/>
    </w:r>
    <w:r>
      <w:instrText xml:space="preserve"> STYLEREF ZGSM </w:instrText>
    </w:r>
    <w:r>
      <w:fldChar w:fldCharType="separate"/>
    </w:r>
    <w:r w:rsidR="00EB222C">
      <w:t>Release 16</w:t>
    </w:r>
    <w:r>
      <w:fldChar w:fldCharType="end"/>
    </w:r>
  </w:p>
  <w:p w:rsidR="00E45DF0" w:rsidRDefault="00E45D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BAA6CF4"/>
    <w:multiLevelType w:val="hybridMultilevel"/>
    <w:tmpl w:val="3AE4A8AE"/>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31E60566"/>
    <w:multiLevelType w:val="hybridMultilevel"/>
    <w:tmpl w:val="89949E0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407226BE"/>
    <w:multiLevelType w:val="hybridMultilevel"/>
    <w:tmpl w:val="67102A6C"/>
    <w:lvl w:ilvl="0" w:tplc="20AE18C4">
      <w:start w:val="3"/>
      <w:numFmt w:val="bullet"/>
      <w:lvlText w:val="-"/>
      <w:lvlJc w:val="left"/>
      <w:pPr>
        <w:tabs>
          <w:tab w:val="num" w:pos="645"/>
        </w:tabs>
        <w:ind w:left="645" w:hanging="360"/>
      </w:pPr>
      <w:rPr>
        <w:rFonts w:ascii="Times New Roman" w:eastAsia="Times New Roman" w:hAnsi="Times New Roman" w:cs="Times New Roman" w:hint="default"/>
      </w:rPr>
    </w:lvl>
    <w:lvl w:ilvl="1" w:tplc="04150003" w:tentative="1">
      <w:start w:val="1"/>
      <w:numFmt w:val="bullet"/>
      <w:lvlText w:val="o"/>
      <w:lvlJc w:val="left"/>
      <w:pPr>
        <w:tabs>
          <w:tab w:val="num" w:pos="1365"/>
        </w:tabs>
        <w:ind w:left="1365" w:hanging="360"/>
      </w:pPr>
      <w:rPr>
        <w:rFonts w:ascii="Courier New" w:hAnsi="Courier New" w:cs="Courier New" w:hint="default"/>
      </w:rPr>
    </w:lvl>
    <w:lvl w:ilvl="2" w:tplc="04150005" w:tentative="1">
      <w:start w:val="1"/>
      <w:numFmt w:val="bullet"/>
      <w:lvlText w:val=""/>
      <w:lvlJc w:val="left"/>
      <w:pPr>
        <w:tabs>
          <w:tab w:val="num" w:pos="2085"/>
        </w:tabs>
        <w:ind w:left="2085" w:hanging="360"/>
      </w:pPr>
      <w:rPr>
        <w:rFonts w:ascii="Wingdings" w:hAnsi="Wingdings" w:hint="default"/>
      </w:rPr>
    </w:lvl>
    <w:lvl w:ilvl="3" w:tplc="04150001" w:tentative="1">
      <w:start w:val="1"/>
      <w:numFmt w:val="bullet"/>
      <w:lvlText w:val=""/>
      <w:lvlJc w:val="left"/>
      <w:pPr>
        <w:tabs>
          <w:tab w:val="num" w:pos="2805"/>
        </w:tabs>
        <w:ind w:left="2805" w:hanging="360"/>
      </w:pPr>
      <w:rPr>
        <w:rFonts w:ascii="Symbol" w:hAnsi="Symbol" w:hint="default"/>
      </w:rPr>
    </w:lvl>
    <w:lvl w:ilvl="4" w:tplc="04150003" w:tentative="1">
      <w:start w:val="1"/>
      <w:numFmt w:val="bullet"/>
      <w:lvlText w:val="o"/>
      <w:lvlJc w:val="left"/>
      <w:pPr>
        <w:tabs>
          <w:tab w:val="num" w:pos="3525"/>
        </w:tabs>
        <w:ind w:left="3525" w:hanging="360"/>
      </w:pPr>
      <w:rPr>
        <w:rFonts w:ascii="Courier New" w:hAnsi="Courier New" w:cs="Courier New" w:hint="default"/>
      </w:rPr>
    </w:lvl>
    <w:lvl w:ilvl="5" w:tplc="04150005" w:tentative="1">
      <w:start w:val="1"/>
      <w:numFmt w:val="bullet"/>
      <w:lvlText w:val=""/>
      <w:lvlJc w:val="left"/>
      <w:pPr>
        <w:tabs>
          <w:tab w:val="num" w:pos="4245"/>
        </w:tabs>
        <w:ind w:left="4245" w:hanging="360"/>
      </w:pPr>
      <w:rPr>
        <w:rFonts w:ascii="Wingdings" w:hAnsi="Wingdings" w:hint="default"/>
      </w:rPr>
    </w:lvl>
    <w:lvl w:ilvl="6" w:tplc="04150001" w:tentative="1">
      <w:start w:val="1"/>
      <w:numFmt w:val="bullet"/>
      <w:lvlText w:val=""/>
      <w:lvlJc w:val="left"/>
      <w:pPr>
        <w:tabs>
          <w:tab w:val="num" w:pos="4965"/>
        </w:tabs>
        <w:ind w:left="4965" w:hanging="360"/>
      </w:pPr>
      <w:rPr>
        <w:rFonts w:ascii="Symbol" w:hAnsi="Symbol" w:hint="default"/>
      </w:rPr>
    </w:lvl>
    <w:lvl w:ilvl="7" w:tplc="04150003" w:tentative="1">
      <w:start w:val="1"/>
      <w:numFmt w:val="bullet"/>
      <w:lvlText w:val="o"/>
      <w:lvlJc w:val="left"/>
      <w:pPr>
        <w:tabs>
          <w:tab w:val="num" w:pos="5685"/>
        </w:tabs>
        <w:ind w:left="5685" w:hanging="360"/>
      </w:pPr>
      <w:rPr>
        <w:rFonts w:ascii="Courier New" w:hAnsi="Courier New" w:cs="Courier New" w:hint="default"/>
      </w:rPr>
    </w:lvl>
    <w:lvl w:ilvl="8" w:tplc="04150005" w:tentative="1">
      <w:start w:val="1"/>
      <w:numFmt w:val="bullet"/>
      <w:lvlText w:val=""/>
      <w:lvlJc w:val="left"/>
      <w:pPr>
        <w:tabs>
          <w:tab w:val="num" w:pos="6405"/>
        </w:tabs>
        <w:ind w:left="6405" w:hanging="360"/>
      </w:pPr>
      <w:rPr>
        <w:rFonts w:ascii="Wingdings" w:hAnsi="Wingdings" w:hint="default"/>
      </w:rPr>
    </w:lvl>
  </w:abstractNum>
  <w:abstractNum w:abstractNumId="5" w15:restartNumberingAfterBreak="0">
    <w:nsid w:val="4C756A40"/>
    <w:multiLevelType w:val="hybridMultilevel"/>
    <w:tmpl w:val="B720B3C6"/>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 w15:restartNumberingAfterBreak="0">
    <w:nsid w:val="520A088D"/>
    <w:multiLevelType w:val="hybridMultilevel"/>
    <w:tmpl w:val="79E83576"/>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52653D6F"/>
    <w:multiLevelType w:val="hybridMultilevel"/>
    <w:tmpl w:val="42D2EA46"/>
    <w:lvl w:ilvl="0" w:tplc="76DC4C80">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57BA51DD"/>
    <w:multiLevelType w:val="hybridMultilevel"/>
    <w:tmpl w:val="B476A7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5"/>
  </w:num>
  <w:num w:numId="4">
    <w:abstractNumId w:val="1"/>
  </w:num>
  <w:num w:numId="5">
    <w:abstractNumId w:val="7"/>
  </w:num>
  <w:num w:numId="6">
    <w:abstractNumId w:val="2"/>
  </w:num>
  <w:num w:numId="7">
    <w:abstractNumId w:val="9"/>
  </w:num>
  <w:num w:numId="8">
    <w:abstractNumId w:val="6"/>
  </w:num>
  <w:num w:numId="9">
    <w:abstractNumId w:val="8"/>
  </w:num>
  <w:num w:numId="1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71EDD"/>
    <w:rsid w:val="00003404"/>
    <w:rsid w:val="000139B7"/>
    <w:rsid w:val="000205A4"/>
    <w:rsid w:val="00027CF9"/>
    <w:rsid w:val="000341ED"/>
    <w:rsid w:val="00034967"/>
    <w:rsid w:val="000520C0"/>
    <w:rsid w:val="0006533C"/>
    <w:rsid w:val="0006631B"/>
    <w:rsid w:val="00074CA2"/>
    <w:rsid w:val="00082FBE"/>
    <w:rsid w:val="00084F71"/>
    <w:rsid w:val="00086909"/>
    <w:rsid w:val="00097572"/>
    <w:rsid w:val="000A0400"/>
    <w:rsid w:val="000A5568"/>
    <w:rsid w:val="000B21B2"/>
    <w:rsid w:val="000B4764"/>
    <w:rsid w:val="000C66E2"/>
    <w:rsid w:val="000C70F9"/>
    <w:rsid w:val="000D62E5"/>
    <w:rsid w:val="000F1500"/>
    <w:rsid w:val="000F259A"/>
    <w:rsid w:val="00100E21"/>
    <w:rsid w:val="001106E9"/>
    <w:rsid w:val="00130EE2"/>
    <w:rsid w:val="00131297"/>
    <w:rsid w:val="001356BD"/>
    <w:rsid w:val="00161548"/>
    <w:rsid w:val="001622D8"/>
    <w:rsid w:val="00174544"/>
    <w:rsid w:val="00175070"/>
    <w:rsid w:val="00175557"/>
    <w:rsid w:val="00176CD0"/>
    <w:rsid w:val="00182682"/>
    <w:rsid w:val="00182992"/>
    <w:rsid w:val="00187F33"/>
    <w:rsid w:val="001931BD"/>
    <w:rsid w:val="00195688"/>
    <w:rsid w:val="00197676"/>
    <w:rsid w:val="001A2A8F"/>
    <w:rsid w:val="001B5C76"/>
    <w:rsid w:val="001B73E4"/>
    <w:rsid w:val="001C13ED"/>
    <w:rsid w:val="001C6075"/>
    <w:rsid w:val="001D1ED8"/>
    <w:rsid w:val="001D3E38"/>
    <w:rsid w:val="001D4A84"/>
    <w:rsid w:val="001E0F6C"/>
    <w:rsid w:val="001F6721"/>
    <w:rsid w:val="00200C75"/>
    <w:rsid w:val="00202E5B"/>
    <w:rsid w:val="0020720E"/>
    <w:rsid w:val="00211BD6"/>
    <w:rsid w:val="00212729"/>
    <w:rsid w:val="00221198"/>
    <w:rsid w:val="002222D7"/>
    <w:rsid w:val="00227983"/>
    <w:rsid w:val="00231A98"/>
    <w:rsid w:val="00234867"/>
    <w:rsid w:val="00235FFD"/>
    <w:rsid w:val="00240F7E"/>
    <w:rsid w:val="00246528"/>
    <w:rsid w:val="00251B7D"/>
    <w:rsid w:val="0025644F"/>
    <w:rsid w:val="002578D5"/>
    <w:rsid w:val="00265D80"/>
    <w:rsid w:val="00267FFC"/>
    <w:rsid w:val="00271EDD"/>
    <w:rsid w:val="002740FF"/>
    <w:rsid w:val="00274563"/>
    <w:rsid w:val="002746D1"/>
    <w:rsid w:val="00277AF1"/>
    <w:rsid w:val="00285D69"/>
    <w:rsid w:val="00287A49"/>
    <w:rsid w:val="00294B46"/>
    <w:rsid w:val="002969C4"/>
    <w:rsid w:val="002A08DE"/>
    <w:rsid w:val="002A4737"/>
    <w:rsid w:val="002A52D5"/>
    <w:rsid w:val="002A68A9"/>
    <w:rsid w:val="002B4497"/>
    <w:rsid w:val="002B7D42"/>
    <w:rsid w:val="002C1A27"/>
    <w:rsid w:val="002C338C"/>
    <w:rsid w:val="002C7451"/>
    <w:rsid w:val="002D162B"/>
    <w:rsid w:val="002E37A8"/>
    <w:rsid w:val="002E4B35"/>
    <w:rsid w:val="002F2613"/>
    <w:rsid w:val="002F4939"/>
    <w:rsid w:val="002F6443"/>
    <w:rsid w:val="002F6BC2"/>
    <w:rsid w:val="003018FC"/>
    <w:rsid w:val="00317A5E"/>
    <w:rsid w:val="003204A5"/>
    <w:rsid w:val="00326A7E"/>
    <w:rsid w:val="00335F74"/>
    <w:rsid w:val="00337F4F"/>
    <w:rsid w:val="00364584"/>
    <w:rsid w:val="00365C77"/>
    <w:rsid w:val="0037583F"/>
    <w:rsid w:val="00376586"/>
    <w:rsid w:val="0038029F"/>
    <w:rsid w:val="00384F66"/>
    <w:rsid w:val="0038532D"/>
    <w:rsid w:val="00396A46"/>
    <w:rsid w:val="003A597E"/>
    <w:rsid w:val="003A6BAA"/>
    <w:rsid w:val="003B4178"/>
    <w:rsid w:val="003B6F32"/>
    <w:rsid w:val="003C4AF8"/>
    <w:rsid w:val="003E21E1"/>
    <w:rsid w:val="00403F2C"/>
    <w:rsid w:val="00415431"/>
    <w:rsid w:val="00430C6B"/>
    <w:rsid w:val="00430E74"/>
    <w:rsid w:val="00431031"/>
    <w:rsid w:val="0043543C"/>
    <w:rsid w:val="00436FC7"/>
    <w:rsid w:val="00440B96"/>
    <w:rsid w:val="00442570"/>
    <w:rsid w:val="004441F8"/>
    <w:rsid w:val="004464EB"/>
    <w:rsid w:val="00460D20"/>
    <w:rsid w:val="004663E7"/>
    <w:rsid w:val="00471E30"/>
    <w:rsid w:val="004736D3"/>
    <w:rsid w:val="004839CB"/>
    <w:rsid w:val="0048787B"/>
    <w:rsid w:val="00491AD7"/>
    <w:rsid w:val="004934E8"/>
    <w:rsid w:val="004A0D3E"/>
    <w:rsid w:val="004A0DC7"/>
    <w:rsid w:val="004A24A3"/>
    <w:rsid w:val="004A73C4"/>
    <w:rsid w:val="004D2630"/>
    <w:rsid w:val="004D30E1"/>
    <w:rsid w:val="004D53F0"/>
    <w:rsid w:val="004E2B6F"/>
    <w:rsid w:val="004E3003"/>
    <w:rsid w:val="004E41CE"/>
    <w:rsid w:val="004F03B0"/>
    <w:rsid w:val="004F14BB"/>
    <w:rsid w:val="004F3026"/>
    <w:rsid w:val="00502AF3"/>
    <w:rsid w:val="0051388F"/>
    <w:rsid w:val="00524B91"/>
    <w:rsid w:val="00533B1C"/>
    <w:rsid w:val="005352FC"/>
    <w:rsid w:val="00537AC9"/>
    <w:rsid w:val="00545311"/>
    <w:rsid w:val="00555BA3"/>
    <w:rsid w:val="005678FE"/>
    <w:rsid w:val="0058173D"/>
    <w:rsid w:val="00596E42"/>
    <w:rsid w:val="005A5184"/>
    <w:rsid w:val="005A7F4B"/>
    <w:rsid w:val="005B2E12"/>
    <w:rsid w:val="005B3EBE"/>
    <w:rsid w:val="005B5D63"/>
    <w:rsid w:val="005B6191"/>
    <w:rsid w:val="005C04A7"/>
    <w:rsid w:val="005C079A"/>
    <w:rsid w:val="005C7D66"/>
    <w:rsid w:val="005D1AE2"/>
    <w:rsid w:val="005D46E5"/>
    <w:rsid w:val="005D5A55"/>
    <w:rsid w:val="005D62EF"/>
    <w:rsid w:val="005E0CB4"/>
    <w:rsid w:val="0060315D"/>
    <w:rsid w:val="00604E24"/>
    <w:rsid w:val="00605771"/>
    <w:rsid w:val="006108AA"/>
    <w:rsid w:val="00620470"/>
    <w:rsid w:val="00621C08"/>
    <w:rsid w:val="006222B0"/>
    <w:rsid w:val="00622AFA"/>
    <w:rsid w:val="00625C3B"/>
    <w:rsid w:val="00625D45"/>
    <w:rsid w:val="006545E4"/>
    <w:rsid w:val="006558F3"/>
    <w:rsid w:val="00657CAA"/>
    <w:rsid w:val="006815E9"/>
    <w:rsid w:val="0068596D"/>
    <w:rsid w:val="006A3F5D"/>
    <w:rsid w:val="006A4328"/>
    <w:rsid w:val="006A4736"/>
    <w:rsid w:val="006B4462"/>
    <w:rsid w:val="006C5592"/>
    <w:rsid w:val="006D00C5"/>
    <w:rsid w:val="006D2753"/>
    <w:rsid w:val="006D43DB"/>
    <w:rsid w:val="006E4F27"/>
    <w:rsid w:val="006E5E90"/>
    <w:rsid w:val="006E74D4"/>
    <w:rsid w:val="006F5077"/>
    <w:rsid w:val="006F585C"/>
    <w:rsid w:val="006F6700"/>
    <w:rsid w:val="00712A3F"/>
    <w:rsid w:val="00714EA7"/>
    <w:rsid w:val="007212DE"/>
    <w:rsid w:val="007223F0"/>
    <w:rsid w:val="007301EC"/>
    <w:rsid w:val="00731A0D"/>
    <w:rsid w:val="00732DAD"/>
    <w:rsid w:val="00733592"/>
    <w:rsid w:val="00746289"/>
    <w:rsid w:val="00746654"/>
    <w:rsid w:val="007703A6"/>
    <w:rsid w:val="007712C8"/>
    <w:rsid w:val="00771633"/>
    <w:rsid w:val="00781391"/>
    <w:rsid w:val="00782A38"/>
    <w:rsid w:val="0078558D"/>
    <w:rsid w:val="00786053"/>
    <w:rsid w:val="007968B0"/>
    <w:rsid w:val="00797418"/>
    <w:rsid w:val="007A0A6F"/>
    <w:rsid w:val="007A0EF6"/>
    <w:rsid w:val="007A1ED6"/>
    <w:rsid w:val="007A2FDB"/>
    <w:rsid w:val="007A53D3"/>
    <w:rsid w:val="007B00A3"/>
    <w:rsid w:val="007B030D"/>
    <w:rsid w:val="007B4C01"/>
    <w:rsid w:val="007C67B4"/>
    <w:rsid w:val="007D764D"/>
    <w:rsid w:val="007F4011"/>
    <w:rsid w:val="0080397E"/>
    <w:rsid w:val="00803E30"/>
    <w:rsid w:val="00803F3F"/>
    <w:rsid w:val="00803F86"/>
    <w:rsid w:val="00806ECF"/>
    <w:rsid w:val="00811E95"/>
    <w:rsid w:val="00814128"/>
    <w:rsid w:val="008154B2"/>
    <w:rsid w:val="008157F4"/>
    <w:rsid w:val="00821450"/>
    <w:rsid w:val="00823A7F"/>
    <w:rsid w:val="00831335"/>
    <w:rsid w:val="008344A2"/>
    <w:rsid w:val="00846BF4"/>
    <w:rsid w:val="00854BB4"/>
    <w:rsid w:val="0086131B"/>
    <w:rsid w:val="008620BD"/>
    <w:rsid w:val="00862498"/>
    <w:rsid w:val="00891625"/>
    <w:rsid w:val="00896F05"/>
    <w:rsid w:val="008A2C9E"/>
    <w:rsid w:val="008B6DEB"/>
    <w:rsid w:val="008C0735"/>
    <w:rsid w:val="008C0AA2"/>
    <w:rsid w:val="008C0DA1"/>
    <w:rsid w:val="008C77F7"/>
    <w:rsid w:val="008E0AC1"/>
    <w:rsid w:val="008E1511"/>
    <w:rsid w:val="008E1F4F"/>
    <w:rsid w:val="008F567A"/>
    <w:rsid w:val="00900311"/>
    <w:rsid w:val="00902614"/>
    <w:rsid w:val="00904A17"/>
    <w:rsid w:val="00913BA7"/>
    <w:rsid w:val="009151D5"/>
    <w:rsid w:val="00920FD2"/>
    <w:rsid w:val="0093772A"/>
    <w:rsid w:val="0094025E"/>
    <w:rsid w:val="00940FCA"/>
    <w:rsid w:val="00942265"/>
    <w:rsid w:val="009504BC"/>
    <w:rsid w:val="00951D9F"/>
    <w:rsid w:val="00980809"/>
    <w:rsid w:val="009842FE"/>
    <w:rsid w:val="00987ADE"/>
    <w:rsid w:val="00992961"/>
    <w:rsid w:val="009A04C1"/>
    <w:rsid w:val="009A05AC"/>
    <w:rsid w:val="009A14C4"/>
    <w:rsid w:val="009A18CE"/>
    <w:rsid w:val="009A798F"/>
    <w:rsid w:val="009B47D6"/>
    <w:rsid w:val="009C404E"/>
    <w:rsid w:val="009D438B"/>
    <w:rsid w:val="009F78C9"/>
    <w:rsid w:val="00A00DFF"/>
    <w:rsid w:val="00A03F0C"/>
    <w:rsid w:val="00A0444A"/>
    <w:rsid w:val="00A118B0"/>
    <w:rsid w:val="00A11ABB"/>
    <w:rsid w:val="00A133A3"/>
    <w:rsid w:val="00A2165E"/>
    <w:rsid w:val="00A22FB4"/>
    <w:rsid w:val="00A260AF"/>
    <w:rsid w:val="00A31A0A"/>
    <w:rsid w:val="00A36ADD"/>
    <w:rsid w:val="00A40E9D"/>
    <w:rsid w:val="00A40F47"/>
    <w:rsid w:val="00A4290E"/>
    <w:rsid w:val="00A438EE"/>
    <w:rsid w:val="00A57170"/>
    <w:rsid w:val="00A609A5"/>
    <w:rsid w:val="00A63D0D"/>
    <w:rsid w:val="00A703C2"/>
    <w:rsid w:val="00A706AA"/>
    <w:rsid w:val="00A80A4C"/>
    <w:rsid w:val="00A927E1"/>
    <w:rsid w:val="00AA1E59"/>
    <w:rsid w:val="00AA39A6"/>
    <w:rsid w:val="00AA63A9"/>
    <w:rsid w:val="00AB00F1"/>
    <w:rsid w:val="00AB09D4"/>
    <w:rsid w:val="00AB2A71"/>
    <w:rsid w:val="00AE180B"/>
    <w:rsid w:val="00AE1E66"/>
    <w:rsid w:val="00AF59C7"/>
    <w:rsid w:val="00AF5E02"/>
    <w:rsid w:val="00B14931"/>
    <w:rsid w:val="00B15A8C"/>
    <w:rsid w:val="00B222C7"/>
    <w:rsid w:val="00B224BB"/>
    <w:rsid w:val="00B24809"/>
    <w:rsid w:val="00B30414"/>
    <w:rsid w:val="00B320D3"/>
    <w:rsid w:val="00B37ABC"/>
    <w:rsid w:val="00B60348"/>
    <w:rsid w:val="00B60BCE"/>
    <w:rsid w:val="00B64FDF"/>
    <w:rsid w:val="00B65936"/>
    <w:rsid w:val="00B65BA5"/>
    <w:rsid w:val="00B74E55"/>
    <w:rsid w:val="00B77C26"/>
    <w:rsid w:val="00B85687"/>
    <w:rsid w:val="00B87687"/>
    <w:rsid w:val="00B9309B"/>
    <w:rsid w:val="00BB6088"/>
    <w:rsid w:val="00BC04B4"/>
    <w:rsid w:val="00BC05E3"/>
    <w:rsid w:val="00BC2BDE"/>
    <w:rsid w:val="00BC5F97"/>
    <w:rsid w:val="00BC77F2"/>
    <w:rsid w:val="00BC7A72"/>
    <w:rsid w:val="00BD6468"/>
    <w:rsid w:val="00BD730A"/>
    <w:rsid w:val="00BD76B6"/>
    <w:rsid w:val="00BE2B1F"/>
    <w:rsid w:val="00BE668E"/>
    <w:rsid w:val="00BF3C3E"/>
    <w:rsid w:val="00BF4983"/>
    <w:rsid w:val="00BF5938"/>
    <w:rsid w:val="00BF5CFB"/>
    <w:rsid w:val="00C04F0A"/>
    <w:rsid w:val="00C06C2D"/>
    <w:rsid w:val="00C1484B"/>
    <w:rsid w:val="00C44C1B"/>
    <w:rsid w:val="00C44EF2"/>
    <w:rsid w:val="00C62C6D"/>
    <w:rsid w:val="00C7457A"/>
    <w:rsid w:val="00C755A3"/>
    <w:rsid w:val="00C77C77"/>
    <w:rsid w:val="00C80863"/>
    <w:rsid w:val="00C82B60"/>
    <w:rsid w:val="00C82DA1"/>
    <w:rsid w:val="00C8781D"/>
    <w:rsid w:val="00C90730"/>
    <w:rsid w:val="00C94315"/>
    <w:rsid w:val="00C96794"/>
    <w:rsid w:val="00CA4378"/>
    <w:rsid w:val="00CA6988"/>
    <w:rsid w:val="00CA70BF"/>
    <w:rsid w:val="00CA70E8"/>
    <w:rsid w:val="00CA72CA"/>
    <w:rsid w:val="00CB5244"/>
    <w:rsid w:val="00CD7EFF"/>
    <w:rsid w:val="00CF0D1F"/>
    <w:rsid w:val="00CF1487"/>
    <w:rsid w:val="00CF40C7"/>
    <w:rsid w:val="00CF79C8"/>
    <w:rsid w:val="00D12007"/>
    <w:rsid w:val="00D14DA7"/>
    <w:rsid w:val="00D20977"/>
    <w:rsid w:val="00D415E9"/>
    <w:rsid w:val="00D430B3"/>
    <w:rsid w:val="00D477EB"/>
    <w:rsid w:val="00D505A8"/>
    <w:rsid w:val="00D53BA7"/>
    <w:rsid w:val="00D55F6D"/>
    <w:rsid w:val="00D576AC"/>
    <w:rsid w:val="00D63185"/>
    <w:rsid w:val="00D644E2"/>
    <w:rsid w:val="00D913EE"/>
    <w:rsid w:val="00D9143E"/>
    <w:rsid w:val="00D91A77"/>
    <w:rsid w:val="00D950FF"/>
    <w:rsid w:val="00D963EA"/>
    <w:rsid w:val="00D97616"/>
    <w:rsid w:val="00DB2025"/>
    <w:rsid w:val="00DB6668"/>
    <w:rsid w:val="00DC0541"/>
    <w:rsid w:val="00DC1575"/>
    <w:rsid w:val="00DC330D"/>
    <w:rsid w:val="00DD0A4B"/>
    <w:rsid w:val="00DD1738"/>
    <w:rsid w:val="00DD5E01"/>
    <w:rsid w:val="00DD6BB5"/>
    <w:rsid w:val="00DE0D06"/>
    <w:rsid w:val="00DE46EC"/>
    <w:rsid w:val="00DE7612"/>
    <w:rsid w:val="00E00D99"/>
    <w:rsid w:val="00E02312"/>
    <w:rsid w:val="00E0341A"/>
    <w:rsid w:val="00E11AD7"/>
    <w:rsid w:val="00E24A11"/>
    <w:rsid w:val="00E2632F"/>
    <w:rsid w:val="00E2783E"/>
    <w:rsid w:val="00E44828"/>
    <w:rsid w:val="00E45DF0"/>
    <w:rsid w:val="00E5160F"/>
    <w:rsid w:val="00E62CE0"/>
    <w:rsid w:val="00E70DF8"/>
    <w:rsid w:val="00E737EA"/>
    <w:rsid w:val="00E764F9"/>
    <w:rsid w:val="00E82BB8"/>
    <w:rsid w:val="00E84032"/>
    <w:rsid w:val="00E85D2E"/>
    <w:rsid w:val="00E90486"/>
    <w:rsid w:val="00E96A08"/>
    <w:rsid w:val="00EA0877"/>
    <w:rsid w:val="00EA6D8E"/>
    <w:rsid w:val="00EB222C"/>
    <w:rsid w:val="00EB43E1"/>
    <w:rsid w:val="00EC7465"/>
    <w:rsid w:val="00EE2815"/>
    <w:rsid w:val="00EF0916"/>
    <w:rsid w:val="00EF1780"/>
    <w:rsid w:val="00EF3A34"/>
    <w:rsid w:val="00EF5D66"/>
    <w:rsid w:val="00F018C3"/>
    <w:rsid w:val="00F11AED"/>
    <w:rsid w:val="00F14075"/>
    <w:rsid w:val="00F209AC"/>
    <w:rsid w:val="00F21FDC"/>
    <w:rsid w:val="00F272A0"/>
    <w:rsid w:val="00F27829"/>
    <w:rsid w:val="00F30337"/>
    <w:rsid w:val="00F371D6"/>
    <w:rsid w:val="00F47BBE"/>
    <w:rsid w:val="00F52B9E"/>
    <w:rsid w:val="00F52DD3"/>
    <w:rsid w:val="00F614EF"/>
    <w:rsid w:val="00F64C19"/>
    <w:rsid w:val="00F74AE6"/>
    <w:rsid w:val="00F8295B"/>
    <w:rsid w:val="00F83058"/>
    <w:rsid w:val="00F83720"/>
    <w:rsid w:val="00F83FC3"/>
    <w:rsid w:val="00FA3BFB"/>
    <w:rsid w:val="00FB1C86"/>
    <w:rsid w:val="00FB4D00"/>
    <w:rsid w:val="00FB5739"/>
    <w:rsid w:val="00FC0822"/>
    <w:rsid w:val="00FD5363"/>
    <w:rsid w:val="00FF2BC4"/>
    <w:rsid w:val="00FF42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1F177C78-09B9-4494-BE71-EBC89180A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encabezado"/>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table" w:styleId="TableGrid">
    <w:name w:val="Table Grid"/>
    <w:basedOn w:val="TableNormal"/>
    <w:rsid w:val="00C04F0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art">
    <w:name w:val="figure art"/>
    <w:basedOn w:val="Normal"/>
    <w:next w:val="Normal"/>
    <w:rsid w:val="00811E95"/>
    <w:pPr>
      <w:keepNext/>
      <w:overflowPunct w:val="0"/>
      <w:autoSpaceDE w:val="0"/>
      <w:autoSpaceDN w:val="0"/>
      <w:adjustRightInd w:val="0"/>
      <w:spacing w:before="120" w:after="0" w:line="280" w:lineRule="atLeast"/>
      <w:jc w:val="center"/>
      <w:textAlignment w:val="baseline"/>
    </w:pPr>
    <w:rPr>
      <w:rFonts w:ascii="Bookman Old Style" w:eastAsia="SimSun" w:hAnsi="Bookman Old Style"/>
      <w:lang w:val="en-US"/>
    </w:rPr>
  </w:style>
  <w:style w:type="paragraph" w:styleId="BalloonText">
    <w:name w:val="Balloon Text"/>
    <w:basedOn w:val="Normal"/>
    <w:semiHidden/>
    <w:rsid w:val="008154B2"/>
    <w:rPr>
      <w:rFonts w:ascii="Tahoma" w:hAnsi="Tahoma" w:cs="Tahoma"/>
      <w:sz w:val="16"/>
      <w:szCs w:val="16"/>
    </w:rPr>
  </w:style>
  <w:style w:type="paragraph" w:customStyle="1" w:styleId="CharCharCharChar">
    <w:name w:val="Char Char Char Char"/>
    <w:semiHidden/>
    <w:rsid w:val="00797418"/>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styleId="BodyTextIndent3">
    <w:name w:val="Body Text Indent 3"/>
    <w:basedOn w:val="Normal"/>
    <w:rsid w:val="00131297"/>
    <w:pPr>
      <w:spacing w:after="0"/>
      <w:ind w:left="576"/>
    </w:pPr>
    <w:rPr>
      <w:lang w:val="en-US"/>
    </w:rPr>
  </w:style>
  <w:style w:type="paragraph" w:styleId="CommentSubject">
    <w:name w:val="annotation subject"/>
    <w:basedOn w:val="CommentText"/>
    <w:next w:val="CommentText"/>
    <w:semiHidden/>
    <w:rsid w:val="00621C08"/>
    <w:rPr>
      <w:b/>
      <w:bCs/>
    </w:rPr>
  </w:style>
  <w:style w:type="character" w:customStyle="1" w:styleId="NOChar">
    <w:name w:val="NO Char"/>
    <w:link w:val="NO"/>
    <w:rsid w:val="00130EE2"/>
    <w:rPr>
      <w:lang w:val="en-GB" w:eastAsia="en-US" w:bidi="ar-SA"/>
    </w:rPr>
  </w:style>
  <w:style w:type="character" w:customStyle="1" w:styleId="THChar">
    <w:name w:val="TH Char"/>
    <w:link w:val="TH"/>
    <w:rsid w:val="00130EE2"/>
    <w:rPr>
      <w:rFonts w:ascii="Arial" w:hAnsi="Arial"/>
      <w:b/>
      <w:lang w:val="en-GB" w:eastAsia="en-US" w:bidi="ar-SA"/>
    </w:rPr>
  </w:style>
  <w:style w:type="paragraph" w:customStyle="1" w:styleId="Atl">
    <w:name w:val="Atl"/>
    <w:basedOn w:val="List"/>
    <w:rsid w:val="005D62EF"/>
    <w:pPr>
      <w:ind w:left="0" w:firstLine="0"/>
    </w:pPr>
    <w:rPr>
      <w:lang w:eastAsia="en-GB"/>
    </w:rPr>
  </w:style>
  <w:style w:type="paragraph" w:customStyle="1" w:styleId="CRCoverPage">
    <w:name w:val="CR Cover Page"/>
    <w:rsid w:val="004F14BB"/>
    <w:pPr>
      <w:spacing w:after="120"/>
    </w:pPr>
    <w:rPr>
      <w:rFonts w:ascii="Arial" w:eastAsia="MS Mincho" w:hAnsi="Arial"/>
      <w:lang w:eastAsia="en-US"/>
    </w:rPr>
  </w:style>
  <w:style w:type="paragraph" w:customStyle="1" w:styleId="tdoc-header">
    <w:name w:val="tdoc-header"/>
    <w:rsid w:val="004F14BB"/>
    <w:rPr>
      <w:rFonts w:ascii="Arial" w:eastAsia="MS Mincho" w:hAnsi="Arial"/>
      <w:noProof/>
      <w:sz w:val="24"/>
      <w:lang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4F14BB"/>
    <w:rPr>
      <w:b/>
      <w:lang w:val="en-GB"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4F14BB"/>
    <w:rPr>
      <w:rFonts w:ascii="Arial" w:hAnsi="Arial"/>
      <w:b/>
      <w:noProof/>
      <w:sz w:val="18"/>
      <w:lang w:val="en-GB" w:eastAsia="en-US" w:bidi="ar-SA"/>
    </w:rPr>
  </w:style>
  <w:style w:type="paragraph" w:styleId="BodyTextIndent2">
    <w:name w:val="Body Text Indent 2"/>
    <w:basedOn w:val="Normal"/>
    <w:rsid w:val="004F14BB"/>
    <w:pPr>
      <w:spacing w:line="480" w:lineRule="auto"/>
      <w:ind w:leftChars="400" w:left="851"/>
    </w:pPr>
    <w:rPr>
      <w:rFonts w:eastAsia="MS Mincho"/>
      <w:lang w:eastAsia="de-DE"/>
    </w:rPr>
  </w:style>
  <w:style w:type="paragraph" w:customStyle="1" w:styleId="11BodyText">
    <w:name w:val="11 BodyText"/>
    <w:basedOn w:val="Normal"/>
    <w:rsid w:val="004F14BB"/>
    <w:pPr>
      <w:spacing w:after="220"/>
      <w:ind w:left="1298"/>
    </w:pPr>
    <w:rPr>
      <w:rFonts w:ascii="Arial" w:eastAsia="MS Mincho" w:hAnsi="Arial"/>
      <w:sz w:val="22"/>
      <w:lang w:val="en-US"/>
    </w:rPr>
  </w:style>
  <w:style w:type="paragraph" w:customStyle="1" w:styleId="CharChar1CharCharCharChar1CharCharCharChar">
    <w:name w:val="Char Char1 Char Char Char Char1 (文字) (文字) Char Char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1CharCharCharChar1CharCharCharCharCharCharCharCharCharCharCharChar">
    <w:name w:val="Char Char1 Char Char Char Char1 (文字) (文字) Char Char Char Char Char Char Char Char (文字) (文字) Char Char (文字) (文字)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CChar">
    <w:name w:val="TAC Char"/>
    <w:link w:val="TAC"/>
    <w:rsid w:val="00E45DF0"/>
    <w:rPr>
      <w:rFonts w:ascii="Arial" w:hAnsi="Arial"/>
      <w:sz w:val="18"/>
      <w:lang w:val="en-GB" w:eastAsia="en-US"/>
    </w:rPr>
  </w:style>
  <w:style w:type="character" w:customStyle="1" w:styleId="TALChar">
    <w:name w:val="TAL Char"/>
    <w:link w:val="TAL"/>
    <w:rsid w:val="00E45DF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89221436">
      <w:bodyDiv w:val="1"/>
      <w:marLeft w:val="0"/>
      <w:marRight w:val="0"/>
      <w:marTop w:val="0"/>
      <w:marBottom w:val="0"/>
      <w:divBdr>
        <w:top w:val="none" w:sz="0" w:space="0" w:color="auto"/>
        <w:left w:val="none" w:sz="0" w:space="0" w:color="auto"/>
        <w:bottom w:val="none" w:sz="0" w:space="0" w:color="auto"/>
        <w:right w:val="none" w:sz="0" w:space="0" w:color="auto"/>
      </w:divBdr>
    </w:div>
    <w:div w:id="1256552893">
      <w:bodyDiv w:val="1"/>
      <w:marLeft w:val="0"/>
      <w:marRight w:val="0"/>
      <w:marTop w:val="0"/>
      <w:marBottom w:val="0"/>
      <w:divBdr>
        <w:top w:val="none" w:sz="0" w:space="0" w:color="auto"/>
        <w:left w:val="none" w:sz="0" w:space="0" w:color="auto"/>
        <w:bottom w:val="none" w:sz="0" w:space="0" w:color="auto"/>
        <w:right w:val="none" w:sz="0" w:space="0" w:color="auto"/>
      </w:divBdr>
    </w:div>
    <w:div w:id="198862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30.bin"/><Relationship Id="rId21" Type="http://schemas.openxmlformats.org/officeDocument/2006/relationships/image" Target="media/image10.wmf"/><Relationship Id="rId42" Type="http://schemas.openxmlformats.org/officeDocument/2006/relationships/oleObject" Target="embeddings/oleObject15.bin"/><Relationship Id="rId47" Type="http://schemas.openxmlformats.org/officeDocument/2006/relationships/image" Target="media/image23.emf"/><Relationship Id="rId63" Type="http://schemas.openxmlformats.org/officeDocument/2006/relationships/image" Target="media/image39.emf"/><Relationship Id="rId68" Type="http://schemas.openxmlformats.org/officeDocument/2006/relationships/image" Target="media/image44.png"/><Relationship Id="rId84" Type="http://schemas.openxmlformats.org/officeDocument/2006/relationships/image" Target="media/image57.png"/><Relationship Id="rId89" Type="http://schemas.openxmlformats.org/officeDocument/2006/relationships/image" Target="media/image60.wmf"/><Relationship Id="rId112" Type="http://schemas.openxmlformats.org/officeDocument/2006/relationships/image" Target="media/image77.wmf"/><Relationship Id="rId133" Type="http://schemas.openxmlformats.org/officeDocument/2006/relationships/image" Target="media/image88.wmf"/><Relationship Id="rId138" Type="http://schemas.openxmlformats.org/officeDocument/2006/relationships/oleObject" Target="embeddings/oleObject41.bin"/><Relationship Id="rId154" Type="http://schemas.openxmlformats.org/officeDocument/2006/relationships/image" Target="media/image102.emf"/><Relationship Id="rId159" Type="http://schemas.openxmlformats.org/officeDocument/2006/relationships/image" Target="media/image107.emf"/><Relationship Id="rId175" Type="http://schemas.openxmlformats.org/officeDocument/2006/relationships/image" Target="media/image117.wmf"/><Relationship Id="rId170" Type="http://schemas.openxmlformats.org/officeDocument/2006/relationships/image" Target="media/image114.emf"/><Relationship Id="rId16" Type="http://schemas.openxmlformats.org/officeDocument/2006/relationships/oleObject" Target="embeddings/Microsoft_Excel_97-2003_Worksheet.xls"/><Relationship Id="rId107" Type="http://schemas.openxmlformats.org/officeDocument/2006/relationships/image" Target="media/image72.emf"/><Relationship Id="rId11" Type="http://schemas.openxmlformats.org/officeDocument/2006/relationships/image" Target="media/image4.wmf"/><Relationship Id="rId32" Type="http://schemas.openxmlformats.org/officeDocument/2006/relationships/oleObject" Target="embeddings/oleObject10.bin"/><Relationship Id="rId37" Type="http://schemas.openxmlformats.org/officeDocument/2006/relationships/image" Target="media/image18.emf"/><Relationship Id="rId53" Type="http://schemas.openxmlformats.org/officeDocument/2006/relationships/image" Target="media/image29.emf"/><Relationship Id="rId58" Type="http://schemas.openxmlformats.org/officeDocument/2006/relationships/image" Target="media/image34.png"/><Relationship Id="rId74" Type="http://schemas.openxmlformats.org/officeDocument/2006/relationships/oleObject" Target="embeddings/oleObject19.bin"/><Relationship Id="rId79" Type="http://schemas.openxmlformats.org/officeDocument/2006/relationships/image" Target="media/image52.emf"/><Relationship Id="rId102" Type="http://schemas.openxmlformats.org/officeDocument/2006/relationships/oleObject" Target="embeddings/oleObject26.bin"/><Relationship Id="rId123" Type="http://schemas.openxmlformats.org/officeDocument/2006/relationships/oleObject" Target="embeddings/oleObject32.bin"/><Relationship Id="rId128" Type="http://schemas.openxmlformats.org/officeDocument/2006/relationships/oleObject" Target="embeddings/oleObject36.bin"/><Relationship Id="rId144" Type="http://schemas.openxmlformats.org/officeDocument/2006/relationships/image" Target="media/image92.emf"/><Relationship Id="rId149" Type="http://schemas.openxmlformats.org/officeDocument/2006/relationships/image" Target="media/image97.emf"/><Relationship Id="rId5" Type="http://schemas.openxmlformats.org/officeDocument/2006/relationships/footnotes" Target="footnotes.xml"/><Relationship Id="rId90" Type="http://schemas.openxmlformats.org/officeDocument/2006/relationships/oleObject" Target="embeddings/oleObject23.bin"/><Relationship Id="rId95" Type="http://schemas.openxmlformats.org/officeDocument/2006/relationships/image" Target="media/image63.emf"/><Relationship Id="rId160" Type="http://schemas.openxmlformats.org/officeDocument/2006/relationships/oleObject" Target="embeddings/Microsoft_Excel_97-2003_Worksheet1.xls"/><Relationship Id="rId165" Type="http://schemas.openxmlformats.org/officeDocument/2006/relationships/image" Target="media/image110.wmf"/><Relationship Id="rId181" Type="http://schemas.openxmlformats.org/officeDocument/2006/relationships/image" Target="media/image122.png"/><Relationship Id="rId186"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image" Target="media/image24.emf"/><Relationship Id="rId64" Type="http://schemas.openxmlformats.org/officeDocument/2006/relationships/image" Target="media/image40.emf"/><Relationship Id="rId69" Type="http://schemas.openxmlformats.org/officeDocument/2006/relationships/image" Target="media/image45.png"/><Relationship Id="rId113" Type="http://schemas.openxmlformats.org/officeDocument/2006/relationships/image" Target="media/image78.wmf"/><Relationship Id="rId118" Type="http://schemas.openxmlformats.org/officeDocument/2006/relationships/image" Target="media/image81.wmf"/><Relationship Id="rId134" Type="http://schemas.openxmlformats.org/officeDocument/2006/relationships/oleObject" Target="embeddings/oleObject39.bin"/><Relationship Id="rId139" Type="http://schemas.openxmlformats.org/officeDocument/2006/relationships/oleObject" Target="embeddings/oleObject42.bin"/><Relationship Id="rId80" Type="http://schemas.openxmlformats.org/officeDocument/2006/relationships/image" Target="media/image53.emf"/><Relationship Id="rId85" Type="http://schemas.openxmlformats.org/officeDocument/2006/relationships/image" Target="media/image58.wmf"/><Relationship Id="rId150" Type="http://schemas.openxmlformats.org/officeDocument/2006/relationships/image" Target="media/image98.emf"/><Relationship Id="rId155" Type="http://schemas.openxmlformats.org/officeDocument/2006/relationships/image" Target="media/image103.emf"/><Relationship Id="rId171" Type="http://schemas.openxmlformats.org/officeDocument/2006/relationships/image" Target="media/image115.wmf"/><Relationship Id="rId176" Type="http://schemas.openxmlformats.org/officeDocument/2006/relationships/oleObject" Target="embeddings/oleObject49.bin"/><Relationship Id="rId12" Type="http://schemas.openxmlformats.org/officeDocument/2006/relationships/oleObject" Target="embeddings/oleObject2.bin"/><Relationship Id="rId17" Type="http://schemas.openxmlformats.org/officeDocument/2006/relationships/image" Target="media/image7.jpeg"/><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png"/><Relationship Id="rId103" Type="http://schemas.openxmlformats.org/officeDocument/2006/relationships/image" Target="media/image70.emf"/><Relationship Id="rId108" Type="http://schemas.openxmlformats.org/officeDocument/2006/relationships/image" Target="media/image73.wmf"/><Relationship Id="rId124" Type="http://schemas.openxmlformats.org/officeDocument/2006/relationships/oleObject" Target="embeddings/oleObject33.bin"/><Relationship Id="rId129" Type="http://schemas.openxmlformats.org/officeDocument/2006/relationships/image" Target="media/image86.wmf"/><Relationship Id="rId54" Type="http://schemas.openxmlformats.org/officeDocument/2006/relationships/image" Target="media/image30.emf"/><Relationship Id="rId70" Type="http://schemas.openxmlformats.org/officeDocument/2006/relationships/image" Target="media/image46.emf"/><Relationship Id="rId75" Type="http://schemas.openxmlformats.org/officeDocument/2006/relationships/image" Target="media/image49.emf"/><Relationship Id="rId91" Type="http://schemas.openxmlformats.org/officeDocument/2006/relationships/image" Target="media/image61.wmf"/><Relationship Id="rId96" Type="http://schemas.openxmlformats.org/officeDocument/2006/relationships/image" Target="media/image64.emf"/><Relationship Id="rId140" Type="http://schemas.openxmlformats.org/officeDocument/2006/relationships/oleObject" Target="embeddings/oleObject43.bin"/><Relationship Id="rId145" Type="http://schemas.openxmlformats.org/officeDocument/2006/relationships/image" Target="media/image93.emf"/><Relationship Id="rId161" Type="http://schemas.openxmlformats.org/officeDocument/2006/relationships/image" Target="media/image108.emf"/><Relationship Id="rId166" Type="http://schemas.openxmlformats.org/officeDocument/2006/relationships/oleObject" Target="embeddings/oleObject46.bin"/><Relationship Id="rId182" Type="http://schemas.openxmlformats.org/officeDocument/2006/relationships/image" Target="media/image123.png"/><Relationship Id="rId187"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wmf"/><Relationship Id="rId28" Type="http://schemas.openxmlformats.org/officeDocument/2006/relationships/oleObject" Target="embeddings/oleObject8.bin"/><Relationship Id="rId49" Type="http://schemas.openxmlformats.org/officeDocument/2006/relationships/image" Target="media/image25.emf"/><Relationship Id="rId114" Type="http://schemas.openxmlformats.org/officeDocument/2006/relationships/image" Target="media/image79.wmf"/><Relationship Id="rId119" Type="http://schemas.openxmlformats.org/officeDocument/2006/relationships/image" Target="media/image82.wmf"/><Relationship Id="rId44" Type="http://schemas.openxmlformats.org/officeDocument/2006/relationships/oleObject" Target="embeddings/oleObject17.bin"/><Relationship Id="rId60" Type="http://schemas.openxmlformats.org/officeDocument/2006/relationships/image" Target="media/image36.png"/><Relationship Id="rId65" Type="http://schemas.openxmlformats.org/officeDocument/2006/relationships/image" Target="media/image41.emf"/><Relationship Id="rId81" Type="http://schemas.openxmlformats.org/officeDocument/2006/relationships/image" Target="media/image54.emf"/><Relationship Id="rId86" Type="http://schemas.openxmlformats.org/officeDocument/2006/relationships/image" Target="media/image59.wmf"/><Relationship Id="rId130" Type="http://schemas.openxmlformats.org/officeDocument/2006/relationships/oleObject" Target="embeddings/oleObject37.bin"/><Relationship Id="rId135" Type="http://schemas.openxmlformats.org/officeDocument/2006/relationships/image" Target="media/image89.wmf"/><Relationship Id="rId151" Type="http://schemas.openxmlformats.org/officeDocument/2006/relationships/image" Target="media/image99.emf"/><Relationship Id="rId156" Type="http://schemas.openxmlformats.org/officeDocument/2006/relationships/image" Target="media/image104.emf"/><Relationship Id="rId177" Type="http://schemas.openxmlformats.org/officeDocument/2006/relationships/image" Target="media/image118.png"/><Relationship Id="rId172" Type="http://schemas.openxmlformats.org/officeDocument/2006/relationships/oleObject" Target="embeddings/oleObject47.bin"/><Relationship Id="rId13" Type="http://schemas.openxmlformats.org/officeDocument/2006/relationships/image" Target="media/image5.wmf"/><Relationship Id="rId18" Type="http://schemas.openxmlformats.org/officeDocument/2006/relationships/image" Target="media/image8.jpeg"/><Relationship Id="rId39" Type="http://schemas.openxmlformats.org/officeDocument/2006/relationships/image" Target="media/image19.emf"/><Relationship Id="rId109" Type="http://schemas.openxmlformats.org/officeDocument/2006/relationships/image" Target="media/image74.wmf"/><Relationship Id="rId34" Type="http://schemas.openxmlformats.org/officeDocument/2006/relationships/oleObject" Target="embeddings/oleObject11.bin"/><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image" Target="media/image50.emf"/><Relationship Id="rId97" Type="http://schemas.openxmlformats.org/officeDocument/2006/relationships/image" Target="media/image65.emf"/><Relationship Id="rId104" Type="http://schemas.openxmlformats.org/officeDocument/2006/relationships/oleObject" Target="embeddings/oleObject27.bin"/><Relationship Id="rId120" Type="http://schemas.openxmlformats.org/officeDocument/2006/relationships/image" Target="media/image83.wmf"/><Relationship Id="rId125" Type="http://schemas.openxmlformats.org/officeDocument/2006/relationships/oleObject" Target="embeddings/oleObject34.bin"/><Relationship Id="rId141" Type="http://schemas.openxmlformats.org/officeDocument/2006/relationships/oleObject" Target="embeddings/oleObject44.bin"/><Relationship Id="rId146" Type="http://schemas.openxmlformats.org/officeDocument/2006/relationships/image" Target="media/image94.emf"/><Relationship Id="rId167" Type="http://schemas.openxmlformats.org/officeDocument/2006/relationships/image" Target="media/image111.emf"/><Relationship Id="rId7" Type="http://schemas.openxmlformats.org/officeDocument/2006/relationships/image" Target="media/image1.jpeg"/><Relationship Id="rId71" Type="http://schemas.openxmlformats.org/officeDocument/2006/relationships/image" Target="media/image47.wmf"/><Relationship Id="rId92" Type="http://schemas.openxmlformats.org/officeDocument/2006/relationships/oleObject" Target="embeddings/oleObject24.bin"/><Relationship Id="rId162" Type="http://schemas.openxmlformats.org/officeDocument/2006/relationships/oleObject" Target="embeddings/Microsoft_Excel_97-2003_Worksheet2.xls"/><Relationship Id="rId183" Type="http://schemas.openxmlformats.org/officeDocument/2006/relationships/image" Target="media/image124.png"/><Relationship Id="rId2" Type="http://schemas.openxmlformats.org/officeDocument/2006/relationships/styles" Target="styles.xml"/><Relationship Id="rId29" Type="http://schemas.openxmlformats.org/officeDocument/2006/relationships/image" Target="media/image14.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1.emf"/><Relationship Id="rId66" Type="http://schemas.openxmlformats.org/officeDocument/2006/relationships/image" Target="media/image42.png"/><Relationship Id="rId87" Type="http://schemas.openxmlformats.org/officeDocument/2006/relationships/oleObject" Target="embeddings/oleObject21.bin"/><Relationship Id="rId110" Type="http://schemas.openxmlformats.org/officeDocument/2006/relationships/image" Target="media/image75.wmf"/><Relationship Id="rId115" Type="http://schemas.openxmlformats.org/officeDocument/2006/relationships/oleObject" Target="embeddings/oleObject29.bin"/><Relationship Id="rId131" Type="http://schemas.openxmlformats.org/officeDocument/2006/relationships/image" Target="media/image87.wmf"/><Relationship Id="rId136" Type="http://schemas.openxmlformats.org/officeDocument/2006/relationships/oleObject" Target="embeddings/oleObject40.bin"/><Relationship Id="rId157" Type="http://schemas.openxmlformats.org/officeDocument/2006/relationships/image" Target="media/image105.emf"/><Relationship Id="rId178" Type="http://schemas.openxmlformats.org/officeDocument/2006/relationships/image" Target="media/image119.png"/><Relationship Id="rId61" Type="http://schemas.openxmlformats.org/officeDocument/2006/relationships/image" Target="media/image37.png"/><Relationship Id="rId82" Type="http://schemas.openxmlformats.org/officeDocument/2006/relationships/image" Target="media/image55.emf"/><Relationship Id="rId152" Type="http://schemas.openxmlformats.org/officeDocument/2006/relationships/image" Target="media/image100.emf"/><Relationship Id="rId173" Type="http://schemas.openxmlformats.org/officeDocument/2006/relationships/image" Target="media/image116.emf"/><Relationship Id="rId19" Type="http://schemas.openxmlformats.org/officeDocument/2006/relationships/image" Target="media/image9.w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51.wmf"/><Relationship Id="rId100" Type="http://schemas.openxmlformats.org/officeDocument/2006/relationships/image" Target="media/image68.emf"/><Relationship Id="rId105" Type="http://schemas.openxmlformats.org/officeDocument/2006/relationships/image" Target="media/image71.emf"/><Relationship Id="rId126" Type="http://schemas.openxmlformats.org/officeDocument/2006/relationships/image" Target="media/image85.wmf"/><Relationship Id="rId147" Type="http://schemas.openxmlformats.org/officeDocument/2006/relationships/image" Target="media/image95.emf"/><Relationship Id="rId168" Type="http://schemas.openxmlformats.org/officeDocument/2006/relationships/image" Target="media/image112.wmf"/><Relationship Id="rId8" Type="http://schemas.openxmlformats.org/officeDocument/2006/relationships/image" Target="media/image2.png"/><Relationship Id="rId51" Type="http://schemas.openxmlformats.org/officeDocument/2006/relationships/image" Target="media/image27.emf"/><Relationship Id="rId72" Type="http://schemas.openxmlformats.org/officeDocument/2006/relationships/oleObject" Target="embeddings/oleObject18.bin"/><Relationship Id="rId93" Type="http://schemas.openxmlformats.org/officeDocument/2006/relationships/oleObject" Target="embeddings/oleObject25.bin"/><Relationship Id="rId98" Type="http://schemas.openxmlformats.org/officeDocument/2006/relationships/image" Target="media/image66.emf"/><Relationship Id="rId121" Type="http://schemas.openxmlformats.org/officeDocument/2006/relationships/image" Target="media/image84.wmf"/><Relationship Id="rId142" Type="http://schemas.openxmlformats.org/officeDocument/2006/relationships/image" Target="media/image91.wmf"/><Relationship Id="rId163" Type="http://schemas.openxmlformats.org/officeDocument/2006/relationships/image" Target="media/image109.emf"/><Relationship Id="rId184"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image" Target="media/image12.wmf"/><Relationship Id="rId46" Type="http://schemas.openxmlformats.org/officeDocument/2006/relationships/image" Target="media/image22.emf"/><Relationship Id="rId67" Type="http://schemas.openxmlformats.org/officeDocument/2006/relationships/image" Target="media/image43.png"/><Relationship Id="rId116" Type="http://schemas.openxmlformats.org/officeDocument/2006/relationships/image" Target="media/image80.wmf"/><Relationship Id="rId137" Type="http://schemas.openxmlformats.org/officeDocument/2006/relationships/image" Target="media/image90.wmf"/><Relationship Id="rId158" Type="http://schemas.openxmlformats.org/officeDocument/2006/relationships/image" Target="media/image106.emf"/><Relationship Id="rId20" Type="http://schemas.openxmlformats.org/officeDocument/2006/relationships/oleObject" Target="embeddings/oleObject4.bin"/><Relationship Id="rId41" Type="http://schemas.openxmlformats.org/officeDocument/2006/relationships/image" Target="media/image20.wmf"/><Relationship Id="rId62" Type="http://schemas.openxmlformats.org/officeDocument/2006/relationships/image" Target="media/image38.emf"/><Relationship Id="rId83" Type="http://schemas.openxmlformats.org/officeDocument/2006/relationships/image" Target="media/image56.png"/><Relationship Id="rId88" Type="http://schemas.openxmlformats.org/officeDocument/2006/relationships/oleObject" Target="embeddings/oleObject22.bin"/><Relationship Id="rId111" Type="http://schemas.openxmlformats.org/officeDocument/2006/relationships/image" Target="media/image76.wmf"/><Relationship Id="rId132" Type="http://schemas.openxmlformats.org/officeDocument/2006/relationships/oleObject" Target="embeddings/oleObject38.bin"/><Relationship Id="rId153" Type="http://schemas.openxmlformats.org/officeDocument/2006/relationships/image" Target="media/image101.emf"/><Relationship Id="rId174" Type="http://schemas.openxmlformats.org/officeDocument/2006/relationships/oleObject" Target="embeddings/oleObject48.bin"/><Relationship Id="rId179" Type="http://schemas.openxmlformats.org/officeDocument/2006/relationships/image" Target="media/image120.png"/><Relationship Id="rId15" Type="http://schemas.openxmlformats.org/officeDocument/2006/relationships/image" Target="media/image6.wmf"/><Relationship Id="rId36" Type="http://schemas.openxmlformats.org/officeDocument/2006/relationships/oleObject" Target="embeddings/oleObject12.bin"/><Relationship Id="rId57" Type="http://schemas.openxmlformats.org/officeDocument/2006/relationships/image" Target="media/image33.emf"/><Relationship Id="rId106" Type="http://schemas.openxmlformats.org/officeDocument/2006/relationships/oleObject" Target="embeddings/oleObject28.bin"/><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8.emf"/><Relationship Id="rId73" Type="http://schemas.openxmlformats.org/officeDocument/2006/relationships/image" Target="media/image48.wmf"/><Relationship Id="rId78" Type="http://schemas.openxmlformats.org/officeDocument/2006/relationships/oleObject" Target="embeddings/oleObject20.bin"/><Relationship Id="rId94" Type="http://schemas.openxmlformats.org/officeDocument/2006/relationships/image" Target="media/image62.emf"/><Relationship Id="rId99" Type="http://schemas.openxmlformats.org/officeDocument/2006/relationships/image" Target="media/image67.emf"/><Relationship Id="rId101" Type="http://schemas.openxmlformats.org/officeDocument/2006/relationships/image" Target="media/image69.emf"/><Relationship Id="rId122" Type="http://schemas.openxmlformats.org/officeDocument/2006/relationships/oleObject" Target="embeddings/oleObject31.bin"/><Relationship Id="rId143" Type="http://schemas.openxmlformats.org/officeDocument/2006/relationships/oleObject" Target="embeddings/oleObject45.bin"/><Relationship Id="rId148" Type="http://schemas.openxmlformats.org/officeDocument/2006/relationships/image" Target="media/image96.emf"/><Relationship Id="rId164" Type="http://schemas.openxmlformats.org/officeDocument/2006/relationships/oleObject" Target="embeddings/Microsoft_Excel_97-2003_Worksheet3.xls"/><Relationship Id="rId169" Type="http://schemas.openxmlformats.org/officeDocument/2006/relationships/image" Target="media/image113.emf"/><Relationship Id="rId18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1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1</Pages>
  <Words>23357</Words>
  <Characters>133136</Characters>
  <Application>Microsoft Office Word</Application>
  <DocSecurity>0</DocSecurity>
  <Lines>1109</Lines>
  <Paragraphs>312</Paragraphs>
  <ScaleCrop>false</ScaleCrop>
  <HeadingPairs>
    <vt:vector size="2" baseType="variant">
      <vt:variant>
        <vt:lpstr>Title</vt:lpstr>
      </vt:variant>
      <vt:variant>
        <vt:i4>1</vt:i4>
      </vt:variant>
    </vt:vector>
  </HeadingPairs>
  <TitlesOfParts>
    <vt:vector size="1" baseType="lpstr">
      <vt:lpstr>3GPP TR 36.942</vt:lpstr>
    </vt:vector>
  </TitlesOfParts>
  <Manager/>
  <Company/>
  <LinksUpToDate>false</LinksUpToDate>
  <CharactersWithSpaces>156181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36.942</dc:title>
  <dc:subject>Evolved Universal Terrestrial Radio Access (E-UTRA); Radio Frequency (RF) system scenarios (Release 15)</dc:subject>
  <dc:creator>MCC Support</dc:creator>
  <cp:keywords/>
  <dc:description/>
  <cp:lastModifiedBy>MCC</cp:lastModifiedBy>
  <cp:revision>4</cp:revision>
  <dcterms:created xsi:type="dcterms:W3CDTF">2020-07-21T11:59:00Z</dcterms:created>
  <dcterms:modified xsi:type="dcterms:W3CDTF">2020-07-21T12:10:00Z</dcterms:modified>
  <cp:category>v1.3.1</cp:category>
</cp:coreProperties>
</file>