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31868EC7"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EA6FB1">
              <w:rPr>
                <w:noProof w:val="0"/>
              </w:rPr>
              <w:t>3</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97259A">
              <w:rPr>
                <w:noProof w:val="0"/>
                <w:sz w:val="32"/>
              </w:rPr>
              <w:t>3</w:t>
            </w:r>
            <w:r w:rsidRPr="00201E3B">
              <w:rPr>
                <w:noProof w:val="0"/>
                <w:sz w:val="32"/>
              </w:rPr>
              <w:t>-</w:t>
            </w:r>
            <w:bookmarkEnd w:id="3"/>
            <w:r w:rsidR="00EA6FB1">
              <w:rPr>
                <w:noProof w:val="0"/>
                <w:sz w:val="32"/>
              </w:rPr>
              <w:t>12</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5BAAC2B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97259A">
              <w:rPr>
                <w:sz w:val="18"/>
              </w:rPr>
              <w:t>3</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64A6155C" w14:textId="55751250" w:rsidR="001F2057" w:rsidRDefault="007D42E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1F2057">
        <w:t>Foreword</w:t>
      </w:r>
      <w:r w:rsidR="001F2057">
        <w:tab/>
      </w:r>
      <w:r w:rsidR="001F2057">
        <w:fldChar w:fldCharType="begin" w:fldLock="1"/>
      </w:r>
      <w:r w:rsidR="001F2057">
        <w:instrText xml:space="preserve"> PAGEREF _Toc132218504 \h </w:instrText>
      </w:r>
      <w:r w:rsidR="001F2057">
        <w:fldChar w:fldCharType="separate"/>
      </w:r>
      <w:r w:rsidR="001F2057">
        <w:t>5</w:t>
      </w:r>
      <w:r w:rsidR="001F2057">
        <w:fldChar w:fldCharType="end"/>
      </w:r>
    </w:p>
    <w:p w14:paraId="528E5A24" w14:textId="616EAD45" w:rsidR="001F2057" w:rsidRDefault="001F2057">
      <w:pPr>
        <w:pStyle w:val="TOC1"/>
        <w:rPr>
          <w:rFonts w:asciiTheme="minorHAnsi" w:eastAsiaTheme="minorEastAsia" w:hAnsiTheme="minorHAnsi" w:cstheme="minorBidi"/>
          <w:szCs w:val="22"/>
        </w:rPr>
      </w:pPr>
      <w:r>
        <w:t>Introduction</w:t>
      </w:r>
      <w:r>
        <w:tab/>
      </w:r>
      <w:r>
        <w:fldChar w:fldCharType="begin" w:fldLock="1"/>
      </w:r>
      <w:r>
        <w:instrText xml:space="preserve"> PAGEREF _Toc132218505 \h </w:instrText>
      </w:r>
      <w:r>
        <w:fldChar w:fldCharType="separate"/>
      </w:r>
      <w:r>
        <w:t>6</w:t>
      </w:r>
      <w:r>
        <w:fldChar w:fldCharType="end"/>
      </w:r>
    </w:p>
    <w:p w14:paraId="3A24EA40" w14:textId="1E4C8F3B" w:rsidR="001F2057" w:rsidRDefault="001F20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_Toc132218506 \h </w:instrText>
      </w:r>
      <w:r>
        <w:fldChar w:fldCharType="separate"/>
      </w:r>
      <w:r>
        <w:t>7</w:t>
      </w:r>
      <w:r>
        <w:fldChar w:fldCharType="end"/>
      </w:r>
    </w:p>
    <w:p w14:paraId="353B648E" w14:textId="2B873038" w:rsidR="001F2057" w:rsidRDefault="001F20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_Toc132218507 \h </w:instrText>
      </w:r>
      <w:r>
        <w:fldChar w:fldCharType="separate"/>
      </w:r>
      <w:r>
        <w:t>7</w:t>
      </w:r>
      <w:r>
        <w:fldChar w:fldCharType="end"/>
      </w:r>
    </w:p>
    <w:p w14:paraId="428D641E" w14:textId="74722944" w:rsidR="001F2057" w:rsidRDefault="001F20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_Toc132218508 \h </w:instrText>
      </w:r>
      <w:r>
        <w:fldChar w:fldCharType="separate"/>
      </w:r>
      <w:r>
        <w:t>9</w:t>
      </w:r>
      <w:r>
        <w:fldChar w:fldCharType="end"/>
      </w:r>
    </w:p>
    <w:p w14:paraId="4546A625" w14:textId="0060EAED" w:rsidR="001F2057" w:rsidRDefault="001F20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_Toc132218509 \h </w:instrText>
      </w:r>
      <w:r>
        <w:fldChar w:fldCharType="separate"/>
      </w:r>
      <w:r>
        <w:t>9</w:t>
      </w:r>
      <w:r>
        <w:fldChar w:fldCharType="end"/>
      </w:r>
    </w:p>
    <w:p w14:paraId="4260ABB6" w14:textId="6EDBA817" w:rsidR="001F2057" w:rsidRDefault="001F20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_Toc132218510 \h </w:instrText>
      </w:r>
      <w:r>
        <w:fldChar w:fldCharType="separate"/>
      </w:r>
      <w:r>
        <w:t>9</w:t>
      </w:r>
      <w:r>
        <w:fldChar w:fldCharType="end"/>
      </w:r>
    </w:p>
    <w:p w14:paraId="11A84FE5" w14:textId="717A8AEF" w:rsidR="001F2057" w:rsidRDefault="001F205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_Toc132218511 \h </w:instrText>
      </w:r>
      <w:r>
        <w:fldChar w:fldCharType="separate"/>
      </w:r>
      <w:r>
        <w:t>9</w:t>
      </w:r>
      <w:r>
        <w:fldChar w:fldCharType="end"/>
      </w:r>
    </w:p>
    <w:p w14:paraId="010DB174" w14:textId="2B7377D8" w:rsidR="001F2057" w:rsidRDefault="001F20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_Toc132218512 \h </w:instrText>
      </w:r>
      <w:r>
        <w:fldChar w:fldCharType="separate"/>
      </w:r>
      <w:r>
        <w:t>10</w:t>
      </w:r>
      <w:r>
        <w:fldChar w:fldCharType="end"/>
      </w:r>
    </w:p>
    <w:p w14:paraId="055D5788" w14:textId="759C828C" w:rsidR="001F2057" w:rsidRDefault="001F205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Test methodology</w:t>
      </w:r>
      <w:r>
        <w:tab/>
      </w:r>
      <w:r>
        <w:fldChar w:fldCharType="begin" w:fldLock="1"/>
      </w:r>
      <w:r>
        <w:instrText xml:space="preserve"> PAGEREF _Toc132218513 \h </w:instrText>
      </w:r>
      <w:r>
        <w:fldChar w:fldCharType="separate"/>
      </w:r>
      <w:r>
        <w:t>10</w:t>
      </w:r>
      <w:r>
        <w:fldChar w:fldCharType="end"/>
      </w:r>
    </w:p>
    <w:p w14:paraId="68F3AC36" w14:textId="7329B968" w:rsidR="001F2057" w:rsidRDefault="001F205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Testing of optional functions and procedures</w:t>
      </w:r>
      <w:r>
        <w:tab/>
      </w:r>
      <w:r>
        <w:fldChar w:fldCharType="begin" w:fldLock="1"/>
      </w:r>
      <w:r>
        <w:instrText xml:space="preserve"> PAGEREF _Toc132218514 \h </w:instrText>
      </w:r>
      <w:r>
        <w:fldChar w:fldCharType="separate"/>
      </w:r>
      <w:r>
        <w:t>10</w:t>
      </w:r>
      <w:r>
        <w:fldChar w:fldCharType="end"/>
      </w:r>
    </w:p>
    <w:p w14:paraId="6722749B" w14:textId="29E8C3C0" w:rsidR="001F2057" w:rsidRDefault="001F205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Test interfaces and facilities</w:t>
      </w:r>
      <w:r>
        <w:tab/>
      </w:r>
      <w:r>
        <w:fldChar w:fldCharType="begin" w:fldLock="1"/>
      </w:r>
      <w:r>
        <w:instrText xml:space="preserve"> PAGEREF _Toc132218515 \h </w:instrText>
      </w:r>
      <w:r>
        <w:fldChar w:fldCharType="separate"/>
      </w:r>
      <w:r>
        <w:t>10</w:t>
      </w:r>
      <w:r>
        <w:fldChar w:fldCharType="end"/>
      </w:r>
    </w:p>
    <w:p w14:paraId="2FE048DC" w14:textId="6C42372A" w:rsidR="001F2057" w:rsidRDefault="001F205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Implicit testing</w:t>
      </w:r>
      <w:r>
        <w:tab/>
      </w:r>
      <w:r>
        <w:fldChar w:fldCharType="begin" w:fldLock="1"/>
      </w:r>
      <w:r>
        <w:instrText xml:space="preserve"> PAGEREF _Toc132218516 \h </w:instrText>
      </w:r>
      <w:r>
        <w:fldChar w:fldCharType="separate"/>
      </w:r>
      <w:r>
        <w:t>11</w:t>
      </w:r>
      <w:r>
        <w:fldChar w:fldCharType="end"/>
      </w:r>
    </w:p>
    <w:p w14:paraId="4A57DEA3" w14:textId="2F8B5E36" w:rsidR="001F2057" w:rsidRDefault="001F205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Repetition of tests</w:t>
      </w:r>
      <w:r>
        <w:tab/>
      </w:r>
      <w:r>
        <w:fldChar w:fldCharType="begin" w:fldLock="1"/>
      </w:r>
      <w:r>
        <w:instrText xml:space="preserve"> PAGEREF _Toc132218517 \h </w:instrText>
      </w:r>
      <w:r>
        <w:fldChar w:fldCharType="separate"/>
      </w:r>
      <w:r>
        <w:t>11</w:t>
      </w:r>
      <w:r>
        <w:fldChar w:fldCharType="end"/>
      </w:r>
    </w:p>
    <w:p w14:paraId="2804EE54" w14:textId="096D3F33" w:rsidR="001F2057" w:rsidRDefault="001F205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Handling of differences between conformance requirements in different releases of cores specifications</w:t>
      </w:r>
      <w:r>
        <w:tab/>
      </w:r>
      <w:r>
        <w:fldChar w:fldCharType="begin" w:fldLock="1"/>
      </w:r>
      <w:r>
        <w:instrText xml:space="preserve"> PAGEREF _Toc132218518 \h </w:instrText>
      </w:r>
      <w:r>
        <w:fldChar w:fldCharType="separate"/>
      </w:r>
      <w:r>
        <w:t>11</w:t>
      </w:r>
      <w:r>
        <w:fldChar w:fldCharType="end"/>
      </w:r>
    </w:p>
    <w:p w14:paraId="6037E18F" w14:textId="69E858F6" w:rsidR="001F2057" w:rsidRDefault="001F205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Reference conditions</w:t>
      </w:r>
      <w:r>
        <w:tab/>
      </w:r>
      <w:r>
        <w:fldChar w:fldCharType="begin" w:fldLock="1"/>
      </w:r>
      <w:r>
        <w:instrText xml:space="preserve"> PAGEREF _Toc132218519 \h </w:instrText>
      </w:r>
      <w:r>
        <w:fldChar w:fldCharType="separate"/>
      </w:r>
      <w:r>
        <w:t>11</w:t>
      </w:r>
      <w:r>
        <w:fldChar w:fldCharType="end"/>
      </w:r>
    </w:p>
    <w:p w14:paraId="5AD50B02" w14:textId="37AA01EF" w:rsidR="001F2057" w:rsidRDefault="001F205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Generic setup procedures</w:t>
      </w:r>
      <w:r>
        <w:tab/>
      </w:r>
      <w:r>
        <w:fldChar w:fldCharType="begin" w:fldLock="1"/>
      </w:r>
      <w:r>
        <w:instrText xml:space="preserve"> PAGEREF _Toc132218520 \h </w:instrText>
      </w:r>
      <w:r>
        <w:fldChar w:fldCharType="separate"/>
      </w:r>
      <w:r>
        <w:t>11</w:t>
      </w:r>
      <w:r>
        <w:fldChar w:fldCharType="end"/>
      </w:r>
    </w:p>
    <w:p w14:paraId="3A142052" w14:textId="0A3D377C" w:rsidR="001F2057" w:rsidRDefault="001F20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MCVideo Client Configuration</w:t>
      </w:r>
      <w:r>
        <w:tab/>
      </w:r>
      <w:r>
        <w:fldChar w:fldCharType="begin" w:fldLock="1"/>
      </w:r>
      <w:r>
        <w:instrText xml:space="preserve"> PAGEREF _Toc132218521 \h </w:instrText>
      </w:r>
      <w:r>
        <w:fldChar w:fldCharType="separate"/>
      </w:r>
      <w:r>
        <w:t>11</w:t>
      </w:r>
      <w:r>
        <w:fldChar w:fldCharType="end"/>
      </w:r>
    </w:p>
    <w:p w14:paraId="3128C667" w14:textId="6E3C6EBF" w:rsidR="001F2057" w:rsidRDefault="001F205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Configuration / Authentication / User Authorization / UE Configuration / User Profile / Key Generation</w:t>
      </w:r>
      <w:r>
        <w:tab/>
      </w:r>
      <w:r>
        <w:fldChar w:fldCharType="begin" w:fldLock="1"/>
      </w:r>
      <w:r>
        <w:instrText xml:space="preserve"> PAGEREF _Toc132218522 \h </w:instrText>
      </w:r>
      <w:r>
        <w:fldChar w:fldCharType="separate"/>
      </w:r>
      <w:r>
        <w:t>11</w:t>
      </w:r>
      <w:r>
        <w:fldChar w:fldCharType="end"/>
      </w:r>
    </w:p>
    <w:p w14:paraId="04502461" w14:textId="2DA53C66" w:rsidR="001F2057" w:rsidRDefault="001F205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 Group Creation / Group ReGroup Creation / Group ReGroup Teardown</w:t>
      </w:r>
      <w:r>
        <w:tab/>
      </w:r>
      <w:r>
        <w:fldChar w:fldCharType="begin" w:fldLock="1"/>
      </w:r>
      <w:r>
        <w:instrText xml:space="preserve"> PAGEREF _Toc132218523 \h </w:instrText>
      </w:r>
      <w:r>
        <w:fldChar w:fldCharType="separate"/>
      </w:r>
      <w:r>
        <w:t>26</w:t>
      </w:r>
      <w:r>
        <w:fldChar w:fldCharType="end"/>
      </w:r>
    </w:p>
    <w:p w14:paraId="1190513E" w14:textId="08CAF0D6" w:rsidR="001F2057" w:rsidRDefault="001F205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 Group Affiliation / Remote change / De-affiliation / Home MCVideo system</w:t>
      </w:r>
      <w:r>
        <w:tab/>
      </w:r>
      <w:r>
        <w:fldChar w:fldCharType="begin" w:fldLock="1"/>
      </w:r>
      <w:r>
        <w:instrText xml:space="preserve"> PAGEREF _Toc132218524 \h </w:instrText>
      </w:r>
      <w:r>
        <w:fldChar w:fldCharType="separate"/>
      </w:r>
      <w:r>
        <w:t>28</w:t>
      </w:r>
      <w:r>
        <w:fldChar w:fldCharType="end"/>
      </w:r>
    </w:p>
    <w:p w14:paraId="68896D3F" w14:textId="38F416A7" w:rsidR="001F2057" w:rsidRDefault="001F205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 Determination of MCVideo Service Settings / Current Active MCVideo Settings / De-subscribe</w:t>
      </w:r>
      <w:r>
        <w:tab/>
      </w:r>
      <w:r>
        <w:fldChar w:fldCharType="begin" w:fldLock="1"/>
      </w:r>
      <w:r>
        <w:instrText xml:space="preserve"> PAGEREF _Toc132218525 \h </w:instrText>
      </w:r>
      <w:r>
        <w:fldChar w:fldCharType="separate"/>
      </w:r>
      <w:r>
        <w:t>33</w:t>
      </w:r>
      <w:r>
        <w:fldChar w:fldCharType="end"/>
      </w:r>
    </w:p>
    <w:p w14:paraId="7B30ECCA" w14:textId="0AD4E165" w:rsidR="001F2057" w:rsidRDefault="001F20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On-Network Test Scenarios</w:t>
      </w:r>
      <w:r>
        <w:tab/>
      </w:r>
      <w:r>
        <w:fldChar w:fldCharType="begin" w:fldLock="1"/>
      </w:r>
      <w:r>
        <w:instrText xml:space="preserve"> PAGEREF _Toc132218526 \h </w:instrText>
      </w:r>
      <w:r>
        <w:fldChar w:fldCharType="separate"/>
      </w:r>
      <w:r>
        <w:t>35</w:t>
      </w:r>
      <w:r>
        <w:fldChar w:fldCharType="end"/>
      </w:r>
    </w:p>
    <w:p w14:paraId="1EF8F899" w14:textId="34385FA2" w:rsidR="001F2057" w:rsidRDefault="001F205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Group Calls</w:t>
      </w:r>
      <w:r>
        <w:tab/>
      </w:r>
      <w:r>
        <w:fldChar w:fldCharType="begin" w:fldLock="1"/>
      </w:r>
      <w:r>
        <w:instrText xml:space="preserve"> PAGEREF _Toc132218527 \h </w:instrText>
      </w:r>
      <w:r>
        <w:fldChar w:fldCharType="separate"/>
      </w:r>
      <w:r>
        <w:t>35</w:t>
      </w:r>
      <w:r>
        <w:fldChar w:fldCharType="end"/>
      </w:r>
    </w:p>
    <w:p w14:paraId="5065B8C2" w14:textId="34AC0DE1" w:rsidR="001F2057" w:rsidRDefault="001F205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Private Calls</w:t>
      </w:r>
      <w:r>
        <w:tab/>
      </w:r>
      <w:r>
        <w:fldChar w:fldCharType="begin" w:fldLock="1"/>
      </w:r>
      <w:r>
        <w:instrText xml:space="preserve"> PAGEREF _Toc132218528 \h </w:instrText>
      </w:r>
      <w:r>
        <w:fldChar w:fldCharType="separate"/>
      </w:r>
      <w:r>
        <w:t>224</w:t>
      </w:r>
      <w:r>
        <w:fldChar w:fldCharType="end"/>
      </w:r>
    </w:p>
    <w:p w14:paraId="696DC6A3" w14:textId="1616E181" w:rsidR="001F2057" w:rsidRDefault="001F205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_Toc132218529 \h </w:instrText>
      </w:r>
      <w:r>
        <w:fldChar w:fldCharType="separate"/>
      </w:r>
      <w:r>
        <w:t>282</w:t>
      </w:r>
      <w:r>
        <w:fldChar w:fldCharType="end"/>
      </w:r>
    </w:p>
    <w:p w14:paraId="336A4517" w14:textId="249FB237" w:rsidR="001F2057" w:rsidRDefault="001F205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On-network / Emergency alert / Cancel emergency alert / Client Originated (CO)</w:t>
      </w:r>
      <w:r>
        <w:tab/>
      </w:r>
      <w:r>
        <w:fldChar w:fldCharType="begin" w:fldLock="1"/>
      </w:r>
      <w:r>
        <w:instrText xml:space="preserve"> PAGEREF _Toc132218530 \h </w:instrText>
      </w:r>
      <w:r>
        <w:fldChar w:fldCharType="separate"/>
      </w:r>
      <w:r>
        <w:t>282</w:t>
      </w:r>
      <w:r>
        <w:fldChar w:fldCharType="end"/>
      </w:r>
    </w:p>
    <w:p w14:paraId="0EE95016" w14:textId="63F184D9" w:rsidR="001F2057" w:rsidRDefault="001F205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On-network / Emergency Alert / Emergency alert origination / Emergency alert cancellation / Client Terminated (CT)</w:t>
      </w:r>
      <w:r>
        <w:tab/>
      </w:r>
      <w:r>
        <w:fldChar w:fldCharType="begin" w:fldLock="1"/>
      </w:r>
      <w:r>
        <w:instrText xml:space="preserve"> PAGEREF _Toc132218531 \h </w:instrText>
      </w:r>
      <w:r>
        <w:fldChar w:fldCharType="separate"/>
      </w:r>
      <w:r>
        <w:t>288</w:t>
      </w:r>
      <w:r>
        <w:fldChar w:fldCharType="end"/>
      </w:r>
    </w:p>
    <w:p w14:paraId="27B20F78" w14:textId="5C8AFD70" w:rsidR="001F2057" w:rsidRDefault="001F205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Video Pull</w:t>
      </w:r>
      <w:r>
        <w:tab/>
      </w:r>
      <w:r>
        <w:fldChar w:fldCharType="begin" w:fldLock="1"/>
      </w:r>
      <w:r>
        <w:instrText xml:space="preserve"> PAGEREF _Toc132218532 \h </w:instrText>
      </w:r>
      <w:r>
        <w:fldChar w:fldCharType="separate"/>
      </w:r>
      <w:r>
        <w:t>293</w:t>
      </w:r>
      <w:r>
        <w:fldChar w:fldCharType="end"/>
      </w:r>
    </w:p>
    <w:p w14:paraId="75084043" w14:textId="1CA4AB39" w:rsidR="001F2057" w:rsidRDefault="001F205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_Toc132218533 \h </w:instrText>
      </w:r>
      <w:r>
        <w:fldChar w:fldCharType="separate"/>
      </w:r>
      <w:r>
        <w:t>293</w:t>
      </w:r>
      <w:r>
        <w:fldChar w:fldCharType="end"/>
      </w:r>
    </w:p>
    <w:p w14:paraId="58964A17" w14:textId="61230489" w:rsidR="001F2057" w:rsidRDefault="001F205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_Toc132218534 \h </w:instrText>
      </w:r>
      <w:r>
        <w:fldChar w:fldCharType="separate"/>
      </w:r>
      <w:r>
        <w:t>298</w:t>
      </w:r>
      <w:r>
        <w:fldChar w:fldCharType="end"/>
      </w:r>
    </w:p>
    <w:p w14:paraId="18A54906" w14:textId="06FA7881" w:rsidR="001F2057" w:rsidRDefault="001F205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Video Push</w:t>
      </w:r>
      <w:r>
        <w:tab/>
      </w:r>
      <w:r>
        <w:fldChar w:fldCharType="begin" w:fldLock="1"/>
      </w:r>
      <w:r>
        <w:instrText xml:space="preserve"> PAGEREF _Toc132218535 \h </w:instrText>
      </w:r>
      <w:r>
        <w:fldChar w:fldCharType="separate"/>
      </w:r>
      <w:r>
        <w:t>302</w:t>
      </w:r>
      <w:r>
        <w:fldChar w:fldCharType="end"/>
      </w:r>
    </w:p>
    <w:p w14:paraId="17EF178A" w14:textId="456FB7D6" w:rsidR="001F2057" w:rsidRDefault="001F205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On-network / Video push call / One-to-one video push call / Client Originated (CO)</w:t>
      </w:r>
      <w:r>
        <w:tab/>
      </w:r>
      <w:r>
        <w:fldChar w:fldCharType="begin" w:fldLock="1"/>
      </w:r>
      <w:r>
        <w:instrText xml:space="preserve"> PAGEREF _Toc132218536 \h </w:instrText>
      </w:r>
      <w:r>
        <w:fldChar w:fldCharType="separate"/>
      </w:r>
      <w:r>
        <w:t>302</w:t>
      </w:r>
      <w:r>
        <w:fldChar w:fldCharType="end"/>
      </w:r>
    </w:p>
    <w:p w14:paraId="4A66D0FD" w14:textId="7E44FE18" w:rsidR="001F2057" w:rsidRDefault="001F205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Capability information sharing</w:t>
      </w:r>
      <w:r>
        <w:tab/>
      </w:r>
      <w:r>
        <w:fldChar w:fldCharType="begin" w:fldLock="1"/>
      </w:r>
      <w:r>
        <w:instrText xml:space="preserve"> PAGEREF _Toc132218537 \h </w:instrText>
      </w:r>
      <w:r>
        <w:fldChar w:fldCharType="separate"/>
      </w:r>
      <w:r>
        <w:t>306</w:t>
      </w:r>
      <w:r>
        <w:fldChar w:fldCharType="end"/>
      </w:r>
    </w:p>
    <w:p w14:paraId="656C5B2A" w14:textId="11A10D2A" w:rsidR="001F2057" w:rsidRDefault="001F205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Ambient viewing call</w:t>
      </w:r>
      <w:r>
        <w:tab/>
      </w:r>
      <w:r>
        <w:fldChar w:fldCharType="begin" w:fldLock="1"/>
      </w:r>
      <w:r>
        <w:instrText xml:space="preserve"> PAGEREF _Toc132218538 \h </w:instrText>
      </w:r>
      <w:r>
        <w:fldChar w:fldCharType="separate"/>
      </w:r>
      <w:r>
        <w:t>306</w:t>
      </w:r>
      <w:r>
        <w:fldChar w:fldCharType="end"/>
      </w:r>
    </w:p>
    <w:p w14:paraId="08F2519F" w14:textId="44C9F3DE" w:rsidR="001F2057" w:rsidRDefault="001F2057">
      <w:pPr>
        <w:pStyle w:val="TOC3"/>
        <w:rPr>
          <w:rFonts w:asciiTheme="minorHAnsi" w:eastAsiaTheme="minorEastAsia" w:hAnsiTheme="minorHAnsi" w:cstheme="minorBidi"/>
          <w:sz w:val="22"/>
          <w:szCs w:val="22"/>
        </w:rPr>
      </w:pPr>
      <w:r w:rsidRPr="00D53732">
        <w:rPr>
          <w:rFonts w:cs="Arial"/>
        </w:rPr>
        <w:t>6.7.1</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Originated (CO)</w:t>
      </w:r>
      <w:r>
        <w:tab/>
      </w:r>
      <w:r>
        <w:fldChar w:fldCharType="begin" w:fldLock="1"/>
      </w:r>
      <w:r>
        <w:instrText xml:space="preserve"> PAGEREF _Toc132218539 \h </w:instrText>
      </w:r>
      <w:r>
        <w:fldChar w:fldCharType="separate"/>
      </w:r>
      <w:r>
        <w:t>306</w:t>
      </w:r>
      <w:r>
        <w:fldChar w:fldCharType="end"/>
      </w:r>
    </w:p>
    <w:p w14:paraId="533201CC" w14:textId="2B5E91D8" w:rsidR="001F2057" w:rsidRDefault="001F2057">
      <w:pPr>
        <w:pStyle w:val="TOC3"/>
        <w:rPr>
          <w:rFonts w:asciiTheme="minorHAnsi" w:eastAsiaTheme="minorEastAsia" w:hAnsiTheme="minorHAnsi" w:cstheme="minorBidi"/>
          <w:sz w:val="22"/>
          <w:szCs w:val="22"/>
        </w:rPr>
      </w:pPr>
      <w:r w:rsidRPr="00D53732">
        <w:rPr>
          <w:rFonts w:cs="Arial"/>
        </w:rPr>
        <w:t>6.7.2</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Terminated (CT)</w:t>
      </w:r>
      <w:r>
        <w:tab/>
      </w:r>
      <w:r>
        <w:fldChar w:fldCharType="begin" w:fldLock="1"/>
      </w:r>
      <w:r>
        <w:instrText xml:space="preserve"> PAGEREF _Toc132218540 \h </w:instrText>
      </w:r>
      <w:r>
        <w:fldChar w:fldCharType="separate"/>
      </w:r>
      <w:r>
        <w:t>313</w:t>
      </w:r>
      <w:r>
        <w:fldChar w:fldCharType="end"/>
      </w:r>
    </w:p>
    <w:p w14:paraId="407BE26D" w14:textId="6804D5FD" w:rsidR="001F2057" w:rsidRDefault="001F205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 of MBMS transmission</w:t>
      </w:r>
      <w:r>
        <w:tab/>
      </w:r>
      <w:r>
        <w:fldChar w:fldCharType="begin" w:fldLock="1"/>
      </w:r>
      <w:r>
        <w:instrText xml:space="preserve"> PAGEREF _Toc132218541 \h </w:instrText>
      </w:r>
      <w:r>
        <w:fldChar w:fldCharType="separate"/>
      </w:r>
      <w:r>
        <w:t>319</w:t>
      </w:r>
      <w:r>
        <w:fldChar w:fldCharType="end"/>
      </w:r>
    </w:p>
    <w:p w14:paraId="6BAA37FA" w14:textId="7031320D" w:rsidR="001F2057" w:rsidRDefault="001F20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Off-Network Test Scenarios</w:t>
      </w:r>
      <w:r>
        <w:tab/>
      </w:r>
      <w:r>
        <w:fldChar w:fldCharType="begin" w:fldLock="1"/>
      </w:r>
      <w:r>
        <w:instrText xml:space="preserve"> PAGEREF _Toc132218542 \h </w:instrText>
      </w:r>
      <w:r>
        <w:fldChar w:fldCharType="separate"/>
      </w:r>
      <w:r>
        <w:t>343</w:t>
      </w:r>
      <w:r>
        <w:fldChar w:fldCharType="end"/>
      </w:r>
    </w:p>
    <w:p w14:paraId="7C325D7D" w14:textId="7DA8A2E0" w:rsidR="001F2057" w:rsidRDefault="001F205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Group Calls</w:t>
      </w:r>
      <w:r>
        <w:tab/>
      </w:r>
      <w:r>
        <w:fldChar w:fldCharType="begin" w:fldLock="1"/>
      </w:r>
      <w:r>
        <w:instrText xml:space="preserve"> PAGEREF _Toc132218543 \h </w:instrText>
      </w:r>
      <w:r>
        <w:fldChar w:fldCharType="separate"/>
      </w:r>
      <w:r>
        <w:t>343</w:t>
      </w:r>
      <w:r>
        <w:fldChar w:fldCharType="end"/>
      </w:r>
    </w:p>
    <w:p w14:paraId="3339855D" w14:textId="4B4E463A" w:rsidR="001F2057" w:rsidRDefault="001F205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Basic Group Calls</w:t>
      </w:r>
      <w:r>
        <w:tab/>
      </w:r>
      <w:r>
        <w:fldChar w:fldCharType="begin" w:fldLock="1"/>
      </w:r>
      <w:r>
        <w:instrText xml:space="preserve"> PAGEREF _Toc132218544 \h </w:instrText>
      </w:r>
      <w:r>
        <w:fldChar w:fldCharType="separate"/>
      </w:r>
      <w:r>
        <w:t>343</w:t>
      </w:r>
      <w:r>
        <w:fldChar w:fldCharType="end"/>
      </w:r>
    </w:p>
    <w:p w14:paraId="40BE0B7D" w14:textId="25258330" w:rsidR="001F2057" w:rsidRDefault="001F2057">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_Toc132218545 \h </w:instrText>
      </w:r>
      <w:r>
        <w:fldChar w:fldCharType="separate"/>
      </w:r>
      <w:r>
        <w:t>343</w:t>
      </w:r>
      <w:r>
        <w:fldChar w:fldCharType="end"/>
      </w:r>
    </w:p>
    <w:p w14:paraId="55CB97EB" w14:textId="2417986F" w:rsidR="001F2057" w:rsidRDefault="001F2057">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_Toc132218546 \h </w:instrText>
      </w:r>
      <w:r>
        <w:fldChar w:fldCharType="separate"/>
      </w:r>
      <w:r>
        <w:t>356</w:t>
      </w:r>
      <w:r>
        <w:fldChar w:fldCharType="end"/>
      </w:r>
    </w:p>
    <w:p w14:paraId="7E900695" w14:textId="462AECB5" w:rsidR="001F2057" w:rsidRDefault="001F2057">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Off-network / Group Call / Emergency Call / Client Originated (CO)</w:t>
      </w:r>
      <w:r>
        <w:tab/>
      </w:r>
      <w:r>
        <w:fldChar w:fldCharType="begin" w:fldLock="1"/>
      </w:r>
      <w:r>
        <w:instrText xml:space="preserve"> PAGEREF _Toc132218547 \h </w:instrText>
      </w:r>
      <w:r>
        <w:fldChar w:fldCharType="separate"/>
      </w:r>
      <w:r>
        <w:t>366</w:t>
      </w:r>
      <w:r>
        <w:fldChar w:fldCharType="end"/>
      </w:r>
    </w:p>
    <w:p w14:paraId="765977C3" w14:textId="35BF1A6E" w:rsidR="001F2057" w:rsidRDefault="001F2057">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Off-network / Group Call / Emergency Call / Client Terminated (CT)</w:t>
      </w:r>
      <w:r>
        <w:tab/>
      </w:r>
      <w:r>
        <w:fldChar w:fldCharType="begin" w:fldLock="1"/>
      </w:r>
      <w:r>
        <w:instrText xml:space="preserve"> PAGEREF _Toc132218548 \h </w:instrText>
      </w:r>
      <w:r>
        <w:fldChar w:fldCharType="separate"/>
      </w:r>
      <w:r>
        <w:t>372</w:t>
      </w:r>
      <w:r>
        <w:fldChar w:fldCharType="end"/>
      </w:r>
    </w:p>
    <w:p w14:paraId="61547AEF" w14:textId="126BFEF4" w:rsidR="001F2057" w:rsidRDefault="001F2057">
      <w:pPr>
        <w:pStyle w:val="TOC4"/>
        <w:rPr>
          <w:rFonts w:asciiTheme="minorHAnsi" w:eastAsiaTheme="minorEastAsia" w:hAnsiTheme="minorHAnsi" w:cstheme="minorBidi"/>
          <w:sz w:val="22"/>
          <w:szCs w:val="22"/>
        </w:rPr>
      </w:pPr>
      <w:r>
        <w:lastRenderedPageBreak/>
        <w:t>7.1.1.5</w:t>
      </w:r>
      <w:r>
        <w:rPr>
          <w:rFonts w:asciiTheme="minorHAnsi" w:eastAsiaTheme="minorEastAsia" w:hAnsiTheme="minorHAnsi" w:cstheme="minorBidi"/>
          <w:sz w:val="22"/>
          <w:szCs w:val="22"/>
        </w:rPr>
        <w:tab/>
      </w:r>
      <w:r>
        <w:t>Off-network / Group Call / Imminent Peril Call / Client Originated (CO)</w:t>
      </w:r>
      <w:r>
        <w:tab/>
      </w:r>
      <w:r>
        <w:fldChar w:fldCharType="begin" w:fldLock="1"/>
      </w:r>
      <w:r>
        <w:instrText xml:space="preserve"> PAGEREF _Toc132218549 \h </w:instrText>
      </w:r>
      <w:r>
        <w:fldChar w:fldCharType="separate"/>
      </w:r>
      <w:r>
        <w:t>378</w:t>
      </w:r>
      <w:r>
        <w:fldChar w:fldCharType="end"/>
      </w:r>
    </w:p>
    <w:p w14:paraId="00FD0FD9" w14:textId="48E0CE55" w:rsidR="001F2057" w:rsidRDefault="001F2057">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Off-network / Group Call / Imminent Peril Call / Client Terminated (CT)</w:t>
      </w:r>
      <w:r>
        <w:tab/>
      </w:r>
      <w:r>
        <w:fldChar w:fldCharType="begin" w:fldLock="1"/>
      </w:r>
      <w:r>
        <w:instrText xml:space="preserve"> PAGEREF _Toc132218550 \h </w:instrText>
      </w:r>
      <w:r>
        <w:fldChar w:fldCharType="separate"/>
      </w:r>
      <w:r>
        <w:t>384</w:t>
      </w:r>
      <w:r>
        <w:fldChar w:fldCharType="end"/>
      </w:r>
    </w:p>
    <w:p w14:paraId="0755B653" w14:textId="4C0227DF" w:rsidR="001F2057" w:rsidRDefault="001F205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Broadcast Group Calls</w:t>
      </w:r>
      <w:r>
        <w:tab/>
      </w:r>
      <w:r>
        <w:fldChar w:fldCharType="begin" w:fldLock="1"/>
      </w:r>
      <w:r>
        <w:instrText xml:space="preserve"> PAGEREF _Toc132218551 \h </w:instrText>
      </w:r>
      <w:r>
        <w:fldChar w:fldCharType="separate"/>
      </w:r>
      <w:r>
        <w:t>390</w:t>
      </w:r>
      <w:r>
        <w:fldChar w:fldCharType="end"/>
      </w:r>
    </w:p>
    <w:p w14:paraId="7E40545C" w14:textId="1CDF5B86" w:rsidR="001F2057" w:rsidRDefault="001F205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Off-network / Group Call / Broadcast Group Call / Broadcast Group Call Retransmitting / Broadcast Group Call Release / Client Originated (CO)</w:t>
      </w:r>
      <w:r>
        <w:tab/>
      </w:r>
      <w:r>
        <w:fldChar w:fldCharType="begin" w:fldLock="1"/>
      </w:r>
      <w:r>
        <w:instrText xml:space="preserve"> PAGEREF _Toc132218552 \h </w:instrText>
      </w:r>
      <w:r>
        <w:fldChar w:fldCharType="separate"/>
      </w:r>
      <w:r>
        <w:t>390</w:t>
      </w:r>
      <w:r>
        <w:fldChar w:fldCharType="end"/>
      </w:r>
    </w:p>
    <w:p w14:paraId="04F13A56" w14:textId="7E72E2A8" w:rsidR="001F2057" w:rsidRDefault="001F2057">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Off-network / Group Call / Broadcast Group Call / Originator Releases Call / Client Terminated (CT)</w:t>
      </w:r>
      <w:r>
        <w:tab/>
      </w:r>
      <w:r>
        <w:fldChar w:fldCharType="begin" w:fldLock="1"/>
      </w:r>
      <w:r>
        <w:instrText xml:space="preserve"> PAGEREF _Toc132218553 \h </w:instrText>
      </w:r>
      <w:r>
        <w:fldChar w:fldCharType="separate"/>
      </w:r>
      <w:r>
        <w:t>396</w:t>
      </w:r>
      <w:r>
        <w:fldChar w:fldCharType="end"/>
      </w:r>
    </w:p>
    <w:p w14:paraId="35579623" w14:textId="505A3ED0" w:rsidR="001F2057" w:rsidRDefault="001F205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Private Calls</w:t>
      </w:r>
      <w:r>
        <w:tab/>
      </w:r>
      <w:r>
        <w:fldChar w:fldCharType="begin" w:fldLock="1"/>
      </w:r>
      <w:r>
        <w:instrText xml:space="preserve"> PAGEREF _Toc132218554 \h </w:instrText>
      </w:r>
      <w:r>
        <w:fldChar w:fldCharType="separate"/>
      </w:r>
      <w:r>
        <w:t>402</w:t>
      </w:r>
      <w:r>
        <w:fldChar w:fldCharType="end"/>
      </w:r>
    </w:p>
    <w:p w14:paraId="7C278C96" w14:textId="6BB245D9" w:rsidR="001F2057" w:rsidRDefault="001F2057">
      <w:pPr>
        <w:pStyle w:val="TOC3"/>
        <w:rPr>
          <w:rFonts w:asciiTheme="minorHAnsi" w:eastAsiaTheme="minorEastAsia" w:hAnsiTheme="minorHAnsi" w:cstheme="minorBidi"/>
          <w:sz w:val="22"/>
          <w:szCs w:val="22"/>
        </w:rPr>
      </w:pPr>
      <w:r>
        <w:t>7.</w:t>
      </w:r>
      <w:r w:rsidRPr="00D53732">
        <w:rPr>
          <w:i/>
          <w:iCs/>
        </w:rPr>
        <w:t>2</w:t>
      </w:r>
      <w:r>
        <w:t>.1</w:t>
      </w:r>
      <w:r>
        <w:rPr>
          <w:rFonts w:asciiTheme="minorHAnsi" w:eastAsiaTheme="minorEastAsia" w:hAnsiTheme="minorHAnsi" w:cstheme="minorBidi"/>
          <w:sz w:val="22"/>
          <w:szCs w:val="22"/>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_Toc132218555 \h </w:instrText>
      </w:r>
      <w:r>
        <w:fldChar w:fldCharType="separate"/>
      </w:r>
      <w:r>
        <w:t>402</w:t>
      </w:r>
      <w:r>
        <w:fldChar w:fldCharType="end"/>
      </w:r>
    </w:p>
    <w:p w14:paraId="14494876" w14:textId="2764F61F" w:rsidR="001F2057" w:rsidRDefault="001F205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Off-network / Private Call / Automatic Commencement Mode / Client Terminated (CT)</w:t>
      </w:r>
      <w:r>
        <w:tab/>
      </w:r>
      <w:r>
        <w:fldChar w:fldCharType="begin" w:fldLock="1"/>
      </w:r>
      <w:r>
        <w:instrText xml:space="preserve"> PAGEREF _Toc132218556 \h </w:instrText>
      </w:r>
      <w:r>
        <w:fldChar w:fldCharType="separate"/>
      </w:r>
      <w:r>
        <w:t>411</w:t>
      </w:r>
      <w:r>
        <w:fldChar w:fldCharType="end"/>
      </w:r>
    </w:p>
    <w:p w14:paraId="5A6D94FB" w14:textId="4D7DB7CE" w:rsidR="001F2057" w:rsidRDefault="001F205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_Toc132218557 \h </w:instrText>
      </w:r>
      <w:r>
        <w:fldChar w:fldCharType="separate"/>
      </w:r>
      <w:r>
        <w:t>419</w:t>
      </w:r>
      <w:r>
        <w:fldChar w:fldCharType="end"/>
      </w:r>
    </w:p>
    <w:p w14:paraId="38F95147" w14:textId="6351B962" w:rsidR="001F2057" w:rsidRDefault="001F205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Off-network / Private Call / Manual Commencement Mode / Client Terminated (CT)</w:t>
      </w:r>
      <w:r>
        <w:tab/>
      </w:r>
      <w:r>
        <w:fldChar w:fldCharType="begin" w:fldLock="1"/>
      </w:r>
      <w:r>
        <w:instrText xml:space="preserve"> PAGEREF _Toc132218558 \h </w:instrText>
      </w:r>
      <w:r>
        <w:fldChar w:fldCharType="separate"/>
      </w:r>
      <w:r>
        <w:t>428</w:t>
      </w:r>
      <w:r>
        <w:fldChar w:fldCharType="end"/>
      </w:r>
    </w:p>
    <w:p w14:paraId="4FAFE071" w14:textId="708ECE71" w:rsidR="001F2057" w:rsidRDefault="001F205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_Toc132218559 \h </w:instrText>
      </w:r>
      <w:r>
        <w:fldChar w:fldCharType="separate"/>
      </w:r>
      <w:r>
        <w:t>438</w:t>
      </w:r>
      <w:r>
        <w:fldChar w:fldCharType="end"/>
      </w:r>
    </w:p>
    <w:p w14:paraId="29422C1D" w14:textId="676FC9DC" w:rsidR="001F2057" w:rsidRDefault="001F205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Off-network / Emergency Alert / Client Originated (CO)</w:t>
      </w:r>
      <w:r>
        <w:tab/>
      </w:r>
      <w:r>
        <w:fldChar w:fldCharType="begin" w:fldLock="1"/>
      </w:r>
      <w:r>
        <w:instrText xml:space="preserve"> PAGEREF _Toc132218560 \h </w:instrText>
      </w:r>
      <w:r>
        <w:fldChar w:fldCharType="separate"/>
      </w:r>
      <w:r>
        <w:t>438</w:t>
      </w:r>
      <w:r>
        <w:fldChar w:fldCharType="end"/>
      </w:r>
    </w:p>
    <w:p w14:paraId="6AA31EF0" w14:textId="5114E66C" w:rsidR="001F2057" w:rsidRDefault="001F205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Off-network / Emergency Alert / Client Terminated (CO)</w:t>
      </w:r>
      <w:r>
        <w:tab/>
      </w:r>
      <w:r>
        <w:fldChar w:fldCharType="begin" w:fldLock="1"/>
      </w:r>
      <w:r>
        <w:instrText xml:space="preserve"> PAGEREF _Toc132218561 \h </w:instrText>
      </w:r>
      <w:r>
        <w:fldChar w:fldCharType="separate"/>
      </w:r>
      <w:r>
        <w:t>444</w:t>
      </w:r>
      <w:r>
        <w:fldChar w:fldCharType="end"/>
      </w:r>
    </w:p>
    <w:p w14:paraId="0EE6C531" w14:textId="35F687D6" w:rsidR="001F2057" w:rsidRDefault="001F2057" w:rsidP="001F205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_Toc132218562 \h </w:instrText>
      </w:r>
      <w:r>
        <w:fldChar w:fldCharType="separate"/>
      </w:r>
      <w:r>
        <w:t>449</w:t>
      </w:r>
      <w:r>
        <w:fldChar w:fldCharType="end"/>
      </w:r>
    </w:p>
    <w:p w14:paraId="735EF4A1" w14:textId="4627A0C6"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32218504"/>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32218505"/>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32218506"/>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32218507"/>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71E65EA0" w14:textId="77777777" w:rsidR="00B91CB4" w:rsidRDefault="00784A32" w:rsidP="00B91CB4">
      <w:pPr>
        <w:pStyle w:val="EX"/>
      </w:pPr>
      <w:r w:rsidRPr="00201E3B">
        <w:t>[30]</w:t>
      </w:r>
      <w:r w:rsidRPr="00201E3B">
        <w:tab/>
      </w:r>
      <w:r w:rsidR="002514EE" w:rsidRPr="00201E3B">
        <w:t>3GPP TS </w:t>
      </w:r>
      <w:r w:rsidRPr="00201E3B">
        <w:t>33.180: "Security of the mission critical service".</w:t>
      </w:r>
    </w:p>
    <w:p w14:paraId="21886979" w14:textId="2DC9183D" w:rsidR="00784A32" w:rsidRPr="00201E3B" w:rsidRDefault="00B91CB4" w:rsidP="00B91CB4">
      <w:pPr>
        <w:pStyle w:val="EX"/>
      </w:pPr>
      <w:r>
        <w:t>[36]</w:t>
      </w:r>
      <w:r>
        <w:tab/>
        <w:t>3GPP TS 23.032: "Universal Geographical Area Description (GAD)".</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32218508"/>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32218509"/>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32218510"/>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32218511"/>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32218512"/>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32218513"/>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32218514"/>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32218515"/>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32218516"/>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32218517"/>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32218518"/>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32218519"/>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32218520"/>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32218521"/>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32218522"/>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65814626"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65814627"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65814628"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79.75pt;height:273pt" o:ole="">
            <v:imagedata r:id="rId18" o:title=""/>
          </v:shape>
          <o:OLEObject Type="Embed" ProgID="Visio.Drawing.11" ShapeID="_x0000_i1028" DrawAspect="Content" ObjectID="_1765814629"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32218523"/>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32218524"/>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32218525"/>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32218526"/>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32218527"/>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5DED403F" w14:textId="77777777" w:rsidR="00A77C82" w:rsidRDefault="00A77C82" w:rsidP="00E972B2">
      <w:pPr>
        <w:pStyle w:val="H6"/>
      </w:pPr>
      <w:r>
        <w:t>System Simulator:</w:t>
      </w:r>
    </w:p>
    <w:p w14:paraId="71C692BE" w14:textId="77777777" w:rsidR="00A77C82" w:rsidRDefault="00A77C82" w:rsidP="00E972B2">
      <w:pPr>
        <w:pStyle w:val="B1"/>
      </w:pPr>
      <w:r>
        <w:t>-</w:t>
      </w:r>
      <w:r>
        <w:tab/>
        <w:t>SS (MCVideo server)</w:t>
      </w:r>
    </w:p>
    <w:p w14:paraId="69F86567"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E972B2">
      <w:pPr>
        <w:pStyle w:val="H6"/>
      </w:pPr>
      <w:r>
        <w:t>IUT:</w:t>
      </w:r>
    </w:p>
    <w:p w14:paraId="1BA5A6CD" w14:textId="77777777" w:rsidR="00A77C82" w:rsidRDefault="00A77C82" w:rsidP="00E972B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E972B2">
      <w:pPr>
        <w:pStyle w:val="B1"/>
      </w:pPr>
      <w:r>
        <w:t>-</w:t>
      </w:r>
      <w:r>
        <w:tab/>
        <w:t>UE States at the end of the preamble</w:t>
      </w:r>
    </w:p>
    <w:p w14:paraId="378BB940" w14:textId="77777777" w:rsidR="00A77C82" w:rsidRDefault="00A77C82" w:rsidP="00E972B2">
      <w:pPr>
        <w:pStyle w:val="B2"/>
      </w:pPr>
      <w:r>
        <w:t>-</w:t>
      </w:r>
      <w:r>
        <w:tab/>
        <w:t>The UE is in E-UTRA Registered, Idle Mode state.</w:t>
      </w:r>
    </w:p>
    <w:p w14:paraId="064E93E3" w14:textId="77777777" w:rsidR="00A77C82" w:rsidRDefault="00A77C82" w:rsidP="00E972B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E972B2">
      <w:pPr>
        <w:pStyle w:val="H6"/>
      </w:pPr>
      <w:r>
        <w:lastRenderedPageBreak/>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7C9BC232" w14:textId="77777777" w:rsidTr="00B2747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lastRenderedPageBreak/>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24BE0578" w14:textId="77777777" w:rsidTr="0010629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lastRenderedPageBreak/>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lastRenderedPageBreak/>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lastRenderedPageBreak/>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lastRenderedPageBreak/>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lastRenderedPageBreak/>
        <w:t>6.1.1.2.3</w:t>
      </w:r>
      <w:r>
        <w:tab/>
        <w:t>Test description</w:t>
      </w:r>
      <w:bookmarkEnd w:id="366"/>
      <w:bookmarkEnd w:id="367"/>
    </w:p>
    <w:p w14:paraId="115F80E5" w14:textId="77777777" w:rsidR="00A77C82" w:rsidRDefault="00A77C82" w:rsidP="00E972B2">
      <w:pPr>
        <w:pStyle w:val="H6"/>
      </w:pPr>
      <w:r>
        <w:t>6.1.1.2.3.1</w:t>
      </w:r>
      <w:r>
        <w:tab/>
        <w:t>Pre-test conditions</w:t>
      </w:r>
    </w:p>
    <w:p w14:paraId="17E07F93" w14:textId="77777777" w:rsidR="00A77C82" w:rsidRDefault="00A77C82" w:rsidP="00E972B2">
      <w:pPr>
        <w:pStyle w:val="H6"/>
      </w:pPr>
      <w:r>
        <w:t>System Simulator:</w:t>
      </w:r>
    </w:p>
    <w:p w14:paraId="1A8AEE97" w14:textId="77777777" w:rsidR="00A77C82" w:rsidRDefault="00A77C82" w:rsidP="00E972B2">
      <w:pPr>
        <w:pStyle w:val="B1"/>
      </w:pPr>
      <w:r>
        <w:t>-</w:t>
      </w:r>
      <w:r>
        <w:tab/>
        <w:t>SS (MCVideo server)</w:t>
      </w:r>
    </w:p>
    <w:p w14:paraId="5EEFD59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E972B2">
      <w:pPr>
        <w:pStyle w:val="H6"/>
      </w:pPr>
      <w:r>
        <w:t>IUT:</w:t>
      </w:r>
    </w:p>
    <w:p w14:paraId="24283637" w14:textId="77777777" w:rsidR="00A77C82" w:rsidRDefault="00A77C82" w:rsidP="00E972B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E972B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E972B2">
      <w:pPr>
        <w:pStyle w:val="B1"/>
      </w:pPr>
      <w:r>
        <w:t>-</w:t>
      </w:r>
      <w:r>
        <w:tab/>
        <w:t>UE States at the end of the preamble</w:t>
      </w:r>
    </w:p>
    <w:p w14:paraId="7E6F3639" w14:textId="77777777" w:rsidR="00A77C82" w:rsidRDefault="00A77C82" w:rsidP="00E972B2">
      <w:pPr>
        <w:pStyle w:val="B2"/>
      </w:pPr>
      <w:r>
        <w:t>-</w:t>
      </w:r>
      <w:r>
        <w:tab/>
        <w:t>The UE is in E-UTRA Registered, Idle Mode state.</w:t>
      </w:r>
    </w:p>
    <w:p w14:paraId="0B802444"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E972B2">
      <w:pPr>
        <w:pStyle w:val="H6"/>
      </w:pPr>
      <w:r>
        <w:lastRenderedPageBreak/>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lastRenderedPageBreak/>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lastRenderedPageBreak/>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lastRenderedPageBreak/>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lastRenderedPageBreak/>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lastRenderedPageBreak/>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641BC761" w14:textId="77777777" w:rsidR="00A77C82" w:rsidRDefault="00A77C82" w:rsidP="00E972B2">
      <w:pPr>
        <w:pStyle w:val="H6"/>
      </w:pPr>
      <w:r>
        <w:t>System Simulator:</w:t>
      </w:r>
    </w:p>
    <w:p w14:paraId="18BCB6D9" w14:textId="77777777" w:rsidR="00A77C82" w:rsidRDefault="00A77C82" w:rsidP="00E972B2">
      <w:pPr>
        <w:pStyle w:val="B1"/>
      </w:pPr>
      <w:r>
        <w:t>-</w:t>
      </w:r>
      <w:r>
        <w:tab/>
        <w:t>SS (MCVideo server)</w:t>
      </w:r>
    </w:p>
    <w:p w14:paraId="1ABF57CF" w14:textId="77777777" w:rsidR="00A77C82" w:rsidRDefault="00A77C82" w:rsidP="00E972B2">
      <w:pPr>
        <w:pStyle w:val="H6"/>
      </w:pPr>
      <w:r>
        <w:t>IUT:</w:t>
      </w:r>
    </w:p>
    <w:p w14:paraId="399863C9" w14:textId="77777777" w:rsidR="00A77C82" w:rsidRDefault="00A77C82" w:rsidP="00E972B2">
      <w:pPr>
        <w:pStyle w:val="B1"/>
      </w:pPr>
      <w:r>
        <w:t>-</w:t>
      </w:r>
      <w:r>
        <w:tab/>
        <w:t>UE (MCVideo client)</w:t>
      </w:r>
    </w:p>
    <w:p w14:paraId="2638E9B7" w14:textId="77777777" w:rsidR="00A77C82" w:rsidRDefault="00A77C82" w:rsidP="00E972B2">
      <w:pPr>
        <w:pStyle w:val="B2"/>
      </w:pPr>
      <w:r>
        <w:t>-</w:t>
      </w:r>
      <w:r>
        <w:tab/>
        <w:t>The test USIM set as defined in TS 36.579-1 [2] clause 5.5.10 is inserted.</w:t>
      </w:r>
    </w:p>
    <w:p w14:paraId="50346193" w14:textId="77777777" w:rsidR="00A77C82" w:rsidRDefault="00A77C82" w:rsidP="00E972B2">
      <w:pPr>
        <w:pStyle w:val="B2"/>
      </w:pPr>
      <w:r>
        <w:t>-</w:t>
      </w:r>
      <w:r>
        <w:tab/>
        <w:t>The UE shall be switched off.</w:t>
      </w:r>
    </w:p>
    <w:p w14:paraId="04901A59" w14:textId="77777777" w:rsidR="00A77C82" w:rsidRDefault="00A77C82" w:rsidP="00E972B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E972B2">
      <w:pPr>
        <w:pStyle w:val="B1"/>
      </w:pPr>
      <w:r>
        <w:t>-</w:t>
      </w:r>
      <w:r>
        <w:tab/>
        <w:t>UE States at the end of the preamble</w:t>
      </w:r>
    </w:p>
    <w:p w14:paraId="54775444" w14:textId="77777777" w:rsidR="00A77C82" w:rsidRDefault="00A77C82" w:rsidP="00E972B2">
      <w:pPr>
        <w:pStyle w:val="B2"/>
      </w:pPr>
      <w:r>
        <w:t>-</w:t>
      </w:r>
      <w:r>
        <w:tab/>
        <w:t xml:space="preserve">The UE is in E-UTRA Registered, Idle Mode state. </w:t>
      </w:r>
    </w:p>
    <w:p w14:paraId="00E8AA7F" w14:textId="77777777" w:rsidR="00A77C82" w:rsidRDefault="00A77C82" w:rsidP="00E972B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E972B2">
      <w:pPr>
        <w:pStyle w:val="H6"/>
      </w:pPr>
      <w:r>
        <w:lastRenderedPageBreak/>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lastRenderedPageBreak/>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lastRenderedPageBreak/>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lastRenderedPageBreak/>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153FE619" w14:textId="77777777" w:rsidR="00A77C82" w:rsidRDefault="00A77C82" w:rsidP="00E972B2">
      <w:pPr>
        <w:pStyle w:val="H6"/>
      </w:pPr>
      <w:r>
        <w:t>System Simulator:</w:t>
      </w:r>
    </w:p>
    <w:p w14:paraId="4F6B079A" w14:textId="77777777" w:rsidR="00A77C82" w:rsidRDefault="00A77C82" w:rsidP="00E972B2">
      <w:pPr>
        <w:pStyle w:val="B1"/>
      </w:pPr>
      <w:r>
        <w:t>-</w:t>
      </w:r>
      <w:r>
        <w:tab/>
        <w:t>SS (MCVideo server)</w:t>
      </w:r>
    </w:p>
    <w:p w14:paraId="580F7377" w14:textId="7FCF9C3E" w:rsidR="00A77C82" w:rsidRDefault="00A77C82" w:rsidP="00E972B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E972B2">
      <w:pPr>
        <w:pStyle w:val="H6"/>
      </w:pPr>
      <w:r>
        <w:t>IUT:</w:t>
      </w:r>
    </w:p>
    <w:p w14:paraId="5B966974" w14:textId="77777777" w:rsidR="00A77C82" w:rsidRDefault="00A77C82" w:rsidP="00E972B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E972B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E972B2">
      <w:pPr>
        <w:pStyle w:val="B1"/>
      </w:pPr>
      <w:r>
        <w:t>-</w:t>
      </w:r>
      <w:r>
        <w:tab/>
        <w:t>UE States at the end of the preamble</w:t>
      </w:r>
    </w:p>
    <w:p w14:paraId="387335D2" w14:textId="77777777" w:rsidR="00A77C82" w:rsidRDefault="00A77C82" w:rsidP="00E972B2">
      <w:pPr>
        <w:pStyle w:val="B2"/>
      </w:pPr>
      <w:r>
        <w:t>-</w:t>
      </w:r>
      <w:r>
        <w:tab/>
        <w:t>The UE is in E-UTRA Registered, Idle Mode state.</w:t>
      </w:r>
    </w:p>
    <w:p w14:paraId="36E499F3" w14:textId="77777777" w:rsidR="00A77C82" w:rsidRDefault="00A77C82" w:rsidP="00E972B2">
      <w:pPr>
        <w:pStyle w:val="B2"/>
      </w:pPr>
      <w:r>
        <w:t>-</w:t>
      </w:r>
      <w:r>
        <w:tab/>
        <w:t>The MCVideo Client Application has been activated and User has registered-in as the MCVideo User with the Server as active user at the Client.</w:t>
      </w:r>
    </w:p>
    <w:p w14:paraId="7AF2BEE3" w14:textId="77777777" w:rsidR="00A77C82" w:rsidRDefault="00A77C82" w:rsidP="00E972B2">
      <w:pPr>
        <w:pStyle w:val="H6"/>
      </w:pPr>
      <w:r>
        <w:lastRenderedPageBreak/>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lastRenderedPageBreak/>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lastRenderedPageBreak/>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lastRenderedPageBreak/>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w:t>
      </w:r>
      <w:r>
        <w:lastRenderedPageBreak/>
        <w:t>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lastRenderedPageBreak/>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lastRenderedPageBreak/>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lastRenderedPageBreak/>
        <w:t>6.1.1.5.3</w:t>
      </w:r>
      <w:r>
        <w:tab/>
        <w:t>Test description</w:t>
      </w:r>
      <w:bookmarkEnd w:id="395"/>
      <w:bookmarkEnd w:id="396"/>
    </w:p>
    <w:p w14:paraId="457A17D7" w14:textId="77777777" w:rsidR="00A77C82" w:rsidRDefault="00A77C82" w:rsidP="00E972B2">
      <w:pPr>
        <w:pStyle w:val="H6"/>
      </w:pPr>
      <w:r>
        <w:t>6.1.1.5.3.1</w:t>
      </w:r>
      <w:r>
        <w:tab/>
        <w:t>Pre-test conditions</w:t>
      </w:r>
    </w:p>
    <w:p w14:paraId="77F17E06" w14:textId="77777777" w:rsidR="00A77C82" w:rsidRDefault="00A77C82" w:rsidP="00E972B2">
      <w:pPr>
        <w:pStyle w:val="H6"/>
      </w:pPr>
      <w:r>
        <w:t>System Simulator:</w:t>
      </w:r>
    </w:p>
    <w:p w14:paraId="067CB41A" w14:textId="77777777" w:rsidR="00A77C82" w:rsidRDefault="00A77C82" w:rsidP="00E972B2">
      <w:pPr>
        <w:pStyle w:val="B1"/>
      </w:pPr>
      <w:r>
        <w:t>-</w:t>
      </w:r>
      <w:r>
        <w:tab/>
        <w:t>SS (MCVideo server)</w:t>
      </w:r>
    </w:p>
    <w:p w14:paraId="79161019"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E972B2">
      <w:pPr>
        <w:pStyle w:val="H6"/>
      </w:pPr>
      <w:r>
        <w:t>IUT:</w:t>
      </w:r>
    </w:p>
    <w:p w14:paraId="3A504255" w14:textId="77777777" w:rsidR="00A77C82" w:rsidRDefault="00A77C82" w:rsidP="00E972B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E972B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E972B2">
      <w:pPr>
        <w:pStyle w:val="B1"/>
      </w:pPr>
      <w:r>
        <w:t>-</w:t>
      </w:r>
      <w:r>
        <w:tab/>
        <w:t>UE States at the end of the preamble</w:t>
      </w:r>
    </w:p>
    <w:p w14:paraId="3FE1F9CC" w14:textId="77777777" w:rsidR="00A77C82" w:rsidRDefault="00A77C82" w:rsidP="00E972B2">
      <w:pPr>
        <w:pStyle w:val="B2"/>
      </w:pPr>
      <w:r>
        <w:t>-</w:t>
      </w:r>
      <w:r>
        <w:tab/>
        <w:t>The UE is in E-UTRA Registered, Idle Mode state.</w:t>
      </w:r>
    </w:p>
    <w:p w14:paraId="5B38F062" w14:textId="77777777" w:rsidR="00A77C82" w:rsidRDefault="00A77C82" w:rsidP="00E972B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E972B2">
      <w:pPr>
        <w:pStyle w:val="H6"/>
      </w:pPr>
      <w:r>
        <w:lastRenderedPageBreak/>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9A9692" w14:textId="77777777" w:rsidR="00A77C82" w:rsidRDefault="00A77C82" w:rsidP="00E972B2">
      <w:pPr>
        <w:pStyle w:val="H6"/>
      </w:pPr>
      <w:r>
        <w:t>System Simulator:</w:t>
      </w:r>
    </w:p>
    <w:p w14:paraId="0F8F3D27" w14:textId="77777777" w:rsidR="00A77C82" w:rsidRDefault="00A77C82" w:rsidP="00E972B2">
      <w:pPr>
        <w:pStyle w:val="B1"/>
      </w:pPr>
      <w:r>
        <w:t>-</w:t>
      </w:r>
      <w:r>
        <w:tab/>
        <w:t>SS (MCVideo server)</w:t>
      </w:r>
    </w:p>
    <w:p w14:paraId="0529BA0B" w14:textId="77777777" w:rsidR="00A77C82" w:rsidRDefault="00A77C82" w:rsidP="00E972B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E972B2">
      <w:pPr>
        <w:pStyle w:val="H6"/>
      </w:pPr>
      <w:r>
        <w:t>IUT:</w:t>
      </w:r>
    </w:p>
    <w:p w14:paraId="31D9FB8E" w14:textId="77777777" w:rsidR="00A77C82" w:rsidRDefault="00A77C82" w:rsidP="00E972B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E972B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E972B2">
      <w:pPr>
        <w:pStyle w:val="B1"/>
      </w:pPr>
      <w:r>
        <w:t>-</w:t>
      </w:r>
      <w:r>
        <w:tab/>
        <w:t>UE States at the end of the preamble</w:t>
      </w:r>
    </w:p>
    <w:p w14:paraId="687E4793" w14:textId="77777777" w:rsidR="00A77C82" w:rsidRDefault="00A77C82" w:rsidP="00E972B2">
      <w:pPr>
        <w:pStyle w:val="B2"/>
      </w:pPr>
      <w:r>
        <w:t>-</w:t>
      </w:r>
      <w:r>
        <w:tab/>
        <w:t>The UE is in E-UTRA Registered, Idle Mode state.</w:t>
      </w:r>
    </w:p>
    <w:p w14:paraId="4F8CBCA6" w14:textId="77777777" w:rsidR="00A77C82" w:rsidRDefault="00A77C82" w:rsidP="00E972B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E972B2">
      <w:pPr>
        <w:pStyle w:val="H6"/>
      </w:pPr>
      <w:r>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t>6.1.1.7.3</w:t>
      </w:r>
      <w:r>
        <w:tab/>
        <w:t>Test description</w:t>
      </w:r>
      <w:bookmarkEnd w:id="416"/>
      <w:bookmarkEnd w:id="417"/>
    </w:p>
    <w:p w14:paraId="4D2814AE" w14:textId="77777777" w:rsidR="00A77C82" w:rsidRDefault="00A77C82" w:rsidP="00E972B2">
      <w:pPr>
        <w:pStyle w:val="H6"/>
      </w:pPr>
      <w:r>
        <w:t>6.1.1.7.3.1</w:t>
      </w:r>
      <w:r>
        <w:tab/>
        <w:t>Pre-test conditions</w:t>
      </w:r>
    </w:p>
    <w:p w14:paraId="15AE23B7" w14:textId="77777777" w:rsidR="00A77C82" w:rsidRDefault="00A77C82" w:rsidP="00E972B2">
      <w:pPr>
        <w:pStyle w:val="H6"/>
      </w:pPr>
      <w:r>
        <w:t>System Simulator:</w:t>
      </w:r>
    </w:p>
    <w:p w14:paraId="549CE86A" w14:textId="77777777" w:rsidR="00A77C82" w:rsidRDefault="00A77C82" w:rsidP="00E972B2">
      <w:pPr>
        <w:pStyle w:val="B1"/>
      </w:pPr>
      <w:r>
        <w:t>-</w:t>
      </w:r>
      <w:r>
        <w:tab/>
        <w:t>SS (MCVideo server)</w:t>
      </w:r>
    </w:p>
    <w:p w14:paraId="228D088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E972B2">
      <w:pPr>
        <w:pStyle w:val="H6"/>
      </w:pPr>
      <w:r>
        <w:t>IUT:</w:t>
      </w:r>
    </w:p>
    <w:p w14:paraId="2D90D5A2" w14:textId="77777777" w:rsidR="00A77C82" w:rsidRDefault="00A77C82" w:rsidP="00E972B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E972B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E972B2">
      <w:pPr>
        <w:pStyle w:val="B1"/>
      </w:pPr>
      <w:r>
        <w:t>-</w:t>
      </w:r>
      <w:r>
        <w:tab/>
        <w:t>UE States at the end of the preamble</w:t>
      </w:r>
    </w:p>
    <w:p w14:paraId="714348FA" w14:textId="77777777" w:rsidR="00A77C82" w:rsidRDefault="00A77C82" w:rsidP="00E972B2">
      <w:pPr>
        <w:pStyle w:val="B2"/>
      </w:pPr>
      <w:r>
        <w:t>-</w:t>
      </w:r>
      <w:r>
        <w:tab/>
        <w:t>The UE is in E-UTRA Registered, Idle Mode state.</w:t>
      </w:r>
    </w:p>
    <w:p w14:paraId="3D53A41E" w14:textId="77777777" w:rsidR="00A77C82" w:rsidRDefault="00A77C82" w:rsidP="00E972B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E972B2">
      <w:pPr>
        <w:pStyle w:val="H6"/>
      </w:pPr>
      <w:r>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25D2C46D" w14:textId="77777777" w:rsidR="00A77C82" w:rsidRDefault="00A77C82" w:rsidP="00E972B2">
      <w:pPr>
        <w:pStyle w:val="H6"/>
      </w:pPr>
      <w:r>
        <w:t>System Simulator:</w:t>
      </w:r>
    </w:p>
    <w:p w14:paraId="21C66251" w14:textId="77777777" w:rsidR="00A77C82" w:rsidRDefault="00A77C82" w:rsidP="00E972B2">
      <w:pPr>
        <w:pStyle w:val="B1"/>
      </w:pPr>
      <w:r>
        <w:t>-</w:t>
      </w:r>
      <w:r>
        <w:tab/>
        <w:t>SS (MCVideo server)</w:t>
      </w:r>
    </w:p>
    <w:p w14:paraId="52B6734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E972B2">
      <w:pPr>
        <w:pStyle w:val="H6"/>
      </w:pPr>
      <w:r>
        <w:t>IUT:</w:t>
      </w:r>
    </w:p>
    <w:p w14:paraId="0093F9C0" w14:textId="77777777" w:rsidR="00A77C82" w:rsidRDefault="00A77C82" w:rsidP="00E972B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E972B2">
      <w:pPr>
        <w:pStyle w:val="H6"/>
      </w:pPr>
      <w:r>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E972B2">
      <w:pPr>
        <w:pStyle w:val="B1"/>
      </w:pPr>
      <w:r>
        <w:t>-</w:t>
      </w:r>
      <w:r>
        <w:tab/>
        <w:t>UE States at the end of the preamble</w:t>
      </w:r>
    </w:p>
    <w:p w14:paraId="4CE2DB85" w14:textId="77777777" w:rsidR="00A77C82" w:rsidRDefault="00A77C82" w:rsidP="00E972B2">
      <w:pPr>
        <w:pStyle w:val="B2"/>
      </w:pPr>
      <w:r>
        <w:t>-</w:t>
      </w:r>
      <w:r>
        <w:tab/>
        <w:t>The UE is in E-UTRA Registered, Idle Mode state.</w:t>
      </w:r>
    </w:p>
    <w:p w14:paraId="360C6E9C" w14:textId="77777777" w:rsidR="00A77C82" w:rsidRDefault="00A77C82" w:rsidP="00E972B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88CCD4D" w14:textId="77777777" w:rsidR="00A77C82" w:rsidRDefault="00A77C82" w:rsidP="00E972B2">
      <w:pPr>
        <w:pStyle w:val="H6"/>
      </w:pPr>
      <w:r>
        <w:t>System Simulator:</w:t>
      </w:r>
    </w:p>
    <w:p w14:paraId="5CACEDAB" w14:textId="77777777" w:rsidR="00A77C82" w:rsidRDefault="00A77C82" w:rsidP="00E972B2">
      <w:pPr>
        <w:pStyle w:val="B1"/>
      </w:pPr>
      <w:r>
        <w:t>-</w:t>
      </w:r>
      <w:r>
        <w:tab/>
        <w:t>SS (MCVideo server)</w:t>
      </w:r>
    </w:p>
    <w:p w14:paraId="7126AC2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E972B2">
      <w:pPr>
        <w:pStyle w:val="H6"/>
      </w:pPr>
      <w:r>
        <w:t>IUT:</w:t>
      </w:r>
    </w:p>
    <w:p w14:paraId="5792896F" w14:textId="77777777" w:rsidR="00A77C82" w:rsidRDefault="00A77C82" w:rsidP="00E972B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E972B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E972B2">
      <w:pPr>
        <w:pStyle w:val="B1"/>
      </w:pPr>
      <w:r>
        <w:t>-</w:t>
      </w:r>
      <w:r>
        <w:tab/>
        <w:t>UE States at the end of the preamble</w:t>
      </w:r>
    </w:p>
    <w:p w14:paraId="17ACC112" w14:textId="77777777" w:rsidR="00A77C82" w:rsidRDefault="00A77C82" w:rsidP="00E972B2">
      <w:pPr>
        <w:pStyle w:val="B2"/>
      </w:pPr>
      <w:r>
        <w:t>-</w:t>
      </w:r>
      <w:r>
        <w:tab/>
        <w:t>The UE is in E-UTRA Registered, Idle Mode state.</w:t>
      </w:r>
    </w:p>
    <w:p w14:paraId="59778A0F" w14:textId="77777777" w:rsidR="00A77C82" w:rsidRDefault="00A77C82" w:rsidP="00E972B2">
      <w:pPr>
        <w:pStyle w:val="B2"/>
      </w:pPr>
      <w:r>
        <w:t>-</w:t>
      </w:r>
      <w:r>
        <w:tab/>
        <w:t>The MCVideo Client Application has been activated and User has registered-in as the MCVideo User with the Server as active user at the Client.</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18225A14" w14:textId="77777777" w:rsidR="00A77C82" w:rsidRDefault="00A77C82" w:rsidP="00E972B2">
      <w:pPr>
        <w:pStyle w:val="H6"/>
      </w:pPr>
      <w:r>
        <w:t>System Simulator:</w:t>
      </w:r>
    </w:p>
    <w:p w14:paraId="78E681E3" w14:textId="77777777" w:rsidR="00A77C82" w:rsidRDefault="00A77C82" w:rsidP="00E972B2">
      <w:pPr>
        <w:pStyle w:val="B1"/>
      </w:pPr>
      <w:r>
        <w:t>-</w:t>
      </w:r>
      <w:r>
        <w:tab/>
        <w:t>SS (MCVideo server)</w:t>
      </w:r>
    </w:p>
    <w:p w14:paraId="3E11CC63"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E972B2">
      <w:pPr>
        <w:pStyle w:val="H6"/>
      </w:pPr>
      <w:r>
        <w:t>IUT:</w:t>
      </w:r>
    </w:p>
    <w:p w14:paraId="24F4620F" w14:textId="77777777" w:rsidR="00A77C82" w:rsidRDefault="00A77C82" w:rsidP="00E972B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E972B2">
      <w:pPr>
        <w:pStyle w:val="H6"/>
      </w:pPr>
      <w:r>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E972B2">
      <w:pPr>
        <w:pStyle w:val="B1"/>
      </w:pPr>
      <w:r>
        <w:t>-</w:t>
      </w:r>
      <w:r>
        <w:tab/>
        <w:t>UE States at the end of the preamble</w:t>
      </w:r>
    </w:p>
    <w:p w14:paraId="25B44024" w14:textId="77777777" w:rsidR="00A77C82" w:rsidRDefault="00A77C82" w:rsidP="00E972B2">
      <w:pPr>
        <w:pStyle w:val="B2"/>
      </w:pPr>
      <w:r>
        <w:t>-</w:t>
      </w:r>
      <w:r>
        <w:tab/>
        <w:t>The UE is in E-UTRA Registered, Idle Mode state.</w:t>
      </w:r>
    </w:p>
    <w:p w14:paraId="0F0D6F2F" w14:textId="77777777" w:rsidR="00A77C82" w:rsidRDefault="00A77C82" w:rsidP="00E972B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48F3410A" w14:textId="77777777" w:rsidR="00A77C82" w:rsidRDefault="00A77C82" w:rsidP="00E972B2">
      <w:pPr>
        <w:pStyle w:val="H6"/>
      </w:pPr>
      <w:r>
        <w:t>System Simulator:</w:t>
      </w:r>
    </w:p>
    <w:p w14:paraId="3712FC2B" w14:textId="77777777" w:rsidR="00A77C82" w:rsidRDefault="00A77C82" w:rsidP="00E972B2">
      <w:pPr>
        <w:pStyle w:val="B1"/>
      </w:pPr>
      <w:r>
        <w:t>-</w:t>
      </w:r>
      <w:r>
        <w:tab/>
        <w:t>SS (MCVideo server)</w:t>
      </w:r>
    </w:p>
    <w:p w14:paraId="6E60C7CC" w14:textId="218DA882"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E972B2">
      <w:pPr>
        <w:pStyle w:val="H6"/>
      </w:pPr>
      <w:r>
        <w:t>IUT:</w:t>
      </w:r>
    </w:p>
    <w:p w14:paraId="067D6374" w14:textId="77777777" w:rsidR="00A77C82" w:rsidRDefault="00A77C82" w:rsidP="00E972B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E972B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E972B2">
      <w:pPr>
        <w:pStyle w:val="B1"/>
      </w:pPr>
      <w:r>
        <w:t>-</w:t>
      </w:r>
      <w:r>
        <w:tab/>
        <w:t>UE States at the end of the preamble</w:t>
      </w:r>
    </w:p>
    <w:p w14:paraId="30FEB389" w14:textId="77777777" w:rsidR="00A77C82" w:rsidRDefault="00A77C82" w:rsidP="00E972B2">
      <w:pPr>
        <w:pStyle w:val="B2"/>
      </w:pPr>
      <w:r>
        <w:t>-</w:t>
      </w:r>
      <w:r>
        <w:tab/>
        <w:t>The UE is in E-UTRA Registered, Idle Mode state.</w:t>
      </w:r>
    </w:p>
    <w:p w14:paraId="363A6610" w14:textId="77777777" w:rsidR="00A77C82" w:rsidRDefault="00A77C82" w:rsidP="00E972B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E972B2">
      <w:pPr>
        <w:pStyle w:val="H6"/>
      </w:pPr>
      <w:r>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29B3E4AE" w14:textId="77777777" w:rsidR="00A77C82" w:rsidRDefault="00A77C82" w:rsidP="00E972B2">
      <w:pPr>
        <w:pStyle w:val="H6"/>
      </w:pPr>
      <w:r>
        <w:t>System Simulator:</w:t>
      </w:r>
    </w:p>
    <w:p w14:paraId="7558B6C8" w14:textId="77777777" w:rsidR="00A77C82" w:rsidRDefault="00A77C82" w:rsidP="00E972B2">
      <w:pPr>
        <w:pStyle w:val="B1"/>
      </w:pPr>
      <w:r>
        <w:t>-</w:t>
      </w:r>
      <w:r>
        <w:tab/>
        <w:t>SS (MCVideo server)</w:t>
      </w:r>
    </w:p>
    <w:p w14:paraId="6769131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E972B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E972B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E972B2">
      <w:pPr>
        <w:pStyle w:val="B1"/>
      </w:pPr>
      <w:r>
        <w:t>-</w:t>
      </w:r>
      <w:r>
        <w:tab/>
        <w:t>UE States at the end of the preamble</w:t>
      </w:r>
    </w:p>
    <w:p w14:paraId="19B0DF07" w14:textId="77777777" w:rsidR="00A77C82" w:rsidRDefault="00A77C82" w:rsidP="00E972B2">
      <w:pPr>
        <w:pStyle w:val="B2"/>
      </w:pPr>
      <w:r>
        <w:t>-</w:t>
      </w:r>
      <w:r>
        <w:tab/>
        <w:t>The UE is in E-UTRA Registered, Idle Mode state.</w:t>
      </w:r>
    </w:p>
    <w:p w14:paraId="3168DEBE" w14:textId="77777777" w:rsidR="00A77C82" w:rsidRDefault="00A77C82" w:rsidP="00E972B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E972B2">
      <w:pPr>
        <w:pStyle w:val="H6"/>
      </w:pPr>
      <w:r>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4C633DF8" w14:textId="77777777" w:rsidR="00A77C82" w:rsidRDefault="00A77C82" w:rsidP="00E972B2">
      <w:pPr>
        <w:pStyle w:val="H6"/>
      </w:pPr>
      <w:r>
        <w:t>System Simulator:</w:t>
      </w:r>
    </w:p>
    <w:p w14:paraId="164D406B" w14:textId="77777777" w:rsidR="00A77C82" w:rsidRDefault="00A77C82" w:rsidP="00E972B2">
      <w:pPr>
        <w:pStyle w:val="B1"/>
      </w:pPr>
      <w:r>
        <w:t>-</w:t>
      </w:r>
      <w:r>
        <w:tab/>
        <w:t>SS (MCVideo server)</w:t>
      </w:r>
    </w:p>
    <w:p w14:paraId="2CACFCD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E972B2">
      <w:pPr>
        <w:pStyle w:val="H6"/>
      </w:pPr>
      <w:r>
        <w:t>IUT:</w:t>
      </w:r>
    </w:p>
    <w:p w14:paraId="274848FD" w14:textId="77777777" w:rsidR="00A77C82" w:rsidRDefault="00A77C82" w:rsidP="00E972B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E972B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E972B2">
      <w:pPr>
        <w:pStyle w:val="B1"/>
      </w:pPr>
      <w:r>
        <w:t>-</w:t>
      </w:r>
      <w:r>
        <w:tab/>
        <w:t>UE States at the end of the preamble</w:t>
      </w:r>
    </w:p>
    <w:p w14:paraId="39C79358" w14:textId="77777777" w:rsidR="00A77C82" w:rsidRDefault="00A77C82" w:rsidP="00E972B2">
      <w:pPr>
        <w:pStyle w:val="B2"/>
      </w:pPr>
      <w:r>
        <w:t>-</w:t>
      </w:r>
      <w:r>
        <w:tab/>
        <w:t>The UE is in E-UTRA Registered, Idle Mode state.</w:t>
      </w:r>
    </w:p>
    <w:p w14:paraId="386C588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E972B2">
      <w:pPr>
        <w:pStyle w:val="H6"/>
      </w:pPr>
      <w:r>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06DEA5AF" w14:textId="77777777" w:rsidR="00A77C82" w:rsidRDefault="00A77C82" w:rsidP="00A77C82">
      <w:pPr>
        <w:keepNext/>
        <w:keepLines/>
        <w:spacing w:before="120"/>
        <w:ind w:left="1134" w:hanging="1134"/>
        <w:outlineLvl w:val="2"/>
        <w:rPr>
          <w:rFonts w:ascii="Arial" w:hAnsi="Arial"/>
          <w:sz w:val="28"/>
        </w:rPr>
      </w:pPr>
      <w:bookmarkStart w:id="472" w:name="_Toc75906929"/>
      <w:bookmarkStart w:id="473" w:name="_Toc75907266"/>
      <w:bookmarkStart w:id="474" w:name="_Toc84345726"/>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48EA48B9" w14:textId="77777777" w:rsidR="00A77C82" w:rsidRDefault="00A77C82" w:rsidP="00E972B2">
      <w:pPr>
        <w:pStyle w:val="H6"/>
      </w:pPr>
      <w:r>
        <w:t>System Simulator:</w:t>
      </w:r>
    </w:p>
    <w:p w14:paraId="5EF4C05E" w14:textId="77777777" w:rsidR="00A77C82" w:rsidRDefault="00A77C82" w:rsidP="00E972B2">
      <w:pPr>
        <w:pStyle w:val="B1"/>
      </w:pPr>
      <w:r>
        <w:t>-</w:t>
      </w:r>
      <w:r>
        <w:tab/>
        <w:t>SS (MCVideo server).</w:t>
      </w:r>
    </w:p>
    <w:p w14:paraId="6E84BAD9" w14:textId="77777777" w:rsidR="00A77C82" w:rsidRDefault="00A77C82" w:rsidP="00E972B2">
      <w:pPr>
        <w:pStyle w:val="B1"/>
      </w:pPr>
      <w:r>
        <w:t>-</w:t>
      </w:r>
      <w:r>
        <w:tab/>
        <w:t>E-UTRA related parameters are set to the default parameters for the basic single cell environment, as defined in TS 36.508 [24] subclause 4.4.</w:t>
      </w:r>
    </w:p>
    <w:p w14:paraId="75011BD4" w14:textId="77777777" w:rsidR="00A77C82" w:rsidRDefault="00A77C82" w:rsidP="00E972B2">
      <w:pPr>
        <w:pStyle w:val="H6"/>
      </w:pPr>
      <w:r>
        <w:t>IUT:</w:t>
      </w:r>
    </w:p>
    <w:p w14:paraId="46957DBD" w14:textId="5319B1E8" w:rsidR="00A77C82" w:rsidRDefault="00A77C82" w:rsidP="00E972B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E972B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E972B2">
      <w:pPr>
        <w:pStyle w:val="B1"/>
      </w:pPr>
      <w:r>
        <w:t>-</w:t>
      </w:r>
      <w:r>
        <w:tab/>
        <w:t>UE States at the end of the preamble</w:t>
      </w:r>
    </w:p>
    <w:p w14:paraId="0BC56A3F" w14:textId="77777777" w:rsidR="00A77C82" w:rsidRDefault="00A77C82" w:rsidP="00E972B2">
      <w:pPr>
        <w:pStyle w:val="B2"/>
      </w:pPr>
      <w:r>
        <w:t>-</w:t>
      </w:r>
      <w:r>
        <w:tab/>
        <w:t>The UE is in E-UTRA Registered, Idle Mode state.</w:t>
      </w:r>
    </w:p>
    <w:p w14:paraId="2F899C1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E972B2">
      <w:pPr>
        <w:pStyle w:val="H6"/>
      </w:pPr>
      <w:r>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13ECCCEE" w14:textId="77777777" w:rsidR="00A77C82" w:rsidRDefault="00A77C82" w:rsidP="00E972B2">
      <w:pPr>
        <w:pStyle w:val="H6"/>
      </w:pPr>
      <w:r>
        <w:t>System Simulator:</w:t>
      </w:r>
    </w:p>
    <w:p w14:paraId="7E7E7CA1" w14:textId="77777777" w:rsidR="00A77C82" w:rsidRDefault="00A77C82" w:rsidP="00E972B2">
      <w:pPr>
        <w:pStyle w:val="B1"/>
      </w:pPr>
      <w:r>
        <w:t>-</w:t>
      </w:r>
      <w:r>
        <w:tab/>
        <w:t>SS (MCVideo server)</w:t>
      </w:r>
    </w:p>
    <w:p w14:paraId="55803934"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E972B2">
      <w:pPr>
        <w:pStyle w:val="H6"/>
      </w:pPr>
      <w:r>
        <w:t>IUT:</w:t>
      </w:r>
    </w:p>
    <w:p w14:paraId="557A2454" w14:textId="77777777" w:rsidR="00A77C82" w:rsidRDefault="00A77C82" w:rsidP="00E972B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E972B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E972B2">
      <w:pPr>
        <w:pStyle w:val="B1"/>
      </w:pPr>
      <w:r>
        <w:t>-</w:t>
      </w:r>
      <w:r>
        <w:tab/>
        <w:t>UE States at the end of the preamble</w:t>
      </w:r>
    </w:p>
    <w:p w14:paraId="5789DA14" w14:textId="77777777" w:rsidR="00A77C82" w:rsidRDefault="00A77C82" w:rsidP="00E972B2">
      <w:pPr>
        <w:pStyle w:val="B2"/>
      </w:pPr>
      <w:r>
        <w:t>-</w:t>
      </w:r>
      <w:r>
        <w:tab/>
        <w:t>The UE is in E-UTRA Registered, Idle Mode state.</w:t>
      </w:r>
    </w:p>
    <w:p w14:paraId="5E80106D" w14:textId="77777777" w:rsidR="00A77C82" w:rsidRDefault="00A77C82" w:rsidP="00E972B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E972B2">
      <w:pPr>
        <w:pStyle w:val="H6"/>
      </w:pPr>
      <w:r>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4BFEE744" w14:textId="77777777" w:rsidR="00A77C82" w:rsidRDefault="00A77C82" w:rsidP="00E972B2">
      <w:pPr>
        <w:pStyle w:val="H6"/>
      </w:pPr>
      <w:r>
        <w:t>System Simulator:</w:t>
      </w:r>
    </w:p>
    <w:p w14:paraId="0CFAF10D" w14:textId="77777777" w:rsidR="00A77C82" w:rsidRDefault="00A77C82" w:rsidP="00E972B2">
      <w:pPr>
        <w:pStyle w:val="B1"/>
      </w:pPr>
      <w:r>
        <w:t>-</w:t>
      </w:r>
      <w:r>
        <w:tab/>
        <w:t>SS (MCVideo server)</w:t>
      </w:r>
    </w:p>
    <w:p w14:paraId="11FE2EEE"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E972B2">
      <w:pPr>
        <w:pStyle w:val="H6"/>
      </w:pPr>
      <w:r>
        <w:t>IUT:</w:t>
      </w:r>
    </w:p>
    <w:p w14:paraId="4696D326" w14:textId="77777777" w:rsidR="00A77C82" w:rsidRDefault="00A77C82" w:rsidP="00E972B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E972B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E972B2">
      <w:pPr>
        <w:pStyle w:val="B1"/>
      </w:pPr>
      <w:r>
        <w:t>-</w:t>
      </w:r>
      <w:r>
        <w:tab/>
        <w:t>UE States at the end of the preamble</w:t>
      </w:r>
    </w:p>
    <w:p w14:paraId="51F277A3" w14:textId="77777777" w:rsidR="00A77C82" w:rsidRDefault="00A77C82" w:rsidP="00E972B2">
      <w:pPr>
        <w:pStyle w:val="B2"/>
      </w:pPr>
      <w:r>
        <w:t>-</w:t>
      </w:r>
      <w:r>
        <w:tab/>
        <w:t>The UE is in E-UTRA Registered, Idle Mode state.</w:t>
      </w:r>
    </w:p>
    <w:p w14:paraId="5DE4897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E972B2">
      <w:pPr>
        <w:pStyle w:val="H6"/>
      </w:pPr>
      <w:r>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t>6.1.2.5.3</w:t>
      </w:r>
      <w:r>
        <w:tab/>
        <w:t>Test description</w:t>
      </w:r>
    </w:p>
    <w:bookmarkEnd w:id="544"/>
    <w:p w14:paraId="142566F7" w14:textId="77777777" w:rsidR="00A77C82" w:rsidRDefault="00A77C82" w:rsidP="00E972B2">
      <w:pPr>
        <w:pStyle w:val="H6"/>
      </w:pPr>
      <w:r>
        <w:t>6.1.2.5.3.1</w:t>
      </w:r>
      <w:r>
        <w:tab/>
        <w:t>Pre-test conditions</w:t>
      </w:r>
    </w:p>
    <w:p w14:paraId="79EBDA7C" w14:textId="77777777" w:rsidR="00A77C82" w:rsidRDefault="00A77C82" w:rsidP="00E972B2">
      <w:pPr>
        <w:pStyle w:val="H6"/>
      </w:pPr>
      <w:r>
        <w:t>System Simulator:</w:t>
      </w:r>
    </w:p>
    <w:p w14:paraId="6829AF32" w14:textId="77777777" w:rsidR="00A77C82" w:rsidRDefault="00A77C82" w:rsidP="00E972B2">
      <w:pPr>
        <w:pStyle w:val="B1"/>
      </w:pPr>
      <w:r>
        <w:t>-</w:t>
      </w:r>
      <w:r>
        <w:tab/>
        <w:t>SS (MCVideo server)</w:t>
      </w:r>
    </w:p>
    <w:p w14:paraId="2232FD96"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E972B2">
      <w:pPr>
        <w:pStyle w:val="H6"/>
      </w:pPr>
      <w:r>
        <w:t>IUT:</w:t>
      </w:r>
    </w:p>
    <w:p w14:paraId="7644628A" w14:textId="77777777" w:rsidR="00A77C82" w:rsidRDefault="00A77C82" w:rsidP="00E972B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E972B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E972B2">
      <w:pPr>
        <w:pStyle w:val="B1"/>
      </w:pPr>
      <w:r>
        <w:t>-</w:t>
      </w:r>
      <w:r>
        <w:tab/>
        <w:t>UE States at the end of the preamble</w:t>
      </w:r>
    </w:p>
    <w:p w14:paraId="45D06343" w14:textId="77777777" w:rsidR="00A77C82" w:rsidRDefault="00A77C82" w:rsidP="00E972B2">
      <w:pPr>
        <w:pStyle w:val="B2"/>
      </w:pPr>
      <w:r>
        <w:t>-</w:t>
      </w:r>
      <w:r>
        <w:tab/>
        <w:t>The UE is in E-UTRA Registered, Idle Mode state.</w:t>
      </w:r>
    </w:p>
    <w:p w14:paraId="667CDF00" w14:textId="77777777" w:rsidR="00A77C82" w:rsidRDefault="00A77C82" w:rsidP="00E972B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E972B2">
      <w:pPr>
        <w:pStyle w:val="H6"/>
      </w:pPr>
      <w:r>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t>6.1.3.1.3</w:t>
      </w:r>
      <w:r>
        <w:tab/>
        <w:t>Test description</w:t>
      </w:r>
    </w:p>
    <w:p w14:paraId="6B1CCB8E" w14:textId="77777777" w:rsidR="00A77C82" w:rsidRDefault="00A77C82" w:rsidP="00E972B2">
      <w:pPr>
        <w:pStyle w:val="H6"/>
      </w:pPr>
      <w:r>
        <w:t>6.1.3.1.3.1</w:t>
      </w:r>
      <w:r>
        <w:tab/>
        <w:t>Pre-test conditions</w:t>
      </w:r>
    </w:p>
    <w:p w14:paraId="4AB9EB24" w14:textId="77777777" w:rsidR="00A77C82" w:rsidRDefault="00A77C82" w:rsidP="00E972B2">
      <w:pPr>
        <w:pStyle w:val="H6"/>
      </w:pPr>
      <w:r>
        <w:t>System Simulator:</w:t>
      </w:r>
    </w:p>
    <w:p w14:paraId="597E94ED" w14:textId="77777777" w:rsidR="00A77C82" w:rsidRDefault="00A77C82" w:rsidP="00E972B2">
      <w:pPr>
        <w:pStyle w:val="B1"/>
      </w:pPr>
      <w:r>
        <w:t>-</w:t>
      </w:r>
      <w:r>
        <w:tab/>
        <w:t>SS (MCVideo server)</w:t>
      </w:r>
    </w:p>
    <w:p w14:paraId="6824218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E972B2">
      <w:pPr>
        <w:pStyle w:val="H6"/>
      </w:pPr>
      <w:r>
        <w:t>IUT:</w:t>
      </w:r>
    </w:p>
    <w:p w14:paraId="21F150DC" w14:textId="77777777" w:rsidR="00A77C82" w:rsidRDefault="00A77C82" w:rsidP="00E972B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E972B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E972B2">
      <w:pPr>
        <w:pStyle w:val="B1"/>
      </w:pPr>
      <w:r>
        <w:t>-</w:t>
      </w:r>
      <w:r>
        <w:tab/>
        <w:t>UE States at the end of the preamble</w:t>
      </w:r>
    </w:p>
    <w:p w14:paraId="3E32883C" w14:textId="77777777" w:rsidR="00A77C82" w:rsidRDefault="00A77C82" w:rsidP="00E972B2">
      <w:pPr>
        <w:pStyle w:val="B2"/>
      </w:pPr>
      <w:r>
        <w:t>-</w:t>
      </w:r>
      <w:r>
        <w:tab/>
        <w:t>The UE is in E-UTRA Registered, Idle Mode state.</w:t>
      </w:r>
    </w:p>
    <w:p w14:paraId="33A133B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E972B2">
      <w:pPr>
        <w:pStyle w:val="H6"/>
      </w:pPr>
      <w:r>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32218528"/>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6F2DA9EE" w14:textId="77777777" w:rsidR="005D374E" w:rsidRDefault="005D374E" w:rsidP="00E972B2">
      <w:pPr>
        <w:pStyle w:val="H6"/>
      </w:pPr>
      <w:r>
        <w:t>System Simulator:</w:t>
      </w:r>
    </w:p>
    <w:p w14:paraId="45DD0326" w14:textId="77777777" w:rsidR="005D374E" w:rsidRDefault="005D374E" w:rsidP="00E972B2">
      <w:pPr>
        <w:pStyle w:val="B1"/>
      </w:pPr>
      <w:r>
        <w:t>-</w:t>
      </w:r>
      <w:r>
        <w:tab/>
        <w:t>SS (MCVideo server)</w:t>
      </w:r>
    </w:p>
    <w:p w14:paraId="4ACEB40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E972B2">
      <w:pPr>
        <w:pStyle w:val="H6"/>
      </w:pPr>
      <w:r>
        <w:t>IUT:</w:t>
      </w:r>
    </w:p>
    <w:p w14:paraId="22110810" w14:textId="77777777" w:rsidR="005D374E" w:rsidRDefault="005D374E" w:rsidP="00E972B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E972B2">
      <w:pPr>
        <w:pStyle w:val="B1"/>
      </w:pPr>
      <w:r>
        <w:t>-</w:t>
      </w:r>
      <w:r>
        <w:tab/>
        <w:t>UE States at the end of the preamble</w:t>
      </w:r>
    </w:p>
    <w:p w14:paraId="23CAD7A0" w14:textId="77777777" w:rsidR="005D374E" w:rsidRDefault="005D374E" w:rsidP="00E972B2">
      <w:pPr>
        <w:pStyle w:val="B2"/>
      </w:pPr>
      <w:r>
        <w:t>-</w:t>
      </w:r>
      <w:r>
        <w:tab/>
        <w:t>The UE is in E-UTRA Registered, Idle Mode state.</w:t>
      </w:r>
    </w:p>
    <w:p w14:paraId="37BEC89A" w14:textId="77777777" w:rsidR="005D374E" w:rsidRDefault="005D374E" w:rsidP="00E972B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E972B2">
      <w:pPr>
        <w:pStyle w:val="H6"/>
      </w:pPr>
      <w:r>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3D7A871D" w14:textId="77777777" w:rsidR="005D374E" w:rsidRDefault="005D374E" w:rsidP="00E972B2">
      <w:pPr>
        <w:pStyle w:val="H6"/>
      </w:pPr>
      <w:r>
        <w:t>System Simulator:</w:t>
      </w:r>
    </w:p>
    <w:p w14:paraId="209E3D27" w14:textId="77777777" w:rsidR="005D374E" w:rsidRDefault="005D374E" w:rsidP="00E972B2">
      <w:pPr>
        <w:pStyle w:val="B1"/>
      </w:pPr>
      <w:r>
        <w:t>-</w:t>
      </w:r>
      <w:r>
        <w:tab/>
        <w:t>SS (MCVideo server)</w:t>
      </w:r>
    </w:p>
    <w:p w14:paraId="719CBDEF" w14:textId="1F0BE23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E972B2">
      <w:pPr>
        <w:pStyle w:val="H6"/>
      </w:pPr>
      <w:r>
        <w:t>IUT:</w:t>
      </w:r>
    </w:p>
    <w:p w14:paraId="25727E05" w14:textId="77777777" w:rsidR="005D374E" w:rsidRDefault="005D374E" w:rsidP="00E972B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E972B2">
      <w:pPr>
        <w:pStyle w:val="B1"/>
      </w:pPr>
      <w:r>
        <w:t>-</w:t>
      </w:r>
      <w:r>
        <w:tab/>
        <w:t>UE States at the end of the preamble</w:t>
      </w:r>
    </w:p>
    <w:p w14:paraId="5D02DA7D" w14:textId="77777777" w:rsidR="005D374E" w:rsidRDefault="005D374E" w:rsidP="00E972B2">
      <w:pPr>
        <w:pStyle w:val="B2"/>
      </w:pPr>
      <w:r>
        <w:t>-</w:t>
      </w:r>
      <w:r>
        <w:tab/>
        <w:t>The UE is in E-UTRA Registered, Idle Mode state.</w:t>
      </w:r>
    </w:p>
    <w:p w14:paraId="5184DC61"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E972B2">
      <w:pPr>
        <w:pStyle w:val="H6"/>
      </w:pPr>
      <w:bookmarkStart w:id="635" w:name="_Toc52787557"/>
      <w:bookmarkStart w:id="636" w:name="_Toc52787739"/>
      <w:bookmarkStart w:id="637" w:name="_Toc75906961"/>
      <w:bookmarkStart w:id="638" w:name="_Toc75907298"/>
      <w:r>
        <w:t>6.4.3.3</w:t>
      </w:r>
      <w:r>
        <w:tab/>
        <w:t>Test description</w:t>
      </w:r>
      <w:bookmarkEnd w:id="635"/>
      <w:bookmarkEnd w:id="636"/>
      <w:bookmarkEnd w:id="637"/>
      <w:bookmarkEnd w:id="638"/>
    </w:p>
    <w:p w14:paraId="09298990" w14:textId="77777777" w:rsidR="005D374E" w:rsidRDefault="005D374E" w:rsidP="00E972B2">
      <w:pPr>
        <w:pStyle w:val="H6"/>
      </w:pPr>
      <w:bookmarkStart w:id="639" w:name="_Toc52787558"/>
      <w:bookmarkStart w:id="640" w:name="_Toc52787740"/>
      <w:bookmarkStart w:id="641" w:name="_Toc75906962"/>
      <w:bookmarkStart w:id="642" w:name="_Toc75907299"/>
      <w:r>
        <w:t>6.4.3.3.1</w:t>
      </w:r>
      <w:r>
        <w:tab/>
        <w:t>Pre-test conditions</w:t>
      </w:r>
      <w:bookmarkEnd w:id="639"/>
      <w:bookmarkEnd w:id="640"/>
      <w:bookmarkEnd w:id="641"/>
      <w:bookmarkEnd w:id="642"/>
    </w:p>
    <w:p w14:paraId="198F17CE" w14:textId="77777777" w:rsidR="005D374E" w:rsidRDefault="005D374E" w:rsidP="00E972B2">
      <w:pPr>
        <w:pStyle w:val="H6"/>
      </w:pPr>
      <w:r>
        <w:t>System Simulator:</w:t>
      </w:r>
    </w:p>
    <w:p w14:paraId="2191000C" w14:textId="77777777" w:rsidR="005D374E" w:rsidRDefault="005D374E" w:rsidP="00E972B2">
      <w:pPr>
        <w:pStyle w:val="B1"/>
      </w:pPr>
      <w:r>
        <w:t>-</w:t>
      </w:r>
      <w:r>
        <w:tab/>
        <w:t>SS (MCVideo server)</w:t>
      </w:r>
    </w:p>
    <w:p w14:paraId="52BB8767" w14:textId="1530C6DD"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E972B2">
      <w:pPr>
        <w:pStyle w:val="H6"/>
      </w:pPr>
      <w:r>
        <w:t>IUT:</w:t>
      </w:r>
    </w:p>
    <w:p w14:paraId="48DEB0DB" w14:textId="77777777" w:rsidR="005D374E" w:rsidRDefault="005D374E" w:rsidP="00E972B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E972B2">
      <w:pPr>
        <w:pStyle w:val="B1"/>
      </w:pPr>
      <w:r>
        <w:t>-</w:t>
      </w:r>
      <w:r>
        <w:tab/>
        <w:t>UE States at the end of the preamble</w:t>
      </w:r>
    </w:p>
    <w:p w14:paraId="2203EFEC" w14:textId="77777777" w:rsidR="005D374E" w:rsidRDefault="005D374E" w:rsidP="00E972B2">
      <w:pPr>
        <w:pStyle w:val="B2"/>
      </w:pPr>
      <w:r>
        <w:t>-</w:t>
      </w:r>
      <w:r>
        <w:tab/>
        <w:t>The UE is in E-UTRA Registered, Idle Mode state.</w:t>
      </w:r>
    </w:p>
    <w:p w14:paraId="0C17F96B" w14:textId="2DF556E0" w:rsidR="005D374E" w:rsidRDefault="005D374E" w:rsidP="00E972B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7BD5F4CF" w14:textId="77777777" w:rsidR="005D374E" w:rsidRDefault="005D374E" w:rsidP="00E972B2">
      <w:pPr>
        <w:pStyle w:val="H6"/>
      </w:pPr>
      <w:r>
        <w:t>System Simulator:</w:t>
      </w:r>
    </w:p>
    <w:p w14:paraId="5A1D9AF0" w14:textId="77777777" w:rsidR="005D374E" w:rsidRDefault="005D374E" w:rsidP="00E972B2">
      <w:pPr>
        <w:pStyle w:val="B1"/>
      </w:pPr>
      <w:r>
        <w:t>-</w:t>
      </w:r>
      <w:r>
        <w:tab/>
        <w:t>SS (MCVideo server)</w:t>
      </w:r>
    </w:p>
    <w:p w14:paraId="3CCDDF33"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E972B2">
      <w:pPr>
        <w:pStyle w:val="H6"/>
      </w:pPr>
      <w:r>
        <w:t>IUT:</w:t>
      </w:r>
    </w:p>
    <w:p w14:paraId="19035F43" w14:textId="77777777" w:rsidR="005D374E" w:rsidRDefault="005D374E" w:rsidP="00E972B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E972B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E972B2">
      <w:pPr>
        <w:pStyle w:val="B1"/>
      </w:pPr>
      <w:r>
        <w:t>-</w:t>
      </w:r>
      <w:r>
        <w:tab/>
        <w:t>UE States at the end of the preamble</w:t>
      </w:r>
    </w:p>
    <w:p w14:paraId="06B9AF3B" w14:textId="77777777" w:rsidR="005D374E" w:rsidRDefault="005D374E" w:rsidP="00E972B2">
      <w:pPr>
        <w:pStyle w:val="B2"/>
      </w:pPr>
      <w:r>
        <w:t>-</w:t>
      </w:r>
      <w:r>
        <w:tab/>
        <w:t>The UE is in E-UTRA Registered, Idle Mode state.</w:t>
      </w:r>
    </w:p>
    <w:p w14:paraId="1C842302" w14:textId="77777777" w:rsidR="005D374E" w:rsidRDefault="005D374E" w:rsidP="00E972B2">
      <w:pPr>
        <w:pStyle w:val="B2"/>
      </w:pPr>
      <w:r>
        <w:t>-</w:t>
      </w:r>
      <w:r>
        <w:tab/>
        <w:t>The MCVideo Client Application has been activated and User has registered-in as the MCVideo User with the Server as active user at the Client.</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7F2CE9D6" w14:textId="77777777" w:rsidR="005D374E" w:rsidRDefault="005D374E" w:rsidP="00E972B2">
      <w:pPr>
        <w:pStyle w:val="H6"/>
      </w:pPr>
      <w:r>
        <w:t>System Simulator:</w:t>
      </w:r>
    </w:p>
    <w:p w14:paraId="7913B358" w14:textId="77777777" w:rsidR="005D374E" w:rsidRDefault="005D374E" w:rsidP="00E972B2">
      <w:pPr>
        <w:pStyle w:val="B1"/>
      </w:pPr>
      <w:r>
        <w:t>-</w:t>
      </w:r>
      <w:r>
        <w:tab/>
        <w:t>SS (MCVideo server)</w:t>
      </w:r>
    </w:p>
    <w:p w14:paraId="03D439DF" w14:textId="165446DA"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E972B2">
      <w:pPr>
        <w:pStyle w:val="H6"/>
      </w:pPr>
      <w:r>
        <w:t>IUT:</w:t>
      </w:r>
    </w:p>
    <w:p w14:paraId="0BED1E5C" w14:textId="77777777" w:rsidR="005D374E" w:rsidRDefault="005D374E" w:rsidP="00E972B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E972B2">
      <w:pPr>
        <w:pStyle w:val="B1"/>
      </w:pPr>
      <w:r>
        <w:t>-</w:t>
      </w:r>
      <w:r>
        <w:tab/>
        <w:t>UE States at the end of the preamble</w:t>
      </w:r>
    </w:p>
    <w:p w14:paraId="5579E4BC" w14:textId="77777777" w:rsidR="005D374E" w:rsidRDefault="005D374E" w:rsidP="00E972B2">
      <w:pPr>
        <w:pStyle w:val="B2"/>
      </w:pPr>
      <w:r>
        <w:t>-</w:t>
      </w:r>
      <w:r>
        <w:tab/>
        <w:t>The UE is in E-UTRA Registered, Idle Mode state.</w:t>
      </w:r>
    </w:p>
    <w:p w14:paraId="4048D1AB" w14:textId="77777777" w:rsidR="005D374E" w:rsidRDefault="005D374E" w:rsidP="00E972B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30908D3E" w14:textId="77777777" w:rsidR="005D374E" w:rsidRDefault="005D374E" w:rsidP="00E972B2">
      <w:pPr>
        <w:pStyle w:val="H6"/>
      </w:pPr>
      <w:r>
        <w:t>System Simulator:</w:t>
      </w:r>
    </w:p>
    <w:p w14:paraId="34874922" w14:textId="77777777" w:rsidR="005D374E" w:rsidRDefault="005D374E" w:rsidP="00E972B2">
      <w:pPr>
        <w:pStyle w:val="B1"/>
      </w:pPr>
      <w:r>
        <w:t>-</w:t>
      </w:r>
      <w:r>
        <w:tab/>
        <w:t>SS (MCVideo server)</w:t>
      </w:r>
    </w:p>
    <w:p w14:paraId="450D6D60"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E972B2">
      <w:pPr>
        <w:pStyle w:val="H6"/>
      </w:pPr>
      <w:r>
        <w:t>IUT:</w:t>
      </w:r>
    </w:p>
    <w:p w14:paraId="72ED1FAB" w14:textId="77777777" w:rsidR="005D374E" w:rsidRDefault="005D374E" w:rsidP="00E972B2">
      <w:pPr>
        <w:pStyle w:val="B1"/>
      </w:pPr>
      <w:r>
        <w:t>-</w:t>
      </w:r>
      <w:r>
        <w:tab/>
        <w:t>UE (MCVideo client)</w:t>
      </w:r>
    </w:p>
    <w:p w14:paraId="0DE4CD00" w14:textId="77777777" w:rsidR="005D374E" w:rsidRDefault="005D374E" w:rsidP="00E972B2">
      <w:pPr>
        <w:pStyle w:val="B2"/>
      </w:pPr>
      <w:r>
        <w:t>-</w:t>
      </w:r>
      <w:r>
        <w:tab/>
        <w:t>UE (MCVideo client) is set for manual commencement mode answering</w:t>
      </w:r>
    </w:p>
    <w:p w14:paraId="1D991F71" w14:textId="77777777" w:rsidR="005D374E" w:rsidRDefault="005D374E" w:rsidP="00E972B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t>-</w:t>
      </w:r>
      <w:r>
        <w:tab/>
        <w:t>The test USIM set as defined in TS 36.579-1 [2] clause 5.5.10 is inserted.</w:t>
      </w:r>
    </w:p>
    <w:p w14:paraId="3799E6B4" w14:textId="77777777" w:rsidR="005D374E" w:rsidRDefault="005D374E" w:rsidP="00E972B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E972B2">
      <w:pPr>
        <w:pStyle w:val="B1"/>
      </w:pPr>
      <w:r>
        <w:t>-</w:t>
      </w:r>
      <w:r>
        <w:tab/>
        <w:t>UE States at the end of the preamble</w:t>
      </w:r>
    </w:p>
    <w:p w14:paraId="23AA8187" w14:textId="77777777" w:rsidR="005D374E" w:rsidRDefault="005D374E" w:rsidP="00E972B2">
      <w:pPr>
        <w:pStyle w:val="B2"/>
      </w:pPr>
      <w:r>
        <w:t>-</w:t>
      </w:r>
      <w:r>
        <w:tab/>
        <w:t>The UE is in E-UTRA Registered, Idle Mode state.</w:t>
      </w:r>
    </w:p>
    <w:p w14:paraId="5F37D7CE" w14:textId="77777777" w:rsidR="005D374E" w:rsidRDefault="005D374E" w:rsidP="00E972B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4F0679EF" w14:textId="77777777" w:rsidR="005D374E" w:rsidRDefault="005D374E" w:rsidP="00E972B2">
      <w:pPr>
        <w:pStyle w:val="H6"/>
      </w:pPr>
      <w:r>
        <w:t>System Simulator:</w:t>
      </w:r>
    </w:p>
    <w:p w14:paraId="46809DF1" w14:textId="77777777" w:rsidR="005D374E" w:rsidRDefault="005D374E" w:rsidP="00E972B2">
      <w:pPr>
        <w:pStyle w:val="B1"/>
      </w:pPr>
      <w:r>
        <w:t>-</w:t>
      </w:r>
      <w:r>
        <w:tab/>
        <w:t>SS (MCVideo server)</w:t>
      </w:r>
    </w:p>
    <w:p w14:paraId="4F37F16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E972B2">
      <w:pPr>
        <w:pStyle w:val="H6"/>
      </w:pPr>
      <w:r>
        <w:t>IUT:</w:t>
      </w:r>
    </w:p>
    <w:p w14:paraId="78AFF541" w14:textId="77777777" w:rsidR="005D374E" w:rsidRDefault="005D374E" w:rsidP="00E972B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E972B2">
      <w:pPr>
        <w:pStyle w:val="B1"/>
      </w:pPr>
      <w:r>
        <w:t>-</w:t>
      </w:r>
      <w:r>
        <w:tab/>
        <w:t>UE States at the end of the preamble</w:t>
      </w:r>
    </w:p>
    <w:p w14:paraId="31A35DB8" w14:textId="77777777" w:rsidR="005D374E" w:rsidRDefault="005D374E" w:rsidP="00E972B2">
      <w:pPr>
        <w:pStyle w:val="B2"/>
      </w:pPr>
      <w:r>
        <w:t>-</w:t>
      </w:r>
      <w:r>
        <w:tab/>
        <w:t>The UE is in E-UTRA Registered, Idle Mode state.</w:t>
      </w:r>
    </w:p>
    <w:p w14:paraId="634F395A"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5BB3DBC3" w14:textId="77777777" w:rsidR="005D374E" w:rsidRDefault="005D374E" w:rsidP="00E972B2">
      <w:pPr>
        <w:pStyle w:val="H6"/>
      </w:pPr>
      <w:r>
        <w:t>System Simulator:</w:t>
      </w:r>
    </w:p>
    <w:p w14:paraId="1E02A0C8" w14:textId="77777777" w:rsidR="005D374E" w:rsidRDefault="005D374E" w:rsidP="00E972B2">
      <w:pPr>
        <w:pStyle w:val="B1"/>
      </w:pPr>
      <w:r>
        <w:t>-</w:t>
      </w:r>
      <w:r>
        <w:tab/>
        <w:t>SS (MCVideo server)</w:t>
      </w:r>
    </w:p>
    <w:p w14:paraId="65DEE36F"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E972B2">
      <w:pPr>
        <w:pStyle w:val="H6"/>
      </w:pPr>
      <w:r>
        <w:t>IUT:</w:t>
      </w:r>
    </w:p>
    <w:p w14:paraId="3D609191" w14:textId="77777777" w:rsidR="005D374E" w:rsidRDefault="005D374E" w:rsidP="00E972B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E972B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E972B2">
      <w:pPr>
        <w:pStyle w:val="B1"/>
      </w:pPr>
      <w:r>
        <w:t>-</w:t>
      </w:r>
      <w:r>
        <w:tab/>
        <w:t>UE States at the end of the preamble</w:t>
      </w:r>
    </w:p>
    <w:p w14:paraId="21E243F0" w14:textId="77777777" w:rsidR="005D374E" w:rsidRDefault="005D374E" w:rsidP="00E972B2">
      <w:pPr>
        <w:pStyle w:val="B2"/>
      </w:pPr>
      <w:r>
        <w:t>-</w:t>
      </w:r>
      <w:r>
        <w:tab/>
        <w:t>The UE is in E-UTRA Registered, Idle Mode state.</w:t>
      </w:r>
    </w:p>
    <w:p w14:paraId="0055117A" w14:textId="77777777" w:rsidR="005D374E" w:rsidRDefault="005D374E" w:rsidP="00E972B2">
      <w:pPr>
        <w:pStyle w:val="B2"/>
      </w:pPr>
      <w:r>
        <w:t>-</w:t>
      </w:r>
      <w:r>
        <w:tab/>
        <w:t>The MCVideo Client Application has been activated and User has registered-in as the MCVideo User with the Server as active user at the Client.</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32218529"/>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132218530"/>
      <w:bookmarkStart w:id="806" w:name="_Toc90630603"/>
      <w:r>
        <w:t>6.3.1</w:t>
      </w:r>
      <w:r>
        <w:tab/>
        <w:t>On-network / Emergency alert / Cancel emergency alert / Client Originated (CO)</w:t>
      </w:r>
      <w:bookmarkEnd w:id="804"/>
      <w:bookmarkEnd w:id="805"/>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17A2E880"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32218531"/>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044A6D14" w:rsidR="002528A9" w:rsidRDefault="002528A9">
            <w:pPr>
              <w:pStyle w:val="TAL"/>
              <w:rPr>
                <w:lang w:val="fr-FR"/>
              </w:rPr>
            </w:pPr>
            <w:r>
              <w:rPr>
                <w:lang w:val="fr-FR"/>
              </w:rPr>
              <w:t>px_MCX_CoordinateLongitude_Client_B (NOTE 1</w:t>
            </w:r>
            <w:r w:rsidR="00B91CB4"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067382B3" w:rsidR="002528A9" w:rsidRDefault="002528A9">
            <w:pPr>
              <w:pStyle w:val="TAL"/>
              <w:rPr>
                <w:lang w:val="fr-FR"/>
              </w:rPr>
            </w:pPr>
            <w:r>
              <w:rPr>
                <w:lang w:val="fr-FR"/>
              </w:rPr>
              <w:t>px_MCX_CoordinateLatitude_Client_B (NOTE 1</w:t>
            </w:r>
            <w:r w:rsidR="00B91CB4">
              <w:rPr>
                <w:lang w:val="fr-FR"/>
              </w:rPr>
              <w:t>, 3</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CD5F6D9" w14:textId="77777777" w:rsidR="00B91CB4" w:rsidRDefault="002528A9" w:rsidP="00B91CB4">
            <w:pPr>
              <w:pStyle w:val="TAN"/>
            </w:pPr>
            <w:r>
              <w:t>NOTE 1:</w:t>
            </w:r>
            <w:r>
              <w:tab/>
              <w:t>Shall be encrypted as described in TS 36.579-1[2] Table 5.5.3.4.4-2A.</w:t>
            </w:r>
          </w:p>
          <w:p w14:paraId="776BC403" w14:textId="77777777" w:rsidR="00B91CB4" w:rsidRDefault="00B91CB4" w:rsidP="00B91CB4">
            <w:pPr>
              <w:pStyle w:val="TAN"/>
            </w:pPr>
            <w:r>
              <w:t>NOTE 2:</w:t>
            </w:r>
            <w:r>
              <w:tab/>
              <w:t>Longitude of px_MCX_CoordinateLongitude_Client_B degrees encoded according to TS 23.032 [36] clause 6.1.</w:t>
            </w:r>
          </w:p>
          <w:p w14:paraId="45420582" w14:textId="7C4B977B" w:rsidR="002528A9" w:rsidRDefault="00B91CB4" w:rsidP="00B91CB4">
            <w:pPr>
              <w:pStyle w:val="TAN"/>
            </w:pPr>
            <w:r>
              <w:t>NOTE 3:</w:t>
            </w:r>
            <w:r>
              <w:tab/>
              <w:t>Latitude of px_MCX_CoordinateLatitude_Client_B degrees encoded according to TS 23.032 [36] clause 6.1.</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6"/>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32218532"/>
      <w:r w:rsidRPr="00201E3B">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32218533"/>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132218534"/>
      <w:bookmarkStart w:id="814"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3"/>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15C8AC3" w14:textId="77777777" w:rsidR="00A04A09" w:rsidRDefault="00A04A09" w:rsidP="00A04A09">
      <w:pPr>
        <w:pStyle w:val="H6"/>
      </w:pPr>
      <w:r>
        <w:t>System Simulator:</w:t>
      </w:r>
    </w:p>
    <w:p w14:paraId="46442073" w14:textId="77777777" w:rsidR="00A04A09" w:rsidRDefault="00A04A09" w:rsidP="00A04A09">
      <w:pPr>
        <w:pStyle w:val="B1"/>
      </w:pPr>
      <w:r>
        <w:t>-</w:t>
      </w:r>
      <w:r>
        <w:tab/>
        <w:t>SS (MCVideo server)</w:t>
      </w:r>
    </w:p>
    <w:p w14:paraId="3E9DABCD" w14:textId="77777777" w:rsidR="00A04A09" w:rsidRDefault="00A04A09" w:rsidP="00A04A0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D4B103" w14:textId="77777777" w:rsidR="00A04A09" w:rsidRDefault="00A04A09" w:rsidP="00A04A09">
      <w:pPr>
        <w:pStyle w:val="H6"/>
      </w:pPr>
      <w:r>
        <w:t>IUT:</w:t>
      </w:r>
    </w:p>
    <w:p w14:paraId="17979C41" w14:textId="77777777" w:rsidR="00A04A09" w:rsidRDefault="00A04A09" w:rsidP="00A04A09">
      <w:pPr>
        <w:pStyle w:val="B1"/>
      </w:pPr>
      <w:r>
        <w:t>-</w:t>
      </w:r>
      <w:r>
        <w:tab/>
        <w:t>UE (MCVideo client)</w:t>
      </w:r>
    </w:p>
    <w:p w14:paraId="5A83F7D1" w14:textId="77777777" w:rsidR="00EB5F99" w:rsidRDefault="00B91CB4" w:rsidP="008D6305">
      <w:pPr>
        <w:pStyle w:val="B1"/>
      </w:pPr>
      <w:r w:rsidRPr="00B91CB4">
        <w:t>-</w:t>
      </w:r>
      <w:r w:rsidRPr="00B91CB4">
        <w:tab/>
        <w:t>The test USIM set as defined in TS 36.579-1 [2] clause 5.5.10 is inserted.</w:t>
      </w:r>
    </w:p>
    <w:p w14:paraId="2199F15B" w14:textId="3D35F850" w:rsidR="00A04A09" w:rsidRDefault="00A04A09" w:rsidP="00EB5F99">
      <w:pPr>
        <w:pStyle w:val="H6"/>
      </w:pPr>
      <w:r>
        <w:t>Preamble:</w:t>
      </w:r>
    </w:p>
    <w:p w14:paraId="7314E148" w14:textId="77777777" w:rsidR="00B91CB4" w:rsidRDefault="00B91CB4" w:rsidP="00B91CB4">
      <w:pPr>
        <w:pStyle w:val="B1"/>
      </w:pPr>
      <w:r>
        <w:t>-</w:t>
      </w:r>
      <w:r>
        <w:tab/>
        <w:t>The UE has performed procedure 'MCVideo UE registration' as specified in TS 36.579-1 [2] clause 5.4.2A.</w:t>
      </w:r>
    </w:p>
    <w:p w14:paraId="4BEEA8EA" w14:textId="77777777" w:rsidR="00B91CB4" w:rsidRDefault="00B91CB4" w:rsidP="00B91CB4">
      <w:pPr>
        <w:pStyle w:val="B1"/>
      </w:pPr>
      <w:r>
        <w:t>-</w:t>
      </w:r>
      <w:r>
        <w:tab/>
        <w:t>The UE has performed procedure 'MCX Authorization/Configuration and Key Generation' as specified in TS 36.579-1 [2] clause 5.3.2.</w:t>
      </w:r>
    </w:p>
    <w:p w14:paraId="5BE65870" w14:textId="77777777" w:rsidR="00A04A09" w:rsidRDefault="00A04A09" w:rsidP="00A04A09">
      <w:pPr>
        <w:pStyle w:val="B1"/>
      </w:pPr>
      <w:r>
        <w:t>-</w:t>
      </w:r>
      <w:r>
        <w:tab/>
        <w:t>UE States at the end of the preamble</w:t>
      </w:r>
    </w:p>
    <w:p w14:paraId="2EDBB547" w14:textId="77777777" w:rsidR="00A04A09" w:rsidRDefault="00A04A09" w:rsidP="00A04A09">
      <w:pPr>
        <w:pStyle w:val="B2"/>
      </w:pPr>
      <w:r>
        <w:t>-</w:t>
      </w:r>
      <w:r>
        <w:tab/>
        <w:t>The UE is in E-UTRA Registered, Idle Mode state.</w:t>
      </w:r>
    </w:p>
    <w:p w14:paraId="3DC6308C" w14:textId="77777777" w:rsidR="00A04A09" w:rsidRDefault="00A04A09" w:rsidP="00A04A09">
      <w:pPr>
        <w:pStyle w:val="B2"/>
      </w:pPr>
      <w:r>
        <w:t>-</w:t>
      </w:r>
      <w:r>
        <w:tab/>
        <w:t>The MCVideo Client Application has been activated and User has registered-in as the MCVideo User with the Server as active user at the Client.</w:t>
      </w:r>
    </w:p>
    <w:p w14:paraId="774136D5" w14:textId="77777777" w:rsidR="00A04A09" w:rsidRDefault="00A04A09" w:rsidP="00A04A09">
      <w:pPr>
        <w:pStyle w:val="H6"/>
      </w:pPr>
      <w:r>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09034203"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36.579-1 [2] Table 5.3.4.3-1 </w:t>
            </w:r>
            <w:r>
              <w:t xml:space="preserve">to establish </w:t>
            </w:r>
            <w:r w:rsidR="00B91CB4" w:rsidRPr="00B91CB4">
              <w:t xml:space="preserve">one-to-one video pull </w:t>
            </w:r>
            <w:r>
              <w:t xml:space="preserve">call with </w:t>
            </w:r>
            <w:r w:rsidR="00B91CB4" w:rsidRPr="00B91CB4">
              <w:t>a</w:t>
            </w:r>
            <w:r>
              <w:t xml:space="preserve">utomatic </w:t>
            </w:r>
            <w:r w:rsidR="00B91CB4" w:rsidRPr="00B91CB4">
              <w:t>c</w:t>
            </w:r>
            <w:r>
              <w:t xml:space="preserve">ommencement </w:t>
            </w:r>
            <w:r w:rsidR="00B91CB4"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28D360A6" w14:textId="5D081E2B" w:rsidR="00B91CB4" w:rsidRPr="00B91CB4" w:rsidRDefault="00A04A09" w:rsidP="00B91CB4">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p w14:paraId="3392BF92" w14:textId="502F9486" w:rsidR="00A04A09" w:rsidRDefault="00B91CB4" w:rsidP="00B91CB4">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39A2EF39" w:rsidR="00A04A09" w:rsidRDefault="00A04A09">
            <w:pPr>
              <w:pStyle w:val="TAL"/>
              <w:keepNext w:val="0"/>
              <w:keepLines w:val="0"/>
              <w:widowControl w:val="0"/>
            </w:pPr>
            <w:r>
              <w:t xml:space="preserve">Make the UE (MCVideo client) request end </w:t>
            </w:r>
            <w:r w:rsidR="00B91CB4" w:rsidRPr="00B91CB4">
              <w:t xml:space="preserve">of </w:t>
            </w:r>
            <w:r>
              <w:t>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3AC01FF2" w:rsidR="00A04A09" w:rsidRDefault="00A04A09">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5C923A3C" w:rsidR="00A04A09" w:rsidRDefault="00A04A0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47856BB4" w14:textId="70D1019C" w:rsidR="00B91CB4" w:rsidRDefault="00A04A09" w:rsidP="00B91CB4">
            <w:pPr>
              <w:pStyle w:val="TAN"/>
            </w:pPr>
            <w:r>
              <w:t>NOTE 1:</w:t>
            </w:r>
            <w:r w:rsidR="00B91CB4" w:rsidRPr="00B91CB4">
              <w:tab/>
            </w:r>
            <w:r>
              <w:t>This action is expected to be done via a suitable implementation-dependent MMI.</w:t>
            </w:r>
          </w:p>
          <w:p w14:paraId="6481BCF1" w14:textId="78920ED1" w:rsidR="00B91CB4" w:rsidRDefault="00B91CB4" w:rsidP="00B91CB4">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64F6ECD" w14:textId="77777777" w:rsidR="008D6305" w:rsidRDefault="008D6305" w:rsidP="00B91CB4">
            <w:pPr>
              <w:pStyle w:val="TAN"/>
            </w:pPr>
          </w:p>
          <w:p w14:paraId="5A9F89C3" w14:textId="1D37BA81" w:rsidR="00A04A09" w:rsidRDefault="00B91CB4" w:rsidP="008D6305">
            <w:pPr>
              <w:pStyle w:val="TAN"/>
            </w:pPr>
            <w:r w:rsidRPr="008D6305">
              <w:rPr>
                <w:color w:val="FF0000"/>
              </w:rPr>
              <w:t>Editor's note:</w:t>
            </w:r>
            <w:r w:rsidR="008D6305">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158C246A" w:rsidR="00A04A09" w:rsidRDefault="00A04A09">
            <w:pPr>
              <w:pStyle w:val="TAL"/>
            </w:pPr>
            <w:r>
              <w:t>Derivation Path: TS 36.579-1 [2], Table 5.5.3.1.2-2, condition INITIAL_SDP_OFFER, PRIVATE-CALL</w:t>
            </w:r>
          </w:p>
        </w:tc>
      </w:tr>
    </w:tbl>
    <w:p w14:paraId="43A35A4E" w14:textId="77777777" w:rsidR="00A04A09" w:rsidRDefault="00A04A09" w:rsidP="00A04A09"/>
    <w:p w14:paraId="6CCC3D72" w14:textId="77777777" w:rsidR="00A04A09" w:rsidRDefault="00A04A09" w:rsidP="00A04A09">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3C5DABC8" w:rsidR="00A04A09" w:rsidRDefault="00A04A09" w:rsidP="00A04A09">
      <w:pPr>
        <w:pStyle w:val="TH"/>
      </w:pPr>
      <w:r>
        <w:t>Table 6.4.2.3.3-4: SIP 200 (OK) from the UE (Step 5, Table 6.4.2.3.2-1;</w:t>
      </w:r>
      <w:r>
        <w:br/>
        <w:t>Step 4, TS 36.579-1 [2]</w:t>
      </w:r>
      <w:r w:rsidR="00B91CB4"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B91CB4">
        <w:trPr>
          <w:tblHeader/>
        </w:trPr>
        <w:tc>
          <w:tcPr>
            <w:tcW w:w="9630"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69FEC13F" w14:textId="77777777" w:rsidR="00B91CB4" w:rsidRDefault="00B91CB4" w:rsidP="00B91CB4"/>
    <w:p w14:paraId="6D487D9A" w14:textId="77777777" w:rsidR="00B91CB4" w:rsidRDefault="00B91CB4" w:rsidP="00B91CB4">
      <w:pPr>
        <w:pStyle w:val="TH"/>
      </w:pPr>
      <w:r>
        <w:t xml:space="preserve">Table </w:t>
      </w:r>
      <w:r w:rsidRPr="0030393A">
        <w:t>6.4.2.3.3-</w:t>
      </w:r>
      <w:r>
        <w:t xml:space="preserve">6: SIP BYE from the UE (Step 8, Table </w:t>
      </w:r>
      <w:r w:rsidRPr="0030393A">
        <w:t>6.4.2.3.2-1</w:t>
      </w:r>
      <w:r>
        <w:t>;</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B91CB4" w14:paraId="66591822" w14:textId="77777777" w:rsidTr="00A5514B">
        <w:trPr>
          <w:tblHeader/>
        </w:trPr>
        <w:tc>
          <w:tcPr>
            <w:tcW w:w="9634" w:type="dxa"/>
            <w:tcBorders>
              <w:top w:val="single" w:sz="4" w:space="0" w:color="auto"/>
              <w:left w:val="single" w:sz="4" w:space="0" w:color="auto"/>
              <w:bottom w:val="single" w:sz="4" w:space="0" w:color="auto"/>
              <w:right w:val="single" w:sz="4" w:space="0" w:color="auto"/>
            </w:tcBorders>
            <w:hideMark/>
          </w:tcPr>
          <w:p w14:paraId="1107767B" w14:textId="77777777" w:rsidR="00B91CB4" w:rsidRDefault="00B91CB4" w:rsidP="00A5514B">
            <w:pPr>
              <w:pStyle w:val="TAL"/>
            </w:pPr>
            <w:r>
              <w:t>Derivation Path: TS 36.579-1 [2], Table 5.5.2.2-1, condition MT_CALL</w:t>
            </w:r>
          </w:p>
        </w:tc>
      </w:tr>
    </w:tbl>
    <w:p w14:paraId="0DAC5EEB" w14:textId="75A6E73C" w:rsidR="00A04A09" w:rsidRDefault="00A04A09" w:rsidP="00A04A09"/>
    <w:p w14:paraId="57052F8B" w14:textId="77777777" w:rsidR="00AE50DC" w:rsidRPr="00201E3B" w:rsidRDefault="00AE50DC" w:rsidP="00AE50DC">
      <w:pPr>
        <w:pStyle w:val="Heading2"/>
      </w:pPr>
      <w:bookmarkStart w:id="815" w:name="_Toc132218535"/>
      <w:r w:rsidRPr="00201E3B">
        <w:t>6.5</w:t>
      </w:r>
      <w:r w:rsidRPr="00201E3B">
        <w:tab/>
        <w:t>Video Push</w:t>
      </w:r>
      <w:bookmarkEnd w:id="814"/>
      <w:bookmarkEnd w:id="815"/>
    </w:p>
    <w:p w14:paraId="5A5A7929" w14:textId="77777777" w:rsidR="00F67D29" w:rsidRPr="002103AD" w:rsidRDefault="00F67D29" w:rsidP="00F67D29">
      <w:pPr>
        <w:pStyle w:val="Heading3"/>
      </w:pPr>
      <w:bookmarkStart w:id="816" w:name="_Toc99871300"/>
      <w:bookmarkStart w:id="817" w:name="_Toc132218536"/>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3CF5B427" w14:textId="77777777" w:rsidR="00AE50DC" w:rsidRPr="00201E3B" w:rsidRDefault="00AE50DC" w:rsidP="00AE50DC">
      <w:pPr>
        <w:pStyle w:val="Heading2"/>
      </w:pPr>
      <w:bookmarkStart w:id="818" w:name="_Toc99871301"/>
      <w:bookmarkStart w:id="819" w:name="_Toc132218537"/>
      <w:r w:rsidRPr="00201E3B">
        <w:t>6.6</w:t>
      </w:r>
      <w:r w:rsidRPr="00201E3B">
        <w:tab/>
        <w:t>Capability information sharing</w:t>
      </w:r>
      <w:bookmarkEnd w:id="818"/>
      <w:bookmarkEnd w:id="819"/>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0" w:name="_Toc99871302"/>
      <w:bookmarkStart w:id="821" w:name="_Toc132218538"/>
      <w:r w:rsidRPr="00201E3B">
        <w:t>6.7</w:t>
      </w:r>
      <w:r w:rsidRPr="00201E3B">
        <w:tab/>
        <w:t>Ambient viewing call</w:t>
      </w:r>
      <w:bookmarkEnd w:id="820"/>
      <w:bookmarkEnd w:id="821"/>
    </w:p>
    <w:p w14:paraId="2C789480" w14:textId="77777777" w:rsidR="00F67D29" w:rsidRPr="0064105E" w:rsidRDefault="00F67D29" w:rsidP="00F67D29">
      <w:pPr>
        <w:pStyle w:val="Heading3"/>
        <w:rPr>
          <w:rFonts w:cs="Arial"/>
          <w:szCs w:val="28"/>
        </w:rPr>
      </w:pPr>
      <w:bookmarkStart w:id="822" w:name="_Toc99871303"/>
      <w:bookmarkStart w:id="823" w:name="_Toc132218539"/>
      <w:r w:rsidRPr="0064105E">
        <w:rPr>
          <w:rFonts w:cs="Arial"/>
          <w:szCs w:val="28"/>
        </w:rPr>
        <w:t>6.7.1</w:t>
      </w:r>
      <w:r w:rsidRPr="0064105E">
        <w:rPr>
          <w:rFonts w:cs="Arial"/>
          <w:szCs w:val="28"/>
        </w:rPr>
        <w:tab/>
        <w:t>On-network / On-demand ambient viewing call / Remote initiated ambient viewing call / Client Originated (CO)</w:t>
      </w:r>
      <w:bookmarkEnd w:id="822"/>
      <w:bookmarkEnd w:id="823"/>
    </w:p>
    <w:p w14:paraId="173A750B" w14:textId="77777777" w:rsidR="00A77C82" w:rsidRDefault="00A77C82" w:rsidP="00A77C82">
      <w:pPr>
        <w:pStyle w:val="H6"/>
      </w:pPr>
      <w:bookmarkStart w:id="824"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77777777" w:rsidR="00A77C82" w:rsidRDefault="00A77C82" w:rsidP="00A77C82">
      <w:pPr>
        <w:pStyle w:val="TH"/>
      </w:pPr>
      <w:r>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77777777" w:rsidR="00A77C82" w:rsidRDefault="00A77C82">
            <w:pPr>
              <w:pStyle w:val="TAL"/>
            </w:pPr>
            <w:r>
              <w:t>Derivation Path: TS 36.579-1 [2], Table 5.5.3.1.1-2, condition PRIVATE-CALL, INITIAL_SDP_OFFER</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77777777" w:rsidR="00A77C82" w:rsidRDefault="00A77C82" w:rsidP="00A77C82">
      <w:pPr>
        <w:pStyle w:val="TH"/>
      </w:pPr>
      <w:r>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5" w:name="_Toc99871304"/>
      <w:bookmarkStart w:id="826" w:name="_Toc132218540"/>
      <w:r>
        <w:rPr>
          <w:rFonts w:cs="Arial"/>
          <w:szCs w:val="28"/>
        </w:rPr>
        <w:t>6.7.2</w:t>
      </w:r>
      <w:r>
        <w:rPr>
          <w:rFonts w:cs="Arial"/>
          <w:szCs w:val="28"/>
        </w:rPr>
        <w:tab/>
        <w:t>On-network / On-demand ambient viewing call / Remote initiated ambient viewing call / Client Terminated (CT)</w:t>
      </w:r>
      <w:bookmarkEnd w:id="825"/>
      <w:bookmarkEnd w:id="826"/>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sidRPr="00C8339F">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4"/>
    <w:p w14:paraId="497B734C" w14:textId="6A7C6FC9" w:rsidR="00AE50DC" w:rsidRPr="00201E3B" w:rsidRDefault="00AE50DC" w:rsidP="00784A32"/>
    <w:p w14:paraId="10AD9121" w14:textId="77777777" w:rsidR="00CF5E84" w:rsidRPr="00A20764" w:rsidRDefault="00CF5E84" w:rsidP="00CF5E84">
      <w:pPr>
        <w:pStyle w:val="Heading3"/>
        <w:rPr>
          <w:rFonts w:cs="Arial"/>
          <w:szCs w:val="28"/>
        </w:rPr>
      </w:pPr>
      <w:bookmarkStart w:id="827" w:name="_Toc99871305"/>
      <w:bookmarkStart w:id="828" w:name="_Toc132218541"/>
      <w:r w:rsidRPr="00A20764">
        <w:rPr>
          <w:rFonts w:cs="Arial"/>
          <w:szCs w:val="28"/>
        </w:rPr>
        <w:t>6.7.3</w:t>
      </w:r>
      <w:r w:rsidRPr="00A20764">
        <w:rPr>
          <w:rFonts w:cs="Arial"/>
          <w:szCs w:val="28"/>
        </w:rPr>
        <w:tab/>
        <w:t>On-network / On-demand ambient viewing call / Locally initiated ambient viewing call / Client Originated (CO)</w:t>
      </w:r>
    </w:p>
    <w:p w14:paraId="6DA5577B" w14:textId="77777777" w:rsidR="00CF5E84" w:rsidRPr="00A20764" w:rsidRDefault="00CF5E84" w:rsidP="00CF5E84">
      <w:pPr>
        <w:pStyle w:val="H6"/>
      </w:pPr>
      <w:r w:rsidRPr="00A20764">
        <w:t>6.7.3.1</w:t>
      </w:r>
      <w:r w:rsidRPr="00A20764">
        <w:tab/>
        <w:t>Test Purpose (TP)</w:t>
      </w:r>
    </w:p>
    <w:p w14:paraId="7B1A083C" w14:textId="77777777" w:rsidR="00CF5E84" w:rsidRPr="00A20764" w:rsidRDefault="00CF5E84" w:rsidP="00CF5E84">
      <w:pPr>
        <w:pStyle w:val="H6"/>
      </w:pPr>
      <w:r w:rsidRPr="00A20764">
        <w:t>(1)</w:t>
      </w:r>
    </w:p>
    <w:p w14:paraId="30BADE0F" w14:textId="77777777" w:rsidR="00CF5E84" w:rsidRPr="00A20764" w:rsidRDefault="00CF5E84" w:rsidP="00CF5E84">
      <w:pPr>
        <w:pStyle w:val="PL"/>
        <w:rPr>
          <w:noProof w:val="0"/>
        </w:rPr>
      </w:pPr>
      <w:r w:rsidRPr="00A20764">
        <w:rPr>
          <w:b/>
          <w:noProof w:val="0"/>
        </w:rPr>
        <w:t>with</w:t>
      </w:r>
      <w:r w:rsidRPr="00A20764">
        <w:rPr>
          <w:noProof w:val="0"/>
        </w:rPr>
        <w:t xml:space="preserve"> { the UE (MCVideo Client) registered and authorised for MCVideo Service, including authorised to initiate a MCVideo locally initiated ambient viewing call }</w:t>
      </w:r>
    </w:p>
    <w:p w14:paraId="0BE5AD75"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053C2A57"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the establishment of a MCVideo locally initiated ambient viewing call }</w:t>
      </w:r>
    </w:p>
    <w:p w14:paraId="7030EDFF"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INVITE message requesting the establishment of an MCVideo locally initiated ambient viewing call </w:t>
      </w:r>
      <w:r w:rsidRPr="00A20764">
        <w:rPr>
          <w:b/>
          <w:noProof w:val="0"/>
        </w:rPr>
        <w:t>and</w:t>
      </w:r>
      <w:r w:rsidRPr="00A20764">
        <w:rPr>
          <w:noProof w:val="0"/>
        </w:rPr>
        <w:t xml:space="preserve"> responds to a SIP 200 (OK) message with a SIP ACK message </w:t>
      </w:r>
      <w:r w:rsidRPr="00A20764">
        <w:rPr>
          <w:b/>
          <w:bCs/>
          <w:noProof w:val="0"/>
        </w:rPr>
        <w:t>and</w:t>
      </w:r>
      <w:r w:rsidRPr="00A20764">
        <w:rPr>
          <w:noProof w:val="0"/>
        </w:rPr>
        <w:t xml:space="preserve"> does not notify the MCVideo User that the call has been successfully established }</w:t>
      </w:r>
    </w:p>
    <w:p w14:paraId="202737CA" w14:textId="77777777" w:rsidR="00CF5E84" w:rsidRPr="00A20764" w:rsidRDefault="00CF5E84" w:rsidP="00CF5E84">
      <w:pPr>
        <w:pStyle w:val="PL"/>
        <w:rPr>
          <w:noProof w:val="0"/>
        </w:rPr>
      </w:pPr>
      <w:r w:rsidRPr="00A20764">
        <w:rPr>
          <w:noProof w:val="0"/>
        </w:rPr>
        <w:t xml:space="preserve">            }</w:t>
      </w:r>
    </w:p>
    <w:p w14:paraId="1B940671" w14:textId="77777777" w:rsidR="00CF5E84" w:rsidRPr="00A20764" w:rsidRDefault="00CF5E84" w:rsidP="00CF5E84">
      <w:pPr>
        <w:pStyle w:val="PL"/>
        <w:rPr>
          <w:rFonts w:cs="Courier New"/>
          <w:noProof w:val="0"/>
          <w:szCs w:val="16"/>
        </w:rPr>
      </w:pPr>
    </w:p>
    <w:p w14:paraId="18C7F086" w14:textId="77777777" w:rsidR="00CF5E84" w:rsidRPr="00A20764" w:rsidRDefault="00CF5E84" w:rsidP="00CF5E84">
      <w:pPr>
        <w:pStyle w:val="H6"/>
      </w:pPr>
      <w:r w:rsidRPr="00A20764">
        <w:t>(2)</w:t>
      </w:r>
    </w:p>
    <w:p w14:paraId="4963057E" w14:textId="77777777" w:rsidR="00CF5E84" w:rsidRPr="00A20764" w:rsidRDefault="00CF5E84" w:rsidP="00CF5E84">
      <w:pPr>
        <w:pStyle w:val="PL"/>
        <w:rPr>
          <w:noProof w:val="0"/>
        </w:rPr>
      </w:pPr>
      <w:r w:rsidRPr="00A20764">
        <w:rPr>
          <w:b/>
          <w:noProof w:val="0"/>
        </w:rPr>
        <w:t>with</w:t>
      </w:r>
      <w:r w:rsidRPr="00A20764">
        <w:rPr>
          <w:noProof w:val="0"/>
        </w:rPr>
        <w:t xml:space="preserve"> { UE (MCVideo Client) having an ongoing MCVideo locally initiated ambient viewing call }</w:t>
      </w:r>
    </w:p>
    <w:p w14:paraId="76D6912E"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208C8CD2"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to terminate the ongoing MCVideo locally initiated ambient viewing call }</w:t>
      </w:r>
    </w:p>
    <w:p w14:paraId="4B03188C"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BYE request </w:t>
      </w:r>
      <w:r w:rsidRPr="00A20764">
        <w:rPr>
          <w:b/>
          <w:bCs/>
          <w:noProof w:val="0"/>
        </w:rPr>
        <w:t>and</w:t>
      </w:r>
      <w:r w:rsidRPr="00A20764">
        <w:rPr>
          <w:noProof w:val="0"/>
        </w:rPr>
        <w:t xml:space="preserve"> leaves the MCVideo session after receiving a SIP 200 (OK) message </w:t>
      </w:r>
      <w:r w:rsidRPr="00A20764">
        <w:rPr>
          <w:b/>
          <w:bCs/>
          <w:noProof w:val="0"/>
        </w:rPr>
        <w:t>and</w:t>
      </w:r>
      <w:r w:rsidRPr="00A20764">
        <w:rPr>
          <w:noProof w:val="0"/>
        </w:rPr>
        <w:t xml:space="preserve"> provides no indication that an ambient viewing call has been terminated }</w:t>
      </w:r>
    </w:p>
    <w:p w14:paraId="50D19EE8" w14:textId="77777777" w:rsidR="00CF5E84" w:rsidRPr="00A20764" w:rsidRDefault="00CF5E84" w:rsidP="00CF5E84">
      <w:pPr>
        <w:pStyle w:val="PL"/>
        <w:rPr>
          <w:noProof w:val="0"/>
        </w:rPr>
      </w:pPr>
      <w:r w:rsidRPr="00A20764">
        <w:rPr>
          <w:noProof w:val="0"/>
        </w:rPr>
        <w:t xml:space="preserve">            }</w:t>
      </w:r>
    </w:p>
    <w:p w14:paraId="14CA0147" w14:textId="77777777" w:rsidR="00CF5E84" w:rsidRPr="00A20764" w:rsidRDefault="00CF5E84" w:rsidP="00CF5E84">
      <w:pPr>
        <w:pStyle w:val="PL"/>
        <w:rPr>
          <w:rFonts w:cs="Courier New"/>
          <w:noProof w:val="0"/>
          <w:szCs w:val="16"/>
        </w:rPr>
      </w:pPr>
    </w:p>
    <w:p w14:paraId="249FAFDA" w14:textId="77777777" w:rsidR="00CF5E84" w:rsidRPr="00A20764" w:rsidRDefault="00CF5E84" w:rsidP="00CF5E84">
      <w:pPr>
        <w:pStyle w:val="H6"/>
      </w:pPr>
      <w:r w:rsidRPr="00A20764">
        <w:t>6.7.3.2</w:t>
      </w:r>
      <w:r w:rsidRPr="00A20764">
        <w:tab/>
        <w:t>Conformance requirements</w:t>
      </w:r>
    </w:p>
    <w:p w14:paraId="1D29F45F" w14:textId="77777777" w:rsidR="00CF5E84" w:rsidRPr="00A20764" w:rsidRDefault="00CF5E84" w:rsidP="00CF5E84">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90A07F" w14:textId="77777777" w:rsidR="00CF5E84" w:rsidRPr="00A20764" w:rsidRDefault="00CF5E84" w:rsidP="00CF5E84">
      <w:r w:rsidRPr="00A20764">
        <w:t>[TS 24.281, clause 15.2.1.1]</w:t>
      </w:r>
    </w:p>
    <w:p w14:paraId="606A2CFC" w14:textId="77777777" w:rsidR="00CF5E84" w:rsidRPr="00A20764" w:rsidRDefault="00CF5E84" w:rsidP="00CF5E84">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44C9B55" w14:textId="77777777" w:rsidR="00CF5E84" w:rsidRPr="00A20764" w:rsidRDefault="00CF5E84" w:rsidP="00CF5E84">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EFF946" w14:textId="77777777" w:rsidR="00CF5E84" w:rsidRPr="00A20764" w:rsidRDefault="00CF5E84" w:rsidP="00CF5E84">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363AD3C3" w14:textId="77777777" w:rsidR="00CF5E84" w:rsidRPr="00A20764" w:rsidRDefault="00CF5E84" w:rsidP="00CF5E84">
      <w:pPr>
        <w:rPr>
          <w:lang w:eastAsia="ko-KR"/>
        </w:rPr>
      </w:pPr>
      <w:r w:rsidRPr="00A20764">
        <w:rPr>
          <w:lang w:eastAsia="ko-KR"/>
        </w:rPr>
        <w:t>The MCVideo client:</w:t>
      </w:r>
    </w:p>
    <w:p w14:paraId="09DAB7CF" w14:textId="77777777" w:rsidR="00CF5E84" w:rsidRPr="00A20764" w:rsidRDefault="00CF5E84" w:rsidP="00CF5E84">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6CA3D1E" w14:textId="77777777" w:rsidR="00CF5E84" w:rsidRPr="00A20764" w:rsidRDefault="00CF5E84" w:rsidP="00CF5E84">
      <w:pPr>
        <w:pStyle w:val="B1"/>
      </w:pPr>
      <w:r w:rsidRPr="00A20764">
        <w:t>2)</w:t>
      </w:r>
      <w:r w:rsidRPr="00A20764">
        <w:tab/>
        <w:t>may include a P-Preferred-Identity header field in the SIP INVITE request containing a public user identity as specified in 3GPP TS 24.229 [11];</w:t>
      </w:r>
    </w:p>
    <w:p w14:paraId="3797753A" w14:textId="77777777" w:rsidR="00CF5E84" w:rsidRPr="00A20764" w:rsidRDefault="00CF5E84" w:rsidP="00CF5E84">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878F6EE" w14:textId="77777777" w:rsidR="00CF5E84" w:rsidRPr="00A20764" w:rsidRDefault="00CF5E84" w:rsidP="00CF5E84">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63A5DF87" w14:textId="77777777" w:rsidR="00CF5E84" w:rsidRPr="00A20764" w:rsidRDefault="00CF5E84" w:rsidP="00CF5E84">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6D7D1A6D" w14:textId="77777777" w:rsidR="00CF5E84" w:rsidRPr="00A20764" w:rsidRDefault="00CF5E84" w:rsidP="00CF5E84">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736BC660" w14:textId="77777777" w:rsidR="00CF5E84" w:rsidRPr="00A20764" w:rsidRDefault="00CF5E84" w:rsidP="00CF5E84">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08A6379B" w14:textId="77777777" w:rsidR="00CF5E84" w:rsidRPr="00A20764" w:rsidRDefault="00CF5E84" w:rsidP="00CF5E84">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6BAFE9FB" w14:textId="77777777" w:rsidR="00CF5E84" w:rsidRPr="00A20764" w:rsidRDefault="00CF5E84" w:rsidP="00CF5E84">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56B0369F" w14:textId="77777777" w:rsidR="00CF5E84" w:rsidRPr="00A20764" w:rsidRDefault="00CF5E84" w:rsidP="00CF5E84">
      <w:pPr>
        <w:pStyle w:val="B2"/>
        <w:rPr>
          <w:lang w:val="en-US" w:eastAsia="x-none"/>
        </w:rPr>
      </w:pPr>
      <w:r w:rsidRPr="00A20764">
        <w:rPr>
          <w:lang w:val="en-US"/>
        </w:rPr>
        <w:t>b)</w:t>
      </w:r>
      <w:r w:rsidRPr="00A20764">
        <w:rPr>
          <w:lang w:val="en-US"/>
        </w:rPr>
        <w:tab/>
        <w:t>"remote-init", if the MCVideo user has requested a remotely initiated ambient viewing call;</w:t>
      </w:r>
    </w:p>
    <w:p w14:paraId="412C5617" w14:textId="77777777" w:rsidR="00CF5E84" w:rsidRPr="00A20764" w:rsidRDefault="00CF5E84" w:rsidP="00CF5E84">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5CEF9283" w14:textId="77777777" w:rsidR="00CF5E84" w:rsidRPr="00A20764" w:rsidRDefault="00CF5E84" w:rsidP="00CF5E84">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6DD4837A" w14:textId="77777777" w:rsidR="00CF5E84" w:rsidRPr="00A20764" w:rsidRDefault="00CF5E84" w:rsidP="00CF5E84">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0CC4E200" w14:textId="77777777" w:rsidR="00CF5E84" w:rsidRPr="00A20764" w:rsidRDefault="00CF5E84" w:rsidP="00CF5E84">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781EC515" w14:textId="77777777" w:rsidR="00CF5E84" w:rsidRPr="00A20764" w:rsidRDefault="00CF5E84" w:rsidP="00CF5E84">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4F7BA17A" w14:textId="77777777" w:rsidR="00CF5E84" w:rsidRPr="00A20764" w:rsidRDefault="00CF5E84" w:rsidP="00CF5E84">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54EEA00F" w14:textId="77777777" w:rsidR="00CF5E84" w:rsidRPr="00A20764" w:rsidRDefault="00CF5E84" w:rsidP="00CF5E84">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617F3803" w14:textId="77777777" w:rsidR="00CF5E84" w:rsidRPr="00A20764" w:rsidRDefault="00CF5E84" w:rsidP="00CF5E84">
      <w:pPr>
        <w:pStyle w:val="B2"/>
      </w:pPr>
      <w:r w:rsidRPr="00A20764">
        <w:t>e)</w:t>
      </w:r>
      <w:r w:rsidRPr="00A20764">
        <w:tab/>
        <w:t>shall generate a MIKEY-SAKKE I_MESSAGE using the encapsulated PCK and PCK-ID as specified in 3GPP TS 33.180 [8];</w:t>
      </w:r>
    </w:p>
    <w:p w14:paraId="6894BFC0" w14:textId="77777777" w:rsidR="00CF5E84" w:rsidRPr="00A20764" w:rsidRDefault="00CF5E84" w:rsidP="00CF5E84">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2D8D21D6" w14:textId="77777777" w:rsidR="00CF5E84" w:rsidRPr="00A20764" w:rsidRDefault="00CF5E84" w:rsidP="00CF5E84">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1A57D69A" w14:textId="77777777" w:rsidR="00CF5E84" w:rsidRPr="00A20764" w:rsidRDefault="00CF5E84" w:rsidP="00CF5E84">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36D08CD7" w14:textId="77777777" w:rsidR="00CF5E84" w:rsidRPr="00A20764" w:rsidRDefault="00CF5E84" w:rsidP="00CF5E84">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79B7E51A" w14:textId="77777777" w:rsidR="00CF5E84" w:rsidRPr="00A20764" w:rsidRDefault="00CF5E84" w:rsidP="00CF5E84">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1EDCFDD9" w14:textId="77777777" w:rsidR="00CF5E84" w:rsidRPr="00A20764" w:rsidRDefault="00CF5E84" w:rsidP="00CF5E84">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1F033AC9" w14:textId="77777777" w:rsidR="00CF5E84" w:rsidRPr="00A20764" w:rsidRDefault="00CF5E84" w:rsidP="00CF5E84">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59F2F966" w14:textId="77777777" w:rsidR="00CF5E84" w:rsidRPr="00A20764" w:rsidRDefault="00CF5E84" w:rsidP="00CF5E84">
      <w:pPr>
        <w:rPr>
          <w:lang w:eastAsia="ko-KR"/>
        </w:rPr>
      </w:pPr>
      <w:r w:rsidRPr="00A20764">
        <w:rPr>
          <w:lang w:eastAsia="ko-KR"/>
        </w:rPr>
        <w:t>Upon receiving a SIP 183(Session Progress) response to the SIP INVITE request the MCVideo client:</w:t>
      </w:r>
    </w:p>
    <w:p w14:paraId="5956A9BA" w14:textId="77777777" w:rsidR="00CF5E84" w:rsidRPr="00A20764" w:rsidRDefault="00CF5E84" w:rsidP="00CF5E84">
      <w:pPr>
        <w:pStyle w:val="B1"/>
      </w:pPr>
      <w:bookmarkStart w:id="829"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4"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CBA1F15" w14:textId="77777777" w:rsidR="00CF5E84" w:rsidRPr="00A20764" w:rsidRDefault="00CF5E84" w:rsidP="00CF5E84">
      <w:pPr>
        <w:pStyle w:val="NO"/>
      </w:pPr>
      <w:bookmarkStart w:id="830" w:name="_PERM_MCCTEMPBM_CRPT25260035___5"/>
      <w:bookmarkEnd w:id="829"/>
      <w:r w:rsidRPr="00A20764">
        <w:t>NOTE 2:</w:t>
      </w:r>
      <w:r w:rsidRPr="00A20764">
        <w:tab/>
        <w:t>The alert-info header field having the value of "&lt;</w:t>
      </w:r>
      <w:hyperlink r:id="rId25"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30"/>
    <w:p w14:paraId="3B4752A7" w14:textId="77777777" w:rsidR="00CF5E84" w:rsidRPr="00A20764" w:rsidRDefault="00CF5E84" w:rsidP="00CF5E84">
      <w:pPr>
        <w:pStyle w:val="B1"/>
      </w:pPr>
      <w:r w:rsidRPr="00A20764">
        <w:t>2)</w:t>
      </w:r>
      <w:r w:rsidRPr="00A20764">
        <w:tab/>
        <w:t>if this is a remotely initiated ambient viewing call, may indicate the progress of the session establishment to the inviting MCVideo user.</w:t>
      </w:r>
    </w:p>
    <w:p w14:paraId="3A3AAB68" w14:textId="77777777" w:rsidR="00CF5E84" w:rsidRPr="00A20764" w:rsidRDefault="00CF5E84" w:rsidP="00CF5E84">
      <w:pPr>
        <w:rPr>
          <w:lang w:eastAsia="ko-KR"/>
        </w:rPr>
      </w:pPr>
      <w:r w:rsidRPr="00A20764">
        <w:rPr>
          <w:lang w:eastAsia="ko-KR"/>
        </w:rPr>
        <w:t>Upon receiving a SIP 200 (OK) response to the SIP INVITE request the MCVideo client:</w:t>
      </w:r>
    </w:p>
    <w:p w14:paraId="77CE8D58" w14:textId="77777777" w:rsidR="00CF5E84" w:rsidRPr="00A20764" w:rsidRDefault="00CF5E84" w:rsidP="00CF5E84">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4A115DA2" w14:textId="77777777" w:rsidR="00CF5E84" w:rsidRPr="00A20764" w:rsidRDefault="00CF5E84" w:rsidP="00CF5E84">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1741E2A6" w14:textId="77777777" w:rsidR="00CF5E84" w:rsidRPr="00A20764" w:rsidRDefault="00CF5E84" w:rsidP="00CF5E84">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55A0C921" w14:textId="77777777" w:rsidR="00CF5E84" w:rsidRPr="00A20764" w:rsidRDefault="00CF5E84" w:rsidP="00CF5E84">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1450D421" w14:textId="77777777" w:rsidR="00CF5E84" w:rsidRPr="00A20764" w:rsidRDefault="00CF5E84" w:rsidP="00CF5E84">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7BE6A0FE" w14:textId="77777777" w:rsidR="00CF5E84" w:rsidRPr="00A20764" w:rsidRDefault="00CF5E84" w:rsidP="00CF5E84">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59BB3A84" w14:textId="77777777" w:rsidR="00CF5E84" w:rsidRPr="00A20764" w:rsidRDefault="00CF5E84" w:rsidP="00CF5E84">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7EC0B8BC" w14:textId="77777777" w:rsidR="00CF5E84" w:rsidRPr="00A20764" w:rsidRDefault="00CF5E84" w:rsidP="00CF5E84">
      <w:r w:rsidRPr="00A20764">
        <w:t>[TS 24.281, clause 15.2.1.3]</w:t>
      </w:r>
    </w:p>
    <w:p w14:paraId="427BFBE2" w14:textId="77777777" w:rsidR="00CF5E84" w:rsidRPr="00A20764" w:rsidRDefault="00CF5E84" w:rsidP="00CF5E84">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297AE30C" w14:textId="77777777" w:rsidR="00CF5E84" w:rsidRPr="00A20764" w:rsidRDefault="00CF5E84" w:rsidP="00CF5E84">
      <w:pPr>
        <w:rPr>
          <w:lang w:eastAsia="ko-KR"/>
        </w:rPr>
      </w:pPr>
      <w:r w:rsidRPr="00A20764">
        <w:rPr>
          <w:lang w:eastAsia="ko-KR"/>
        </w:rPr>
        <w:t>The MCVideo client:</w:t>
      </w:r>
    </w:p>
    <w:p w14:paraId="6A6503F2" w14:textId="77777777" w:rsidR="00CF5E84" w:rsidRPr="00A20764" w:rsidRDefault="00CF5E84" w:rsidP="00CF5E84">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40554AC8" w14:textId="77777777" w:rsidR="00CF5E84" w:rsidRPr="00A20764" w:rsidRDefault="00CF5E84" w:rsidP="00CF5E84">
      <w:pPr>
        <w:pStyle w:val="B2"/>
      </w:pPr>
      <w:r w:rsidRPr="00A20764">
        <w:t>a)</w:t>
      </w:r>
      <w:r w:rsidRPr="00A20764">
        <w:tab/>
        <w:t xml:space="preserve">a received SIP INVITE request for the ambient viewing call; or </w:t>
      </w:r>
    </w:p>
    <w:p w14:paraId="2322BBC4" w14:textId="77777777" w:rsidR="00CF5E84" w:rsidRPr="00A20764" w:rsidRDefault="00CF5E84" w:rsidP="00CF5E84">
      <w:pPr>
        <w:pStyle w:val="B2"/>
      </w:pPr>
      <w:r w:rsidRPr="00A20764">
        <w:t>b)</w:t>
      </w:r>
      <w:r w:rsidRPr="00A20764">
        <w:tab/>
        <w:t>a received SIP 200 (OK) response to a sent SIP INVITE request for the ambient viewing call;</w:t>
      </w:r>
    </w:p>
    <w:p w14:paraId="068A1145" w14:textId="77777777" w:rsidR="00CF5E84" w:rsidRPr="00A20764" w:rsidRDefault="00CF5E84" w:rsidP="00CF5E84">
      <w:pPr>
        <w:ind w:left="851" w:hanging="284"/>
        <w:rPr>
          <w:lang w:val="x-none"/>
        </w:rPr>
      </w:pPr>
      <w:bookmarkStart w:id="831" w:name="_PERM_MCCTEMPBM_CRPT25260038___2"/>
      <w:r w:rsidRPr="00A20764">
        <w:rPr>
          <w:lang w:val="x-none"/>
        </w:rPr>
        <w:t>then shall skip the rest of the steps;</w:t>
      </w:r>
    </w:p>
    <w:bookmarkEnd w:id="831"/>
    <w:p w14:paraId="79C526FB" w14:textId="77777777" w:rsidR="00CF5E84" w:rsidRPr="00A20764" w:rsidRDefault="00CF5E84" w:rsidP="00CF5E84">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B755DC0" w14:textId="77777777" w:rsidR="00CF5E84" w:rsidRPr="00A20764" w:rsidRDefault="00CF5E84" w:rsidP="00CF5E84">
      <w:pPr>
        <w:pStyle w:val="B1"/>
      </w:pPr>
      <w:r w:rsidRPr="00A20764">
        <w:t>3)</w:t>
      </w:r>
      <w:r w:rsidRPr="00A20764">
        <w:tab/>
        <w:t>shall generate a SIP BYE request according to rules and procedures of 3GPP TS 24.229 [11] and IETF RFC 6086 [21]; and</w:t>
      </w:r>
    </w:p>
    <w:p w14:paraId="009A5E41" w14:textId="77777777" w:rsidR="00CF5E84" w:rsidRPr="00A20764" w:rsidRDefault="00CF5E84" w:rsidP="00CF5E84">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3D1E8C60" w14:textId="77777777" w:rsidR="00CF5E84" w:rsidRPr="00A20764" w:rsidRDefault="00CF5E84" w:rsidP="00CF5E84">
      <w:pPr>
        <w:rPr>
          <w:lang w:eastAsia="ko-KR"/>
        </w:rPr>
      </w:pPr>
      <w:r w:rsidRPr="00A20764">
        <w:rPr>
          <w:lang w:eastAsia="ko-KR"/>
        </w:rPr>
        <w:t>Upon receipt of the SIP 200 (OK) response to the SIP BYE request the MCVideo client:</w:t>
      </w:r>
    </w:p>
    <w:p w14:paraId="57FC1185" w14:textId="77777777" w:rsidR="00CF5E84" w:rsidRPr="00A20764" w:rsidRDefault="00CF5E84" w:rsidP="00CF5E84">
      <w:pPr>
        <w:pStyle w:val="B1"/>
        <w:rPr>
          <w:lang w:eastAsia="ko-KR"/>
        </w:rPr>
      </w:pPr>
      <w:r w:rsidRPr="00A20764">
        <w:t>1)</w:t>
      </w:r>
      <w:r w:rsidRPr="00A20764">
        <w:tab/>
      </w:r>
      <w:r w:rsidRPr="00A20764">
        <w:rPr>
          <w:lang w:eastAsia="ko-KR"/>
        </w:rPr>
        <w:t>shall interact with the media plane as specified in 3GPP TS 24.581 [5];</w:t>
      </w:r>
    </w:p>
    <w:p w14:paraId="7C390E07" w14:textId="77777777" w:rsidR="00CF5E84" w:rsidRPr="00A20764" w:rsidRDefault="00CF5E84" w:rsidP="00CF5E84">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33DC2645" w14:textId="77777777" w:rsidR="00CF5E84" w:rsidRPr="00A20764" w:rsidRDefault="00CF5E84" w:rsidP="00CF5E84">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1FB4E522" w14:textId="77777777" w:rsidR="00CF5E84" w:rsidRPr="00A20764" w:rsidRDefault="00CF5E84" w:rsidP="00CF5E84">
      <w:pPr>
        <w:pStyle w:val="B1"/>
        <w:rPr>
          <w:lang w:eastAsia="ko-KR"/>
        </w:rPr>
      </w:pPr>
      <w:r w:rsidRPr="00A20764">
        <w:t>4)</w:t>
      </w:r>
      <w:r w:rsidRPr="00A20764">
        <w:tab/>
      </w:r>
      <w:r w:rsidRPr="00A20764">
        <w:rPr>
          <w:lang w:eastAsia="ko-KR"/>
        </w:rPr>
        <w:t>shall clear the cache of the data stored as:</w:t>
      </w:r>
    </w:p>
    <w:p w14:paraId="79C70870" w14:textId="77777777" w:rsidR="00CF5E84" w:rsidRPr="00A20764" w:rsidRDefault="00CF5E84" w:rsidP="00CF5E84">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639BAEA4" w14:textId="77777777" w:rsidR="00CF5E84" w:rsidRPr="00A20764" w:rsidRDefault="00CF5E84" w:rsidP="00CF5E84">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6687B074" w14:textId="77777777" w:rsidR="00CF5E84" w:rsidRPr="00A20764" w:rsidRDefault="00CF5E84" w:rsidP="00CF5E84">
      <w:r w:rsidRPr="00A20764">
        <w:t>[TS 24.581, clause 6.2.5.2.3]</w:t>
      </w:r>
    </w:p>
    <w:p w14:paraId="7E893B09" w14:textId="77777777" w:rsidR="00CF5E84" w:rsidRPr="00A20764" w:rsidRDefault="00CF5E84" w:rsidP="00CF5E84">
      <w:r w:rsidRPr="00A20764">
        <w:t>When an MCVideo call is established, the originating transmission participant:</w:t>
      </w:r>
    </w:p>
    <w:p w14:paraId="71AAD3DC" w14:textId="77777777" w:rsidR="00CF5E84" w:rsidRPr="00A20764" w:rsidRDefault="00CF5E84" w:rsidP="00CF5E84">
      <w:pPr>
        <w:pStyle w:val="B1"/>
      </w:pPr>
      <w:r w:rsidRPr="00A20764">
        <w:t>1.</w:t>
      </w:r>
      <w:r w:rsidRPr="00A20764">
        <w:tab/>
        <w:t>shall create an instance of a 'Transmission participant state transition diagram for general reception control operation'; and</w:t>
      </w:r>
    </w:p>
    <w:p w14:paraId="418E880C" w14:textId="77777777" w:rsidR="00CF5E84" w:rsidRPr="00A20764" w:rsidRDefault="00CF5E84" w:rsidP="00CF5E84">
      <w:pPr>
        <w:pStyle w:val="B1"/>
      </w:pPr>
      <w:r w:rsidRPr="00A20764">
        <w:t>2.</w:t>
      </w:r>
      <w:r w:rsidRPr="00A20764">
        <w:tab/>
        <w:t>shall enter the 'U: reception controller' state.</w:t>
      </w:r>
    </w:p>
    <w:p w14:paraId="14060835" w14:textId="77777777" w:rsidR="00CF5E84" w:rsidRPr="00A20764" w:rsidRDefault="00CF5E84" w:rsidP="00CF5E84">
      <w:pPr>
        <w:pStyle w:val="NO"/>
      </w:pPr>
      <w:r w:rsidRPr="00A20764">
        <w:t>NOTE:</w:t>
      </w:r>
      <w:r w:rsidRPr="00A20764">
        <w:tab/>
        <w:t>From a transmission participant perspective the MCVideo call is established when the application and signalling plane receives the SIP 200 (OK) response.</w:t>
      </w:r>
    </w:p>
    <w:p w14:paraId="4675968C" w14:textId="77777777" w:rsidR="00CF5E84" w:rsidRPr="00A20764" w:rsidRDefault="00CF5E84" w:rsidP="00CF5E84">
      <w:r w:rsidRPr="00A20764">
        <w:t>[TS 24.581, clause 6.2.5.3.2]</w:t>
      </w:r>
    </w:p>
    <w:p w14:paraId="281D42AA" w14:textId="77777777" w:rsidR="00CF5E84" w:rsidRPr="00A20764" w:rsidRDefault="00CF5E84" w:rsidP="00CF5E84">
      <w:r w:rsidRPr="00A20764">
        <w:t>Upon receiving the media transmission notification from the transmission control server, the transmission participant:</w:t>
      </w:r>
    </w:p>
    <w:p w14:paraId="05934A61" w14:textId="77777777" w:rsidR="00CF5E84" w:rsidRPr="00A20764" w:rsidRDefault="00CF5E84" w:rsidP="00CF5E84">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7E991DD0" w14:textId="77777777" w:rsidR="00CF5E84" w:rsidRPr="00A20764" w:rsidRDefault="00CF5E84" w:rsidP="00CF5E84">
      <w:pPr>
        <w:pStyle w:val="B2"/>
      </w:pPr>
      <w:r w:rsidRPr="00A20764">
        <w:t>a.</w:t>
      </w:r>
      <w:r w:rsidRPr="00A20764">
        <w:tab/>
        <w:t>shall include the Message Type field set to '6' (Media transmission notification); and</w:t>
      </w:r>
    </w:p>
    <w:p w14:paraId="5319A5B4" w14:textId="77777777" w:rsidR="00CF5E84" w:rsidRPr="00A20764" w:rsidRDefault="00CF5E84" w:rsidP="00CF5E84">
      <w:pPr>
        <w:pStyle w:val="B2"/>
      </w:pPr>
      <w:r w:rsidRPr="00A20764">
        <w:t>b.</w:t>
      </w:r>
      <w:r w:rsidRPr="00A20764">
        <w:tab/>
        <w:t>shall include the Source field set to '0' (the transmission participant is the source);</w:t>
      </w:r>
    </w:p>
    <w:p w14:paraId="19F6CF06" w14:textId="77777777" w:rsidR="00CF5E84" w:rsidRPr="00A20764" w:rsidRDefault="00CF5E84" w:rsidP="00CF5E84">
      <w:pPr>
        <w:pStyle w:val="B1"/>
      </w:pPr>
      <w:r w:rsidRPr="00A20764">
        <w:t>2.</w:t>
      </w:r>
      <w:r w:rsidRPr="00A20764">
        <w:tab/>
        <w:t>shall provide media transmission notification to the user;</w:t>
      </w:r>
    </w:p>
    <w:p w14:paraId="2C70CA7C" w14:textId="77777777" w:rsidR="00CF5E84" w:rsidRPr="00A20764" w:rsidRDefault="00CF5E84" w:rsidP="00CF5E84">
      <w:pPr>
        <w:pStyle w:val="B1"/>
      </w:pPr>
      <w:r w:rsidRPr="00A20764">
        <w:t>3.</w:t>
      </w:r>
      <w:r w:rsidRPr="00A20764">
        <w:tab/>
        <w:t>shall store the User ID and the SSRC of the user transmitting the media;</w:t>
      </w:r>
    </w:p>
    <w:p w14:paraId="7E14BE73" w14:textId="77777777" w:rsidR="00CF5E84" w:rsidRPr="00A20764" w:rsidRDefault="00CF5E84" w:rsidP="00CF5E84">
      <w:pPr>
        <w:pStyle w:val="B1"/>
      </w:pPr>
      <w:r w:rsidRPr="00A20764">
        <w:t>4.</w:t>
      </w:r>
      <w:r w:rsidRPr="00A20764">
        <w:tab/>
        <w:t>if the Reception Mode field is set to '0' indicating automatic reception mode:</w:t>
      </w:r>
    </w:p>
    <w:p w14:paraId="7CDB45F3" w14:textId="77777777" w:rsidR="00CF5E84" w:rsidRPr="00A20764" w:rsidRDefault="00CF5E84" w:rsidP="00CF5E84">
      <w:pPr>
        <w:pStyle w:val="B2"/>
      </w:pPr>
      <w:r w:rsidRPr="00A20764">
        <w:t>a.</w:t>
      </w:r>
      <w:r w:rsidRPr="00A20764">
        <w:tab/>
        <w:t>shall create an instance of the 'Transmission participant state transition diagram for basic reception control operation';</w:t>
      </w:r>
    </w:p>
    <w:p w14:paraId="03176501" w14:textId="77777777" w:rsidR="00CF5E84" w:rsidRPr="00A20764" w:rsidRDefault="00CF5E84" w:rsidP="00CF5E84">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338A963B" w14:textId="77777777" w:rsidR="00CF5E84" w:rsidRPr="00A20764" w:rsidRDefault="00CF5E84" w:rsidP="00CF5E84">
      <w:pPr>
        <w:pStyle w:val="B2"/>
      </w:pPr>
      <w:r w:rsidRPr="00A20764">
        <w:t>c.</w:t>
      </w:r>
      <w:r w:rsidRPr="00A20764">
        <w:tab/>
        <w:t>shall enter the 'U: has permission to receive' state;</w:t>
      </w:r>
    </w:p>
    <w:p w14:paraId="66B2181F" w14:textId="77777777" w:rsidR="00CF5E84" w:rsidRPr="00A20764" w:rsidRDefault="00CF5E84" w:rsidP="00CF5E84">
      <w:pPr>
        <w:pStyle w:val="B1"/>
      </w:pPr>
      <w:r w:rsidRPr="00A20764">
        <w:t>5.</w:t>
      </w:r>
      <w:r w:rsidRPr="00A20764">
        <w:tab/>
        <w:t>may display the details of the incoming media to the user; and</w:t>
      </w:r>
    </w:p>
    <w:p w14:paraId="59544111" w14:textId="77777777" w:rsidR="00CF5E84" w:rsidRPr="00A20764" w:rsidRDefault="00CF5E84" w:rsidP="00CF5E84">
      <w:pPr>
        <w:pStyle w:val="B1"/>
      </w:pPr>
      <w:r w:rsidRPr="00A20764">
        <w:t>6.</w:t>
      </w:r>
      <w:r w:rsidRPr="00A20764">
        <w:tab/>
        <w:t>shall remain in the 'U: reception controller' state.</w:t>
      </w:r>
    </w:p>
    <w:p w14:paraId="105100EC" w14:textId="77777777" w:rsidR="00CF5E84" w:rsidRPr="00A20764" w:rsidRDefault="00CF5E84" w:rsidP="00CF5E84">
      <w:r w:rsidRPr="00A20764">
        <w:t>[TS 24.581, clause 6.2.5.3.3]</w:t>
      </w:r>
    </w:p>
    <w:p w14:paraId="0E9D05C0" w14:textId="77777777" w:rsidR="00CF5E84" w:rsidRPr="00A20764" w:rsidRDefault="00CF5E84" w:rsidP="00CF5E84">
      <w:r w:rsidRPr="00A20764">
        <w:t>Upon receiving an indication from the user to request permission to receive media, the transmission participant:</w:t>
      </w:r>
    </w:p>
    <w:p w14:paraId="38F24A14" w14:textId="77777777" w:rsidR="00CF5E84" w:rsidRPr="00A20764" w:rsidRDefault="00CF5E84" w:rsidP="00CF5E84">
      <w:pPr>
        <w:pStyle w:val="B1"/>
      </w:pPr>
      <w:r w:rsidRPr="00A20764">
        <w:t>1.</w:t>
      </w:r>
      <w:r w:rsidRPr="00A20764">
        <w:tab/>
        <w:t>shall send the Receive Media Request message toward the transmission control server; The Receive Media Request message:</w:t>
      </w:r>
    </w:p>
    <w:p w14:paraId="4210A500" w14:textId="77777777" w:rsidR="00CF5E84" w:rsidRPr="00A20764" w:rsidRDefault="00CF5E84" w:rsidP="00CF5E84">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1396D2A2" w14:textId="77777777" w:rsidR="00CF5E84" w:rsidRPr="00A20764" w:rsidRDefault="00CF5E84" w:rsidP="00CF5E84">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1C1B5E54" w14:textId="77777777" w:rsidR="00CF5E84" w:rsidRPr="00A20764" w:rsidRDefault="00CF5E84" w:rsidP="00CF5E84">
      <w:pPr>
        <w:pStyle w:val="B1"/>
      </w:pPr>
      <w:r w:rsidRPr="00A20764">
        <w:t>2.</w:t>
      </w:r>
      <w:r w:rsidRPr="00A20764">
        <w:tab/>
        <w:t>shall create an instance of the 'Transmission participant state transition diagram for basic reception control operation';</w:t>
      </w:r>
    </w:p>
    <w:p w14:paraId="60FE8F4F" w14:textId="77777777" w:rsidR="00CF5E84" w:rsidRPr="00A20764" w:rsidRDefault="00CF5E84" w:rsidP="00CF5E84">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20CCBEE4" w14:textId="77777777" w:rsidR="00CF5E84" w:rsidRPr="00A20764" w:rsidRDefault="00CF5E84" w:rsidP="00CF5E84">
      <w:pPr>
        <w:pStyle w:val="B1"/>
      </w:pPr>
      <w:r w:rsidRPr="00A20764">
        <w:t>4.</w:t>
      </w:r>
      <w:r w:rsidRPr="00A20764">
        <w:tab/>
        <w:t>shall remain in the 'U: reception controller' state.</w:t>
      </w:r>
    </w:p>
    <w:p w14:paraId="69C3E799" w14:textId="77777777" w:rsidR="00CF5E84" w:rsidRPr="00A20764" w:rsidRDefault="00CF5E84" w:rsidP="00CF5E84">
      <w:r w:rsidRPr="00A20764">
        <w:t>[TS 24.581, clause 6.2.5.4.5]</w:t>
      </w:r>
    </w:p>
    <w:p w14:paraId="1B98D052" w14:textId="77777777" w:rsidR="00CF5E84" w:rsidRPr="00A20764" w:rsidRDefault="00CF5E84" w:rsidP="00CF5E84">
      <w:r w:rsidRPr="00A20764">
        <w:t>Upon receiving a granted response for Receive media request message, the transmission participant:</w:t>
      </w:r>
    </w:p>
    <w:p w14:paraId="507C974E" w14:textId="77777777" w:rsidR="00CF5E84" w:rsidRPr="00A20764" w:rsidRDefault="00CF5E84" w:rsidP="00CF5E84">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56C56A0B" w14:textId="77777777" w:rsidR="00CF5E84" w:rsidRPr="00A20764" w:rsidRDefault="00CF5E84" w:rsidP="00CF5E84">
      <w:pPr>
        <w:pStyle w:val="B2"/>
      </w:pPr>
      <w:r w:rsidRPr="00A20764">
        <w:t>a.</w:t>
      </w:r>
      <w:r w:rsidRPr="00A20764">
        <w:tab/>
        <w:t>shall include the Message Type field set to '7' (Receive media response); and</w:t>
      </w:r>
    </w:p>
    <w:p w14:paraId="6E82189C" w14:textId="77777777" w:rsidR="00CF5E84" w:rsidRPr="00A20764" w:rsidRDefault="00CF5E84" w:rsidP="00CF5E84">
      <w:pPr>
        <w:pStyle w:val="B2"/>
      </w:pPr>
      <w:r w:rsidRPr="00A20764">
        <w:t>b.</w:t>
      </w:r>
      <w:r w:rsidRPr="00A20764">
        <w:tab/>
        <w:t>shall include the Source field set to '0' (the transmission participant is the source);</w:t>
      </w:r>
    </w:p>
    <w:p w14:paraId="0FF7191A" w14:textId="77777777" w:rsidR="00CF5E84" w:rsidRPr="00A20764" w:rsidRDefault="00CF5E84" w:rsidP="00CF5E84">
      <w:pPr>
        <w:pStyle w:val="B1"/>
      </w:pPr>
      <w:r w:rsidRPr="00A20764">
        <w:t>2.</w:t>
      </w:r>
      <w:r w:rsidRPr="00A20764">
        <w:tab/>
        <w:t>shall provide receive media success notification to the user;</w:t>
      </w:r>
    </w:p>
    <w:p w14:paraId="158ABAD0" w14:textId="77777777" w:rsidR="00CF5E84" w:rsidRPr="00A20764" w:rsidRDefault="00CF5E84" w:rsidP="00CF5E84">
      <w:pPr>
        <w:pStyle w:val="B1"/>
      </w:pPr>
      <w:r w:rsidRPr="00A20764">
        <w:t>3.</w:t>
      </w:r>
      <w:r w:rsidRPr="00A20764">
        <w:tab/>
        <w:t>if the Receive Media Indicator field is included and the B-bit is set to '1' (Broadcast group call), shall provide a notification to the user indicating the type of call;</w:t>
      </w:r>
    </w:p>
    <w:p w14:paraId="062D722B" w14:textId="77777777" w:rsidR="00CF5E84" w:rsidRPr="00A20764" w:rsidRDefault="00CF5E84" w:rsidP="00CF5E84">
      <w:pPr>
        <w:pStyle w:val="B1"/>
      </w:pPr>
      <w:r w:rsidRPr="00A20764">
        <w:t>4.</w:t>
      </w:r>
      <w:r w:rsidRPr="00A20764">
        <w:tab/>
        <w:t>shall stop timer T103 (Receive Media Request); and</w:t>
      </w:r>
    </w:p>
    <w:p w14:paraId="18817C5E" w14:textId="77777777" w:rsidR="00CF5E84" w:rsidRPr="00A20764" w:rsidRDefault="00CF5E84" w:rsidP="00CF5E84">
      <w:pPr>
        <w:pStyle w:val="B1"/>
      </w:pPr>
      <w:r w:rsidRPr="00A20764">
        <w:t>5.</w:t>
      </w:r>
      <w:r w:rsidRPr="00A20764">
        <w:tab/>
        <w:t>shall enter the 'U: has permission to receive' state.</w:t>
      </w:r>
    </w:p>
    <w:p w14:paraId="3A8CE416" w14:textId="77777777" w:rsidR="00CF5E84" w:rsidRPr="00A20764" w:rsidRDefault="00CF5E84" w:rsidP="00CF5E84">
      <w:pPr>
        <w:pStyle w:val="H6"/>
      </w:pPr>
      <w:r w:rsidRPr="00A20764">
        <w:t>6.7.3.3</w:t>
      </w:r>
      <w:r w:rsidRPr="00A20764">
        <w:tab/>
        <w:t>Test description</w:t>
      </w:r>
    </w:p>
    <w:p w14:paraId="4A16F3D6" w14:textId="77777777" w:rsidR="00CF5E84" w:rsidRPr="00A20764" w:rsidRDefault="00CF5E84" w:rsidP="00CF5E84">
      <w:pPr>
        <w:pStyle w:val="H6"/>
      </w:pPr>
      <w:r w:rsidRPr="00A20764">
        <w:t>6.7.3.3.1</w:t>
      </w:r>
      <w:r w:rsidRPr="00A20764">
        <w:tab/>
        <w:t>Pre-test conditions</w:t>
      </w:r>
    </w:p>
    <w:p w14:paraId="6D953C65" w14:textId="77777777" w:rsidR="00CF5E84" w:rsidRPr="00A20764" w:rsidRDefault="00CF5E84" w:rsidP="00CF5E84">
      <w:pPr>
        <w:pStyle w:val="H6"/>
      </w:pPr>
      <w:r w:rsidRPr="00A20764">
        <w:t>System Simulator:</w:t>
      </w:r>
    </w:p>
    <w:p w14:paraId="113ADEDD" w14:textId="77777777" w:rsidR="00CF5E84" w:rsidRPr="00A20764" w:rsidRDefault="00CF5E84" w:rsidP="00CF5E84">
      <w:pPr>
        <w:pStyle w:val="B1"/>
      </w:pPr>
      <w:r w:rsidRPr="00A20764">
        <w:t>-</w:t>
      </w:r>
      <w:r w:rsidRPr="00A20764">
        <w:tab/>
        <w:t>SS (MCVideo server)</w:t>
      </w:r>
    </w:p>
    <w:p w14:paraId="1A84749E" w14:textId="77777777" w:rsidR="00CF5E84" w:rsidRPr="00A20764" w:rsidRDefault="00CF5E84" w:rsidP="00CF5E84">
      <w:pPr>
        <w:pStyle w:val="B1"/>
      </w:pPr>
      <w:r w:rsidRPr="00A20764">
        <w:t>-</w:t>
      </w:r>
      <w:r w:rsidRPr="00A2076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67A8AF1" w14:textId="77777777" w:rsidR="00CF5E84" w:rsidRPr="00A20764" w:rsidRDefault="00CF5E84" w:rsidP="00CF5E84">
      <w:pPr>
        <w:pStyle w:val="H6"/>
      </w:pPr>
      <w:r w:rsidRPr="00A20764">
        <w:t>IUT:</w:t>
      </w:r>
    </w:p>
    <w:p w14:paraId="06312C93" w14:textId="77777777" w:rsidR="00CF5E84" w:rsidRPr="00A20764" w:rsidRDefault="00CF5E84" w:rsidP="00CF5E84">
      <w:pPr>
        <w:pStyle w:val="B1"/>
      </w:pPr>
      <w:r w:rsidRPr="00A20764">
        <w:t>-</w:t>
      </w:r>
      <w:r w:rsidRPr="00A20764">
        <w:tab/>
        <w:t>UE (MCVideo client)</w:t>
      </w:r>
    </w:p>
    <w:p w14:paraId="2787C1E5" w14:textId="77777777" w:rsidR="00CF5E84" w:rsidRPr="00A20764" w:rsidRDefault="00CF5E84" w:rsidP="00CF5E84">
      <w:pPr>
        <w:pStyle w:val="B1"/>
      </w:pPr>
      <w:r w:rsidRPr="00A20764">
        <w:t>-</w:t>
      </w:r>
      <w:r w:rsidRPr="00A20764">
        <w:tab/>
        <w:t>The test USIM set as defined in TS 36.579-1 [2] clause 5.5.10 is inserted.</w:t>
      </w:r>
    </w:p>
    <w:p w14:paraId="1E263467" w14:textId="77777777" w:rsidR="00CF5E84" w:rsidRPr="00A20764" w:rsidRDefault="00CF5E84" w:rsidP="00CF5E84">
      <w:pPr>
        <w:pStyle w:val="H6"/>
      </w:pPr>
      <w:r w:rsidRPr="00A20764">
        <w:t>Preamble:</w:t>
      </w:r>
    </w:p>
    <w:p w14:paraId="3AB50E76" w14:textId="77777777" w:rsidR="00CF5E84" w:rsidRPr="00A20764" w:rsidRDefault="00CF5E84" w:rsidP="00CF5E84">
      <w:pPr>
        <w:pStyle w:val="B1"/>
      </w:pPr>
      <w:r w:rsidRPr="00A20764">
        <w:t>-</w:t>
      </w:r>
      <w:r w:rsidRPr="00A20764">
        <w:tab/>
        <w:t>The UE has performed procedure 'MCVideo UE registration' as specified in TS 36.579-1 [2] clause 5.4.2A.</w:t>
      </w:r>
    </w:p>
    <w:p w14:paraId="4EF8A3CD" w14:textId="77777777" w:rsidR="00CF5E84" w:rsidRPr="00A20764" w:rsidRDefault="00CF5E84" w:rsidP="00CF5E84">
      <w:pPr>
        <w:pStyle w:val="B1"/>
      </w:pPr>
      <w:r w:rsidRPr="00A20764">
        <w:t>-</w:t>
      </w:r>
      <w:r w:rsidRPr="00A20764">
        <w:tab/>
        <w:t>The UE has performed procedure 'MCX Authorization/Configuration and Key Generation' as specified in TS 36.579-1 [2] clause 5.3.2.</w:t>
      </w:r>
    </w:p>
    <w:p w14:paraId="33B0CEA2" w14:textId="77777777" w:rsidR="00CF5E84" w:rsidRPr="00A20764" w:rsidRDefault="00CF5E84" w:rsidP="00CF5E84">
      <w:pPr>
        <w:pStyle w:val="B1"/>
      </w:pPr>
      <w:r w:rsidRPr="00A20764">
        <w:t>-</w:t>
      </w:r>
      <w:r w:rsidRPr="00A20764">
        <w:tab/>
        <w:t>The MCVideo user is authorized to initiate locally initiated ambient viewing: the &lt;allow-request-locally-initiated-ambient-viewing&gt; element of the &lt;ruleset&gt; element is present in the MCVideo user profile document and is set to "true"</w:t>
      </w:r>
    </w:p>
    <w:p w14:paraId="20F3EA8E" w14:textId="77777777" w:rsidR="00CF5E84" w:rsidRPr="00A20764" w:rsidRDefault="00CF5E84" w:rsidP="00CF5E84">
      <w:pPr>
        <w:pStyle w:val="B1"/>
      </w:pPr>
      <w:r w:rsidRPr="00A20764">
        <w:t>-</w:t>
      </w:r>
      <w:r w:rsidRPr="00A20764">
        <w:tab/>
        <w:t>UE States at the end of the preamble</w:t>
      </w:r>
    </w:p>
    <w:p w14:paraId="487A0AEC" w14:textId="77777777" w:rsidR="00CF5E84" w:rsidRPr="00A20764" w:rsidRDefault="00CF5E84" w:rsidP="00CF5E84">
      <w:pPr>
        <w:pStyle w:val="B2"/>
      </w:pPr>
      <w:r w:rsidRPr="00A20764">
        <w:t>-</w:t>
      </w:r>
      <w:r w:rsidRPr="00A20764">
        <w:tab/>
        <w:t>The UE is in E-UTRA Registered, Idle Mode state.</w:t>
      </w:r>
    </w:p>
    <w:p w14:paraId="0D01E890" w14:textId="77777777" w:rsidR="00CF5E84" w:rsidRPr="00A20764" w:rsidRDefault="00CF5E84" w:rsidP="00CF5E84">
      <w:pPr>
        <w:pStyle w:val="B2"/>
      </w:pPr>
      <w:r w:rsidRPr="00A20764">
        <w:t>-</w:t>
      </w:r>
      <w:r w:rsidRPr="00A20764">
        <w:tab/>
        <w:t>The MCVideo Client Application has been activated and User has registered-in as the MCVideo User with the Server as active user at the Client</w:t>
      </w:r>
    </w:p>
    <w:p w14:paraId="1D439436" w14:textId="77777777" w:rsidR="00CF5E84" w:rsidRPr="00A20764" w:rsidRDefault="00CF5E84" w:rsidP="00CF5E84">
      <w:pPr>
        <w:pStyle w:val="H6"/>
      </w:pPr>
      <w:r w:rsidRPr="00A20764">
        <w:t>6.7.3.3.2</w:t>
      </w:r>
      <w:r w:rsidRPr="00A20764">
        <w:tab/>
        <w:t>Test procedure sequence</w:t>
      </w:r>
    </w:p>
    <w:p w14:paraId="4499A26D" w14:textId="77777777" w:rsidR="00CF5E84" w:rsidRPr="00A20764" w:rsidRDefault="00CF5E84" w:rsidP="00CF5E84">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20764" w14:paraId="0203FD3A" w14:textId="77777777" w:rsidTr="00E454A1">
        <w:trPr>
          <w:tblHeader/>
        </w:trPr>
        <w:tc>
          <w:tcPr>
            <w:tcW w:w="714" w:type="dxa"/>
            <w:tcBorders>
              <w:top w:val="single" w:sz="4" w:space="0" w:color="auto"/>
              <w:left w:val="single" w:sz="4" w:space="0" w:color="auto"/>
              <w:bottom w:val="nil"/>
              <w:right w:val="single" w:sz="4" w:space="0" w:color="auto"/>
            </w:tcBorders>
            <w:hideMark/>
          </w:tcPr>
          <w:p w14:paraId="54F8FC06" w14:textId="77777777" w:rsidR="00CF5E84" w:rsidRPr="00A20764" w:rsidRDefault="00CF5E84" w:rsidP="00E454A1">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6EE95682" w14:textId="77777777" w:rsidR="00CF5E84" w:rsidRPr="00A20764" w:rsidRDefault="00CF5E84" w:rsidP="00E454A1">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8A89B63" w14:textId="77777777" w:rsidR="00CF5E84" w:rsidRPr="00A20764" w:rsidRDefault="00CF5E84" w:rsidP="00E454A1">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475DD6A4" w14:textId="77777777" w:rsidR="00CF5E84" w:rsidRPr="00A20764" w:rsidRDefault="00CF5E84" w:rsidP="00E454A1">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76003BD3" w14:textId="77777777" w:rsidR="00CF5E84" w:rsidRPr="00A20764" w:rsidRDefault="00CF5E84" w:rsidP="00E454A1">
            <w:pPr>
              <w:pStyle w:val="TAH"/>
              <w:keepNext w:val="0"/>
              <w:keepLines w:val="0"/>
              <w:widowControl w:val="0"/>
            </w:pPr>
            <w:r w:rsidRPr="00A20764">
              <w:t>Verdict</w:t>
            </w:r>
          </w:p>
        </w:tc>
      </w:tr>
      <w:tr w:rsidR="00CF5E84" w:rsidRPr="00A20764" w14:paraId="220BCE40" w14:textId="77777777" w:rsidTr="00E454A1">
        <w:trPr>
          <w:tblHeader/>
        </w:trPr>
        <w:tc>
          <w:tcPr>
            <w:tcW w:w="714" w:type="dxa"/>
            <w:tcBorders>
              <w:top w:val="nil"/>
              <w:left w:val="single" w:sz="4" w:space="0" w:color="auto"/>
              <w:bottom w:val="single" w:sz="4" w:space="0" w:color="auto"/>
              <w:right w:val="single" w:sz="4" w:space="0" w:color="auto"/>
            </w:tcBorders>
          </w:tcPr>
          <w:p w14:paraId="6E163903" w14:textId="77777777" w:rsidR="00CF5E84" w:rsidRPr="00A20764"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659628F8" w14:textId="77777777" w:rsidR="00CF5E84" w:rsidRPr="00A20764"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CAE8CD5" w14:textId="77777777" w:rsidR="00CF5E84" w:rsidRPr="00A20764" w:rsidRDefault="00CF5E84" w:rsidP="00E454A1">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5F5D9FF1" w14:textId="77777777" w:rsidR="00CF5E84" w:rsidRPr="00A20764" w:rsidRDefault="00CF5E84" w:rsidP="00E454A1">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25CDD537" w14:textId="77777777" w:rsidR="00CF5E84" w:rsidRPr="00A20764"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47971B3" w14:textId="77777777" w:rsidR="00CF5E84" w:rsidRPr="00A20764" w:rsidRDefault="00CF5E84" w:rsidP="00E454A1">
            <w:pPr>
              <w:pStyle w:val="TAH"/>
              <w:keepNext w:val="0"/>
              <w:keepLines w:val="0"/>
              <w:widowControl w:val="0"/>
            </w:pPr>
          </w:p>
        </w:tc>
      </w:tr>
      <w:tr w:rsidR="00CF5E84" w:rsidRPr="00A20764" w14:paraId="1F20220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39F42825" w14:textId="77777777" w:rsidR="00CF5E84" w:rsidRPr="00A20764" w:rsidRDefault="00CF5E84" w:rsidP="00E454A1">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66B4E470" w14:textId="77777777" w:rsidR="00CF5E84" w:rsidRPr="00A20764" w:rsidRDefault="00CF5E84" w:rsidP="00E454A1">
            <w:pPr>
              <w:pStyle w:val="TAL"/>
              <w:keepNext w:val="0"/>
              <w:keepLines w:val="0"/>
              <w:widowControl w:val="0"/>
            </w:pPr>
            <w:r w:rsidRPr="00A20764">
              <w:t>Make the UE (MCVideo client) request the establishment of a locally initiated ambient viewing call to user B.</w:t>
            </w:r>
          </w:p>
          <w:p w14:paraId="44AC8417" w14:textId="77777777" w:rsidR="00CF5E84" w:rsidRPr="00A20764" w:rsidRDefault="00CF5E84" w:rsidP="00E454A1">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2954334F"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1E412615"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445EB8F0"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0E9A9B4" w14:textId="77777777" w:rsidR="00CF5E84" w:rsidRPr="00A20764" w:rsidRDefault="00CF5E84" w:rsidP="00E454A1">
            <w:pPr>
              <w:pStyle w:val="TAC"/>
              <w:keepNext w:val="0"/>
              <w:keepLines w:val="0"/>
              <w:widowControl w:val="0"/>
            </w:pPr>
            <w:r w:rsidRPr="00A20764">
              <w:t>-</w:t>
            </w:r>
          </w:p>
        </w:tc>
      </w:tr>
      <w:tr w:rsidR="00CF5E84" w:rsidRPr="00A20764" w14:paraId="2E09CAFC"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2EC72763" w14:textId="77777777" w:rsidR="00CF5E84" w:rsidRPr="00A20764" w:rsidRDefault="00CF5E84" w:rsidP="00E454A1">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293EDE11" w14:textId="77777777" w:rsidR="00CF5E84" w:rsidRPr="00A20764" w:rsidRDefault="00CF5E84" w:rsidP="00E454A1">
            <w:pPr>
              <w:pStyle w:val="TAL"/>
              <w:widowControl w:val="0"/>
            </w:pPr>
            <w:r w:rsidRPr="00A20764">
              <w:t xml:space="preserve">Check: Does the UE (MCVideo client) correctly </w:t>
            </w:r>
            <w:r w:rsidRPr="00A20764">
              <w:rPr>
                <w:lang w:eastAsia="ko-KR"/>
              </w:rPr>
              <w:t>perform the procedure 'MCVideo CO establishment/modification without provisional responses other than 100 Trying' as described in TS 36.579-1 [2] Table 5.3B.1.3-1</w:t>
            </w:r>
            <w:r w:rsidRPr="00A20764">
              <w:t xml:space="preserve"> to establish a locally initiated ambient viewing call with automatic commencement mode and without implicit transmission control according to option b.i </w:t>
            </w:r>
            <w:r w:rsidRPr="00A20764">
              <w:rPr>
                <w:strike/>
              </w:rPr>
              <w:t>a</w:t>
            </w:r>
            <w:r w:rsidRPr="00A20764">
              <w:t xml:space="preserve">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6BD9ECE1"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22616CDD"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E9A128F" w14:textId="77777777" w:rsidR="00CF5E84" w:rsidRPr="00A20764" w:rsidRDefault="00CF5E84" w:rsidP="00E454A1">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47C6BB3C" w14:textId="77777777" w:rsidR="00CF5E84" w:rsidRPr="00A20764" w:rsidRDefault="00CF5E84" w:rsidP="00E454A1">
            <w:pPr>
              <w:pStyle w:val="TAC"/>
              <w:keepNext w:val="0"/>
              <w:keepLines w:val="0"/>
              <w:widowControl w:val="0"/>
            </w:pPr>
            <w:r w:rsidRPr="00A20764">
              <w:t>P</w:t>
            </w:r>
          </w:p>
        </w:tc>
      </w:tr>
      <w:tr w:rsidR="00CF5E84" w:rsidRPr="00A20764" w14:paraId="75CD9969"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48BCE563" w14:textId="77777777" w:rsidR="00CF5E84" w:rsidRPr="00A20764" w:rsidRDefault="00CF5E84" w:rsidP="00E454A1">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11B8D784" w14:textId="77777777" w:rsidR="00CF5E84" w:rsidRPr="00A20764" w:rsidRDefault="00CF5E84" w:rsidP="00E454A1">
            <w:pPr>
              <w:pStyle w:val="TAL"/>
            </w:pPr>
            <w:r w:rsidRPr="00A20764">
              <w:t>Check: Does the UE (MCVideo client) notify the user that the call has been established?</w:t>
            </w:r>
          </w:p>
          <w:p w14:paraId="7B30A08A"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138BDA2D" w14:textId="77777777" w:rsidR="00CF5E84" w:rsidRPr="00A20764" w:rsidRDefault="00CF5E84" w:rsidP="00E454A1">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3DB68D" w14:textId="77777777" w:rsidR="00CF5E84" w:rsidRPr="00A20764" w:rsidRDefault="00CF5E84" w:rsidP="00E454A1">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59146FF" w14:textId="77777777" w:rsidR="00CF5E84" w:rsidRPr="00A20764" w:rsidRDefault="00CF5E84" w:rsidP="00E454A1">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15D5D36"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BA1E7E7" w14:textId="77777777" w:rsidTr="00E454A1">
        <w:tc>
          <w:tcPr>
            <w:tcW w:w="714" w:type="dxa"/>
            <w:tcBorders>
              <w:top w:val="single" w:sz="4" w:space="0" w:color="auto"/>
              <w:left w:val="single" w:sz="4" w:space="0" w:color="auto"/>
              <w:bottom w:val="single" w:sz="4" w:space="0" w:color="auto"/>
              <w:right w:val="single" w:sz="4" w:space="0" w:color="auto"/>
            </w:tcBorders>
          </w:tcPr>
          <w:p w14:paraId="6B834535" w14:textId="77777777" w:rsidR="00CF5E84" w:rsidRPr="00A20764" w:rsidRDefault="00CF5E84" w:rsidP="00E454A1">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2602F592" w14:textId="77777777" w:rsidR="00CF5E84" w:rsidRPr="00A20764" w:rsidRDefault="00CF5E84" w:rsidP="00E454A1">
            <w:pPr>
              <w:pStyle w:val="TAL"/>
              <w:keepNext w:val="0"/>
              <w:keepLines w:val="0"/>
              <w:widowControl w:val="0"/>
              <w:rPr>
                <w:rFonts w:eastAsia="Calibri"/>
              </w:rPr>
            </w:pPr>
            <w:r w:rsidRPr="00A20764">
              <w:rPr>
                <w:rFonts w:eastAsia="Calibri"/>
              </w:rPr>
              <w:t>Make the UE (MCVideo client) release the call.</w:t>
            </w:r>
          </w:p>
          <w:p w14:paraId="5A93AA7E" w14:textId="77777777" w:rsidR="00CF5E84" w:rsidRPr="00A20764" w:rsidRDefault="00CF5E84" w:rsidP="00E454A1">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E009669"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79736E7"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220006"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667EAA8" w14:textId="77777777" w:rsidR="00CF5E84" w:rsidRPr="00A20764" w:rsidRDefault="00CF5E84" w:rsidP="00E454A1">
            <w:pPr>
              <w:pStyle w:val="TAC"/>
              <w:keepNext w:val="0"/>
              <w:keepLines w:val="0"/>
              <w:widowControl w:val="0"/>
            </w:pPr>
            <w:r w:rsidRPr="00A20764">
              <w:t>-</w:t>
            </w:r>
          </w:p>
        </w:tc>
      </w:tr>
      <w:tr w:rsidR="00CF5E84" w:rsidRPr="00A20764" w14:paraId="092759E8" w14:textId="77777777" w:rsidTr="00E454A1">
        <w:tc>
          <w:tcPr>
            <w:tcW w:w="714" w:type="dxa"/>
            <w:tcBorders>
              <w:top w:val="single" w:sz="4" w:space="0" w:color="auto"/>
              <w:left w:val="single" w:sz="4" w:space="0" w:color="auto"/>
              <w:bottom w:val="single" w:sz="4" w:space="0" w:color="auto"/>
              <w:right w:val="single" w:sz="4" w:space="0" w:color="auto"/>
            </w:tcBorders>
          </w:tcPr>
          <w:p w14:paraId="6D4A5D96" w14:textId="77777777" w:rsidR="00CF5E84" w:rsidRPr="00A20764" w:rsidRDefault="00CF5E84" w:rsidP="00E454A1">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58F52712" w14:textId="77777777" w:rsidR="00CF5E84" w:rsidRPr="00A20764" w:rsidRDefault="00CF5E84" w:rsidP="00E454A1">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4FE8C6D0"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01FFB45"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5F75A82" w14:textId="77777777" w:rsidR="00CF5E84" w:rsidRPr="00A20764" w:rsidRDefault="00CF5E84" w:rsidP="00E454A1">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0D582245" w14:textId="77777777" w:rsidR="00CF5E84" w:rsidRPr="00A20764" w:rsidRDefault="00CF5E84" w:rsidP="00E454A1">
            <w:pPr>
              <w:pStyle w:val="TAC"/>
              <w:keepNext w:val="0"/>
              <w:keepLines w:val="0"/>
              <w:widowControl w:val="0"/>
            </w:pPr>
            <w:r w:rsidRPr="00A20764">
              <w:t>P</w:t>
            </w:r>
          </w:p>
        </w:tc>
      </w:tr>
      <w:tr w:rsidR="00CF5E84" w:rsidRPr="00A20764" w14:paraId="3271D08D" w14:textId="77777777" w:rsidTr="00E454A1">
        <w:tc>
          <w:tcPr>
            <w:tcW w:w="714" w:type="dxa"/>
            <w:tcBorders>
              <w:top w:val="single" w:sz="4" w:space="0" w:color="auto"/>
              <w:left w:val="single" w:sz="4" w:space="0" w:color="auto"/>
              <w:bottom w:val="single" w:sz="4" w:space="0" w:color="auto"/>
              <w:right w:val="single" w:sz="4" w:space="0" w:color="auto"/>
            </w:tcBorders>
          </w:tcPr>
          <w:p w14:paraId="45B0CC88" w14:textId="77777777" w:rsidR="00CF5E84" w:rsidRPr="00A20764" w:rsidRDefault="00CF5E84" w:rsidP="00E454A1">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2AA3608A" w14:textId="77777777" w:rsidR="00CF5E84" w:rsidRPr="00A20764" w:rsidRDefault="00CF5E84" w:rsidP="00E454A1">
            <w:pPr>
              <w:pStyle w:val="TAL"/>
            </w:pPr>
            <w:r w:rsidRPr="00A20764">
              <w:t>Check: Does the UE (MCVideo client) notify the user that the call has been terminated?</w:t>
            </w:r>
          </w:p>
          <w:p w14:paraId="58BB4D85"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2499DAC8" w14:textId="77777777" w:rsidR="00CF5E84" w:rsidRPr="00A20764" w:rsidRDefault="00CF5E84" w:rsidP="00E454A1">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3D6B00F9" w14:textId="77777777" w:rsidR="00CF5E84" w:rsidRPr="00A20764" w:rsidRDefault="00CF5E84" w:rsidP="00E454A1">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4D1133E3" w14:textId="77777777" w:rsidR="00CF5E84" w:rsidRPr="00A20764" w:rsidRDefault="00CF5E84" w:rsidP="00E454A1">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280066BB"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34819FA"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535A890A" w14:textId="77777777" w:rsidR="00CF5E84" w:rsidRPr="00A20764" w:rsidRDefault="00CF5E84" w:rsidP="00E454A1">
            <w:pPr>
              <w:pStyle w:val="TAN"/>
            </w:pPr>
            <w:r w:rsidRPr="00A20764">
              <w:t>NOTE 1: This action is expected to be done via a suitable implementation dependent MMI.</w:t>
            </w:r>
          </w:p>
        </w:tc>
      </w:tr>
    </w:tbl>
    <w:p w14:paraId="10196164" w14:textId="77777777" w:rsidR="00CF5E84" w:rsidRPr="00A20764" w:rsidRDefault="00CF5E84" w:rsidP="00CF5E84"/>
    <w:p w14:paraId="38B9FD70" w14:textId="77777777" w:rsidR="00CF5E84" w:rsidRPr="00A20764" w:rsidRDefault="00CF5E84" w:rsidP="00CF5E84">
      <w:pPr>
        <w:pStyle w:val="H6"/>
      </w:pPr>
      <w:r w:rsidRPr="00A20764">
        <w:t>6.7.3.3.3</w:t>
      </w:r>
      <w:r w:rsidRPr="00A20764">
        <w:tab/>
        <w:t>Specific message contents</w:t>
      </w:r>
    </w:p>
    <w:p w14:paraId="523C8FCC" w14:textId="77777777" w:rsidR="00CF5E84" w:rsidRPr="00A20764" w:rsidRDefault="00CF5E84" w:rsidP="00CF5E84">
      <w:pPr>
        <w:pStyle w:val="TH"/>
      </w:pPr>
      <w:r w:rsidRPr="00A20764">
        <w:t>Table 6.7.3.3.3-1: SIP INVITE from the UE (Step 2, Table 6.7.3.3.2-1;</w:t>
      </w:r>
      <w:r w:rsidRPr="00A20764">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64C758A3"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656457" w14:textId="77777777" w:rsidR="00CF5E84" w:rsidRPr="00A20764" w:rsidRDefault="00CF5E84" w:rsidP="00E454A1">
            <w:pPr>
              <w:pStyle w:val="TAL"/>
            </w:pPr>
            <w:r w:rsidRPr="00A20764">
              <w:t>Derivation Path: TS 36.579-1 [2], Table 5.5.2.5.1-1, condition PRIVATE-CALL</w:t>
            </w:r>
          </w:p>
        </w:tc>
      </w:tr>
      <w:tr w:rsidR="00CF5E84" w:rsidRPr="00A20764" w14:paraId="0289868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4EA048F2"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61B3CAF"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DF3FE70"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474C1B6"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E3857B4" w14:textId="77777777" w:rsidR="00CF5E84" w:rsidRPr="00A20764" w:rsidRDefault="00CF5E84" w:rsidP="00E454A1">
            <w:pPr>
              <w:pStyle w:val="TAH"/>
            </w:pPr>
            <w:r w:rsidRPr="00A20764">
              <w:t>Condition</w:t>
            </w:r>
          </w:p>
        </w:tc>
      </w:tr>
      <w:tr w:rsidR="00CF5E84" w:rsidRPr="00A20764" w14:paraId="63EFAF6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0F9F547" w14:textId="77777777" w:rsidR="00CF5E84" w:rsidRPr="00A20764" w:rsidRDefault="00CF5E84" w:rsidP="00E454A1">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0438CA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7A777D6A"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51345CA"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694101" w14:textId="77777777" w:rsidR="00CF5E84" w:rsidRPr="00A20764" w:rsidRDefault="00CF5E84" w:rsidP="00E454A1">
            <w:pPr>
              <w:pStyle w:val="TAL"/>
            </w:pPr>
          </w:p>
        </w:tc>
      </w:tr>
      <w:tr w:rsidR="00CF5E84" w:rsidRPr="00A20764" w14:paraId="0EAA07D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D292622" w14:textId="77777777" w:rsidR="00CF5E84" w:rsidRPr="00A20764" w:rsidRDefault="00CF5E84" w:rsidP="00E454A1">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EA8E222" w14:textId="77777777" w:rsidR="00CF5E84" w:rsidRPr="00A20764" w:rsidRDefault="00CF5E84" w:rsidP="00E454A1">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1FF80EE4"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A6000D2"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C306A" w14:textId="77777777" w:rsidR="00CF5E84" w:rsidRPr="00A20764" w:rsidRDefault="00CF5E84" w:rsidP="00E454A1">
            <w:pPr>
              <w:pStyle w:val="TAL"/>
            </w:pPr>
          </w:p>
        </w:tc>
      </w:tr>
      <w:tr w:rsidR="00CF5E84" w:rsidRPr="00A20764" w14:paraId="303D21B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2BFC42FD" w14:textId="77777777" w:rsidR="00CF5E84" w:rsidRPr="00A20764" w:rsidRDefault="00CF5E84" w:rsidP="00E454A1">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7A2A301" w14:textId="77777777" w:rsidR="00CF5E84" w:rsidRPr="00A20764" w:rsidRDefault="00CF5E84" w:rsidP="00E454A1">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05540E98"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4C09DA9"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6D17F6" w14:textId="77777777" w:rsidR="00CF5E84" w:rsidRPr="00A20764" w:rsidRDefault="00CF5E84" w:rsidP="00E454A1">
            <w:pPr>
              <w:pStyle w:val="TAL"/>
            </w:pPr>
          </w:p>
        </w:tc>
      </w:tr>
      <w:tr w:rsidR="00CF5E84" w:rsidRPr="00A20764" w14:paraId="48B1DC3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443524E" w14:textId="77777777" w:rsidR="00CF5E84" w:rsidRPr="00A20764" w:rsidRDefault="00CF5E84" w:rsidP="00E454A1">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15B95899"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288AC6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04A44C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3C8472" w14:textId="77777777" w:rsidR="00CF5E84" w:rsidRPr="00A20764" w:rsidRDefault="00CF5E84" w:rsidP="00E454A1">
            <w:pPr>
              <w:pStyle w:val="TAL"/>
            </w:pPr>
          </w:p>
        </w:tc>
      </w:tr>
      <w:tr w:rsidR="00CF5E84" w:rsidRPr="00A20764" w14:paraId="78FD7B1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A59D271"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2EB163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BF00CF" w14:textId="77777777" w:rsidR="00CF5E84" w:rsidRPr="00A20764" w:rsidRDefault="00CF5E84" w:rsidP="00E454A1">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D8EE91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9082FA" w14:textId="77777777" w:rsidR="00CF5E84" w:rsidRPr="00A20764" w:rsidRDefault="00CF5E84" w:rsidP="00E454A1">
            <w:pPr>
              <w:pStyle w:val="TAL"/>
            </w:pPr>
          </w:p>
        </w:tc>
      </w:tr>
      <w:tr w:rsidR="00CF5E84" w:rsidRPr="00A20764" w14:paraId="3F71715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F6761F8"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C262775" w14:textId="77777777" w:rsidR="00CF5E84" w:rsidRPr="00A20764" w:rsidRDefault="00CF5E84" w:rsidP="00E454A1">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4EC48E7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59A58B3"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D49B353" w14:textId="77777777" w:rsidR="00CF5E84" w:rsidRPr="00A20764" w:rsidRDefault="00CF5E84" w:rsidP="00E454A1">
            <w:pPr>
              <w:pStyle w:val="TAL"/>
            </w:pPr>
          </w:p>
        </w:tc>
      </w:tr>
      <w:tr w:rsidR="00CF5E84" w:rsidRPr="00A20764" w14:paraId="6DAB771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16BA26"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8F03AF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3120232" w14:textId="77777777" w:rsidR="00CF5E84" w:rsidRPr="00A20764" w:rsidRDefault="00CF5E84" w:rsidP="00E454A1">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24EB1F6B"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10AE2" w14:textId="77777777" w:rsidR="00CF5E84" w:rsidRPr="00A20764" w:rsidRDefault="00CF5E84" w:rsidP="00E454A1">
            <w:pPr>
              <w:pStyle w:val="TAL"/>
            </w:pPr>
          </w:p>
        </w:tc>
      </w:tr>
      <w:tr w:rsidR="00CF5E84" w:rsidRPr="00A20764" w14:paraId="6E00743B"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60471EA"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392FFA3" w14:textId="77777777" w:rsidR="00CF5E84" w:rsidRPr="00A20764" w:rsidRDefault="00CF5E84" w:rsidP="00E454A1">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4966040E"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9B65FE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892FEE" w14:textId="77777777" w:rsidR="00CF5E84" w:rsidRPr="00A20764" w:rsidRDefault="00CF5E84" w:rsidP="00E454A1">
            <w:pPr>
              <w:pStyle w:val="TAL"/>
            </w:pPr>
          </w:p>
        </w:tc>
      </w:tr>
    </w:tbl>
    <w:p w14:paraId="2277F32C" w14:textId="77777777" w:rsidR="00CF5E84" w:rsidRPr="00A20764" w:rsidRDefault="00CF5E84" w:rsidP="00CF5E84"/>
    <w:p w14:paraId="6EB89CA6" w14:textId="77777777" w:rsidR="00CF5E84" w:rsidRPr="00A20764" w:rsidRDefault="00CF5E84" w:rsidP="00CF5E84">
      <w:pPr>
        <w:pStyle w:val="TH"/>
      </w:pPr>
      <w:r w:rsidRPr="00A20764">
        <w:t>Table 6.7.3.3.3-2: SDP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252EAC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5E78F4" w14:textId="77777777" w:rsidR="00CF5E84" w:rsidRPr="00A20764" w:rsidRDefault="00CF5E84" w:rsidP="00E454A1">
            <w:pPr>
              <w:pStyle w:val="TAL"/>
            </w:pPr>
            <w:r w:rsidRPr="00A20764">
              <w:t>Derivation Path: TS 36.579-1 [2], Table 5.5.3.1.1-2, condition PRIVATE-CALL, INITIAL_SDP_OFFER, IMPLICIT_GRANT_REQUESTED</w:t>
            </w:r>
          </w:p>
        </w:tc>
      </w:tr>
      <w:tr w:rsidR="00CF5E84" w:rsidRPr="00A20764" w14:paraId="683C057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206A339"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3B09900"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68EA5FED"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26EF984"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7666FE70" w14:textId="77777777" w:rsidR="00CF5E84" w:rsidRPr="00A20764" w:rsidRDefault="00CF5E84" w:rsidP="00E454A1">
            <w:pPr>
              <w:pStyle w:val="TAH"/>
            </w:pPr>
            <w:r w:rsidRPr="00A20764">
              <w:t>Condition</w:t>
            </w:r>
          </w:p>
        </w:tc>
      </w:tr>
      <w:tr w:rsidR="00CF5E84" w:rsidRPr="00A20764" w14:paraId="50A9655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1A9F9CC" w14:textId="77777777" w:rsidR="00CF5E84" w:rsidRPr="00A20764" w:rsidRDefault="00CF5E84" w:rsidP="00E454A1">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0E0EBF6"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C928F0" w14:textId="77777777" w:rsidR="00CF5E84" w:rsidRPr="00A20764" w:rsidRDefault="00CF5E84" w:rsidP="00E454A1">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334609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B6A8627" w14:textId="77777777" w:rsidR="00CF5E84" w:rsidRPr="00A20764" w:rsidRDefault="00CF5E84" w:rsidP="00E454A1">
            <w:pPr>
              <w:pStyle w:val="TAL"/>
            </w:pPr>
          </w:p>
        </w:tc>
      </w:tr>
      <w:tr w:rsidR="00CF5E84" w:rsidRPr="00A20764" w14:paraId="641AF15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0DA11538" w14:textId="77777777" w:rsidR="00CF5E84" w:rsidRPr="00A20764" w:rsidRDefault="00CF5E84" w:rsidP="00E454A1">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7B7C6AE"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4DEA09" w14:textId="77777777" w:rsidR="00CF5E84" w:rsidRPr="00A20764" w:rsidRDefault="00CF5E84" w:rsidP="00E454A1">
            <w:pPr>
              <w:pStyle w:val="TAL"/>
            </w:pPr>
            <w:r w:rsidRPr="00A20764">
              <w:t>a=line</w:t>
            </w:r>
          </w:p>
          <w:p w14:paraId="2818399B" w14:textId="77777777" w:rsidR="00CF5E84" w:rsidRPr="00A20764" w:rsidRDefault="00CF5E84" w:rsidP="00E454A1">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4466BD16"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70BD4D" w14:textId="77777777" w:rsidR="00CF5E84" w:rsidRPr="00A20764" w:rsidRDefault="00CF5E84" w:rsidP="00E454A1">
            <w:pPr>
              <w:pStyle w:val="TAL"/>
            </w:pPr>
          </w:p>
        </w:tc>
      </w:tr>
      <w:tr w:rsidR="00CF5E84" w:rsidRPr="00A20764" w14:paraId="570FF12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8A868B2" w14:textId="77777777" w:rsidR="00CF5E84" w:rsidRPr="00A20764" w:rsidRDefault="00CF5E84" w:rsidP="00E454A1">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6FC55E4F"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1C0016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E0273E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255A8E" w14:textId="77777777" w:rsidR="00CF5E84" w:rsidRPr="00A20764" w:rsidRDefault="00CF5E84" w:rsidP="00E454A1">
            <w:pPr>
              <w:pStyle w:val="TAL"/>
            </w:pPr>
          </w:p>
        </w:tc>
      </w:tr>
    </w:tbl>
    <w:p w14:paraId="19A3FAEE" w14:textId="77777777" w:rsidR="00CF5E84" w:rsidRPr="00A20764" w:rsidRDefault="00CF5E84" w:rsidP="00CF5E84"/>
    <w:p w14:paraId="42DE3D0D" w14:textId="77777777" w:rsidR="00CF5E84" w:rsidRPr="00A20764" w:rsidRDefault="00CF5E84" w:rsidP="00CF5E84">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5DEC32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2D8E53A" w14:textId="77777777" w:rsidR="00CF5E84" w:rsidRPr="00A20764" w:rsidRDefault="00CF5E84" w:rsidP="00E454A1">
            <w:pPr>
              <w:pStyle w:val="TAL"/>
            </w:pPr>
            <w:r w:rsidRPr="00A20764">
              <w:t>Derivation Path: TS 36.579-1 [2], Table 5.5.3.2.1-2</w:t>
            </w:r>
          </w:p>
        </w:tc>
      </w:tr>
      <w:tr w:rsidR="00CF5E84" w:rsidRPr="00A20764" w14:paraId="562A80FB"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DF27EC6"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AF63B36"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734A52D1"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55811B8"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1EAC61A4" w14:textId="77777777" w:rsidR="00CF5E84" w:rsidRPr="00A20764" w:rsidRDefault="00CF5E84" w:rsidP="00E454A1">
            <w:pPr>
              <w:pStyle w:val="TAH"/>
            </w:pPr>
            <w:r w:rsidRPr="00A20764">
              <w:t>Condition</w:t>
            </w:r>
          </w:p>
        </w:tc>
      </w:tr>
      <w:tr w:rsidR="00CF5E84" w:rsidRPr="00A20764" w14:paraId="2E38874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37A30410" w14:textId="77777777" w:rsidR="00CF5E84" w:rsidRPr="00A20764" w:rsidRDefault="00CF5E84" w:rsidP="00E454A1">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3DF9C5A"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47DE790"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D2941FF"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D5C6CE" w14:textId="77777777" w:rsidR="00CF5E84" w:rsidRPr="00A20764" w:rsidRDefault="00CF5E84" w:rsidP="00E454A1">
            <w:pPr>
              <w:pStyle w:val="TAL"/>
            </w:pPr>
          </w:p>
        </w:tc>
      </w:tr>
      <w:tr w:rsidR="00CF5E84" w:rsidRPr="00A20764" w14:paraId="37B25E6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49AAA2B5" w14:textId="77777777" w:rsidR="00CF5E84" w:rsidRPr="00A20764" w:rsidRDefault="00CF5E84" w:rsidP="00E454A1">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3230D38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162F6006"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2837D5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6BCD5D" w14:textId="77777777" w:rsidR="00CF5E84" w:rsidRPr="00A20764" w:rsidRDefault="00CF5E84" w:rsidP="00E454A1">
            <w:pPr>
              <w:pStyle w:val="TAL"/>
            </w:pPr>
          </w:p>
        </w:tc>
      </w:tr>
      <w:tr w:rsidR="00CF5E84" w:rsidRPr="00A20764" w14:paraId="7F5C88F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0DD35F7" w14:textId="77777777" w:rsidR="00CF5E84" w:rsidRPr="00A20764" w:rsidRDefault="00CF5E84" w:rsidP="00E454A1">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6C31AD" w14:textId="77777777" w:rsidR="00CF5E84" w:rsidRPr="00A20764" w:rsidRDefault="00CF5E84" w:rsidP="00E454A1">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3EBA97BC"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75BD1A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85C828" w14:textId="77777777" w:rsidR="00CF5E84" w:rsidRPr="00A20764" w:rsidRDefault="00CF5E84" w:rsidP="00E454A1">
            <w:pPr>
              <w:pStyle w:val="TAL"/>
            </w:pPr>
          </w:p>
        </w:tc>
      </w:tr>
      <w:tr w:rsidR="00CF5E84" w:rsidRPr="00A20764" w14:paraId="7A76EAA7"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C001F50" w14:textId="77777777" w:rsidR="00CF5E84" w:rsidRPr="00A20764" w:rsidRDefault="00CF5E84" w:rsidP="00E454A1">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4BBE0BF7"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4DDDCA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E667E9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D12EF66" w14:textId="77777777" w:rsidR="00CF5E84" w:rsidRPr="00A20764" w:rsidRDefault="00CF5E84" w:rsidP="00E454A1">
            <w:pPr>
              <w:pStyle w:val="TAL"/>
            </w:pPr>
          </w:p>
        </w:tc>
      </w:tr>
      <w:tr w:rsidR="00CF5E84" w:rsidRPr="00A20764" w14:paraId="670B847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F14F743" w14:textId="77777777" w:rsidR="00CF5E84" w:rsidRPr="00A20764" w:rsidRDefault="00CF5E84" w:rsidP="00E454A1">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5EA314" w14:textId="77777777" w:rsidR="00CF5E84" w:rsidRPr="00A20764" w:rsidRDefault="00CF5E84" w:rsidP="00E454A1">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23A2F2A9"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D44004E"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CC920A" w14:textId="77777777" w:rsidR="00CF5E84" w:rsidRPr="00A20764" w:rsidRDefault="00CF5E84" w:rsidP="00E454A1">
            <w:pPr>
              <w:pStyle w:val="TAL"/>
            </w:pPr>
          </w:p>
        </w:tc>
      </w:tr>
    </w:tbl>
    <w:p w14:paraId="3FE4B1CD" w14:textId="77777777" w:rsidR="00CF5E84" w:rsidRPr="00A20764" w:rsidRDefault="00CF5E84" w:rsidP="00CF5E84"/>
    <w:p w14:paraId="4385DBA4" w14:textId="497B60E5" w:rsidR="00CF5E84" w:rsidRPr="00A20764" w:rsidRDefault="00CF5E84" w:rsidP="00CF5E84">
      <w:pPr>
        <w:pStyle w:val="TH"/>
      </w:pPr>
      <w:r w:rsidRPr="00A20764">
        <w:t>Table 6.7.3.3.3-</w:t>
      </w:r>
      <w:r>
        <w:t>4</w:t>
      </w:r>
      <w:r w:rsidRPr="00A20764">
        <w:t>: SIP 200 (OK) from the SS (Step 2, Table 6.7.3.3.2-1;</w:t>
      </w:r>
      <w:r w:rsidRPr="00A20764">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20764" w14:paraId="4104AE0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47F813" w14:textId="77777777" w:rsidR="00CF5E84" w:rsidRPr="00A20764" w:rsidRDefault="00CF5E84" w:rsidP="00E454A1">
            <w:pPr>
              <w:pStyle w:val="TAL"/>
            </w:pPr>
            <w:r w:rsidRPr="00A20764">
              <w:t>Derivation Path: TS 36.579-1 [2], Table 5.5.2.17.1.2-1, condition INVITE-RSP</w:t>
            </w:r>
          </w:p>
        </w:tc>
      </w:tr>
      <w:tr w:rsidR="00CF5E84" w:rsidRPr="00A20764" w14:paraId="7C22810A"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6B95BE3A" w14:textId="77777777" w:rsidR="00CF5E84" w:rsidRPr="00A20764" w:rsidRDefault="00CF5E84" w:rsidP="00E454A1">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AAFA164" w14:textId="77777777" w:rsidR="00CF5E84" w:rsidRPr="00A20764" w:rsidRDefault="00CF5E84" w:rsidP="00E454A1">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6ECF6FF0" w14:textId="77777777" w:rsidR="00CF5E84" w:rsidRPr="00A20764" w:rsidRDefault="00CF5E84" w:rsidP="00E454A1">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270638A2" w14:textId="77777777" w:rsidR="00CF5E84" w:rsidRPr="00A20764" w:rsidRDefault="00CF5E84" w:rsidP="00E454A1">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34B76ECD" w14:textId="77777777" w:rsidR="00CF5E84" w:rsidRPr="00A20764" w:rsidRDefault="00CF5E84" w:rsidP="00E454A1">
            <w:pPr>
              <w:pStyle w:val="TAH"/>
            </w:pPr>
            <w:r w:rsidRPr="00A20764">
              <w:t>Condition</w:t>
            </w:r>
          </w:p>
        </w:tc>
      </w:tr>
      <w:tr w:rsidR="00CF5E84" w:rsidRPr="00A20764" w14:paraId="4F47609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52BD6347" w14:textId="77777777" w:rsidR="00CF5E84" w:rsidRPr="00A20764" w:rsidRDefault="00CF5E84" w:rsidP="00E454A1">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4696845E"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760E15E"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7AB2971B"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5BDD59" w14:textId="77777777" w:rsidR="00CF5E84" w:rsidRPr="00A20764" w:rsidRDefault="00CF5E84" w:rsidP="00E454A1">
            <w:pPr>
              <w:pStyle w:val="TAL"/>
            </w:pPr>
          </w:p>
        </w:tc>
      </w:tr>
      <w:tr w:rsidR="00CF5E84" w:rsidRPr="00A20764" w14:paraId="0259B5D6"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00518914" w14:textId="77777777" w:rsidR="00CF5E84" w:rsidRPr="00A20764" w:rsidRDefault="00CF5E84" w:rsidP="00E454A1">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53048048" w14:textId="77777777" w:rsidR="00CF5E84" w:rsidRPr="00A20764" w:rsidRDefault="00CF5E84" w:rsidP="00E454A1">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6EBA36F3"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DB0CF9" w14:textId="77777777" w:rsidR="00CF5E84" w:rsidRPr="00A20764" w:rsidRDefault="00CF5E84" w:rsidP="00E454A1">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068DA0AD" w14:textId="77777777" w:rsidR="00CF5E84" w:rsidRPr="00A20764" w:rsidRDefault="00CF5E84" w:rsidP="00E454A1">
            <w:pPr>
              <w:pStyle w:val="TAL"/>
            </w:pPr>
          </w:p>
        </w:tc>
      </w:tr>
      <w:tr w:rsidR="00CF5E84" w:rsidRPr="00A20764" w14:paraId="072458FB"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46A193EE" w14:textId="77777777" w:rsidR="00CF5E84" w:rsidRPr="00A20764" w:rsidRDefault="00CF5E84" w:rsidP="00E454A1">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FB4EC5A"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ADC0FD7"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0758681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9E5B60" w14:textId="77777777" w:rsidR="00CF5E84" w:rsidRPr="00A20764" w:rsidRDefault="00CF5E84" w:rsidP="00E454A1">
            <w:pPr>
              <w:pStyle w:val="TAL"/>
            </w:pPr>
          </w:p>
        </w:tc>
      </w:tr>
      <w:tr w:rsidR="00CF5E84" w:rsidRPr="00A20764" w14:paraId="1F4EF875"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8764644" w14:textId="77777777" w:rsidR="00CF5E84" w:rsidRPr="00A20764" w:rsidRDefault="00CF5E84" w:rsidP="00E454A1">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C725135" w14:textId="77777777" w:rsidR="00CF5E84" w:rsidRPr="00A20764" w:rsidRDefault="00CF5E84" w:rsidP="00E454A1">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18A22211"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1F01A86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A6B3DD" w14:textId="77777777" w:rsidR="00CF5E84" w:rsidRPr="00A20764" w:rsidRDefault="00CF5E84" w:rsidP="00E454A1">
            <w:pPr>
              <w:pStyle w:val="TAL"/>
            </w:pPr>
          </w:p>
        </w:tc>
      </w:tr>
    </w:tbl>
    <w:p w14:paraId="339E6BCF" w14:textId="77777777" w:rsidR="00CF5E84" w:rsidRPr="00A20764" w:rsidRDefault="00CF5E84" w:rsidP="00CF5E84"/>
    <w:p w14:paraId="5F9AACBA" w14:textId="6DE3B11B" w:rsidR="00CF5E84" w:rsidRPr="00A20764" w:rsidRDefault="00CF5E84" w:rsidP="00CF5E84">
      <w:pPr>
        <w:pStyle w:val="TH"/>
      </w:pPr>
      <w:r w:rsidRPr="00A20764">
        <w:t>Table 6.7.3.3.3-</w:t>
      </w:r>
      <w:r>
        <w:t>5</w:t>
      </w:r>
      <w:r w:rsidRPr="00A20764">
        <w:t>: SDP in SIP 200 (OK) (Table 6.7.3.3.3-</w:t>
      </w:r>
      <w:r w:rsidR="006D2B1E">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20764" w14:paraId="1E8D97FC"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4BE1552E" w14:textId="77777777" w:rsidR="00CF5E84" w:rsidRPr="00A20764" w:rsidRDefault="00CF5E84" w:rsidP="00E454A1">
            <w:pPr>
              <w:pStyle w:val="TAL"/>
            </w:pPr>
            <w:r w:rsidRPr="00A20764">
              <w:t>Derivation Path: TS 36.579-1 [2], Table 5.5.3.1.2-2, condition SDP_ANSWER, IMPLICIT_GRANT_REQUESTED, IMPLICIT_FLOOR_GRANTED</w:t>
            </w:r>
          </w:p>
        </w:tc>
      </w:tr>
    </w:tbl>
    <w:p w14:paraId="390C62F5" w14:textId="77777777" w:rsidR="00CF5E84" w:rsidRPr="00A20764" w:rsidRDefault="00CF5E84" w:rsidP="00CF5E84"/>
    <w:p w14:paraId="001AC865" w14:textId="77777777" w:rsidR="00CF5E84" w:rsidRPr="00A974FC" w:rsidRDefault="00CF5E84" w:rsidP="00CF5E84">
      <w:pPr>
        <w:pStyle w:val="Heading3"/>
        <w:rPr>
          <w:rFonts w:cs="Arial"/>
          <w:szCs w:val="28"/>
        </w:rPr>
      </w:pPr>
      <w:r w:rsidRPr="00A974FC">
        <w:rPr>
          <w:rFonts w:cs="Arial"/>
          <w:szCs w:val="28"/>
        </w:rPr>
        <w:t>6.7.4</w:t>
      </w:r>
      <w:r w:rsidRPr="00A974FC">
        <w:rPr>
          <w:rFonts w:cs="Arial"/>
          <w:szCs w:val="28"/>
        </w:rPr>
        <w:tab/>
        <w:t>On-network / On-demand ambient viewing call / Locally initiated ambient viewing call / Client Terminated (CT)</w:t>
      </w:r>
    </w:p>
    <w:p w14:paraId="1E868C2E" w14:textId="77777777" w:rsidR="00CF5E84" w:rsidRPr="00A974FC" w:rsidRDefault="00CF5E84" w:rsidP="00CF5E84">
      <w:pPr>
        <w:pStyle w:val="H6"/>
      </w:pPr>
      <w:r w:rsidRPr="00A974FC">
        <w:t>6.7.4.1</w:t>
      </w:r>
      <w:r w:rsidRPr="00A974FC">
        <w:tab/>
        <w:t>Test Purpose (TP)</w:t>
      </w:r>
    </w:p>
    <w:p w14:paraId="2ABC911D" w14:textId="77777777" w:rsidR="00CF5E84" w:rsidRPr="00A974FC" w:rsidRDefault="00CF5E84" w:rsidP="00CF5E84">
      <w:pPr>
        <w:pStyle w:val="H6"/>
      </w:pPr>
      <w:r w:rsidRPr="00A974FC">
        <w:t>(1)</w:t>
      </w:r>
    </w:p>
    <w:p w14:paraId="1F17C394" w14:textId="77777777" w:rsidR="00CF5E84" w:rsidRPr="00A974FC" w:rsidRDefault="00CF5E84" w:rsidP="00CF5E84">
      <w:pPr>
        <w:pStyle w:val="PL"/>
        <w:rPr>
          <w:noProof w:val="0"/>
        </w:rPr>
      </w:pPr>
      <w:r w:rsidRPr="00A974FC">
        <w:rPr>
          <w:b/>
          <w:noProof w:val="0"/>
        </w:rPr>
        <w:t>with</w:t>
      </w:r>
      <w:r w:rsidRPr="00A974FC">
        <w:rPr>
          <w:noProof w:val="0"/>
        </w:rPr>
        <w:t xml:space="preserve"> { the UE (MCVideo Client) registered and authorised for MCVideo Service }</w:t>
      </w:r>
    </w:p>
    <w:p w14:paraId="6DB6C78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81159D1"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UE (MCVideo Client) receives a SIP INVITE message to establish a MCVideo remote initiated ambient viewing call }</w:t>
      </w:r>
    </w:p>
    <w:p w14:paraId="6CAF5D65" w14:textId="77777777" w:rsidR="00CF5E84" w:rsidRPr="00A974FC" w:rsidRDefault="00CF5E84" w:rsidP="00CF5E84">
      <w:pPr>
        <w:pStyle w:val="PL"/>
        <w:rPr>
          <w:noProof w:val="0"/>
        </w:rPr>
      </w:pPr>
      <w:r w:rsidRPr="00A974FC">
        <w:rPr>
          <w:noProof w:val="0"/>
        </w:rPr>
        <w:t xml:space="preserve">    </w:t>
      </w:r>
      <w:r w:rsidRPr="00A974FC">
        <w:rPr>
          <w:b/>
          <w:noProof w:val="0"/>
        </w:rPr>
        <w:t>then</w:t>
      </w:r>
      <w:r w:rsidRPr="00A974FC">
        <w:rPr>
          <w:noProof w:val="0"/>
        </w:rPr>
        <w:t xml:space="preserve"> { UE (MCVideo Client) sends a SIP 200 (OK) message </w:t>
      </w:r>
      <w:r w:rsidRPr="00A974FC">
        <w:rPr>
          <w:b/>
          <w:bCs/>
          <w:noProof w:val="0"/>
        </w:rPr>
        <w:t>and</w:t>
      </w:r>
      <w:r w:rsidRPr="00A974FC">
        <w:rPr>
          <w:noProof w:val="0"/>
        </w:rPr>
        <w:t xml:space="preserve"> respects the Transmission Control imposed by the MCVideo Server }</w:t>
      </w:r>
    </w:p>
    <w:p w14:paraId="1E9EEDEB" w14:textId="77777777" w:rsidR="00CF5E84" w:rsidRPr="00A974FC" w:rsidRDefault="00CF5E84" w:rsidP="00CF5E84">
      <w:pPr>
        <w:pStyle w:val="PL"/>
        <w:rPr>
          <w:noProof w:val="0"/>
        </w:rPr>
      </w:pPr>
      <w:r w:rsidRPr="00A974FC">
        <w:rPr>
          <w:noProof w:val="0"/>
        </w:rPr>
        <w:t xml:space="preserve">            }</w:t>
      </w:r>
    </w:p>
    <w:p w14:paraId="521A1E85" w14:textId="77777777" w:rsidR="00CF5E84" w:rsidRPr="00A974FC" w:rsidRDefault="00CF5E84" w:rsidP="00CF5E84">
      <w:pPr>
        <w:pStyle w:val="PL"/>
        <w:rPr>
          <w:rFonts w:cs="Courier New"/>
          <w:noProof w:val="0"/>
          <w:szCs w:val="16"/>
        </w:rPr>
      </w:pPr>
    </w:p>
    <w:p w14:paraId="4F11BF77" w14:textId="77777777" w:rsidR="00CF5E84" w:rsidRPr="00A974FC" w:rsidRDefault="00CF5E84" w:rsidP="00CF5E84">
      <w:pPr>
        <w:pStyle w:val="H6"/>
      </w:pPr>
      <w:r w:rsidRPr="00A974FC">
        <w:t>(2)</w:t>
      </w:r>
    </w:p>
    <w:p w14:paraId="76EB0853" w14:textId="77777777" w:rsidR="00CF5E84" w:rsidRPr="00A974FC" w:rsidRDefault="00CF5E84" w:rsidP="00CF5E84">
      <w:pPr>
        <w:pStyle w:val="PL"/>
        <w:rPr>
          <w:noProof w:val="0"/>
        </w:rPr>
      </w:pPr>
      <w:r w:rsidRPr="00A974FC">
        <w:rPr>
          <w:b/>
          <w:noProof w:val="0"/>
        </w:rPr>
        <w:t>with</w:t>
      </w:r>
      <w:r w:rsidRPr="00A974FC">
        <w:rPr>
          <w:noProof w:val="0"/>
        </w:rPr>
        <w:t xml:space="preserve"> { UE (MCVideo Client) having an ongoing MCVideo locally initiated ambient viewing call }</w:t>
      </w:r>
    </w:p>
    <w:p w14:paraId="31AB5F0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6694139"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MCVideo User requests to terminate the ongoing MCVideo locally initiated ambient viewing call }</w:t>
      </w:r>
    </w:p>
    <w:p w14:paraId="5EF7EB97" w14:textId="77777777" w:rsidR="00CF5E84" w:rsidRPr="00A974FC" w:rsidRDefault="00CF5E84" w:rsidP="00CF5E84">
      <w:pPr>
        <w:pStyle w:val="PL"/>
        <w:rPr>
          <w:noProof w:val="0"/>
        </w:rPr>
      </w:pPr>
      <w:r w:rsidRPr="00A974FC">
        <w:rPr>
          <w:noProof w:val="0"/>
        </w:rPr>
        <w:t xml:space="preserve">    </w:t>
      </w:r>
      <w:r w:rsidRPr="00A974FC">
        <w:rPr>
          <w:b/>
          <w:noProof w:val="0"/>
        </w:rPr>
        <w:t>then</w:t>
      </w:r>
      <w:r w:rsidRPr="00A974FC">
        <w:rPr>
          <w:noProof w:val="0"/>
        </w:rPr>
        <w:t xml:space="preserve"> { UE (MCVideo Client) sends a SIP BYE request </w:t>
      </w:r>
      <w:r w:rsidRPr="00A974FC">
        <w:rPr>
          <w:b/>
          <w:bCs/>
          <w:noProof w:val="0"/>
        </w:rPr>
        <w:t>and</w:t>
      </w:r>
      <w:r w:rsidRPr="00A974FC">
        <w:rPr>
          <w:noProof w:val="0"/>
        </w:rPr>
        <w:t xml:space="preserve"> leaves the MCVideo session after receiving a SIP 200 (OK) message }</w:t>
      </w:r>
    </w:p>
    <w:p w14:paraId="6815EF6C" w14:textId="77777777" w:rsidR="00CF5E84" w:rsidRPr="00A974FC" w:rsidRDefault="00CF5E84" w:rsidP="00CF5E84">
      <w:pPr>
        <w:pStyle w:val="PL"/>
        <w:rPr>
          <w:noProof w:val="0"/>
        </w:rPr>
      </w:pPr>
      <w:r w:rsidRPr="00A974FC">
        <w:rPr>
          <w:noProof w:val="0"/>
        </w:rPr>
        <w:t xml:space="preserve">            }</w:t>
      </w:r>
    </w:p>
    <w:p w14:paraId="2C8EEDD5" w14:textId="77777777" w:rsidR="00CF5E84" w:rsidRPr="00A974FC" w:rsidRDefault="00CF5E84" w:rsidP="00CF5E84">
      <w:pPr>
        <w:pStyle w:val="PL"/>
        <w:rPr>
          <w:rFonts w:cs="Courier New"/>
          <w:noProof w:val="0"/>
          <w:szCs w:val="16"/>
        </w:rPr>
      </w:pPr>
    </w:p>
    <w:p w14:paraId="0246D7EE" w14:textId="77777777" w:rsidR="00CF5E84" w:rsidRPr="00A974FC" w:rsidRDefault="00CF5E84" w:rsidP="00CF5E84">
      <w:pPr>
        <w:pStyle w:val="H6"/>
      </w:pPr>
      <w:r w:rsidRPr="00A974FC">
        <w:t>6.7.4.2</w:t>
      </w:r>
      <w:r w:rsidRPr="00A974FC">
        <w:tab/>
        <w:t>Conformance requirements</w:t>
      </w:r>
    </w:p>
    <w:p w14:paraId="72D666E0" w14:textId="77777777" w:rsidR="00CF5E84" w:rsidRPr="00A974FC" w:rsidRDefault="00CF5E84" w:rsidP="00CF5E84">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635A008" w14:textId="77777777" w:rsidR="00CF5E84" w:rsidRPr="00A974FC" w:rsidRDefault="00CF5E84" w:rsidP="00CF5E84">
      <w:r w:rsidRPr="00A974FC">
        <w:t>[TS 24.281, clause 15.2.1.2]</w:t>
      </w:r>
    </w:p>
    <w:p w14:paraId="724918A9" w14:textId="77777777" w:rsidR="00CF5E84" w:rsidRPr="00A974FC" w:rsidRDefault="00CF5E84" w:rsidP="00CF5E84">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79440FB7" w14:textId="77777777" w:rsidR="00CF5E84" w:rsidRPr="00A974FC" w:rsidRDefault="00CF5E84" w:rsidP="00CF5E84">
      <w:pPr>
        <w:rPr>
          <w:lang w:eastAsia="ko-KR"/>
        </w:rPr>
      </w:pPr>
      <w:r w:rsidRPr="00A974FC">
        <w:rPr>
          <w:lang w:eastAsia="ko-KR"/>
        </w:rPr>
        <w:t>The MCVideo client:</w:t>
      </w:r>
    </w:p>
    <w:p w14:paraId="431BD74A" w14:textId="77777777" w:rsidR="00CF5E84" w:rsidRPr="00A974FC" w:rsidRDefault="00CF5E84" w:rsidP="00CF5E84">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E1F1CCF" w14:textId="77777777" w:rsidR="00CF5E84" w:rsidRPr="00A974FC" w:rsidRDefault="00CF5E84" w:rsidP="00CF5E84">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2AA0EC65" w14:textId="77777777" w:rsidR="00CF5E84" w:rsidRPr="00A974FC" w:rsidRDefault="00CF5E84" w:rsidP="00CF5E84">
      <w:pPr>
        <w:pStyle w:val="B2"/>
        <w:rPr>
          <w:lang w:eastAsia="ko-KR"/>
        </w:rPr>
      </w:pPr>
      <w:r w:rsidRPr="00A974FC">
        <w:rPr>
          <w:lang w:eastAsia="ko-KR"/>
        </w:rPr>
        <w:t>b)</w:t>
      </w:r>
      <w:r w:rsidRPr="00A974FC">
        <w:rPr>
          <w:lang w:eastAsia="ko-KR"/>
        </w:rPr>
        <w:tab/>
        <w:t>MCVideo client does not have enough resources to handle the call;</w:t>
      </w:r>
    </w:p>
    <w:p w14:paraId="7A99A532" w14:textId="77777777" w:rsidR="00CF5E84" w:rsidRPr="00A974FC" w:rsidRDefault="00CF5E84" w:rsidP="00CF5E84">
      <w:pPr>
        <w:pStyle w:val="B2"/>
      </w:pPr>
      <w:r w:rsidRPr="00A974FC">
        <w:t>c)</w:t>
      </w:r>
      <w:r w:rsidRPr="00A974FC">
        <w:tab/>
        <w:t>if neither condition a) nor b) are met, continue with the rest of the steps;</w:t>
      </w:r>
    </w:p>
    <w:p w14:paraId="73636C71" w14:textId="77777777" w:rsidR="00CF5E84" w:rsidRPr="00A974FC" w:rsidRDefault="00CF5E84" w:rsidP="00CF5E84">
      <w:pPr>
        <w:pStyle w:val="B1"/>
        <w:rPr>
          <w:lang w:eastAsia="ko-KR"/>
        </w:rPr>
      </w:pPr>
      <w:r w:rsidRPr="00A974FC">
        <w:rPr>
          <w:lang w:eastAsia="ko-KR"/>
        </w:rPr>
        <w:t>2)</w:t>
      </w:r>
      <w:r w:rsidRPr="00A974FC">
        <w:rPr>
          <w:lang w:eastAsia="ko-KR"/>
        </w:rPr>
        <w:tab/>
        <w:t>if the SIP INVITE request is rejected in step 1):</w:t>
      </w:r>
    </w:p>
    <w:p w14:paraId="48441FDD" w14:textId="77777777" w:rsidR="00CF5E84" w:rsidRPr="00A974FC" w:rsidRDefault="00CF5E84" w:rsidP="00CF5E84">
      <w:pPr>
        <w:pStyle w:val="B2"/>
      </w:pPr>
      <w:r w:rsidRPr="00A974FC">
        <w:t>a)</w:t>
      </w:r>
      <w:r w:rsidRPr="00A974FC">
        <w:tab/>
      </w:r>
      <w:r w:rsidRPr="00A974FC">
        <w:rPr>
          <w:lang w:eastAsia="ko-KR"/>
        </w:rPr>
        <w:t>shall</w:t>
      </w:r>
      <w:r w:rsidRPr="00A974FC">
        <w:t xml:space="preserve"> respond towards the participating MCVideo function either with:</w:t>
      </w:r>
    </w:p>
    <w:p w14:paraId="78874204" w14:textId="77777777" w:rsidR="00CF5E84" w:rsidRPr="00A974FC" w:rsidRDefault="00CF5E84" w:rsidP="00CF5E84">
      <w:pPr>
        <w:pStyle w:val="B3"/>
      </w:pPr>
      <w:r w:rsidRPr="00A974FC">
        <w:t>i)</w:t>
      </w:r>
      <w:r w:rsidRPr="00A974FC">
        <w:tab/>
        <w:t>an appropriate reject code as specified in 3GPP TS 24.229 [11] and warning texts as specified in clause 4.4.2; or</w:t>
      </w:r>
    </w:p>
    <w:p w14:paraId="77FC8065" w14:textId="77777777" w:rsidR="00CF5E84" w:rsidRPr="00A974FC" w:rsidRDefault="00CF5E84" w:rsidP="00CF5E84">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2CD6A717" w14:textId="77777777" w:rsidR="00CF5E84" w:rsidRPr="00A974FC" w:rsidRDefault="00CF5E84" w:rsidP="00CF5E84">
      <w:pPr>
        <w:pStyle w:val="B2"/>
      </w:pPr>
      <w:r w:rsidRPr="00A974FC">
        <w:t>b)</w:t>
      </w:r>
      <w:r w:rsidRPr="00A974FC">
        <w:tab/>
      </w:r>
      <w:r w:rsidRPr="00A974FC">
        <w:rPr>
          <w:lang w:eastAsia="ko-KR"/>
        </w:rPr>
        <w:t>skip</w:t>
      </w:r>
      <w:r w:rsidRPr="00A974FC">
        <w:t xml:space="preserve"> the rest of the steps of this clause;</w:t>
      </w:r>
    </w:p>
    <w:p w14:paraId="41D4F5B2" w14:textId="77777777" w:rsidR="00CF5E84" w:rsidRPr="00A974FC" w:rsidRDefault="00CF5E84" w:rsidP="00CF5E84">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1E28D6D" w14:textId="77777777" w:rsidR="00CF5E84" w:rsidRPr="00A974FC" w:rsidRDefault="00CF5E84" w:rsidP="00CF5E84">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0B584752" w14:textId="77777777" w:rsidR="00CF5E84" w:rsidRPr="00A974FC" w:rsidRDefault="00CF5E84" w:rsidP="00CF5E84">
      <w:pPr>
        <w:pStyle w:val="B2"/>
      </w:pPr>
      <w:r w:rsidRPr="00A974FC">
        <w:t>b)</w:t>
      </w:r>
      <w:r w:rsidRPr="00A974FC">
        <w:tab/>
      </w:r>
      <w:r w:rsidRPr="00A974FC">
        <w:rPr>
          <w:lang w:eastAsia="ko-KR"/>
        </w:rPr>
        <w:t>shall</w:t>
      </w:r>
      <w:r w:rsidRPr="00A974FC">
        <w:t xml:space="preserve"> convert the MCVideo ID to a UID as described in 3GPP TS 33.180 [8];</w:t>
      </w:r>
    </w:p>
    <w:p w14:paraId="54B4DB85" w14:textId="77777777" w:rsidR="00CF5E84" w:rsidRPr="00A974FC" w:rsidRDefault="00CF5E84" w:rsidP="00CF5E84">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39566924" w14:textId="77777777" w:rsidR="00CF5E84" w:rsidRPr="00A974FC" w:rsidRDefault="00CF5E84" w:rsidP="00CF5E84">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430C4C2A" w14:textId="77777777" w:rsidR="00CF5E84" w:rsidRPr="00A974FC" w:rsidRDefault="00CF5E84" w:rsidP="00CF5E84">
      <w:pPr>
        <w:pStyle w:val="B2"/>
      </w:pPr>
      <w:r w:rsidRPr="00A974FC">
        <w:t>e)</w:t>
      </w:r>
      <w:r w:rsidRPr="00A974FC">
        <w:tab/>
        <w:t>if the signature of the MIKEY-SAKKE I_MESSAGE was successfully validated:</w:t>
      </w:r>
    </w:p>
    <w:p w14:paraId="49D2C90A" w14:textId="77777777" w:rsidR="00CF5E84" w:rsidRPr="00A974FC" w:rsidRDefault="00CF5E84" w:rsidP="00CF5E84">
      <w:pPr>
        <w:pStyle w:val="B3"/>
      </w:pPr>
      <w:r w:rsidRPr="00A974FC">
        <w:t>i)</w:t>
      </w:r>
      <w:r w:rsidRPr="00A974FC">
        <w:tab/>
        <w:t>shall extract and decrypt the encapsulated PCK using the terminating user's (KMS provisioned) UID key as described in 3GPP TS 33.180 [8]; and</w:t>
      </w:r>
    </w:p>
    <w:p w14:paraId="3677600C" w14:textId="77777777" w:rsidR="00CF5E84" w:rsidRPr="00A974FC" w:rsidRDefault="00CF5E84" w:rsidP="00CF5E84">
      <w:pPr>
        <w:pStyle w:val="B3"/>
      </w:pPr>
      <w:r w:rsidRPr="00A974FC">
        <w:t>ii)</w:t>
      </w:r>
      <w:r w:rsidRPr="00A974FC">
        <w:tab/>
        <w:t>shall extract the PCK-ID, from the payload as specified in 3GPP TS 33.180 [8];</w:t>
      </w:r>
    </w:p>
    <w:p w14:paraId="1CAC76EA" w14:textId="77777777" w:rsidR="00CF5E84" w:rsidRPr="00A974FC" w:rsidRDefault="00CF5E84" w:rsidP="00CF5E84">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1F5ABE95" w14:textId="77777777" w:rsidR="00CF5E84" w:rsidRPr="00A974FC" w:rsidRDefault="00CF5E84" w:rsidP="00CF5E84">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74E3038" w14:textId="77777777" w:rsidR="00CF5E84" w:rsidRPr="00A974FC" w:rsidRDefault="00CF5E84" w:rsidP="00CF5E84">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D9CC93C" w14:textId="77777777" w:rsidR="00CF5E84" w:rsidRPr="00A974FC" w:rsidRDefault="00CF5E84" w:rsidP="00CF5E84">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52E0C40F" w14:textId="77777777" w:rsidR="00CF5E84" w:rsidRPr="00A974FC" w:rsidRDefault="00CF5E84" w:rsidP="00CF5E84">
      <w:pPr>
        <w:pStyle w:val="NO"/>
      </w:pPr>
      <w:r w:rsidRPr="00A974FC">
        <w:t>NOTE 2:</w:t>
      </w:r>
      <w:r w:rsidRPr="00A974FC">
        <w:tab/>
        <w:t>Auto-answer is the commencement mode for both participants in locally initiated and remotely initiated ambient viewing calls.</w:t>
      </w:r>
    </w:p>
    <w:p w14:paraId="13CE554F" w14:textId="77777777" w:rsidR="00CF5E84" w:rsidRPr="00A974FC" w:rsidRDefault="00CF5E84" w:rsidP="00CF5E84">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6DAB73B7" w14:textId="77777777" w:rsidR="00CF5E84" w:rsidRPr="00A974FC" w:rsidRDefault="00CF5E84" w:rsidP="00CF5E84">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65832046" w14:textId="77777777" w:rsidR="00CF5E84" w:rsidRPr="00A974FC" w:rsidRDefault="00CF5E84" w:rsidP="00CF5E84">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727A13BD" w14:textId="77777777" w:rsidR="00CF5E84" w:rsidRPr="00A974FC" w:rsidRDefault="00CF5E84" w:rsidP="00CF5E84">
      <w:pPr>
        <w:pStyle w:val="B1"/>
      </w:pPr>
      <w:bookmarkStart w:id="832"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6" w:history="1">
        <w:r w:rsidRPr="00A974FC">
          <w:rPr>
            <w:rFonts w:eastAsia="Malgun Gothic"/>
            <w:color w:val="0000FF"/>
            <w:u w:val="single"/>
          </w:rPr>
          <w:t>file:///dev/null</w:t>
        </w:r>
      </w:hyperlink>
      <w:r w:rsidRPr="00A974FC">
        <w:t>&gt;" shall not give any indication of the progress of the call to the MCVideo user;</w:t>
      </w:r>
    </w:p>
    <w:p w14:paraId="50543298" w14:textId="77777777" w:rsidR="00CF5E84" w:rsidRPr="00A974FC" w:rsidRDefault="00CF5E84" w:rsidP="00CF5E84">
      <w:pPr>
        <w:pStyle w:val="NO"/>
      </w:pPr>
      <w:bookmarkStart w:id="833" w:name="_PERM_MCCTEMPBM_CRPT25260037___5"/>
      <w:bookmarkEnd w:id="832"/>
      <w:r w:rsidRPr="00A974FC">
        <w:t>NOTE 3:</w:t>
      </w:r>
      <w:r w:rsidRPr="00A974FC">
        <w:tab/>
        <w:t>The alert-info header field having the value of "&lt;</w:t>
      </w:r>
      <w:hyperlink r:id="rId27"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3"/>
    <w:p w14:paraId="4925D1A7" w14:textId="77777777" w:rsidR="00CF5E84" w:rsidRPr="00A974FC" w:rsidRDefault="00CF5E84" w:rsidP="00CF5E84">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4AE8C4BD" w14:textId="77777777" w:rsidR="00CF5E84" w:rsidRPr="00A974FC" w:rsidRDefault="00CF5E84" w:rsidP="00CF5E84">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5ED07507" w14:textId="77777777" w:rsidR="00CF5E84" w:rsidRPr="00A974FC" w:rsidRDefault="00CF5E84" w:rsidP="00CF5E84">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7E267CBC" w14:textId="77777777" w:rsidR="00CF5E84" w:rsidRPr="00A974FC" w:rsidRDefault="00CF5E84" w:rsidP="00CF5E84">
      <w:r w:rsidRPr="00A974FC">
        <w:t>[TS 24.281, clause 15.2.1.3]</w:t>
      </w:r>
    </w:p>
    <w:p w14:paraId="258C276B" w14:textId="77777777" w:rsidR="00CF5E84" w:rsidRPr="00A974FC" w:rsidRDefault="00CF5E84" w:rsidP="00CF5E84">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0CD0F5BD" w14:textId="77777777" w:rsidR="00CF5E84" w:rsidRPr="00A974FC" w:rsidRDefault="00CF5E84" w:rsidP="00CF5E84">
      <w:pPr>
        <w:rPr>
          <w:lang w:eastAsia="ko-KR"/>
        </w:rPr>
      </w:pPr>
      <w:r w:rsidRPr="00A974FC">
        <w:rPr>
          <w:lang w:eastAsia="ko-KR"/>
        </w:rPr>
        <w:t>The MCVideo client:</w:t>
      </w:r>
    </w:p>
    <w:p w14:paraId="476FFA2C" w14:textId="77777777" w:rsidR="00CF5E84" w:rsidRPr="00A974FC" w:rsidRDefault="00CF5E84" w:rsidP="00CF5E84">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2DDD51C3" w14:textId="77777777" w:rsidR="00CF5E84" w:rsidRPr="00A974FC" w:rsidRDefault="00CF5E84" w:rsidP="00CF5E84">
      <w:pPr>
        <w:pStyle w:val="B2"/>
      </w:pPr>
      <w:r w:rsidRPr="00A974FC">
        <w:t>a)</w:t>
      </w:r>
      <w:r w:rsidRPr="00A974FC">
        <w:tab/>
        <w:t xml:space="preserve">a received SIP INVITE request for the ambient viewing call; or </w:t>
      </w:r>
    </w:p>
    <w:p w14:paraId="1E966F46" w14:textId="77777777" w:rsidR="00CF5E84" w:rsidRPr="00A974FC" w:rsidRDefault="00CF5E84" w:rsidP="00CF5E84">
      <w:pPr>
        <w:pStyle w:val="B2"/>
      </w:pPr>
      <w:r w:rsidRPr="00A974FC">
        <w:t>b)</w:t>
      </w:r>
      <w:r w:rsidRPr="00A974FC">
        <w:tab/>
        <w:t>a received SIP 200 (OK) response to a sent SIP INVITE request for the ambient viewing call;</w:t>
      </w:r>
    </w:p>
    <w:p w14:paraId="0C378435" w14:textId="77777777" w:rsidR="00CF5E84" w:rsidRPr="00A974FC" w:rsidRDefault="00CF5E84" w:rsidP="00CF5E84">
      <w:pPr>
        <w:ind w:left="851" w:hanging="284"/>
        <w:rPr>
          <w:lang w:val="x-none"/>
        </w:rPr>
      </w:pPr>
      <w:r w:rsidRPr="00A974FC">
        <w:rPr>
          <w:lang w:val="x-none"/>
        </w:rPr>
        <w:t>then shall skip the rest of the steps;</w:t>
      </w:r>
    </w:p>
    <w:p w14:paraId="48D7AC70" w14:textId="77777777" w:rsidR="00CF5E84" w:rsidRPr="00A974FC" w:rsidRDefault="00CF5E84" w:rsidP="00CF5E84">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14FF0D98" w14:textId="77777777" w:rsidR="00CF5E84" w:rsidRPr="00A974FC" w:rsidRDefault="00CF5E84" w:rsidP="00CF5E84">
      <w:pPr>
        <w:pStyle w:val="B1"/>
      </w:pPr>
      <w:r w:rsidRPr="00A974FC">
        <w:t>3)</w:t>
      </w:r>
      <w:r w:rsidRPr="00A974FC">
        <w:tab/>
        <w:t>shall generate a SIP BYE request according to rules and procedures of 3GPP TS 24.229 [11] and IETF RFC 6086 [21]; and</w:t>
      </w:r>
    </w:p>
    <w:p w14:paraId="17B94FF2" w14:textId="77777777" w:rsidR="00CF5E84" w:rsidRPr="00A974FC" w:rsidRDefault="00CF5E84" w:rsidP="00CF5E84">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3B3CB495" w14:textId="77777777" w:rsidR="00CF5E84" w:rsidRPr="00A974FC" w:rsidRDefault="00CF5E84" w:rsidP="00CF5E84">
      <w:pPr>
        <w:rPr>
          <w:lang w:eastAsia="ko-KR"/>
        </w:rPr>
      </w:pPr>
      <w:r w:rsidRPr="00A974FC">
        <w:rPr>
          <w:lang w:eastAsia="ko-KR"/>
        </w:rPr>
        <w:t>Upon receipt of the SIP 200 (OK) response to the SIP BYE request the MCVideo client:</w:t>
      </w:r>
    </w:p>
    <w:p w14:paraId="22E87E6A" w14:textId="77777777" w:rsidR="00CF5E84" w:rsidRPr="00A974FC" w:rsidRDefault="00CF5E84" w:rsidP="00CF5E84">
      <w:pPr>
        <w:pStyle w:val="B1"/>
        <w:rPr>
          <w:lang w:eastAsia="ko-KR"/>
        </w:rPr>
      </w:pPr>
      <w:r w:rsidRPr="00A974FC">
        <w:t>1)</w:t>
      </w:r>
      <w:r w:rsidRPr="00A974FC">
        <w:tab/>
      </w:r>
      <w:r w:rsidRPr="00A974FC">
        <w:rPr>
          <w:lang w:eastAsia="ko-KR"/>
        </w:rPr>
        <w:t>shall interact with the media plane as specified in 3GPP TS 24.581 [5];</w:t>
      </w:r>
    </w:p>
    <w:p w14:paraId="4C466A85" w14:textId="77777777" w:rsidR="00CF5E84" w:rsidRPr="00A974FC" w:rsidRDefault="00CF5E84" w:rsidP="00CF5E84">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44714B21" w14:textId="77777777" w:rsidR="00CF5E84" w:rsidRPr="00A974FC" w:rsidRDefault="00CF5E84" w:rsidP="00CF5E84">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495C1086" w14:textId="77777777" w:rsidR="00CF5E84" w:rsidRPr="00A974FC" w:rsidRDefault="00CF5E84" w:rsidP="00CF5E84">
      <w:pPr>
        <w:pStyle w:val="B1"/>
        <w:rPr>
          <w:lang w:eastAsia="ko-KR"/>
        </w:rPr>
      </w:pPr>
      <w:r w:rsidRPr="00A974FC">
        <w:t>4)</w:t>
      </w:r>
      <w:r w:rsidRPr="00A974FC">
        <w:tab/>
      </w:r>
      <w:r w:rsidRPr="00A974FC">
        <w:rPr>
          <w:lang w:eastAsia="ko-KR"/>
        </w:rPr>
        <w:t>shall clear the cache of the data stored as:</w:t>
      </w:r>
    </w:p>
    <w:p w14:paraId="6BF2AEDB" w14:textId="77777777" w:rsidR="00CF5E84" w:rsidRPr="00A974FC" w:rsidRDefault="00CF5E84" w:rsidP="00CF5E84">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582B0104" w14:textId="77777777" w:rsidR="00CF5E84" w:rsidRPr="00A974FC" w:rsidRDefault="00CF5E84" w:rsidP="00CF5E84">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04D2E13B" w14:textId="77777777" w:rsidR="00CF5E84" w:rsidRPr="00A974FC" w:rsidRDefault="00CF5E84" w:rsidP="00CF5E84">
      <w:r w:rsidRPr="00A974FC">
        <w:t>[TS 24.581, clause 6.2.4.2.3]</w:t>
      </w:r>
    </w:p>
    <w:p w14:paraId="291741B1" w14:textId="77777777" w:rsidR="00CF5E84" w:rsidRPr="00A974FC" w:rsidRDefault="00CF5E84" w:rsidP="00CF5E84">
      <w:r w:rsidRPr="00A974FC">
        <w:t>When an MCVideo call is established, the terminating transmission participant:</w:t>
      </w:r>
    </w:p>
    <w:p w14:paraId="7C3FF20C" w14:textId="77777777" w:rsidR="00CF5E84" w:rsidRPr="00A974FC" w:rsidRDefault="00CF5E84" w:rsidP="00CF5E84">
      <w:pPr>
        <w:pStyle w:val="B1"/>
      </w:pPr>
      <w:r w:rsidRPr="00A974FC">
        <w:t>1.</w:t>
      </w:r>
      <w:r w:rsidRPr="00A974FC">
        <w:tab/>
        <w:t>shall create an instance of a 'Transmission participant state transition diagram for basic transmission control operation'; and</w:t>
      </w:r>
    </w:p>
    <w:p w14:paraId="3C35B2E4" w14:textId="77777777" w:rsidR="00CF5E84" w:rsidRPr="00A974FC" w:rsidRDefault="00CF5E84" w:rsidP="00CF5E84">
      <w:pPr>
        <w:pStyle w:val="B1"/>
      </w:pPr>
      <w:r w:rsidRPr="00A974FC">
        <w:t>2.</w:t>
      </w:r>
      <w:r w:rsidRPr="00A974FC">
        <w:tab/>
        <w:t>shall enter the 'U: has no permission to transmit' state.</w:t>
      </w:r>
    </w:p>
    <w:p w14:paraId="731CAA78" w14:textId="77777777" w:rsidR="00CF5E84" w:rsidRPr="00A974FC" w:rsidRDefault="00CF5E84" w:rsidP="00CF5E84">
      <w:pPr>
        <w:pStyle w:val="NO"/>
      </w:pPr>
      <w:r w:rsidRPr="00A974FC">
        <w:t>NOTE:</w:t>
      </w:r>
      <w:r w:rsidRPr="00A974FC">
        <w:tab/>
        <w:t>From a transmission participant perspective the MCVideo call is established when the application and signalling plane sends the SIP 200 (OK) response.</w:t>
      </w:r>
    </w:p>
    <w:p w14:paraId="2DC4AF09" w14:textId="77777777" w:rsidR="00CF5E84" w:rsidRPr="00A974FC" w:rsidRDefault="00CF5E84" w:rsidP="00CF5E84">
      <w:r w:rsidRPr="00A974FC">
        <w:t>[TS 24.581, clause 6.2.4.4.6]</w:t>
      </w:r>
    </w:p>
    <w:p w14:paraId="6D7BC668" w14:textId="77777777" w:rsidR="00CF5E84" w:rsidRPr="00A974FC" w:rsidRDefault="00CF5E84" w:rsidP="00CF5E84">
      <w:r w:rsidRPr="00A974FC">
        <w:t>Upon receiving a Transmission Granted message from the transmission control server, the transmission participant:</w:t>
      </w:r>
    </w:p>
    <w:p w14:paraId="40777154" w14:textId="77777777" w:rsidR="00CF5E84" w:rsidRPr="00A974FC" w:rsidRDefault="00CF5E84" w:rsidP="00CF5E84">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41436C92" w14:textId="77777777" w:rsidR="00CF5E84" w:rsidRPr="00A974FC" w:rsidRDefault="00CF5E84" w:rsidP="00CF5E84">
      <w:pPr>
        <w:pStyle w:val="B2"/>
      </w:pPr>
      <w:r w:rsidRPr="00A974FC">
        <w:t>a.</w:t>
      </w:r>
      <w:r w:rsidRPr="00A974FC">
        <w:tab/>
        <w:t>shall include the Message Type field set to '0' (Transmission Granted); and</w:t>
      </w:r>
    </w:p>
    <w:p w14:paraId="52A8FAB3" w14:textId="77777777" w:rsidR="00CF5E84" w:rsidRPr="00A974FC" w:rsidRDefault="00CF5E84" w:rsidP="00CF5E84">
      <w:pPr>
        <w:pStyle w:val="B2"/>
      </w:pPr>
      <w:r w:rsidRPr="00A974FC">
        <w:t>b.</w:t>
      </w:r>
      <w:r w:rsidRPr="00A974FC">
        <w:tab/>
        <w:t>shall include the Source field set to '0' (the transmission participant is the source);</w:t>
      </w:r>
    </w:p>
    <w:p w14:paraId="37A680D1" w14:textId="77777777" w:rsidR="00CF5E84" w:rsidRPr="00A974FC" w:rsidRDefault="00CF5E84" w:rsidP="00CF5E84">
      <w:pPr>
        <w:pStyle w:val="B1"/>
      </w:pPr>
      <w:r w:rsidRPr="00A974FC">
        <w:t>2.</w:t>
      </w:r>
      <w:r w:rsidRPr="00A974FC">
        <w:tab/>
        <w:t>shall store the SSRC of granted transmission participant received in the Transmission Granted message and use it in the RTP media packets until the transmission is relased;</w:t>
      </w:r>
    </w:p>
    <w:p w14:paraId="09A898F6" w14:textId="77777777" w:rsidR="00CF5E84" w:rsidRPr="00A974FC" w:rsidRDefault="00CF5E84" w:rsidP="00CF5E84">
      <w:pPr>
        <w:pStyle w:val="B1"/>
      </w:pPr>
      <w:r w:rsidRPr="00A974FC">
        <w:t>3.</w:t>
      </w:r>
      <w:r w:rsidRPr="00A974FC">
        <w:tab/>
        <w:t>shall provide Transmission granted notification to the user, if not already done;</w:t>
      </w:r>
    </w:p>
    <w:p w14:paraId="2400D056" w14:textId="77777777" w:rsidR="00CF5E84" w:rsidRPr="00A974FC" w:rsidRDefault="00CF5E84" w:rsidP="00CF5E84">
      <w:pPr>
        <w:pStyle w:val="B1"/>
      </w:pPr>
      <w:r w:rsidRPr="00A974FC">
        <w:t>4.</w:t>
      </w:r>
      <w:r w:rsidRPr="00A974FC">
        <w:tab/>
        <w:t>shall stop timer T100 (Transmission Request); and</w:t>
      </w:r>
    </w:p>
    <w:p w14:paraId="4E454B35" w14:textId="77777777" w:rsidR="00CF5E84" w:rsidRPr="00A974FC" w:rsidRDefault="00CF5E84" w:rsidP="00CF5E84">
      <w:pPr>
        <w:pStyle w:val="B1"/>
      </w:pPr>
      <w:r w:rsidRPr="00A974FC">
        <w:t>5.</w:t>
      </w:r>
      <w:r w:rsidRPr="00A974FC">
        <w:tab/>
        <w:t>shall enter the 'U: has permission to transmit' state.</w:t>
      </w:r>
    </w:p>
    <w:p w14:paraId="53631388" w14:textId="77777777" w:rsidR="00CF5E84" w:rsidRPr="00A974FC" w:rsidRDefault="00CF5E84" w:rsidP="00CF5E84">
      <w:pPr>
        <w:pStyle w:val="H6"/>
      </w:pPr>
      <w:r w:rsidRPr="00A974FC">
        <w:t>6.7.4.3</w:t>
      </w:r>
      <w:r w:rsidRPr="00A974FC">
        <w:tab/>
        <w:t>Test description</w:t>
      </w:r>
    </w:p>
    <w:p w14:paraId="1AF13C19" w14:textId="77777777" w:rsidR="00CF5E84" w:rsidRPr="00A974FC" w:rsidRDefault="00CF5E84" w:rsidP="00CF5E84">
      <w:pPr>
        <w:pStyle w:val="H6"/>
      </w:pPr>
      <w:r w:rsidRPr="00A974FC">
        <w:t>6.7.4.3.1</w:t>
      </w:r>
      <w:r w:rsidRPr="00A974FC">
        <w:tab/>
        <w:t>Pre-test conditions</w:t>
      </w:r>
    </w:p>
    <w:p w14:paraId="339B4FF1" w14:textId="77777777" w:rsidR="00CF5E84" w:rsidRPr="00A974FC" w:rsidRDefault="00CF5E84" w:rsidP="00CF5E84">
      <w:pPr>
        <w:pStyle w:val="H6"/>
      </w:pPr>
      <w:r w:rsidRPr="00A974FC">
        <w:t>System Simulator:</w:t>
      </w:r>
    </w:p>
    <w:p w14:paraId="6856A79E" w14:textId="77777777" w:rsidR="00CF5E84" w:rsidRPr="00A974FC" w:rsidRDefault="00CF5E84" w:rsidP="00CF5E84">
      <w:pPr>
        <w:pStyle w:val="B1"/>
      </w:pPr>
      <w:r w:rsidRPr="00A974FC">
        <w:t>-</w:t>
      </w:r>
      <w:r w:rsidRPr="00A974FC">
        <w:tab/>
        <w:t>SS (MCVideo server)</w:t>
      </w:r>
    </w:p>
    <w:p w14:paraId="5F6934C9" w14:textId="77777777" w:rsidR="00CF5E84" w:rsidRPr="00A974FC" w:rsidRDefault="00CF5E84" w:rsidP="00CF5E84">
      <w:pPr>
        <w:pStyle w:val="B1"/>
      </w:pPr>
      <w:r w:rsidRPr="00A974FC">
        <w:t>-</w:t>
      </w:r>
      <w:r w:rsidRPr="00A974FC">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21ADB6F" w14:textId="77777777" w:rsidR="00CF5E84" w:rsidRPr="00A974FC" w:rsidRDefault="00CF5E84" w:rsidP="00CF5E84">
      <w:pPr>
        <w:pStyle w:val="H6"/>
      </w:pPr>
      <w:r w:rsidRPr="00A974FC">
        <w:t>IUT:</w:t>
      </w:r>
    </w:p>
    <w:p w14:paraId="3B61180D" w14:textId="77777777" w:rsidR="00CF5E84" w:rsidRPr="00A974FC" w:rsidRDefault="00CF5E84" w:rsidP="00CF5E84">
      <w:pPr>
        <w:pStyle w:val="B1"/>
      </w:pPr>
      <w:r w:rsidRPr="00A974FC">
        <w:t>-</w:t>
      </w:r>
      <w:r w:rsidRPr="00A974FC">
        <w:tab/>
        <w:t>UE (MCVideo client)</w:t>
      </w:r>
    </w:p>
    <w:p w14:paraId="16E485B0" w14:textId="77777777" w:rsidR="00CF5E84" w:rsidRPr="00A974FC" w:rsidRDefault="00CF5E84" w:rsidP="00CF5E84">
      <w:pPr>
        <w:pStyle w:val="B1"/>
      </w:pPr>
      <w:r w:rsidRPr="00A974FC">
        <w:t>-</w:t>
      </w:r>
      <w:r w:rsidRPr="00A974FC">
        <w:tab/>
        <w:t>The test USIM set as defined in TS 36.579-1 [2] clause 5.5.10 is inserted.</w:t>
      </w:r>
    </w:p>
    <w:p w14:paraId="57E9780B" w14:textId="77777777" w:rsidR="00CF5E84" w:rsidRPr="00A974FC" w:rsidRDefault="00CF5E84" w:rsidP="00CF5E84">
      <w:pPr>
        <w:pStyle w:val="H6"/>
      </w:pPr>
      <w:r w:rsidRPr="00A974FC">
        <w:t>Preamble:</w:t>
      </w:r>
    </w:p>
    <w:p w14:paraId="32AF264C" w14:textId="77777777" w:rsidR="00CF5E84" w:rsidRPr="00A974FC" w:rsidRDefault="00CF5E84" w:rsidP="00CF5E84">
      <w:pPr>
        <w:pStyle w:val="B1"/>
      </w:pPr>
      <w:r w:rsidRPr="00A974FC">
        <w:t>-</w:t>
      </w:r>
      <w:r w:rsidRPr="00A974FC">
        <w:tab/>
        <w:t>The UE has performed procedure 'MCVideo UE registration' as specified in TS 36.579-1 [2] clause 5.4.2A.</w:t>
      </w:r>
    </w:p>
    <w:p w14:paraId="045D0575" w14:textId="77777777" w:rsidR="00CF5E84" w:rsidRPr="00A974FC" w:rsidRDefault="00CF5E84" w:rsidP="00CF5E84">
      <w:pPr>
        <w:pStyle w:val="B1"/>
      </w:pPr>
      <w:r w:rsidRPr="00A974FC">
        <w:t>-</w:t>
      </w:r>
      <w:r w:rsidRPr="00A974FC">
        <w:tab/>
        <w:t>The UE has performed procedure 'MCX Authorization/Configuration and Key Generation' as specified in TS 36.579-1 [2] clause 5.3.2.</w:t>
      </w:r>
    </w:p>
    <w:p w14:paraId="7FA716CB" w14:textId="77777777" w:rsidR="00CF5E84" w:rsidRPr="00A974FC" w:rsidRDefault="00CF5E84" w:rsidP="00CF5E84">
      <w:pPr>
        <w:pStyle w:val="B1"/>
      </w:pPr>
      <w:r w:rsidRPr="00A974FC">
        <w:t>-</w:t>
      </w:r>
      <w:r w:rsidRPr="00A974FC">
        <w:tab/>
        <w:t>UE States at the end of the preamble</w:t>
      </w:r>
    </w:p>
    <w:p w14:paraId="482259EA" w14:textId="77777777" w:rsidR="00CF5E84" w:rsidRPr="00A974FC" w:rsidRDefault="00CF5E84" w:rsidP="00CF5E84">
      <w:pPr>
        <w:pStyle w:val="B2"/>
      </w:pPr>
      <w:r w:rsidRPr="00A974FC">
        <w:t>-</w:t>
      </w:r>
      <w:r w:rsidRPr="00A974FC">
        <w:tab/>
        <w:t>The UE is in E-UTRA Registered, Idle Mode state.</w:t>
      </w:r>
    </w:p>
    <w:p w14:paraId="68E03CB3" w14:textId="77777777" w:rsidR="00CF5E84" w:rsidRPr="00A974FC" w:rsidRDefault="00CF5E84" w:rsidP="00CF5E84">
      <w:pPr>
        <w:pStyle w:val="B2"/>
      </w:pPr>
      <w:r w:rsidRPr="00A974FC">
        <w:t>-</w:t>
      </w:r>
      <w:r w:rsidRPr="00A974FC">
        <w:tab/>
        <w:t>The MCVideo Client Application has been activated and User has registered-in as the MCVideo User with the Server as active user at the Client</w:t>
      </w:r>
    </w:p>
    <w:p w14:paraId="7D857EEF" w14:textId="77777777" w:rsidR="00CF5E84" w:rsidRPr="00A974FC" w:rsidRDefault="00CF5E84" w:rsidP="00CF5E84">
      <w:pPr>
        <w:pStyle w:val="H6"/>
      </w:pPr>
      <w:r w:rsidRPr="00A974FC">
        <w:t>6.7.4.3.2</w:t>
      </w:r>
      <w:r w:rsidRPr="00A974FC">
        <w:tab/>
        <w:t>Test procedure sequence</w:t>
      </w:r>
    </w:p>
    <w:p w14:paraId="056383D9" w14:textId="77777777" w:rsidR="00CF5E84" w:rsidRPr="00A974FC" w:rsidRDefault="00CF5E84" w:rsidP="00CF5E84">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974FC" w14:paraId="5B8B934B" w14:textId="77777777" w:rsidTr="00E454A1">
        <w:trPr>
          <w:tblHeader/>
        </w:trPr>
        <w:tc>
          <w:tcPr>
            <w:tcW w:w="714" w:type="dxa"/>
            <w:tcBorders>
              <w:top w:val="single" w:sz="4" w:space="0" w:color="auto"/>
              <w:left w:val="single" w:sz="4" w:space="0" w:color="auto"/>
              <w:bottom w:val="nil"/>
              <w:right w:val="single" w:sz="4" w:space="0" w:color="auto"/>
            </w:tcBorders>
            <w:hideMark/>
          </w:tcPr>
          <w:p w14:paraId="55C5DA65" w14:textId="77777777" w:rsidR="00CF5E84" w:rsidRPr="00A974FC" w:rsidRDefault="00CF5E84" w:rsidP="00E454A1">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2258483C" w14:textId="77777777" w:rsidR="00CF5E84" w:rsidRPr="00A974FC" w:rsidRDefault="00CF5E84" w:rsidP="00E454A1">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FD7DCB8" w14:textId="77777777" w:rsidR="00CF5E84" w:rsidRPr="00A974FC" w:rsidRDefault="00CF5E84" w:rsidP="00E454A1">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073B5E28" w14:textId="77777777" w:rsidR="00CF5E84" w:rsidRPr="00A974FC" w:rsidRDefault="00CF5E84" w:rsidP="00E454A1">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0B97D9CF" w14:textId="77777777" w:rsidR="00CF5E84" w:rsidRPr="00A974FC" w:rsidRDefault="00CF5E84" w:rsidP="00E454A1">
            <w:pPr>
              <w:pStyle w:val="TAH"/>
              <w:keepNext w:val="0"/>
              <w:keepLines w:val="0"/>
              <w:widowControl w:val="0"/>
            </w:pPr>
            <w:r w:rsidRPr="00A974FC">
              <w:t>Verdict</w:t>
            </w:r>
          </w:p>
        </w:tc>
      </w:tr>
      <w:tr w:rsidR="00CF5E84" w:rsidRPr="00A974FC" w14:paraId="52BFAC9C" w14:textId="77777777" w:rsidTr="00E454A1">
        <w:trPr>
          <w:tblHeader/>
        </w:trPr>
        <w:tc>
          <w:tcPr>
            <w:tcW w:w="714" w:type="dxa"/>
            <w:tcBorders>
              <w:top w:val="nil"/>
              <w:left w:val="single" w:sz="4" w:space="0" w:color="auto"/>
              <w:bottom w:val="single" w:sz="4" w:space="0" w:color="auto"/>
              <w:right w:val="single" w:sz="4" w:space="0" w:color="auto"/>
            </w:tcBorders>
          </w:tcPr>
          <w:p w14:paraId="149E8DD3" w14:textId="77777777" w:rsidR="00CF5E84" w:rsidRPr="00A974FC"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21B38882" w14:textId="77777777" w:rsidR="00CF5E84" w:rsidRPr="00A974FC"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F88A72F" w14:textId="77777777" w:rsidR="00CF5E84" w:rsidRPr="00A974FC" w:rsidRDefault="00CF5E84" w:rsidP="00E454A1">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3882AC9D" w14:textId="77777777" w:rsidR="00CF5E84" w:rsidRPr="00A974FC" w:rsidRDefault="00CF5E84" w:rsidP="00E454A1">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0824C44D" w14:textId="77777777" w:rsidR="00CF5E84" w:rsidRPr="00A974FC"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58B7978" w14:textId="77777777" w:rsidR="00CF5E84" w:rsidRPr="00A974FC" w:rsidRDefault="00CF5E84" w:rsidP="00E454A1">
            <w:pPr>
              <w:pStyle w:val="TAH"/>
              <w:keepNext w:val="0"/>
              <w:keepLines w:val="0"/>
              <w:widowControl w:val="0"/>
            </w:pPr>
          </w:p>
        </w:tc>
      </w:tr>
      <w:tr w:rsidR="00CF5E84" w:rsidRPr="00A974FC" w14:paraId="1F45321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1E4DC978" w14:textId="77777777" w:rsidR="00CF5E84" w:rsidRPr="00A974FC" w:rsidRDefault="00CF5E84" w:rsidP="00E454A1">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2936D08B" w14:textId="77777777" w:rsidR="00CF5E84" w:rsidRPr="00A974FC" w:rsidRDefault="00CF5E84" w:rsidP="00E454A1">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36.579-1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36EB3711" w14:textId="77777777" w:rsidR="00CF5E84" w:rsidRPr="00A974FC" w:rsidRDefault="00CF5E84" w:rsidP="00E454A1">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78AC6775" w14:textId="77777777" w:rsidR="00CF5E84" w:rsidRPr="00A974FC" w:rsidRDefault="00CF5E84" w:rsidP="00E454A1">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0909DD02" w14:textId="77777777" w:rsidR="00CF5E84" w:rsidRPr="00A974FC" w:rsidRDefault="00CF5E84" w:rsidP="00E454A1">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5A703F9C" w14:textId="77777777" w:rsidR="00CF5E84" w:rsidRPr="00A974FC" w:rsidRDefault="00CF5E84" w:rsidP="00E454A1">
            <w:pPr>
              <w:pStyle w:val="TAC"/>
              <w:keepNext w:val="0"/>
              <w:keepLines w:val="0"/>
              <w:widowControl w:val="0"/>
            </w:pPr>
            <w:r w:rsidRPr="00A974FC">
              <w:rPr>
                <w:rFonts w:cs="Arial"/>
                <w:szCs w:val="18"/>
              </w:rPr>
              <w:t>-</w:t>
            </w:r>
          </w:p>
        </w:tc>
      </w:tr>
      <w:tr w:rsidR="00CF5E84" w:rsidRPr="00A974FC" w14:paraId="0EA0821A" w14:textId="77777777" w:rsidTr="00E454A1">
        <w:tc>
          <w:tcPr>
            <w:tcW w:w="714" w:type="dxa"/>
            <w:tcBorders>
              <w:top w:val="single" w:sz="4" w:space="0" w:color="auto"/>
              <w:left w:val="single" w:sz="4" w:space="0" w:color="auto"/>
              <w:bottom w:val="single" w:sz="4" w:space="0" w:color="auto"/>
              <w:right w:val="single" w:sz="4" w:space="0" w:color="auto"/>
            </w:tcBorders>
          </w:tcPr>
          <w:p w14:paraId="3CA078B3" w14:textId="77777777" w:rsidR="00CF5E84" w:rsidRPr="00A974FC" w:rsidRDefault="00CF5E84" w:rsidP="00E454A1">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73432FA9" w14:textId="77777777" w:rsidR="00CF5E84" w:rsidRPr="00A974FC" w:rsidRDefault="00CF5E84" w:rsidP="00E454A1">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tcPr>
          <w:p w14:paraId="73884EEB" w14:textId="77777777" w:rsidR="00CF5E84" w:rsidRPr="00A974FC" w:rsidRDefault="00CF5E84" w:rsidP="00E454A1">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F487632" w14:textId="77777777" w:rsidR="00CF5E84" w:rsidRPr="00A974FC" w:rsidRDefault="00CF5E84" w:rsidP="00E454A1">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29EB3A80" w14:textId="77777777" w:rsidR="00CF5E84" w:rsidRPr="00A974FC" w:rsidRDefault="00CF5E84" w:rsidP="00E454A1">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40300E47"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4A00409D" w14:textId="77777777" w:rsidTr="00E454A1">
        <w:tc>
          <w:tcPr>
            <w:tcW w:w="714" w:type="dxa"/>
            <w:tcBorders>
              <w:top w:val="single" w:sz="4" w:space="0" w:color="auto"/>
              <w:left w:val="single" w:sz="4" w:space="0" w:color="auto"/>
              <w:bottom w:val="single" w:sz="4" w:space="0" w:color="auto"/>
              <w:right w:val="single" w:sz="4" w:space="0" w:color="auto"/>
            </w:tcBorders>
          </w:tcPr>
          <w:p w14:paraId="3EABDDC9" w14:textId="77777777" w:rsidR="00CF5E84" w:rsidRPr="00A974FC" w:rsidRDefault="00CF5E84" w:rsidP="00E454A1">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626846A7" w14:textId="77777777" w:rsidR="00CF5E84" w:rsidRPr="00A974FC" w:rsidRDefault="00CF5E84" w:rsidP="00E454A1">
            <w:pPr>
              <w:pStyle w:val="TAL"/>
              <w:keepNext w:val="0"/>
              <w:keepLines w:val="0"/>
              <w:widowControl w:val="0"/>
              <w:rPr>
                <w:rFonts w:eastAsia="Calibri"/>
              </w:rPr>
            </w:pPr>
            <w:r w:rsidRPr="00A974FC">
              <w:rPr>
                <w:rFonts w:eastAsia="Calibri"/>
              </w:rPr>
              <w:t>Make the UE (MCVideo client) release the call.</w:t>
            </w:r>
          </w:p>
          <w:p w14:paraId="556B5E51" w14:textId="77777777" w:rsidR="00CF5E84" w:rsidRPr="00A974FC" w:rsidRDefault="00CF5E84" w:rsidP="00E454A1">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30E279D"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211271E0"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BA76EEC" w14:textId="77777777" w:rsidR="00CF5E84" w:rsidRPr="00A974FC" w:rsidRDefault="00CF5E84" w:rsidP="00E454A1">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5737B0" w14:textId="77777777" w:rsidR="00CF5E84" w:rsidRPr="00A974FC" w:rsidRDefault="00CF5E84" w:rsidP="00E454A1">
            <w:pPr>
              <w:pStyle w:val="TAC"/>
              <w:keepNext w:val="0"/>
              <w:keepLines w:val="0"/>
              <w:widowControl w:val="0"/>
              <w:rPr>
                <w:rFonts w:cs="Arial"/>
                <w:szCs w:val="18"/>
              </w:rPr>
            </w:pPr>
            <w:r w:rsidRPr="00A974FC">
              <w:t>-</w:t>
            </w:r>
          </w:p>
        </w:tc>
      </w:tr>
      <w:tr w:rsidR="00CF5E84" w:rsidRPr="00A974FC" w14:paraId="126AA495" w14:textId="77777777" w:rsidTr="00E454A1">
        <w:tc>
          <w:tcPr>
            <w:tcW w:w="714" w:type="dxa"/>
            <w:tcBorders>
              <w:top w:val="single" w:sz="4" w:space="0" w:color="auto"/>
              <w:left w:val="single" w:sz="4" w:space="0" w:color="auto"/>
              <w:bottom w:val="single" w:sz="4" w:space="0" w:color="auto"/>
              <w:right w:val="single" w:sz="4" w:space="0" w:color="auto"/>
            </w:tcBorders>
          </w:tcPr>
          <w:p w14:paraId="06BBB389" w14:textId="77777777" w:rsidR="00CF5E84" w:rsidRPr="00A974FC" w:rsidRDefault="00CF5E84" w:rsidP="00E454A1">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69E342D8" w14:textId="77777777" w:rsidR="00CF5E84" w:rsidRPr="00A974FC" w:rsidRDefault="00CF5E84" w:rsidP="00E454A1">
            <w:pPr>
              <w:pStyle w:val="TAL"/>
              <w:keepNext w:val="0"/>
              <w:keepLines w:val="0"/>
              <w:widowControl w:val="0"/>
            </w:pPr>
            <w:r w:rsidRPr="00A974FC">
              <w:t xml:space="preserve">Check: Does the UE (MCVideo client) correctly perform procedure 'MCX CO call release' as described in </w:t>
            </w:r>
            <w:r w:rsidRPr="00A974FC">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tcPr>
          <w:p w14:paraId="4E883B86"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5B606276"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BAE4075" w14:textId="77777777" w:rsidR="00CF5E84" w:rsidRPr="00A974FC" w:rsidRDefault="00CF5E84" w:rsidP="00E454A1">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06EB7816"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3A0374F6"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2038B1A3" w14:textId="77777777" w:rsidR="00CF5E84" w:rsidRPr="00A974FC" w:rsidRDefault="00CF5E84" w:rsidP="00E454A1">
            <w:pPr>
              <w:pStyle w:val="TAN"/>
            </w:pPr>
            <w:r w:rsidRPr="00A974FC">
              <w:t>NOTE 1: This action is expected to be done via a suitable implementation dependent MMI.</w:t>
            </w:r>
          </w:p>
        </w:tc>
      </w:tr>
    </w:tbl>
    <w:p w14:paraId="31AAC46E" w14:textId="77777777" w:rsidR="00CF5E84" w:rsidRPr="00A974FC" w:rsidRDefault="00CF5E84" w:rsidP="00CF5E84"/>
    <w:p w14:paraId="7F3E793D" w14:textId="77777777" w:rsidR="00CF5E84" w:rsidRPr="00A974FC" w:rsidRDefault="00CF5E84" w:rsidP="00CF5E84">
      <w:pPr>
        <w:pStyle w:val="H6"/>
      </w:pPr>
      <w:r w:rsidRPr="00A974FC">
        <w:t>6.7.4.3.3</w:t>
      </w:r>
      <w:r w:rsidRPr="00A974FC">
        <w:tab/>
        <w:t>Specific message contents</w:t>
      </w:r>
    </w:p>
    <w:p w14:paraId="1ABE0BBA" w14:textId="77777777" w:rsidR="00CF5E84" w:rsidRPr="00A974FC" w:rsidRDefault="00CF5E84" w:rsidP="00CF5E84">
      <w:pPr>
        <w:pStyle w:val="TH"/>
      </w:pPr>
      <w:r w:rsidRPr="00A974FC">
        <w:t>Table 6.7.4.3.3-1: SIP INVITE from the SS (Step 1, Table 6.7.4.3.2-1;</w:t>
      </w:r>
      <w:r w:rsidRPr="00A974FC">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526B7A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7D4AE13" w14:textId="77777777" w:rsidR="00CF5E84" w:rsidRPr="00A974FC" w:rsidRDefault="00CF5E84" w:rsidP="00E454A1">
            <w:pPr>
              <w:pStyle w:val="TAL"/>
            </w:pPr>
            <w:r w:rsidRPr="00A974FC">
              <w:t>Derivation Path: TS 36.579-1 [2], Table 5.5.2.5.2-1, condition PRIVATE-CALL</w:t>
            </w:r>
          </w:p>
        </w:tc>
      </w:tr>
      <w:tr w:rsidR="00CF5E84" w:rsidRPr="00A974FC" w14:paraId="32587DA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960C768"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0CEA1AB"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221D028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4DF5B91F"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66CBC52F" w14:textId="77777777" w:rsidR="00CF5E84" w:rsidRPr="00A974FC" w:rsidRDefault="00CF5E84" w:rsidP="00E454A1">
            <w:pPr>
              <w:pStyle w:val="TAH"/>
            </w:pPr>
            <w:r w:rsidRPr="00A974FC">
              <w:t>Condition</w:t>
            </w:r>
          </w:p>
        </w:tc>
      </w:tr>
      <w:tr w:rsidR="00CF5E84" w:rsidRPr="00A974FC" w14:paraId="362FFC02"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7D8765D" w14:textId="77777777" w:rsidR="00CF5E84" w:rsidRPr="00A974FC" w:rsidRDefault="00CF5E84" w:rsidP="00E454A1">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16417E57" w14:textId="77777777" w:rsidR="00CF5E84" w:rsidRPr="00A974FC" w:rsidRDefault="00CF5E84" w:rsidP="00E454A1">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69989E0E"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EF45FB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9E201" w14:textId="77777777" w:rsidR="00CF5E84" w:rsidRPr="00A974FC" w:rsidRDefault="00CF5E84" w:rsidP="00E454A1">
            <w:pPr>
              <w:pStyle w:val="TAL"/>
            </w:pPr>
          </w:p>
        </w:tc>
      </w:tr>
      <w:tr w:rsidR="00CF5E84" w:rsidRPr="00A974FC" w14:paraId="5729591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9E3A2AE" w14:textId="77777777" w:rsidR="00CF5E84" w:rsidRPr="00A974FC" w:rsidRDefault="00CF5E84" w:rsidP="00E454A1">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CE4D1C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1501CE6"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971957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7F13D9" w14:textId="77777777" w:rsidR="00CF5E84" w:rsidRPr="00A974FC" w:rsidRDefault="00CF5E84" w:rsidP="00E454A1">
            <w:pPr>
              <w:pStyle w:val="TAL"/>
            </w:pPr>
          </w:p>
        </w:tc>
      </w:tr>
      <w:tr w:rsidR="00CF5E84" w:rsidRPr="00A974FC" w14:paraId="7FD0FE0B"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84B27A9" w14:textId="77777777" w:rsidR="00CF5E84" w:rsidRPr="00A974FC" w:rsidRDefault="00CF5E84" w:rsidP="00E454A1">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63D5E9B" w14:textId="77777777" w:rsidR="00CF5E84" w:rsidRPr="00A974FC" w:rsidRDefault="00CF5E84" w:rsidP="00E454A1">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1B631C7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444848B1"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197602" w14:textId="77777777" w:rsidR="00CF5E84" w:rsidRPr="00A974FC" w:rsidRDefault="00CF5E84" w:rsidP="00E454A1">
            <w:pPr>
              <w:pStyle w:val="TAL"/>
            </w:pPr>
          </w:p>
        </w:tc>
      </w:tr>
      <w:tr w:rsidR="00CF5E84" w:rsidRPr="00A974FC" w14:paraId="18DAD457"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FAEEB9A" w14:textId="77777777" w:rsidR="00CF5E84" w:rsidRPr="00A974FC" w:rsidRDefault="00CF5E84" w:rsidP="00E454A1">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491334F" w14:textId="77777777" w:rsidR="00CF5E84" w:rsidRPr="00A974FC" w:rsidRDefault="00CF5E84" w:rsidP="00E454A1">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116A38A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30C98DE"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513E97" w14:textId="77777777" w:rsidR="00CF5E84" w:rsidRPr="00A974FC" w:rsidRDefault="00CF5E84" w:rsidP="00E454A1">
            <w:pPr>
              <w:pStyle w:val="TAL"/>
            </w:pPr>
          </w:p>
        </w:tc>
      </w:tr>
      <w:tr w:rsidR="00CF5E84" w:rsidRPr="00A974FC" w14:paraId="1E445E31"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1E10CAE6" w14:textId="77777777" w:rsidR="00CF5E84" w:rsidRPr="00A974FC" w:rsidRDefault="00CF5E84" w:rsidP="00E454A1">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0544A35D"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53BD70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3B57392"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1F992E" w14:textId="77777777" w:rsidR="00CF5E84" w:rsidRPr="00A974FC" w:rsidRDefault="00CF5E84" w:rsidP="00E454A1">
            <w:pPr>
              <w:pStyle w:val="TAL"/>
            </w:pPr>
          </w:p>
        </w:tc>
      </w:tr>
      <w:tr w:rsidR="00CF5E84" w:rsidRPr="00A974FC" w14:paraId="768B99ED"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3FDE479B" w14:textId="77777777" w:rsidR="00CF5E84" w:rsidRPr="00A974FC" w:rsidRDefault="00CF5E84" w:rsidP="00E454A1">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4D6DDBED" w14:textId="77777777" w:rsidR="00CF5E84" w:rsidRPr="00A974FC" w:rsidRDefault="00CF5E84" w:rsidP="00E454A1">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0A9AEC0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45E0669" w14:textId="77777777" w:rsidR="00CF5E84" w:rsidRPr="00A974FC" w:rsidRDefault="00CF5E84" w:rsidP="00E454A1">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28CE9F" w14:textId="77777777" w:rsidR="00CF5E84" w:rsidRPr="00A974FC" w:rsidRDefault="00CF5E84" w:rsidP="00E454A1">
            <w:pPr>
              <w:pStyle w:val="TAL"/>
            </w:pPr>
          </w:p>
        </w:tc>
      </w:tr>
      <w:tr w:rsidR="00CF5E84" w:rsidRPr="00A974FC" w14:paraId="5416843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9D1613" w14:textId="77777777" w:rsidR="00CF5E84" w:rsidRPr="00A974FC" w:rsidRDefault="00CF5E84" w:rsidP="00E454A1">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64D634"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2C7A7A09"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1A8698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4E5846F" w14:textId="77777777" w:rsidR="00CF5E84" w:rsidRPr="00A974FC" w:rsidRDefault="00CF5E84" w:rsidP="00E454A1">
            <w:pPr>
              <w:pStyle w:val="TAL"/>
            </w:pPr>
          </w:p>
        </w:tc>
      </w:tr>
      <w:tr w:rsidR="00CF5E84" w:rsidRPr="00A974FC" w14:paraId="37FD95F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DC2A44"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4E7A8C"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C032D6" w14:textId="77777777" w:rsidR="00CF5E84" w:rsidRPr="00A974FC" w:rsidRDefault="00CF5E84" w:rsidP="00E454A1">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86B1DC0"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118B4" w14:textId="77777777" w:rsidR="00CF5E84" w:rsidRPr="00A974FC" w:rsidRDefault="00CF5E84" w:rsidP="00E454A1">
            <w:pPr>
              <w:pStyle w:val="TAL"/>
            </w:pPr>
          </w:p>
        </w:tc>
      </w:tr>
      <w:tr w:rsidR="00CF5E84" w:rsidRPr="00A974FC" w14:paraId="3EF3E718"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66E359D"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1D0B9391" w14:textId="77777777" w:rsidR="00CF5E84" w:rsidRPr="00A974FC" w:rsidRDefault="00CF5E84" w:rsidP="00E454A1">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6028D8BF"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A1004A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8E8E3E" w14:textId="77777777" w:rsidR="00CF5E84" w:rsidRPr="00A974FC" w:rsidRDefault="00CF5E84" w:rsidP="00E454A1">
            <w:pPr>
              <w:pStyle w:val="TAL"/>
            </w:pPr>
          </w:p>
        </w:tc>
      </w:tr>
      <w:tr w:rsidR="00CF5E84" w:rsidRPr="00A974FC" w14:paraId="4EC0E78A"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DF56640"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3A60799F"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2269078" w14:textId="77777777" w:rsidR="00CF5E84" w:rsidRPr="00A974FC" w:rsidRDefault="00CF5E84" w:rsidP="00E454A1">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C811EE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8BD03F" w14:textId="77777777" w:rsidR="00CF5E84" w:rsidRPr="00A974FC" w:rsidRDefault="00CF5E84" w:rsidP="00E454A1">
            <w:pPr>
              <w:pStyle w:val="TAL"/>
            </w:pPr>
          </w:p>
        </w:tc>
      </w:tr>
      <w:tr w:rsidR="00CF5E84" w:rsidRPr="00A974FC" w14:paraId="1FDDDED3"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97F6D20"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88A5638" w14:textId="77777777" w:rsidR="00CF5E84" w:rsidRPr="00A974FC" w:rsidRDefault="00CF5E84" w:rsidP="00E454A1">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3E1A63E8"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57792A7"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741BC34" w14:textId="77777777" w:rsidR="00CF5E84" w:rsidRPr="00A974FC" w:rsidRDefault="00CF5E84" w:rsidP="00E454A1">
            <w:pPr>
              <w:pStyle w:val="TAL"/>
            </w:pPr>
          </w:p>
        </w:tc>
      </w:tr>
    </w:tbl>
    <w:p w14:paraId="1DBA0684" w14:textId="77777777" w:rsidR="00CF5E84" w:rsidRPr="00A974FC" w:rsidRDefault="00CF5E84" w:rsidP="00CF5E84"/>
    <w:p w14:paraId="0498C2D5" w14:textId="77777777" w:rsidR="00CF5E84" w:rsidRPr="00A974FC" w:rsidRDefault="00CF5E84" w:rsidP="00CF5E84">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3D18032D"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37726CA" w14:textId="77777777" w:rsidR="00CF5E84" w:rsidRPr="00A974FC" w:rsidRDefault="00CF5E84" w:rsidP="00E454A1">
            <w:pPr>
              <w:pStyle w:val="TAL"/>
            </w:pPr>
            <w:r w:rsidRPr="00A974FC">
              <w:t>Derivation Path: TS 36.579-1 [2], Table 5.5.3.1.2-2, condition PRIVATE-CALL, INITIAL_SDP_OFFER</w:t>
            </w:r>
          </w:p>
        </w:tc>
      </w:tr>
      <w:tr w:rsidR="00CF5E84" w:rsidRPr="00A974FC" w14:paraId="1D44701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5D3EAF7C"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8DF1598"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314C312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53056859"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181025D" w14:textId="77777777" w:rsidR="00CF5E84" w:rsidRPr="00A974FC" w:rsidRDefault="00CF5E84" w:rsidP="00E454A1">
            <w:pPr>
              <w:pStyle w:val="TAH"/>
            </w:pPr>
            <w:r w:rsidRPr="00A974FC">
              <w:t>Condition</w:t>
            </w:r>
          </w:p>
        </w:tc>
      </w:tr>
      <w:tr w:rsidR="00CF5E84" w:rsidRPr="00A974FC" w14:paraId="186DFA8F"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58C248D" w14:textId="77777777" w:rsidR="00CF5E84" w:rsidRPr="00A974FC" w:rsidRDefault="00CF5E84" w:rsidP="00E454A1">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C631009"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F6B08CE" w14:textId="77777777" w:rsidR="00CF5E84" w:rsidRPr="00A974FC" w:rsidRDefault="00CF5E84" w:rsidP="00E454A1">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183D9105"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1198D" w14:textId="77777777" w:rsidR="00CF5E84" w:rsidRPr="00A974FC" w:rsidRDefault="00CF5E84" w:rsidP="00E454A1">
            <w:pPr>
              <w:pStyle w:val="TAL"/>
            </w:pPr>
          </w:p>
        </w:tc>
      </w:tr>
      <w:tr w:rsidR="00CF5E84" w:rsidRPr="00A974FC" w14:paraId="46A5E1F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4E320C9A" w14:textId="77777777" w:rsidR="00CF5E84" w:rsidRPr="00A974FC" w:rsidRDefault="00CF5E84" w:rsidP="00E454A1">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11A42D0"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78221B9" w14:textId="77777777" w:rsidR="00CF5E84" w:rsidRPr="00A974FC" w:rsidRDefault="00CF5E84" w:rsidP="00E454A1">
            <w:pPr>
              <w:pStyle w:val="TAL"/>
            </w:pPr>
            <w:r w:rsidRPr="00A974FC">
              <w:t>a=line</w:t>
            </w:r>
          </w:p>
          <w:p w14:paraId="765468EE" w14:textId="77777777" w:rsidR="00CF5E84" w:rsidRPr="00A974FC" w:rsidRDefault="00CF5E84" w:rsidP="00E454A1">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1F4A718B"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F29760" w14:textId="77777777" w:rsidR="00CF5E84" w:rsidRPr="00A974FC" w:rsidRDefault="00CF5E84" w:rsidP="00E454A1">
            <w:pPr>
              <w:pStyle w:val="TAL"/>
            </w:pPr>
          </w:p>
        </w:tc>
      </w:tr>
      <w:tr w:rsidR="00CF5E84" w:rsidRPr="00A974FC" w14:paraId="7244DA5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DB95E1" w14:textId="77777777" w:rsidR="00CF5E84" w:rsidRPr="00A974FC" w:rsidRDefault="00CF5E84" w:rsidP="00E454A1">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5711B2F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D0B08C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B5D1889"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D82E982" w14:textId="77777777" w:rsidR="00CF5E84" w:rsidRPr="00A974FC" w:rsidRDefault="00CF5E84" w:rsidP="00E454A1">
            <w:pPr>
              <w:pStyle w:val="TAL"/>
            </w:pPr>
          </w:p>
        </w:tc>
      </w:tr>
    </w:tbl>
    <w:p w14:paraId="567A468D" w14:textId="77777777" w:rsidR="00CF5E84" w:rsidRPr="00A974FC" w:rsidRDefault="00CF5E84" w:rsidP="00CF5E84"/>
    <w:p w14:paraId="2BF1798C" w14:textId="77777777" w:rsidR="00CF5E84" w:rsidRPr="00A974FC" w:rsidRDefault="00CF5E84" w:rsidP="00CF5E84">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863DA63" w14:textId="77777777" w:rsidTr="00E454A1">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9D0C008" w14:textId="77777777" w:rsidR="00CF5E84" w:rsidRPr="00A974FC" w:rsidRDefault="00CF5E84" w:rsidP="00E454A1">
            <w:pPr>
              <w:pStyle w:val="TAL"/>
            </w:pPr>
            <w:r w:rsidRPr="00A974FC">
              <w:t>Derivation Path: TS 36.579-1 [2], Table 5.5.3.2.2-2</w:t>
            </w:r>
          </w:p>
        </w:tc>
      </w:tr>
      <w:tr w:rsidR="00CF5E84" w:rsidRPr="00A974FC" w14:paraId="197B8D1B" w14:textId="77777777" w:rsidTr="00E454A1">
        <w:trPr>
          <w:tblHeader/>
        </w:trPr>
        <w:tc>
          <w:tcPr>
            <w:tcW w:w="2973" w:type="dxa"/>
            <w:tcBorders>
              <w:top w:val="single" w:sz="4" w:space="0" w:color="auto"/>
              <w:left w:val="single" w:sz="4" w:space="0" w:color="auto"/>
              <w:bottom w:val="single" w:sz="4" w:space="0" w:color="auto"/>
              <w:right w:val="single" w:sz="4" w:space="0" w:color="auto"/>
            </w:tcBorders>
            <w:hideMark/>
          </w:tcPr>
          <w:p w14:paraId="79BDB585" w14:textId="77777777" w:rsidR="00CF5E84" w:rsidRPr="00A974FC" w:rsidRDefault="00CF5E84" w:rsidP="00E454A1">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DE999F0" w14:textId="77777777" w:rsidR="00CF5E84" w:rsidRPr="00A974FC" w:rsidRDefault="00CF5E84" w:rsidP="00E454A1">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05C37850" w14:textId="77777777" w:rsidR="00CF5E84" w:rsidRPr="00A974FC" w:rsidRDefault="00CF5E84" w:rsidP="00E454A1">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36EB4CBC"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7BEBA08F" w14:textId="77777777" w:rsidR="00CF5E84" w:rsidRPr="00A974FC" w:rsidRDefault="00CF5E84" w:rsidP="00E454A1">
            <w:pPr>
              <w:pStyle w:val="TAH"/>
            </w:pPr>
            <w:r w:rsidRPr="00A974FC">
              <w:t>Condition</w:t>
            </w:r>
          </w:p>
        </w:tc>
      </w:tr>
      <w:tr w:rsidR="00CF5E84" w:rsidRPr="00A974FC" w14:paraId="07EA5ACD"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33E101BA" w14:textId="77777777" w:rsidR="00CF5E84" w:rsidRPr="00A974FC" w:rsidRDefault="00CF5E84" w:rsidP="00E454A1">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A0C09E5"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1AE4816B"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4B45969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7AE61CA" w14:textId="77777777" w:rsidR="00CF5E84" w:rsidRPr="00A974FC" w:rsidRDefault="00CF5E84" w:rsidP="00E454A1">
            <w:pPr>
              <w:pStyle w:val="TAL"/>
            </w:pPr>
          </w:p>
        </w:tc>
      </w:tr>
      <w:tr w:rsidR="00CF5E84" w:rsidRPr="00A974FC" w14:paraId="0FB716E1"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44AA2AD6" w14:textId="77777777" w:rsidR="00CF5E84" w:rsidRPr="00A974FC" w:rsidRDefault="00CF5E84" w:rsidP="00E454A1">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F3A2EB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061E9CDD"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5F748C3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343A8E" w14:textId="77777777" w:rsidR="00CF5E84" w:rsidRPr="00A974FC" w:rsidRDefault="00CF5E84" w:rsidP="00E454A1">
            <w:pPr>
              <w:pStyle w:val="TAL"/>
            </w:pPr>
          </w:p>
        </w:tc>
      </w:tr>
      <w:tr w:rsidR="00CF5E84" w:rsidRPr="00A974FC" w14:paraId="743EA30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7DF57F8A" w14:textId="77777777" w:rsidR="00CF5E84" w:rsidRPr="00A974FC" w:rsidRDefault="00CF5E84" w:rsidP="00E454A1">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4E2ACE1D" w14:textId="77777777" w:rsidR="00CF5E84" w:rsidRPr="00A974FC" w:rsidRDefault="00CF5E84" w:rsidP="00E454A1">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5B320779"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29559E1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9F098F" w14:textId="77777777" w:rsidR="00CF5E84" w:rsidRPr="00A974FC" w:rsidRDefault="00CF5E84" w:rsidP="00E454A1">
            <w:pPr>
              <w:pStyle w:val="TAL"/>
            </w:pPr>
          </w:p>
        </w:tc>
      </w:tr>
      <w:tr w:rsidR="00CF5E84" w:rsidRPr="00A974FC" w14:paraId="46F8AD37"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2201ACA6" w14:textId="77777777" w:rsidR="00CF5E84" w:rsidRPr="00A974FC" w:rsidRDefault="00CF5E84" w:rsidP="00E454A1">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549131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4F6DB7A3"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3F2ACC1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7E4936D" w14:textId="77777777" w:rsidR="00CF5E84" w:rsidRPr="00A974FC" w:rsidRDefault="00CF5E84" w:rsidP="00E454A1">
            <w:pPr>
              <w:pStyle w:val="TAL"/>
            </w:pPr>
          </w:p>
        </w:tc>
      </w:tr>
      <w:tr w:rsidR="00CF5E84" w:rsidRPr="00A974FC" w14:paraId="2528E84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4D19F10B" w14:textId="77777777" w:rsidR="00CF5E84" w:rsidRPr="00A974FC" w:rsidRDefault="00CF5E84" w:rsidP="00E454A1">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7411992" w14:textId="77777777" w:rsidR="00CF5E84" w:rsidRPr="00A974FC" w:rsidRDefault="00CF5E84" w:rsidP="00E454A1">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177EE96E"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7ACDF04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988EE40" w14:textId="77777777" w:rsidR="00CF5E84" w:rsidRPr="00A974FC" w:rsidRDefault="00CF5E84" w:rsidP="00E454A1">
            <w:pPr>
              <w:pStyle w:val="TAL"/>
            </w:pPr>
          </w:p>
        </w:tc>
      </w:tr>
    </w:tbl>
    <w:p w14:paraId="2D642CF6" w14:textId="77777777" w:rsidR="00CF5E84" w:rsidRPr="00A974FC" w:rsidRDefault="00CF5E84" w:rsidP="00CF5E84"/>
    <w:p w14:paraId="771D972E" w14:textId="77777777" w:rsidR="00CF5E84" w:rsidRPr="00A974FC" w:rsidRDefault="00CF5E84" w:rsidP="00CF5E84">
      <w:pPr>
        <w:pStyle w:val="TH"/>
      </w:pPr>
      <w:r w:rsidRPr="00A974FC">
        <w:t>Table 6.7.4.3.3-4: SIP 200 (OK) from the UE (Step 1, Table 6.7.4.3.2-1;</w:t>
      </w:r>
      <w:r w:rsidRPr="00A974FC">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974FC" w14:paraId="6C20AF60"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3DBA4B" w14:textId="77777777" w:rsidR="00CF5E84" w:rsidRPr="00A974FC" w:rsidRDefault="00CF5E84" w:rsidP="00E454A1">
            <w:pPr>
              <w:pStyle w:val="TAL"/>
            </w:pPr>
            <w:r w:rsidRPr="00A974FC">
              <w:t>Derivation Path: TS 36.579-1 [2], Table 5.5.2.17.1.1-1, condition INVITE-RSP</w:t>
            </w:r>
          </w:p>
        </w:tc>
      </w:tr>
      <w:tr w:rsidR="00CF5E84" w:rsidRPr="00A974FC" w14:paraId="14E706FB"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3CF4F7CD" w14:textId="77777777" w:rsidR="00CF5E84" w:rsidRPr="00A974FC" w:rsidRDefault="00CF5E84" w:rsidP="00E454A1">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D34C1E" w14:textId="77777777" w:rsidR="00CF5E84" w:rsidRPr="00A974FC" w:rsidRDefault="00CF5E84" w:rsidP="00E454A1">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711BC9CD" w14:textId="77777777" w:rsidR="00CF5E84" w:rsidRPr="00A974FC" w:rsidRDefault="00CF5E84" w:rsidP="00E454A1">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5219B26F" w14:textId="77777777" w:rsidR="00CF5E84" w:rsidRPr="00A974FC" w:rsidRDefault="00CF5E84" w:rsidP="00E454A1">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3EDF3AFE" w14:textId="77777777" w:rsidR="00CF5E84" w:rsidRPr="00A974FC" w:rsidRDefault="00CF5E84" w:rsidP="00E454A1">
            <w:pPr>
              <w:pStyle w:val="TAH"/>
            </w:pPr>
            <w:r w:rsidRPr="00A974FC">
              <w:t>Condition</w:t>
            </w:r>
          </w:p>
        </w:tc>
      </w:tr>
      <w:tr w:rsidR="00CF5E84" w:rsidRPr="00A974FC" w14:paraId="37A3ADE1"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7E038374" w14:textId="77777777" w:rsidR="00CF5E84" w:rsidRPr="00A974FC" w:rsidRDefault="00CF5E84" w:rsidP="00E454A1">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7D6E2CA"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39C73DB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2B97899F"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876111" w14:textId="77777777" w:rsidR="00CF5E84" w:rsidRPr="00A974FC" w:rsidRDefault="00CF5E84" w:rsidP="00E454A1">
            <w:pPr>
              <w:pStyle w:val="TAL"/>
            </w:pPr>
          </w:p>
        </w:tc>
      </w:tr>
      <w:tr w:rsidR="00CF5E84" w:rsidRPr="00A974FC" w14:paraId="155C73ED"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D526F60"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877928"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E3FF815" w14:textId="77777777" w:rsidR="00CF5E84" w:rsidRPr="00A974FC" w:rsidRDefault="00CF5E84" w:rsidP="00E454A1">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71CFD8A"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379503" w14:textId="77777777" w:rsidR="00CF5E84" w:rsidRPr="00A974FC" w:rsidRDefault="00CF5E84" w:rsidP="00E454A1">
            <w:pPr>
              <w:pStyle w:val="TAL"/>
            </w:pPr>
          </w:p>
        </w:tc>
      </w:tr>
      <w:tr w:rsidR="00CF5E84" w:rsidRPr="00A974FC" w14:paraId="164D30D9"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6D80ACA"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22A9FE" w14:textId="77777777" w:rsidR="00CF5E84" w:rsidRPr="00A974FC" w:rsidRDefault="00CF5E84" w:rsidP="00E454A1">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41E0617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58081D8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16ADB" w14:textId="77777777" w:rsidR="00CF5E84" w:rsidRPr="00A974FC" w:rsidRDefault="00CF5E84" w:rsidP="00E454A1">
            <w:pPr>
              <w:pStyle w:val="TAL"/>
            </w:pPr>
          </w:p>
        </w:tc>
      </w:tr>
      <w:tr w:rsidR="00CF5E84" w:rsidRPr="00A974FC" w14:paraId="0BAFAA8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2A57ADC7"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B286EF"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EF37EB" w14:textId="77777777" w:rsidR="00CF5E84" w:rsidRPr="00A974FC" w:rsidRDefault="00CF5E84" w:rsidP="00E454A1">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3411BF3"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D9F597" w14:textId="77777777" w:rsidR="00CF5E84" w:rsidRPr="00A974FC" w:rsidRDefault="00CF5E84" w:rsidP="00E454A1">
            <w:pPr>
              <w:pStyle w:val="TAL"/>
            </w:pPr>
          </w:p>
        </w:tc>
      </w:tr>
      <w:tr w:rsidR="00CF5E84" w:rsidRPr="00A974FC" w14:paraId="1F3AFCD5" w14:textId="77777777" w:rsidTr="00E454A1">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D2DD395"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1AF378" w14:textId="77777777" w:rsidR="00CF5E84" w:rsidRPr="00A974FC" w:rsidRDefault="00CF5E84" w:rsidP="00E454A1">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2EFAEB4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6B20F4D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D7AC0" w14:textId="77777777" w:rsidR="00CF5E84" w:rsidRPr="00A974FC" w:rsidRDefault="00CF5E84" w:rsidP="00E454A1">
            <w:pPr>
              <w:pStyle w:val="TAL"/>
            </w:pPr>
          </w:p>
        </w:tc>
      </w:tr>
    </w:tbl>
    <w:p w14:paraId="35022C21" w14:textId="77777777" w:rsidR="00CF5E84" w:rsidRPr="00A974FC" w:rsidRDefault="00CF5E84" w:rsidP="00CF5E84"/>
    <w:p w14:paraId="2F63C309" w14:textId="77777777" w:rsidR="00CF5E84" w:rsidRPr="00A974FC" w:rsidRDefault="00CF5E84" w:rsidP="00CF5E84">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F457D53"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213DE9F7" w14:textId="77777777" w:rsidR="00CF5E84" w:rsidRPr="00A974FC" w:rsidRDefault="00CF5E84" w:rsidP="00E454A1">
            <w:pPr>
              <w:pStyle w:val="TAL"/>
            </w:pPr>
            <w:r w:rsidRPr="00A974FC">
              <w:t>Derivation Path: TS 36.579-1 [2], Table 5.5.3.1.1-2, condition SDP_ANSWER</w:t>
            </w:r>
          </w:p>
        </w:tc>
      </w:tr>
    </w:tbl>
    <w:p w14:paraId="07E5B5C4" w14:textId="77777777" w:rsidR="00CF5E84" w:rsidRPr="00A974FC" w:rsidRDefault="00CF5E84" w:rsidP="00CF5E84"/>
    <w:p w14:paraId="127AE72A" w14:textId="77777777" w:rsidR="00CF5E84" w:rsidRPr="00A974FC" w:rsidRDefault="00CF5E84" w:rsidP="00CF5E84">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AE1C210"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1002EA43" w14:textId="77777777" w:rsidR="00CF5E84" w:rsidRPr="00A974FC" w:rsidRDefault="00CF5E84" w:rsidP="00E454A1">
            <w:pPr>
              <w:pStyle w:val="TAL"/>
            </w:pPr>
            <w:r w:rsidRPr="00A974FC">
              <w:t>Derivation Path: TS 36.579-1 [2], Table 5.5.3.2.1-2, condition INVITE-RSP</w:t>
            </w:r>
          </w:p>
        </w:tc>
      </w:tr>
    </w:tbl>
    <w:p w14:paraId="21DEC2B8" w14:textId="77777777" w:rsidR="00CF5E84" w:rsidRPr="00A974FC" w:rsidRDefault="00CF5E84" w:rsidP="00CF5E84"/>
    <w:p w14:paraId="79E0DDB0" w14:textId="77777777" w:rsidR="00CF5E84" w:rsidRPr="00A974FC" w:rsidRDefault="00CF5E84" w:rsidP="00CF5E84">
      <w:pPr>
        <w:pStyle w:val="TH"/>
      </w:pPr>
      <w:r w:rsidRPr="00A974FC">
        <w:t>Table 6.7.4.3.3-7: SIP BYE from the UE (Step 4, Table 6.7.4.3.2-1;</w:t>
      </w:r>
      <w:r w:rsidRPr="00A974FC">
        <w:br/>
        <w:t>Step 1, TS 36.579-1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68483C8B" w14:textId="77777777" w:rsidTr="00E454A1">
        <w:trPr>
          <w:tblHeader/>
        </w:trPr>
        <w:tc>
          <w:tcPr>
            <w:tcW w:w="9630" w:type="dxa"/>
            <w:tcBorders>
              <w:top w:val="single" w:sz="4" w:space="0" w:color="auto"/>
              <w:left w:val="single" w:sz="4" w:space="0" w:color="auto"/>
              <w:bottom w:val="single" w:sz="4" w:space="0" w:color="auto"/>
              <w:right w:val="single" w:sz="4" w:space="0" w:color="auto"/>
            </w:tcBorders>
            <w:hideMark/>
          </w:tcPr>
          <w:p w14:paraId="42A5A8C4" w14:textId="77777777" w:rsidR="00CF5E84" w:rsidRPr="00A974FC" w:rsidRDefault="00CF5E84" w:rsidP="00E454A1">
            <w:pPr>
              <w:pStyle w:val="TAL"/>
            </w:pPr>
            <w:r w:rsidRPr="00A974FC">
              <w:t>Derivation Path: TS 36.579-1 [2], Table 5.5.2.2.1-1, condition MT_CALL</w:t>
            </w:r>
          </w:p>
        </w:tc>
      </w:tr>
    </w:tbl>
    <w:p w14:paraId="36479C6E" w14:textId="77777777" w:rsidR="00CF5E84" w:rsidRPr="00A974FC" w:rsidRDefault="00CF5E84" w:rsidP="00CF5E84"/>
    <w:p w14:paraId="7AA77DC0" w14:textId="77777777" w:rsidR="00AD62C6" w:rsidRPr="00201E3B" w:rsidRDefault="00AD62C6" w:rsidP="00AD62C6">
      <w:pPr>
        <w:pStyle w:val="Heading2"/>
      </w:pPr>
      <w:r w:rsidRPr="00201E3B">
        <w:t>6.8</w:t>
      </w:r>
      <w:r w:rsidRPr="00201E3B">
        <w:tab/>
        <w:t>Use of MBMS transmission</w:t>
      </w:r>
      <w:bookmarkEnd w:id="827"/>
      <w:bookmarkEnd w:id="828"/>
    </w:p>
    <w:p w14:paraId="68FBF200" w14:textId="77777777" w:rsidR="003902D4" w:rsidRDefault="003902D4" w:rsidP="003902D4">
      <w:pPr>
        <w:keepNext/>
        <w:keepLines/>
        <w:spacing w:before="120"/>
        <w:ind w:left="1134" w:hanging="1134"/>
        <w:outlineLvl w:val="2"/>
        <w:rPr>
          <w:rFonts w:ascii="Arial" w:hAnsi="Arial"/>
          <w:sz w:val="28"/>
        </w:rPr>
      </w:pPr>
      <w:bookmarkStart w:id="834"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4"/>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5"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5"/>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6"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6"/>
    <w:p w14:paraId="3529F286" w14:textId="77777777" w:rsidR="003902D4" w:rsidRDefault="003902D4" w:rsidP="003902D4">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343F0BF0" w14:textId="77777777" w:rsidR="003902D4" w:rsidRDefault="003902D4" w:rsidP="00E972B2">
      <w:pPr>
        <w:pStyle w:val="H6"/>
      </w:pPr>
      <w:r>
        <w:t>System Simulator:</w:t>
      </w:r>
    </w:p>
    <w:p w14:paraId="71B9CFCD" w14:textId="77777777" w:rsidR="003902D4" w:rsidRDefault="003902D4" w:rsidP="00E972B2">
      <w:pPr>
        <w:pStyle w:val="B1"/>
      </w:pPr>
      <w:r>
        <w:t>-</w:t>
      </w:r>
      <w:r>
        <w:tab/>
        <w:t>SS (MCVideo server)</w:t>
      </w:r>
    </w:p>
    <w:p w14:paraId="0065CE9B" w14:textId="77777777" w:rsidR="003902D4" w:rsidRDefault="003902D4"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E972B2">
      <w:pPr>
        <w:pStyle w:val="H6"/>
      </w:pPr>
      <w:r>
        <w:t>IUT:</w:t>
      </w:r>
    </w:p>
    <w:p w14:paraId="7936B2FF" w14:textId="77777777" w:rsidR="003902D4" w:rsidRDefault="003902D4" w:rsidP="00E972B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E972B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E972B2">
      <w:pPr>
        <w:pStyle w:val="B1"/>
      </w:pPr>
      <w:r>
        <w:t>-</w:t>
      </w:r>
      <w:r>
        <w:tab/>
        <w:t>UE States at the end of the preamble</w:t>
      </w:r>
    </w:p>
    <w:p w14:paraId="4D763CFB" w14:textId="77777777" w:rsidR="003902D4" w:rsidRDefault="003902D4" w:rsidP="00E972B2">
      <w:pPr>
        <w:pStyle w:val="B2"/>
      </w:pPr>
      <w:r>
        <w:t>-</w:t>
      </w:r>
      <w:r>
        <w:tab/>
        <w:t>The UE is in E-UTRA Registered, Idle Mode state.</w:t>
      </w:r>
    </w:p>
    <w:p w14:paraId="4C0E34DC" w14:textId="77777777" w:rsidR="003902D4" w:rsidRDefault="003902D4" w:rsidP="00E972B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E972B2">
      <w:pPr>
        <w:pStyle w:val="H6"/>
      </w:pPr>
      <w:r>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63F27DDF" w:rsidR="003902D4" w:rsidRDefault="003902D4" w:rsidP="00E972B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3334F68F" w:rsidR="003902D4" w:rsidRDefault="003902D4" w:rsidP="00E972B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Pr="00201E3B" w:rsidRDefault="00AD62C6" w:rsidP="00784A32"/>
    <w:p w14:paraId="555D8D8C" w14:textId="77777777" w:rsidR="00784A32" w:rsidRPr="00201E3B" w:rsidRDefault="00784A32" w:rsidP="00784A32">
      <w:pPr>
        <w:pStyle w:val="Heading1"/>
      </w:pPr>
      <w:bookmarkStart w:id="837" w:name="_Toc52787597"/>
      <w:bookmarkStart w:id="838" w:name="_Toc52787779"/>
      <w:bookmarkStart w:id="839" w:name="_Toc75907001"/>
      <w:bookmarkStart w:id="840" w:name="_Toc75907338"/>
      <w:bookmarkStart w:id="841" w:name="_Toc84345742"/>
      <w:bookmarkStart w:id="842" w:name="_Toc99871307"/>
      <w:bookmarkStart w:id="843" w:name="_Toc132218542"/>
      <w:r w:rsidRPr="00201E3B">
        <w:t>7</w:t>
      </w:r>
      <w:r w:rsidRPr="00201E3B">
        <w:tab/>
        <w:t>Off-Network Test Scenarios</w:t>
      </w:r>
      <w:bookmarkEnd w:id="837"/>
      <w:bookmarkEnd w:id="838"/>
      <w:bookmarkEnd w:id="839"/>
      <w:bookmarkEnd w:id="840"/>
      <w:bookmarkEnd w:id="841"/>
      <w:bookmarkEnd w:id="842"/>
      <w:bookmarkEnd w:id="843"/>
    </w:p>
    <w:p w14:paraId="7EAEAEC1" w14:textId="77777777" w:rsidR="003902D4" w:rsidRPr="00A27491" w:rsidRDefault="003902D4" w:rsidP="003902D4">
      <w:pPr>
        <w:pStyle w:val="Heading2"/>
      </w:pPr>
      <w:bookmarkStart w:id="844" w:name="_Toc132218543"/>
      <w:r w:rsidRPr="00A27491">
        <w:t>7.1</w:t>
      </w:r>
      <w:r w:rsidRPr="00A27491">
        <w:tab/>
        <w:t>Group Calls</w:t>
      </w:r>
      <w:bookmarkEnd w:id="844"/>
    </w:p>
    <w:p w14:paraId="0E731CA0" w14:textId="77777777" w:rsidR="003902D4" w:rsidRPr="00A27491" w:rsidRDefault="003902D4" w:rsidP="003902D4">
      <w:pPr>
        <w:pStyle w:val="Heading3"/>
      </w:pPr>
      <w:bookmarkStart w:id="845" w:name="_Toc132218544"/>
      <w:r w:rsidRPr="00A27491">
        <w:t>7.1.1</w:t>
      </w:r>
      <w:r w:rsidRPr="00A27491">
        <w:tab/>
        <w:t>Basic Group Calls</w:t>
      </w:r>
      <w:bookmarkEnd w:id="845"/>
    </w:p>
    <w:p w14:paraId="711DD900" w14:textId="77777777" w:rsidR="003902D4" w:rsidRPr="00A27491" w:rsidRDefault="003902D4" w:rsidP="003902D4">
      <w:pPr>
        <w:pStyle w:val="Heading4"/>
      </w:pPr>
      <w:bookmarkStart w:id="846" w:name="_Toc13221854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46"/>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47"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47"/>
    </w:tbl>
    <w:p w14:paraId="49571C19" w14:textId="77777777" w:rsidR="003902D4" w:rsidRPr="00A27491" w:rsidRDefault="003902D4" w:rsidP="003902D4"/>
    <w:p w14:paraId="2DDDC034" w14:textId="77777777" w:rsidR="003902D4" w:rsidRPr="00A27491" w:rsidRDefault="003902D4" w:rsidP="003902D4">
      <w:pPr>
        <w:pStyle w:val="TH"/>
      </w:pPr>
      <w:bookmarkStart w:id="848"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48"/>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49"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49"/>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50" w:name="_Toc13221854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0"/>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51" w:name="_Toc132218547"/>
      <w:r w:rsidRPr="00A27491">
        <w:t>7.1.1.3</w:t>
      </w:r>
      <w:r w:rsidRPr="00A27491">
        <w:tab/>
        <w:t>Off-network / Group Call / Emergency Call / Client Originated (CO)</w:t>
      </w:r>
      <w:bookmarkEnd w:id="851"/>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52" w:name="_Toc132218548"/>
      <w:r w:rsidRPr="00A27491">
        <w:t>7.1.1.4</w:t>
      </w:r>
      <w:r w:rsidRPr="00A27491">
        <w:tab/>
        <w:t>Off-network / Group Call / Emergency Call / Client Terminated (CT)</w:t>
      </w:r>
      <w:bookmarkEnd w:id="852"/>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53" w:name="_Toc132218549"/>
      <w:r w:rsidRPr="00A27491">
        <w:t>7.1.1.5</w:t>
      </w:r>
      <w:r w:rsidRPr="00A27491">
        <w:tab/>
        <w:t>Off-network / Group Call / Imminent Peril Call / Client Originated (CO)</w:t>
      </w:r>
      <w:bookmarkEnd w:id="853"/>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54" w:name="_Toc132218550"/>
      <w:r w:rsidRPr="00A27491">
        <w:t>7.1.1.6</w:t>
      </w:r>
      <w:r w:rsidRPr="00A27491">
        <w:tab/>
        <w:t>Off-network / Group Call / Imminent Peril Call / Client Terminated (CT)</w:t>
      </w:r>
      <w:bookmarkEnd w:id="854"/>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5" w:name="_Toc132218551"/>
      <w:r w:rsidRPr="00A27491">
        <w:t>7.1.2</w:t>
      </w:r>
      <w:r w:rsidRPr="00A27491">
        <w:tab/>
        <w:t>Broadcast Group Calls</w:t>
      </w:r>
      <w:bookmarkEnd w:id="855"/>
    </w:p>
    <w:p w14:paraId="5337BFFB" w14:textId="77777777" w:rsidR="003902D4" w:rsidRPr="00A27491" w:rsidRDefault="003902D4" w:rsidP="003902D4">
      <w:pPr>
        <w:pStyle w:val="Heading4"/>
      </w:pPr>
      <w:bookmarkStart w:id="856" w:name="_Toc132218552"/>
      <w:r w:rsidRPr="00A27491">
        <w:t>7.1.2.1</w:t>
      </w:r>
      <w:r w:rsidRPr="00A27491">
        <w:tab/>
        <w:t>Off-network / Group Call / Broadcast Group Call / Broadcast Group Call Retransmitting / Broadcast Group Call Release / Client Originated (CO)</w:t>
      </w:r>
      <w:bookmarkEnd w:id="856"/>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t>7.1.2.1.3.3</w:t>
      </w:r>
      <w:r w:rsidRPr="00A27491">
        <w:tab/>
        <w:t>Specific message contents</w:t>
      </w:r>
    </w:p>
    <w:p w14:paraId="7479C5AF" w14:textId="77777777" w:rsidR="003902D4" w:rsidRPr="00A27491" w:rsidRDefault="003902D4" w:rsidP="003902D4">
      <w:pPr>
        <w:pStyle w:val="TH"/>
      </w:pPr>
      <w:bookmarkStart w:id="857"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58" w:name="_Hlk100153871"/>
      <w:bookmarkEnd w:id="857"/>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58"/>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59" w:name="_Toc132218553"/>
      <w:r w:rsidRPr="00A27491">
        <w:t>7.1.2.2</w:t>
      </w:r>
      <w:r w:rsidRPr="00A27491">
        <w:tab/>
        <w:t>Off-network / Group Call / Broadcast Group Call / Originator Releases Call / Client Terminated (CT)</w:t>
      </w:r>
      <w:bookmarkEnd w:id="859"/>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60" w:name="_Toc132218554"/>
      <w:r w:rsidRPr="00A27491">
        <w:t>7.2</w:t>
      </w:r>
      <w:r w:rsidRPr="00A27491">
        <w:tab/>
        <w:t>Private Calls</w:t>
      </w:r>
      <w:bookmarkEnd w:id="860"/>
    </w:p>
    <w:p w14:paraId="5E9B9220" w14:textId="77777777" w:rsidR="003902D4" w:rsidRPr="00A27491" w:rsidRDefault="003902D4" w:rsidP="003902D4">
      <w:pPr>
        <w:pStyle w:val="Heading3"/>
        <w:rPr>
          <w:i/>
          <w:iCs/>
        </w:rPr>
      </w:pPr>
      <w:bookmarkStart w:id="861" w:name="_Toc13221855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61"/>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62" w:name="_Hlk100224173"/>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62"/>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63"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63"/>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64" w:name="_Toc132218556"/>
      <w:r w:rsidRPr="00A27491">
        <w:t>7.2.2</w:t>
      </w:r>
      <w:r w:rsidRPr="00A27491">
        <w:tab/>
        <w:t>Off-network / Private Call / Automatic Commencement Mode / Client Terminated (CT)</w:t>
      </w:r>
      <w:bookmarkEnd w:id="864"/>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5" w:name="_Toc132218557"/>
      <w:r w:rsidRPr="00A27491">
        <w:t>7.2.3</w:t>
      </w:r>
      <w:r w:rsidRPr="00A27491">
        <w:tab/>
        <w:t>Off-network / Private Call / Manual Commencement Mode / Call Released before establishment completion / Call request rejected / Call establishment successful / Client Originated (CO)</w:t>
      </w:r>
      <w:bookmarkEnd w:id="865"/>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66" w:name="_Toc132218558"/>
      <w:r w:rsidRPr="00A27491">
        <w:t>7.2.4</w:t>
      </w:r>
      <w:r w:rsidRPr="00A27491">
        <w:tab/>
        <w:t>Off-network / Private Call / Manual Commencement Mode / Client Terminated (CT)</w:t>
      </w:r>
      <w:bookmarkEnd w:id="866"/>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67" w:name="_Toc132218559"/>
      <w:r w:rsidRPr="00A27491">
        <w:t>7.3</w:t>
      </w:r>
      <w:r w:rsidRPr="00A27491">
        <w:tab/>
        <w:t>Emergency Alert</w:t>
      </w:r>
      <w:bookmarkEnd w:id="867"/>
    </w:p>
    <w:p w14:paraId="2F51D744" w14:textId="77777777" w:rsidR="003902D4" w:rsidRPr="00A27491" w:rsidRDefault="003902D4" w:rsidP="003902D4">
      <w:pPr>
        <w:pStyle w:val="Heading3"/>
        <w:rPr>
          <w:i/>
          <w:iCs/>
        </w:rPr>
      </w:pPr>
      <w:bookmarkStart w:id="868" w:name="_Toc132218560"/>
      <w:r w:rsidRPr="00A27491">
        <w:t>7.3.1</w:t>
      </w:r>
      <w:r w:rsidRPr="00A27491">
        <w:tab/>
        <w:t>Off-network / Emergency Alert / Client Originated (CO)</w:t>
      </w:r>
      <w:bookmarkEnd w:id="868"/>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69" w:name="_Toc132218561"/>
      <w:r w:rsidRPr="00A27491">
        <w:t>7.3.2</w:t>
      </w:r>
      <w:r w:rsidRPr="00A27491">
        <w:tab/>
        <w:t>Off-network / Emergency Alert / Client Terminated (CO)</w:t>
      </w:r>
      <w:bookmarkEnd w:id="869"/>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70" w:name="_Toc52787598"/>
      <w:bookmarkStart w:id="871" w:name="_Toc52787780"/>
      <w:bookmarkStart w:id="872" w:name="_Toc75907002"/>
      <w:bookmarkStart w:id="873" w:name="_Toc75907339"/>
      <w:bookmarkStart w:id="874" w:name="_Toc84345743"/>
      <w:bookmarkStart w:id="875" w:name="_Toc99871308"/>
      <w:bookmarkStart w:id="876" w:name="_Toc132218562"/>
      <w:r w:rsidRPr="00201E3B">
        <w:t>Annex A (informative):</w:t>
      </w:r>
      <w:r w:rsidRPr="00201E3B">
        <w:br/>
        <w:t>Change history</w:t>
      </w:r>
      <w:bookmarkEnd w:id="870"/>
      <w:bookmarkEnd w:id="871"/>
      <w:bookmarkEnd w:id="872"/>
      <w:bookmarkEnd w:id="873"/>
      <w:bookmarkEnd w:id="874"/>
      <w:bookmarkEnd w:id="875"/>
      <w:bookmarkEnd w:id="876"/>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3F2FF0">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3F2FF0">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3F2FF0">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3F2FF0">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3F2FF0">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3F2FF0">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3F2FF0">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3F2FF0">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3F2FF0">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3F2FF0">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3F2FF0">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3F2FF0">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3F2FF0">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3F2FF0">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3F2FF0">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3F2FF0">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3F2FF0">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3F2FF0">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3F2FF0">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3F2FF0">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3F2FF0">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3F2FF0">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3F2FF0">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3F2FF0">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3F2FF0">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3F2FF0">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3F2FF0">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3F2FF0">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3F2FF0">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3F2FF0">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3F2FF0">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3F2FF0">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3F2FF0">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3F2FF0">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3F2FF0">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3F2FF0">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3F2FF0">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3F2FF0">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3F2FF0">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3F2FF0">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3F2FF0">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3F2FF0">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9EBBFE9" w14:textId="0D41647D" w:rsidR="00D36110" w:rsidRPr="00201E3B" w:rsidRDefault="00D36110" w:rsidP="00D36110">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2E272E" w14:textId="11FD963A" w:rsidR="00D36110" w:rsidRPr="00201E3B" w:rsidRDefault="00D36110" w:rsidP="00D36110">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A2123D" w14:textId="4878F727"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A271D2" w14:textId="63AE62F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F55FF3" w14:textId="5CF3AC18" w:rsidR="00D36110" w:rsidRPr="00201E3B" w:rsidRDefault="00D36110" w:rsidP="00D36110">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9E33B9" w14:textId="20B8B7CC" w:rsidR="00D36110" w:rsidRPr="00201E3B" w:rsidRDefault="00D36110" w:rsidP="00D36110">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3309C9" w14:textId="341788BB" w:rsidR="00D36110" w:rsidRPr="00201E3B" w:rsidRDefault="00D36110" w:rsidP="00D36110">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0B4C19" w14:textId="05E53019"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731A1A" w14:textId="4472F178"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ABD01B5" w14:textId="1766C957" w:rsidR="00D36110" w:rsidRPr="00201E3B" w:rsidRDefault="00D36110" w:rsidP="00D36110">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72C72A" w14:textId="696FE346" w:rsidR="00D36110" w:rsidRPr="00201E3B" w:rsidRDefault="00D36110" w:rsidP="00D36110">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94F7D5D" w14:textId="08A65FE4" w:rsidR="00D36110" w:rsidRPr="00201E3B" w:rsidRDefault="00D36110" w:rsidP="00D36110">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8909DD" w14:textId="71B95264"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4C3C27" w14:textId="6D9AB8BE"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AC67FA" w14:textId="7D515FA7" w:rsidR="00D36110" w:rsidRPr="00201E3B" w:rsidRDefault="00D36110" w:rsidP="00D36110">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786FE1B" w14:textId="046EF04A" w:rsidR="00D36110" w:rsidRPr="00201E3B" w:rsidRDefault="00D36110" w:rsidP="00D36110">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CF1CD1" w14:textId="63AE38F2" w:rsidR="00D36110" w:rsidRPr="00201E3B" w:rsidRDefault="00D36110" w:rsidP="00D36110">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912A96" w14:textId="2DCB99B8"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01B79DB" w14:textId="76D500B5"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1EC932" w14:textId="7567A7A6" w:rsidR="00D36110" w:rsidRPr="00201E3B" w:rsidRDefault="00D36110" w:rsidP="00D36110">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0945B5" w14:textId="6E783C68" w:rsidR="00D36110" w:rsidRPr="00201E3B" w:rsidRDefault="00D36110" w:rsidP="00D36110">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8C40EA4" w14:textId="656391A9" w:rsidR="00D36110" w:rsidRPr="00201E3B" w:rsidRDefault="00D36110" w:rsidP="00D36110">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47273E9" w14:textId="37D7F283"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D56C50" w14:textId="727F5790"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A91B84" w14:textId="1C251C30" w:rsidR="00D36110" w:rsidRPr="00201E3B" w:rsidRDefault="00D36110" w:rsidP="00D36110">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B6271A" w14:textId="15B26702" w:rsidR="00D36110" w:rsidRPr="00201E3B" w:rsidRDefault="00D36110" w:rsidP="00D36110">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B06E291" w14:textId="1A4F3690" w:rsidR="00D36110" w:rsidRPr="00201E3B" w:rsidRDefault="00D36110" w:rsidP="00D36110">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22EB183" w14:textId="6BECE08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45CCA74" w14:textId="796F111B"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6CF9224" w14:textId="47AEF714" w:rsidR="00D36110" w:rsidRPr="00201E3B" w:rsidRDefault="00D36110" w:rsidP="00D36110">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123F3B" w14:textId="782669B3" w:rsidR="00D36110" w:rsidRPr="00201E3B" w:rsidRDefault="00D36110" w:rsidP="00D36110">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10AD3A" w14:textId="34F02621" w:rsidR="00D36110" w:rsidRPr="00201E3B" w:rsidRDefault="00D36110" w:rsidP="00D36110">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5D2480A" w14:textId="7BF39A6C"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2636E" w14:textId="4B782AA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4D247D" w14:textId="05B2B948" w:rsidR="00D36110" w:rsidRPr="00201E3B" w:rsidRDefault="00D36110" w:rsidP="00D36110">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2066905" w14:textId="74B1FE25" w:rsidR="00D36110" w:rsidRPr="00201E3B" w:rsidRDefault="00D36110" w:rsidP="00D36110">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F7955F" w14:textId="5C09279A" w:rsidR="00D36110" w:rsidRPr="00201E3B" w:rsidRDefault="00D36110" w:rsidP="00D36110">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72A2BF8" w14:textId="66411E1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E57407" w14:textId="6B2CBF82"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A10D74" w14:textId="60B992D1" w:rsidR="00D36110" w:rsidRPr="00201E3B" w:rsidRDefault="00D36110" w:rsidP="00D36110">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B109F7">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B109F7">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3D73E8" w14:textId="77777777" w:rsidR="00D36110" w:rsidRPr="00BB7DF4" w:rsidRDefault="00D36110" w:rsidP="00B109F7">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3944F51" w14:textId="77777777" w:rsidR="00D36110" w:rsidRPr="00BB7DF4" w:rsidRDefault="00D36110" w:rsidP="00B109F7">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B3AD91" w14:textId="77777777" w:rsidR="00D36110" w:rsidRPr="00BB7DF4" w:rsidRDefault="00D36110" w:rsidP="00B109F7">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7167709" w14:textId="77777777" w:rsidR="00D36110" w:rsidRPr="00BB7DF4" w:rsidRDefault="00D36110" w:rsidP="00B109F7">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3E14233" w14:textId="77777777" w:rsidR="00D36110" w:rsidRPr="00BB7DF4" w:rsidRDefault="00D36110" w:rsidP="00B109F7">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B109F7">
            <w:pPr>
              <w:pStyle w:val="TAC"/>
              <w:jc w:val="left"/>
              <w:rPr>
                <w:sz w:val="16"/>
                <w:szCs w:val="16"/>
              </w:rPr>
            </w:pPr>
            <w:r w:rsidRPr="00BB7DF4">
              <w:rPr>
                <w:sz w:val="16"/>
                <w:szCs w:val="16"/>
              </w:rPr>
              <w:t>16.0.0</w:t>
            </w:r>
          </w:p>
        </w:tc>
      </w:tr>
      <w:tr w:rsidR="00E64A8B" w:rsidRPr="00E64A8B" w14:paraId="43FB4D29"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404FC0E9"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880E3"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6560ED" w14:textId="7053FC77" w:rsidR="00E64A8B" w:rsidRDefault="00E64A8B" w:rsidP="00E64A8B">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437C" w14:textId="6F1708EA" w:rsidR="00E64A8B" w:rsidRDefault="00E64A8B" w:rsidP="00E64A8B">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DA849" w14:textId="61BDDD56"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DFA38" w14:textId="13F516D2"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C5205E" w14:textId="7DCB975A" w:rsidR="00E64A8B" w:rsidRDefault="00E64A8B" w:rsidP="00E64A8B">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7790D0" w14:textId="20AFAEB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12EAFAAC"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03637DE5"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17EFA"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D10CEB" w14:textId="61095452" w:rsidR="00E64A8B" w:rsidRDefault="00E64A8B" w:rsidP="00E64A8B">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E973E2" w14:textId="3C79281E" w:rsidR="00E64A8B" w:rsidRDefault="00E64A8B" w:rsidP="00E64A8B">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0F56C7" w14:textId="0F04D8B9"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FA8A" w14:textId="012947F9"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186FB4" w14:textId="3F8C8B1D" w:rsidR="00E64A8B" w:rsidRDefault="00E64A8B" w:rsidP="00E64A8B">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11A0" w14:textId="3C077428"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722E5D58"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5B9F6044"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CEAFF"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FE765" w14:textId="3DF4A7A1" w:rsidR="00E64A8B" w:rsidRDefault="00E64A8B" w:rsidP="00E64A8B">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CCE5B" w14:textId="27BAC199" w:rsidR="00E64A8B" w:rsidRDefault="00E64A8B" w:rsidP="00E64A8B">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F54989" w14:textId="42A1CF84"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12C364" w14:textId="0824765E"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EBD20" w14:textId="0A7E5422" w:rsidR="00E64A8B" w:rsidRDefault="00E64A8B" w:rsidP="00E64A8B">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A60BF" w14:textId="29EA548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C53AD1" w:rsidRPr="00C53AD1" w14:paraId="310F194B" w14:textId="77777777" w:rsidTr="00032262">
        <w:tc>
          <w:tcPr>
            <w:tcW w:w="800" w:type="dxa"/>
            <w:tcBorders>
              <w:top w:val="single" w:sz="4" w:space="0" w:color="auto"/>
              <w:left w:val="single" w:sz="4" w:space="0" w:color="auto"/>
              <w:bottom w:val="single" w:sz="4" w:space="0" w:color="auto"/>
              <w:right w:val="single" w:sz="4" w:space="0" w:color="auto"/>
            </w:tcBorders>
            <w:shd w:val="solid" w:color="FFFFFF" w:fill="auto"/>
          </w:tcPr>
          <w:p w14:paraId="01B0E102" w14:textId="77777777" w:rsidR="00C53AD1" w:rsidRDefault="00C53AD1" w:rsidP="00C53AD1">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4B22F" w14:textId="77777777" w:rsidR="00C53AD1" w:rsidRDefault="00C53AD1" w:rsidP="00C53AD1">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24B894" w14:textId="69514E6B" w:rsidR="00C53AD1" w:rsidRDefault="00C53AD1" w:rsidP="00C53AD1">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FC9C7C7" w14:textId="3DCFF714" w:rsidR="00C53AD1" w:rsidRDefault="00C53AD1" w:rsidP="00C53AD1">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01F81B" w14:textId="6E46826B" w:rsidR="00C53AD1" w:rsidRDefault="00C53AD1" w:rsidP="00C53AD1">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980358" w14:textId="22064001" w:rsidR="00C53AD1" w:rsidRDefault="00C53AD1" w:rsidP="00C53AD1">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3C51138" w14:textId="7C0A9CF1" w:rsidR="00C53AD1" w:rsidRDefault="00C53AD1" w:rsidP="00C53AD1">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3291C5" w14:textId="1B890851" w:rsidR="00C53AD1" w:rsidRDefault="00C53AD1" w:rsidP="00C53AD1">
            <w:pPr>
              <w:pStyle w:val="TAC"/>
              <w:jc w:val="left"/>
              <w:rPr>
                <w:sz w:val="16"/>
                <w:szCs w:val="16"/>
              </w:rPr>
            </w:pPr>
            <w:r>
              <w:rPr>
                <w:sz w:val="16"/>
                <w:szCs w:val="16"/>
              </w:rPr>
              <w:t>16.2.0</w:t>
            </w:r>
          </w:p>
        </w:tc>
      </w:tr>
      <w:tr w:rsidR="00CF5E84" w:rsidRPr="00CF5E84" w14:paraId="63A79EB3" w14:textId="77777777" w:rsidTr="00EA6FB1">
        <w:tc>
          <w:tcPr>
            <w:tcW w:w="800" w:type="dxa"/>
            <w:tcBorders>
              <w:top w:val="single" w:sz="4" w:space="0" w:color="auto"/>
              <w:left w:val="single" w:sz="4" w:space="0" w:color="auto"/>
              <w:bottom w:val="single" w:sz="4" w:space="0" w:color="auto"/>
              <w:right w:val="single" w:sz="4" w:space="0" w:color="auto"/>
            </w:tcBorders>
            <w:shd w:val="solid" w:color="FFFFFF" w:fill="auto"/>
          </w:tcPr>
          <w:p w14:paraId="426331BC" w14:textId="77777777" w:rsidR="00CF5E84" w:rsidRDefault="00CF5E84" w:rsidP="00CF5E84">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7D229" w14:textId="77777777" w:rsidR="00CF5E84" w:rsidRDefault="00CF5E84" w:rsidP="00CF5E84">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9C65911" w14:textId="24A78861" w:rsidR="00CF5E84" w:rsidRDefault="00CF5E84" w:rsidP="00CF5E84">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953C9DA" w14:textId="42597A43" w:rsidR="00CF5E84" w:rsidRDefault="00CF5E84" w:rsidP="00CF5E84">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E738098" w14:textId="7DB43D98" w:rsidR="00CF5E84" w:rsidRDefault="00CF5E84" w:rsidP="00CF5E84">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191D3D" w14:textId="06ABE795" w:rsidR="00CF5E84" w:rsidRDefault="00CF5E84" w:rsidP="00CF5E84">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8374B7" w14:textId="37D36685" w:rsidR="00CF5E84" w:rsidRPr="00CB0866" w:rsidRDefault="00CF5E84" w:rsidP="00CF5E84">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217C3B" w14:textId="77777777" w:rsidR="00CF5E84" w:rsidRDefault="00CF5E84" w:rsidP="00CF5E84">
            <w:pPr>
              <w:pStyle w:val="TAC"/>
              <w:jc w:val="left"/>
              <w:rPr>
                <w:sz w:val="16"/>
                <w:szCs w:val="16"/>
              </w:rPr>
            </w:pPr>
            <w:r>
              <w:rPr>
                <w:sz w:val="16"/>
                <w:szCs w:val="16"/>
              </w:rPr>
              <w:t>16.3.0</w:t>
            </w:r>
          </w:p>
        </w:tc>
      </w:tr>
      <w:tr w:rsidR="00CF5E84" w:rsidRPr="00CF5E84" w14:paraId="2C0928DE" w14:textId="77777777" w:rsidTr="00EA6FB1">
        <w:tc>
          <w:tcPr>
            <w:tcW w:w="800" w:type="dxa"/>
            <w:tcBorders>
              <w:top w:val="single" w:sz="4" w:space="0" w:color="auto"/>
              <w:left w:val="single" w:sz="4" w:space="0" w:color="auto"/>
              <w:bottom w:val="single" w:sz="4" w:space="0" w:color="auto"/>
              <w:right w:val="single" w:sz="4" w:space="0" w:color="auto"/>
            </w:tcBorders>
            <w:shd w:val="solid" w:color="FFFFFF" w:fill="auto"/>
          </w:tcPr>
          <w:p w14:paraId="734798D2" w14:textId="77777777" w:rsidR="00CF5E84" w:rsidRDefault="00CF5E84" w:rsidP="00CF5E84">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A9E6" w14:textId="77777777" w:rsidR="00CF5E84" w:rsidRDefault="00CF5E84" w:rsidP="00CF5E84">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988AEE6" w14:textId="4A27A876" w:rsidR="00CF5E84" w:rsidRDefault="00CF5E84" w:rsidP="00CF5E84">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AA9F4B" w14:textId="0BE0003F" w:rsidR="00CF5E84" w:rsidRDefault="00CF5E84" w:rsidP="00CF5E84">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BADF61D" w14:textId="2B761E72" w:rsidR="00CF5E84" w:rsidRDefault="00CF5E84" w:rsidP="00CF5E84">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BC75F5F" w14:textId="6D7ABFAC" w:rsidR="00CF5E84" w:rsidRDefault="00CF5E84" w:rsidP="00CF5E84">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AA29921" w14:textId="53C37FE6" w:rsidR="00CF5E84" w:rsidRPr="00CB0866" w:rsidRDefault="00CF5E84" w:rsidP="00CF5E84">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943C1" w14:textId="77777777" w:rsidR="00CF5E84" w:rsidRDefault="00CF5E84" w:rsidP="00CF5E84">
            <w:pPr>
              <w:pStyle w:val="TAC"/>
              <w:jc w:val="left"/>
              <w:rPr>
                <w:sz w:val="16"/>
                <w:szCs w:val="16"/>
              </w:rPr>
            </w:pPr>
            <w:r>
              <w:rPr>
                <w:sz w:val="16"/>
                <w:szCs w:val="16"/>
              </w:rPr>
              <w:t>16.3.0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E696F" w14:textId="77777777" w:rsidR="00F34488" w:rsidRDefault="00F34488">
      <w:r>
        <w:separator/>
      </w:r>
    </w:p>
  </w:endnote>
  <w:endnote w:type="continuationSeparator" w:id="0">
    <w:p w14:paraId="15AB0BCC" w14:textId="77777777" w:rsidR="00F34488" w:rsidRDefault="00F34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5B2F0" w14:textId="77777777" w:rsidR="00F34488" w:rsidRDefault="00F34488">
      <w:r>
        <w:separator/>
      </w:r>
    </w:p>
  </w:footnote>
  <w:footnote w:type="continuationSeparator" w:id="0">
    <w:p w14:paraId="2810F0D2" w14:textId="77777777" w:rsidR="00F34488" w:rsidRDefault="00F344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724F18AB"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B1E">
      <w:rPr>
        <w:rFonts w:ascii="Arial" w:hAnsi="Arial" w:cs="Arial"/>
        <w:b/>
        <w:noProof/>
        <w:sz w:val="18"/>
        <w:szCs w:val="18"/>
      </w:rPr>
      <w:t>3GPP TS 36.579-6 V16.3.0 (2023-12)</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3DDBFAB2"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B1E">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1"/>
  </w:num>
  <w:num w:numId="2" w16cid:durableId="50825007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2262"/>
    <w:rsid w:val="00033397"/>
    <w:rsid w:val="00040095"/>
    <w:rsid w:val="00051834"/>
    <w:rsid w:val="00054A22"/>
    <w:rsid w:val="00062023"/>
    <w:rsid w:val="000655A6"/>
    <w:rsid w:val="000670FE"/>
    <w:rsid w:val="00072D76"/>
    <w:rsid w:val="0007574A"/>
    <w:rsid w:val="00080512"/>
    <w:rsid w:val="00095F66"/>
    <w:rsid w:val="000A22D7"/>
    <w:rsid w:val="000C47C3"/>
    <w:rsid w:val="000D58AB"/>
    <w:rsid w:val="000E25AB"/>
    <w:rsid w:val="000E541B"/>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1F2057"/>
    <w:rsid w:val="00201E3B"/>
    <w:rsid w:val="00201E42"/>
    <w:rsid w:val="00213251"/>
    <w:rsid w:val="0022551D"/>
    <w:rsid w:val="00225741"/>
    <w:rsid w:val="002347A2"/>
    <w:rsid w:val="002451E3"/>
    <w:rsid w:val="002514EE"/>
    <w:rsid w:val="002528A9"/>
    <w:rsid w:val="002675F0"/>
    <w:rsid w:val="0027605B"/>
    <w:rsid w:val="00276ABC"/>
    <w:rsid w:val="002A4F7D"/>
    <w:rsid w:val="002B1EC7"/>
    <w:rsid w:val="002B6339"/>
    <w:rsid w:val="002D2E39"/>
    <w:rsid w:val="002E00EE"/>
    <w:rsid w:val="002E640A"/>
    <w:rsid w:val="002E6B18"/>
    <w:rsid w:val="002F1414"/>
    <w:rsid w:val="00301DB1"/>
    <w:rsid w:val="003172DC"/>
    <w:rsid w:val="00320201"/>
    <w:rsid w:val="0033407D"/>
    <w:rsid w:val="00346F82"/>
    <w:rsid w:val="0035462D"/>
    <w:rsid w:val="00354887"/>
    <w:rsid w:val="00355119"/>
    <w:rsid w:val="003765B8"/>
    <w:rsid w:val="003902D4"/>
    <w:rsid w:val="003A350C"/>
    <w:rsid w:val="003C3971"/>
    <w:rsid w:val="003F2FF0"/>
    <w:rsid w:val="003F4465"/>
    <w:rsid w:val="0040702D"/>
    <w:rsid w:val="004144A6"/>
    <w:rsid w:val="0042071A"/>
    <w:rsid w:val="00423334"/>
    <w:rsid w:val="00426F2F"/>
    <w:rsid w:val="00432C8A"/>
    <w:rsid w:val="004345EC"/>
    <w:rsid w:val="0045163D"/>
    <w:rsid w:val="004567BD"/>
    <w:rsid w:val="004631B4"/>
    <w:rsid w:val="00465515"/>
    <w:rsid w:val="00471689"/>
    <w:rsid w:val="00475A5D"/>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E79"/>
    <w:rsid w:val="006A323F"/>
    <w:rsid w:val="006B30D0"/>
    <w:rsid w:val="006B3342"/>
    <w:rsid w:val="006C3D95"/>
    <w:rsid w:val="006D2B1E"/>
    <w:rsid w:val="006E5C86"/>
    <w:rsid w:val="006F7A84"/>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B636C"/>
    <w:rsid w:val="007C3EDC"/>
    <w:rsid w:val="007D20C3"/>
    <w:rsid w:val="007D42EC"/>
    <w:rsid w:val="007E4BE2"/>
    <w:rsid w:val="007F0F4A"/>
    <w:rsid w:val="007F5BF3"/>
    <w:rsid w:val="008028A4"/>
    <w:rsid w:val="00806B2F"/>
    <w:rsid w:val="0081530A"/>
    <w:rsid w:val="008175AC"/>
    <w:rsid w:val="00830747"/>
    <w:rsid w:val="008437A7"/>
    <w:rsid w:val="00855A7B"/>
    <w:rsid w:val="0087351F"/>
    <w:rsid w:val="008739C9"/>
    <w:rsid w:val="008768CA"/>
    <w:rsid w:val="00886417"/>
    <w:rsid w:val="00896C4B"/>
    <w:rsid w:val="008972DB"/>
    <w:rsid w:val="008A5F41"/>
    <w:rsid w:val="008C384C"/>
    <w:rsid w:val="008D6305"/>
    <w:rsid w:val="008F0EE3"/>
    <w:rsid w:val="008F585E"/>
    <w:rsid w:val="0090271F"/>
    <w:rsid w:val="00902E23"/>
    <w:rsid w:val="009114D7"/>
    <w:rsid w:val="0091348E"/>
    <w:rsid w:val="009147D0"/>
    <w:rsid w:val="00917CCB"/>
    <w:rsid w:val="0092398D"/>
    <w:rsid w:val="00942EC2"/>
    <w:rsid w:val="00957743"/>
    <w:rsid w:val="0097259A"/>
    <w:rsid w:val="009A1D55"/>
    <w:rsid w:val="009A56EE"/>
    <w:rsid w:val="009B7B5F"/>
    <w:rsid w:val="009E3B86"/>
    <w:rsid w:val="009F29D3"/>
    <w:rsid w:val="009F37B7"/>
    <w:rsid w:val="00A04A09"/>
    <w:rsid w:val="00A10F02"/>
    <w:rsid w:val="00A164B4"/>
    <w:rsid w:val="00A214D7"/>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E50DC"/>
    <w:rsid w:val="00AE65E2"/>
    <w:rsid w:val="00B056C5"/>
    <w:rsid w:val="00B15449"/>
    <w:rsid w:val="00B20F81"/>
    <w:rsid w:val="00B27479"/>
    <w:rsid w:val="00B33477"/>
    <w:rsid w:val="00B5089C"/>
    <w:rsid w:val="00B82B2E"/>
    <w:rsid w:val="00B8623A"/>
    <w:rsid w:val="00B91CB4"/>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C0037C"/>
    <w:rsid w:val="00C074DD"/>
    <w:rsid w:val="00C1496A"/>
    <w:rsid w:val="00C264FB"/>
    <w:rsid w:val="00C312CA"/>
    <w:rsid w:val="00C31E24"/>
    <w:rsid w:val="00C33079"/>
    <w:rsid w:val="00C3619D"/>
    <w:rsid w:val="00C36A53"/>
    <w:rsid w:val="00C4492D"/>
    <w:rsid w:val="00C45231"/>
    <w:rsid w:val="00C514A1"/>
    <w:rsid w:val="00C53AD1"/>
    <w:rsid w:val="00C630E0"/>
    <w:rsid w:val="00C65F9C"/>
    <w:rsid w:val="00C6792A"/>
    <w:rsid w:val="00C72833"/>
    <w:rsid w:val="00C77067"/>
    <w:rsid w:val="00C80F1D"/>
    <w:rsid w:val="00C8339F"/>
    <w:rsid w:val="00C8539B"/>
    <w:rsid w:val="00C93F40"/>
    <w:rsid w:val="00C95DD0"/>
    <w:rsid w:val="00CA0EC1"/>
    <w:rsid w:val="00CA1B27"/>
    <w:rsid w:val="00CA3D0C"/>
    <w:rsid w:val="00CB438D"/>
    <w:rsid w:val="00CC25D8"/>
    <w:rsid w:val="00CD09A9"/>
    <w:rsid w:val="00CD0B67"/>
    <w:rsid w:val="00CE7E0E"/>
    <w:rsid w:val="00CF48F5"/>
    <w:rsid w:val="00CF5BEA"/>
    <w:rsid w:val="00CF5E84"/>
    <w:rsid w:val="00D03080"/>
    <w:rsid w:val="00D16DCA"/>
    <w:rsid w:val="00D24726"/>
    <w:rsid w:val="00D35E6A"/>
    <w:rsid w:val="00D36110"/>
    <w:rsid w:val="00D46F10"/>
    <w:rsid w:val="00D47391"/>
    <w:rsid w:val="00D57972"/>
    <w:rsid w:val="00D57CA3"/>
    <w:rsid w:val="00D65C76"/>
    <w:rsid w:val="00D675A9"/>
    <w:rsid w:val="00D738D6"/>
    <w:rsid w:val="00D74F31"/>
    <w:rsid w:val="00D755EB"/>
    <w:rsid w:val="00D76048"/>
    <w:rsid w:val="00D83AAD"/>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26A4"/>
    <w:rsid w:val="00E437C0"/>
    <w:rsid w:val="00E44582"/>
    <w:rsid w:val="00E51017"/>
    <w:rsid w:val="00E64A8B"/>
    <w:rsid w:val="00E66119"/>
    <w:rsid w:val="00E7471A"/>
    <w:rsid w:val="00E77645"/>
    <w:rsid w:val="00E87B9C"/>
    <w:rsid w:val="00E93EF2"/>
    <w:rsid w:val="00E972B2"/>
    <w:rsid w:val="00EA15B0"/>
    <w:rsid w:val="00EA5EA7"/>
    <w:rsid w:val="00EA6AFF"/>
    <w:rsid w:val="00EA6FB1"/>
    <w:rsid w:val="00EB5F99"/>
    <w:rsid w:val="00EC4A25"/>
    <w:rsid w:val="00EE2F01"/>
    <w:rsid w:val="00F0256D"/>
    <w:rsid w:val="00F025A2"/>
    <w:rsid w:val="00F04712"/>
    <w:rsid w:val="00F13360"/>
    <w:rsid w:val="00F16398"/>
    <w:rsid w:val="00F22EC7"/>
    <w:rsid w:val="00F325C8"/>
    <w:rsid w:val="00F3448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14D7"/>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A214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A214D7"/>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A214D7"/>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A214D7"/>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A214D7"/>
    <w:pPr>
      <w:ind w:left="1701" w:hanging="1701"/>
      <w:outlineLvl w:val="4"/>
    </w:pPr>
    <w:rPr>
      <w:sz w:val="22"/>
    </w:rPr>
  </w:style>
  <w:style w:type="paragraph" w:styleId="Heading6">
    <w:name w:val="heading 6"/>
    <w:aliases w:val="T1,Header 6"/>
    <w:basedOn w:val="H6"/>
    <w:next w:val="Normal"/>
    <w:link w:val="Heading6Char"/>
    <w:qFormat/>
    <w:rsid w:val="00A214D7"/>
    <w:pPr>
      <w:outlineLvl w:val="5"/>
    </w:pPr>
  </w:style>
  <w:style w:type="paragraph" w:styleId="Heading7">
    <w:name w:val="heading 7"/>
    <w:basedOn w:val="H6"/>
    <w:next w:val="Normal"/>
    <w:link w:val="Heading7Char"/>
    <w:qFormat/>
    <w:rsid w:val="00A214D7"/>
    <w:pPr>
      <w:outlineLvl w:val="6"/>
    </w:pPr>
  </w:style>
  <w:style w:type="paragraph" w:styleId="Heading8">
    <w:name w:val="heading 8"/>
    <w:basedOn w:val="Heading1"/>
    <w:next w:val="Normal"/>
    <w:link w:val="Heading8Char"/>
    <w:qFormat/>
    <w:rsid w:val="00A214D7"/>
    <w:pPr>
      <w:ind w:left="0" w:firstLine="0"/>
      <w:outlineLvl w:val="7"/>
    </w:pPr>
  </w:style>
  <w:style w:type="paragraph" w:styleId="Heading9">
    <w:name w:val="heading 9"/>
    <w:basedOn w:val="Heading8"/>
    <w:next w:val="Normal"/>
    <w:link w:val="Heading9Char"/>
    <w:qFormat/>
    <w:rsid w:val="00A214D7"/>
    <w:pPr>
      <w:outlineLvl w:val="8"/>
    </w:pPr>
  </w:style>
  <w:style w:type="character" w:default="1" w:styleId="DefaultParagraphFont">
    <w:name w:val="Default Paragraph Font"/>
    <w:semiHidden/>
    <w:rsid w:val="00A214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14D7"/>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A214D7"/>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A214D7"/>
    <w:pPr>
      <w:ind w:left="1418" w:hanging="1418"/>
    </w:pPr>
  </w:style>
  <w:style w:type="paragraph" w:styleId="TOC8">
    <w:name w:val="toc 8"/>
    <w:basedOn w:val="TOC1"/>
    <w:rsid w:val="00A214D7"/>
    <w:pPr>
      <w:spacing w:before="180"/>
      <w:ind w:left="2693" w:hanging="2693"/>
    </w:pPr>
    <w:rPr>
      <w:b/>
    </w:rPr>
  </w:style>
  <w:style w:type="paragraph" w:styleId="TOC1">
    <w:name w:val="toc 1"/>
    <w:rsid w:val="00A214D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214D7"/>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A214D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214D7"/>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A214D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214D7"/>
    <w:pPr>
      <w:ind w:left="1701" w:hanging="1701"/>
    </w:pPr>
  </w:style>
  <w:style w:type="paragraph" w:styleId="TOC4">
    <w:name w:val="toc 4"/>
    <w:basedOn w:val="TOC3"/>
    <w:rsid w:val="00A214D7"/>
    <w:pPr>
      <w:ind w:left="1418" w:hanging="1418"/>
    </w:pPr>
  </w:style>
  <w:style w:type="paragraph" w:styleId="TOC3">
    <w:name w:val="toc 3"/>
    <w:basedOn w:val="TOC2"/>
    <w:rsid w:val="00A214D7"/>
    <w:pPr>
      <w:ind w:left="1134" w:hanging="1134"/>
    </w:pPr>
  </w:style>
  <w:style w:type="paragraph" w:styleId="TOC2">
    <w:name w:val="toc 2"/>
    <w:basedOn w:val="TOC1"/>
    <w:rsid w:val="00A214D7"/>
    <w:pPr>
      <w:keepNext w:val="0"/>
      <w:spacing w:before="0"/>
      <w:ind w:left="851" w:hanging="851"/>
    </w:pPr>
    <w:rPr>
      <w:sz w:val="20"/>
    </w:rPr>
  </w:style>
  <w:style w:type="paragraph" w:styleId="Footer">
    <w:name w:val="footer"/>
    <w:basedOn w:val="Header"/>
    <w:link w:val="FooterChar"/>
    <w:rsid w:val="00A214D7"/>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A214D7"/>
    <w:pPr>
      <w:outlineLvl w:val="9"/>
    </w:pPr>
  </w:style>
  <w:style w:type="paragraph" w:customStyle="1" w:styleId="NF">
    <w:name w:val="NF"/>
    <w:basedOn w:val="NO"/>
    <w:rsid w:val="00A214D7"/>
    <w:pPr>
      <w:keepNext/>
      <w:spacing w:after="0"/>
    </w:pPr>
    <w:rPr>
      <w:rFonts w:ascii="Arial" w:hAnsi="Arial"/>
      <w:sz w:val="18"/>
    </w:rPr>
  </w:style>
  <w:style w:type="paragraph" w:customStyle="1" w:styleId="NO">
    <w:name w:val="NO"/>
    <w:basedOn w:val="Normal"/>
    <w:link w:val="NOChar2"/>
    <w:rsid w:val="00A214D7"/>
    <w:pPr>
      <w:keepLines/>
      <w:ind w:left="1135" w:hanging="851"/>
    </w:pPr>
  </w:style>
  <w:style w:type="character" w:customStyle="1" w:styleId="NOChar2">
    <w:name w:val="NO Char2"/>
    <w:link w:val="NO"/>
    <w:locked/>
    <w:rsid w:val="00784A32"/>
  </w:style>
  <w:style w:type="paragraph" w:customStyle="1" w:styleId="PL">
    <w:name w:val="PL"/>
    <w:link w:val="PLChar"/>
    <w:rsid w:val="00A214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A214D7"/>
    <w:pPr>
      <w:jc w:val="right"/>
    </w:pPr>
  </w:style>
  <w:style w:type="paragraph" w:customStyle="1" w:styleId="TAL">
    <w:name w:val="TAL"/>
    <w:basedOn w:val="Normal"/>
    <w:link w:val="TALChar"/>
    <w:rsid w:val="00A214D7"/>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A214D7"/>
    <w:rPr>
      <w:b/>
    </w:rPr>
  </w:style>
  <w:style w:type="paragraph" w:customStyle="1" w:styleId="TAC">
    <w:name w:val="TAC"/>
    <w:basedOn w:val="TAL"/>
    <w:link w:val="TACCar"/>
    <w:rsid w:val="00A214D7"/>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A214D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214D7"/>
    <w:pPr>
      <w:keepLines/>
      <w:ind w:left="1702" w:hanging="1418"/>
    </w:pPr>
  </w:style>
  <w:style w:type="character" w:customStyle="1" w:styleId="EXCar">
    <w:name w:val="EX Car"/>
    <w:link w:val="EX"/>
    <w:rsid w:val="00784A32"/>
  </w:style>
  <w:style w:type="paragraph" w:customStyle="1" w:styleId="FP">
    <w:name w:val="FP"/>
    <w:basedOn w:val="Normal"/>
    <w:rsid w:val="00A214D7"/>
    <w:pPr>
      <w:spacing w:after="0"/>
    </w:pPr>
  </w:style>
  <w:style w:type="paragraph" w:customStyle="1" w:styleId="NW">
    <w:name w:val="NW"/>
    <w:basedOn w:val="NO"/>
    <w:rsid w:val="00A214D7"/>
    <w:pPr>
      <w:spacing w:after="0"/>
    </w:pPr>
  </w:style>
  <w:style w:type="paragraph" w:customStyle="1" w:styleId="EW">
    <w:name w:val="EW"/>
    <w:basedOn w:val="EX"/>
    <w:rsid w:val="00A214D7"/>
    <w:pPr>
      <w:spacing w:after="0"/>
    </w:pPr>
  </w:style>
  <w:style w:type="paragraph" w:customStyle="1" w:styleId="B1">
    <w:name w:val="B1"/>
    <w:basedOn w:val="List"/>
    <w:link w:val="B1Char2"/>
    <w:rsid w:val="00A214D7"/>
  </w:style>
  <w:style w:type="paragraph" w:styleId="List">
    <w:name w:val="List"/>
    <w:basedOn w:val="Normal"/>
    <w:link w:val="ListChar1"/>
    <w:rsid w:val="00A214D7"/>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A214D7"/>
    <w:pPr>
      <w:ind w:left="1985" w:hanging="1985"/>
    </w:pPr>
  </w:style>
  <w:style w:type="paragraph" w:styleId="TOC7">
    <w:name w:val="toc 7"/>
    <w:basedOn w:val="TOC6"/>
    <w:next w:val="Normal"/>
    <w:rsid w:val="00A214D7"/>
    <w:pPr>
      <w:ind w:left="2268" w:hanging="2268"/>
    </w:pPr>
  </w:style>
  <w:style w:type="paragraph" w:customStyle="1" w:styleId="EditorsNote">
    <w:name w:val="Editor's Note"/>
    <w:aliases w:val="EN,Editor's Noteormal"/>
    <w:basedOn w:val="NO"/>
    <w:link w:val="EditorsNoteChar"/>
    <w:rsid w:val="00A214D7"/>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A214D7"/>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A214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214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214D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214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214D7"/>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A214D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214D7"/>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A214D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214D7"/>
  </w:style>
  <w:style w:type="paragraph" w:styleId="List2">
    <w:name w:val="List 2"/>
    <w:basedOn w:val="List"/>
    <w:link w:val="List2Char"/>
    <w:rsid w:val="00A214D7"/>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A214D7"/>
  </w:style>
  <w:style w:type="paragraph" w:styleId="List3">
    <w:name w:val="List 3"/>
    <w:basedOn w:val="List2"/>
    <w:link w:val="List3Char"/>
    <w:rsid w:val="00A214D7"/>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A214D7"/>
  </w:style>
  <w:style w:type="paragraph" w:styleId="List4">
    <w:name w:val="List 4"/>
    <w:basedOn w:val="List3"/>
    <w:rsid w:val="00A214D7"/>
    <w:pPr>
      <w:ind w:left="1418"/>
    </w:pPr>
  </w:style>
  <w:style w:type="character" w:customStyle="1" w:styleId="B4Char">
    <w:name w:val="B4 Char"/>
    <w:link w:val="B4"/>
    <w:qFormat/>
    <w:rsid w:val="00784A32"/>
  </w:style>
  <w:style w:type="paragraph" w:customStyle="1" w:styleId="B5">
    <w:name w:val="B5"/>
    <w:basedOn w:val="List5"/>
    <w:link w:val="B5Char"/>
    <w:rsid w:val="00A214D7"/>
  </w:style>
  <w:style w:type="paragraph" w:styleId="List5">
    <w:name w:val="List 5"/>
    <w:basedOn w:val="List4"/>
    <w:rsid w:val="00A214D7"/>
    <w:pPr>
      <w:ind w:left="1702"/>
    </w:pPr>
  </w:style>
  <w:style w:type="character" w:customStyle="1" w:styleId="B5Char">
    <w:name w:val="B5 Char"/>
    <w:link w:val="B5"/>
    <w:qFormat/>
    <w:rsid w:val="00784A32"/>
  </w:style>
  <w:style w:type="paragraph" w:customStyle="1" w:styleId="ZTD">
    <w:name w:val="ZTD"/>
    <w:basedOn w:val="ZB"/>
    <w:rsid w:val="00A214D7"/>
    <w:pPr>
      <w:framePr w:hRule="auto" w:wrap="notBeside" w:y="852"/>
    </w:pPr>
    <w:rPr>
      <w:i w:val="0"/>
      <w:sz w:val="40"/>
    </w:rPr>
  </w:style>
  <w:style w:type="paragraph" w:customStyle="1" w:styleId="ZV">
    <w:name w:val="ZV"/>
    <w:basedOn w:val="ZU"/>
    <w:rsid w:val="00A214D7"/>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A214D7"/>
    <w:pPr>
      <w:ind w:left="284"/>
    </w:pPr>
  </w:style>
  <w:style w:type="paragraph" w:styleId="Index1">
    <w:name w:val="index 1"/>
    <w:basedOn w:val="Normal"/>
    <w:rsid w:val="00A214D7"/>
    <w:pPr>
      <w:keepLines/>
      <w:spacing w:after="0"/>
    </w:pPr>
  </w:style>
  <w:style w:type="paragraph" w:styleId="ListNumber2">
    <w:name w:val="List Number 2"/>
    <w:basedOn w:val="ListNumber"/>
    <w:rsid w:val="00A214D7"/>
    <w:pPr>
      <w:ind w:left="851"/>
    </w:pPr>
  </w:style>
  <w:style w:type="paragraph" w:styleId="ListNumber">
    <w:name w:val="List Number"/>
    <w:basedOn w:val="List"/>
    <w:rsid w:val="00A214D7"/>
  </w:style>
  <w:style w:type="character" w:styleId="FootnoteReference">
    <w:name w:val="footnote reference"/>
    <w:basedOn w:val="DefaultParagraphFont"/>
    <w:rsid w:val="00A214D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214D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A214D7"/>
    <w:pPr>
      <w:ind w:left="851"/>
    </w:pPr>
  </w:style>
  <w:style w:type="paragraph" w:styleId="ListBullet">
    <w:name w:val="List Bullet"/>
    <w:aliases w:val="UL"/>
    <w:basedOn w:val="List"/>
    <w:rsid w:val="00A214D7"/>
  </w:style>
  <w:style w:type="paragraph" w:styleId="ListBullet3">
    <w:name w:val="List Bullet 3"/>
    <w:basedOn w:val="ListBullet2"/>
    <w:rsid w:val="00A214D7"/>
    <w:pPr>
      <w:ind w:left="1135"/>
    </w:pPr>
  </w:style>
  <w:style w:type="paragraph" w:styleId="ListBullet4">
    <w:name w:val="List Bullet 4"/>
    <w:basedOn w:val="ListBullet3"/>
    <w:rsid w:val="00A214D7"/>
    <w:pPr>
      <w:ind w:left="1418"/>
    </w:pPr>
  </w:style>
  <w:style w:type="paragraph" w:styleId="ListBullet5">
    <w:name w:val="List Bullet 5"/>
    <w:basedOn w:val="ListBullet4"/>
    <w:rsid w:val="00A214D7"/>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87351F"/>
    <w:pPr>
      <w:ind w:left="1418" w:hanging="1418"/>
    </w:pPr>
    <w:rPr>
      <w:rFonts w:eastAsia="MS Mincho"/>
    </w:rPr>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799611932">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66802609">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hyperlink" Target="https://nistgov-my.sharepoint.com/personal/jdk3_nist_gov/Documents/dev/null" TargetMode="Externa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yperlink" Target="https://nistgov-my.sharepoint.com/personal/jdk3_nist_gov/Documents/dev/null" TargetMode="Externa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855</TotalTime>
  <Pages>91</Pages>
  <Words>176038</Words>
  <Characters>1003418</Characters>
  <Application>Microsoft Office Word</Application>
  <DocSecurity>0</DocSecurity>
  <Lines>8361</Lines>
  <Paragraphs>2354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1177102</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7478</cp:lastModifiedBy>
  <cp:revision>51</cp:revision>
  <cp:lastPrinted>2019-02-25T15:05:00Z</cp:lastPrinted>
  <dcterms:created xsi:type="dcterms:W3CDTF">2023-03-30T10:33:00Z</dcterms:created>
  <dcterms:modified xsi:type="dcterms:W3CDTF">2024-01-03T18:17:00Z</dcterms:modified>
</cp:coreProperties>
</file>