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66AD0CA9"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CB0866">
        <w:rPr>
          <w:noProof w:val="0"/>
        </w:rPr>
        <w:t>3</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BA4CCE">
        <w:rPr>
          <w:noProof w:val="0"/>
          <w:sz w:val="32"/>
        </w:rPr>
        <w:t>3</w:t>
      </w:r>
      <w:r w:rsidR="00080512" w:rsidRPr="00BF2633">
        <w:rPr>
          <w:noProof w:val="0"/>
          <w:sz w:val="32"/>
        </w:rPr>
        <w:t>-</w:t>
      </w:r>
      <w:r w:rsidR="00CB0866">
        <w:rPr>
          <w:noProof w:val="0"/>
          <w:sz w:val="32"/>
        </w:rPr>
        <w:t>12</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77777777" w:rsidR="00614FDF" w:rsidRPr="00BF2633" w:rsidRDefault="00E4290B"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25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6885B54"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BA4CCE">
        <w:rPr>
          <w:sz w:val="18"/>
        </w:rPr>
        <w:t>3</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pPr>
      <w:r w:rsidRPr="00BF2633">
        <w:t>CUT</w:t>
      </w:r>
      <w:r w:rsidRPr="00BF2633">
        <w:tab/>
        <w:t>Client Under Test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7777777" w:rsidR="004066DA" w:rsidRPr="00BF2633" w:rsidRDefault="004066DA" w:rsidP="004066DA">
      <w:pPr>
        <w:pStyle w:val="EW"/>
      </w:pPr>
      <w:r w:rsidRPr="00BF2633">
        <w:t>SUT</w:t>
      </w:r>
      <w:r w:rsidRPr="00BF2633">
        <w:tab/>
        <w:t>Server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8614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Manual Commencement Mode / Client </w:t>
            </w:r>
            <w:r w:rsidRPr="00BF2633">
              <w:rPr>
                <w:sz w:val="16"/>
                <w:szCs w:val="16"/>
              </w:rPr>
              <w:lastRenderedPageBreak/>
              <w:t>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lastRenderedPageBreak/>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 xml:space="preserve">Client </w:t>
            </w:r>
            <w:r w:rsidRPr="009E3350">
              <w:rPr>
                <w:noProof/>
                <w:sz w:val="16"/>
                <w:szCs w:val="16"/>
              </w:rPr>
              <w:lastRenderedPageBreak/>
              <w:t>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lastRenderedPageBreak/>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lastRenderedPageBreak/>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lastRenderedPageBreak/>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lastRenderedPageBreak/>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w:t>
            </w:r>
            <w:r w:rsidRPr="00BF2633">
              <w:rPr>
                <w:sz w:val="16"/>
                <w:szCs w:val="16"/>
              </w:rPr>
              <w:lastRenderedPageBreak/>
              <w:t>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lastRenderedPageBreak/>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rPr>
            </w:pPr>
            <w:r>
              <w:rPr>
                <w:b/>
                <w:sz w:val="16"/>
                <w:szCs w:val="16"/>
              </w:rPr>
              <w:t xml:space="preserve">MCVideo 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A2D8C"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977770"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4B1583" w:rsidRPr="00BF263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4B1583"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4B1583" w:rsidRPr="000F28DF" w:rsidRDefault="004B1583" w:rsidP="004B1583">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4B1583" w:rsidRPr="000F28DF" w:rsidRDefault="004B1583" w:rsidP="004B1583">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4B1583" w:rsidRPr="00BF2633" w:rsidRDefault="004B1583" w:rsidP="004B1583">
            <w:pPr>
              <w:pStyle w:val="TAL"/>
              <w:keepNext w:val="0"/>
              <w:keepLines w:val="0"/>
              <w:rPr>
                <w:sz w:val="16"/>
                <w:szCs w:val="16"/>
              </w:rPr>
            </w:pPr>
          </w:p>
        </w:tc>
      </w:tr>
      <w:tr w:rsidR="004B1583"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4B1583" w:rsidRPr="000F28DF" w:rsidRDefault="004B1583" w:rsidP="004B1583">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4B1583" w:rsidRPr="000F28DF" w:rsidRDefault="004B1583" w:rsidP="004B1583">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4B1583" w:rsidRPr="00BF2633" w:rsidRDefault="004B1583" w:rsidP="004B1583">
            <w:pPr>
              <w:pStyle w:val="TAL"/>
              <w:keepNext w:val="0"/>
              <w:keepLines w:val="0"/>
              <w:rPr>
                <w:sz w:val="16"/>
                <w:szCs w:val="16"/>
              </w:rPr>
            </w:pPr>
          </w:p>
        </w:tc>
      </w:tr>
      <w:tr w:rsidR="004B1583"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4B1583" w:rsidRPr="000F28DF" w:rsidRDefault="004B1583" w:rsidP="004B1583">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4B1583" w:rsidRPr="000F28DF" w:rsidRDefault="004B1583" w:rsidP="004B1583">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4B1583" w:rsidRPr="00BF2633" w:rsidRDefault="004B1583" w:rsidP="004B1583">
            <w:pPr>
              <w:pStyle w:val="TAL"/>
              <w:keepNext w:val="0"/>
              <w:keepLines w:val="0"/>
              <w:rPr>
                <w:sz w:val="16"/>
                <w:szCs w:val="16"/>
              </w:rPr>
            </w:pPr>
          </w:p>
        </w:tc>
      </w:tr>
      <w:tr w:rsidR="004B1583"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4B1583" w:rsidRPr="000F28DF" w:rsidRDefault="004B1583" w:rsidP="004B1583">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4B1583" w:rsidRPr="000F28DF" w:rsidRDefault="004B1583" w:rsidP="004B1583">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4B1583" w:rsidRDefault="004B1583" w:rsidP="004B1583">
            <w:pPr>
              <w:pStyle w:val="TAL"/>
              <w:keepNext w:val="0"/>
              <w:keepLines w:val="0"/>
              <w:rPr>
                <w:sz w:val="16"/>
                <w:szCs w:val="16"/>
              </w:rPr>
            </w:pPr>
            <w:r>
              <w:rPr>
                <w:sz w:val="16"/>
                <w:szCs w:val="16"/>
              </w:rPr>
              <w:t>IUT is MCVideo Client</w:t>
            </w:r>
          </w:p>
          <w:p w14:paraId="44F21C50" w14:textId="7CE1F18E"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4B1583" w:rsidRPr="00BF2633" w:rsidRDefault="004B1583" w:rsidP="004B1583">
            <w:pPr>
              <w:pStyle w:val="TAL"/>
              <w:keepNext w:val="0"/>
              <w:keepLines w:val="0"/>
              <w:rPr>
                <w:sz w:val="16"/>
                <w:szCs w:val="16"/>
              </w:rPr>
            </w:pPr>
          </w:p>
        </w:tc>
      </w:tr>
      <w:tr w:rsidR="004B1583"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4B1583" w:rsidRPr="000F28DF" w:rsidRDefault="004B1583" w:rsidP="004B1583">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4B1583" w:rsidRPr="000F28DF" w:rsidRDefault="004B1583" w:rsidP="004B1583">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4B1583" w:rsidRDefault="004B1583" w:rsidP="004B1583">
            <w:pPr>
              <w:pStyle w:val="TAL"/>
              <w:keepNext w:val="0"/>
              <w:keepLines w:val="0"/>
              <w:rPr>
                <w:sz w:val="16"/>
                <w:szCs w:val="16"/>
              </w:rPr>
            </w:pPr>
            <w:r>
              <w:rPr>
                <w:sz w:val="16"/>
                <w:szCs w:val="16"/>
              </w:rPr>
              <w:t>IUT is MCVideo Client</w:t>
            </w:r>
          </w:p>
          <w:p w14:paraId="33BA6577" w14:textId="4E099412"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4B1583" w:rsidRPr="00BF2633" w:rsidRDefault="004B1583" w:rsidP="004B1583">
            <w:pPr>
              <w:pStyle w:val="TAL"/>
              <w:keepNext w:val="0"/>
              <w:keepLines w:val="0"/>
              <w:rPr>
                <w:sz w:val="16"/>
                <w:szCs w:val="16"/>
              </w:rPr>
            </w:pPr>
          </w:p>
        </w:tc>
      </w:tr>
      <w:tr w:rsidR="004B1583"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4B1583" w:rsidRPr="000F28DF" w:rsidRDefault="004B1583" w:rsidP="004B1583">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4B1583" w:rsidRPr="000F28DF" w:rsidRDefault="004B1583" w:rsidP="004B1583">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4B1583" w:rsidRDefault="004B1583" w:rsidP="004B1583">
            <w:pPr>
              <w:pStyle w:val="TAL"/>
              <w:keepNext w:val="0"/>
              <w:keepLines w:val="0"/>
              <w:rPr>
                <w:sz w:val="16"/>
                <w:szCs w:val="16"/>
              </w:rPr>
            </w:pPr>
            <w:r>
              <w:rPr>
                <w:sz w:val="16"/>
                <w:szCs w:val="16"/>
              </w:rPr>
              <w:t>IUT is MCVideo Client</w:t>
            </w:r>
          </w:p>
          <w:p w14:paraId="2E46AD55" w14:textId="363753EB"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4B1583" w:rsidRPr="00BF2633" w:rsidRDefault="004B1583" w:rsidP="004B1583">
            <w:pPr>
              <w:pStyle w:val="TAL"/>
              <w:keepNext w:val="0"/>
              <w:keepLines w:val="0"/>
              <w:rPr>
                <w:sz w:val="16"/>
                <w:szCs w:val="16"/>
              </w:rPr>
            </w:pPr>
          </w:p>
        </w:tc>
      </w:tr>
      <w:tr w:rsidR="004B1583"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4B1583" w:rsidRPr="000F28DF" w:rsidRDefault="004B1583" w:rsidP="004B1583">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4B1583" w:rsidRPr="000F28DF" w:rsidRDefault="004B1583" w:rsidP="004B1583">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4B1583" w:rsidRDefault="004B1583" w:rsidP="004B1583">
            <w:pPr>
              <w:pStyle w:val="TAL"/>
              <w:keepNext w:val="0"/>
              <w:keepLines w:val="0"/>
              <w:rPr>
                <w:sz w:val="16"/>
                <w:szCs w:val="16"/>
              </w:rPr>
            </w:pPr>
            <w:r>
              <w:rPr>
                <w:sz w:val="16"/>
                <w:szCs w:val="16"/>
              </w:rPr>
              <w:t>IUT is MCVideo Client</w:t>
            </w:r>
          </w:p>
          <w:p w14:paraId="3C45C3C8" w14:textId="52BE78B7"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4B1583" w:rsidRPr="00BF2633" w:rsidRDefault="004B1583" w:rsidP="004B1583">
            <w:pPr>
              <w:pStyle w:val="TAL"/>
              <w:keepNext w:val="0"/>
              <w:keepLines w:val="0"/>
              <w:rPr>
                <w:sz w:val="16"/>
                <w:szCs w:val="16"/>
              </w:rPr>
            </w:pPr>
          </w:p>
        </w:tc>
      </w:tr>
      <w:tr w:rsidR="004B1583"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4B1583" w:rsidRPr="000F28DF" w:rsidRDefault="004B1583" w:rsidP="004B1583">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4B1583" w:rsidRPr="000F28DF" w:rsidRDefault="004B1583" w:rsidP="004B1583">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4B1583" w:rsidRDefault="004B1583" w:rsidP="004B1583">
            <w:pPr>
              <w:pStyle w:val="TAL"/>
              <w:keepNext w:val="0"/>
              <w:keepLines w:val="0"/>
              <w:rPr>
                <w:sz w:val="16"/>
                <w:szCs w:val="16"/>
              </w:rPr>
            </w:pPr>
            <w:r>
              <w:rPr>
                <w:sz w:val="16"/>
                <w:szCs w:val="16"/>
              </w:rPr>
              <w:t>IUT is MCVideo Client</w:t>
            </w:r>
          </w:p>
          <w:p w14:paraId="3A018F85" w14:textId="4F268050"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4B1583" w:rsidRPr="00BF2633" w:rsidRDefault="004B1583" w:rsidP="004B1583">
            <w:pPr>
              <w:pStyle w:val="TAL"/>
              <w:keepNext w:val="0"/>
              <w:keepLines w:val="0"/>
              <w:rPr>
                <w:sz w:val="16"/>
                <w:szCs w:val="16"/>
              </w:rPr>
            </w:pPr>
          </w:p>
        </w:tc>
      </w:tr>
      <w:tr w:rsidR="004B1583"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4B1583" w:rsidRPr="000F28DF" w:rsidRDefault="004B1583" w:rsidP="004B1583">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4B1583" w:rsidRPr="000F28DF" w:rsidRDefault="004B1583" w:rsidP="004B1583">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4B1583" w:rsidRDefault="004B1583" w:rsidP="004B1583">
            <w:pPr>
              <w:pStyle w:val="TAL"/>
              <w:keepNext w:val="0"/>
              <w:keepLines w:val="0"/>
              <w:rPr>
                <w:sz w:val="16"/>
                <w:szCs w:val="16"/>
              </w:rPr>
            </w:pPr>
            <w:r>
              <w:rPr>
                <w:sz w:val="16"/>
                <w:szCs w:val="16"/>
              </w:rPr>
              <w:t>IUT is MCVideo Client</w:t>
            </w:r>
          </w:p>
          <w:p w14:paraId="6EB0E81C" w14:textId="25028F47"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4B1583" w:rsidRPr="00BF2633" w:rsidRDefault="004B1583" w:rsidP="004B1583">
            <w:pPr>
              <w:pStyle w:val="TAL"/>
              <w:keepNext w:val="0"/>
              <w:keepLines w:val="0"/>
              <w:rPr>
                <w:sz w:val="16"/>
                <w:szCs w:val="16"/>
              </w:rPr>
            </w:pPr>
          </w:p>
        </w:tc>
      </w:tr>
      <w:tr w:rsidR="004B1583"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4B1583" w:rsidRPr="000F28DF" w:rsidRDefault="004B1583" w:rsidP="004B1583">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4B1583" w:rsidRPr="000F28DF" w:rsidRDefault="004B1583" w:rsidP="004B1583">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4B1583" w:rsidRPr="00BF2633" w:rsidRDefault="004B1583" w:rsidP="004B1583">
            <w:pPr>
              <w:pStyle w:val="TAL"/>
              <w:keepNext w:val="0"/>
              <w:keepLines w:val="0"/>
              <w:rPr>
                <w:sz w:val="16"/>
                <w:szCs w:val="16"/>
              </w:rPr>
            </w:pPr>
          </w:p>
        </w:tc>
      </w:tr>
      <w:tr w:rsidR="004B1583"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4B1583" w:rsidRPr="000F28DF" w:rsidRDefault="004B1583" w:rsidP="004B1583">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4B1583" w:rsidRPr="000F28DF" w:rsidRDefault="004B1583" w:rsidP="004B1583">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4B1583" w:rsidRDefault="004B1583" w:rsidP="004B1583">
            <w:pPr>
              <w:pStyle w:val="TAL"/>
              <w:keepNext w:val="0"/>
              <w:keepLines w:val="0"/>
              <w:rPr>
                <w:sz w:val="16"/>
                <w:szCs w:val="16"/>
              </w:rPr>
            </w:pPr>
            <w:r>
              <w:rPr>
                <w:sz w:val="16"/>
                <w:szCs w:val="16"/>
              </w:rPr>
              <w:t>IUT is MCVideo Client</w:t>
            </w:r>
          </w:p>
          <w:p w14:paraId="3E9B43AF" w14:textId="42DE59BF"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4B1583" w:rsidRPr="00BF2633" w:rsidRDefault="004B1583" w:rsidP="004B1583">
            <w:pPr>
              <w:pStyle w:val="TAL"/>
              <w:keepNext w:val="0"/>
              <w:keepLines w:val="0"/>
              <w:rPr>
                <w:sz w:val="16"/>
                <w:szCs w:val="16"/>
              </w:rPr>
            </w:pPr>
          </w:p>
        </w:tc>
      </w:tr>
      <w:tr w:rsidR="004B1583"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4B1583" w:rsidRPr="000F28DF" w:rsidRDefault="004B1583" w:rsidP="004B1583">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4B1583" w:rsidRPr="000F28DF" w:rsidRDefault="004B1583" w:rsidP="004B1583">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4B1583" w:rsidRDefault="004B1583" w:rsidP="004B1583">
            <w:pPr>
              <w:pStyle w:val="TAL"/>
              <w:keepNext w:val="0"/>
              <w:keepLines w:val="0"/>
              <w:rPr>
                <w:sz w:val="16"/>
                <w:szCs w:val="16"/>
              </w:rPr>
            </w:pPr>
            <w:r>
              <w:rPr>
                <w:sz w:val="16"/>
                <w:szCs w:val="16"/>
              </w:rPr>
              <w:t>IUT is MCVideo Client</w:t>
            </w:r>
          </w:p>
          <w:p w14:paraId="5A997561" w14:textId="5F5926ED"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4B1583" w:rsidRPr="00BF2633" w:rsidRDefault="004B1583" w:rsidP="004B1583">
            <w:pPr>
              <w:pStyle w:val="TAL"/>
              <w:keepNext w:val="0"/>
              <w:keepLines w:val="0"/>
              <w:rPr>
                <w:sz w:val="16"/>
                <w:szCs w:val="16"/>
              </w:rPr>
            </w:pPr>
          </w:p>
        </w:tc>
      </w:tr>
      <w:tr w:rsidR="004B1583"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4B1583" w:rsidRPr="000F28DF" w:rsidRDefault="004B1583" w:rsidP="004B1583">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4B1583" w:rsidRPr="000F28DF" w:rsidRDefault="004B1583" w:rsidP="004B1583">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4B1583" w:rsidRPr="00BF2633" w:rsidRDefault="004B1583" w:rsidP="004B1583">
            <w:pPr>
              <w:pStyle w:val="TAL"/>
              <w:keepNext w:val="0"/>
              <w:keepLines w:val="0"/>
              <w:rPr>
                <w:sz w:val="16"/>
                <w:szCs w:val="16"/>
              </w:rPr>
            </w:pPr>
          </w:p>
        </w:tc>
      </w:tr>
      <w:tr w:rsidR="004B1583"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4B1583" w:rsidRPr="000F28DF"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4B1583" w:rsidRPr="000F28DF" w:rsidRDefault="004B1583" w:rsidP="004B1583">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4B1583" w:rsidRDefault="004B1583" w:rsidP="004B1583">
            <w:pPr>
              <w:pStyle w:val="TAL"/>
              <w:keepNext w:val="0"/>
              <w:keepLines w:val="0"/>
              <w:rPr>
                <w:sz w:val="16"/>
                <w:szCs w:val="16"/>
              </w:rPr>
            </w:pPr>
            <w:r>
              <w:rPr>
                <w:sz w:val="16"/>
                <w:szCs w:val="16"/>
              </w:rPr>
              <w:t>IUT is MCVideo Client</w:t>
            </w:r>
          </w:p>
          <w:p w14:paraId="3E13DA7E" w14:textId="6EF9C6B3"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4B1583" w:rsidRPr="00BF2633" w:rsidRDefault="004B1583" w:rsidP="004B1583">
            <w:pPr>
              <w:pStyle w:val="TAL"/>
              <w:keepNext w:val="0"/>
              <w:keepLines w:val="0"/>
              <w:rPr>
                <w:sz w:val="16"/>
                <w:szCs w:val="16"/>
              </w:rPr>
            </w:pPr>
          </w:p>
        </w:tc>
      </w:tr>
      <w:tr w:rsidR="004B1583"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4B1583" w:rsidRPr="000F28DF"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4B1583" w:rsidRPr="000F28DF" w:rsidRDefault="004B1583" w:rsidP="004B1583">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4B1583" w:rsidRDefault="004B1583" w:rsidP="004B1583">
            <w:pPr>
              <w:pStyle w:val="TAL"/>
              <w:keepNext w:val="0"/>
              <w:keepLines w:val="0"/>
              <w:rPr>
                <w:sz w:val="16"/>
                <w:szCs w:val="16"/>
              </w:rPr>
            </w:pPr>
            <w:r>
              <w:rPr>
                <w:sz w:val="16"/>
                <w:szCs w:val="16"/>
              </w:rPr>
              <w:t>IUT is MCVideo Client</w:t>
            </w:r>
          </w:p>
          <w:p w14:paraId="25417FC4" w14:textId="5CDCD53C"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4B1583" w:rsidRPr="00BF2633" w:rsidRDefault="004B1583" w:rsidP="004B1583">
            <w:pPr>
              <w:pStyle w:val="TAL"/>
              <w:keepNext w:val="0"/>
              <w:keepLines w:val="0"/>
              <w:rPr>
                <w:sz w:val="16"/>
                <w:szCs w:val="16"/>
              </w:rPr>
            </w:pPr>
          </w:p>
        </w:tc>
      </w:tr>
      <w:tr w:rsidR="004B1583"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4B1583" w:rsidRPr="000F28DF" w:rsidRDefault="004B1583" w:rsidP="004B1583">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4B1583" w:rsidRPr="000F28DF" w:rsidRDefault="004B1583" w:rsidP="004B1583">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4B1583" w:rsidRDefault="004B1583" w:rsidP="004B1583">
            <w:pPr>
              <w:pStyle w:val="TAL"/>
              <w:keepNext w:val="0"/>
              <w:keepLines w:val="0"/>
              <w:rPr>
                <w:sz w:val="16"/>
                <w:szCs w:val="16"/>
              </w:rPr>
            </w:pPr>
            <w:r>
              <w:rPr>
                <w:sz w:val="16"/>
                <w:szCs w:val="16"/>
              </w:rPr>
              <w:t>IUT is MCVideo Client</w:t>
            </w:r>
          </w:p>
          <w:p w14:paraId="75A3CB89" w14:textId="52B4E064"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4B1583" w:rsidRPr="00BF2633" w:rsidRDefault="004B1583" w:rsidP="004B1583">
            <w:pPr>
              <w:pStyle w:val="TAL"/>
              <w:keepNext w:val="0"/>
              <w:keepLines w:val="0"/>
              <w:rPr>
                <w:sz w:val="16"/>
                <w:szCs w:val="16"/>
              </w:rPr>
            </w:pPr>
          </w:p>
        </w:tc>
      </w:tr>
      <w:tr w:rsidR="004B1583"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4B1583" w:rsidRPr="000F28DF" w:rsidRDefault="004B1583" w:rsidP="004B1583">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4B1583" w:rsidRPr="000F28DF" w:rsidRDefault="004B1583" w:rsidP="004B1583">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4B1583" w:rsidRDefault="004B1583" w:rsidP="004B1583">
            <w:pPr>
              <w:pStyle w:val="TAL"/>
              <w:keepNext w:val="0"/>
              <w:keepLines w:val="0"/>
              <w:rPr>
                <w:sz w:val="16"/>
                <w:szCs w:val="16"/>
              </w:rPr>
            </w:pPr>
            <w:r>
              <w:rPr>
                <w:sz w:val="16"/>
                <w:szCs w:val="16"/>
              </w:rPr>
              <w:t>IUT is MCVideo Client</w:t>
            </w:r>
          </w:p>
          <w:p w14:paraId="37060155" w14:textId="78F2011B"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4B1583" w:rsidRPr="00BF2633" w:rsidRDefault="004B1583" w:rsidP="004B1583">
            <w:pPr>
              <w:pStyle w:val="TAL"/>
              <w:keepNext w:val="0"/>
              <w:keepLines w:val="0"/>
              <w:rPr>
                <w:sz w:val="16"/>
                <w:szCs w:val="16"/>
              </w:rPr>
            </w:pPr>
          </w:p>
        </w:tc>
      </w:tr>
      <w:tr w:rsidR="004B1583"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4B1583" w:rsidRPr="000F28DF" w:rsidRDefault="004B1583" w:rsidP="004B1583">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4B1583" w:rsidRPr="000F28DF" w:rsidRDefault="004B1583" w:rsidP="004B1583">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4B1583" w:rsidRPr="00BF2633" w:rsidRDefault="004B1583" w:rsidP="004B1583">
            <w:pPr>
              <w:pStyle w:val="TAL"/>
              <w:keepNext w:val="0"/>
              <w:keepLines w:val="0"/>
              <w:rPr>
                <w:sz w:val="16"/>
                <w:szCs w:val="16"/>
              </w:rPr>
            </w:pPr>
          </w:p>
        </w:tc>
      </w:tr>
      <w:tr w:rsidR="004B1583"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4B1583" w:rsidRPr="000F28DF" w:rsidRDefault="004B1583" w:rsidP="004B1583">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4B1583" w:rsidRPr="000F28DF" w:rsidRDefault="004B1583" w:rsidP="004B1583">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4B1583" w:rsidRDefault="004B1583" w:rsidP="004B1583">
            <w:pPr>
              <w:pStyle w:val="TAL"/>
              <w:keepNext w:val="0"/>
              <w:keepLines w:val="0"/>
              <w:rPr>
                <w:sz w:val="16"/>
                <w:szCs w:val="16"/>
              </w:rPr>
            </w:pPr>
            <w:r>
              <w:rPr>
                <w:sz w:val="16"/>
                <w:szCs w:val="16"/>
              </w:rPr>
              <w:t>IUT is MCVideo Client</w:t>
            </w:r>
          </w:p>
          <w:p w14:paraId="6B1AF2A9" w14:textId="5211FD95"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4B1583" w:rsidRPr="00BF2633" w:rsidRDefault="004B1583" w:rsidP="004B1583">
            <w:pPr>
              <w:pStyle w:val="TAL"/>
              <w:keepNext w:val="0"/>
              <w:keepLines w:val="0"/>
              <w:rPr>
                <w:sz w:val="16"/>
                <w:szCs w:val="16"/>
              </w:rPr>
            </w:pPr>
          </w:p>
        </w:tc>
      </w:tr>
      <w:tr w:rsidR="004B1583"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4B1583" w:rsidRPr="000F28DF" w:rsidRDefault="004B1583" w:rsidP="004B1583">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4B1583" w:rsidRPr="000F28DF" w:rsidRDefault="004B1583" w:rsidP="004B1583">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4B1583" w:rsidRDefault="004B1583" w:rsidP="004B1583">
            <w:pPr>
              <w:pStyle w:val="TAL"/>
              <w:keepNext w:val="0"/>
              <w:keepLines w:val="0"/>
              <w:rPr>
                <w:sz w:val="16"/>
                <w:szCs w:val="16"/>
              </w:rPr>
            </w:pPr>
            <w:r>
              <w:rPr>
                <w:sz w:val="16"/>
                <w:szCs w:val="16"/>
              </w:rPr>
              <w:t>IUT is MCVideo Client</w:t>
            </w:r>
          </w:p>
          <w:p w14:paraId="43FD50FB" w14:textId="0EC8FB98"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4B1583" w:rsidRPr="00BF2633" w:rsidRDefault="004B1583" w:rsidP="004B1583">
            <w:pPr>
              <w:pStyle w:val="TAL"/>
              <w:keepNext w:val="0"/>
              <w:keepLines w:val="0"/>
              <w:rPr>
                <w:sz w:val="16"/>
                <w:szCs w:val="16"/>
              </w:rPr>
            </w:pPr>
          </w:p>
        </w:tc>
      </w:tr>
      <w:tr w:rsidR="004B1583"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4B1583" w:rsidRPr="00BF2633" w:rsidRDefault="004B1583" w:rsidP="004B1583">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2B679E"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6D5741"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BF2633" w:rsidRDefault="006D5741" w:rsidP="006D5741">
            <w:pPr>
              <w:pStyle w:val="TAL"/>
              <w:rPr>
                <w:sz w:val="16"/>
                <w:szCs w:val="16"/>
              </w:rPr>
            </w:pPr>
          </w:p>
        </w:tc>
      </w:tr>
      <w:tr w:rsidR="006D5741"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BF2633" w:rsidRDefault="006D5741" w:rsidP="006D5741">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BF2633" w:rsidRDefault="006D5741" w:rsidP="006D5741">
            <w:pPr>
              <w:pStyle w:val="TAL"/>
              <w:rPr>
                <w:sz w:val="16"/>
                <w:szCs w:val="16"/>
              </w:rPr>
            </w:pPr>
          </w:p>
        </w:tc>
      </w:tr>
      <w:tr w:rsidR="006D5741"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BF2633" w:rsidRDefault="006D5741" w:rsidP="006D5741">
            <w:pPr>
              <w:pStyle w:val="TAL"/>
              <w:rPr>
                <w:sz w:val="16"/>
                <w:szCs w:val="16"/>
              </w:rPr>
            </w:pPr>
          </w:p>
        </w:tc>
      </w:tr>
      <w:tr w:rsidR="006D5741"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BF2633" w:rsidRDefault="006D5741" w:rsidP="006D5741">
            <w:pPr>
              <w:pStyle w:val="TAL"/>
              <w:rPr>
                <w:sz w:val="16"/>
                <w:szCs w:val="16"/>
              </w:rPr>
            </w:pPr>
          </w:p>
        </w:tc>
      </w:tr>
      <w:tr w:rsidR="006D5741"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BF2633" w:rsidRDefault="006D5741" w:rsidP="006D5741">
            <w:pPr>
              <w:pStyle w:val="TAL"/>
              <w:rPr>
                <w:sz w:val="16"/>
                <w:szCs w:val="16"/>
              </w:rPr>
            </w:pPr>
          </w:p>
        </w:tc>
      </w:tr>
      <w:tr w:rsidR="006D5741"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BF2633" w:rsidRDefault="006D5741" w:rsidP="006D5741">
            <w:pPr>
              <w:pStyle w:val="TAL"/>
              <w:rPr>
                <w:sz w:val="16"/>
                <w:szCs w:val="16"/>
              </w:rPr>
            </w:pPr>
          </w:p>
        </w:tc>
      </w:tr>
      <w:tr w:rsidR="006D5741"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BF2633" w:rsidRDefault="006D5741" w:rsidP="006D5741">
            <w:pPr>
              <w:pStyle w:val="TAL"/>
              <w:rPr>
                <w:sz w:val="16"/>
                <w:szCs w:val="16"/>
              </w:rPr>
            </w:pPr>
          </w:p>
        </w:tc>
      </w:tr>
      <w:tr w:rsidR="006D5741"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BF2633" w:rsidRDefault="006D5741" w:rsidP="006D5741">
            <w:pPr>
              <w:pStyle w:val="TAL"/>
              <w:rPr>
                <w:sz w:val="16"/>
                <w:szCs w:val="16"/>
              </w:rPr>
            </w:pPr>
          </w:p>
        </w:tc>
      </w:tr>
      <w:tr w:rsidR="006D5741"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BF2633" w:rsidRDefault="006D5741" w:rsidP="006D5741">
            <w:pPr>
              <w:pStyle w:val="TAL"/>
              <w:rPr>
                <w:sz w:val="16"/>
                <w:szCs w:val="16"/>
              </w:rPr>
            </w:pPr>
          </w:p>
        </w:tc>
      </w:tr>
      <w:tr w:rsidR="006D5741"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BF2633" w:rsidRDefault="006D5741" w:rsidP="006D5741">
            <w:pPr>
              <w:pStyle w:val="TAL"/>
              <w:rPr>
                <w:sz w:val="16"/>
                <w:szCs w:val="16"/>
              </w:rPr>
            </w:pPr>
          </w:p>
        </w:tc>
      </w:tr>
      <w:tr w:rsidR="006D5741"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0F28DF"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0F28DF" w:rsidRDefault="006D5741" w:rsidP="006D5741">
            <w:pPr>
              <w:pStyle w:val="TAL"/>
              <w:rPr>
                <w:b/>
                <w:sz w:val="16"/>
                <w:szCs w:val="16"/>
              </w:rPr>
            </w:pPr>
          </w:p>
        </w:tc>
      </w:tr>
      <w:tr w:rsidR="006D5741"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0D2F0E" w:rsidRDefault="006D5741" w:rsidP="006D5741">
            <w:pPr>
              <w:pStyle w:val="TAL"/>
              <w:rPr>
                <w:sz w:val="16"/>
                <w:szCs w:val="16"/>
              </w:rPr>
            </w:pPr>
          </w:p>
        </w:tc>
      </w:tr>
      <w:tr w:rsidR="006D5741"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0D2F0E" w:rsidRDefault="006D5741" w:rsidP="006D5741">
            <w:pPr>
              <w:pStyle w:val="TAL"/>
              <w:rPr>
                <w:sz w:val="16"/>
                <w:szCs w:val="16"/>
              </w:rPr>
            </w:pPr>
          </w:p>
        </w:tc>
      </w:tr>
      <w:tr w:rsidR="006D5741"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0D2F0E" w:rsidRDefault="006D5741" w:rsidP="006D574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0D2F0E" w:rsidRDefault="006D5741" w:rsidP="006D5741">
            <w:pPr>
              <w:pStyle w:val="TAL"/>
              <w:rPr>
                <w:sz w:val="16"/>
                <w:szCs w:val="16"/>
              </w:rPr>
            </w:pPr>
          </w:p>
        </w:tc>
      </w:tr>
      <w:tr w:rsidR="006D5741"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0D2F0E" w:rsidRDefault="006D5741" w:rsidP="006D5741">
            <w:pPr>
              <w:pStyle w:val="TAL"/>
              <w:rPr>
                <w:sz w:val="16"/>
                <w:szCs w:val="16"/>
              </w:rPr>
            </w:pPr>
          </w:p>
        </w:tc>
      </w:tr>
      <w:tr w:rsidR="006D5741"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0D2F0E" w:rsidRDefault="006D5741" w:rsidP="006D5741">
            <w:pPr>
              <w:pStyle w:val="TAL"/>
              <w:rPr>
                <w:sz w:val="16"/>
                <w:szCs w:val="16"/>
              </w:rPr>
            </w:pPr>
          </w:p>
        </w:tc>
      </w:tr>
      <w:tr w:rsidR="006D5741"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0D2F0E" w:rsidRDefault="006D5741" w:rsidP="006D5741">
            <w:pPr>
              <w:pStyle w:val="TAL"/>
              <w:rPr>
                <w:sz w:val="16"/>
                <w:szCs w:val="16"/>
              </w:rPr>
            </w:pPr>
          </w:p>
        </w:tc>
      </w:tr>
      <w:tr w:rsidR="006D5741"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0D2F0E" w:rsidRDefault="006D5741" w:rsidP="006D5741">
            <w:pPr>
              <w:pStyle w:val="TAL"/>
              <w:rPr>
                <w:sz w:val="16"/>
                <w:szCs w:val="16"/>
              </w:rPr>
            </w:pPr>
          </w:p>
        </w:tc>
      </w:tr>
      <w:tr w:rsidR="006D5741"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0D2F0E" w:rsidRDefault="006D5741" w:rsidP="006D5741">
            <w:pPr>
              <w:pStyle w:val="TAL"/>
              <w:rPr>
                <w:sz w:val="16"/>
                <w:szCs w:val="16"/>
              </w:rPr>
            </w:pPr>
          </w:p>
        </w:tc>
      </w:tr>
      <w:tr w:rsidR="006D5741"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0D2F0E" w:rsidRDefault="006D5741" w:rsidP="006D5741">
            <w:pPr>
              <w:pStyle w:val="TAL"/>
              <w:rPr>
                <w:sz w:val="16"/>
                <w:szCs w:val="16"/>
              </w:rPr>
            </w:pPr>
          </w:p>
        </w:tc>
      </w:tr>
      <w:tr w:rsidR="006D5741"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0D2F0E" w:rsidRDefault="006D5741" w:rsidP="006D5741">
            <w:pPr>
              <w:pStyle w:val="TAL"/>
              <w:rPr>
                <w:sz w:val="16"/>
                <w:szCs w:val="16"/>
              </w:rPr>
            </w:pPr>
          </w:p>
        </w:tc>
      </w:tr>
      <w:tr w:rsidR="006D5741"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0D2F0E" w:rsidRDefault="006D5741" w:rsidP="006D5741">
            <w:pPr>
              <w:pStyle w:val="TAL"/>
              <w:rPr>
                <w:sz w:val="16"/>
                <w:szCs w:val="16"/>
              </w:rPr>
            </w:pPr>
          </w:p>
        </w:tc>
      </w:tr>
      <w:tr w:rsidR="006D5741"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0D2F0E" w:rsidRDefault="006D5741" w:rsidP="006D5741">
            <w:pPr>
              <w:pStyle w:val="TAL"/>
              <w:rPr>
                <w:sz w:val="16"/>
                <w:szCs w:val="16"/>
              </w:rPr>
            </w:pPr>
          </w:p>
        </w:tc>
      </w:tr>
      <w:tr w:rsidR="006D5741"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Default="006D5741" w:rsidP="006D5741">
            <w:pPr>
              <w:pStyle w:val="TAL"/>
              <w:rPr>
                <w:sz w:val="16"/>
                <w:szCs w:val="16"/>
              </w:rPr>
            </w:pPr>
          </w:p>
        </w:tc>
      </w:tr>
      <w:tr w:rsidR="004B1583"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4B1583" w:rsidRDefault="004B1583" w:rsidP="004B1583">
            <w:pPr>
              <w:pStyle w:val="TAL"/>
              <w:rPr>
                <w:sz w:val="16"/>
                <w:szCs w:val="16"/>
              </w:rPr>
            </w:pPr>
          </w:p>
        </w:tc>
      </w:tr>
      <w:tr w:rsidR="004B1583"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4B1583" w:rsidRDefault="004B1583" w:rsidP="004B1583">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4B1583" w:rsidRDefault="004B1583" w:rsidP="004B1583">
            <w:pPr>
              <w:pStyle w:val="TAL"/>
              <w:rPr>
                <w:sz w:val="16"/>
                <w:szCs w:val="16"/>
              </w:rPr>
            </w:pPr>
          </w:p>
        </w:tc>
      </w:tr>
      <w:tr w:rsidR="004B1583"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4B1583" w:rsidRPr="00634126"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4B1583" w:rsidRPr="00634126" w:rsidRDefault="004B1583" w:rsidP="004B1583">
            <w:pPr>
              <w:pStyle w:val="TAL"/>
              <w:rPr>
                <w:sz w:val="16"/>
                <w:szCs w:val="16"/>
              </w:rPr>
            </w:pPr>
          </w:p>
        </w:tc>
      </w:tr>
      <w:tr w:rsidR="004B1583"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4B1583" w:rsidRDefault="004B1583" w:rsidP="004B1583">
            <w:pPr>
              <w:pStyle w:val="TAL"/>
              <w:rPr>
                <w:sz w:val="16"/>
                <w:szCs w:val="16"/>
              </w:rPr>
            </w:pPr>
          </w:p>
        </w:tc>
      </w:tr>
      <w:tr w:rsidR="004B1583"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4B1583" w:rsidRDefault="004B1583" w:rsidP="004B1583">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4B1583" w:rsidRDefault="004B1583" w:rsidP="004B1583">
            <w:pPr>
              <w:pStyle w:val="TAL"/>
              <w:rPr>
                <w:sz w:val="16"/>
                <w:szCs w:val="16"/>
              </w:rPr>
            </w:pPr>
          </w:p>
        </w:tc>
      </w:tr>
      <w:tr w:rsidR="004B1583"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4B1583" w:rsidRDefault="004B1583" w:rsidP="004B1583">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4B1583" w:rsidRPr="009E3350" w:rsidRDefault="004B1583" w:rsidP="004B1583">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4B1583" w:rsidRDefault="004B1583" w:rsidP="004B1583">
            <w:pPr>
              <w:pStyle w:val="TAL"/>
              <w:rPr>
                <w:sz w:val="16"/>
                <w:szCs w:val="16"/>
              </w:rPr>
            </w:pPr>
          </w:p>
        </w:tc>
      </w:tr>
      <w:tr w:rsidR="004B1583"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4B1583" w:rsidRDefault="004B1583" w:rsidP="004B1583">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4B1583" w:rsidRPr="009E3350" w:rsidRDefault="004B1583" w:rsidP="004B1583">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4B1583" w:rsidRDefault="004B1583" w:rsidP="004B1583">
            <w:pPr>
              <w:pStyle w:val="TAL"/>
              <w:rPr>
                <w:sz w:val="16"/>
                <w:szCs w:val="16"/>
              </w:rPr>
            </w:pPr>
          </w:p>
        </w:tc>
      </w:tr>
      <w:tr w:rsidR="004B1583"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4B1583" w:rsidRDefault="004B1583" w:rsidP="004B1583">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4B1583" w:rsidRDefault="004B1583" w:rsidP="004B1583">
            <w:pPr>
              <w:pStyle w:val="TAL"/>
              <w:rPr>
                <w:sz w:val="16"/>
                <w:szCs w:val="16"/>
              </w:rPr>
            </w:pPr>
            <w:r>
              <w:rPr>
                <w:sz w:val="16"/>
                <w:szCs w:val="16"/>
              </w:rPr>
              <w:t>IUT is MCData Client</w:t>
            </w:r>
          </w:p>
          <w:p w14:paraId="53BC54BE" w14:textId="444A65E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4B1583" w:rsidRDefault="004B1583" w:rsidP="004B1583">
            <w:pPr>
              <w:pStyle w:val="TAL"/>
              <w:rPr>
                <w:sz w:val="16"/>
                <w:szCs w:val="16"/>
              </w:rPr>
            </w:pPr>
          </w:p>
        </w:tc>
      </w:tr>
      <w:tr w:rsidR="004B1583"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4B1583" w:rsidRDefault="004B1583" w:rsidP="004B1583">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4B1583" w:rsidRDefault="004B1583" w:rsidP="004B1583">
            <w:pPr>
              <w:pStyle w:val="TAL"/>
              <w:rPr>
                <w:sz w:val="16"/>
                <w:szCs w:val="16"/>
              </w:rPr>
            </w:pPr>
            <w:r>
              <w:rPr>
                <w:sz w:val="16"/>
                <w:szCs w:val="16"/>
              </w:rPr>
              <w:t>IUT is MCData Client</w:t>
            </w:r>
          </w:p>
          <w:p w14:paraId="68A25EB9" w14:textId="61D50DB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4B1583" w:rsidRDefault="004B1583" w:rsidP="004B1583">
            <w:pPr>
              <w:pStyle w:val="TAL"/>
              <w:rPr>
                <w:sz w:val="16"/>
                <w:szCs w:val="16"/>
              </w:rPr>
            </w:pPr>
          </w:p>
        </w:tc>
      </w:tr>
      <w:tr w:rsidR="004B1583"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4B1583" w:rsidRDefault="004B1583" w:rsidP="004B1583">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4B1583" w:rsidRDefault="004B1583" w:rsidP="004B1583">
            <w:pPr>
              <w:pStyle w:val="TAL"/>
              <w:rPr>
                <w:sz w:val="16"/>
                <w:szCs w:val="16"/>
              </w:rPr>
            </w:pPr>
            <w:r>
              <w:rPr>
                <w:sz w:val="16"/>
                <w:szCs w:val="16"/>
              </w:rPr>
              <w:t>IUT is MCData Client</w:t>
            </w:r>
          </w:p>
          <w:p w14:paraId="7CF859B0" w14:textId="50E7EF74"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4B1583" w:rsidRDefault="004B1583" w:rsidP="004B1583">
            <w:pPr>
              <w:pStyle w:val="TAL"/>
              <w:rPr>
                <w:sz w:val="16"/>
                <w:szCs w:val="16"/>
              </w:rPr>
            </w:pPr>
          </w:p>
        </w:tc>
      </w:tr>
      <w:tr w:rsidR="004B1583"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4B1583" w:rsidRDefault="004B1583" w:rsidP="004B1583">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4B1583" w:rsidRDefault="004B1583" w:rsidP="004B1583">
            <w:pPr>
              <w:pStyle w:val="TAL"/>
              <w:rPr>
                <w:sz w:val="16"/>
                <w:szCs w:val="16"/>
              </w:rPr>
            </w:pPr>
            <w:r>
              <w:rPr>
                <w:sz w:val="16"/>
                <w:szCs w:val="16"/>
              </w:rPr>
              <w:t>IUT is MCData Client</w:t>
            </w:r>
          </w:p>
          <w:p w14:paraId="147493CD" w14:textId="7889EC5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4B1583" w:rsidRDefault="004B1583" w:rsidP="004B1583">
            <w:pPr>
              <w:pStyle w:val="TAL"/>
              <w:rPr>
                <w:sz w:val="16"/>
                <w:szCs w:val="16"/>
              </w:rPr>
            </w:pPr>
          </w:p>
        </w:tc>
      </w:tr>
      <w:tr w:rsidR="004B1583"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4B1583" w:rsidRDefault="004B1583" w:rsidP="004B1583">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4B1583" w:rsidRPr="009E3350" w:rsidRDefault="004B1583" w:rsidP="004B1583">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4B1583" w:rsidRDefault="004B1583" w:rsidP="004B1583">
            <w:pPr>
              <w:pStyle w:val="TAL"/>
              <w:rPr>
                <w:sz w:val="16"/>
                <w:szCs w:val="16"/>
              </w:rPr>
            </w:pPr>
          </w:p>
        </w:tc>
      </w:tr>
      <w:tr w:rsidR="004B1583"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4B1583"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4B1583" w:rsidRPr="009E3350" w:rsidRDefault="004B1583" w:rsidP="004B1583">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4B1583" w:rsidRDefault="004B1583" w:rsidP="004B1583">
            <w:pPr>
              <w:pStyle w:val="TAL"/>
              <w:rPr>
                <w:sz w:val="16"/>
                <w:szCs w:val="16"/>
              </w:rPr>
            </w:pPr>
            <w:r>
              <w:rPr>
                <w:sz w:val="16"/>
                <w:szCs w:val="16"/>
              </w:rPr>
              <w:t>IUT is MCData Client</w:t>
            </w:r>
          </w:p>
          <w:p w14:paraId="231A74FB" w14:textId="42E5AEB5"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4B1583" w:rsidRDefault="004B1583" w:rsidP="004B1583">
            <w:pPr>
              <w:pStyle w:val="TAL"/>
              <w:rPr>
                <w:sz w:val="16"/>
                <w:szCs w:val="16"/>
              </w:rPr>
            </w:pPr>
          </w:p>
        </w:tc>
      </w:tr>
      <w:tr w:rsidR="004B1583"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4B1583"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4B1583" w:rsidRDefault="004B1583" w:rsidP="004B1583">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4B1583" w:rsidRDefault="004B1583" w:rsidP="004B1583">
            <w:pPr>
              <w:pStyle w:val="TAL"/>
              <w:rPr>
                <w:sz w:val="16"/>
                <w:szCs w:val="16"/>
              </w:rPr>
            </w:pPr>
            <w:r>
              <w:rPr>
                <w:sz w:val="16"/>
                <w:szCs w:val="16"/>
              </w:rPr>
              <w:t>IUT is MCData Client</w:t>
            </w:r>
          </w:p>
          <w:p w14:paraId="183D893E" w14:textId="2D0181D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4B1583" w:rsidRDefault="004B1583" w:rsidP="004B1583">
            <w:pPr>
              <w:pStyle w:val="TAL"/>
              <w:rPr>
                <w:sz w:val="16"/>
                <w:szCs w:val="16"/>
              </w:rPr>
            </w:pPr>
          </w:p>
        </w:tc>
      </w:tr>
      <w:tr w:rsidR="004B1583"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4B1583" w:rsidRDefault="004B1583" w:rsidP="004B1583">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B341A1">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4B1583" w:rsidRPr="004B1583" w14:paraId="0A657BFB" w14:textId="77777777" w:rsidTr="00CB0866">
        <w:tc>
          <w:tcPr>
            <w:tcW w:w="800" w:type="dxa"/>
            <w:tcBorders>
              <w:top w:val="single" w:sz="6" w:space="0" w:color="auto"/>
              <w:left w:val="single" w:sz="6" w:space="0" w:color="auto"/>
              <w:bottom w:val="single" w:sz="6" w:space="0" w:color="auto"/>
              <w:right w:val="single" w:sz="6" w:space="0" w:color="auto"/>
            </w:tcBorders>
            <w:shd w:val="solid" w:color="FFFFFF" w:fill="auto"/>
          </w:tcPr>
          <w:p w14:paraId="470C1F0C" w14:textId="77777777" w:rsidR="004B1583" w:rsidRDefault="004B1583" w:rsidP="004B158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F57D" w14:textId="77777777" w:rsidR="004B1583" w:rsidRDefault="004B1583" w:rsidP="004B1583">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4985FD" w14:textId="6187486E" w:rsidR="004B1583" w:rsidRDefault="004B1583" w:rsidP="004B1583">
            <w:pPr>
              <w:pStyle w:val="TAC"/>
              <w:jc w:val="left"/>
              <w:rPr>
                <w:sz w:val="16"/>
                <w:szCs w:val="16"/>
              </w:rPr>
            </w:pPr>
            <w:r w:rsidRPr="00E4290B">
              <w:rPr>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A622FC" w14:textId="3ABD6B35" w:rsidR="004B1583" w:rsidRDefault="004B1583" w:rsidP="004B1583">
            <w:pPr>
              <w:pStyle w:val="TAL"/>
              <w:rPr>
                <w:sz w:val="16"/>
                <w:szCs w:val="16"/>
              </w:rPr>
            </w:pPr>
            <w:r w:rsidRPr="00E4290B">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9902EE" w14:textId="0FC69BDC" w:rsidR="004B1583" w:rsidRDefault="004B1583" w:rsidP="004B1583">
            <w:pPr>
              <w:pStyle w:val="TAR"/>
              <w:jc w:val="left"/>
              <w:rPr>
                <w:sz w:val="16"/>
                <w:szCs w:val="16"/>
              </w:rPr>
            </w:pPr>
            <w:r w:rsidRPr="00E4290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20ECC" w14:textId="515604F6" w:rsidR="004B1583" w:rsidRDefault="004B1583" w:rsidP="004B1583">
            <w:pPr>
              <w:pStyle w:val="TAC"/>
              <w:jc w:val="left"/>
              <w:rPr>
                <w:sz w:val="16"/>
                <w:szCs w:val="16"/>
              </w:rPr>
            </w:pPr>
            <w:r w:rsidRPr="00E4290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E73A3" w14:textId="04F2E6F3" w:rsidR="004B1583" w:rsidRPr="00CB0866" w:rsidRDefault="004B1583" w:rsidP="004B1583">
            <w:pPr>
              <w:pStyle w:val="TAL"/>
              <w:rPr>
                <w:sz w:val="16"/>
                <w:szCs w:val="16"/>
              </w:rPr>
            </w:pPr>
            <w:r w:rsidRPr="00E4290B">
              <w:rPr>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1A7" w14:textId="23003DCB" w:rsidR="004B1583" w:rsidRDefault="004B1583" w:rsidP="004B1583">
            <w:pPr>
              <w:pStyle w:val="TAC"/>
              <w:jc w:val="left"/>
              <w:rPr>
                <w:sz w:val="16"/>
                <w:szCs w:val="16"/>
              </w:rPr>
            </w:pPr>
            <w:r>
              <w:rPr>
                <w:sz w:val="16"/>
                <w:szCs w:val="16"/>
              </w:rPr>
              <w:t>16.3.0</w:t>
            </w:r>
          </w:p>
        </w:tc>
      </w:tr>
    </w:tbl>
    <w:p w14:paraId="725A5B56" w14:textId="77777777" w:rsidR="003C3971" w:rsidRPr="00BF2633" w:rsidRDefault="003C3971" w:rsidP="003C3971"/>
    <w:sectPr w:rsidR="003C3971" w:rsidRPr="00BF2633" w:rsidSect="008E54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C25C7" w14:textId="77777777" w:rsidR="007533A2" w:rsidRDefault="007533A2">
      <w:r>
        <w:separator/>
      </w:r>
    </w:p>
  </w:endnote>
  <w:endnote w:type="continuationSeparator" w:id="0">
    <w:p w14:paraId="0BDD3C66" w14:textId="77777777" w:rsidR="007533A2" w:rsidRDefault="0075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EC8CC" w14:textId="77777777" w:rsidR="007533A2" w:rsidRDefault="007533A2">
      <w:r>
        <w:separator/>
      </w:r>
    </w:p>
  </w:footnote>
  <w:footnote w:type="continuationSeparator" w:id="0">
    <w:p w14:paraId="73F4C6CF" w14:textId="77777777" w:rsidR="007533A2" w:rsidRDefault="0075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172D722F" w:rsidR="00365C81" w:rsidRDefault="00000000">
    <w:pPr>
      <w:pStyle w:val="Header"/>
      <w:framePr w:wrap="auto" w:vAnchor="text" w:hAnchor="margin" w:xAlign="right" w:y="1"/>
      <w:widowControl/>
    </w:pPr>
    <w:fldSimple w:instr=" STYLEREF ZA ">
      <w:r w:rsidR="00E4290B">
        <w:rPr>
          <w:noProof/>
        </w:rPr>
        <w:t>3GPP TS 36.579-4 V16.3.0 (2023-12)</w:t>
      </w:r>
    </w:fldSimple>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2E297196" w:rsidR="00365C81" w:rsidRDefault="00000000">
    <w:pPr>
      <w:pStyle w:val="Header"/>
      <w:framePr w:wrap="auto" w:vAnchor="text" w:hAnchor="margin" w:y="1"/>
      <w:widowControl/>
    </w:pPr>
    <w:fldSimple w:instr=" STYLEREF ZGSM ">
      <w:r w:rsidR="00E4290B">
        <w:rPr>
          <w:noProof/>
        </w:rPr>
        <w:t>Release 16</w:t>
      </w:r>
    </w:fldSimple>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5B91AC7C"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583">
      <w:rPr>
        <w:rFonts w:ascii="Arial" w:hAnsi="Arial" w:cs="Arial"/>
        <w:b/>
        <w:noProof/>
        <w:sz w:val="18"/>
        <w:szCs w:val="18"/>
      </w:rPr>
      <w:t>3GPP TS 36.579-4 V16.3.0 (2023-12)</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666F0AF2"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583">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0BAD"/>
    <w:rsid w:val="00042DBB"/>
    <w:rsid w:val="000437A6"/>
    <w:rsid w:val="00044C05"/>
    <w:rsid w:val="00051834"/>
    <w:rsid w:val="000743A6"/>
    <w:rsid w:val="00080512"/>
    <w:rsid w:val="0009368F"/>
    <w:rsid w:val="000A5043"/>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347A2"/>
    <w:rsid w:val="00257E90"/>
    <w:rsid w:val="002661CF"/>
    <w:rsid w:val="00270D64"/>
    <w:rsid w:val="00272311"/>
    <w:rsid w:val="00276A95"/>
    <w:rsid w:val="00283942"/>
    <w:rsid w:val="0029548C"/>
    <w:rsid w:val="002B679E"/>
    <w:rsid w:val="002D0619"/>
    <w:rsid w:val="002E074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7C92"/>
    <w:rsid w:val="004D3578"/>
    <w:rsid w:val="004D7CBA"/>
    <w:rsid w:val="004E213A"/>
    <w:rsid w:val="005021BC"/>
    <w:rsid w:val="005026EF"/>
    <w:rsid w:val="00502713"/>
    <w:rsid w:val="00515181"/>
    <w:rsid w:val="00521049"/>
    <w:rsid w:val="00533FB1"/>
    <w:rsid w:val="0053486A"/>
    <w:rsid w:val="00534DE3"/>
    <w:rsid w:val="00543E6C"/>
    <w:rsid w:val="005440CA"/>
    <w:rsid w:val="00545B32"/>
    <w:rsid w:val="00554B97"/>
    <w:rsid w:val="00562139"/>
    <w:rsid w:val="00565087"/>
    <w:rsid w:val="005719DC"/>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34A5B"/>
    <w:rsid w:val="00744E76"/>
    <w:rsid w:val="007533A2"/>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7F5A"/>
    <w:rsid w:val="00966BBD"/>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B6B58"/>
    <w:rsid w:val="00AC495F"/>
    <w:rsid w:val="00AE690F"/>
    <w:rsid w:val="00B055A8"/>
    <w:rsid w:val="00B12EA8"/>
    <w:rsid w:val="00B15449"/>
    <w:rsid w:val="00B341A1"/>
    <w:rsid w:val="00B43E19"/>
    <w:rsid w:val="00B672B3"/>
    <w:rsid w:val="00B72A71"/>
    <w:rsid w:val="00B762AC"/>
    <w:rsid w:val="00B766B8"/>
    <w:rsid w:val="00B8516A"/>
    <w:rsid w:val="00BA2D8C"/>
    <w:rsid w:val="00BA3997"/>
    <w:rsid w:val="00BA4CCE"/>
    <w:rsid w:val="00BB741E"/>
    <w:rsid w:val="00BC0F7D"/>
    <w:rsid w:val="00BC440D"/>
    <w:rsid w:val="00BC4635"/>
    <w:rsid w:val="00BF2633"/>
    <w:rsid w:val="00BF5932"/>
    <w:rsid w:val="00C043CB"/>
    <w:rsid w:val="00C10FAF"/>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Pages>
  <Words>10241</Words>
  <Characters>58379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7478</cp:lastModifiedBy>
  <cp:revision>25</cp:revision>
  <dcterms:created xsi:type="dcterms:W3CDTF">2023-03-27T18:16:00Z</dcterms:created>
  <dcterms:modified xsi:type="dcterms:W3CDTF">2024-01-03T17:48:00Z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