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61792C11"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r w:rsidR="00211B2C">
              <w:t>4</w:t>
            </w:r>
            <w:r w:rsidR="005516D8" w:rsidRPr="000275B4">
              <w:t>.</w:t>
            </w:r>
            <w:r w:rsidR="00822134">
              <w:t>0</w:t>
            </w:r>
            <w:r w:rsidRPr="000275B4">
              <w:t xml:space="preserve"> </w:t>
            </w:r>
            <w:r w:rsidR="005516D8" w:rsidRPr="000275B4">
              <w:rPr>
                <w:sz w:val="32"/>
              </w:rPr>
              <w:t>(</w:t>
            </w:r>
            <w:r w:rsidR="00211B2C" w:rsidRPr="000275B4">
              <w:rPr>
                <w:sz w:val="32"/>
              </w:rPr>
              <w:t>20</w:t>
            </w:r>
            <w:r w:rsidR="00211B2C">
              <w:rPr>
                <w:sz w:val="32"/>
              </w:rPr>
              <w:t>21</w:t>
            </w:r>
            <w:r w:rsidRPr="000275B4">
              <w:rPr>
                <w:sz w:val="32"/>
              </w:rPr>
              <w:t>-</w:t>
            </w:r>
            <w:r w:rsidR="00211B2C">
              <w:rPr>
                <w:sz w:val="32"/>
              </w:rPr>
              <w:t>03</w:t>
            </w:r>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1"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4948109D" w:rsidR="00E16509" w:rsidRPr="000275B4" w:rsidRDefault="00E16509" w:rsidP="00133525">
            <w:pPr>
              <w:pStyle w:val="FP"/>
              <w:jc w:val="center"/>
              <w:rPr>
                <w:noProof/>
                <w:sz w:val="18"/>
              </w:rPr>
            </w:pPr>
            <w:r w:rsidRPr="000275B4">
              <w:rPr>
                <w:noProof/>
                <w:sz w:val="18"/>
              </w:rPr>
              <w:t>© 20</w:t>
            </w:r>
            <w:r w:rsidR="00387D04">
              <w:rPr>
                <w:noProof/>
                <w:sz w:val="18"/>
              </w:rPr>
              <w:t>2</w:t>
            </w:r>
            <w:r w:rsidR="00211B2C">
              <w:rPr>
                <w:noProof/>
                <w:sz w:val="18"/>
              </w:rPr>
              <w:t>1</w:t>
            </w:r>
            <w:r w:rsidRPr="000275B4">
              <w:rPr>
                <w:noProof/>
                <w:sz w:val="18"/>
              </w:rPr>
              <w:t>, 3GPP Organizational Partners (ARIB, ATIS, CCSA, ETSI, TSDSI, TTA, TTC).</w:t>
            </w:r>
            <w:bookmarkStart w:id="2" w:name="copyrightaddon"/>
            <w:bookmarkEnd w:id="2"/>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1"/>
    </w:tbl>
    <w:p w14:paraId="4D7BF831" w14:textId="77777777" w:rsidR="00080512" w:rsidRPr="004D3578" w:rsidRDefault="00080512">
      <w:pPr>
        <w:pStyle w:val="TT"/>
      </w:pPr>
      <w:r w:rsidRPr="004D3578">
        <w:br w:type="page"/>
      </w:r>
      <w:r w:rsidRPr="004D3578">
        <w:lastRenderedPageBreak/>
        <w:t>Contents</w:t>
      </w:r>
    </w:p>
    <w:p w14:paraId="09962239" w14:textId="2818F3EF" w:rsidR="004D5765" w:rsidRDefault="00AD2F4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D5765">
        <w:t>Foreword</w:t>
      </w:r>
      <w:r w:rsidR="004D5765">
        <w:tab/>
      </w:r>
      <w:r w:rsidR="004D5765">
        <w:fldChar w:fldCharType="begin" w:fldLock="1"/>
      </w:r>
      <w:r w:rsidR="004D5765">
        <w:instrText xml:space="preserve"> PAGEREF _Toc68196460 \h </w:instrText>
      </w:r>
      <w:r w:rsidR="004D5765">
        <w:fldChar w:fldCharType="separate"/>
      </w:r>
      <w:r w:rsidR="004D5765">
        <w:t>4</w:t>
      </w:r>
      <w:r w:rsidR="004D5765">
        <w:fldChar w:fldCharType="end"/>
      </w:r>
    </w:p>
    <w:p w14:paraId="5FABAA04" w14:textId="7AF2361F" w:rsidR="004D5765" w:rsidRDefault="004D57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_Toc68196461 \h </w:instrText>
      </w:r>
      <w:r>
        <w:fldChar w:fldCharType="separate"/>
      </w:r>
      <w:r>
        <w:t>6</w:t>
      </w:r>
      <w:r>
        <w:fldChar w:fldCharType="end"/>
      </w:r>
    </w:p>
    <w:p w14:paraId="57A635F7" w14:textId="234A9EE8" w:rsidR="004D5765" w:rsidRDefault="004D57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_Toc68196462 \h </w:instrText>
      </w:r>
      <w:r>
        <w:fldChar w:fldCharType="separate"/>
      </w:r>
      <w:r>
        <w:t>6</w:t>
      </w:r>
      <w:r>
        <w:fldChar w:fldCharType="end"/>
      </w:r>
    </w:p>
    <w:p w14:paraId="1E712EC2" w14:textId="1085517E" w:rsidR="004D5765" w:rsidRDefault="004D57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_Toc68196463 \h </w:instrText>
      </w:r>
      <w:r>
        <w:fldChar w:fldCharType="separate"/>
      </w:r>
      <w:r>
        <w:t>7</w:t>
      </w:r>
      <w:r>
        <w:fldChar w:fldCharType="end"/>
      </w:r>
    </w:p>
    <w:p w14:paraId="771B7CC6" w14:textId="3A4387C2" w:rsidR="004D5765" w:rsidRDefault="004D57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_Toc68196464 \h </w:instrText>
      </w:r>
      <w:r>
        <w:fldChar w:fldCharType="separate"/>
      </w:r>
      <w:r>
        <w:t>7</w:t>
      </w:r>
      <w:r>
        <w:fldChar w:fldCharType="end"/>
      </w:r>
    </w:p>
    <w:p w14:paraId="748EAFE3" w14:textId="6B7C1670" w:rsidR="004D5765" w:rsidRDefault="004D57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_Toc68196465 \h </w:instrText>
      </w:r>
      <w:r>
        <w:fldChar w:fldCharType="separate"/>
      </w:r>
      <w:r>
        <w:t>7</w:t>
      </w:r>
      <w:r>
        <w:fldChar w:fldCharType="end"/>
      </w:r>
    </w:p>
    <w:p w14:paraId="20FE9054" w14:textId="16E2726C" w:rsidR="004D5765" w:rsidRDefault="004D57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_Toc68196466 \h </w:instrText>
      </w:r>
      <w:r>
        <w:fldChar w:fldCharType="separate"/>
      </w:r>
      <w:r>
        <w:t>7</w:t>
      </w:r>
      <w:r>
        <w:fldChar w:fldCharType="end"/>
      </w:r>
    </w:p>
    <w:p w14:paraId="60F3998A" w14:textId="48D02CBE" w:rsidR="004D5765" w:rsidRDefault="004D57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_Toc68196467 \h </w:instrText>
      </w:r>
      <w:r>
        <w:fldChar w:fldCharType="separate"/>
      </w:r>
      <w:r>
        <w:t>7</w:t>
      </w:r>
      <w:r>
        <w:fldChar w:fldCharType="end"/>
      </w:r>
    </w:p>
    <w:p w14:paraId="7C5637B8" w14:textId="5EAF113B" w:rsidR="004D5765" w:rsidRDefault="004D5765">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_Toc68196468 \h </w:instrText>
      </w:r>
      <w:r>
        <w:fldChar w:fldCharType="separate"/>
      </w:r>
      <w:r>
        <w:t>7</w:t>
      </w:r>
      <w:r>
        <w:fldChar w:fldCharType="end"/>
      </w:r>
    </w:p>
    <w:p w14:paraId="12A47FF6" w14:textId="6BB6C0F8" w:rsidR="004D5765" w:rsidRDefault="004D5765">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_Toc68196469 \h </w:instrText>
      </w:r>
      <w:r>
        <w:fldChar w:fldCharType="separate"/>
      </w:r>
      <w:r>
        <w:t>7</w:t>
      </w:r>
      <w:r>
        <w:fldChar w:fldCharType="end"/>
      </w:r>
    </w:p>
    <w:p w14:paraId="4BCDCC6B" w14:textId="21E02853" w:rsidR="004D5765" w:rsidRDefault="004D57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_Toc68196470 \h </w:instrText>
      </w:r>
      <w:r>
        <w:fldChar w:fldCharType="separate"/>
      </w:r>
      <w:r>
        <w:t>8</w:t>
      </w:r>
      <w:r>
        <w:fldChar w:fldCharType="end"/>
      </w:r>
    </w:p>
    <w:p w14:paraId="31280CB9" w14:textId="6F6C67C8" w:rsidR="004D5765" w:rsidRDefault="004D5765">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_Toc68196471 \h </w:instrText>
      </w:r>
      <w:r>
        <w:fldChar w:fldCharType="separate"/>
      </w:r>
      <w:r>
        <w:t>8</w:t>
      </w:r>
      <w:r>
        <w:fldChar w:fldCharType="end"/>
      </w:r>
    </w:p>
    <w:p w14:paraId="687CE59A" w14:textId="46667210" w:rsidR="004D5765" w:rsidRDefault="004D5765">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_Toc68196472 \h </w:instrText>
      </w:r>
      <w:r>
        <w:fldChar w:fldCharType="separate"/>
      </w:r>
      <w:r>
        <w:t>8</w:t>
      </w:r>
      <w:r>
        <w:fldChar w:fldCharType="end"/>
      </w:r>
    </w:p>
    <w:p w14:paraId="1A814154" w14:textId="76B34635" w:rsidR="004D5765" w:rsidRDefault="004D5765">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_Toc68196473 \h </w:instrText>
      </w:r>
      <w:r>
        <w:fldChar w:fldCharType="separate"/>
      </w:r>
      <w:r>
        <w:t>8</w:t>
      </w:r>
      <w:r>
        <w:fldChar w:fldCharType="end"/>
      </w:r>
    </w:p>
    <w:p w14:paraId="6BB3FB12" w14:textId="5A736E83" w:rsidR="004D5765" w:rsidRDefault="004D5765">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_Toc68196474 \h </w:instrText>
      </w:r>
      <w:r>
        <w:fldChar w:fldCharType="separate"/>
      </w:r>
      <w:r>
        <w:t>9</w:t>
      </w:r>
      <w:r>
        <w:fldChar w:fldCharType="end"/>
      </w:r>
    </w:p>
    <w:p w14:paraId="72B3CD48" w14:textId="72305B78" w:rsidR="004D5765" w:rsidRDefault="004D576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_Toc68196475 \h </w:instrText>
      </w:r>
      <w:r>
        <w:fldChar w:fldCharType="separate"/>
      </w:r>
      <w:r>
        <w:t>9</w:t>
      </w:r>
      <w:r>
        <w:fldChar w:fldCharType="end"/>
      </w:r>
    </w:p>
    <w:p w14:paraId="76D74B26" w14:textId="5B899BD4" w:rsidR="004D5765" w:rsidRDefault="004D5765">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_Toc68196476 \h </w:instrText>
      </w:r>
      <w:r>
        <w:fldChar w:fldCharType="separate"/>
      </w:r>
      <w:r>
        <w:t>54</w:t>
      </w:r>
      <w:r>
        <w:fldChar w:fldCharType="end"/>
      </w:r>
    </w:p>
    <w:p w14:paraId="3C6AE4B8" w14:textId="5F2F0D0D" w:rsidR="004D5765" w:rsidRDefault="004D576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_Toc68196477 \h </w:instrText>
      </w:r>
      <w:r>
        <w:fldChar w:fldCharType="separate"/>
      </w:r>
      <w:r>
        <w:t>54</w:t>
      </w:r>
      <w:r>
        <w:fldChar w:fldCharType="end"/>
      </w:r>
    </w:p>
    <w:p w14:paraId="6BD540AE" w14:textId="79045EFC" w:rsidR="004D5765" w:rsidRDefault="004D576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_Toc68196478 \h </w:instrText>
      </w:r>
      <w:r>
        <w:fldChar w:fldCharType="separate"/>
      </w:r>
      <w:r>
        <w:t>70</w:t>
      </w:r>
      <w:r>
        <w:fldChar w:fldCharType="end"/>
      </w:r>
    </w:p>
    <w:p w14:paraId="4940DBD5" w14:textId="6F1F4B3E" w:rsidR="00080512" w:rsidRPr="004D3578" w:rsidRDefault="00AD2F4B">
      <w:r>
        <w:rPr>
          <w:noProof/>
          <w:sz w:val="22"/>
        </w:rPr>
        <w:fldChar w:fldCharType="end"/>
      </w:r>
    </w:p>
    <w:p w14:paraId="583E6573" w14:textId="77777777" w:rsidR="005516D8" w:rsidRDefault="00080512" w:rsidP="005516D8">
      <w:pPr>
        <w:pStyle w:val="Heading1"/>
        <w:ind w:left="0" w:firstLine="0"/>
      </w:pPr>
      <w:r w:rsidRPr="004D3578">
        <w:br w:type="page"/>
      </w:r>
      <w:bookmarkStart w:id="3" w:name="_Toc8882531"/>
      <w:bookmarkStart w:id="4" w:name="_Toc23343263"/>
      <w:bookmarkStart w:id="5" w:name="_Toc26193816"/>
      <w:bookmarkStart w:id="6" w:name="_Toc34382698"/>
      <w:bookmarkStart w:id="7" w:name="_Toc34387352"/>
      <w:bookmarkStart w:id="8" w:name="_Toc45282402"/>
      <w:bookmarkStart w:id="9" w:name="_Toc51867007"/>
      <w:bookmarkStart w:id="10" w:name="_Toc68196460"/>
      <w:r w:rsidR="005516D8" w:rsidRPr="004D3578">
        <w:lastRenderedPageBreak/>
        <w:t>Foreword</w:t>
      </w:r>
      <w:bookmarkEnd w:id="3"/>
      <w:bookmarkEnd w:id="4"/>
      <w:bookmarkEnd w:id="5"/>
      <w:bookmarkEnd w:id="6"/>
      <w:bookmarkEnd w:id="7"/>
      <w:bookmarkEnd w:id="8"/>
      <w:bookmarkEnd w:id="9"/>
      <w:bookmarkEnd w:id="10"/>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1" w:name="_Toc8882532"/>
      <w:bookmarkStart w:id="12" w:name="_Toc23343264"/>
      <w:bookmarkStart w:id="13" w:name="_Toc26193817"/>
      <w:bookmarkStart w:id="14" w:name="_Toc34382699"/>
      <w:bookmarkStart w:id="15" w:name="_Toc34387353"/>
      <w:bookmarkStart w:id="16" w:name="_Toc45282403"/>
      <w:bookmarkStart w:id="17" w:name="_Toc51867008"/>
      <w:bookmarkStart w:id="18" w:name="_Toc68196461"/>
      <w:r w:rsidRPr="004D3578">
        <w:lastRenderedPageBreak/>
        <w:t>1</w:t>
      </w:r>
      <w:r w:rsidRPr="004D3578">
        <w:tab/>
        <w:t>Scope</w:t>
      </w:r>
      <w:bookmarkEnd w:id="11"/>
      <w:bookmarkEnd w:id="12"/>
      <w:bookmarkEnd w:id="13"/>
      <w:bookmarkEnd w:id="14"/>
      <w:bookmarkEnd w:id="15"/>
      <w:bookmarkEnd w:id="16"/>
      <w:bookmarkEnd w:id="17"/>
      <w:bookmarkEnd w:id="18"/>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19" w:name="_Toc8882533"/>
      <w:bookmarkStart w:id="20" w:name="_Toc23343265"/>
      <w:bookmarkStart w:id="21" w:name="_Toc26193818"/>
      <w:bookmarkStart w:id="22" w:name="_Toc34382700"/>
      <w:bookmarkStart w:id="23" w:name="_Toc34387354"/>
      <w:bookmarkStart w:id="24" w:name="_Toc45282404"/>
      <w:bookmarkStart w:id="25" w:name="_Toc51867009"/>
      <w:bookmarkStart w:id="26" w:name="_Toc68196462"/>
      <w:r w:rsidRPr="004D3578">
        <w:t>2</w:t>
      </w:r>
      <w:r w:rsidRPr="004D3578">
        <w:tab/>
        <w:t>References</w:t>
      </w:r>
      <w:bookmarkEnd w:id="19"/>
      <w:bookmarkEnd w:id="20"/>
      <w:bookmarkEnd w:id="21"/>
      <w:bookmarkEnd w:id="22"/>
      <w:bookmarkEnd w:id="23"/>
      <w:bookmarkEnd w:id="24"/>
      <w:bookmarkEnd w:id="25"/>
      <w:bookmarkEnd w:id="26"/>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7"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8" w:name="_Toc23343266"/>
      <w:bookmarkStart w:id="29"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0" w:name="_Toc34382701"/>
      <w:bookmarkStart w:id="31"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2"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3" w:name="_Toc51867010"/>
      <w:bookmarkStart w:id="34" w:name="_Toc68196463"/>
      <w:r w:rsidRPr="004D3578">
        <w:t>3</w:t>
      </w:r>
      <w:r w:rsidRPr="004D3578">
        <w:tab/>
        <w:t>Definitions</w:t>
      </w:r>
      <w:r w:rsidR="00602AEA">
        <w:t xml:space="preserve"> of terms and abbreviations</w:t>
      </w:r>
      <w:bookmarkEnd w:id="27"/>
      <w:bookmarkEnd w:id="28"/>
      <w:bookmarkEnd w:id="29"/>
      <w:bookmarkEnd w:id="30"/>
      <w:bookmarkEnd w:id="31"/>
      <w:bookmarkEnd w:id="32"/>
      <w:bookmarkEnd w:id="33"/>
      <w:bookmarkEnd w:id="34"/>
    </w:p>
    <w:p w14:paraId="1BA6FD19" w14:textId="77777777" w:rsidR="00080512" w:rsidRPr="004D3578" w:rsidRDefault="00080512">
      <w:pPr>
        <w:pStyle w:val="Heading2"/>
      </w:pPr>
      <w:bookmarkStart w:id="35" w:name="_Toc8882535"/>
      <w:bookmarkStart w:id="36" w:name="_Toc23343267"/>
      <w:bookmarkStart w:id="37" w:name="_Toc26193820"/>
      <w:bookmarkStart w:id="38" w:name="_Toc34382702"/>
      <w:bookmarkStart w:id="39" w:name="_Toc34387356"/>
      <w:bookmarkStart w:id="40" w:name="_Toc45282406"/>
      <w:bookmarkStart w:id="41" w:name="_Toc51867011"/>
      <w:bookmarkStart w:id="42" w:name="_Toc68196464"/>
      <w:r w:rsidRPr="004D3578">
        <w:t>3.1</w:t>
      </w:r>
      <w:r w:rsidRPr="004D3578">
        <w:tab/>
      </w:r>
      <w:r w:rsidR="002B6339">
        <w:t>Terms</w:t>
      </w:r>
      <w:bookmarkEnd w:id="35"/>
      <w:bookmarkEnd w:id="36"/>
      <w:bookmarkEnd w:id="37"/>
      <w:bookmarkEnd w:id="38"/>
      <w:bookmarkEnd w:id="39"/>
      <w:bookmarkEnd w:id="40"/>
      <w:bookmarkEnd w:id="41"/>
      <w:bookmarkEnd w:id="42"/>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3" w:name="_Toc8882536"/>
      <w:bookmarkStart w:id="44" w:name="_Toc23343268"/>
      <w:bookmarkStart w:id="45" w:name="_Toc26193821"/>
      <w:bookmarkStart w:id="46" w:name="_Toc34382703"/>
      <w:bookmarkStart w:id="47"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48" w:name="_Toc45282407"/>
      <w:bookmarkStart w:id="49" w:name="_Toc51867012"/>
      <w:bookmarkStart w:id="50" w:name="_Toc68196465"/>
      <w:r w:rsidRPr="004D3578">
        <w:t>3.</w:t>
      </w:r>
      <w:r w:rsidR="00F278F8">
        <w:t>2</w:t>
      </w:r>
      <w:r w:rsidRPr="004D3578">
        <w:tab/>
        <w:t>Abbreviations</w:t>
      </w:r>
      <w:bookmarkEnd w:id="43"/>
      <w:bookmarkEnd w:id="44"/>
      <w:bookmarkEnd w:id="45"/>
      <w:bookmarkEnd w:id="46"/>
      <w:bookmarkEnd w:id="47"/>
      <w:bookmarkEnd w:id="48"/>
      <w:bookmarkEnd w:id="49"/>
      <w:bookmarkEnd w:id="50"/>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1" w:name="_Toc4488078"/>
      <w:bookmarkStart w:id="52" w:name="_Toc8882537"/>
      <w:bookmarkStart w:id="53" w:name="_Toc23343269"/>
      <w:bookmarkStart w:id="54" w:name="_Toc26193822"/>
      <w:bookmarkStart w:id="55" w:name="_Toc34382704"/>
      <w:bookmarkStart w:id="56" w:name="_Toc34387358"/>
      <w:bookmarkStart w:id="57" w:name="_Toc45282408"/>
      <w:bookmarkStart w:id="58" w:name="_Toc51867013"/>
      <w:bookmarkStart w:id="59" w:name="_Toc68196466"/>
      <w:r w:rsidRPr="004D3578">
        <w:t>4</w:t>
      </w:r>
      <w:r w:rsidRPr="004D3578">
        <w:tab/>
      </w:r>
      <w:r>
        <w:t>Descriptions of UE policies</w:t>
      </w:r>
      <w:r w:rsidRPr="00385E68">
        <w:t xml:space="preserve"> for</w:t>
      </w:r>
      <w:r>
        <w:t xml:space="preserve"> V2X</w:t>
      </w:r>
      <w:bookmarkEnd w:id="51"/>
      <w:bookmarkEnd w:id="52"/>
      <w:bookmarkEnd w:id="53"/>
      <w:bookmarkEnd w:id="54"/>
      <w:bookmarkEnd w:id="55"/>
      <w:bookmarkEnd w:id="56"/>
      <w:bookmarkEnd w:id="57"/>
      <w:bookmarkEnd w:id="58"/>
      <w:bookmarkEnd w:id="59"/>
    </w:p>
    <w:p w14:paraId="2F1BC95F" w14:textId="77777777" w:rsidR="00007E62" w:rsidRDefault="00007E62" w:rsidP="00007E62">
      <w:pPr>
        <w:pStyle w:val="Heading2"/>
      </w:pPr>
      <w:bookmarkStart w:id="60" w:name="_Toc4488079"/>
      <w:bookmarkStart w:id="61" w:name="_Toc8882538"/>
      <w:bookmarkStart w:id="62" w:name="_Toc23343270"/>
      <w:bookmarkStart w:id="63" w:name="_Toc26193823"/>
      <w:bookmarkStart w:id="64" w:name="_Toc34382705"/>
      <w:bookmarkStart w:id="65" w:name="_Toc34387359"/>
      <w:bookmarkStart w:id="66" w:name="_Toc45282409"/>
      <w:bookmarkStart w:id="67" w:name="_Toc51867014"/>
      <w:bookmarkStart w:id="68" w:name="_Toc68196467"/>
      <w:r w:rsidRPr="004D3578">
        <w:t>4.1</w:t>
      </w:r>
      <w:r w:rsidRPr="004D3578">
        <w:tab/>
      </w:r>
      <w:r>
        <w:rPr>
          <w:lang w:eastAsia="zh-CN"/>
        </w:rPr>
        <w:t>Overview</w:t>
      </w:r>
      <w:bookmarkEnd w:id="60"/>
      <w:bookmarkEnd w:id="61"/>
      <w:bookmarkEnd w:id="62"/>
      <w:bookmarkEnd w:id="63"/>
      <w:bookmarkEnd w:id="64"/>
      <w:bookmarkEnd w:id="65"/>
      <w:bookmarkEnd w:id="66"/>
      <w:bookmarkEnd w:id="67"/>
      <w:bookmarkEnd w:id="68"/>
    </w:p>
    <w:p w14:paraId="58091E1F" w14:textId="77777777" w:rsidR="0017014C" w:rsidRPr="000532DA" w:rsidRDefault="0017014C" w:rsidP="0017014C">
      <w:pPr>
        <w:rPr>
          <w:lang w:eastAsia="zh-CN"/>
        </w:rPr>
      </w:pPr>
      <w:bookmarkStart w:id="69" w:name="_Toc4488080"/>
      <w:bookmarkStart w:id="70"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1" w:name="_Toc23343271"/>
      <w:bookmarkStart w:id="72" w:name="_Toc26193824"/>
      <w:bookmarkStart w:id="73" w:name="_Toc34382706"/>
      <w:bookmarkStart w:id="74" w:name="_Toc34387360"/>
      <w:bookmarkStart w:id="75" w:name="_Toc45282410"/>
      <w:bookmarkStart w:id="76" w:name="_Toc51867015"/>
      <w:bookmarkStart w:id="77" w:name="_Toc68196468"/>
      <w:r>
        <w:rPr>
          <w:rFonts w:hint="eastAsia"/>
          <w:lang w:eastAsia="zh-CN"/>
        </w:rPr>
        <w:t>4.2</w:t>
      </w:r>
      <w:r>
        <w:rPr>
          <w:lang w:eastAsia="zh-CN"/>
        </w:rPr>
        <w:tab/>
      </w:r>
      <w:bookmarkEnd w:id="6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0"/>
      <w:bookmarkEnd w:id="71"/>
      <w:bookmarkEnd w:id="72"/>
      <w:bookmarkEnd w:id="73"/>
      <w:bookmarkEnd w:id="74"/>
      <w:bookmarkEnd w:id="75"/>
      <w:bookmarkEnd w:id="76"/>
      <w:bookmarkEnd w:id="77"/>
    </w:p>
    <w:p w14:paraId="694A3A27" w14:textId="77777777" w:rsidR="00313142" w:rsidRPr="006D45B3" w:rsidRDefault="00313142" w:rsidP="00313142">
      <w:bookmarkStart w:id="78" w:name="_Toc4488084"/>
      <w:bookmarkStart w:id="79"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0" w:name="_Toc23343272"/>
      <w:bookmarkStart w:id="81" w:name="_Toc26193825"/>
      <w:bookmarkStart w:id="82" w:name="_Toc34382707"/>
      <w:bookmarkStart w:id="83" w:name="_Toc34387361"/>
      <w:bookmarkStart w:id="84" w:name="_Toc45282411"/>
      <w:bookmarkStart w:id="85" w:name="_Toc51867016"/>
      <w:bookmarkStart w:id="86" w:name="_Toc68196469"/>
      <w:r>
        <w:rPr>
          <w:rFonts w:hint="eastAsia"/>
          <w:lang w:eastAsia="zh-CN"/>
        </w:rPr>
        <w:t>4.3</w:t>
      </w:r>
      <w:r>
        <w:rPr>
          <w:lang w:eastAsia="zh-CN"/>
        </w:rPr>
        <w:tab/>
      </w:r>
      <w:bookmarkEnd w:id="78"/>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79"/>
      <w:bookmarkEnd w:id="80"/>
      <w:bookmarkEnd w:id="81"/>
      <w:bookmarkEnd w:id="82"/>
      <w:bookmarkEnd w:id="83"/>
      <w:bookmarkEnd w:id="84"/>
      <w:bookmarkEnd w:id="85"/>
      <w:bookmarkEnd w:id="86"/>
    </w:p>
    <w:p w14:paraId="721A2D84" w14:textId="77777777" w:rsidR="00313142" w:rsidRPr="006D45B3" w:rsidRDefault="00313142" w:rsidP="00313142">
      <w:bookmarkStart w:id="87" w:name="_Toc4488092"/>
      <w:bookmarkStart w:id="88"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89" w:name="_Toc4488093"/>
      <w:bookmarkStart w:id="90" w:name="_Toc8882544"/>
      <w:bookmarkStart w:id="91" w:name="_Toc23343274"/>
      <w:bookmarkStart w:id="92" w:name="_Toc26193827"/>
      <w:bookmarkStart w:id="93" w:name="_Toc34382708"/>
      <w:bookmarkStart w:id="94" w:name="_Toc34387362"/>
      <w:bookmarkStart w:id="95" w:name="_Toc45282412"/>
      <w:bookmarkStart w:id="96" w:name="_Toc51867017"/>
      <w:bookmarkStart w:id="97" w:name="_Toc68196470"/>
      <w:bookmarkEnd w:id="87"/>
      <w:bookmarkEnd w:id="88"/>
      <w:r>
        <w:lastRenderedPageBreak/>
        <w:t>5</w:t>
      </w:r>
      <w:r w:rsidRPr="004D3578">
        <w:tab/>
      </w:r>
      <w:r>
        <w:t xml:space="preserve">Encoding of </w:t>
      </w:r>
      <w:r w:rsidRPr="00163B5C">
        <w:t>UE</w:t>
      </w:r>
      <w:r>
        <w:t xml:space="preserve"> policies</w:t>
      </w:r>
      <w:bookmarkEnd w:id="89"/>
      <w:r w:rsidR="00EF3B92">
        <w:t xml:space="preserve"> for V2X</w:t>
      </w:r>
      <w:bookmarkEnd w:id="90"/>
      <w:bookmarkEnd w:id="91"/>
      <w:bookmarkEnd w:id="92"/>
      <w:bookmarkEnd w:id="93"/>
      <w:bookmarkEnd w:id="94"/>
      <w:bookmarkEnd w:id="95"/>
      <w:bookmarkEnd w:id="96"/>
      <w:bookmarkEnd w:id="97"/>
    </w:p>
    <w:p w14:paraId="7D9E3762" w14:textId="77777777" w:rsidR="00007E62" w:rsidRPr="0038606A" w:rsidRDefault="00007E62" w:rsidP="00007E62">
      <w:pPr>
        <w:pStyle w:val="Heading2"/>
      </w:pPr>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bookmarkStart w:id="106" w:name="_Toc68196471"/>
      <w:r>
        <w:rPr>
          <w:lang w:eastAsia="zh-CN"/>
        </w:rPr>
        <w:t>5</w:t>
      </w:r>
      <w:r>
        <w:rPr>
          <w:rFonts w:hint="eastAsia"/>
          <w:lang w:eastAsia="zh-CN"/>
        </w:rPr>
        <w:t>.1</w:t>
      </w:r>
      <w:r>
        <w:rPr>
          <w:lang w:eastAsia="zh-CN"/>
        </w:rPr>
        <w:tab/>
        <w:t>Overview</w:t>
      </w:r>
      <w:bookmarkEnd w:id="98"/>
      <w:bookmarkEnd w:id="99"/>
      <w:bookmarkEnd w:id="100"/>
      <w:bookmarkEnd w:id="101"/>
      <w:bookmarkEnd w:id="102"/>
      <w:bookmarkEnd w:id="103"/>
      <w:bookmarkEnd w:id="104"/>
      <w:bookmarkEnd w:id="105"/>
      <w:bookmarkEnd w:id="106"/>
    </w:p>
    <w:p w14:paraId="39BF9D64" w14:textId="77777777" w:rsidR="00313142" w:rsidRPr="006D45B3" w:rsidRDefault="00313142" w:rsidP="00313142">
      <w:bookmarkStart w:id="107" w:name="_Toc4488095"/>
      <w:bookmarkStart w:id="108"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09" w:name="_Toc23343276"/>
      <w:bookmarkStart w:id="110" w:name="_Toc26193829"/>
      <w:bookmarkStart w:id="111" w:name="_Toc34382710"/>
      <w:bookmarkStart w:id="112" w:name="_Toc34387364"/>
      <w:bookmarkStart w:id="113" w:name="_Toc45282414"/>
      <w:bookmarkStart w:id="114" w:name="_Toc51867019"/>
      <w:bookmarkStart w:id="115" w:name="_Toc68196472"/>
      <w:r>
        <w:rPr>
          <w:lang w:eastAsia="zh-CN"/>
        </w:rPr>
        <w:t>5.</w:t>
      </w:r>
      <w:r w:rsidR="00DD2F7B">
        <w:rPr>
          <w:lang w:eastAsia="zh-CN"/>
        </w:rPr>
        <w:t>2</w:t>
      </w:r>
      <w:r>
        <w:rPr>
          <w:lang w:eastAsia="zh-CN"/>
        </w:rPr>
        <w:tab/>
        <w:t>Encoding of V2X policy (V2XP) UE policy part</w:t>
      </w:r>
      <w:bookmarkEnd w:id="109"/>
      <w:bookmarkEnd w:id="110"/>
      <w:bookmarkEnd w:id="111"/>
      <w:bookmarkEnd w:id="112"/>
      <w:bookmarkEnd w:id="113"/>
      <w:bookmarkEnd w:id="114"/>
      <w:bookmarkEnd w:id="115"/>
    </w:p>
    <w:p w14:paraId="08E1B431" w14:textId="77777777" w:rsidR="00313142" w:rsidRPr="003265DC" w:rsidRDefault="00313142" w:rsidP="00313142">
      <w:pPr>
        <w:pStyle w:val="Heading3"/>
      </w:pPr>
      <w:bookmarkStart w:id="116" w:name="_Toc23343277"/>
      <w:bookmarkStart w:id="117" w:name="_Toc26193830"/>
      <w:bookmarkStart w:id="118" w:name="_Toc34382711"/>
      <w:bookmarkStart w:id="119" w:name="_Toc34387365"/>
      <w:bookmarkStart w:id="120" w:name="_Toc45282415"/>
      <w:bookmarkStart w:id="121" w:name="_Toc51867020"/>
      <w:bookmarkStart w:id="122" w:name="_Toc68196473"/>
      <w:r>
        <w:rPr>
          <w:lang w:eastAsia="zh-CN"/>
        </w:rPr>
        <w:t>5.</w:t>
      </w:r>
      <w:r w:rsidR="00DD2F7B">
        <w:rPr>
          <w:lang w:eastAsia="zh-CN"/>
        </w:rPr>
        <w:t>2</w:t>
      </w:r>
      <w:r>
        <w:t>.1</w:t>
      </w:r>
      <w:r>
        <w:rPr>
          <w:rFonts w:hint="eastAsia"/>
        </w:rPr>
        <w:tab/>
      </w:r>
      <w:r>
        <w:t>General</w:t>
      </w:r>
      <w:bookmarkEnd w:id="116"/>
      <w:bookmarkEnd w:id="117"/>
      <w:bookmarkEnd w:id="118"/>
      <w:bookmarkEnd w:id="119"/>
      <w:bookmarkEnd w:id="120"/>
      <w:bookmarkEnd w:id="121"/>
      <w:bookmarkEnd w:id="122"/>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3" w:name="_Toc23343278"/>
      <w:bookmarkStart w:id="124" w:name="_Toc26193831"/>
      <w:bookmarkStart w:id="125" w:name="_Toc34382712"/>
      <w:bookmarkStart w:id="126" w:name="_Toc34387366"/>
      <w:bookmarkStart w:id="127" w:name="_Toc45282416"/>
      <w:bookmarkStart w:id="128" w:name="_Toc51867021"/>
      <w:bookmarkStart w:id="129" w:name="_Toc68196474"/>
      <w:r>
        <w:rPr>
          <w:lang w:eastAsia="zh-CN"/>
        </w:rPr>
        <w:t>5</w:t>
      </w:r>
      <w:r>
        <w:rPr>
          <w:rFonts w:hint="eastAsia"/>
          <w:lang w:eastAsia="zh-CN"/>
        </w:rPr>
        <w:t>.</w:t>
      </w:r>
      <w:r w:rsidR="00DD2F7B">
        <w:rPr>
          <w:lang w:eastAsia="zh-CN"/>
        </w:rPr>
        <w:t>3</w:t>
      </w:r>
      <w:r>
        <w:rPr>
          <w:lang w:eastAsia="zh-CN"/>
        </w:rPr>
        <w:tab/>
        <w:t xml:space="preserve">Encoding of </w:t>
      </w:r>
      <w:bookmarkEnd w:id="107"/>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08"/>
      <w:bookmarkEnd w:id="123"/>
      <w:bookmarkEnd w:id="124"/>
      <w:bookmarkEnd w:id="125"/>
      <w:bookmarkEnd w:id="126"/>
      <w:bookmarkEnd w:id="127"/>
      <w:bookmarkEnd w:id="128"/>
      <w:bookmarkEnd w:id="129"/>
    </w:p>
    <w:p w14:paraId="53AA7344" w14:textId="77777777" w:rsidR="00AC359C" w:rsidRPr="003265DC" w:rsidRDefault="00AC359C" w:rsidP="00AC359C">
      <w:pPr>
        <w:pStyle w:val="Heading3"/>
      </w:pPr>
      <w:bookmarkStart w:id="130" w:name="_Toc8882547"/>
      <w:bookmarkStart w:id="131" w:name="_Toc23343279"/>
      <w:bookmarkStart w:id="132" w:name="_Toc26193832"/>
      <w:bookmarkStart w:id="133" w:name="_Toc34382713"/>
      <w:bookmarkStart w:id="134" w:name="_Toc34387367"/>
      <w:bookmarkStart w:id="135" w:name="_Toc45282417"/>
      <w:bookmarkStart w:id="136" w:name="_Toc51867022"/>
      <w:bookmarkStart w:id="137" w:name="_Toc4488096"/>
      <w:bookmarkStart w:id="138" w:name="_Toc68196475"/>
      <w:r>
        <w:t>5</w:t>
      </w:r>
      <w:r>
        <w:rPr>
          <w:rFonts w:hint="eastAsia"/>
        </w:rPr>
        <w:t>.</w:t>
      </w:r>
      <w:r w:rsidR="00DD2F7B">
        <w:t>3</w:t>
      </w:r>
      <w:r>
        <w:t>.1</w:t>
      </w:r>
      <w:r>
        <w:rPr>
          <w:rFonts w:hint="eastAsia"/>
        </w:rPr>
        <w:tab/>
      </w:r>
      <w:r>
        <w:t>General</w:t>
      </w:r>
      <w:bookmarkEnd w:id="130"/>
      <w:bookmarkEnd w:id="131"/>
      <w:bookmarkEnd w:id="132"/>
      <w:bookmarkEnd w:id="133"/>
      <w:bookmarkEnd w:id="134"/>
      <w:bookmarkEnd w:id="135"/>
      <w:bookmarkEnd w:id="136"/>
      <w:bookmarkEnd w:id="138"/>
    </w:p>
    <w:p w14:paraId="4D14DAC2" w14:textId="77777777" w:rsidR="00313142" w:rsidRPr="00482B2D" w:rsidRDefault="00313142" w:rsidP="00313142">
      <w:bookmarkStart w:id="139"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0" w:name="_Toc23343280"/>
            <w:bookmarkStart w:id="141"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r w:rsidR="00EE7D6E">
              <w:rPr>
                <w:noProof/>
                <w:lang w:val="en-US"/>
              </w:rPr>
              <w:t>(s)</w:t>
            </w:r>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r w:rsidR="00EE7D6E">
              <w:rPr>
                <w:noProof/>
                <w:lang w:val="en-US"/>
              </w:rPr>
              <w:t>(s)</w:t>
            </w:r>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42" w:name="_Hlk42077774"/>
            <w:r>
              <w:rPr>
                <w:lang w:val="en-US"/>
              </w:rPr>
              <w:t xml:space="preserve">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bookmarkEnd w:id="142"/>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r w:rsidR="00EE7D6E">
              <w:rPr>
                <w:noProof/>
                <w:lang w:val="en-US"/>
              </w:rPr>
              <w:t>(s)</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151E11FD" w:rsidR="00AC722B" w:rsidRDefault="00AC722B">
            <w:pPr>
              <w:pStyle w:val="TAL"/>
              <w:rPr>
                <w:lang w:val="sv-SE"/>
              </w:rPr>
            </w:pPr>
            <w:r>
              <w:rPr>
                <w:lang w:val="sv-SE"/>
              </w:rPr>
              <w:t>octet o</w:t>
            </w:r>
            <w:r w:rsidR="00140AC5">
              <w:rPr>
                <w:lang w:val="sv-SE"/>
              </w:rPr>
              <w:t>82</w:t>
            </w:r>
            <w:r>
              <w:rPr>
                <w:lang w:val="sv-SE"/>
              </w:rPr>
              <w:t>*</w:t>
            </w:r>
            <w:r w:rsidR="00CC4FBE">
              <w:rPr>
                <w:lang w:val="sv-SE"/>
              </w:rPr>
              <w:t xml:space="preserve"> = o11*</w:t>
            </w:r>
          </w:p>
        </w:tc>
      </w:tr>
    </w:tbl>
    <w:p w14:paraId="2E9C5CCA" w14:textId="77777777" w:rsidR="001E5A8A" w:rsidRDefault="001E5A8A" w:rsidP="00215BF7"/>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r w:rsidR="00EE7D6E">
        <w:rPr>
          <w:noProof/>
          <w:lang w:val="en-US"/>
        </w:rPr>
        <w:t>(s)</w:t>
      </w:r>
      <w:r w:rsidR="00AC722B">
        <w:rPr>
          <w:noProof/>
          <w:lang w:val="en-US"/>
        </w:rPr>
        <w:t xml:space="preserve"> and </w:t>
      </w:r>
      <w:r>
        <w:rPr>
          <w:noProof/>
          <w:lang w:val="en-US"/>
        </w:rPr>
        <w:t>Tx profiles</w:t>
      </w:r>
      <w:r w:rsidRPr="003330DA">
        <w:rPr>
          <w:noProof/>
          <w:lang w:val="en-US"/>
        </w:rPr>
        <w:t xml:space="preserve"> mapping rule</w:t>
      </w:r>
    </w:p>
    <w:p w14:paraId="3E9A8235" w14:textId="1E678886"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PC5 RAT</w:t>
      </w:r>
      <w:r w:rsidR="00EE7D6E">
        <w:rPr>
          <w:noProof/>
          <w:lang w:val="en-US"/>
        </w:rPr>
        <w:t>(s)</w:t>
      </w:r>
      <w:r w:rsidR="00AC722B">
        <w:rPr>
          <w:noProof/>
          <w:lang w:val="en-US"/>
        </w:rPr>
        <w:t xml:space="preserve">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3031D1" w:rsidRDefault="003031D1">
            <w:pPr>
              <w:pStyle w:val="TAL"/>
              <w:rPr>
                <w:noProof/>
                <w:lang w:val="en-US"/>
              </w:rPr>
            </w:pPr>
            <w:r>
              <w:rPr>
                <w:lang w:val="en-US"/>
              </w:rPr>
              <w:t>PC5 RAT</w:t>
            </w:r>
            <w:r w:rsidR="00EE7D6E">
              <w:rPr>
                <w:noProof/>
                <w:lang w:val="en-US"/>
              </w:rPr>
              <w:t>(s)</w:t>
            </w:r>
            <w:r>
              <w:rPr>
                <w:lang w:val="en-US"/>
              </w:rPr>
              <w:t>:</w:t>
            </w:r>
          </w:p>
          <w:p w14:paraId="6D18A8BF" w14:textId="04ED3EB2" w:rsidR="003031D1" w:rsidRDefault="003031D1">
            <w:pPr>
              <w:pStyle w:val="TAL"/>
              <w:rPr>
                <w:lang w:val="en-US" w:eastAsia="ko-KR"/>
              </w:rPr>
            </w:pPr>
            <w:r>
              <w:rPr>
                <w:noProof/>
                <w:lang w:val="en-US"/>
              </w:rPr>
              <w:t xml:space="preserve">The </w:t>
            </w:r>
            <w:r>
              <w:rPr>
                <w:lang w:val="en-US"/>
              </w:rPr>
              <w:t>PC5 RAT</w:t>
            </w:r>
            <w:r w:rsidR="00EE7D6E">
              <w:rPr>
                <w:noProof/>
                <w:lang w:val="en-US"/>
              </w:rPr>
              <w:t>(s)</w:t>
            </w:r>
            <w:r>
              <w:rPr>
                <w:noProof/>
                <w:lang w:val="en-US"/>
              </w:rPr>
              <w:t xml:space="preserve"> field indicates </w:t>
            </w:r>
            <w:r w:rsidR="00EE7D6E">
              <w:rPr>
                <w:noProof/>
                <w:lang w:val="en-US"/>
              </w:rPr>
              <w:t>the</w:t>
            </w:r>
            <w:r>
              <w:rPr>
                <w:noProof/>
                <w:lang w:val="en-US"/>
              </w:rPr>
              <w:t xml:space="preserve"> </w:t>
            </w:r>
            <w:r>
              <w:rPr>
                <w:lang w:val="en-US"/>
              </w:rPr>
              <w:t>PC5 RAT</w:t>
            </w:r>
            <w:r w:rsidR="00EE7D6E">
              <w:rPr>
                <w:lang w:val="en-US"/>
              </w:rPr>
              <w:t>(s) mapped to the V2X service identifiers</w:t>
            </w:r>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6E428412" w14:textId="77777777" w:rsidR="00EE7D6E" w:rsidRDefault="003031D1" w:rsidP="00EE7D6E">
            <w:pPr>
              <w:pStyle w:val="TAL"/>
              <w:rPr>
                <w:lang w:val="sv-SE"/>
              </w:rPr>
            </w:pPr>
            <w:r>
              <w:rPr>
                <w:lang w:val="sv-SE"/>
              </w:rPr>
              <w:t>0 0</w:t>
            </w:r>
            <w:r>
              <w:rPr>
                <w:lang w:val="sv-SE"/>
              </w:rPr>
              <w:tab/>
              <w:t>E-UTRA-PC5</w:t>
            </w:r>
          </w:p>
          <w:p w14:paraId="6A064191" w14:textId="77777777" w:rsidR="003031D1" w:rsidRPr="001866E2" w:rsidRDefault="003031D1">
            <w:pPr>
              <w:pStyle w:val="TAL"/>
              <w:rPr>
                <w:lang w:val="sv-SE"/>
              </w:rPr>
            </w:pPr>
            <w:r w:rsidRPr="001866E2">
              <w:rPr>
                <w:lang w:val="sv-SE"/>
              </w:rPr>
              <w:t>0 1</w:t>
            </w:r>
            <w:r w:rsidRPr="001866E2">
              <w:rPr>
                <w:lang w:val="sv-SE"/>
              </w:rPr>
              <w:tab/>
              <w:t>NR-PC5</w:t>
            </w:r>
          </w:p>
          <w:p w14:paraId="164E3D4D" w14:textId="77777777" w:rsidR="001866E2" w:rsidRDefault="001866E2">
            <w:pPr>
              <w:pStyle w:val="TAL"/>
              <w:rPr>
                <w:lang w:val="en-US"/>
              </w:rPr>
            </w:pPr>
            <w:r w:rsidRPr="001866E2">
              <w:rPr>
                <w:lang w:val="en-US"/>
              </w:rPr>
              <w:t>1 0</w:t>
            </w:r>
            <w:r w:rsidRPr="001866E2">
              <w:rPr>
                <w:lang w:val="en-US"/>
              </w:rPr>
              <w:tab/>
              <w:t>Both E-UTRA-PC5 and NR-PC5</w:t>
            </w:r>
          </w:p>
          <w:p w14:paraId="0D0E39FC" w14:textId="52927608"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3B1EF63D" w:rsidR="003031D1" w:rsidRDefault="003031D1">
            <w:pPr>
              <w:pStyle w:val="TAL"/>
              <w:rPr>
                <w:lang w:val="en-US"/>
              </w:rPr>
            </w:pPr>
            <w:r>
              <w:rPr>
                <w:noProof/>
                <w:lang w:val="en-US"/>
              </w:rPr>
              <w:t>If the PC5 RAT field is set to "E-UTRA-PC5"</w:t>
            </w:r>
            <w:r w:rsidR="00EE7D6E">
              <w:rPr>
                <w:noProof/>
                <w:lang w:val="en-US"/>
              </w:rPr>
              <w:t xml:space="preserve"> or "</w:t>
            </w:r>
            <w:r w:rsidR="00EE7D6E">
              <w:rPr>
                <w:lang w:val="sv-SE" w:eastAsia="zh-CN"/>
              </w:rPr>
              <w:t>Both E-UTRA-PC5 and NR-PC5</w:t>
            </w:r>
            <w:r w:rsidR="00EE7D6E">
              <w:rPr>
                <w:noProof/>
                <w:lang w:val="en-US"/>
              </w:rPr>
              <w:t>"</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w:t>
            </w:r>
            <w:r w:rsidR="00EE7D6E">
              <w:rPr>
                <w:noProof/>
                <w:lang w:val="en-US"/>
              </w:rPr>
              <w:t>(s)</w:t>
            </w:r>
            <w:r>
              <w:rPr>
                <w:noProof/>
                <w:lang w:val="en-US"/>
              </w:rPr>
              <w:t xml:space="preserve">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215BF7"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3031D1" w:rsidRDefault="003031D1">
            <w:pPr>
              <w:pStyle w:val="TAL"/>
              <w:rPr>
                <w:lang w:val="en-US"/>
              </w:rPr>
            </w:pPr>
            <w:r>
              <w:rPr>
                <w:lang w:val="en-US"/>
              </w:rPr>
              <w:t xml:space="preserve">If the 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3BECF0" w:rsidR="00964D6E" w:rsidRDefault="00964D6E" w:rsidP="00964D6E">
            <w:pPr>
              <w:pStyle w:val="TAL"/>
            </w:pPr>
            <w:r>
              <w:t xml:space="preserve"> = octet </w:t>
            </w:r>
            <w:r w:rsidRPr="00903C49">
              <w:t>o</w:t>
            </w:r>
            <w:r w:rsidR="00247B0C">
              <w:t>79</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4BE4C143" w:rsidR="00F94504" w:rsidRDefault="00964D6E" w:rsidP="00F94504">
            <w:pPr>
              <w:pStyle w:val="TAL"/>
            </w:pPr>
            <w:r w:rsidRPr="00492F28">
              <w:t xml:space="preserve">octet </w:t>
            </w:r>
            <w:r>
              <w:t>o</w:t>
            </w:r>
            <w:r w:rsidR="00AB485D">
              <w:t>108</w:t>
            </w:r>
          </w:p>
          <w:p w14:paraId="2C7FC8FB" w14:textId="7F71758D" w:rsidR="00964D6E" w:rsidRPr="00492F28" w:rsidRDefault="00F94504" w:rsidP="00F94504">
            <w:pPr>
              <w:pStyle w:val="TAL"/>
            </w:pPr>
            <w:r>
              <w:t>(see NOTE)</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D71509" w:rsidR="00961CCD" w:rsidRDefault="00961CCD" w:rsidP="00961CCD">
            <w:pPr>
              <w:pStyle w:val="TAL"/>
            </w:pPr>
            <w:r>
              <w:t>octet o</w:t>
            </w:r>
            <w:r w:rsidR="00CE7E35">
              <w:t>93</w:t>
            </w:r>
            <w:r w:rsidR="007F1292">
              <w:t xml:space="preserve"> (see NOTE)</w:t>
            </w:r>
          </w:p>
          <w:p w14:paraId="363D85CA" w14:textId="77777777" w:rsidR="00961CCD" w:rsidRDefault="00961CCD" w:rsidP="00961CCD">
            <w:pPr>
              <w:pStyle w:val="TAL"/>
            </w:pPr>
          </w:p>
          <w:p w14:paraId="49DF7928" w14:textId="534ED11C" w:rsidR="00BA6388" w:rsidRPr="002E39DE" w:rsidRDefault="00961CCD" w:rsidP="00961CCD">
            <w:pPr>
              <w:pStyle w:val="TAL"/>
            </w:pPr>
            <w:r>
              <w:t>octet o</w:t>
            </w:r>
            <w:r w:rsidR="00B3358D">
              <w:t>84</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0335373C" w:rsidR="00F32755" w:rsidRPr="00492F28" w:rsidRDefault="00F32755" w:rsidP="00F32755">
            <w:pPr>
              <w:pStyle w:val="TAL"/>
            </w:pPr>
            <w:r w:rsidRPr="00492F28">
              <w:t xml:space="preserve">octet </w:t>
            </w:r>
            <w:r>
              <w:t>(</w:t>
            </w:r>
            <w:r w:rsidRPr="0046576E">
              <w:t>o</w:t>
            </w:r>
            <w:r w:rsidR="001E2000">
              <w:t>84</w:t>
            </w:r>
            <w:r w:rsidRPr="0046576E">
              <w:t>+</w:t>
            </w:r>
            <w:r w:rsidR="00625F08">
              <w:t>1</w:t>
            </w:r>
            <w:r>
              <w:t>)</w:t>
            </w:r>
          </w:p>
          <w:p w14:paraId="52AA435B" w14:textId="77777777" w:rsidR="00F32755" w:rsidRPr="00903C49" w:rsidRDefault="00F32755" w:rsidP="00F32755">
            <w:pPr>
              <w:pStyle w:val="TAL"/>
            </w:pPr>
          </w:p>
          <w:p w14:paraId="31FA62C5" w14:textId="2B94B80A" w:rsidR="003C2256" w:rsidRDefault="00F32755" w:rsidP="00F32755">
            <w:pPr>
              <w:pStyle w:val="TAL"/>
            </w:pPr>
            <w:r w:rsidRPr="00903C49">
              <w:t xml:space="preserve">octet </w:t>
            </w:r>
            <w:r>
              <w:t>o</w:t>
            </w:r>
            <w:r w:rsidR="00A11FAB">
              <w:t>85</w:t>
            </w:r>
            <w:r>
              <w:t xml:space="preserve"> = octet </w:t>
            </w:r>
            <w:r w:rsidRPr="00530E20">
              <w:t>l</w:t>
            </w:r>
          </w:p>
        </w:tc>
      </w:tr>
    </w:tbl>
    <w:p w14:paraId="3F65CA2E" w14:textId="77777777" w:rsidR="0095740C" w:rsidRDefault="0095740C" w:rsidP="0095740C">
      <w:pPr>
        <w:pStyle w:val="NF"/>
      </w:pPr>
    </w:p>
    <w:p w14:paraId="3F0A1443" w14:textId="77777777" w:rsidR="0095740C" w:rsidRDefault="0095740C" w:rsidP="0095740C">
      <w:pPr>
        <w:pStyle w:val="NF"/>
      </w:pPr>
      <w:r>
        <w:t>NOTE:</w:t>
      </w:r>
      <w:r>
        <w:tab/>
        <w:t>The field is placed immediately after the last present preceding field.</w:t>
      </w:r>
    </w:p>
    <w:p w14:paraId="00B8281C" w14:textId="77777777" w:rsidR="0095740C" w:rsidRDefault="0095740C" w:rsidP="00F7508F">
      <w:pPr>
        <w:pStyle w:val="NF"/>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143" w:name="_Toc34382714"/>
            <w:bookmarkStart w:id="144"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145" w:name="_Toc45282418"/>
      <w:bookmarkStart w:id="146" w:name="_Toc51867023"/>
      <w:bookmarkStart w:id="147" w:name="_Toc68196476"/>
      <w:r>
        <w:rPr>
          <w:lang w:eastAsia="zh-CN"/>
        </w:rPr>
        <w:lastRenderedPageBreak/>
        <w:t>5</w:t>
      </w:r>
      <w:r>
        <w:rPr>
          <w:rFonts w:hint="eastAsia"/>
          <w:lang w:eastAsia="zh-CN"/>
        </w:rPr>
        <w:t>.</w:t>
      </w:r>
      <w:r w:rsidR="00DD2F7B">
        <w:rPr>
          <w:lang w:eastAsia="zh-CN"/>
        </w:rPr>
        <w:t>4</w:t>
      </w:r>
      <w:r>
        <w:rPr>
          <w:lang w:eastAsia="zh-CN"/>
        </w:rPr>
        <w:tab/>
      </w:r>
      <w:bookmarkEnd w:id="137"/>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39"/>
      <w:bookmarkEnd w:id="140"/>
      <w:bookmarkEnd w:id="141"/>
      <w:bookmarkEnd w:id="143"/>
      <w:bookmarkEnd w:id="144"/>
      <w:bookmarkEnd w:id="145"/>
      <w:bookmarkEnd w:id="146"/>
      <w:bookmarkEnd w:id="147"/>
    </w:p>
    <w:p w14:paraId="06868D1E" w14:textId="77777777" w:rsidR="00007E62" w:rsidRPr="003265DC" w:rsidRDefault="00007E62" w:rsidP="00007E62">
      <w:pPr>
        <w:pStyle w:val="Heading3"/>
      </w:pPr>
      <w:bookmarkStart w:id="148" w:name="_Toc4488097"/>
      <w:bookmarkStart w:id="149" w:name="_Toc8882549"/>
      <w:bookmarkStart w:id="150" w:name="_Toc23343281"/>
      <w:bookmarkStart w:id="151" w:name="_Toc26193834"/>
      <w:bookmarkStart w:id="152" w:name="_Toc34382715"/>
      <w:bookmarkStart w:id="153" w:name="_Toc34387369"/>
      <w:bookmarkStart w:id="154" w:name="_Toc45282419"/>
      <w:bookmarkStart w:id="155" w:name="_Toc51867024"/>
      <w:bookmarkStart w:id="156" w:name="_Toc68196477"/>
      <w:r>
        <w:t>5</w:t>
      </w:r>
      <w:r>
        <w:rPr>
          <w:rFonts w:hint="eastAsia"/>
        </w:rPr>
        <w:t>.</w:t>
      </w:r>
      <w:r w:rsidR="00DD2F7B">
        <w:t>4</w:t>
      </w:r>
      <w:r>
        <w:t>.1</w:t>
      </w:r>
      <w:r>
        <w:rPr>
          <w:rFonts w:hint="eastAsia"/>
        </w:rPr>
        <w:tab/>
      </w:r>
      <w:r>
        <w:t>General</w:t>
      </w:r>
      <w:bookmarkEnd w:id="148"/>
      <w:bookmarkEnd w:id="149"/>
      <w:bookmarkEnd w:id="150"/>
      <w:bookmarkEnd w:id="151"/>
      <w:bookmarkEnd w:id="152"/>
      <w:bookmarkEnd w:id="153"/>
      <w:bookmarkEnd w:id="154"/>
      <w:bookmarkEnd w:id="155"/>
      <w:bookmarkEnd w:id="156"/>
    </w:p>
    <w:p w14:paraId="72E07317" w14:textId="77777777" w:rsidR="00DD2F7B" w:rsidRPr="00482B2D" w:rsidRDefault="00DD2F7B" w:rsidP="00DD2F7B">
      <w:bookmarkStart w:id="157"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r w:rsidR="00BD4E8D">
              <w:t>(</w:t>
            </w:r>
            <w:r>
              <w:t>k+</w:t>
            </w:r>
            <w:r w:rsidR="009538BC">
              <w:t>8</w:t>
            </w:r>
            <w:r w:rsidR="00BD4E8D">
              <w:t>)</w:t>
            </w:r>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r w:rsidR="00BD4E8D">
              <w:t>(</w:t>
            </w:r>
            <w:r w:rsidRPr="003A53D2">
              <w:t>k+</w:t>
            </w:r>
            <w:r w:rsidR="009538BC">
              <w:t>9</w:t>
            </w:r>
            <w:r w:rsidR="00BD4E8D">
              <w:t>)</w:t>
            </w:r>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40AB19D8" w14:textId="5A64861C" w:rsidR="00BD4E8D" w:rsidRDefault="0025262C" w:rsidP="00BD4E8D">
            <w:pPr>
              <w:pStyle w:val="TAL"/>
            </w:pPr>
            <w:r>
              <w:t>octet o</w:t>
            </w:r>
            <w:r w:rsidR="00BD4E8D">
              <w:t>29</w:t>
            </w:r>
            <w:r w:rsidR="004A29B0">
              <w:t>*</w:t>
            </w:r>
          </w:p>
          <w:p w14:paraId="0C5C6909" w14:textId="5D79C433" w:rsidR="0025262C" w:rsidRDefault="00BD4E8D" w:rsidP="00BD4E8D">
            <w:pPr>
              <w:pStyle w:val="TAL"/>
            </w:pPr>
            <w:r>
              <w:t>(see NOTE)</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pPr>
    </w:p>
    <w:p w14:paraId="3DE44F51" w14:textId="77777777" w:rsidR="00BD4E8D" w:rsidRDefault="00BD4E8D" w:rsidP="00BD4E8D">
      <w:pPr>
        <w:pStyle w:val="NF"/>
      </w:pPr>
      <w:r>
        <w:t>NOTE:</w:t>
      </w:r>
      <w:r>
        <w:tab/>
        <w:t>The field is placed immediately after the last present preceding field.</w:t>
      </w:r>
    </w:p>
    <w:p w14:paraId="7AC3B79B" w14:textId="77777777" w:rsidR="00BD4E8D" w:rsidRDefault="00BD4E8D" w:rsidP="00BD4E8D">
      <w:pPr>
        <w:pStyle w:val="NF"/>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2368C52D" w:rsidR="00CC767F" w:rsidRDefault="00CC767F" w:rsidP="00CC767F">
            <w:pPr>
              <w:pStyle w:val="TAL"/>
            </w:pPr>
            <w:r>
              <w:t>octet o</w:t>
            </w:r>
            <w:r w:rsidR="00BD4E8D">
              <w:t>29</w:t>
            </w:r>
          </w:p>
          <w:p w14:paraId="6B0490BE" w14:textId="77777777" w:rsidR="00CC767F" w:rsidRDefault="00CC767F" w:rsidP="00CC767F">
            <w:pPr>
              <w:pStyle w:val="TAL"/>
            </w:pPr>
          </w:p>
          <w:p w14:paraId="2931CC39" w14:textId="0561115D" w:rsidR="00CC767F" w:rsidRDefault="00CC767F" w:rsidP="00CC767F">
            <w:pPr>
              <w:pStyle w:val="TAL"/>
            </w:pPr>
            <w:r>
              <w:t>octet o</w:t>
            </w:r>
            <w:r w:rsidR="00BD4E8D">
              <w:t>29+1</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E3D13B" w:rsidR="00CC767F" w:rsidRDefault="00CC767F" w:rsidP="00CC767F">
            <w:pPr>
              <w:pStyle w:val="TAL"/>
            </w:pPr>
            <w:r>
              <w:t>octet o</w:t>
            </w:r>
            <w:r w:rsidR="00BD4E8D">
              <w:t>29+2</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r w:rsidR="00BD4E8D">
              <w:t>(</w:t>
            </w:r>
            <w:r>
              <w:t>o7+1</w:t>
            </w:r>
            <w:r w:rsidR="00BD4E8D">
              <w:t>)</w:t>
            </w:r>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r w:rsidR="00BD4E8D">
              <w:t>(</w:t>
            </w:r>
            <w:r>
              <w:t>o8+1</w:t>
            </w:r>
            <w:r w:rsidR="00BD4E8D">
              <w:t>)</w:t>
            </w:r>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r w:rsidR="00BD4E8D">
              <w:t>(</w:t>
            </w:r>
            <w:r>
              <w:t>o9+1</w:t>
            </w:r>
            <w:r w:rsidR="00BD4E8D">
              <w:t>)</w:t>
            </w:r>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r w:rsidR="00BD4E8D">
              <w:t>(</w:t>
            </w:r>
            <w:r>
              <w:t>o5+2</w:t>
            </w:r>
            <w:r w:rsidR="00BD4E8D">
              <w:t>)</w:t>
            </w:r>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79DECA54" w:rsidR="00BD4E8D" w:rsidRDefault="00CC767F" w:rsidP="00BD4E8D">
            <w:pPr>
              <w:pStyle w:val="TAL"/>
            </w:pPr>
            <w:r>
              <w:t>octet o</w:t>
            </w:r>
            <w:r w:rsidR="00BD4E8D">
              <w:t>30</w:t>
            </w:r>
            <w:r w:rsidR="004A29B0">
              <w:t>*</w:t>
            </w:r>
          </w:p>
          <w:p w14:paraId="5EBC944A" w14:textId="7304E921" w:rsidR="00CC767F" w:rsidRDefault="00BD4E8D" w:rsidP="00BD4E8D">
            <w:pPr>
              <w:pStyle w:val="TAL"/>
            </w:pPr>
            <w:r>
              <w:t>(see NOTE)</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pPr>
    </w:p>
    <w:p w14:paraId="2066186E" w14:textId="77777777" w:rsidR="00BD4E8D" w:rsidRDefault="00BD4E8D" w:rsidP="00BD4E8D">
      <w:pPr>
        <w:pStyle w:val="NF"/>
      </w:pPr>
      <w:r>
        <w:t>NOTE:</w:t>
      </w:r>
      <w:r>
        <w:tab/>
        <w:t>The field is placed immediately after the last present preceding field.</w:t>
      </w:r>
    </w:p>
    <w:p w14:paraId="07C3F620" w14:textId="77777777" w:rsidR="00BD4E8D" w:rsidRDefault="00BD4E8D" w:rsidP="00BD4E8D">
      <w:pPr>
        <w:pStyle w:val="NF"/>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r w:rsidR="00B405FB">
              <w:t>(</w:t>
            </w:r>
            <w:r>
              <w:t>o7+8</w:t>
            </w:r>
            <w:r w:rsidR="00B405FB">
              <w:t>)</w:t>
            </w:r>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r w:rsidR="00B405FB">
              <w:t>(</w:t>
            </w:r>
            <w:r>
              <w:t>o7+10</w:t>
            </w:r>
            <w:r w:rsidR="00B405FB">
              <w:t>)</w:t>
            </w:r>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r w:rsidR="00B405FB">
              <w:t>(</w:t>
            </w:r>
            <w:r>
              <w:t>o7+11</w:t>
            </w:r>
            <w:r w:rsidR="00B405FB">
              <w:t>)</w:t>
            </w:r>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r w:rsidR="00B405FB">
              <w:t>(</w:t>
            </w:r>
            <w:r>
              <w:t>o7+1+(3*n)</w:t>
            </w:r>
            <w:r w:rsidR="00B405FB">
              <w:t>)</w:t>
            </w:r>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r w:rsidR="00B405FB">
              <w:t>(</w:t>
            </w:r>
            <w:r>
              <w:t>o7+2+(3*n)</w:t>
            </w:r>
            <w:r w:rsidR="00B405FB">
              <w:t>)</w:t>
            </w:r>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r w:rsidR="00B405FB">
              <w:t>(</w:t>
            </w:r>
            <w:r>
              <w:t>o7+4+(3*n)</w:t>
            </w:r>
            <w:r w:rsidR="00B405FB">
              <w:t>)*</w:t>
            </w:r>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r w:rsidR="00B405FB">
              <w:t>(</w:t>
            </w:r>
            <w:r>
              <w:t>o5+5</w:t>
            </w:r>
            <w:r w:rsidR="00B405FB">
              <w:t>)</w:t>
            </w:r>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r w:rsidR="00B405FB">
              <w:t>(</w:t>
            </w:r>
            <w:r>
              <w:t>o12+1</w:t>
            </w:r>
            <w:r w:rsidR="00B405FB">
              <w:t>)</w:t>
            </w:r>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r w:rsidR="00B405FB">
              <w:t>(</w:t>
            </w:r>
            <w:r>
              <w:t>o13+1</w:t>
            </w:r>
            <w:r w:rsidR="00B405FB">
              <w:t>)</w:t>
            </w:r>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r w:rsidR="00B405FB">
              <w:t>(</w:t>
            </w:r>
            <w:r>
              <w:t>o14+1</w:t>
            </w:r>
            <w:r w:rsidR="00B405FB">
              <w:t>)</w:t>
            </w:r>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r w:rsidR="00B405FB">
              <w:t>(</w:t>
            </w:r>
            <w:r>
              <w:t>o12+4</w:t>
            </w:r>
            <w:r w:rsidR="00B405FB">
              <w:t>)</w:t>
            </w:r>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r w:rsidR="00B405FB">
              <w:t>(</w:t>
            </w:r>
            <w:r>
              <w:t>o12+7</w:t>
            </w:r>
            <w:r w:rsidR="00B405FB">
              <w:t>)</w:t>
            </w:r>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1E70977E" w:rsidR="00B405FB" w:rsidRDefault="00CC767F" w:rsidP="00B405FB">
            <w:pPr>
              <w:pStyle w:val="TAL"/>
            </w:pPr>
            <w:r>
              <w:t>octet o</w:t>
            </w:r>
            <w:r w:rsidR="00B405FB">
              <w:t>31</w:t>
            </w:r>
            <w:r w:rsidR="00B54A5D">
              <w:t>*</w:t>
            </w:r>
          </w:p>
          <w:p w14:paraId="7FA93BA7" w14:textId="60708407" w:rsidR="00CC767F" w:rsidRDefault="00B405FB" w:rsidP="00B405FB">
            <w:pPr>
              <w:pStyle w:val="TAL"/>
            </w:pPr>
            <w:r>
              <w:t>(see NOTE)</w:t>
            </w:r>
          </w:p>
          <w:p w14:paraId="1A6261B8" w14:textId="77777777" w:rsidR="00CC767F" w:rsidRDefault="00CC767F" w:rsidP="00CC767F">
            <w:pPr>
              <w:pStyle w:val="TAL"/>
            </w:pPr>
          </w:p>
          <w:p w14:paraId="4B4B809F" w14:textId="5785F6C7" w:rsidR="00CC767F" w:rsidRDefault="00CC767F" w:rsidP="00CC767F">
            <w:pPr>
              <w:pStyle w:val="TAL"/>
            </w:pPr>
            <w:r>
              <w:t xml:space="preserve">octet </w:t>
            </w:r>
            <w:r w:rsidR="00B405FB">
              <w:t>(</w:t>
            </w:r>
            <w:r>
              <w:t>o</w:t>
            </w:r>
            <w:r w:rsidR="00B405FB">
              <w:t>31+15)</w:t>
            </w:r>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49592242" w:rsidR="00B405FB" w:rsidRDefault="00CC767F" w:rsidP="00B405FB">
            <w:pPr>
              <w:pStyle w:val="TAL"/>
            </w:pPr>
            <w:r>
              <w:t>octet o</w:t>
            </w:r>
            <w:r w:rsidR="00B405FB">
              <w:t>32</w:t>
            </w:r>
            <w:r w:rsidR="00B54A5D">
              <w:t>*</w:t>
            </w:r>
          </w:p>
          <w:p w14:paraId="4F72395C" w14:textId="7B842261" w:rsidR="00CC767F" w:rsidRDefault="00B405FB" w:rsidP="00B405FB">
            <w:pPr>
              <w:pStyle w:val="TAL"/>
            </w:pPr>
            <w:r>
              <w:t>(see NOTE)</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1727CC5E" w:rsidR="00B405FB" w:rsidRDefault="00CC767F" w:rsidP="00B405FB">
            <w:pPr>
              <w:pStyle w:val="TAL"/>
            </w:pPr>
            <w:r>
              <w:t>octet o</w:t>
            </w:r>
            <w:r w:rsidR="00B405FB">
              <w:t>33</w:t>
            </w:r>
            <w:r w:rsidR="00B54A5D">
              <w:t>*</w:t>
            </w:r>
          </w:p>
          <w:p w14:paraId="4EBF1C4D" w14:textId="6CD7DFA1" w:rsidR="00CC767F" w:rsidRDefault="00B405FB" w:rsidP="00B405FB">
            <w:pPr>
              <w:pStyle w:val="TAL"/>
            </w:pPr>
            <w:r>
              <w:t>(see NOTE)</w:t>
            </w:r>
          </w:p>
          <w:p w14:paraId="14AD9775" w14:textId="77777777" w:rsidR="00CC767F" w:rsidRDefault="00CC767F" w:rsidP="00CC767F">
            <w:pPr>
              <w:pStyle w:val="TAL"/>
            </w:pPr>
          </w:p>
          <w:p w14:paraId="6298230B" w14:textId="30AB0725" w:rsidR="00CC767F" w:rsidRDefault="00CC767F" w:rsidP="00CC767F">
            <w:pPr>
              <w:pStyle w:val="TAL"/>
            </w:pPr>
            <w:r>
              <w:t xml:space="preserve">octet </w:t>
            </w:r>
            <w:r w:rsidR="00B405FB">
              <w:t>(</w:t>
            </w:r>
            <w:r>
              <w:t>o</w:t>
            </w:r>
            <w:r w:rsidR="00B405FB">
              <w:t>33+1)</w:t>
            </w:r>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2C3DE066" w:rsidR="00B405FB" w:rsidRDefault="00CC767F" w:rsidP="00B405FB">
            <w:pPr>
              <w:pStyle w:val="TAL"/>
            </w:pPr>
            <w:r>
              <w:t>octet o</w:t>
            </w:r>
            <w:r w:rsidR="00B405FB">
              <w:t>34</w:t>
            </w:r>
            <w:r w:rsidR="00B54A5D">
              <w:t>*</w:t>
            </w:r>
          </w:p>
          <w:p w14:paraId="5FC58CA3" w14:textId="5CD6673E" w:rsidR="00CC767F" w:rsidRDefault="00B405FB" w:rsidP="00B405FB">
            <w:pPr>
              <w:pStyle w:val="TAL"/>
            </w:pPr>
            <w:r>
              <w:t>(see NOTE)</w:t>
            </w:r>
          </w:p>
          <w:p w14:paraId="38B12F45" w14:textId="77777777" w:rsidR="00CC767F" w:rsidRDefault="00CC767F" w:rsidP="00CC767F">
            <w:pPr>
              <w:pStyle w:val="TAL"/>
            </w:pPr>
          </w:p>
          <w:p w14:paraId="006F2CAF" w14:textId="2843AC96" w:rsidR="00CC767F" w:rsidRDefault="00CC767F" w:rsidP="00CC767F">
            <w:pPr>
              <w:pStyle w:val="TAL"/>
            </w:pPr>
            <w:r>
              <w:t xml:space="preserve">octet </w:t>
            </w:r>
            <w:r w:rsidR="00B405FB">
              <w:t>(</w:t>
            </w:r>
            <w:r>
              <w:t>o</w:t>
            </w:r>
            <w:r w:rsidR="00B405FB">
              <w:t>34+1)</w:t>
            </w:r>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4740C205" w:rsidR="00B405FB" w:rsidRDefault="00CC767F" w:rsidP="00B405FB">
            <w:pPr>
              <w:pStyle w:val="TAL"/>
            </w:pPr>
            <w:r>
              <w:t>octet o</w:t>
            </w:r>
            <w:r w:rsidR="00B405FB">
              <w:t>35</w:t>
            </w:r>
            <w:r w:rsidR="00B54A5D">
              <w:t>*</w:t>
            </w:r>
          </w:p>
          <w:p w14:paraId="6B701700" w14:textId="1A601741" w:rsidR="00CC767F" w:rsidRDefault="00B405FB" w:rsidP="00B405FB">
            <w:pPr>
              <w:pStyle w:val="TAL"/>
            </w:pPr>
            <w:r>
              <w:t>(see NOTE)</w:t>
            </w:r>
          </w:p>
          <w:p w14:paraId="462F56EE" w14:textId="77777777" w:rsidR="00CC767F" w:rsidRDefault="00CC767F" w:rsidP="00CC767F">
            <w:pPr>
              <w:pStyle w:val="TAL"/>
            </w:pPr>
          </w:p>
          <w:p w14:paraId="2126D316" w14:textId="7368DF7E" w:rsidR="00CC767F" w:rsidRDefault="00CC767F" w:rsidP="00CC767F">
            <w:pPr>
              <w:pStyle w:val="TAL"/>
            </w:pPr>
            <w:r>
              <w:t xml:space="preserve">octet </w:t>
            </w:r>
            <w:r w:rsidR="00B405FB">
              <w:t>(</w:t>
            </w:r>
            <w:r>
              <w:t>o</w:t>
            </w:r>
            <w:r w:rsidR="00B405FB">
              <w:t>35+1)</w:t>
            </w:r>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1952DE89" w:rsidR="00B405FB" w:rsidRDefault="00CC767F" w:rsidP="00B405FB">
            <w:pPr>
              <w:pStyle w:val="TAL"/>
            </w:pPr>
            <w:r>
              <w:t>octet o</w:t>
            </w:r>
            <w:r w:rsidR="00B405FB">
              <w:t>36</w:t>
            </w:r>
            <w:r w:rsidR="00B54A5D">
              <w:t>*</w:t>
            </w:r>
          </w:p>
          <w:p w14:paraId="3E025D37" w14:textId="1B2FE7B1" w:rsidR="00CC767F" w:rsidRDefault="00B405FB" w:rsidP="00B405FB">
            <w:pPr>
              <w:pStyle w:val="TAL"/>
            </w:pPr>
            <w:r>
              <w:t>(see NOTE)</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pPr>
    </w:p>
    <w:p w14:paraId="33F0DF1F" w14:textId="77777777" w:rsidR="00B405FB" w:rsidRDefault="00B405FB" w:rsidP="00B405FB">
      <w:pPr>
        <w:pStyle w:val="NF"/>
      </w:pPr>
      <w:r>
        <w:t>NOTE:</w:t>
      </w:r>
      <w:r>
        <w:tab/>
        <w:t>The field is placed immediately after the last present preceding field.</w:t>
      </w:r>
    </w:p>
    <w:p w14:paraId="3AAC70B8" w14:textId="77777777" w:rsidR="00B405FB" w:rsidRDefault="00B405FB" w:rsidP="00B405FB">
      <w:pPr>
        <w:pStyle w:val="NF"/>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r w:rsidR="00BB459B">
              <w:t xml:space="preserve"> The first octet of the FQDN field indicates length of the FQDN and the remaining octets of the FQDN field contain the FQDN.</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17D83470" w:rsidR="00CC767F" w:rsidRDefault="00CC767F" w:rsidP="00CC767F">
            <w:pPr>
              <w:pStyle w:val="TAL"/>
            </w:pPr>
            <w:r>
              <w:t>octet o</w:t>
            </w:r>
            <w:r w:rsidR="00BB459B">
              <w:t>30</w:t>
            </w:r>
          </w:p>
          <w:p w14:paraId="35AE6AF0" w14:textId="77777777" w:rsidR="00CC767F" w:rsidRDefault="00CC767F" w:rsidP="00CC767F">
            <w:pPr>
              <w:pStyle w:val="TAL"/>
            </w:pPr>
          </w:p>
          <w:p w14:paraId="7F493CB2" w14:textId="5C607CEF" w:rsidR="00CC767F" w:rsidRDefault="00CC767F" w:rsidP="00CC767F">
            <w:pPr>
              <w:pStyle w:val="TAL"/>
            </w:pPr>
            <w:r>
              <w:t>octet o</w:t>
            </w:r>
            <w:r w:rsidR="00BB459B">
              <w:t>30+1</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CA5CB44" w:rsidR="00CC767F" w:rsidRDefault="00CC767F" w:rsidP="00CC767F">
            <w:pPr>
              <w:pStyle w:val="TAL"/>
            </w:pPr>
            <w:r>
              <w:t>octet o</w:t>
            </w:r>
            <w:r w:rsidR="00BB459B">
              <w:t>30+2</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1C463A5C" w:rsidR="00CC767F" w:rsidRDefault="00CC767F" w:rsidP="00CC767F">
            <w:pPr>
              <w:pStyle w:val="TAL"/>
            </w:pPr>
            <w:r>
              <w:t xml:space="preserve">octet </w:t>
            </w:r>
            <w:r w:rsidR="00BB459B">
              <w:t>(</w:t>
            </w:r>
            <w:r>
              <w:t>o</w:t>
            </w:r>
            <w:r w:rsidR="00BB459B">
              <w:t>30</w:t>
            </w:r>
            <w:r>
              <w:t>+</w:t>
            </w:r>
            <w:r w:rsidR="00BB459B">
              <w:t>3)</w:t>
            </w:r>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56A13927" w14:textId="4D39A4A0" w:rsidR="00BB459B" w:rsidRDefault="00CC767F" w:rsidP="00BB459B">
            <w:pPr>
              <w:pStyle w:val="TAL"/>
            </w:pPr>
            <w:r>
              <w:t>octet o</w:t>
            </w:r>
            <w:r w:rsidR="00BB459B">
              <w:t>37</w:t>
            </w:r>
            <w:r w:rsidR="00D23EA2">
              <w:t>*</w:t>
            </w:r>
          </w:p>
          <w:p w14:paraId="09AD4C9C" w14:textId="376D79B9" w:rsidR="00CC767F" w:rsidRDefault="00BB459B" w:rsidP="00BB459B">
            <w:pPr>
              <w:pStyle w:val="TAL"/>
            </w:pPr>
            <w:r>
              <w:t>(see NOTE)</w:t>
            </w:r>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pPr>
    </w:p>
    <w:p w14:paraId="2030579F" w14:textId="77777777" w:rsidR="00BB459B" w:rsidRDefault="00BB459B" w:rsidP="00BB459B">
      <w:pPr>
        <w:pStyle w:val="NF"/>
      </w:pPr>
      <w:r>
        <w:t>NOTE:</w:t>
      </w:r>
      <w:r>
        <w:tab/>
        <w:t>The field is placed immediately after the last present preceding field.</w:t>
      </w:r>
    </w:p>
    <w:p w14:paraId="799E2AC7" w14:textId="77777777" w:rsidR="00BB459B" w:rsidRDefault="00BB459B" w:rsidP="00BB459B">
      <w:pPr>
        <w:pStyle w:val="NF"/>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7DE381C0" w:rsidR="00CC767F" w:rsidRDefault="00CC767F" w:rsidP="00CC767F">
            <w:pPr>
              <w:pStyle w:val="TAL"/>
            </w:pPr>
            <w:r>
              <w:t>octet o</w:t>
            </w:r>
            <w:r w:rsidR="00BB459B">
              <w:t>30+3</w:t>
            </w:r>
          </w:p>
          <w:p w14:paraId="65CCA8DE" w14:textId="77777777" w:rsidR="00CC767F" w:rsidRDefault="00CC767F" w:rsidP="00CC767F">
            <w:pPr>
              <w:pStyle w:val="TAL"/>
            </w:pPr>
          </w:p>
          <w:p w14:paraId="77772C41" w14:textId="1BF590E6" w:rsidR="00CC767F" w:rsidRDefault="00CC767F" w:rsidP="00CC767F">
            <w:pPr>
              <w:pStyle w:val="TAL"/>
            </w:pPr>
            <w:r>
              <w:t>octet o</w:t>
            </w:r>
            <w:r w:rsidR="00BB459B">
              <w:t>30+4</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C47BA1" w:rsidR="00CC767F" w:rsidRDefault="00CC767F" w:rsidP="00CC767F">
            <w:pPr>
              <w:pStyle w:val="TAL"/>
            </w:pPr>
            <w:r>
              <w:t>octet o</w:t>
            </w:r>
            <w:r w:rsidR="00BB459B">
              <w:t>30+5</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r w:rsidR="00BB459B">
              <w:t>(</w:t>
            </w:r>
            <w:r>
              <w:t>o20+1</w:t>
            </w:r>
            <w:r w:rsidR="00BB459B">
              <w:t>)</w:t>
            </w:r>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r w:rsidR="00BB459B">
              <w:t>(</w:t>
            </w:r>
            <w:r>
              <w:t>o21+1</w:t>
            </w:r>
            <w:r w:rsidR="00BB459B">
              <w:t>)</w:t>
            </w:r>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r w:rsidR="00BB459B">
              <w:t>(</w:t>
            </w:r>
            <w:r>
              <w:t>o22+1</w:t>
            </w:r>
            <w:r w:rsidR="00BB459B">
              <w:t>)</w:t>
            </w:r>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r w:rsidR="00BB459B">
              <w:t>(</w:t>
            </w:r>
            <w:r>
              <w:t>o23+2</w:t>
            </w:r>
            <w:r w:rsidR="00BB459B">
              <w:t>)</w:t>
            </w:r>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r w:rsidR="00BB459B">
              <w:t>(</w:t>
            </w:r>
            <w:r>
              <w:t>o20+9</w:t>
            </w:r>
            <w:r w:rsidR="00BB459B">
              <w:t>)</w:t>
            </w:r>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r w:rsidR="00BB459B">
              <w:t>(</w:t>
            </w:r>
            <w:r>
              <w:t>o20+12</w:t>
            </w:r>
            <w:r w:rsidR="00BB459B">
              <w:t>)</w:t>
            </w:r>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r w:rsidR="00BB459B">
              <w:t>(</w:t>
            </w:r>
            <w:r>
              <w:t>o20+13</w:t>
            </w:r>
            <w:r w:rsidR="00BB459B">
              <w:t>)</w:t>
            </w:r>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2AC7B28C" w:rsidR="00CC767F" w:rsidRDefault="00CC767F" w:rsidP="00CC767F">
            <w:pPr>
              <w:pStyle w:val="TAL"/>
            </w:pPr>
            <w:r>
              <w:t xml:space="preserve">octet </w:t>
            </w:r>
            <w:r w:rsidR="00BB459B">
              <w:t>o37</w:t>
            </w:r>
          </w:p>
          <w:p w14:paraId="04061574" w14:textId="77777777" w:rsidR="00CC767F" w:rsidRDefault="00CC767F" w:rsidP="00CC767F">
            <w:pPr>
              <w:pStyle w:val="TAL"/>
            </w:pPr>
          </w:p>
          <w:p w14:paraId="7871A2FB" w14:textId="4A195D48" w:rsidR="00CC767F" w:rsidRDefault="00CC767F" w:rsidP="00CC767F">
            <w:pPr>
              <w:pStyle w:val="TAL"/>
            </w:pPr>
            <w:r>
              <w:t>octet o</w:t>
            </w:r>
            <w:r w:rsidR="00BB459B">
              <w:t>37+1</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A1C6461" w:rsidR="00CC767F" w:rsidRDefault="00CC767F" w:rsidP="00CC767F">
            <w:pPr>
              <w:pStyle w:val="TAL"/>
            </w:pPr>
            <w:r>
              <w:t>octet o</w:t>
            </w:r>
            <w:r w:rsidR="00BB459B">
              <w:t>37+2</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r w:rsidR="00BB459B">
              <w:t>(</w:t>
            </w:r>
            <w:r>
              <w:t>o24+1</w:t>
            </w:r>
            <w:r w:rsidR="00BB459B">
              <w:t>)</w:t>
            </w:r>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r w:rsidR="00BB459B">
              <w:t>(</w:t>
            </w:r>
            <w:r>
              <w:t>o25+1</w:t>
            </w:r>
            <w:r w:rsidR="00BB459B">
              <w:t>)</w:t>
            </w:r>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r w:rsidR="00BB459B">
              <w:t>(</w:t>
            </w:r>
            <w:r>
              <w:t>o26+1</w:t>
            </w:r>
            <w:r w:rsidR="00BB459B">
              <w:t>)</w:t>
            </w:r>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r w:rsidR="00BB459B">
              <w:t>(</w:t>
            </w:r>
            <w:r>
              <w:t>o24+4</w:t>
            </w:r>
            <w:r w:rsidR="00BB459B">
              <w:t>)</w:t>
            </w:r>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3E43B32E" w:rsidR="00BB459B" w:rsidRDefault="00CC767F" w:rsidP="00BB459B">
            <w:pPr>
              <w:pStyle w:val="TAL"/>
            </w:pPr>
            <w:r>
              <w:t>octet o</w:t>
            </w:r>
            <w:r w:rsidR="00BB459B">
              <w:t>39</w:t>
            </w:r>
          </w:p>
          <w:p w14:paraId="6A340533" w14:textId="7B2DEE68" w:rsidR="00CC767F" w:rsidRDefault="00BB459B" w:rsidP="00BB459B">
            <w:pPr>
              <w:pStyle w:val="TAL"/>
            </w:pPr>
            <w:r>
              <w:t>(see NOTE)</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pPr>
    </w:p>
    <w:p w14:paraId="5CF35C3E" w14:textId="77777777" w:rsidR="00BB459B" w:rsidRDefault="00BB459B" w:rsidP="00BB459B">
      <w:pPr>
        <w:pStyle w:val="NF"/>
      </w:pPr>
      <w:r>
        <w:t>NOTE:</w:t>
      </w:r>
      <w:r>
        <w:tab/>
        <w:t>The field is placed immediately after the last present preceding field.</w:t>
      </w:r>
    </w:p>
    <w:p w14:paraId="7F26912F" w14:textId="77777777" w:rsidR="00BB459B" w:rsidRDefault="00BB459B" w:rsidP="00BB459B">
      <w:pPr>
        <w:pStyle w:val="NF"/>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463DD2AA" w:rsidR="00CC767F" w:rsidRDefault="00CC767F" w:rsidP="00CC767F">
            <w:pPr>
              <w:pStyle w:val="TAL"/>
            </w:pPr>
            <w:r>
              <w:t>octet o</w:t>
            </w:r>
            <w:r w:rsidR="00BB459B">
              <w:t>36</w:t>
            </w:r>
          </w:p>
          <w:p w14:paraId="017E7059" w14:textId="77777777" w:rsidR="00CC767F" w:rsidRDefault="00CC767F" w:rsidP="00CC767F">
            <w:pPr>
              <w:pStyle w:val="TAL"/>
            </w:pPr>
          </w:p>
          <w:p w14:paraId="6AA8CA37" w14:textId="4CC78D43" w:rsidR="00CC767F" w:rsidRDefault="00CC767F" w:rsidP="00CC767F">
            <w:pPr>
              <w:pStyle w:val="TAL"/>
            </w:pPr>
            <w:r>
              <w:t>octet o</w:t>
            </w:r>
            <w:r w:rsidR="00BB459B">
              <w:t>36+1</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E832473" w:rsidR="00CC767F" w:rsidRDefault="00CC767F" w:rsidP="00CC767F">
            <w:pPr>
              <w:pStyle w:val="TAL"/>
            </w:pPr>
            <w:r>
              <w:t>octet o</w:t>
            </w:r>
            <w:r w:rsidR="00BB459B">
              <w:t>36+2</w:t>
            </w:r>
          </w:p>
          <w:p w14:paraId="45CD292D" w14:textId="77777777" w:rsidR="00CC767F" w:rsidRDefault="00CC767F" w:rsidP="00CC767F">
            <w:pPr>
              <w:pStyle w:val="TAL"/>
            </w:pPr>
          </w:p>
          <w:p w14:paraId="6AB176BE" w14:textId="281A12D7" w:rsidR="00CC767F" w:rsidRDefault="00CC767F" w:rsidP="00CC767F">
            <w:pPr>
              <w:pStyle w:val="TAL"/>
            </w:pPr>
            <w:r>
              <w:t>octet o</w:t>
            </w:r>
            <w:r w:rsidR="00BB459B">
              <w:t>36+7</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0B518B64" w:rsidR="00CC767F" w:rsidRDefault="00CC767F" w:rsidP="00CC767F">
            <w:pPr>
              <w:pStyle w:val="TAL"/>
            </w:pPr>
            <w:r>
              <w:t xml:space="preserve">octet </w:t>
            </w:r>
            <w:r w:rsidR="00BB459B">
              <w:t>(</w:t>
            </w:r>
            <w:r>
              <w:t>o</w:t>
            </w:r>
            <w:r w:rsidR="00BB459B">
              <w:t>36+8)</w:t>
            </w:r>
            <w:r>
              <w:t>*</w:t>
            </w:r>
          </w:p>
          <w:p w14:paraId="6FE7603A" w14:textId="77777777" w:rsidR="00CC767F" w:rsidRDefault="00CC767F" w:rsidP="00CC767F">
            <w:pPr>
              <w:pStyle w:val="TAL"/>
            </w:pPr>
          </w:p>
          <w:p w14:paraId="1A63886F" w14:textId="525D212B" w:rsidR="00CC767F" w:rsidRDefault="00CC767F" w:rsidP="00CC767F">
            <w:pPr>
              <w:pStyle w:val="TAL"/>
            </w:pPr>
            <w:r>
              <w:t xml:space="preserve">octet </w:t>
            </w:r>
            <w:r w:rsidR="00BB459B">
              <w:t>(</w:t>
            </w:r>
            <w:r>
              <w:t>o</w:t>
            </w:r>
            <w:r w:rsidR="00BB459B">
              <w:t>36+13)</w:t>
            </w:r>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59CE3E0B" w:rsidR="00CC767F" w:rsidRDefault="00CC767F" w:rsidP="00CC767F">
            <w:pPr>
              <w:pStyle w:val="TAL"/>
            </w:pPr>
            <w:r>
              <w:t xml:space="preserve">octet </w:t>
            </w:r>
            <w:r w:rsidR="00BB459B">
              <w:t>(</w:t>
            </w:r>
            <w:r>
              <w:t>o</w:t>
            </w:r>
            <w:r w:rsidR="00BB459B">
              <w:t>36+14)</w:t>
            </w:r>
            <w:r>
              <w:t>*</w:t>
            </w:r>
          </w:p>
          <w:p w14:paraId="154DBB18" w14:textId="77777777" w:rsidR="00CC767F" w:rsidRDefault="00CC767F" w:rsidP="00CC767F">
            <w:pPr>
              <w:pStyle w:val="TAL"/>
            </w:pPr>
          </w:p>
          <w:p w14:paraId="620F32A7" w14:textId="582F1A84" w:rsidR="00CC767F" w:rsidRDefault="00CC767F" w:rsidP="00CC767F">
            <w:pPr>
              <w:pStyle w:val="TAL"/>
            </w:pPr>
            <w:r>
              <w:t>octet (o</w:t>
            </w:r>
            <w:r w:rsidR="00BB459B">
              <w:t>36-5</w:t>
            </w:r>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221910B9" w:rsidR="00CC767F" w:rsidRDefault="00CC767F" w:rsidP="00CC767F">
            <w:pPr>
              <w:pStyle w:val="TAL"/>
            </w:pPr>
            <w:r>
              <w:t>octet (o</w:t>
            </w:r>
            <w:r w:rsidR="00BB459B">
              <w:t>36-4</w:t>
            </w:r>
            <w:r>
              <w:t>+6*n)*</w:t>
            </w:r>
          </w:p>
          <w:p w14:paraId="73A718D9" w14:textId="77777777" w:rsidR="00CC767F" w:rsidRDefault="00CC767F" w:rsidP="00CC767F">
            <w:pPr>
              <w:pStyle w:val="TAL"/>
            </w:pPr>
          </w:p>
          <w:p w14:paraId="6C712EB8" w14:textId="36A349B9" w:rsidR="00CC767F" w:rsidRDefault="00CC767F" w:rsidP="00CC767F">
            <w:pPr>
              <w:pStyle w:val="TAL"/>
            </w:pPr>
            <w:r>
              <w:t>octet (o</w:t>
            </w:r>
            <w:r w:rsidR="00BB459B">
              <w:t>36+1</w:t>
            </w:r>
            <w:r>
              <w:t>+6*n)</w:t>
            </w:r>
            <w:r w:rsidR="00BB459B">
              <w:t xml:space="preserve"> *</w:t>
            </w:r>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315000BF" w:rsidR="00CC767F" w:rsidRDefault="00CC767F" w:rsidP="00CC767F">
            <w:pPr>
              <w:pStyle w:val="TAL"/>
            </w:pPr>
            <w:r>
              <w:t>octet o</w:t>
            </w:r>
            <w:r w:rsidR="00BB459B">
              <w:t>36+8</w:t>
            </w:r>
          </w:p>
          <w:p w14:paraId="116FFA69" w14:textId="77777777" w:rsidR="00CC767F" w:rsidRDefault="00CC767F" w:rsidP="00CC767F">
            <w:pPr>
              <w:pStyle w:val="TAL"/>
            </w:pPr>
          </w:p>
          <w:p w14:paraId="0FE639E8" w14:textId="65395E40" w:rsidR="00CC767F" w:rsidRDefault="00CC767F" w:rsidP="00CC767F">
            <w:pPr>
              <w:pStyle w:val="TAL"/>
            </w:pPr>
            <w:r>
              <w:t>octet o</w:t>
            </w:r>
            <w:r w:rsidR="00BB459B">
              <w:t>36+10</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64E1A64C" w:rsidR="00CC767F" w:rsidRDefault="00CC767F" w:rsidP="00CC767F">
            <w:pPr>
              <w:pStyle w:val="TAL"/>
            </w:pPr>
            <w:r>
              <w:t>octet o</w:t>
            </w:r>
            <w:r w:rsidR="00BB459B">
              <w:t>36+11</w:t>
            </w:r>
          </w:p>
          <w:p w14:paraId="05A4A4D9" w14:textId="77777777" w:rsidR="00CC767F" w:rsidRDefault="00CC767F" w:rsidP="00CC767F">
            <w:pPr>
              <w:pStyle w:val="TAL"/>
            </w:pPr>
          </w:p>
          <w:p w14:paraId="1854C92A" w14:textId="3FB5A4C6" w:rsidR="00CC767F" w:rsidRDefault="00CC767F" w:rsidP="00CC767F">
            <w:pPr>
              <w:pStyle w:val="TAL"/>
            </w:pPr>
            <w:r>
              <w:t>octet o</w:t>
            </w:r>
            <w:r w:rsidR="00BB459B">
              <w:t>36+13</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r w:rsidR="00D0367C">
              <w:t>(</w:t>
            </w:r>
            <w:r>
              <w:t>o2+1</w:t>
            </w:r>
            <w:r w:rsidR="00D0367C">
              <w:t>)</w:t>
            </w:r>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r w:rsidR="00D0367C">
              <w:t>(</w:t>
            </w:r>
            <w:r>
              <w:t>o3+1</w:t>
            </w:r>
            <w:r w:rsidR="00D0367C">
              <w:t>)</w:t>
            </w:r>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r w:rsidR="00D0367C">
              <w:t>(</w:t>
            </w:r>
            <w:r>
              <w:t>o4+1</w:t>
            </w:r>
            <w:r w:rsidR="00D0367C">
              <w:t>)</w:t>
            </w:r>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2A12F4" w14:paraId="6CA33166" w14:textId="77777777" w:rsidTr="00F7508F">
        <w:trPr>
          <w:cantSplit/>
          <w:jc w:val="center"/>
        </w:trPr>
        <w:tc>
          <w:tcPr>
            <w:tcW w:w="708" w:type="dxa"/>
          </w:tcPr>
          <w:p w14:paraId="23287076" w14:textId="77777777" w:rsidR="004A384A" w:rsidRPr="002A12F4" w:rsidRDefault="004A384A" w:rsidP="0041110D">
            <w:pPr>
              <w:pStyle w:val="TAC"/>
            </w:pPr>
            <w:r w:rsidRPr="002A12F4">
              <w:t>8</w:t>
            </w:r>
          </w:p>
        </w:tc>
        <w:tc>
          <w:tcPr>
            <w:tcW w:w="709" w:type="dxa"/>
          </w:tcPr>
          <w:p w14:paraId="616F1ABC" w14:textId="77777777" w:rsidR="004A384A" w:rsidRPr="002A12F4" w:rsidRDefault="004A384A" w:rsidP="0041110D">
            <w:pPr>
              <w:pStyle w:val="TAC"/>
            </w:pPr>
            <w:r w:rsidRPr="002A12F4">
              <w:t>7</w:t>
            </w:r>
          </w:p>
        </w:tc>
        <w:tc>
          <w:tcPr>
            <w:tcW w:w="709" w:type="dxa"/>
          </w:tcPr>
          <w:p w14:paraId="7E617D27" w14:textId="77777777" w:rsidR="004A384A" w:rsidRPr="002A12F4" w:rsidRDefault="004A384A" w:rsidP="0041110D">
            <w:pPr>
              <w:pStyle w:val="TAC"/>
            </w:pPr>
            <w:r w:rsidRPr="002A12F4">
              <w:t>6</w:t>
            </w:r>
          </w:p>
        </w:tc>
        <w:tc>
          <w:tcPr>
            <w:tcW w:w="709" w:type="dxa"/>
          </w:tcPr>
          <w:p w14:paraId="7D0B3FB8" w14:textId="77777777" w:rsidR="004A384A" w:rsidRPr="002A12F4" w:rsidRDefault="004A384A" w:rsidP="0041110D">
            <w:pPr>
              <w:pStyle w:val="TAC"/>
            </w:pPr>
            <w:r w:rsidRPr="002A12F4">
              <w:t>5</w:t>
            </w:r>
          </w:p>
        </w:tc>
        <w:tc>
          <w:tcPr>
            <w:tcW w:w="709" w:type="dxa"/>
          </w:tcPr>
          <w:p w14:paraId="33986E1B" w14:textId="77777777" w:rsidR="004A384A" w:rsidRPr="002A12F4" w:rsidRDefault="004A384A" w:rsidP="0041110D">
            <w:pPr>
              <w:pStyle w:val="TAC"/>
            </w:pPr>
            <w:r w:rsidRPr="002A12F4">
              <w:t>4</w:t>
            </w:r>
          </w:p>
        </w:tc>
        <w:tc>
          <w:tcPr>
            <w:tcW w:w="709" w:type="dxa"/>
          </w:tcPr>
          <w:p w14:paraId="79C4C9D0" w14:textId="77777777" w:rsidR="004A384A" w:rsidRPr="002A12F4" w:rsidRDefault="004A384A" w:rsidP="0041110D">
            <w:pPr>
              <w:pStyle w:val="TAC"/>
            </w:pPr>
            <w:r w:rsidRPr="002A12F4">
              <w:t>3</w:t>
            </w:r>
          </w:p>
        </w:tc>
        <w:tc>
          <w:tcPr>
            <w:tcW w:w="709" w:type="dxa"/>
          </w:tcPr>
          <w:p w14:paraId="0D7F1FC2" w14:textId="77777777" w:rsidR="004A384A" w:rsidRPr="002A12F4" w:rsidRDefault="004A384A" w:rsidP="0041110D">
            <w:pPr>
              <w:pStyle w:val="TAC"/>
            </w:pPr>
            <w:r w:rsidRPr="002A12F4">
              <w:t>2</w:t>
            </w:r>
          </w:p>
        </w:tc>
        <w:tc>
          <w:tcPr>
            <w:tcW w:w="709" w:type="dxa"/>
          </w:tcPr>
          <w:p w14:paraId="60F21E3B" w14:textId="77777777" w:rsidR="004A384A" w:rsidRPr="002A12F4" w:rsidRDefault="004A384A" w:rsidP="0041110D">
            <w:pPr>
              <w:pStyle w:val="TAC"/>
            </w:pPr>
            <w:r w:rsidRPr="002A12F4">
              <w:t>1</w:t>
            </w:r>
          </w:p>
        </w:tc>
        <w:tc>
          <w:tcPr>
            <w:tcW w:w="1267" w:type="dxa"/>
          </w:tcPr>
          <w:p w14:paraId="437EA596" w14:textId="77777777" w:rsidR="004A384A" w:rsidRPr="002A12F4" w:rsidRDefault="004A384A" w:rsidP="0041110D">
            <w:pPr>
              <w:pStyle w:val="TAL"/>
            </w:pPr>
          </w:p>
        </w:tc>
      </w:tr>
      <w:tr w:rsidR="004A384A" w:rsidRPr="002A12F4"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267" w:type="dxa"/>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267" w:type="dxa"/>
            <w:tcBorders>
              <w:top w:val="nil"/>
              <w:left w:val="single" w:sz="6" w:space="0" w:color="auto"/>
              <w:bottom w:val="nil"/>
              <w:right w:val="nil"/>
            </w:tcBorders>
          </w:tcPr>
          <w:p w14:paraId="676B5703" w14:textId="3906D091" w:rsidR="004A384A" w:rsidRPr="002A12F4" w:rsidRDefault="004A384A" w:rsidP="0041110D">
            <w:pPr>
              <w:pStyle w:val="TAL"/>
            </w:pPr>
            <w:r w:rsidRPr="002A12F4">
              <w:t xml:space="preserve">octet </w:t>
            </w:r>
            <w:r w:rsidR="00D0367C">
              <w:t>(</w:t>
            </w:r>
            <w:r>
              <w:t>o29+1</w:t>
            </w:r>
            <w:r w:rsidR="00D0367C">
              <w:t>)</w:t>
            </w:r>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267" w:type="dxa"/>
            <w:tcBorders>
              <w:top w:val="nil"/>
              <w:left w:val="single" w:sz="6" w:space="0" w:color="auto"/>
              <w:bottom w:val="nil"/>
              <w:right w:val="nil"/>
            </w:tcBorders>
          </w:tcPr>
          <w:p w14:paraId="533C2B55" w14:textId="00F60B8B" w:rsidR="004A384A" w:rsidRPr="002A12F4" w:rsidRDefault="004A384A" w:rsidP="0041110D">
            <w:pPr>
              <w:pStyle w:val="TAL"/>
            </w:pPr>
            <w:r>
              <w:t xml:space="preserve">octet </w:t>
            </w:r>
            <w:r w:rsidR="00D0367C">
              <w:t>(</w:t>
            </w:r>
            <w:r>
              <w:t>o30</w:t>
            </w:r>
            <w:r w:rsidRPr="002A12F4">
              <w:t>+1</w:t>
            </w:r>
            <w:r w:rsidR="00D0367C">
              <w:t>)</w:t>
            </w:r>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267" w:type="dxa"/>
            <w:tcBorders>
              <w:top w:val="nil"/>
              <w:left w:val="single" w:sz="6" w:space="0" w:color="auto"/>
              <w:bottom w:val="nil"/>
              <w:right w:val="nil"/>
            </w:tcBorders>
          </w:tcPr>
          <w:p w14:paraId="750161C9" w14:textId="62A7ED3E" w:rsidR="004A384A" w:rsidRPr="002A12F4" w:rsidRDefault="004A384A" w:rsidP="0041110D">
            <w:pPr>
              <w:pStyle w:val="TAL"/>
            </w:pPr>
            <w:r w:rsidRPr="002A12F4">
              <w:t>octe</w:t>
            </w:r>
            <w:r>
              <w:t xml:space="preserve">t </w:t>
            </w:r>
            <w:r w:rsidR="00D0367C">
              <w:t>(</w:t>
            </w:r>
            <w:r>
              <w:t>o30</w:t>
            </w:r>
            <w:r w:rsidRPr="002A12F4">
              <w:t>+</w:t>
            </w:r>
            <w:r>
              <w:t>1</w:t>
            </w:r>
            <w:r w:rsidR="00D0367C">
              <w:t>)</w:t>
            </w:r>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lastRenderedPageBreak/>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158" w:name="_Toc8882550"/>
      <w:bookmarkStart w:id="159" w:name="_Toc23343282"/>
      <w:bookmarkStart w:id="160" w:name="_Toc26193835"/>
      <w:bookmarkStart w:id="161" w:name="_Toc34382716"/>
      <w:bookmarkStart w:id="162" w:name="_Toc34387370"/>
      <w:bookmarkStart w:id="163" w:name="_Toc45282420"/>
      <w:bookmarkStart w:id="164" w:name="_Toc51867025"/>
      <w:bookmarkStart w:id="165" w:name="_Toc68196478"/>
      <w:r w:rsidRPr="004D3578">
        <w:lastRenderedPageBreak/>
        <w:t xml:space="preserve">Annex </w:t>
      </w:r>
      <w:r w:rsidR="004E0D03">
        <w:t>A</w:t>
      </w:r>
      <w:r w:rsidRPr="004D3578">
        <w:t xml:space="preserve"> (informative):</w:t>
      </w:r>
      <w:r w:rsidRPr="004D3578">
        <w:br/>
        <w:t>Change history</w:t>
      </w:r>
      <w:bookmarkEnd w:id="158"/>
      <w:bookmarkEnd w:id="159"/>
      <w:bookmarkEnd w:id="160"/>
      <w:bookmarkEnd w:id="161"/>
      <w:bookmarkEnd w:id="162"/>
      <w:bookmarkEnd w:id="163"/>
      <w:bookmarkEnd w:id="164"/>
      <w:bookmarkEnd w:id="16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157"/>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sz w:val="16"/>
                <w:szCs w:val="16"/>
                <w:lang w:eastAsia="ko-KR"/>
              </w:rPr>
            </w:pPr>
            <w:r>
              <w:rPr>
                <w:sz w:val="16"/>
                <w:szCs w:val="16"/>
                <w:lang w:eastAsia="ko-KR"/>
              </w:rPr>
              <w:t>CP-20</w:t>
            </w:r>
            <w:r w:rsidR="005E749D">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bCs/>
                <w:snapToGrid w:val="0"/>
                <w:sz w:val="16"/>
                <w:lang w:val="en-AU" w:eastAsia="ko-KR"/>
              </w:rPr>
            </w:pPr>
            <w:r w:rsidRPr="003B18B0">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41110D"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bCs/>
                <w:snapToGrid w:val="0"/>
                <w:sz w:val="16"/>
                <w:lang w:val="en-AU" w:eastAsia="ko-KR"/>
              </w:rPr>
            </w:pPr>
            <w:r w:rsidRPr="009E2B76">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9D7C6B"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bCs/>
                <w:snapToGrid w:val="0"/>
                <w:sz w:val="16"/>
                <w:lang w:val="en-AU" w:eastAsia="ko-KR"/>
              </w:rPr>
            </w:pPr>
            <w:r>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137E22"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pPr>
            <w:r>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3B7D00"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noProof/>
              </w:rPr>
            </w:pPr>
            <w:r>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211B2C"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Default="00211B2C" w:rsidP="003B7D00">
            <w:pPr>
              <w:pStyle w:val="TAC"/>
              <w:rPr>
                <w:sz w:val="16"/>
                <w:szCs w:val="16"/>
                <w:lang w:eastAsia="ko-KR"/>
              </w:rPr>
            </w:pPr>
            <w:r>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Default="00211B2C" w:rsidP="003B7D00">
            <w:pPr>
              <w:pStyle w:val="TAC"/>
              <w:rPr>
                <w:sz w:val="16"/>
                <w:szCs w:val="16"/>
                <w:lang w:eastAsia="ko-KR"/>
              </w:rPr>
            </w:pPr>
            <w:r>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Default="00A0060D" w:rsidP="003B7D00">
            <w:pPr>
              <w:pStyle w:val="TAC"/>
              <w:rPr>
                <w:sz w:val="16"/>
                <w:szCs w:val="16"/>
                <w:lang w:eastAsia="ko-KR"/>
              </w:rPr>
            </w:pPr>
            <w:r w:rsidRPr="00A0060D">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Default="00707049" w:rsidP="003B7D0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Default="004D5765"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Default="00707049" w:rsidP="003B7D00">
            <w:pPr>
              <w:pStyle w:val="TAL"/>
              <w:rPr>
                <w:lang w:eastAsia="zh-CN"/>
              </w:rPr>
            </w:pPr>
            <w:r w:rsidRPr="00707049">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B2780A" w:rsidRDefault="00211B2C" w:rsidP="003B7D00">
            <w:pPr>
              <w:pStyle w:val="TAC"/>
              <w:rPr>
                <w:sz w:val="16"/>
                <w:szCs w:val="16"/>
                <w:lang w:val="en-AU" w:eastAsia="ko-KR"/>
              </w:rPr>
            </w:pPr>
            <w:r>
              <w:rPr>
                <w:sz w:val="16"/>
                <w:szCs w:val="16"/>
                <w:lang w:val="en-AU" w:eastAsia="ko-KR"/>
              </w:rPr>
              <w:t>16.4.0</w:t>
            </w:r>
          </w:p>
        </w:tc>
      </w:tr>
    </w:tbl>
    <w:p w14:paraId="1DA25492" w14:textId="77777777" w:rsidR="009D7C6B" w:rsidRDefault="009D7C6B" w:rsidP="009D7C6B"/>
    <w:p w14:paraId="3BCA4F2B" w14:textId="77777777" w:rsidR="0041110D"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8C267" w14:textId="77777777" w:rsidR="00277D92" w:rsidRDefault="00277D92">
      <w:r>
        <w:separator/>
      </w:r>
    </w:p>
  </w:endnote>
  <w:endnote w:type="continuationSeparator" w:id="0">
    <w:p w14:paraId="189BA9CA" w14:textId="77777777" w:rsidR="00277D92" w:rsidRDefault="0027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784E4" w14:textId="77777777" w:rsidR="00277D92" w:rsidRDefault="00277D92">
      <w:r>
        <w:separator/>
      </w:r>
    </w:p>
  </w:footnote>
  <w:footnote w:type="continuationSeparator" w:id="0">
    <w:p w14:paraId="6E65263E" w14:textId="77777777" w:rsidR="00277D92" w:rsidRDefault="0027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B9173" w14:textId="6728FE28"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765">
      <w:rPr>
        <w:rFonts w:ascii="Arial" w:hAnsi="Arial" w:cs="Arial"/>
        <w:b/>
        <w:noProof/>
        <w:sz w:val="18"/>
        <w:szCs w:val="18"/>
      </w:rPr>
      <w:t>3GPP TS 24.588 V16.4.0 (2021-03)</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02F525F6"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765">
      <w:rPr>
        <w:rFonts w:ascii="Arial" w:hAnsi="Arial" w:cs="Arial"/>
        <w:b/>
        <w:noProof/>
        <w:sz w:val="18"/>
        <w:szCs w:val="18"/>
      </w:rPr>
      <w:t>Release 16</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2FC4"/>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C359C"/>
    <w:rsid w:val="00AC430D"/>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70</Pages>
  <Words>18769</Words>
  <Characters>86186</Characters>
  <Application>Microsoft Office Word</Application>
  <DocSecurity>0</DocSecurity>
  <Lines>5017</Lines>
  <Paragraphs>3406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101603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V1</cp:lastModifiedBy>
  <cp:revision>5</cp:revision>
  <cp:lastPrinted>2019-02-25T14:05:00Z</cp:lastPrinted>
  <dcterms:created xsi:type="dcterms:W3CDTF">2021-04-01T16:50:00Z</dcterms:created>
  <dcterms:modified xsi:type="dcterms:W3CDTF">2021-04-01T16:52:00Z</dcterms:modified>
</cp:coreProperties>
</file>