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27296D4A"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31600F2F"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0748F3">
        <w:rPr>
          <w:b/>
          <w:bCs/>
          <w:sz w:val="48"/>
          <w:szCs w:val="48"/>
        </w:rPr>
        <w:t>2</w:t>
      </w:r>
      <w:r>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6700A618" w14:textId="52D7B0F0" w:rsidR="00E6735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6735D">
        <w:t>1</w:t>
      </w:r>
      <w:r w:rsidR="00E6735D">
        <w:rPr>
          <w:rFonts w:asciiTheme="minorHAnsi" w:eastAsiaTheme="minorEastAsia" w:hAnsiTheme="minorHAnsi" w:cstheme="minorBidi"/>
          <w:szCs w:val="22"/>
          <w:lang w:val="en-US"/>
        </w:rPr>
        <w:tab/>
      </w:r>
      <w:r w:rsidR="00E6735D">
        <w:t>Scope</w:t>
      </w:r>
      <w:r w:rsidR="00E6735D">
        <w:tab/>
      </w:r>
      <w:r w:rsidR="00E6735D">
        <w:fldChar w:fldCharType="begin"/>
      </w:r>
      <w:r w:rsidR="00E6735D">
        <w:instrText xml:space="preserve"> PAGEREF _Toc80688010 \h </w:instrText>
      </w:r>
      <w:r w:rsidR="00E6735D">
        <w:fldChar w:fldCharType="separate"/>
      </w:r>
      <w:r w:rsidR="00E6735D">
        <w:t>3</w:t>
      </w:r>
      <w:r w:rsidR="00E6735D">
        <w:fldChar w:fldCharType="end"/>
      </w:r>
    </w:p>
    <w:p w14:paraId="1EF0D1CB" w14:textId="49569FFA" w:rsidR="00E6735D" w:rsidRDefault="00E6735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_Toc80688011 \h </w:instrText>
      </w:r>
      <w:r>
        <w:fldChar w:fldCharType="separate"/>
      </w:r>
      <w:r>
        <w:t>3</w:t>
      </w:r>
      <w:r>
        <w:fldChar w:fldCharType="end"/>
      </w:r>
    </w:p>
    <w:p w14:paraId="17AD21E1" w14:textId="2DB22C93" w:rsidR="00E6735D" w:rsidRDefault="00E6735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_Toc80688012 \h </w:instrText>
      </w:r>
      <w:r>
        <w:fldChar w:fldCharType="separate"/>
      </w:r>
      <w:r>
        <w:t>3</w:t>
      </w:r>
      <w:r>
        <w:fldChar w:fldCharType="end"/>
      </w:r>
    </w:p>
    <w:p w14:paraId="67F97300" w14:textId="2C627280" w:rsidR="00E6735D" w:rsidRDefault="00E6735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_Toc80688013 \h </w:instrText>
      </w:r>
      <w:r>
        <w:fldChar w:fldCharType="separate"/>
      </w:r>
      <w:r>
        <w:t>3</w:t>
      </w:r>
      <w:r>
        <w:fldChar w:fldCharType="end"/>
      </w:r>
    </w:p>
    <w:p w14:paraId="67BDC507" w14:textId="16DF12E5" w:rsidR="00E6735D" w:rsidRDefault="00E6735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_Toc80688014 \h </w:instrText>
      </w:r>
      <w:r>
        <w:fldChar w:fldCharType="separate"/>
      </w:r>
      <w:r>
        <w:t>3</w:t>
      </w:r>
      <w:r>
        <w:fldChar w:fldCharType="end"/>
      </w:r>
    </w:p>
    <w:p w14:paraId="763C8B4F" w14:textId="643BA2B1" w:rsidR="00E6735D" w:rsidRDefault="00E6735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face-to-face meetings</w:t>
      </w:r>
      <w:r>
        <w:tab/>
      </w:r>
      <w:r>
        <w:fldChar w:fldCharType="begin"/>
      </w:r>
      <w:r>
        <w:instrText xml:space="preserve"> PAGEREF _Toc80688015 \h </w:instrText>
      </w:r>
      <w:r>
        <w:fldChar w:fldCharType="separate"/>
      </w:r>
      <w:r>
        <w:t>4</w:t>
      </w:r>
      <w:r>
        <w:fldChar w:fldCharType="end"/>
      </w:r>
    </w:p>
    <w:p w14:paraId="0BB959E0" w14:textId="773736D4" w:rsidR="00E6735D" w:rsidRDefault="00E6735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_Toc80688016 \h </w:instrText>
      </w:r>
      <w:r>
        <w:fldChar w:fldCharType="separate"/>
      </w:r>
      <w:r>
        <w:t>4</w:t>
      </w:r>
      <w:r>
        <w:fldChar w:fldCharType="end"/>
      </w:r>
    </w:p>
    <w:p w14:paraId="60B9A9BC" w14:textId="4DB11539" w:rsidR="00E6735D" w:rsidRDefault="00E6735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_Toc80688017 \h </w:instrText>
      </w:r>
      <w:r>
        <w:fldChar w:fldCharType="separate"/>
      </w:r>
      <w:r>
        <w:t>4</w:t>
      </w:r>
      <w:r>
        <w:fldChar w:fldCharType="end"/>
      </w:r>
    </w:p>
    <w:p w14:paraId="4DB17673" w14:textId="0E52EDB4" w:rsidR="00E6735D" w:rsidRDefault="00E6735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_Toc80688018 \h </w:instrText>
      </w:r>
      <w:r>
        <w:fldChar w:fldCharType="separate"/>
      </w:r>
      <w:r>
        <w:t>4</w:t>
      </w:r>
      <w:r>
        <w:fldChar w:fldCharType="end"/>
      </w:r>
    </w:p>
    <w:p w14:paraId="2C19FBDC" w14:textId="23F1CAAB" w:rsidR="00E6735D" w:rsidRDefault="00E6735D">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_Toc80688019 \h </w:instrText>
      </w:r>
      <w:r>
        <w:fldChar w:fldCharType="separate"/>
      </w:r>
      <w:r>
        <w:t>4</w:t>
      </w:r>
      <w:r>
        <w:fldChar w:fldCharType="end"/>
      </w:r>
    </w:p>
    <w:p w14:paraId="7BDFF7D7" w14:textId="0357E864" w:rsidR="00E6735D" w:rsidRDefault="00E6735D">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_Toc80688020 \h </w:instrText>
      </w:r>
      <w:r>
        <w:fldChar w:fldCharType="separate"/>
      </w:r>
      <w:r>
        <w:t>6</w:t>
      </w:r>
      <w:r>
        <w:fldChar w:fldCharType="end"/>
      </w:r>
    </w:p>
    <w:p w14:paraId="5A33F9E6" w14:textId="68CF9D73" w:rsidR="00E6735D" w:rsidRDefault="00E6735D">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_Toc80688021 \h </w:instrText>
      </w:r>
      <w:r>
        <w:fldChar w:fldCharType="separate"/>
      </w:r>
      <w:r>
        <w:t>7</w:t>
      </w:r>
      <w:r>
        <w:fldChar w:fldCharType="end"/>
      </w:r>
    </w:p>
    <w:p w14:paraId="1706E411" w14:textId="5F7A690A" w:rsidR="00E6735D" w:rsidRDefault="00E6735D">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_Toc80688022 \h </w:instrText>
      </w:r>
      <w:r>
        <w:fldChar w:fldCharType="separate"/>
      </w:r>
      <w:r>
        <w:t>8</w:t>
      </w:r>
      <w:r>
        <w:fldChar w:fldCharType="end"/>
      </w:r>
    </w:p>
    <w:p w14:paraId="7E682F26" w14:textId="3B46CE60" w:rsidR="00E6735D" w:rsidRDefault="00E6735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_Toc80688023 \h </w:instrText>
      </w:r>
      <w:r>
        <w:fldChar w:fldCharType="separate"/>
      </w:r>
      <w:r>
        <w:t>8</w:t>
      </w:r>
      <w:r>
        <w:fldChar w:fldCharType="end"/>
      </w:r>
    </w:p>
    <w:p w14:paraId="7DE5AFE0" w14:textId="27F6D172" w:rsidR="00E6735D" w:rsidRDefault="00E6735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_Toc80688024 \h </w:instrText>
      </w:r>
      <w:r>
        <w:fldChar w:fldCharType="separate"/>
      </w:r>
      <w:r>
        <w:t>8</w:t>
      </w:r>
      <w:r>
        <w:fldChar w:fldCharType="end"/>
      </w:r>
    </w:p>
    <w:p w14:paraId="6F9913F1" w14:textId="2042627A" w:rsidR="00E6735D" w:rsidRDefault="00E6735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_Toc80688025 \h </w:instrText>
      </w:r>
      <w:r>
        <w:fldChar w:fldCharType="separate"/>
      </w:r>
      <w:r>
        <w:t>9</w:t>
      </w:r>
      <w:r>
        <w:fldChar w:fldCharType="end"/>
      </w:r>
    </w:p>
    <w:p w14:paraId="5E9EF039" w14:textId="60B9E1ED" w:rsidR="00E6735D" w:rsidRDefault="00E6735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_Toc80688026 \h </w:instrText>
      </w:r>
      <w:r>
        <w:fldChar w:fldCharType="separate"/>
      </w:r>
      <w:r>
        <w:t>9</w:t>
      </w:r>
      <w:r>
        <w:fldChar w:fldCharType="end"/>
      </w:r>
    </w:p>
    <w:p w14:paraId="1272954C" w14:textId="343889A6" w:rsidR="00E6735D" w:rsidRDefault="00E6735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_Toc80688027 \h </w:instrText>
      </w:r>
      <w:r>
        <w:fldChar w:fldCharType="separate"/>
      </w:r>
      <w:r>
        <w:t>10</w:t>
      </w:r>
      <w:r>
        <w:fldChar w:fldCharType="end"/>
      </w:r>
    </w:p>
    <w:p w14:paraId="50D64F3D" w14:textId="42464486" w:rsidR="00E6735D" w:rsidRDefault="00E6735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_Toc80688028 \h </w:instrText>
      </w:r>
      <w:r>
        <w:fldChar w:fldCharType="separate"/>
      </w:r>
      <w:r>
        <w:t>10</w:t>
      </w:r>
      <w:r>
        <w:fldChar w:fldCharType="end"/>
      </w:r>
    </w:p>
    <w:p w14:paraId="48AAADB4" w14:textId="26525037" w:rsidR="00E6735D" w:rsidRDefault="00E6735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_Toc80688029 \h </w:instrText>
      </w:r>
      <w:r>
        <w:fldChar w:fldCharType="separate"/>
      </w:r>
      <w:r>
        <w:t>10</w:t>
      </w:r>
      <w:r>
        <w:fldChar w:fldCharType="end"/>
      </w:r>
    </w:p>
    <w:p w14:paraId="56D6A45C" w14:textId="6AD9254E" w:rsidR="00E6735D" w:rsidRDefault="00E6735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Aspects related to varying regulations for international travel</w:t>
      </w:r>
      <w:r>
        <w:tab/>
      </w:r>
      <w:r>
        <w:fldChar w:fldCharType="begin"/>
      </w:r>
      <w:r>
        <w:instrText xml:space="preserve"> PAGEREF _Toc80688030 \h </w:instrText>
      </w:r>
      <w:r>
        <w:fldChar w:fldCharType="separate"/>
      </w:r>
      <w:r>
        <w:t>10</w:t>
      </w:r>
      <w:r>
        <w:fldChar w:fldCharType="end"/>
      </w:r>
    </w:p>
    <w:p w14:paraId="036C52B0" w14:textId="40EC73FC" w:rsidR="00E6735D" w:rsidRDefault="00E6735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_Toc80688031 \h </w:instrText>
      </w:r>
      <w:r>
        <w:fldChar w:fldCharType="separate"/>
      </w:r>
      <w:r>
        <w:t>10</w:t>
      </w:r>
      <w:r>
        <w:fldChar w:fldCharType="end"/>
      </w:r>
    </w:p>
    <w:p w14:paraId="6DACE7AD" w14:textId="47FC2B29" w:rsidR="00E6735D" w:rsidRDefault="00E6735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Aspect 1</w:t>
      </w:r>
      <w:r>
        <w:tab/>
      </w:r>
      <w:r>
        <w:fldChar w:fldCharType="begin"/>
      </w:r>
      <w:r>
        <w:instrText xml:space="preserve"> PAGEREF _Toc80688032 \h </w:instrText>
      </w:r>
      <w:r>
        <w:fldChar w:fldCharType="separate"/>
      </w:r>
      <w:r>
        <w:t>11</w:t>
      </w:r>
      <w:r>
        <w:fldChar w:fldCharType="end"/>
      </w:r>
    </w:p>
    <w:p w14:paraId="1D40CB77" w14:textId="75153041" w:rsidR="00E6735D" w:rsidRDefault="00E6735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_Toc80688033 \h </w:instrText>
      </w:r>
      <w:r>
        <w:fldChar w:fldCharType="separate"/>
      </w:r>
      <w:r>
        <w:t>11</w:t>
      </w:r>
      <w:r>
        <w:fldChar w:fldCharType="end"/>
      </w:r>
    </w:p>
    <w:p w14:paraId="59CA5232" w14:textId="6DD5FFA0" w:rsidR="00E6735D" w:rsidRDefault="00E6735D">
      <w:pPr>
        <w:pStyle w:val="TOC2"/>
        <w:rPr>
          <w:rFonts w:asciiTheme="minorHAnsi" w:eastAsiaTheme="minorEastAsia" w:hAnsiTheme="minorHAnsi" w:cstheme="minorBidi"/>
          <w:sz w:val="22"/>
          <w:szCs w:val="22"/>
          <w:lang w:val="en-US"/>
        </w:rPr>
      </w:pPr>
      <w:r>
        <w:t>7.1 Analysis of potential risks during the meeting selection and planning</w:t>
      </w:r>
      <w:r>
        <w:tab/>
      </w:r>
      <w:r>
        <w:fldChar w:fldCharType="begin"/>
      </w:r>
      <w:r>
        <w:instrText xml:space="preserve"> PAGEREF _Toc80688034 \h </w:instrText>
      </w:r>
      <w:r>
        <w:fldChar w:fldCharType="separate"/>
      </w:r>
      <w:r>
        <w:t>11</w:t>
      </w:r>
      <w:r>
        <w:fldChar w:fldCharType="end"/>
      </w:r>
    </w:p>
    <w:p w14:paraId="41C02A52" w14:textId="00EFD290" w:rsidR="00E6735D" w:rsidRDefault="00E6735D">
      <w:pPr>
        <w:pStyle w:val="TOC2"/>
        <w:rPr>
          <w:rFonts w:asciiTheme="minorHAnsi" w:eastAsiaTheme="minorEastAsia" w:hAnsiTheme="minorHAnsi" w:cstheme="minorBidi"/>
          <w:sz w:val="22"/>
          <w:szCs w:val="22"/>
          <w:lang w:val="en-US"/>
        </w:rPr>
      </w:pPr>
      <w:r>
        <w:t>7.2 Analysis of potential risks between the meeting announcement and the start of the meeting</w:t>
      </w:r>
      <w:r>
        <w:tab/>
      </w:r>
      <w:r>
        <w:fldChar w:fldCharType="begin"/>
      </w:r>
      <w:r>
        <w:instrText xml:space="preserve"> PAGEREF _Toc80688035 \h </w:instrText>
      </w:r>
      <w:r>
        <w:fldChar w:fldCharType="separate"/>
      </w:r>
      <w:r>
        <w:t>15</w:t>
      </w:r>
      <w:r>
        <w:fldChar w:fldCharType="end"/>
      </w:r>
    </w:p>
    <w:p w14:paraId="042463AF" w14:textId="3A328F19" w:rsidR="00E6735D" w:rsidRDefault="00E6735D">
      <w:pPr>
        <w:pStyle w:val="TOC2"/>
        <w:rPr>
          <w:rFonts w:asciiTheme="minorHAnsi" w:eastAsiaTheme="minorEastAsia" w:hAnsiTheme="minorHAnsi" w:cstheme="minorBidi"/>
          <w:sz w:val="22"/>
          <w:szCs w:val="22"/>
          <w:lang w:val="en-US"/>
        </w:rPr>
      </w:pPr>
      <w:r>
        <w:t>7.3 Analysis of potential risks during the meeting</w:t>
      </w:r>
      <w:r>
        <w:tab/>
      </w:r>
      <w:r>
        <w:fldChar w:fldCharType="begin"/>
      </w:r>
      <w:r>
        <w:instrText xml:space="preserve"> PAGEREF _Toc80688036 \h </w:instrText>
      </w:r>
      <w:r>
        <w:fldChar w:fldCharType="separate"/>
      </w:r>
      <w:r>
        <w:t>19</w:t>
      </w:r>
      <w:r>
        <w:fldChar w:fldCharType="end"/>
      </w:r>
    </w:p>
    <w:p w14:paraId="0310E687" w14:textId="14798F6F" w:rsidR="00E6735D" w:rsidRDefault="00E6735D">
      <w:pPr>
        <w:pStyle w:val="TOC2"/>
        <w:rPr>
          <w:rFonts w:asciiTheme="minorHAnsi" w:eastAsiaTheme="minorEastAsia" w:hAnsiTheme="minorHAnsi" w:cstheme="minorBidi"/>
          <w:sz w:val="22"/>
          <w:szCs w:val="22"/>
          <w:lang w:val="en-US"/>
        </w:rPr>
      </w:pPr>
      <w:r>
        <w:t>7.4 Analysis of potential risks following the meeting</w:t>
      </w:r>
      <w:r>
        <w:tab/>
      </w:r>
      <w:r>
        <w:fldChar w:fldCharType="begin"/>
      </w:r>
      <w:r>
        <w:instrText xml:space="preserve"> PAGEREF _Toc80688037 \h </w:instrText>
      </w:r>
      <w:r>
        <w:fldChar w:fldCharType="separate"/>
      </w:r>
      <w:r>
        <w:t>23</w:t>
      </w:r>
      <w:r>
        <w:fldChar w:fldCharType="end"/>
      </w:r>
    </w:p>
    <w:p w14:paraId="3A687421" w14:textId="1444F8C0" w:rsidR="00E6735D" w:rsidRDefault="00E6735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Overall Conclusions</w:t>
      </w:r>
      <w:r>
        <w:tab/>
      </w:r>
      <w:r>
        <w:fldChar w:fldCharType="begin"/>
      </w:r>
      <w:r>
        <w:instrText xml:space="preserve"> PAGEREF _Toc80688038 \h </w:instrText>
      </w:r>
      <w:r>
        <w:fldChar w:fldCharType="separate"/>
      </w:r>
      <w:r>
        <w:t>25</w:t>
      </w:r>
      <w:r>
        <w:fldChar w:fldCharType="end"/>
      </w:r>
    </w:p>
    <w:p w14:paraId="543BDA79" w14:textId="1C6169FE" w:rsidR="00E6735D" w:rsidRDefault="00E6735D">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_Toc80688039 \h </w:instrText>
      </w:r>
      <w:r>
        <w:fldChar w:fldCharType="separate"/>
      </w:r>
      <w:r>
        <w:t>25</w:t>
      </w:r>
      <w:r>
        <w:fldChar w:fldCharType="end"/>
      </w:r>
    </w:p>
    <w:p w14:paraId="1739458D" w14:textId="184F25B0" w:rsidR="00E6735D" w:rsidRDefault="00E6735D">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Recommendations to TSG and WG leadership</w:t>
      </w:r>
      <w:r>
        <w:tab/>
      </w:r>
      <w:r>
        <w:fldChar w:fldCharType="begin"/>
      </w:r>
      <w:r>
        <w:instrText xml:space="preserve"> PAGEREF _Toc80688040 \h </w:instrText>
      </w:r>
      <w:r>
        <w:fldChar w:fldCharType="separate"/>
      </w:r>
      <w:r>
        <w:t>25</w:t>
      </w:r>
      <w:r>
        <w:fldChar w:fldCharType="end"/>
      </w:r>
    </w:p>
    <w:p w14:paraId="0B2DF3CA" w14:textId="75F526AD" w:rsidR="00E6735D" w:rsidRDefault="00E6735D">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Recommendations to the meeting hosting organizations</w:t>
      </w:r>
      <w:r>
        <w:tab/>
      </w:r>
      <w:r>
        <w:fldChar w:fldCharType="begin"/>
      </w:r>
      <w:r>
        <w:instrText xml:space="preserve"> PAGEREF _Toc80688041 \h </w:instrText>
      </w:r>
      <w:r>
        <w:fldChar w:fldCharType="separate"/>
      </w:r>
      <w:r>
        <w:t>25</w:t>
      </w:r>
      <w:r>
        <w:fldChar w:fldCharType="end"/>
      </w:r>
    </w:p>
    <w:p w14:paraId="7CEE3D62" w14:textId="62D5A8CA" w:rsidR="00E6735D" w:rsidRDefault="00E6735D">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Recommendations to the Organizational Partners</w:t>
      </w:r>
      <w:r>
        <w:tab/>
      </w:r>
      <w:r>
        <w:fldChar w:fldCharType="begin"/>
      </w:r>
      <w:r>
        <w:instrText xml:space="preserve"> PAGEREF _Toc80688042 \h </w:instrText>
      </w:r>
      <w:r>
        <w:fldChar w:fldCharType="separate"/>
      </w:r>
      <w:r>
        <w:t>25</w:t>
      </w:r>
      <w:r>
        <w:fldChar w:fldCharType="end"/>
      </w:r>
    </w:p>
    <w:p w14:paraId="5AB5D0DC" w14:textId="06CEFDD5" w:rsidR="00E6735D" w:rsidRDefault="00E6735D">
      <w:pPr>
        <w:pStyle w:val="TOC2"/>
        <w:rPr>
          <w:rFonts w:asciiTheme="minorHAnsi" w:eastAsiaTheme="minorEastAsia" w:hAnsiTheme="minorHAnsi" w:cstheme="minorBidi"/>
          <w:sz w:val="22"/>
          <w:szCs w:val="22"/>
          <w:lang w:val="en-US"/>
        </w:rPr>
      </w:pPr>
      <w:r>
        <w:t>9.4</w:t>
      </w:r>
      <w:r>
        <w:rPr>
          <w:rFonts w:asciiTheme="minorHAnsi" w:eastAsiaTheme="minorEastAsia" w:hAnsiTheme="minorHAnsi" w:cstheme="minorBidi"/>
          <w:sz w:val="22"/>
          <w:szCs w:val="22"/>
          <w:lang w:val="en-US"/>
        </w:rPr>
        <w:tab/>
      </w:r>
      <w:r>
        <w:t>Recommendations to the Member Companies</w:t>
      </w:r>
      <w:r>
        <w:tab/>
      </w:r>
      <w:r>
        <w:fldChar w:fldCharType="begin"/>
      </w:r>
      <w:r>
        <w:instrText xml:space="preserve"> PAGEREF _Toc80688043 \h </w:instrText>
      </w:r>
      <w:r>
        <w:fldChar w:fldCharType="separate"/>
      </w:r>
      <w:r>
        <w:t>25</w:t>
      </w:r>
      <w:r>
        <w:fldChar w:fldCharType="end"/>
      </w:r>
    </w:p>
    <w:p w14:paraId="0C1A764B" w14:textId="59B842B8" w:rsidR="00E6735D" w:rsidRDefault="00E6735D">
      <w:pPr>
        <w:pStyle w:val="TOC2"/>
        <w:rPr>
          <w:rFonts w:asciiTheme="minorHAnsi" w:eastAsiaTheme="minorEastAsia" w:hAnsiTheme="minorHAnsi" w:cstheme="minorBidi"/>
          <w:sz w:val="22"/>
          <w:szCs w:val="22"/>
          <w:lang w:val="en-US"/>
        </w:rPr>
      </w:pPr>
      <w:r>
        <w:t>9.5</w:t>
      </w:r>
      <w:r>
        <w:rPr>
          <w:rFonts w:asciiTheme="minorHAnsi" w:eastAsiaTheme="minorEastAsia" w:hAnsiTheme="minorHAnsi" w:cstheme="minorBidi"/>
          <w:sz w:val="22"/>
          <w:szCs w:val="22"/>
          <w:lang w:val="en-US"/>
        </w:rPr>
        <w:tab/>
      </w:r>
      <w:r>
        <w:t>Recommendations to the Individual Delegate</w:t>
      </w:r>
      <w:r>
        <w:tab/>
      </w:r>
      <w:r>
        <w:fldChar w:fldCharType="begin"/>
      </w:r>
      <w:r>
        <w:instrText xml:space="preserve"> PAGEREF _Toc80688044 \h </w:instrText>
      </w:r>
      <w:r>
        <w:fldChar w:fldCharType="separate"/>
      </w:r>
      <w:r>
        <w:t>25</w:t>
      </w:r>
      <w:r>
        <w:fldChar w:fldCharType="end"/>
      </w:r>
    </w:p>
    <w:p w14:paraId="6E38E413" w14:textId="227C45AF" w:rsidR="00E6735D" w:rsidRDefault="00E6735D">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_Toc80688045 \h </w:instrText>
      </w:r>
      <w:r>
        <w:fldChar w:fldCharType="separate"/>
      </w:r>
      <w:r>
        <w:t>25</w:t>
      </w:r>
      <w:r>
        <w:fldChar w:fldCharType="end"/>
      </w:r>
    </w:p>
    <w:p w14:paraId="17929C06" w14:textId="095FC914" w:rsidR="00E6735D" w:rsidRDefault="00E6735D">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_Toc80688046 \h </w:instrText>
      </w:r>
      <w:r>
        <w:fldChar w:fldCharType="separate"/>
      </w:r>
      <w:r>
        <w:t>26</w:t>
      </w:r>
      <w:r>
        <w:fldChar w:fldCharType="end"/>
      </w:r>
    </w:p>
    <w:p w14:paraId="66D0BCD8" w14:textId="50ACCF4C"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Heading1"/>
      </w:pPr>
      <w:bookmarkStart w:id="1" w:name="foreword"/>
      <w:bookmarkStart w:id="2" w:name="scope"/>
      <w:bookmarkStart w:id="3" w:name="_Toc80688010"/>
      <w:bookmarkEnd w:id="1"/>
      <w:bookmarkEnd w:id="2"/>
      <w:r w:rsidRPr="004D3578">
        <w:lastRenderedPageBreak/>
        <w:t>1</w:t>
      </w:r>
      <w:r w:rsidRPr="004D3578">
        <w:tab/>
        <w:t>Scope</w:t>
      </w:r>
      <w:bookmarkEnd w:id="3"/>
    </w:p>
    <w:p w14:paraId="0ED1C9F9" w14:textId="77777777" w:rsidR="00314D35" w:rsidRDefault="00314D35" w:rsidP="00314D35">
      <w:r w:rsidRPr="004D3578">
        <w:t>The pr</w:t>
      </w:r>
      <w:r>
        <w:t>esent document studies aspects for the resumption of face-to-face meetings in 3GPP (post Covid-19 pandemic [1]), as commissioned by PCG#46/OP#45. The general goal of the study is to restart 3GPP face-to-face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face-to-face meetings can be run in an uncomplicated and efficient way. In particular, the goal of the study is to</w:t>
      </w:r>
      <w:r w:rsidRPr="00E42C34">
        <w:t xml:space="preserve"> </w:t>
      </w:r>
      <w:r>
        <w:t xml:space="preserve">understand potential additional responsibilities of the stakeholders upon the resumption of face-to-face 3GPP meetings. </w:t>
      </w:r>
    </w:p>
    <w:p w14:paraId="213E0124" w14:textId="77777777" w:rsidR="00314D35" w:rsidRDefault="00314D35" w:rsidP="00314D35">
      <w:r>
        <w:t>The study investigates the following issues:</w:t>
      </w:r>
    </w:p>
    <w:p w14:paraId="62BE97F2" w14:textId="77777777" w:rsidR="00314D35" w:rsidRPr="00442F79" w:rsidRDefault="00314D35" w:rsidP="00314D35">
      <w:pPr>
        <w:pStyle w:val="B1"/>
        <w:numPr>
          <w:ilvl w:val="0"/>
          <w:numId w:val="14"/>
        </w:numPr>
      </w:pPr>
      <w:r>
        <w:t>Harmonized guidelines, key considerations, and criteria for 3GPP’s return to face-to-face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77777777"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face-to-face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4" w:name="references"/>
      <w:bookmarkStart w:id="5" w:name="_Toc80688011"/>
      <w:bookmarkEnd w:id="4"/>
      <w:r w:rsidRPr="004D3578">
        <w:t>2</w:t>
      </w:r>
      <w:r w:rsidRPr="004D3578">
        <w:tab/>
      </w:r>
      <w:r w:rsidR="00E6735D" w:rsidRPr="004D3578">
        <w:t>References</w:t>
      </w:r>
      <w:bookmarkEnd w:id="5"/>
    </w:p>
    <w:p w14:paraId="6249CBBC" w14:textId="77777777" w:rsidR="00E6735D" w:rsidRDefault="00E6735D" w:rsidP="00E6735D">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6" w:name="_Toc80688012"/>
      <w:r>
        <w:t>3</w:t>
      </w:r>
      <w:r>
        <w:tab/>
      </w:r>
      <w:r w:rsidRPr="004D3578">
        <w:t>Definitions</w:t>
      </w:r>
      <w:r>
        <w:t xml:space="preserve"> of terms, symbols and abbreviations</w:t>
      </w:r>
      <w:bookmarkEnd w:id="6"/>
    </w:p>
    <w:p w14:paraId="00AE5886" w14:textId="77777777" w:rsidR="00E6735D" w:rsidRPr="009E0DE1" w:rsidRDefault="00E6735D" w:rsidP="00E6735D">
      <w:pPr>
        <w:pStyle w:val="Heading2"/>
      </w:pPr>
      <w:bookmarkStart w:id="7" w:name="_Toc20149626"/>
      <w:bookmarkStart w:id="8" w:name="_Toc80688013"/>
      <w:r>
        <w:t>3.1</w:t>
      </w:r>
      <w:r w:rsidRPr="009E0DE1">
        <w:tab/>
        <w:t>Definitions</w:t>
      </w:r>
      <w:bookmarkEnd w:id="7"/>
      <w:bookmarkEnd w:id="8"/>
    </w:p>
    <w:p w14:paraId="3B86B97D" w14:textId="77777777" w:rsidR="00E6735D" w:rsidRDefault="00E6735D" w:rsidP="00E6735D">
      <w:r>
        <w:rPr>
          <w:b/>
        </w:rPr>
        <w:t>Term</w:t>
      </w:r>
      <w:r>
        <w:t>: Definition of the term.</w:t>
      </w:r>
    </w:p>
    <w:p w14:paraId="3A86BBB7" w14:textId="77777777"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5DDC2F79" w14:textId="77777777" w:rsidR="00E6735D" w:rsidRPr="009E0DE1" w:rsidRDefault="00E6735D" w:rsidP="00E6735D">
      <w:pPr>
        <w:pStyle w:val="Heading2"/>
      </w:pPr>
      <w:bookmarkStart w:id="9" w:name="_Toc80688014"/>
      <w:r>
        <w:t>3</w:t>
      </w:r>
      <w:r w:rsidRPr="009E0DE1">
        <w:t>.2</w:t>
      </w:r>
      <w:r w:rsidRPr="009E0DE1">
        <w:tab/>
        <w:t>Abbreviations</w:t>
      </w:r>
      <w:bookmarkEnd w:id="9"/>
    </w:p>
    <w:p w14:paraId="6316268C" w14:textId="77777777" w:rsidR="00E6735D" w:rsidRDefault="00E6735D" w:rsidP="00E6735D">
      <w:pPr>
        <w:pStyle w:val="EW"/>
      </w:pPr>
      <w:r>
        <w:t>Covid-19</w:t>
      </w:r>
      <w:r>
        <w:tab/>
        <w:t>Coronavirus Disease 2019</w:t>
      </w:r>
    </w:p>
    <w:p w14:paraId="63D1B0C8" w14:textId="77777777" w:rsidR="00E6735D" w:rsidRDefault="00E6735D" w:rsidP="00E6735D">
      <w:pPr>
        <w:pStyle w:val="EW"/>
      </w:pPr>
      <w:r>
        <w:t>F2F</w:t>
      </w:r>
      <w:r>
        <w:tab/>
        <w:t>Face-to-face</w:t>
      </w:r>
    </w:p>
    <w:p w14:paraId="7E77E662" w14:textId="77777777" w:rsidR="00E6735D" w:rsidRDefault="00E6735D" w:rsidP="00E6735D">
      <w:pPr>
        <w:pStyle w:val="EW"/>
      </w:pPr>
      <w:r>
        <w:t>WHO</w:t>
      </w:r>
      <w:r>
        <w:tab/>
        <w:t>World Health Organization</w:t>
      </w:r>
    </w:p>
    <w:p w14:paraId="58CE35DC" w14:textId="77777777" w:rsidR="00E6735D" w:rsidRDefault="00E6735D" w:rsidP="00E6735D">
      <w:pPr>
        <w:pStyle w:val="EW"/>
      </w:pPr>
      <w:r>
        <w:t>RT-PCR</w:t>
      </w:r>
      <w:r>
        <w:tab/>
      </w:r>
      <w:r w:rsidRPr="000E393D">
        <w:t>Reverse transcription polymerase chain reaction</w:t>
      </w:r>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4D1FAAD8" w:rsidR="00E6735D" w:rsidRDefault="00E6735D" w:rsidP="00E6735D">
      <w:pPr>
        <w:pStyle w:val="Heading1"/>
      </w:pPr>
      <w:bookmarkStart w:id="10" w:name="definitions"/>
      <w:bookmarkStart w:id="11" w:name="_Toc80688015"/>
      <w:bookmarkEnd w:id="10"/>
      <w:r>
        <w:lastRenderedPageBreak/>
        <w:t>4</w:t>
      </w:r>
      <w:r w:rsidRPr="004D3578">
        <w:tab/>
      </w:r>
      <w:r>
        <w:t>Key Risks for 3GPP’s return to face-to-face meetings</w:t>
      </w:r>
      <w:bookmarkEnd w:id="11"/>
    </w:p>
    <w:p w14:paraId="5105C8F7" w14:textId="77777777" w:rsidR="00E6735D" w:rsidRDefault="00E6735D" w:rsidP="00E6735D">
      <w:pPr>
        <w:pStyle w:val="Heading2"/>
      </w:pPr>
      <w:bookmarkStart w:id="12" w:name="_Toc80688016"/>
      <w:r>
        <w:t>4</w:t>
      </w:r>
      <w:r w:rsidRPr="004D3578">
        <w:t>.1</w:t>
      </w:r>
      <w:r w:rsidRPr="004D3578">
        <w:tab/>
      </w:r>
      <w:r>
        <w:t>Introduction</w:t>
      </w:r>
      <w:bookmarkEnd w:id="12"/>
    </w:p>
    <w:p w14:paraId="65FB9800" w14:textId="43B45297" w:rsidR="00E6735D" w:rsidRDefault="00E6735D" w:rsidP="00E6735D">
      <w:r>
        <w:t>This clause contains the key risks associated with 3GPP’s return to face-to-face meetings, following the Covid-19 pandemic. It includes various types of risks and example risk scenarios during different phases of meeting hosting lifecycle i.e. before, during and after the F2F meeting.</w:t>
      </w:r>
    </w:p>
    <w:p w14:paraId="000323E7" w14:textId="77777777" w:rsidR="00E6735D" w:rsidRDefault="00E6735D" w:rsidP="00E6735D">
      <w:pPr>
        <w:pStyle w:val="Heading2"/>
      </w:pPr>
      <w:bookmarkStart w:id="13" w:name="_Toc80688017"/>
      <w:r>
        <w:t>4.2</w:t>
      </w:r>
      <w:r>
        <w:tab/>
        <w:t>Types of Risk Exposure Due to Covid-19</w:t>
      </w:r>
      <w:bookmarkEnd w:id="13"/>
    </w:p>
    <w:p w14:paraId="1384F79D" w14:textId="77777777" w:rsidR="00E6735D" w:rsidRDefault="00E6735D" w:rsidP="00E6735D">
      <w:r>
        <w:t>3GPP meetings have always involved various types of risks, but Covid-19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E6735D">
      <w:pPr>
        <w:ind w:left="360"/>
      </w:pPr>
      <w:r>
        <w:t xml:space="preserve">-  </w:t>
      </w:r>
      <w:r w:rsidRPr="00DA37BF">
        <w:t>When selecting a venue and planning a meeting prior to signing a hotel contract</w:t>
      </w:r>
      <w:r>
        <w:t>;</w:t>
      </w:r>
    </w:p>
    <w:p w14:paraId="166ADB6F" w14:textId="77777777" w:rsidR="00E6735D" w:rsidRPr="00DA37BF" w:rsidRDefault="00E6735D" w:rsidP="00E6735D">
      <w:pPr>
        <w:ind w:left="360"/>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E6735D">
      <w:pPr>
        <w:ind w:left="360"/>
      </w:pPr>
      <w:r w:rsidRPr="00DA37BF">
        <w:t xml:space="preserve">- </w:t>
      </w:r>
      <w:r>
        <w:t xml:space="preserve"> </w:t>
      </w:r>
      <w:r w:rsidRPr="00DA37BF">
        <w:t>During the meeting</w:t>
      </w:r>
      <w:r>
        <w:t>;</w:t>
      </w:r>
    </w:p>
    <w:p w14:paraId="35A9B43E" w14:textId="77777777" w:rsidR="00E6735D" w:rsidRPr="00DA37BF" w:rsidRDefault="00E6735D" w:rsidP="00E6735D">
      <w:pPr>
        <w:ind w:left="360"/>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14" w:name="_Toc80688018"/>
      <w:r>
        <w:t>4.3</w:t>
      </w:r>
      <w:r>
        <w:tab/>
        <w:t>Example Risk Scenarios</w:t>
      </w:r>
      <w:bookmarkEnd w:id="14"/>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15" w:name="_Toc80688019"/>
      <w:r>
        <w:t>4.3.1</w:t>
      </w:r>
      <w:r>
        <w:tab/>
        <w:t>Potential Risks during the meeting selection and planning</w:t>
      </w:r>
      <w:bookmarkEnd w:id="15"/>
    </w:p>
    <w:p w14:paraId="4BA9008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bans delegates from certain countries to enter due to Covid-19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lastRenderedPageBreak/>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banned by some companies (only due to Covid-19 related issues);</w:t>
      </w:r>
    </w:p>
    <w:p w14:paraId="157666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05A59CD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Covid-19 rules that would limit access to basic services by delegates (e.g. curfews,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129623D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24EAB5A5" w14:textId="77777777"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16" w:name="_Toc80688020"/>
      <w:r>
        <w:lastRenderedPageBreak/>
        <w:t>4.3.2</w:t>
      </w:r>
      <w:r>
        <w:tab/>
        <w:t>Potential Risks between the meeting announcement and the start of the meeting</w:t>
      </w:r>
      <w:bookmarkEnd w:id="16"/>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77777777"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Covid-19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proofErr w:type="gramStart"/>
      <w:r>
        <w:rPr>
          <w:rFonts w:ascii="Times New Roman" w:hAnsi="Times New Roman"/>
        </w:rPr>
        <w:t xml:space="preserve">The </w:t>
      </w:r>
      <w:r w:rsidRPr="00DA37BF">
        <w:rPr>
          <w:rFonts w:ascii="Times New Roman" w:hAnsi="Times New Roman"/>
        </w:rPr>
        <w:t xml:space="preserve"> Hosting</w:t>
      </w:r>
      <w:proofErr w:type="gramEnd"/>
      <w:r w:rsidRPr="00DA37BF">
        <w:rPr>
          <w:rFonts w:ascii="Times New Roman" w:hAnsi="Times New Roman"/>
        </w:rPr>
        <w:t xml:space="preserve">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Covid-19 related issues);</w:t>
      </w:r>
    </w:p>
    <w:p w14:paraId="3AC354D0"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77777777"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21314382"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Covid-19 rules that would limit access to basic services by delegates (e.g. curfews,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2B26D5A7"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rules that limit the ability of individuals to make personal choices about Covid-19 protection (e.g. banning the public wearing of face masks);</w:t>
      </w:r>
    </w:p>
    <w:p w14:paraId="0BDF44CF" w14:textId="77777777" w:rsidR="00E6735D" w:rsidRPr="001C2697" w:rsidRDefault="00E6735D" w:rsidP="00193C34">
      <w:pPr>
        <w:pStyle w:val="ListParagraph"/>
        <w:numPr>
          <w:ilvl w:val="0"/>
          <w:numId w:val="24"/>
        </w:numPr>
        <w:ind w:left="993" w:hanging="633"/>
      </w:pPr>
      <w:r w:rsidRPr="001C2697">
        <w:rPr>
          <w:rFonts w:ascii="Times New Roman" w:hAnsi="Times New Roman"/>
        </w:rPr>
        <w:t>The Hosting Location has a health service is under high pressure due to Covid-19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There is a Covid-19 outbreak in the city/facility shortly before the planned 3GPP meeting or the number of Covid-19 cases locally rises significantly;</w:t>
      </w:r>
    </w:p>
    <w:p w14:paraId="01F514BE" w14:textId="77777777"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77777777" w:rsidR="00E6735D" w:rsidRPr="00C60A8E"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 xml:space="preserve">A delegate, or group of delegates, is denied admission to the country on Covid-19 health grounds (e.g. they fail a mandatory Covid-19 test, or the entry requirements </w:t>
      </w:r>
      <w:proofErr w:type="gramStart"/>
      <w:r w:rsidRPr="00DA25BC">
        <w:rPr>
          <w:rFonts w:ascii="Times New Roman" w:hAnsi="Times New Roman"/>
        </w:rPr>
        <w:t>actually applied</w:t>
      </w:r>
      <w:proofErr w:type="gramEnd"/>
      <w:r w:rsidRPr="00DA25BC">
        <w:rPr>
          <w:rFonts w:ascii="Times New Roman" w:hAnsi="Times New Roman"/>
        </w:rPr>
        <w:t xml:space="preserve"> are more stringent than those the delegate expected);</w:t>
      </w:r>
    </w:p>
    <w:p w14:paraId="78E22649" w14:textId="77777777" w:rsidR="00E6735D" w:rsidRDefault="00E6735D" w:rsidP="00E6735D">
      <w:pPr>
        <w:pStyle w:val="Heading3"/>
      </w:pPr>
      <w:bookmarkStart w:id="17" w:name="_Toc80688021"/>
      <w:r>
        <w:t>4.3.3</w:t>
      </w:r>
      <w:r>
        <w:tab/>
        <w:t>Potential Risks during the Meeting</w:t>
      </w:r>
      <w:bookmarkEnd w:id="17"/>
    </w:p>
    <w:p w14:paraId="16E3BD1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delegate(s) becomes sick with Covid-19 during the meeting; </w:t>
      </w:r>
    </w:p>
    <w:p w14:paraId="39D953C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develops some (mild) symptoms that hint towards Covid-19 infection;</w:t>
      </w:r>
    </w:p>
    <w:p w14:paraId="6170A76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hotel (or conference </w:t>
      </w:r>
      <w:proofErr w:type="spellStart"/>
      <w:r w:rsidRPr="00DA25BC">
        <w:rPr>
          <w:rFonts w:ascii="Times New Roman" w:hAnsi="Times New Roman"/>
        </w:rPr>
        <w:t>center</w:t>
      </w:r>
      <w:proofErr w:type="spellEnd"/>
      <w:r w:rsidRPr="00DA25BC">
        <w:rPr>
          <w:rFonts w:ascii="Times New Roman" w:hAnsi="Times New Roman"/>
        </w:rPr>
        <w:t>) staffer or other guest becomes sick with Covid-19 during the meeting;</w:t>
      </w:r>
    </w:p>
    <w:p w14:paraId="39D302A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
    <w:p w14:paraId="6F1940D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Covid-19 hotspot develops within the city/country where the meeting is being held;</w:t>
      </w:r>
    </w:p>
    <w:p w14:paraId="36D879B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chair/MCC is infected or shows symptoms of Covid-19;</w:t>
      </w:r>
    </w:p>
    <w:p w14:paraId="29C1B7E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delegate/leader/MCC/meeting staff suspects that another delegate is sick with Covid-19;</w:t>
      </w:r>
    </w:p>
    <w:p w14:paraId="07B8AD4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chair/MCC about Covid-19 health safety during the meeting;</w:t>
      </w:r>
    </w:p>
    <w:p w14:paraId="52DD2608"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meeting hosts about Covid-</w:t>
      </w:r>
      <w:proofErr w:type="gramStart"/>
      <w:r w:rsidRPr="00DA25BC">
        <w:rPr>
          <w:rFonts w:ascii="Times New Roman" w:hAnsi="Times New Roman"/>
        </w:rPr>
        <w:t>19  health</w:t>
      </w:r>
      <w:proofErr w:type="gramEnd"/>
      <w:r w:rsidRPr="00DA25BC">
        <w:rPr>
          <w:rFonts w:ascii="Times New Roman" w:hAnsi="Times New Roman"/>
        </w:rPr>
        <w:t xml:space="preserve"> safety during the meeting;</w:t>
      </w:r>
    </w:p>
    <w:p w14:paraId="0908F08E"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Rumours or misinformation leads to delegates leaving or companies withdrawing their delegations;</w:t>
      </w:r>
    </w:p>
    <w:p w14:paraId="37011D6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40D2AE0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closes the meeting due to health concerns;</w:t>
      </w:r>
    </w:p>
    <w:p w14:paraId="6D6AE45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 closes basic services outside the venue (e.g. restaurants) due to health concerns;</w:t>
      </w:r>
    </w:p>
    <w:p w14:paraId="38C68E03"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finds health violations during inspections of the venue;</w:t>
      </w:r>
    </w:p>
    <w:p w14:paraId="3442C9C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r w:rsidRPr="00DA25BC">
        <w:rPr>
          <w:rFonts w:ascii="Times New Roman" w:hAnsi="Times New Roman"/>
        </w:rPr>
        <w:t>tested;</w:t>
      </w:r>
    </w:p>
    <w:p w14:paraId="0142C19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requires the host provide health history information on all delegates;</w:t>
      </w:r>
    </w:p>
    <w:p w14:paraId="7909747A"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is seen frequently not complying with local Covid-19 policies either in the meeting or in the immediate vicinity of the meeting</w:t>
      </w:r>
      <w:r>
        <w:rPr>
          <w:rFonts w:ascii="Times New Roman" w:hAnsi="Times New Roman"/>
        </w:rPr>
        <w:t>;</w:t>
      </w:r>
      <w:r w:rsidRPr="00DA25BC">
        <w:rPr>
          <w:rFonts w:ascii="Times New Roman" w:hAnsi="Times New Roman"/>
        </w:rPr>
        <w:t xml:space="preserve"> </w:t>
      </w:r>
    </w:p>
    <w:p w14:paraId="7AC6561E" w14:textId="77777777" w:rsidR="00E6735D" w:rsidRDefault="00E6735D" w:rsidP="00E6735D">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Decisions taken at the meeting are challenged due to factors related to Covid-19 (e.g. inability of delegates to attend a meeting);</w:t>
      </w:r>
    </w:p>
    <w:p w14:paraId="0535AEF0" w14:textId="77777777" w:rsidR="00E6735D" w:rsidRPr="00C60A8E" w:rsidRDefault="00E6735D" w:rsidP="00E6735D"/>
    <w:p w14:paraId="7784F09F" w14:textId="77777777" w:rsidR="00E6735D" w:rsidRDefault="00E6735D" w:rsidP="00E6735D">
      <w:pPr>
        <w:pStyle w:val="Heading3"/>
      </w:pPr>
      <w:bookmarkStart w:id="18" w:name="_Toc80688022"/>
      <w:r>
        <w:t>4.3.4</w:t>
      </w:r>
      <w:r>
        <w:tab/>
        <w:t>Potential Risks following the meeting</w:t>
      </w:r>
      <w:bookmarkEnd w:id="18"/>
    </w:p>
    <w:p w14:paraId="420FEFE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tests positive for Covid-19 shortly after the meeting;</w:t>
      </w:r>
    </w:p>
    <w:p w14:paraId="78728F2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develops a serious illness (or dies) from Covid-19 that was likely contracted during a meeting;</w:t>
      </w:r>
    </w:p>
    <w:p w14:paraId="5DEA09FB"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The meeting venue reports case(s) of Covid-19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Delegates are unable to leave the meeting country or to arrive in their home country due to new Covid restrictions or airport closures;</w:t>
      </w:r>
    </w:p>
    <w:p w14:paraId="36508568"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19" w:name="clause4"/>
      <w:bookmarkStart w:id="20" w:name="_Toc80688023"/>
      <w:bookmarkEnd w:id="19"/>
      <w:r>
        <w:t>5</w:t>
      </w:r>
      <w:r w:rsidRPr="004D3578">
        <w:tab/>
      </w:r>
      <w:r>
        <w:t>Legal aspects</w:t>
      </w:r>
      <w:bookmarkEnd w:id="20"/>
    </w:p>
    <w:p w14:paraId="1173F4F4" w14:textId="77777777" w:rsidR="00E6735D" w:rsidRDefault="00E6735D" w:rsidP="00E6735D">
      <w:pPr>
        <w:pStyle w:val="Heading2"/>
      </w:pPr>
      <w:bookmarkStart w:id="21" w:name="_Toc80688024"/>
      <w:r>
        <w:t>5</w:t>
      </w:r>
      <w:r w:rsidRPr="004D3578">
        <w:t>.1</w:t>
      </w:r>
      <w:r w:rsidRPr="004D3578">
        <w:tab/>
      </w:r>
      <w:r>
        <w:t>Introduction</w:t>
      </w:r>
      <w:bookmarkEnd w:id="21"/>
    </w:p>
    <w:p w14:paraId="2888EC2A" w14:textId="42223DF9" w:rsidR="00E6735D" w:rsidRPr="001C2697" w:rsidRDefault="00E6735D" w:rsidP="00E6735D">
      <w:pPr>
        <w:spacing w:after="160" w:line="256" w:lineRule="auto"/>
        <w:rPr>
          <w:rFonts w:eastAsia="Calibri"/>
        </w:rPr>
      </w:pPr>
      <w:r w:rsidRPr="001C2697">
        <w:rPr>
          <w:rFonts w:eastAsia="Calibri"/>
        </w:rPr>
        <w:t>The following information explains the principal legal considerations with respect to resuming face</w:t>
      </w:r>
      <w:r>
        <w:rPr>
          <w:rFonts w:eastAsia="Calibri"/>
        </w:rPr>
        <w:t>-</w:t>
      </w:r>
      <w:r w:rsidRPr="001C2697">
        <w:rPr>
          <w:rFonts w:eastAsia="Calibri"/>
        </w:rPr>
        <w:t>to</w:t>
      </w:r>
      <w:r>
        <w:rPr>
          <w:rFonts w:eastAsia="Calibri"/>
        </w:rPr>
        <w:t>-</w:t>
      </w:r>
      <w:r w:rsidRPr="001C2697">
        <w:rPr>
          <w:rFonts w:eastAsia="Calibri"/>
        </w:rPr>
        <w:t>face 3GPP meetings. It is not meant to be an exhaustive analysis of all possible legal requirements.</w:t>
      </w:r>
    </w:p>
    <w:p w14:paraId="27D8D197" w14:textId="77777777" w:rsidR="00E6735D" w:rsidRPr="001C2697" w:rsidRDefault="00E6735D" w:rsidP="00E6735D">
      <w:pPr>
        <w:spacing w:after="0"/>
        <w:rPr>
          <w:rFonts w:eastAsia="Calibri"/>
          <w:lang w:val="en-US"/>
        </w:rPr>
      </w:pPr>
      <w:r w:rsidRPr="001C2697">
        <w:rPr>
          <w:rFonts w:eastAsia="Calibri"/>
          <w:lang w:val="en-US"/>
        </w:rPr>
        <w:t>It is assumed for the purposes of this analysis that 3GPP will continue to:  require face-to-face meetings to progress work; allow but not require occasional remote participation capabilities (speakerphone, bridge) for face-to-face meetings; and tie important voting rights to attendance at face-to-face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77777777" w:rsidR="00E6735D" w:rsidRPr="001C2697" w:rsidRDefault="00E6735D" w:rsidP="00E6735D">
      <w:pPr>
        <w:spacing w:after="0"/>
        <w:rPr>
          <w:rFonts w:eastAsia="Calibri"/>
          <w:lang w:val="en-US"/>
        </w:rPr>
      </w:pPr>
      <w:r w:rsidRPr="001C2697">
        <w:rPr>
          <w:rFonts w:eastAsia="Calibri"/>
          <w:lang w:val="en-US"/>
        </w:rPr>
        <w:t>There are several potential sources of liability related to 3GPP face-to-face meetings:</w:t>
      </w:r>
    </w:p>
    <w:p w14:paraId="162B4F1E" w14:textId="77777777" w:rsidR="00E6735D" w:rsidRPr="001C2697" w:rsidRDefault="00E6735D" w:rsidP="00E6735D">
      <w:pPr>
        <w:spacing w:after="0"/>
        <w:rPr>
          <w:rFonts w:eastAsia="Calibri"/>
          <w:lang w:val="en-US"/>
        </w:rPr>
      </w:pPr>
    </w:p>
    <w:p w14:paraId="1686FDBB"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pPr>
      <w:r w:rsidRPr="001C2697">
        <w:t>Antitrust.  Antitrust laws prohibit types of anticompetitive behaviour.</w:t>
      </w:r>
      <w:r w:rsidRPr="001C2697">
        <w:rPr>
          <w:vertAlign w:val="superscript"/>
        </w:rPr>
        <w:footnoteReference w:id="1"/>
      </w:r>
      <w:r w:rsidRPr="001C2697">
        <w:t xml:space="preserve"> If the meeting location/venue or meeting participation rules/guidance has the effect of excluding participants from </w:t>
      </w:r>
      <w:proofErr w:type="gramStart"/>
      <w:r w:rsidRPr="001C2697">
        <w:t>particular countries</w:t>
      </w:r>
      <w:proofErr w:type="gramEnd"/>
      <w:r w:rsidRPr="001C2697">
        <w:t xml:space="preserve">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pPr>
      <w:r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p>
    <w:p w14:paraId="20D42FDD"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pPr>
      <w:r w:rsidRPr="001C2697">
        <w:t>Liability for health-related impacts/</w:t>
      </w:r>
      <w:r w:rsidRPr="001C2697">
        <w:rPr>
          <w:color w:val="414141"/>
          <w:shd w:val="clear" w:color="auto" w:fill="FFFFFF"/>
        </w:rPr>
        <w:t>workplace safety. Claims of negligence</w:t>
      </w:r>
      <w:r w:rsidRPr="001C2697">
        <w:rPr>
          <w:color w:val="414141"/>
          <w:shd w:val="clear" w:color="auto" w:fill="FFFFFF"/>
          <w:vertAlign w:val="superscript"/>
        </w:rPr>
        <w:footnoteReference w:id="2"/>
      </w:r>
      <w:r w:rsidRPr="001C2697">
        <w:rPr>
          <w:color w:val="414141"/>
          <w:shd w:val="clear" w:color="auto" w:fill="FFFFFF"/>
        </w:rPr>
        <w:t xml:space="preserve"> and workplace safety violations</w:t>
      </w:r>
      <w:r w:rsidRPr="001C2697">
        <w:rPr>
          <w:color w:val="414141"/>
          <w:shd w:val="clear" w:color="auto" w:fill="FFFFFF"/>
          <w:vertAlign w:val="superscript"/>
        </w:rPr>
        <w:footnoteReference w:id="3"/>
      </w:r>
      <w:r w:rsidRPr="001C2697">
        <w:rPr>
          <w:color w:val="414141"/>
          <w:shd w:val="clear" w:color="auto" w:fill="FFFFFF"/>
        </w:rPr>
        <w:t xml:space="preserve"> have been made by workers who have been exposed to Covid-19 in the performance of their job responsibilities.  </w:t>
      </w:r>
      <w:r w:rsidRPr="001C2697">
        <w:rPr>
          <w:color w:val="414141"/>
          <w:shd w:val="clear" w:color="auto" w:fill="FFFFFF"/>
        </w:rPr>
        <w:lastRenderedPageBreak/>
        <w:t xml:space="preserve">The decisions to hold a face-to-face meeting and to locate the meeting in a specific location/venue could subject companies to claims by their delegates for negligence and violations of workplace safety laws and regulations. </w:t>
      </w:r>
    </w:p>
    <w:p w14:paraId="073D068F" w14:textId="149E17C6"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pPr>
      <w:r w:rsidRPr="001C2697">
        <w:rPr>
          <w:color w:val="000000" w:themeColor="text1"/>
        </w:rPr>
        <w:t xml:space="preserve">Privacy considerations.  There are laws that protect personal health-related information, </w:t>
      </w:r>
      <w:r>
        <w:rPr>
          <w:color w:val="000000" w:themeColor="text1"/>
        </w:rPr>
        <w:t>e.g.</w:t>
      </w:r>
      <w:r w:rsidRPr="001C2697">
        <w:rPr>
          <w:color w:val="000000" w:themeColor="text1"/>
        </w:rPr>
        <w:t xml:space="preserve"> the US Health Insurance Portability and Accountability Act of 1996 and California Consumer Privacy Act (CCPA).</w:t>
      </w:r>
      <w:r w:rsidRPr="001C2697">
        <w:rPr>
          <w:color w:val="000000" w:themeColor="text1"/>
          <w:vertAlign w:val="superscript"/>
        </w:rPr>
        <w:footnoteReference w:id="4"/>
      </w:r>
      <w:r w:rsidRPr="001C2697">
        <w:rPr>
          <w:color w:val="000000" w:themeColor="text1"/>
        </w:rPr>
        <w:t xml:space="preserve">  These laws impose restrictions on the dissemination and use of personal information, including health-related information. While the U.S., </w:t>
      </w:r>
      <w:r w:rsidRPr="001C2697">
        <w:rPr>
          <w:color w:val="000000" w:themeColor="text1"/>
          <w:shd w:val="clear" w:color="auto" w:fill="FFFFFF"/>
        </w:rPr>
        <w:t xml:space="preserve">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The decision to meet face-to-face;</w:t>
      </w:r>
    </w:p>
    <w:p w14:paraId="0D4056DC"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The selection of the meeting location and/or venue;</w:t>
      </w:r>
    </w:p>
    <w:p w14:paraId="7850F250"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A decision whether to cancel, postpone or relocate a meeting;</w:t>
      </w:r>
    </w:p>
    <w:p w14:paraId="546CD056"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The development and implementation of health-related meeting guidance; and</w:t>
      </w:r>
    </w:p>
    <w:p w14:paraId="6D815505"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55CCA166"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in clause 7</w:t>
      </w:r>
      <w:r w:rsidRPr="001C2697">
        <w:rPr>
          <w:rFonts w:eastAsia="Calibri"/>
        </w:rPr>
        <w:t>.</w:t>
      </w:r>
    </w:p>
    <w:p w14:paraId="70A0DCF4" w14:textId="77777777" w:rsidR="00E6735D" w:rsidRDefault="00E6735D" w:rsidP="00E6735D">
      <w:pPr>
        <w:pStyle w:val="Heading2"/>
      </w:pPr>
      <w:bookmarkStart w:id="22" w:name="_Toc80688025"/>
      <w:r>
        <w:t>5.2</w:t>
      </w:r>
      <w:r>
        <w:tab/>
        <w:t>Potential legal implications to TSG/WG leadership</w:t>
      </w:r>
      <w:bookmarkEnd w:id="22"/>
    </w:p>
    <w:p w14:paraId="66497187" w14:textId="28E40B73" w:rsidR="00E6735D" w:rsidRPr="001C2697" w:rsidRDefault="00E6735D" w:rsidP="00E6735D">
      <w:pPr>
        <w:spacing w:after="160" w:line="256" w:lineRule="auto"/>
        <w:rPr>
          <w:rFonts w:eastAsia="Calibri"/>
        </w:rPr>
      </w:pPr>
      <w:bookmarkStart w:id="23" w:name="_Hlk75267775"/>
      <w:r w:rsidRPr="001C2697">
        <w:rPr>
          <w:rFonts w:eastAsia="Calibri"/>
        </w:rPr>
        <w:t xml:space="preserve">Meeting-related responsibilities:  </w:t>
      </w:r>
      <w:bookmarkEnd w:id="23"/>
      <w:r w:rsidRPr="001C2697">
        <w:rPr>
          <w:rFonts w:eastAsia="Calibri"/>
        </w:rPr>
        <w:t>TSG and WG leaders are involved in the planning and implementation of 3GPP face to face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24" w:name="_Hlk75266102"/>
      <w:r w:rsidRPr="001C2697">
        <w:rPr>
          <w:rFonts w:eastAsia="Calibri"/>
        </w:rPr>
        <w:t>Potential legal risks include:</w:t>
      </w:r>
    </w:p>
    <w:bookmarkEnd w:id="24"/>
    <w:p w14:paraId="385294FA" w14:textId="77777777" w:rsidR="00E6735D" w:rsidRPr="001C2697" w:rsidRDefault="00E6735D" w:rsidP="00E6735D">
      <w:pPr>
        <w:numPr>
          <w:ilvl w:val="0"/>
          <w:numId w:val="27"/>
        </w:numPr>
        <w:spacing w:after="160" w:line="256" w:lineRule="auto"/>
        <w:contextualSpacing/>
        <w:rPr>
          <w:rFonts w:eastAsia="Calibri"/>
        </w:rPr>
      </w:pPr>
      <w:r w:rsidRPr="001C2697">
        <w:t>Liability for health-related impacts concerns related to the implementation of (or failure to implement) the participation rules</w:t>
      </w:r>
    </w:p>
    <w:p w14:paraId="532A1D33" w14:textId="77777777" w:rsidR="00E6735D" w:rsidRPr="00193C34" w:rsidRDefault="00E6735D" w:rsidP="00193C34">
      <w:pPr>
        <w:numPr>
          <w:ilvl w:val="0"/>
          <w:numId w:val="27"/>
        </w:numPr>
        <w:spacing w:after="160" w:line="256" w:lineRule="auto"/>
        <w:contextualSpacing/>
        <w:rPr>
          <w:rFonts w:eastAsia="Calibri"/>
          <w:sz w:val="22"/>
          <w:szCs w:val="22"/>
        </w:rPr>
      </w:pPr>
      <w:r w:rsidRPr="001C2697">
        <w:t>Antitrust concerns if a decision is made to move forward with the meeting despite the location imposing participation restrictions (such as banning attendees from a specific county)</w:t>
      </w:r>
    </w:p>
    <w:p w14:paraId="11AF1A54" w14:textId="77777777" w:rsidR="00E6735D" w:rsidRPr="00487015" w:rsidRDefault="00E6735D" w:rsidP="00E6735D"/>
    <w:p w14:paraId="0591B21B" w14:textId="77777777" w:rsidR="00E6735D" w:rsidRDefault="00E6735D" w:rsidP="00E6735D">
      <w:pPr>
        <w:pStyle w:val="Heading2"/>
      </w:pPr>
      <w:bookmarkStart w:id="25" w:name="_Toc80688026"/>
      <w:r>
        <w:t>5.3</w:t>
      </w:r>
      <w:r>
        <w:tab/>
        <w:t>Potential legal implications to the meeting hosting organization</w:t>
      </w:r>
      <w:bookmarkEnd w:id="25"/>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77777777" w:rsidR="00E6735D" w:rsidRPr="001C2697" w:rsidRDefault="00E6735D" w:rsidP="00E6735D">
      <w:pPr>
        <w:numPr>
          <w:ilvl w:val="0"/>
          <w:numId w:val="27"/>
        </w:numPr>
        <w:spacing w:after="160" w:line="256" w:lineRule="auto"/>
        <w:contextualSpacing/>
        <w:rPr>
          <w:rFonts w:eastAsia="Calibri"/>
        </w:rPr>
      </w:pPr>
      <w:r w:rsidRPr="001C2697">
        <w:t>Liability for health-related impacts concerns related to the venue’s compliance with local laws and regulations</w:t>
      </w:r>
    </w:p>
    <w:p w14:paraId="32C2EE5C" w14:textId="77777777" w:rsidR="00E6735D" w:rsidRPr="001C2697" w:rsidRDefault="00E6735D" w:rsidP="00E6735D">
      <w:pPr>
        <w:numPr>
          <w:ilvl w:val="0"/>
          <w:numId w:val="27"/>
        </w:numPr>
        <w:spacing w:after="160" w:line="256" w:lineRule="auto"/>
        <w:contextualSpacing/>
        <w:rPr>
          <w:rFonts w:eastAsia="Calibri"/>
        </w:rPr>
      </w:pPr>
      <w:r w:rsidRPr="001C2697">
        <w:lastRenderedPageBreak/>
        <w:t>Contractual issues that may arise, particularly if the meeting must be modified (cancelled, postponed or relocated) due to Covid-19</w:t>
      </w:r>
    </w:p>
    <w:p w14:paraId="7B3F0793" w14:textId="77777777" w:rsidR="00E6735D" w:rsidRPr="001C2697" w:rsidRDefault="00E6735D" w:rsidP="00E6735D">
      <w:pPr>
        <w:numPr>
          <w:ilvl w:val="0"/>
          <w:numId w:val="27"/>
        </w:numPr>
        <w:spacing w:after="160" w:line="256" w:lineRule="auto"/>
        <w:contextualSpacing/>
        <w:rPr>
          <w:rFonts w:eastAsia="Calibri"/>
        </w:rPr>
      </w:pPr>
      <w:r w:rsidRPr="001C2697">
        <w:rPr>
          <w:rFonts w:eastAsia="Calibri"/>
        </w:rPr>
        <w:t>Liability for failure to comply with local laws, regulations</w:t>
      </w:r>
    </w:p>
    <w:p w14:paraId="3C128F88" w14:textId="77777777" w:rsidR="00E6735D" w:rsidRPr="001C2697" w:rsidRDefault="00E6735D" w:rsidP="00E6735D">
      <w:pPr>
        <w:numPr>
          <w:ilvl w:val="0"/>
          <w:numId w:val="27"/>
        </w:numPr>
        <w:spacing w:after="160" w:line="256" w:lineRule="auto"/>
        <w:contextualSpacing/>
        <w:rPr>
          <w:rFonts w:eastAsia="Calibri"/>
          <w:sz w:val="22"/>
          <w:szCs w:val="22"/>
        </w:rPr>
      </w:pPr>
      <w:r w:rsidRPr="001C2697">
        <w:rPr>
          <w:rFonts w:eastAsia="Calibri"/>
        </w:rPr>
        <w:t>Privacy issues may arise if Individual Delegates are asked about their vaccination or health status</w:t>
      </w:r>
    </w:p>
    <w:p w14:paraId="2F193B6F" w14:textId="77777777" w:rsidR="00E6735D" w:rsidRPr="00442F79" w:rsidRDefault="00E6735D" w:rsidP="00E6735D">
      <w:pPr>
        <w:pStyle w:val="EditorsNote"/>
      </w:pPr>
    </w:p>
    <w:p w14:paraId="7609E1CB" w14:textId="77777777" w:rsidR="00E6735D" w:rsidRDefault="00E6735D" w:rsidP="00E6735D">
      <w:pPr>
        <w:pStyle w:val="Heading2"/>
      </w:pPr>
      <w:bookmarkStart w:id="26" w:name="_Toc80688027"/>
      <w:r>
        <w:t>5.4</w:t>
      </w:r>
      <w:r>
        <w:tab/>
        <w:t>Potential legal implications to the Organization Partners</w:t>
      </w:r>
      <w:bookmarkEnd w:id="26"/>
    </w:p>
    <w:p w14:paraId="44307E98" w14:textId="18A39FD7"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face-to-face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7777777" w:rsidR="00E6735D" w:rsidRPr="001C2697" w:rsidRDefault="00E6735D" w:rsidP="00E6735D">
      <w:pPr>
        <w:numPr>
          <w:ilvl w:val="0"/>
          <w:numId w:val="28"/>
        </w:numPr>
        <w:spacing w:after="160" w:line="256" w:lineRule="auto"/>
        <w:contextualSpacing/>
        <w:rPr>
          <w:rFonts w:eastAsia="Calibri"/>
        </w:rPr>
      </w:pPr>
      <w:r w:rsidRPr="001C2697">
        <w:rPr>
          <w:rFonts w:eastAsia="Calibri"/>
        </w:rPr>
        <w:t xml:space="preserve">Anti-trust concerns if there </w:t>
      </w:r>
      <w:r w:rsidRPr="001C2697">
        <w:t xml:space="preserve">meeting location/venue or meeting participation rules/guidance has the effect of excluding participants from </w:t>
      </w:r>
      <w:proofErr w:type="gramStart"/>
      <w:r w:rsidRPr="001C2697">
        <w:t>particular countries</w:t>
      </w:r>
      <w:proofErr w:type="gramEnd"/>
      <w:r w:rsidRPr="001C2697">
        <w:t xml:space="preserve"> from participating in a meeting.</w:t>
      </w:r>
    </w:p>
    <w:p w14:paraId="056D91AE" w14:textId="77777777" w:rsidR="00E6735D" w:rsidRPr="001C2697" w:rsidRDefault="00E6735D" w:rsidP="00E6735D">
      <w:pPr>
        <w:numPr>
          <w:ilvl w:val="0"/>
          <w:numId w:val="28"/>
        </w:numPr>
        <w:spacing w:after="160" w:line="256" w:lineRule="auto"/>
        <w:contextualSpacing/>
        <w:rPr>
          <w:rFonts w:eastAsia="Calibri"/>
        </w:rPr>
      </w:pPr>
      <w:r w:rsidRPr="001C2697">
        <w:t>Liability for health-related impacts</w:t>
      </w:r>
      <w:r w:rsidRPr="001C2697">
        <w:rPr>
          <w:rFonts w:eastAsia="Calibri"/>
        </w:rPr>
        <w:t xml:space="preserve"> related to the decision to hold the face-to-face meetings</w:t>
      </w:r>
    </w:p>
    <w:p w14:paraId="577A739C" w14:textId="77777777" w:rsidR="00E6735D" w:rsidRPr="001C2697" w:rsidRDefault="00E6735D" w:rsidP="00E6735D">
      <w:pPr>
        <w:numPr>
          <w:ilvl w:val="0"/>
          <w:numId w:val="28"/>
        </w:numPr>
        <w:spacing w:after="160" w:line="256" w:lineRule="auto"/>
        <w:contextualSpacing/>
        <w:rPr>
          <w:rFonts w:eastAsia="Calibri"/>
          <w:sz w:val="22"/>
          <w:szCs w:val="22"/>
        </w:rPr>
      </w:pPr>
      <w:r w:rsidRPr="001C2697">
        <w:rPr>
          <w:rFonts w:eastAsia="Calibri"/>
        </w:rPr>
        <w:t>Privacy issues may arise if the participation rules require that Individual Delegates must be asked about their vaccination status</w:t>
      </w:r>
    </w:p>
    <w:p w14:paraId="0FB218BE" w14:textId="77777777" w:rsidR="00E6735D" w:rsidRDefault="00E6735D" w:rsidP="00E6735D"/>
    <w:p w14:paraId="3E6BE82C" w14:textId="77777777" w:rsidR="00E6735D" w:rsidRDefault="00E6735D" w:rsidP="00E6735D">
      <w:pPr>
        <w:pStyle w:val="Heading2"/>
      </w:pPr>
      <w:bookmarkStart w:id="27" w:name="_Toc80688028"/>
      <w:r>
        <w:t>5.5</w:t>
      </w:r>
      <w:r>
        <w:tab/>
        <w:t>Potential legal implications to the Member Companies</w:t>
      </w:r>
      <w:bookmarkEnd w:id="27"/>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4FE80C09" w14:textId="77777777" w:rsidR="00E6735D" w:rsidRPr="001253E3" w:rsidRDefault="00E6735D" w:rsidP="00E6735D">
      <w:pPr>
        <w:numPr>
          <w:ilvl w:val="0"/>
          <w:numId w:val="28"/>
        </w:numPr>
        <w:spacing w:after="160" w:line="256" w:lineRule="auto"/>
        <w:contextualSpacing/>
        <w:rPr>
          <w:rFonts w:ascii="Calibri" w:eastAsia="Calibri" w:hAnsi="Calibri" w:cs="Calibri"/>
          <w:sz w:val="22"/>
          <w:szCs w:val="22"/>
        </w:rPr>
      </w:pPr>
      <w:r w:rsidRPr="001C2697">
        <w:rPr>
          <w:rFonts w:eastAsia="Calibri"/>
        </w:rPr>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14229448" w14:textId="77777777" w:rsidR="00E6735D" w:rsidRDefault="00E6735D" w:rsidP="00E6735D"/>
    <w:p w14:paraId="0D9F4DEC" w14:textId="77777777" w:rsidR="00E6735D" w:rsidRDefault="00E6735D" w:rsidP="00E6735D">
      <w:pPr>
        <w:pStyle w:val="Heading2"/>
      </w:pPr>
      <w:bookmarkStart w:id="28" w:name="_Toc80688029"/>
      <w:r>
        <w:t>5.6</w:t>
      </w:r>
      <w:r>
        <w:tab/>
        <w:t>Potential legal implications to the Individual Delegate</w:t>
      </w:r>
      <w:bookmarkEnd w:id="28"/>
    </w:p>
    <w:p w14:paraId="337D2051" w14:textId="6FAB9BF0"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Covid-19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77777777" w:rsidR="00E6735D" w:rsidRPr="001C2697" w:rsidRDefault="00E6735D" w:rsidP="00E6735D">
      <w:pPr>
        <w:numPr>
          <w:ilvl w:val="0"/>
          <w:numId w:val="29"/>
        </w:numPr>
        <w:spacing w:after="160" w:line="256" w:lineRule="auto"/>
        <w:contextualSpacing/>
        <w:rPr>
          <w:rFonts w:eastAsia="Calibri"/>
        </w:rPr>
      </w:pPr>
      <w:r w:rsidRPr="001C2697">
        <w:t>Liability for health-related impacts for</w:t>
      </w:r>
      <w:r w:rsidRPr="001C2697">
        <w:rPr>
          <w:color w:val="414141"/>
          <w:shd w:val="clear" w:color="auto" w:fill="FFFFFF"/>
        </w:rPr>
        <w:t xml:space="preserve"> failure to comply with local health laws and regulations, which could include the imposition of fines and other </w:t>
      </w:r>
      <w:r w:rsidRPr="001C2697">
        <w:rPr>
          <w:rFonts w:eastAsia="Calibri"/>
        </w:rPr>
        <w:t xml:space="preserve">penalties (or the imposition of such </w:t>
      </w:r>
      <w:proofErr w:type="gramStart"/>
      <w:r w:rsidRPr="001C2697">
        <w:rPr>
          <w:rFonts w:eastAsia="Calibri"/>
        </w:rPr>
        <w:t>on Hosting</w:t>
      </w:r>
      <w:proofErr w:type="gramEnd"/>
      <w:r w:rsidRPr="001C2697">
        <w:rPr>
          <w:rFonts w:eastAsia="Calibri"/>
        </w:rPr>
        <w:t xml:space="preserve"> Organizations). </w:t>
      </w:r>
    </w:p>
    <w:p w14:paraId="470B0A79" w14:textId="77777777" w:rsidR="00E6735D" w:rsidRPr="00FB36E8" w:rsidRDefault="00E6735D" w:rsidP="00E6735D"/>
    <w:p w14:paraId="0D9D8CA4" w14:textId="77777777" w:rsidR="00E6735D" w:rsidRPr="004D3578" w:rsidRDefault="00E6735D" w:rsidP="00E6735D">
      <w:pPr>
        <w:pStyle w:val="Heading1"/>
      </w:pPr>
      <w:bookmarkStart w:id="29" w:name="_Toc80688030"/>
      <w:r>
        <w:t>6</w:t>
      </w:r>
      <w:r w:rsidRPr="004D3578">
        <w:tab/>
      </w:r>
      <w:r>
        <w:t>Aspects related to varying regulations for international travel</w:t>
      </w:r>
      <w:bookmarkEnd w:id="29"/>
    </w:p>
    <w:p w14:paraId="70292A65" w14:textId="77777777" w:rsidR="00E6735D" w:rsidRDefault="00E6735D" w:rsidP="00E6735D">
      <w:pPr>
        <w:pStyle w:val="Heading2"/>
      </w:pPr>
      <w:bookmarkStart w:id="30" w:name="_Toc80688031"/>
      <w:r>
        <w:t>6</w:t>
      </w:r>
      <w:r w:rsidRPr="004D3578">
        <w:t>.1</w:t>
      </w:r>
      <w:r w:rsidRPr="004D3578">
        <w:tab/>
      </w:r>
      <w:r>
        <w:t>Introduction</w:t>
      </w:r>
      <w:bookmarkEnd w:id="30"/>
    </w:p>
    <w:p w14:paraId="764C5515" w14:textId="77777777" w:rsidR="00E6735D" w:rsidRDefault="00E6735D" w:rsidP="00E6735D"/>
    <w:p w14:paraId="6968F226" w14:textId="77777777" w:rsidR="00E6735D" w:rsidRDefault="00E6735D" w:rsidP="00E6735D">
      <w:pPr>
        <w:pStyle w:val="Heading2"/>
      </w:pPr>
      <w:bookmarkStart w:id="31" w:name="_Toc80688032"/>
      <w:r>
        <w:lastRenderedPageBreak/>
        <w:t>6.2</w:t>
      </w:r>
      <w:r w:rsidRPr="004D3578">
        <w:tab/>
      </w:r>
      <w:r>
        <w:t>Aspect 1</w:t>
      </w:r>
      <w:bookmarkEnd w:id="31"/>
    </w:p>
    <w:p w14:paraId="7A1E8ED1" w14:textId="77777777" w:rsidR="00E6735D" w:rsidRDefault="00E6735D" w:rsidP="00E6735D">
      <w:pPr>
        <w:pStyle w:val="Heading1"/>
      </w:pPr>
      <w:bookmarkStart w:id="32" w:name="_Toc80688033"/>
      <w:r>
        <w:t>7</w:t>
      </w:r>
      <w:r>
        <w:tab/>
        <w:t>Analysis of risks and mitigations</w:t>
      </w:r>
      <w:bookmarkEnd w:id="32"/>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77777777" w:rsidR="00E6735D" w:rsidRPr="006307CF" w:rsidRDefault="00E6735D" w:rsidP="00E6735D">
      <w:pPr>
        <w:pStyle w:val="ListParagraph"/>
        <w:numPr>
          <w:ilvl w:val="0"/>
          <w:numId w:val="30"/>
        </w:numPr>
        <w:rPr>
          <w:rFonts w:ascii="Times New Roman" w:eastAsia="Calibri" w:hAnsi="Times New Roman"/>
        </w:rPr>
      </w:pPr>
      <w:r w:rsidRPr="00193C34">
        <w:rPr>
          <w:rFonts w:ascii="Times New Roman" w:eastAsia="Calibri" w:hAnsi="Times New Roman"/>
        </w:rPr>
        <w:t xml:space="preserve">Legal: </w:t>
      </w:r>
      <w:r w:rsidRPr="006307CF">
        <w:rPr>
          <w:rFonts w:ascii="Times New Roman" w:eastAsia="Calibri" w:hAnsi="Times New Roman"/>
        </w:rPr>
        <w:t>The main legal issues that may arise in the particular risk</w:t>
      </w:r>
    </w:p>
    <w:p w14:paraId="234F48B6" w14:textId="77777777" w:rsidR="00E6735D" w:rsidRPr="006307CF" w:rsidRDefault="00E6735D" w:rsidP="00E6735D">
      <w:pPr>
        <w:pStyle w:val="ListParagraph"/>
        <w:numPr>
          <w:ilvl w:val="0"/>
          <w:numId w:val="30"/>
        </w:numPr>
        <w:rPr>
          <w:rFonts w:ascii="Times New Roman" w:eastAsia="Calibri" w:hAnsi="Times New Roman"/>
        </w:rPr>
      </w:pPr>
      <w:r w:rsidRPr="006307CF">
        <w:rPr>
          <w:rFonts w:ascii="Times New Roman" w:eastAsia="Calibri" w:hAnsi="Times New Roman"/>
        </w:rPr>
        <w:t>Delegate Health: The main issues that may arise related to the health and wellbeing of delegates</w:t>
      </w:r>
    </w:p>
    <w:p w14:paraId="33A527D0" w14:textId="77777777" w:rsidR="00E6735D" w:rsidRPr="006307CF" w:rsidRDefault="00E6735D" w:rsidP="00E6735D">
      <w:pPr>
        <w:pStyle w:val="ListParagraph"/>
        <w:numPr>
          <w:ilvl w:val="0"/>
          <w:numId w:val="30"/>
        </w:numPr>
        <w:rPr>
          <w:rFonts w:ascii="Times New Roman" w:eastAsia="Calibri" w:hAnsi="Times New Roman"/>
        </w:rPr>
      </w:pPr>
      <w:r w:rsidRPr="006307CF">
        <w:rPr>
          <w:rFonts w:ascii="Times New Roman" w:eastAsia="Calibri" w:hAnsi="Times New Roman"/>
        </w:rPr>
        <w:t>Meeting Success: The main issues that may arise that impact the ability of the 3GPP meetings to work effectively, reach technical decisions</w:t>
      </w:r>
      <w:r>
        <w:rPr>
          <w:rFonts w:ascii="Times New Roman" w:eastAsia="Calibri" w:hAnsi="Times New Roman"/>
        </w:rPr>
        <w:t>,</w:t>
      </w:r>
      <w:r w:rsidRPr="006307CF">
        <w:rPr>
          <w:rFonts w:ascii="Times New Roman" w:eastAsia="Calibri" w:hAnsi="Times New Roman"/>
        </w:rPr>
        <w:t xml:space="preserve"> and advance the work of the project</w:t>
      </w:r>
    </w:p>
    <w:p w14:paraId="61F52B28" w14:textId="77777777" w:rsidR="00E6735D" w:rsidRPr="006307CF" w:rsidRDefault="00E6735D" w:rsidP="00E6735D">
      <w:pPr>
        <w:pStyle w:val="ListParagraph"/>
        <w:numPr>
          <w:ilvl w:val="0"/>
          <w:numId w:val="30"/>
        </w:numPr>
        <w:rPr>
          <w:rFonts w:ascii="Times New Roman" w:eastAsia="Calibri" w:hAnsi="Times New Roman"/>
        </w:rPr>
      </w:pPr>
      <w:r w:rsidRPr="006307CF">
        <w:rPr>
          <w:rFonts w:ascii="Times New Roman" w:eastAsia="Calibri" w:hAnsi="Times New Roman"/>
        </w:rPr>
        <w:t>Recommendation/Mitigation and Responsible Parties: Whether there is a recommended action related to the risk, and, if so, who is responsible</w:t>
      </w:r>
    </w:p>
    <w:p w14:paraId="15857A25" w14:textId="258A2F8A" w:rsidR="00E6735D" w:rsidRDefault="00E6735D" w:rsidP="00E6735D">
      <w:pPr>
        <w:pStyle w:val="Heading2"/>
      </w:pPr>
      <w:bookmarkStart w:id="33" w:name="_Toc80688034"/>
      <w:bookmarkStart w:id="34" w:name="_Hlk76565787"/>
      <w:r>
        <w:t xml:space="preserve">7.1 </w:t>
      </w:r>
      <w:r w:rsidR="00193C34">
        <w:tab/>
      </w:r>
      <w:r>
        <w:t>Analysis of potential risks during the meeting selection and planning</w:t>
      </w:r>
      <w:bookmarkEnd w:id="33"/>
    </w:p>
    <w:p w14:paraId="3CABA466" w14:textId="77777777" w:rsidR="00E6735D" w:rsidRPr="00BD3CE6" w:rsidRDefault="00E6735D" w:rsidP="00E6735D">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6735D" w:rsidRPr="00BD3CE6" w14:paraId="0D7D475B" w14:textId="77777777" w:rsidTr="00193C34">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FCEB76C" w14:textId="77777777" w:rsidR="00E6735D" w:rsidRPr="00BD3CE6" w:rsidRDefault="00E6735D" w:rsidP="00DC7879">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585F5FF5" w14:textId="77777777" w:rsidR="00E6735D" w:rsidRPr="00BD3CE6" w:rsidRDefault="00E6735D" w:rsidP="00DC7879">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5DF11CE8" w14:textId="77777777" w:rsidR="00E6735D" w:rsidRPr="00BD3CE6" w:rsidRDefault="00E6735D" w:rsidP="00DC7879">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05EEE77F" w14:textId="77777777" w:rsidR="00E6735D" w:rsidRPr="00BD3CE6" w:rsidRDefault="00E6735D" w:rsidP="00DC7879">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933A63D" w14:textId="77777777" w:rsidR="00E6735D" w:rsidRPr="00BD3CE6" w:rsidRDefault="00E6735D" w:rsidP="00DC7879">
            <w:pPr>
              <w:spacing w:after="0"/>
              <w:rPr>
                <w:b/>
                <w:bCs/>
              </w:rPr>
            </w:pPr>
            <w:r>
              <w:rPr>
                <w:b/>
                <w:bCs/>
              </w:rPr>
              <w:t>Recommendation /Mitigation and Responsible Parties</w:t>
            </w:r>
          </w:p>
        </w:tc>
      </w:tr>
      <w:tr w:rsidR="00E6735D" w:rsidRPr="00BD3CE6" w14:paraId="787DE864" w14:textId="77777777" w:rsidTr="00193C34">
        <w:trPr>
          <w:cantSplit/>
        </w:trPr>
        <w:tc>
          <w:tcPr>
            <w:tcW w:w="2547" w:type="dxa"/>
            <w:tcBorders>
              <w:top w:val="single" w:sz="4" w:space="0" w:color="auto"/>
              <w:left w:val="single" w:sz="4" w:space="0" w:color="auto"/>
              <w:bottom w:val="single" w:sz="4" w:space="0" w:color="auto"/>
              <w:right w:val="single" w:sz="4" w:space="0" w:color="auto"/>
            </w:tcBorders>
          </w:tcPr>
          <w:p w14:paraId="1A2735B1" w14:textId="77777777" w:rsidR="00E6735D" w:rsidRPr="00BD3CE6" w:rsidRDefault="00E6735D" w:rsidP="00DC7879">
            <w:pPr>
              <w:spacing w:after="0"/>
            </w:pPr>
            <w:r w:rsidRPr="00BD3CE6">
              <w:t>A1. Selecting a Hosting Location that bans delegates from certain countries to enter due to Covid-19 related travel restrictions by the hosting country towards the country of origin of those delegates;</w:t>
            </w:r>
          </w:p>
          <w:p w14:paraId="6D4393A6"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54844B07" w14:textId="77777777" w:rsidR="00E6735D" w:rsidRPr="00BD3CE6" w:rsidRDefault="00E6735D" w:rsidP="00DC7879">
            <w:pPr>
              <w:spacing w:after="0"/>
            </w:pPr>
            <w:r>
              <w:t>Possible anti-trust issue</w:t>
            </w:r>
            <w:r w:rsidRPr="00BD3CE6">
              <w:t xml:space="preserv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723F31F8"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7D6CDC8B"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455BE99" w14:textId="77777777" w:rsidR="00E6735D" w:rsidRPr="00BD3CE6" w:rsidRDefault="00E6735D" w:rsidP="00DC7879">
            <w:pPr>
              <w:spacing w:after="0"/>
            </w:pPr>
          </w:p>
        </w:tc>
      </w:tr>
      <w:tr w:rsidR="00E6735D" w:rsidRPr="00BD3CE6" w14:paraId="12929E02" w14:textId="77777777" w:rsidTr="00193C34">
        <w:trPr>
          <w:cantSplit/>
        </w:trPr>
        <w:tc>
          <w:tcPr>
            <w:tcW w:w="2547" w:type="dxa"/>
            <w:tcBorders>
              <w:top w:val="single" w:sz="4" w:space="0" w:color="auto"/>
              <w:left w:val="single" w:sz="4" w:space="0" w:color="auto"/>
              <w:bottom w:val="single" w:sz="4" w:space="0" w:color="auto"/>
              <w:right w:val="single" w:sz="4" w:space="0" w:color="auto"/>
            </w:tcBorders>
            <w:hideMark/>
          </w:tcPr>
          <w:p w14:paraId="11494B5A" w14:textId="77777777" w:rsidR="00E6735D" w:rsidRPr="00BD3CE6" w:rsidRDefault="00E6735D" w:rsidP="00DC7879">
            <w:pPr>
              <w:spacing w:after="0"/>
            </w:pPr>
            <w:r w:rsidRPr="00BD3CE6">
              <w:t xml:space="preserve">A2. Selecting a Hosting Location that requires quarantine </w:t>
            </w:r>
            <w:r>
              <w:rPr>
                <w:rFonts w:ascii="Times New Roman" w:hAnsi="Times New Roman"/>
              </w:rPr>
              <w:t>(</w:t>
            </w:r>
            <w:r w:rsidRPr="00372CBF">
              <w:t>institutional or otherwise)</w:t>
            </w:r>
            <w:r>
              <w:rPr>
                <w:rFonts w:ascii="Times New Roman" w:hAnsi="Times New Roman"/>
              </w:rPr>
              <w:t xml:space="preserve"> </w:t>
            </w:r>
            <w:r w:rsidRPr="00BD3CE6">
              <w:t>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43DC7B76" w14:textId="77777777" w:rsidR="00E6735D" w:rsidRPr="00BD3CE6" w:rsidRDefault="00E6735D" w:rsidP="00DC7879">
            <w:pPr>
              <w:spacing w:after="0"/>
            </w:pPr>
            <w:r>
              <w:t>Possible anti-trust issue</w:t>
            </w:r>
            <w:r w:rsidRPr="00BD3CE6">
              <w:t xml:space="preserv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7C792772"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EEB287D"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2E7D28CA" w14:textId="77777777" w:rsidR="00E6735D" w:rsidRPr="00BD3CE6" w:rsidRDefault="00E6735D" w:rsidP="00DC7879">
            <w:pPr>
              <w:spacing w:after="0"/>
            </w:pPr>
          </w:p>
        </w:tc>
      </w:tr>
      <w:tr w:rsidR="00E6735D" w:rsidRPr="00BD3CE6" w14:paraId="66E7E53C" w14:textId="77777777" w:rsidTr="00193C34">
        <w:trPr>
          <w:cantSplit/>
        </w:trPr>
        <w:tc>
          <w:tcPr>
            <w:tcW w:w="2547" w:type="dxa"/>
            <w:tcBorders>
              <w:top w:val="single" w:sz="4" w:space="0" w:color="auto"/>
              <w:left w:val="single" w:sz="4" w:space="0" w:color="auto"/>
              <w:bottom w:val="single" w:sz="4" w:space="0" w:color="auto"/>
              <w:right w:val="single" w:sz="4" w:space="0" w:color="auto"/>
            </w:tcBorders>
          </w:tcPr>
          <w:p w14:paraId="1DC4774A" w14:textId="77777777" w:rsidR="00E6735D" w:rsidRPr="00BD3CE6" w:rsidRDefault="00E6735D" w:rsidP="00DC7879">
            <w:pPr>
              <w:spacing w:after="0"/>
            </w:pPr>
            <w:r w:rsidRPr="00BD3CE6">
              <w:lastRenderedPageBreak/>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15210D14"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2FFF7EC6" w14:textId="77777777" w:rsidR="00E6735D" w:rsidRDefault="00E6735D" w:rsidP="00DC7879">
            <w:pPr>
              <w:spacing w:after="0"/>
            </w:pPr>
            <w:r>
              <w:t>Possible anti-trust issue</w:t>
            </w:r>
            <w:r w:rsidRPr="00BD3CE6">
              <w:t xml:space="preserve"> if this prevents fair representation of members</w:t>
            </w:r>
            <w:r>
              <w:t>.</w:t>
            </w:r>
          </w:p>
          <w:p w14:paraId="77AF48D8" w14:textId="77777777" w:rsidR="00E6735D" w:rsidRDefault="00E6735D" w:rsidP="00DC7879">
            <w:pPr>
              <w:spacing w:after="0"/>
            </w:pPr>
          </w:p>
          <w:p w14:paraId="1A8A7B49" w14:textId="77777777" w:rsidR="00E6735D" w:rsidRPr="00BD3CE6" w:rsidRDefault="00E6735D" w:rsidP="00DC7879">
            <w:pPr>
              <w:spacing w:after="0"/>
            </w:pPr>
            <w:r>
              <w:t>Possible legal issue of employee safety.</w:t>
            </w:r>
            <w:r w:rsidRPr="00BD3CE6">
              <w:t xml:space="preserve"> </w:t>
            </w:r>
          </w:p>
        </w:tc>
        <w:tc>
          <w:tcPr>
            <w:tcW w:w="1559" w:type="dxa"/>
            <w:tcBorders>
              <w:top w:val="single" w:sz="4" w:space="0" w:color="auto"/>
              <w:left w:val="single" w:sz="4" w:space="0" w:color="auto"/>
              <w:bottom w:val="single" w:sz="4" w:space="0" w:color="auto"/>
              <w:right w:val="single" w:sz="4" w:space="0" w:color="auto"/>
            </w:tcBorders>
          </w:tcPr>
          <w:p w14:paraId="4DA859E3"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E8D4669"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1CD30808" w14:textId="77777777" w:rsidR="00E6735D" w:rsidRPr="00BD3CE6" w:rsidRDefault="00E6735D" w:rsidP="00DC7879">
            <w:pPr>
              <w:spacing w:after="0"/>
            </w:pPr>
          </w:p>
        </w:tc>
      </w:tr>
      <w:tr w:rsidR="00E6735D" w:rsidRPr="00BD3CE6" w14:paraId="24543EDD" w14:textId="77777777" w:rsidTr="00193C34">
        <w:trPr>
          <w:cantSplit/>
        </w:trPr>
        <w:tc>
          <w:tcPr>
            <w:tcW w:w="2547" w:type="dxa"/>
            <w:tcBorders>
              <w:top w:val="single" w:sz="4" w:space="0" w:color="auto"/>
              <w:left w:val="single" w:sz="4" w:space="0" w:color="auto"/>
              <w:bottom w:val="single" w:sz="4" w:space="0" w:color="auto"/>
              <w:right w:val="single" w:sz="4" w:space="0" w:color="auto"/>
            </w:tcBorders>
          </w:tcPr>
          <w:p w14:paraId="69520FD4" w14:textId="77777777" w:rsidR="00E6735D" w:rsidRPr="00BD3CE6" w:rsidRDefault="00E6735D" w:rsidP="00DC7879">
            <w:pPr>
              <w:spacing w:after="0"/>
            </w:pPr>
            <w:r w:rsidRPr="00BD3CE6">
              <w:t>A4. Selecting a Hosting Location that is banned by some companies (only due to Covid-19 related issues);</w:t>
            </w:r>
          </w:p>
          <w:p w14:paraId="0C361A7A"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12A2615C" w14:textId="77777777" w:rsidR="00E6735D" w:rsidRPr="00BD3CE6" w:rsidRDefault="00E6735D" w:rsidP="00DC7879">
            <w:pPr>
              <w:spacing w:after="0"/>
            </w:pPr>
            <w: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7A7DD23F"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7F7B432"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4C8BF01" w14:textId="77777777" w:rsidR="00E6735D" w:rsidRPr="00BD3CE6" w:rsidRDefault="00E6735D" w:rsidP="00DC7879">
            <w:pPr>
              <w:spacing w:after="0"/>
            </w:pPr>
          </w:p>
        </w:tc>
      </w:tr>
      <w:tr w:rsidR="00E6735D" w:rsidRPr="00BD3CE6" w14:paraId="1464AD28" w14:textId="77777777" w:rsidTr="00193C34">
        <w:trPr>
          <w:cantSplit/>
        </w:trPr>
        <w:tc>
          <w:tcPr>
            <w:tcW w:w="2547" w:type="dxa"/>
            <w:tcBorders>
              <w:top w:val="single" w:sz="4" w:space="0" w:color="auto"/>
              <w:left w:val="single" w:sz="4" w:space="0" w:color="auto"/>
              <w:bottom w:val="single" w:sz="4" w:space="0" w:color="auto"/>
              <w:right w:val="single" w:sz="4" w:space="0" w:color="auto"/>
            </w:tcBorders>
            <w:hideMark/>
          </w:tcPr>
          <w:p w14:paraId="4EFC7249" w14:textId="77777777" w:rsidR="00E6735D" w:rsidRPr="00BD3CE6" w:rsidRDefault="00E6735D" w:rsidP="00DC7879">
            <w:pPr>
              <w:spacing w:after="0"/>
            </w:pPr>
            <w:r w:rsidRPr="00BD3CE6">
              <w:t xml:space="preserve">A5. Selecting a Hosting Location that requires vaccinations, which puts an additional effort on delegates to get </w:t>
            </w:r>
            <w:r>
              <w:t xml:space="preserve">(fully or partially) </w:t>
            </w:r>
            <w:r w:rsidRPr="00BD3CE6">
              <w:t>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45B937BB" w14:textId="77777777" w:rsidR="00E6735D" w:rsidRPr="00BD3CE6" w:rsidRDefault="00E6735D" w:rsidP="00DC7879">
            <w:pPr>
              <w:spacing w:after="0"/>
            </w:pPr>
            <w:r w:rsidRPr="00BD3CE6">
              <w:t>No</w:t>
            </w:r>
          </w:p>
        </w:tc>
        <w:tc>
          <w:tcPr>
            <w:tcW w:w="1559" w:type="dxa"/>
            <w:tcBorders>
              <w:top w:val="single" w:sz="4" w:space="0" w:color="auto"/>
              <w:left w:val="single" w:sz="4" w:space="0" w:color="auto"/>
              <w:bottom w:val="single" w:sz="4" w:space="0" w:color="auto"/>
              <w:right w:val="single" w:sz="4" w:space="0" w:color="auto"/>
            </w:tcBorders>
          </w:tcPr>
          <w:p w14:paraId="6D9BD946"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0EEB3231"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6FF13AAB" w14:textId="77777777" w:rsidR="00E6735D" w:rsidRPr="00BD3CE6" w:rsidRDefault="00E6735D" w:rsidP="00DC7879">
            <w:pPr>
              <w:spacing w:after="0"/>
            </w:pPr>
          </w:p>
        </w:tc>
      </w:tr>
      <w:tr w:rsidR="00E6735D" w:rsidRPr="00BD3CE6" w14:paraId="55EBFE91" w14:textId="77777777" w:rsidTr="00193C34">
        <w:trPr>
          <w:cantSplit/>
        </w:trPr>
        <w:tc>
          <w:tcPr>
            <w:tcW w:w="2547" w:type="dxa"/>
            <w:tcBorders>
              <w:top w:val="single" w:sz="4" w:space="0" w:color="auto"/>
              <w:left w:val="single" w:sz="4" w:space="0" w:color="auto"/>
              <w:bottom w:val="single" w:sz="4" w:space="0" w:color="auto"/>
              <w:right w:val="single" w:sz="4" w:space="0" w:color="auto"/>
            </w:tcBorders>
          </w:tcPr>
          <w:p w14:paraId="755394E5" w14:textId="77777777" w:rsidR="00E6735D" w:rsidRPr="00BD3CE6" w:rsidRDefault="00E6735D" w:rsidP="00DC7879">
            <w:pPr>
              <w:spacing w:after="0"/>
            </w:pPr>
            <w:r w:rsidRPr="00BD3CE6">
              <w:lastRenderedPageBreak/>
              <w:t xml:space="preserve">A6. Selecting a Hosting Location that requires negative Covid-19 tests (e.g., RT-PCR), which puts an additional effort on delegates to get tested and could imply privacy issues, or could lead to problems due to “false positive” </w:t>
            </w:r>
            <w:r>
              <w:t xml:space="preserve">or “false negative” </w:t>
            </w:r>
            <w:r w:rsidRPr="00BD3CE6">
              <w:t>tests (some delegates may refuse to be tested or refuse to divulge their test results due to privacy concerns);</w:t>
            </w:r>
          </w:p>
          <w:p w14:paraId="22840C54"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3ED9C529" w14:textId="77777777" w:rsidR="00E6735D" w:rsidRPr="00BD3CE6" w:rsidRDefault="00E6735D" w:rsidP="00DC7879">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436D9D25"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5F3279D1"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2E783DEA" w14:textId="77777777" w:rsidR="00E6735D" w:rsidRPr="00BD3CE6" w:rsidRDefault="00E6735D" w:rsidP="00DC7879">
            <w:pPr>
              <w:spacing w:after="0"/>
            </w:pPr>
          </w:p>
        </w:tc>
      </w:tr>
      <w:tr w:rsidR="00E6735D" w:rsidRPr="00BD3CE6" w14:paraId="10B91C93" w14:textId="77777777" w:rsidTr="00193C34">
        <w:trPr>
          <w:cantSplit/>
        </w:trPr>
        <w:tc>
          <w:tcPr>
            <w:tcW w:w="2547" w:type="dxa"/>
            <w:tcBorders>
              <w:top w:val="single" w:sz="4" w:space="0" w:color="auto"/>
              <w:left w:val="single" w:sz="4" w:space="0" w:color="auto"/>
              <w:bottom w:val="single" w:sz="4" w:space="0" w:color="auto"/>
              <w:right w:val="single" w:sz="4" w:space="0" w:color="auto"/>
            </w:tcBorders>
            <w:hideMark/>
          </w:tcPr>
          <w:p w14:paraId="5991E23B" w14:textId="77777777" w:rsidR="00E6735D" w:rsidRPr="00BD3CE6" w:rsidRDefault="00E6735D" w:rsidP="00DC7879">
            <w:pPr>
              <w:spacing w:after="0"/>
            </w:pPr>
            <w:r w:rsidRPr="00BD3CE6">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4CA0DE4E" w14:textId="77777777" w:rsidR="00E6735D" w:rsidRPr="00BD3CE6" w:rsidRDefault="00E6735D" w:rsidP="00DC7879">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527D2D41"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73DE511"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hideMark/>
          </w:tcPr>
          <w:p w14:paraId="0C897779" w14:textId="77777777" w:rsidR="00E6735D" w:rsidRPr="00BD3CE6" w:rsidRDefault="00E6735D" w:rsidP="00DC7879">
            <w:pPr>
              <w:spacing w:after="0"/>
            </w:pPr>
            <w:r w:rsidRPr="00BD3CE6">
              <w:t>Note that travellers are already required to share a large amount of personal information during travel.</w:t>
            </w:r>
          </w:p>
        </w:tc>
      </w:tr>
      <w:tr w:rsidR="00E6735D" w:rsidRPr="00BD3CE6" w14:paraId="539C3521" w14:textId="77777777" w:rsidTr="00193C34">
        <w:trPr>
          <w:cantSplit/>
        </w:trPr>
        <w:tc>
          <w:tcPr>
            <w:tcW w:w="2547" w:type="dxa"/>
            <w:tcBorders>
              <w:top w:val="single" w:sz="4" w:space="0" w:color="auto"/>
              <w:left w:val="single" w:sz="4" w:space="0" w:color="auto"/>
              <w:bottom w:val="single" w:sz="4" w:space="0" w:color="auto"/>
              <w:right w:val="single" w:sz="4" w:space="0" w:color="auto"/>
            </w:tcBorders>
            <w:hideMark/>
          </w:tcPr>
          <w:p w14:paraId="2889EF0C" w14:textId="626BD76A" w:rsidR="00E6735D" w:rsidRPr="00BD3CE6" w:rsidRDefault="00E6735D" w:rsidP="00DC7879">
            <w:pPr>
              <w:spacing w:after="0"/>
            </w:pPr>
            <w:r w:rsidRPr="00BD3CE6">
              <w:t>A8. Selecting a Hosting Location that does not accept some vaccines (e.g., a vaccine not authorized by WHO, or local rules that are more restrictive tha</w:t>
            </w:r>
            <w:r>
              <w:t>n</w:t>
            </w:r>
            <w:r w:rsidRPr="00BD3CE6">
              <w:t xml:space="preserve">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EA46950" w14:textId="77777777" w:rsidR="00E6735D" w:rsidRDefault="00E6735D" w:rsidP="00DC7879">
            <w:pPr>
              <w:spacing w:after="0"/>
            </w:pPr>
            <w:r>
              <w:t>Possible anti-trust issue</w:t>
            </w:r>
            <w:r w:rsidRPr="00BD3CE6">
              <w:t xml:space="preserve"> if this prevents fair representation of members</w:t>
            </w:r>
            <w:r>
              <w:t>.</w:t>
            </w:r>
          </w:p>
          <w:p w14:paraId="1469069F"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tcPr>
          <w:p w14:paraId="1C2FAC19"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6BEA069B"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C0C6C1C" w14:textId="77777777" w:rsidR="00E6735D" w:rsidRPr="00BD3CE6" w:rsidRDefault="00E6735D" w:rsidP="00DC7879">
            <w:pPr>
              <w:spacing w:after="0"/>
            </w:pPr>
          </w:p>
        </w:tc>
      </w:tr>
      <w:tr w:rsidR="00E6735D" w:rsidRPr="00BD3CE6" w14:paraId="337C481A" w14:textId="77777777" w:rsidTr="00193C34">
        <w:trPr>
          <w:cantSplit/>
        </w:trPr>
        <w:tc>
          <w:tcPr>
            <w:tcW w:w="2547" w:type="dxa"/>
            <w:tcBorders>
              <w:top w:val="single" w:sz="4" w:space="0" w:color="auto"/>
              <w:left w:val="single" w:sz="4" w:space="0" w:color="auto"/>
              <w:bottom w:val="single" w:sz="4" w:space="0" w:color="auto"/>
              <w:right w:val="single" w:sz="4" w:space="0" w:color="auto"/>
            </w:tcBorders>
          </w:tcPr>
          <w:p w14:paraId="2AAF0D5A" w14:textId="77777777" w:rsidR="00E6735D" w:rsidRPr="00BD3CE6" w:rsidRDefault="00E6735D" w:rsidP="00DC7879">
            <w:pPr>
              <w:spacing w:after="0"/>
            </w:pPr>
            <w:r w:rsidRPr="00BD3CE6">
              <w:lastRenderedPageBreak/>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8A011C9"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4FD70890" w14:textId="77777777" w:rsidR="00E6735D" w:rsidRDefault="00E6735D" w:rsidP="00DC7879">
            <w:pPr>
              <w:spacing w:after="0"/>
            </w:pPr>
            <w:r>
              <w:t>Possible anti-trust issue</w:t>
            </w:r>
            <w:r w:rsidRPr="00BD3CE6">
              <w:t xml:space="preserve"> if this prevents fair representation of members</w:t>
            </w:r>
            <w:r>
              <w:t>.</w:t>
            </w:r>
          </w:p>
          <w:p w14:paraId="07704D2A" w14:textId="77777777" w:rsidR="00E6735D" w:rsidRDefault="00E6735D" w:rsidP="00DC7879">
            <w:pPr>
              <w:spacing w:after="0"/>
            </w:pPr>
          </w:p>
          <w:p w14:paraId="7A4CF75B" w14:textId="77777777" w:rsidR="00E6735D" w:rsidRPr="00BD3CE6"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5BA599D"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090CCA1C"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AB24134" w14:textId="77777777" w:rsidR="00E6735D" w:rsidRPr="00BD3CE6" w:rsidRDefault="00E6735D" w:rsidP="00DC7879">
            <w:pPr>
              <w:spacing w:after="0"/>
            </w:pPr>
          </w:p>
        </w:tc>
      </w:tr>
      <w:tr w:rsidR="00E6735D" w:rsidRPr="00BD3CE6" w14:paraId="306830B6" w14:textId="77777777" w:rsidTr="00193C34">
        <w:trPr>
          <w:cantSplit/>
        </w:trPr>
        <w:tc>
          <w:tcPr>
            <w:tcW w:w="2547" w:type="dxa"/>
            <w:tcBorders>
              <w:top w:val="single" w:sz="4" w:space="0" w:color="auto"/>
              <w:left w:val="single" w:sz="4" w:space="0" w:color="auto"/>
              <w:bottom w:val="single" w:sz="4" w:space="0" w:color="auto"/>
              <w:right w:val="single" w:sz="4" w:space="0" w:color="auto"/>
            </w:tcBorders>
            <w:hideMark/>
          </w:tcPr>
          <w:p w14:paraId="41E6C99D" w14:textId="77777777" w:rsidR="00E6735D" w:rsidRPr="00BD3CE6" w:rsidRDefault="00E6735D" w:rsidP="00DC7879">
            <w:pPr>
              <w:spacing w:after="0"/>
            </w:pPr>
            <w:r w:rsidRPr="00BD3CE6">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4DD16067" w14:textId="77777777" w:rsidR="00E6735D" w:rsidRPr="00BD3CE6" w:rsidRDefault="00E6735D" w:rsidP="00DC7879">
            <w:pPr>
              <w:spacing w:after="0"/>
            </w:pPr>
            <w: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746C3D7C"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777FB7BA"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79B85A2C" w14:textId="77777777" w:rsidR="00E6735D" w:rsidRPr="00BD3CE6" w:rsidRDefault="00E6735D" w:rsidP="00DC7879">
            <w:pPr>
              <w:spacing w:after="0"/>
            </w:pPr>
          </w:p>
        </w:tc>
      </w:tr>
      <w:tr w:rsidR="00E6735D" w:rsidRPr="00BD3CE6" w14:paraId="13A629A5" w14:textId="77777777" w:rsidTr="00193C34">
        <w:trPr>
          <w:cantSplit/>
        </w:trPr>
        <w:tc>
          <w:tcPr>
            <w:tcW w:w="2547" w:type="dxa"/>
            <w:tcBorders>
              <w:top w:val="single" w:sz="4" w:space="0" w:color="auto"/>
              <w:left w:val="single" w:sz="4" w:space="0" w:color="auto"/>
              <w:bottom w:val="single" w:sz="4" w:space="0" w:color="auto"/>
              <w:right w:val="single" w:sz="4" w:space="0" w:color="auto"/>
            </w:tcBorders>
          </w:tcPr>
          <w:p w14:paraId="28219128" w14:textId="77777777" w:rsidR="00E6735D" w:rsidRPr="00BD3CE6" w:rsidRDefault="00E6735D" w:rsidP="00DC7879">
            <w:pPr>
              <w:spacing w:after="0"/>
            </w:pPr>
            <w:r w:rsidRPr="00BD3CE6">
              <w:t xml:space="preserve">A11. Selecting a Hosting Location that has Covid-19 rules that would limit access to basic services by delegates (e.g., curfews, </w:t>
            </w:r>
            <w:r>
              <w:t xml:space="preserve">limited transportation facilities </w:t>
            </w:r>
            <w:r w:rsidRPr="00BD3CE6">
              <w:t>or restricted opening of restaurants);</w:t>
            </w:r>
          </w:p>
          <w:p w14:paraId="2ACA799C"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34A8137D" w14:textId="77777777" w:rsidR="00E6735D" w:rsidRPr="00BD3CE6"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0076A2"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3FD3DE9F"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E105553" w14:textId="77777777" w:rsidR="00E6735D" w:rsidRPr="00BD3CE6" w:rsidRDefault="00E6735D" w:rsidP="00DC7879">
            <w:pPr>
              <w:spacing w:after="0"/>
            </w:pPr>
          </w:p>
        </w:tc>
      </w:tr>
      <w:tr w:rsidR="00E6735D" w:rsidRPr="00BD3CE6" w14:paraId="23BBEDA1" w14:textId="77777777" w:rsidTr="00193C34">
        <w:trPr>
          <w:cantSplit/>
        </w:trPr>
        <w:tc>
          <w:tcPr>
            <w:tcW w:w="2547" w:type="dxa"/>
            <w:tcBorders>
              <w:top w:val="single" w:sz="4" w:space="0" w:color="auto"/>
              <w:left w:val="single" w:sz="4" w:space="0" w:color="auto"/>
              <w:bottom w:val="single" w:sz="4" w:space="0" w:color="auto"/>
              <w:right w:val="single" w:sz="4" w:space="0" w:color="auto"/>
            </w:tcBorders>
          </w:tcPr>
          <w:p w14:paraId="68986645" w14:textId="77777777" w:rsidR="00E6735D" w:rsidRPr="00BD3CE6" w:rsidRDefault="00E6735D" w:rsidP="00DC7879">
            <w:pPr>
              <w:spacing w:after="0"/>
            </w:pPr>
            <w:r w:rsidRPr="00BD3CE6">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39986246"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25FEDEEA" w14:textId="77777777" w:rsidR="00E6735D" w:rsidRPr="00BD3CE6" w:rsidRDefault="00E6735D" w:rsidP="00DC7879">
            <w:pPr>
              <w:spacing w:after="0"/>
            </w:pPr>
            <w:r w:rsidRPr="00BD3CE6">
              <w:t>No</w:t>
            </w:r>
          </w:p>
        </w:tc>
        <w:tc>
          <w:tcPr>
            <w:tcW w:w="1559" w:type="dxa"/>
            <w:tcBorders>
              <w:top w:val="single" w:sz="4" w:space="0" w:color="auto"/>
              <w:left w:val="single" w:sz="4" w:space="0" w:color="auto"/>
              <w:bottom w:val="single" w:sz="4" w:space="0" w:color="auto"/>
              <w:right w:val="single" w:sz="4" w:space="0" w:color="auto"/>
            </w:tcBorders>
          </w:tcPr>
          <w:p w14:paraId="3DBA756C"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353795D7"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07C1845" w14:textId="77777777" w:rsidR="00E6735D" w:rsidRPr="00BD3CE6" w:rsidRDefault="00E6735D" w:rsidP="00DC7879">
            <w:pPr>
              <w:spacing w:after="0"/>
            </w:pPr>
          </w:p>
        </w:tc>
      </w:tr>
      <w:tr w:rsidR="00E6735D" w:rsidRPr="00BD3CE6" w14:paraId="4806ADE4" w14:textId="77777777" w:rsidTr="00193C34">
        <w:trPr>
          <w:cantSplit/>
        </w:trPr>
        <w:tc>
          <w:tcPr>
            <w:tcW w:w="2547" w:type="dxa"/>
            <w:tcBorders>
              <w:top w:val="single" w:sz="4" w:space="0" w:color="auto"/>
              <w:left w:val="single" w:sz="4" w:space="0" w:color="auto"/>
              <w:bottom w:val="single" w:sz="4" w:space="0" w:color="auto"/>
              <w:right w:val="single" w:sz="4" w:space="0" w:color="auto"/>
            </w:tcBorders>
          </w:tcPr>
          <w:p w14:paraId="7B97F5CD" w14:textId="77777777" w:rsidR="00E6735D" w:rsidRPr="00BD3CE6" w:rsidRDefault="00E6735D" w:rsidP="00DC7879">
            <w:pPr>
              <w:spacing w:after="0"/>
            </w:pPr>
            <w:r w:rsidRPr="00BD3CE6">
              <w:lastRenderedPageBreak/>
              <w:t>A13. Selecting a Hosting Location that has rules that limit the ability of individuals to make personal choices about Covid-19 protection (e.g., banning the public wearing of face masks);</w:t>
            </w:r>
          </w:p>
          <w:p w14:paraId="0FBDC225"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7DCDC4E7" w14:textId="77777777" w:rsidR="00E6735D" w:rsidRDefault="00E6735D" w:rsidP="00DC7879">
            <w:pPr>
              <w:spacing w:after="0"/>
            </w:pPr>
            <w:r>
              <w:t>Possible anti-trust issue</w:t>
            </w:r>
            <w:r w:rsidRPr="00BD3CE6">
              <w:t xml:space="preserve"> if this prevents fair representation of members</w:t>
            </w:r>
            <w:r>
              <w:t>.</w:t>
            </w:r>
          </w:p>
          <w:p w14:paraId="5A07CC59" w14:textId="77777777" w:rsidR="00E6735D" w:rsidRDefault="00E6735D" w:rsidP="00DC7879">
            <w:pPr>
              <w:spacing w:after="0"/>
            </w:pPr>
          </w:p>
          <w:p w14:paraId="78376B0A" w14:textId="77777777" w:rsidR="00E6735D" w:rsidRPr="00BD3CE6"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125061"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36A24286"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9DEEBBF" w14:textId="77777777" w:rsidR="00E6735D" w:rsidRPr="00BD3CE6" w:rsidRDefault="00E6735D" w:rsidP="00DC7879">
            <w:pPr>
              <w:spacing w:after="0"/>
            </w:pPr>
          </w:p>
        </w:tc>
      </w:tr>
      <w:tr w:rsidR="00E6735D" w:rsidRPr="00BD3CE6" w14:paraId="2D832EA5" w14:textId="77777777" w:rsidTr="00193C34">
        <w:trPr>
          <w:cantSplit/>
        </w:trPr>
        <w:tc>
          <w:tcPr>
            <w:tcW w:w="2547" w:type="dxa"/>
            <w:tcBorders>
              <w:top w:val="single" w:sz="4" w:space="0" w:color="auto"/>
              <w:left w:val="single" w:sz="4" w:space="0" w:color="auto"/>
              <w:bottom w:val="single" w:sz="4" w:space="0" w:color="auto"/>
              <w:right w:val="single" w:sz="4" w:space="0" w:color="auto"/>
            </w:tcBorders>
            <w:hideMark/>
          </w:tcPr>
          <w:p w14:paraId="4349E3D0" w14:textId="77777777" w:rsidR="00E6735D" w:rsidRPr="00BD3CE6" w:rsidRDefault="00E6735D" w:rsidP="00DC7879">
            <w:pPr>
              <w:spacing w:after="0"/>
            </w:pPr>
            <w:r w:rsidRPr="00BD3CE6">
              <w:t>A14. Selecting a Hosting Location where the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04B57031" w14:textId="77777777" w:rsidR="00E6735D" w:rsidRPr="00BD3CE6"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F9DC22C"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22ED892"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7A37108F" w14:textId="77777777" w:rsidR="00E6735D" w:rsidRPr="00BD3CE6" w:rsidRDefault="00E6735D" w:rsidP="00DC7879">
            <w:pPr>
              <w:spacing w:after="0"/>
            </w:pPr>
          </w:p>
        </w:tc>
      </w:tr>
      <w:bookmarkEnd w:id="34"/>
    </w:tbl>
    <w:p w14:paraId="1CA12A9D" w14:textId="77777777" w:rsidR="00E6735D" w:rsidRPr="00193C34" w:rsidRDefault="00E6735D" w:rsidP="00193C34">
      <w:pPr>
        <w:rPr>
          <w:rFonts w:ascii="Calibri" w:eastAsia="Calibri" w:hAnsi="Calibri" w:cs="Calibri"/>
          <w:sz w:val="22"/>
          <w:szCs w:val="22"/>
        </w:rPr>
      </w:pPr>
    </w:p>
    <w:p w14:paraId="6DEC8520" w14:textId="414E8398" w:rsidR="00E6735D" w:rsidRDefault="00E6735D" w:rsidP="00E6735D">
      <w:pPr>
        <w:pStyle w:val="Heading2"/>
      </w:pPr>
      <w:bookmarkStart w:id="35" w:name="_Toc80688035"/>
      <w:bookmarkStart w:id="36" w:name="_Hlk76567387"/>
      <w:r>
        <w:t xml:space="preserve">7.2 </w:t>
      </w:r>
      <w:r w:rsidR="00193C34">
        <w:tab/>
      </w:r>
      <w:r>
        <w:t>Analysis of potential risks between the meeting announcement and the start of the meeting</w:t>
      </w:r>
      <w:bookmarkEnd w:id="35"/>
    </w:p>
    <w:p w14:paraId="25BC1064" w14:textId="77777777" w:rsidR="00E6735D" w:rsidRPr="00BD3CE6" w:rsidRDefault="00E6735D" w:rsidP="00E6735D">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6735D" w:rsidRPr="00BD3CE6" w14:paraId="03FA2C1C" w14:textId="77777777" w:rsidTr="00DC7879">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3ACD983B" w14:textId="77777777" w:rsidR="00E6735D" w:rsidRPr="00BD3CE6" w:rsidRDefault="00E6735D" w:rsidP="00DC7879">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7C55E958" w14:textId="77777777" w:rsidR="00E6735D" w:rsidRPr="00BD3CE6" w:rsidRDefault="00E6735D" w:rsidP="00DC7879">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06E5D3FA" w14:textId="77777777" w:rsidR="00E6735D" w:rsidRPr="00BD3CE6" w:rsidRDefault="00E6735D" w:rsidP="00DC7879">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A01CCCD" w14:textId="77777777" w:rsidR="00E6735D" w:rsidRPr="00BD3CE6" w:rsidRDefault="00E6735D" w:rsidP="00DC7879">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21AAA0A" w14:textId="77777777" w:rsidR="00E6735D" w:rsidRPr="00BD3CE6" w:rsidRDefault="00E6735D" w:rsidP="00DC7879">
            <w:pPr>
              <w:spacing w:after="0"/>
              <w:rPr>
                <w:b/>
                <w:bCs/>
              </w:rPr>
            </w:pPr>
            <w:r>
              <w:rPr>
                <w:b/>
                <w:bCs/>
              </w:rPr>
              <w:t>Recommendation /Mitigation and Responsible Parties</w:t>
            </w:r>
          </w:p>
        </w:tc>
      </w:tr>
      <w:tr w:rsidR="00E6735D" w:rsidRPr="00BD3CE6" w14:paraId="7BD3EC41"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2F7AE5FF" w14:textId="77777777" w:rsidR="00E6735D" w:rsidRPr="00BD3CE6" w:rsidRDefault="00E6735D" w:rsidP="00DC7879">
            <w:pPr>
              <w:spacing w:after="0"/>
            </w:pPr>
            <w:r w:rsidRPr="00D656EB">
              <w:t>B1</w:t>
            </w:r>
            <w:r>
              <w:t xml:space="preserve">. </w:t>
            </w:r>
            <w:r w:rsidRPr="00D656EB">
              <w:t>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8D6277A" w14:textId="77777777" w:rsidR="00E6735D" w:rsidRPr="00BD3CE6" w:rsidRDefault="00E6735D" w:rsidP="00DC7879">
            <w:pPr>
              <w:spacing w:after="0"/>
            </w:pPr>
            <w:r>
              <w:t>Possible anti-trust issue</w:t>
            </w:r>
            <w:r w:rsidRPr="00BD3CE6">
              <w:t xml:space="preserv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6AB543DE"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6F97F9A"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6CA11C9F" w14:textId="77777777" w:rsidR="00E6735D" w:rsidRPr="00BD3CE6" w:rsidRDefault="00E6735D" w:rsidP="00DC7879">
            <w:pPr>
              <w:spacing w:after="0"/>
            </w:pPr>
          </w:p>
        </w:tc>
      </w:tr>
      <w:bookmarkEnd w:id="36"/>
      <w:tr w:rsidR="00E6735D" w:rsidRPr="00BD3CE6" w14:paraId="6722261D" w14:textId="77777777" w:rsidTr="00DC7879">
        <w:trPr>
          <w:cantSplit/>
        </w:trPr>
        <w:tc>
          <w:tcPr>
            <w:tcW w:w="2547" w:type="dxa"/>
            <w:tcBorders>
              <w:top w:val="single" w:sz="4" w:space="0" w:color="auto"/>
              <w:left w:val="single" w:sz="4" w:space="0" w:color="auto"/>
              <w:bottom w:val="single" w:sz="4" w:space="0" w:color="auto"/>
              <w:right w:val="single" w:sz="4" w:space="0" w:color="auto"/>
            </w:tcBorders>
            <w:hideMark/>
          </w:tcPr>
          <w:p w14:paraId="0C1B7A6B" w14:textId="77777777" w:rsidR="00E6735D" w:rsidRPr="00BD3CE6" w:rsidRDefault="00E6735D" w:rsidP="00DC7879">
            <w:pPr>
              <w:spacing w:after="0"/>
            </w:pPr>
            <w:r w:rsidRPr="00867ABF">
              <w:t>B2</w:t>
            </w:r>
            <w:r>
              <w:t xml:space="preserve">. </w:t>
            </w:r>
            <w:proofErr w:type="gramStart"/>
            <w:r w:rsidRPr="00867ABF">
              <w:t>The  Hosting</w:t>
            </w:r>
            <w:proofErr w:type="gramEnd"/>
            <w:r w:rsidRPr="00867ABF">
              <w:t xml:space="preserve"> Location requires quarantine </w:t>
            </w:r>
            <w:r>
              <w:rPr>
                <w:rFonts w:ascii="Times New Roman" w:hAnsi="Times New Roman"/>
              </w:rPr>
              <w:t>(</w:t>
            </w:r>
            <w:r w:rsidRPr="00372CBF">
              <w:t>institutional or otherwise)</w:t>
            </w:r>
            <w:r>
              <w:t xml:space="preserve"> </w:t>
            </w:r>
            <w:r w:rsidRPr="00867ABF">
              <w:t>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153417A4" w14:textId="77777777" w:rsidR="00E6735D" w:rsidRPr="00BD3CE6" w:rsidRDefault="00E6735D" w:rsidP="00DC7879">
            <w:pPr>
              <w:spacing w:after="0"/>
            </w:pPr>
            <w:r>
              <w:t>Possible anti-trust issue</w:t>
            </w:r>
            <w:r w:rsidRPr="00BD3CE6">
              <w:t xml:space="preserv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0A7BADF9"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5CDD032"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3B8E47C" w14:textId="77777777" w:rsidR="00E6735D" w:rsidRPr="00BD3CE6" w:rsidRDefault="00E6735D" w:rsidP="00DC7879">
            <w:pPr>
              <w:spacing w:after="0"/>
            </w:pPr>
          </w:p>
        </w:tc>
      </w:tr>
      <w:tr w:rsidR="00E6735D" w:rsidRPr="00BD3CE6" w14:paraId="68E50686"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241D01CD" w14:textId="77777777" w:rsidR="00E6735D" w:rsidRPr="00BD3CE6" w:rsidRDefault="00E6735D" w:rsidP="00DC7879">
            <w:pPr>
              <w:spacing w:after="0"/>
            </w:pPr>
            <w:r w:rsidRPr="0018632F">
              <w:lastRenderedPageBreak/>
              <w:t>B3</w:t>
            </w:r>
            <w:r>
              <w:t xml:space="preserve">. </w:t>
            </w:r>
            <w:r w:rsidRPr="0018632F">
              <w:t>The 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07DAD218" w14:textId="77777777" w:rsidR="00E6735D" w:rsidRDefault="00E6735D" w:rsidP="00DC7879">
            <w:pPr>
              <w:spacing w:after="0"/>
            </w:pPr>
            <w:r>
              <w:t>Possible anti-trust issue</w:t>
            </w:r>
            <w:r w:rsidRPr="00BD3CE6">
              <w:t xml:space="preserve"> if this prevents fair representation of members</w:t>
            </w:r>
            <w:r>
              <w:t>.</w:t>
            </w:r>
          </w:p>
          <w:p w14:paraId="70BA942B" w14:textId="77777777" w:rsidR="00E6735D" w:rsidRDefault="00E6735D" w:rsidP="00DC7879">
            <w:pPr>
              <w:spacing w:after="0"/>
            </w:pPr>
          </w:p>
          <w:p w14:paraId="40D33154" w14:textId="77777777" w:rsidR="00E6735D" w:rsidRPr="00BD3CE6" w:rsidRDefault="00E6735D" w:rsidP="00DC7879">
            <w:pPr>
              <w:spacing w:after="0"/>
            </w:pPr>
            <w:r>
              <w:t>Possible legal issue of employee safety.</w:t>
            </w:r>
            <w:r w:rsidRPr="00BD3CE6">
              <w:t xml:space="preserve"> </w:t>
            </w:r>
          </w:p>
        </w:tc>
        <w:tc>
          <w:tcPr>
            <w:tcW w:w="1559" w:type="dxa"/>
            <w:tcBorders>
              <w:top w:val="single" w:sz="4" w:space="0" w:color="auto"/>
              <w:left w:val="single" w:sz="4" w:space="0" w:color="auto"/>
              <w:bottom w:val="single" w:sz="4" w:space="0" w:color="auto"/>
              <w:right w:val="single" w:sz="4" w:space="0" w:color="auto"/>
            </w:tcBorders>
          </w:tcPr>
          <w:p w14:paraId="0118392A"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1955A4FA"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5A6BE73" w14:textId="77777777" w:rsidR="00E6735D" w:rsidRPr="00BD3CE6" w:rsidRDefault="00E6735D" w:rsidP="00DC7879">
            <w:pPr>
              <w:spacing w:after="0"/>
            </w:pPr>
          </w:p>
        </w:tc>
      </w:tr>
      <w:tr w:rsidR="00E6735D" w:rsidRPr="00BD3CE6" w14:paraId="7DB83AF4"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3538227A" w14:textId="77777777" w:rsidR="00E6735D" w:rsidRPr="00BD3CE6" w:rsidRDefault="00E6735D" w:rsidP="00DC7879">
            <w:pPr>
              <w:spacing w:after="0"/>
            </w:pPr>
            <w:r w:rsidRPr="005251A6">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458F71BF" w14:textId="77777777" w:rsidR="00E6735D" w:rsidRPr="00BD3CE6" w:rsidRDefault="00E6735D" w:rsidP="00DC7879">
            <w:pPr>
              <w:spacing w:after="0"/>
            </w:pPr>
            <w: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2B0B748B"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7182CF43"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2562437" w14:textId="77777777" w:rsidR="00E6735D" w:rsidRPr="00BD3CE6" w:rsidRDefault="00E6735D" w:rsidP="00DC7879">
            <w:pPr>
              <w:spacing w:after="0"/>
            </w:pPr>
          </w:p>
        </w:tc>
      </w:tr>
      <w:tr w:rsidR="00E6735D" w:rsidRPr="00BD3CE6" w14:paraId="50E38EF4" w14:textId="77777777" w:rsidTr="00DC7879">
        <w:trPr>
          <w:cantSplit/>
        </w:trPr>
        <w:tc>
          <w:tcPr>
            <w:tcW w:w="2547" w:type="dxa"/>
            <w:tcBorders>
              <w:top w:val="single" w:sz="4" w:space="0" w:color="auto"/>
              <w:left w:val="single" w:sz="4" w:space="0" w:color="auto"/>
              <w:bottom w:val="single" w:sz="4" w:space="0" w:color="auto"/>
              <w:right w:val="single" w:sz="4" w:space="0" w:color="auto"/>
            </w:tcBorders>
            <w:hideMark/>
          </w:tcPr>
          <w:p w14:paraId="1FBA8ED7" w14:textId="77777777" w:rsidR="00E6735D" w:rsidRPr="00BD3CE6" w:rsidRDefault="00E6735D" w:rsidP="00DC7879">
            <w:pPr>
              <w:spacing w:after="0"/>
            </w:pPr>
            <w:r w:rsidRPr="005251A6">
              <w:t xml:space="preserve">B5. The Hosting Location requires vaccinations, which puts an additional effort on delegates to get </w:t>
            </w:r>
            <w:r>
              <w:t xml:space="preserve">(fully or partially) </w:t>
            </w:r>
            <w:r w:rsidRPr="005251A6">
              <w:t>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3068CAB" w14:textId="77777777" w:rsidR="00E6735D" w:rsidRPr="00BD3CE6" w:rsidRDefault="00E6735D" w:rsidP="00DC7879">
            <w:pPr>
              <w:spacing w:after="0"/>
            </w:pPr>
            <w:r w:rsidRPr="00BD3CE6">
              <w:t>No</w:t>
            </w:r>
          </w:p>
        </w:tc>
        <w:tc>
          <w:tcPr>
            <w:tcW w:w="1559" w:type="dxa"/>
            <w:tcBorders>
              <w:top w:val="single" w:sz="4" w:space="0" w:color="auto"/>
              <w:left w:val="single" w:sz="4" w:space="0" w:color="auto"/>
              <w:bottom w:val="single" w:sz="4" w:space="0" w:color="auto"/>
              <w:right w:val="single" w:sz="4" w:space="0" w:color="auto"/>
            </w:tcBorders>
          </w:tcPr>
          <w:p w14:paraId="3D4F6FA9"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B7B83AF"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C778985" w14:textId="77777777" w:rsidR="00E6735D" w:rsidRPr="00BD3CE6" w:rsidRDefault="00E6735D" w:rsidP="00DC7879">
            <w:pPr>
              <w:spacing w:after="0"/>
            </w:pPr>
          </w:p>
        </w:tc>
      </w:tr>
      <w:tr w:rsidR="00E6735D" w:rsidRPr="00BD3CE6" w14:paraId="347654DC"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44F00619" w14:textId="77777777" w:rsidR="00E6735D" w:rsidRPr="00BD3CE6" w:rsidRDefault="00E6735D" w:rsidP="00DC7879">
            <w:pPr>
              <w:spacing w:after="0"/>
            </w:pPr>
            <w:r w:rsidRPr="005251A6">
              <w:lastRenderedPageBreak/>
              <w:t xml:space="preserve">B6. The Hosting Location requires negative Covid-19 tests (e.g. RT-PCR), which puts an additional effort on delegates to get tested and could imply privacy issues, or could lead to problems due to “false positive” </w:t>
            </w:r>
            <w:r>
              <w:t xml:space="preserve">or “false negative” </w:t>
            </w:r>
            <w:r w:rsidRPr="005251A6">
              <w:t>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4726D6A8" w14:textId="77777777" w:rsidR="00E6735D" w:rsidRPr="00BD3CE6" w:rsidRDefault="00E6735D" w:rsidP="00DC7879">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3805C240"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FF9D536"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E7548CA" w14:textId="77777777" w:rsidR="00E6735D" w:rsidRPr="00BD3CE6" w:rsidRDefault="00E6735D" w:rsidP="00DC7879">
            <w:pPr>
              <w:spacing w:after="0"/>
            </w:pPr>
          </w:p>
        </w:tc>
      </w:tr>
      <w:tr w:rsidR="00E6735D" w:rsidRPr="00BD3CE6" w14:paraId="2F2B9C94" w14:textId="77777777" w:rsidTr="00DC7879">
        <w:trPr>
          <w:cantSplit/>
        </w:trPr>
        <w:tc>
          <w:tcPr>
            <w:tcW w:w="2547" w:type="dxa"/>
            <w:tcBorders>
              <w:top w:val="single" w:sz="4" w:space="0" w:color="auto"/>
              <w:left w:val="single" w:sz="4" w:space="0" w:color="auto"/>
              <w:bottom w:val="single" w:sz="4" w:space="0" w:color="auto"/>
              <w:right w:val="single" w:sz="4" w:space="0" w:color="auto"/>
            </w:tcBorders>
            <w:hideMark/>
          </w:tcPr>
          <w:p w14:paraId="3AA24FD8" w14:textId="77777777" w:rsidR="00E6735D" w:rsidRPr="00BD3CE6" w:rsidRDefault="00E6735D" w:rsidP="00DC7879">
            <w:pPr>
              <w:spacing w:after="0"/>
            </w:pPr>
            <w:r w:rsidRPr="005251A6">
              <w:t>B7. 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7FDDD5BA" w14:textId="77777777" w:rsidR="00E6735D" w:rsidRPr="00BD3CE6" w:rsidRDefault="00E6735D" w:rsidP="00DC7879">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7C5D2C9D"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1D85808B"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hideMark/>
          </w:tcPr>
          <w:p w14:paraId="25A11191" w14:textId="77777777" w:rsidR="00E6735D" w:rsidRPr="00BD3CE6" w:rsidRDefault="00E6735D" w:rsidP="00DC7879">
            <w:pPr>
              <w:spacing w:after="0"/>
            </w:pPr>
            <w:r w:rsidRPr="00BD3CE6">
              <w:t>Note that travellers are already required to share a large amount of personal information during travel.</w:t>
            </w:r>
          </w:p>
        </w:tc>
      </w:tr>
      <w:tr w:rsidR="00E6735D" w:rsidRPr="00BD3CE6" w14:paraId="120EC626" w14:textId="77777777" w:rsidTr="00DC7879">
        <w:trPr>
          <w:cantSplit/>
        </w:trPr>
        <w:tc>
          <w:tcPr>
            <w:tcW w:w="2547" w:type="dxa"/>
            <w:tcBorders>
              <w:top w:val="single" w:sz="4" w:space="0" w:color="auto"/>
              <w:left w:val="single" w:sz="4" w:space="0" w:color="auto"/>
              <w:bottom w:val="single" w:sz="4" w:space="0" w:color="auto"/>
              <w:right w:val="single" w:sz="4" w:space="0" w:color="auto"/>
            </w:tcBorders>
            <w:hideMark/>
          </w:tcPr>
          <w:p w14:paraId="37229662" w14:textId="1D40C72D" w:rsidR="00E6735D" w:rsidRPr="00BD3CE6" w:rsidRDefault="00E6735D" w:rsidP="00DC7879">
            <w:pPr>
              <w:spacing w:after="0"/>
            </w:pPr>
            <w:r w:rsidRPr="005251A6">
              <w:t>B8. The Hosting Location does not accept some vaccines (e.g. a vaccine not authorized by WHO, or local rules that are more restrictive tha</w:t>
            </w:r>
            <w:r>
              <w:t>n</w:t>
            </w:r>
            <w:r w:rsidRPr="005251A6">
              <w:t xml:space="preserve">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4F0056B" w14:textId="77777777" w:rsidR="00E6735D" w:rsidRDefault="00E6735D" w:rsidP="00DC7879">
            <w:pPr>
              <w:spacing w:after="0"/>
            </w:pPr>
            <w:r>
              <w:t>Possible anti-trust issue</w:t>
            </w:r>
            <w:r w:rsidRPr="00BD3CE6">
              <w:t xml:space="preserve"> if this prevents fair representation of members</w:t>
            </w:r>
            <w:r>
              <w:t>.</w:t>
            </w:r>
          </w:p>
          <w:p w14:paraId="470CAF37" w14:textId="77777777" w:rsidR="00E6735D" w:rsidRPr="00BD3CE6" w:rsidRDefault="00E6735D" w:rsidP="00DC7879">
            <w:pPr>
              <w:spacing w:after="0"/>
            </w:pPr>
          </w:p>
        </w:tc>
        <w:tc>
          <w:tcPr>
            <w:tcW w:w="1559" w:type="dxa"/>
            <w:tcBorders>
              <w:top w:val="single" w:sz="4" w:space="0" w:color="auto"/>
              <w:left w:val="single" w:sz="4" w:space="0" w:color="auto"/>
              <w:bottom w:val="single" w:sz="4" w:space="0" w:color="auto"/>
              <w:right w:val="single" w:sz="4" w:space="0" w:color="auto"/>
            </w:tcBorders>
          </w:tcPr>
          <w:p w14:paraId="4CAAA68C"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9C43355"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6F221FE" w14:textId="77777777" w:rsidR="00E6735D" w:rsidRPr="00BD3CE6" w:rsidRDefault="00E6735D" w:rsidP="00DC7879">
            <w:pPr>
              <w:spacing w:after="0"/>
            </w:pPr>
          </w:p>
        </w:tc>
      </w:tr>
      <w:tr w:rsidR="00E6735D" w:rsidRPr="00BD3CE6" w14:paraId="17459B0E"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5BD44E1C" w14:textId="77777777" w:rsidR="00E6735D" w:rsidRPr="00BD3CE6" w:rsidRDefault="00E6735D" w:rsidP="00DC7879">
            <w:pPr>
              <w:spacing w:after="0"/>
            </w:pPr>
            <w:r w:rsidRPr="005251A6">
              <w:lastRenderedPageBreak/>
              <w:t>B9. The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AC56BC0" w14:textId="77777777" w:rsidR="00E6735D" w:rsidRDefault="00E6735D" w:rsidP="00DC7879">
            <w:pPr>
              <w:spacing w:after="0"/>
            </w:pPr>
            <w:r>
              <w:t>Possible anti-trust issue</w:t>
            </w:r>
            <w:r w:rsidRPr="00BD3CE6">
              <w:t xml:space="preserve"> if this prevents fair representation of members</w:t>
            </w:r>
            <w:r>
              <w:t>.</w:t>
            </w:r>
          </w:p>
          <w:p w14:paraId="02C38DF4" w14:textId="77777777" w:rsidR="00E6735D" w:rsidRDefault="00E6735D" w:rsidP="00DC7879">
            <w:pPr>
              <w:spacing w:after="0"/>
            </w:pPr>
          </w:p>
          <w:p w14:paraId="23297E05" w14:textId="77777777" w:rsidR="00E6735D" w:rsidRPr="00BD3CE6"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9D43806"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D75FD1F"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227C57EB" w14:textId="77777777" w:rsidR="00E6735D" w:rsidRPr="00BD3CE6" w:rsidRDefault="00E6735D" w:rsidP="00DC7879">
            <w:pPr>
              <w:spacing w:after="0"/>
            </w:pPr>
          </w:p>
        </w:tc>
      </w:tr>
      <w:tr w:rsidR="00E6735D" w:rsidRPr="00BD3CE6" w14:paraId="62514030" w14:textId="77777777" w:rsidTr="00DC7879">
        <w:trPr>
          <w:cantSplit/>
        </w:trPr>
        <w:tc>
          <w:tcPr>
            <w:tcW w:w="2547" w:type="dxa"/>
            <w:tcBorders>
              <w:top w:val="single" w:sz="4" w:space="0" w:color="auto"/>
              <w:left w:val="single" w:sz="4" w:space="0" w:color="auto"/>
              <w:bottom w:val="single" w:sz="4" w:space="0" w:color="auto"/>
              <w:right w:val="single" w:sz="4" w:space="0" w:color="auto"/>
            </w:tcBorders>
            <w:hideMark/>
          </w:tcPr>
          <w:p w14:paraId="645A22E7" w14:textId="77777777" w:rsidR="00E6735D" w:rsidRPr="00BD3CE6" w:rsidRDefault="00E6735D" w:rsidP="00DC7879">
            <w:pPr>
              <w:spacing w:after="0"/>
            </w:pPr>
            <w:r w:rsidRPr="005251A6">
              <w:t>B10.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0F9E84F" w14:textId="77777777" w:rsidR="00E6735D" w:rsidRPr="00BD3CE6" w:rsidRDefault="00E6735D" w:rsidP="00DC7879">
            <w:pPr>
              <w:spacing w:after="0"/>
            </w:pPr>
            <w: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3E520A39"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6C5EF95B"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1291114C" w14:textId="77777777" w:rsidR="00E6735D" w:rsidRPr="00BD3CE6" w:rsidRDefault="00E6735D" w:rsidP="00DC7879">
            <w:pPr>
              <w:spacing w:after="0"/>
            </w:pPr>
          </w:p>
        </w:tc>
      </w:tr>
      <w:tr w:rsidR="00E6735D" w:rsidRPr="00BD3CE6" w14:paraId="344B865D"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62185863" w14:textId="77777777" w:rsidR="00E6735D" w:rsidRPr="00BD3CE6" w:rsidRDefault="00E6735D" w:rsidP="00DC7879">
            <w:pPr>
              <w:spacing w:after="0"/>
            </w:pPr>
            <w:r w:rsidRPr="005251A6">
              <w:t xml:space="preserve">B11. The Hosting Location has Covid-19 rules that would limit access to basic services by delegates (e.g. curfews, </w:t>
            </w:r>
            <w:r>
              <w:t xml:space="preserve">limited transportation facilities, </w:t>
            </w:r>
            <w:r w:rsidRPr="005251A6">
              <w:t>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5B03BDD5" w14:textId="77777777" w:rsidR="00E6735D" w:rsidRPr="00BD3CE6"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996757D"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5C25FF78"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8C68E3D" w14:textId="77777777" w:rsidR="00E6735D" w:rsidRPr="00BD3CE6" w:rsidRDefault="00E6735D" w:rsidP="00DC7879">
            <w:pPr>
              <w:spacing w:after="0"/>
            </w:pPr>
          </w:p>
        </w:tc>
      </w:tr>
      <w:tr w:rsidR="00E6735D" w:rsidRPr="00BD3CE6" w14:paraId="12B3E023"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506E6D35" w14:textId="77777777" w:rsidR="00E6735D" w:rsidRPr="00BD3CE6" w:rsidRDefault="00E6735D" w:rsidP="00DC7879">
            <w:pPr>
              <w:spacing w:after="0"/>
            </w:pPr>
            <w:r w:rsidRPr="005251A6">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376078C6" w14:textId="77777777" w:rsidR="00E6735D" w:rsidRPr="00BD3CE6" w:rsidRDefault="00E6735D" w:rsidP="00DC7879">
            <w:pPr>
              <w:spacing w:after="0"/>
            </w:pPr>
            <w:r w:rsidRPr="00BD3CE6">
              <w:t>No</w:t>
            </w:r>
          </w:p>
        </w:tc>
        <w:tc>
          <w:tcPr>
            <w:tcW w:w="1559" w:type="dxa"/>
            <w:tcBorders>
              <w:top w:val="single" w:sz="4" w:space="0" w:color="auto"/>
              <w:left w:val="single" w:sz="4" w:space="0" w:color="auto"/>
              <w:bottom w:val="single" w:sz="4" w:space="0" w:color="auto"/>
              <w:right w:val="single" w:sz="4" w:space="0" w:color="auto"/>
            </w:tcBorders>
          </w:tcPr>
          <w:p w14:paraId="0B061AB3"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043B058B"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67506808" w14:textId="77777777" w:rsidR="00E6735D" w:rsidRPr="00BD3CE6" w:rsidRDefault="00E6735D" w:rsidP="00DC7879">
            <w:pPr>
              <w:spacing w:after="0"/>
            </w:pPr>
          </w:p>
        </w:tc>
      </w:tr>
      <w:tr w:rsidR="00E6735D" w:rsidRPr="00BD3CE6" w14:paraId="7E807A17"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19AA6167" w14:textId="77777777" w:rsidR="00E6735D" w:rsidRPr="00BD3CE6" w:rsidRDefault="00E6735D" w:rsidP="00DC7879">
            <w:pPr>
              <w:spacing w:after="0"/>
            </w:pPr>
            <w:r w:rsidRPr="005251A6">
              <w:lastRenderedPageBreak/>
              <w:t>B13. The Hosting Location has rules that limit the ability of individuals to make personal choices about Covid-19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38677938" w14:textId="77777777" w:rsidR="00E6735D" w:rsidRDefault="00E6735D" w:rsidP="00DC7879">
            <w:pPr>
              <w:spacing w:after="0"/>
            </w:pPr>
            <w:r>
              <w:t>Possible anti-trust issue</w:t>
            </w:r>
            <w:r w:rsidRPr="00BD3CE6">
              <w:t xml:space="preserve"> if this prevents fair representation of members</w:t>
            </w:r>
            <w:r>
              <w:t>.</w:t>
            </w:r>
          </w:p>
          <w:p w14:paraId="74A23A26" w14:textId="77777777" w:rsidR="00E6735D" w:rsidRDefault="00E6735D" w:rsidP="00DC7879">
            <w:pPr>
              <w:spacing w:after="0"/>
            </w:pPr>
          </w:p>
          <w:p w14:paraId="0E9DB7B9" w14:textId="77777777" w:rsidR="00E6735D" w:rsidRPr="00BD3CE6"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39DE7AF"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6BCDF63E"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76CA846" w14:textId="77777777" w:rsidR="00E6735D" w:rsidRPr="00BD3CE6" w:rsidRDefault="00E6735D" w:rsidP="00DC7879">
            <w:pPr>
              <w:spacing w:after="0"/>
            </w:pPr>
          </w:p>
        </w:tc>
      </w:tr>
      <w:tr w:rsidR="00E6735D" w:rsidRPr="00BD3CE6" w14:paraId="6DA4FD26" w14:textId="77777777" w:rsidTr="00DC7879">
        <w:trPr>
          <w:cantSplit/>
        </w:trPr>
        <w:tc>
          <w:tcPr>
            <w:tcW w:w="2547" w:type="dxa"/>
            <w:tcBorders>
              <w:top w:val="single" w:sz="4" w:space="0" w:color="auto"/>
              <w:left w:val="single" w:sz="4" w:space="0" w:color="auto"/>
              <w:bottom w:val="single" w:sz="4" w:space="0" w:color="auto"/>
              <w:right w:val="single" w:sz="4" w:space="0" w:color="auto"/>
            </w:tcBorders>
            <w:hideMark/>
          </w:tcPr>
          <w:p w14:paraId="21D8BD71" w14:textId="77777777" w:rsidR="00E6735D" w:rsidRPr="00BD3CE6" w:rsidRDefault="00E6735D" w:rsidP="00DC7879">
            <w:pPr>
              <w:spacing w:after="0"/>
            </w:pPr>
            <w:r w:rsidRPr="005251A6">
              <w:t>B14. The Hosting Location has a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12E85FE9" w14:textId="77777777" w:rsidR="00E6735D" w:rsidRPr="00BD3CE6"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7B42889"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55840721"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5126477" w14:textId="77777777" w:rsidR="00E6735D" w:rsidRPr="00BD3CE6" w:rsidRDefault="00E6735D" w:rsidP="00DC7879">
            <w:pPr>
              <w:spacing w:after="0"/>
            </w:pPr>
          </w:p>
        </w:tc>
      </w:tr>
      <w:tr w:rsidR="00E6735D" w:rsidRPr="00BD3CE6" w14:paraId="724ED05F"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6D90856D" w14:textId="77777777" w:rsidR="00E6735D" w:rsidRPr="005251A6" w:rsidRDefault="00E6735D" w:rsidP="00DC7879">
            <w:pPr>
              <w:spacing w:after="0"/>
            </w:pPr>
            <w:r w:rsidRPr="0095751C">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5C5B92B8" w14:textId="77777777" w:rsidR="00E6735D"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0187AE1"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062EE202"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FA11927" w14:textId="77777777" w:rsidR="00E6735D" w:rsidRPr="00BD3CE6" w:rsidRDefault="00E6735D" w:rsidP="00DC7879">
            <w:pPr>
              <w:spacing w:after="0"/>
            </w:pPr>
          </w:p>
        </w:tc>
      </w:tr>
      <w:tr w:rsidR="00E6735D" w:rsidRPr="00BD3CE6" w14:paraId="7302C21D"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549CB93B" w14:textId="77777777" w:rsidR="00E6735D" w:rsidRPr="0095751C" w:rsidRDefault="00E6735D" w:rsidP="00DC7879">
            <w:pPr>
              <w:spacing w:after="0"/>
            </w:pPr>
            <w:r w:rsidRPr="0095751C">
              <w:t>B16. There is a Covid-19 outbreak in the city/facility shortly before the planned 3GPP meeting or the number of Covid-19 cases locally rises significantly;</w:t>
            </w:r>
          </w:p>
        </w:tc>
        <w:tc>
          <w:tcPr>
            <w:tcW w:w="1559" w:type="dxa"/>
            <w:tcBorders>
              <w:top w:val="single" w:sz="4" w:space="0" w:color="auto"/>
              <w:left w:val="single" w:sz="4" w:space="0" w:color="auto"/>
              <w:bottom w:val="single" w:sz="4" w:space="0" w:color="auto"/>
              <w:right w:val="single" w:sz="4" w:space="0" w:color="auto"/>
            </w:tcBorders>
          </w:tcPr>
          <w:p w14:paraId="1B7AFBDB" w14:textId="77777777" w:rsidR="00E6735D"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81CB7DB"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60C62858"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2D06A55E" w14:textId="77777777" w:rsidR="00E6735D" w:rsidRPr="00BD3CE6" w:rsidRDefault="00E6735D" w:rsidP="00DC7879">
            <w:pPr>
              <w:spacing w:after="0"/>
            </w:pPr>
          </w:p>
        </w:tc>
      </w:tr>
      <w:tr w:rsidR="00E6735D" w:rsidRPr="00BD3CE6" w14:paraId="3536000E"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4BDDD0DD" w14:textId="77777777" w:rsidR="00E6735D" w:rsidRPr="0095751C" w:rsidRDefault="00E6735D" w:rsidP="00DC7879">
            <w:pPr>
              <w:spacing w:after="0"/>
            </w:pPr>
            <w:r w:rsidRPr="0095751C">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7A291B8" w14:textId="77777777" w:rsidR="00E6735D" w:rsidRDefault="00E6735D" w:rsidP="00DC7879">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2BCF4BE"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36060001"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1F3AFE2E" w14:textId="77777777" w:rsidR="00E6735D" w:rsidRPr="00BD3CE6" w:rsidRDefault="00E6735D" w:rsidP="00DC7879">
            <w:pPr>
              <w:spacing w:after="0"/>
            </w:pPr>
          </w:p>
        </w:tc>
      </w:tr>
    </w:tbl>
    <w:p w14:paraId="73ACEEA7" w14:textId="77777777" w:rsidR="00E6735D" w:rsidRDefault="00E6735D" w:rsidP="00E6735D"/>
    <w:p w14:paraId="4C4C6724" w14:textId="7C1B3C7A" w:rsidR="00E6735D" w:rsidRDefault="00E6735D" w:rsidP="00E6735D">
      <w:pPr>
        <w:pStyle w:val="Heading2"/>
      </w:pPr>
      <w:bookmarkStart w:id="37" w:name="_Toc80688036"/>
      <w:r>
        <w:t xml:space="preserve">7.3 </w:t>
      </w:r>
      <w:r w:rsidR="00193C34">
        <w:tab/>
      </w:r>
      <w:r>
        <w:t>Analysis of potential risks during the meeting</w:t>
      </w:r>
      <w:bookmarkEnd w:id="37"/>
    </w:p>
    <w:p w14:paraId="2A1DAE44" w14:textId="77777777" w:rsidR="00E6735D" w:rsidRPr="00BD3CE6" w:rsidRDefault="00E6735D" w:rsidP="00E6735D">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6735D" w:rsidRPr="00BD3CE6" w14:paraId="50921927" w14:textId="77777777" w:rsidTr="00DC7879">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4FB3268B" w14:textId="77777777" w:rsidR="00E6735D" w:rsidRPr="00BD3CE6" w:rsidRDefault="00E6735D" w:rsidP="00DC7879">
            <w:pPr>
              <w:spacing w:after="0"/>
              <w:rPr>
                <w:b/>
                <w:bCs/>
              </w:rPr>
            </w:pPr>
            <w:r>
              <w:rPr>
                <w:b/>
                <w:bCs/>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26DA730C" w14:textId="77777777" w:rsidR="00E6735D" w:rsidRPr="00BD3CE6" w:rsidRDefault="00E6735D" w:rsidP="00DC7879">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257C50F4" w14:textId="77777777" w:rsidR="00E6735D" w:rsidRPr="00BD3CE6" w:rsidRDefault="00E6735D" w:rsidP="00DC7879">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2D3A5FF5" w14:textId="77777777" w:rsidR="00E6735D" w:rsidRPr="00BD3CE6" w:rsidRDefault="00E6735D" w:rsidP="00DC7879">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3800023" w14:textId="77777777" w:rsidR="00E6735D" w:rsidRPr="00BD3CE6" w:rsidRDefault="00E6735D" w:rsidP="00DC7879">
            <w:pPr>
              <w:spacing w:after="0"/>
              <w:rPr>
                <w:b/>
                <w:bCs/>
              </w:rPr>
            </w:pPr>
            <w:r>
              <w:rPr>
                <w:b/>
                <w:bCs/>
              </w:rPr>
              <w:t>Recommendation /Mitigation and Responsible Parties</w:t>
            </w:r>
          </w:p>
        </w:tc>
      </w:tr>
      <w:tr w:rsidR="00E6735D" w:rsidRPr="00BD3CE6" w14:paraId="0076CF5A"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0FDBD03A" w14:textId="77777777" w:rsidR="00E6735D" w:rsidRPr="00BD3CE6" w:rsidRDefault="00E6735D" w:rsidP="00DC7879">
            <w:pPr>
              <w:spacing w:after="0"/>
            </w:pPr>
            <w:r w:rsidRPr="00771DBC">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7ECFF97D"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BA32800"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0D423795"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05B0FB8" w14:textId="77777777" w:rsidR="00E6735D" w:rsidRPr="00BD3CE6" w:rsidRDefault="00E6735D" w:rsidP="00DC7879">
            <w:pPr>
              <w:spacing w:after="0"/>
            </w:pPr>
          </w:p>
        </w:tc>
      </w:tr>
      <w:tr w:rsidR="00E6735D" w:rsidRPr="00BD3CE6" w14:paraId="588BD1C3"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68FD6A70" w14:textId="77777777" w:rsidR="00E6735D" w:rsidRPr="00771DBC" w:rsidRDefault="00E6735D" w:rsidP="00DC7879">
            <w:pPr>
              <w:spacing w:after="0"/>
            </w:pPr>
            <w:r w:rsidRPr="00771DBC">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5CE9341D"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9811147"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6780BB57"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09FDDD5" w14:textId="77777777" w:rsidR="00E6735D" w:rsidRDefault="00E6735D" w:rsidP="00DC7879">
            <w:pPr>
              <w:spacing w:after="0"/>
            </w:pPr>
            <w:r>
              <w:t>In practice, this may be hard to distinguish from the above case</w:t>
            </w:r>
          </w:p>
          <w:p w14:paraId="200E1D6E" w14:textId="77777777" w:rsidR="00E6735D" w:rsidRPr="00771DBC" w:rsidRDefault="00E6735D" w:rsidP="00193C34">
            <w:pPr>
              <w:jc w:val="center"/>
            </w:pPr>
          </w:p>
        </w:tc>
      </w:tr>
      <w:tr w:rsidR="00E6735D" w:rsidRPr="00BD3CE6" w14:paraId="6AE8BF63"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06FB06A7" w14:textId="77777777" w:rsidR="00E6735D" w:rsidRPr="00771DBC" w:rsidRDefault="00E6735D" w:rsidP="00DC7879">
            <w:pPr>
              <w:spacing w:after="0"/>
            </w:pPr>
            <w:r w:rsidRPr="00771DBC">
              <w:t xml:space="preserve">C3. A hotel (or conference </w:t>
            </w:r>
            <w:proofErr w:type="spellStart"/>
            <w:r w:rsidRPr="00771DBC">
              <w:t>center</w:t>
            </w:r>
            <w:proofErr w:type="spellEnd"/>
            <w:r w:rsidRPr="00771DBC">
              <w:t>)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673ADBDA"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8113A52"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7F74CDC"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54C4B11" w14:textId="77777777" w:rsidR="00E6735D" w:rsidRPr="00BD3CE6" w:rsidRDefault="00E6735D" w:rsidP="00DC7879">
            <w:pPr>
              <w:spacing w:after="0"/>
            </w:pPr>
          </w:p>
        </w:tc>
      </w:tr>
      <w:tr w:rsidR="00E6735D" w:rsidRPr="00BD3CE6" w14:paraId="5AC89B05"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7E032E99" w14:textId="77777777" w:rsidR="00E6735D" w:rsidRPr="00771DBC" w:rsidRDefault="00E6735D" w:rsidP="00DC7879">
            <w:pPr>
              <w:spacing w:after="0"/>
            </w:pPr>
            <w:r w:rsidRPr="00771DBC">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5B1FAAAD"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8E39BDE"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7EDF7880"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E1EB312" w14:textId="77777777" w:rsidR="00E6735D" w:rsidRPr="00BD3CE6" w:rsidRDefault="00E6735D" w:rsidP="00DC7879">
            <w:pPr>
              <w:spacing w:after="0"/>
            </w:pPr>
          </w:p>
        </w:tc>
      </w:tr>
      <w:tr w:rsidR="00E6735D" w:rsidRPr="00BD3CE6" w14:paraId="455EA041"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5CEFF4B8" w14:textId="77777777" w:rsidR="00E6735D" w:rsidRPr="00771DBC" w:rsidRDefault="00E6735D" w:rsidP="00DC7879">
            <w:pPr>
              <w:spacing w:after="0"/>
            </w:pPr>
            <w:r w:rsidRPr="00771DBC">
              <w:lastRenderedPageBreak/>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7C8C11E1" w14:textId="77777777" w:rsidR="00E6735D" w:rsidRPr="00BD3CE6" w:rsidRDefault="00E6735D" w:rsidP="00DC7879">
            <w:pPr>
              <w:spacing w:after="0"/>
            </w:pPr>
            <w: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2496D92E"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A1677AD"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AFA0A01" w14:textId="77777777" w:rsidR="00E6735D" w:rsidRPr="00BD3CE6" w:rsidRDefault="00E6735D" w:rsidP="00DC7879">
            <w:pPr>
              <w:spacing w:after="0"/>
            </w:pPr>
          </w:p>
        </w:tc>
      </w:tr>
      <w:tr w:rsidR="00E6735D" w:rsidRPr="00BD3CE6" w14:paraId="0C812744"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5A36B9EC" w14:textId="77777777" w:rsidR="00E6735D" w:rsidRPr="00771DBC" w:rsidRDefault="00E6735D" w:rsidP="00DC7879">
            <w:pPr>
              <w:spacing w:after="0"/>
            </w:pPr>
            <w:r w:rsidRPr="00771DBC">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00878A8D"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ADAE157"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6A03C78E"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2E0B8F31" w14:textId="77777777" w:rsidR="00E6735D" w:rsidRPr="00BD3CE6" w:rsidRDefault="00E6735D" w:rsidP="00DC7879">
            <w:pPr>
              <w:spacing w:after="0"/>
            </w:pPr>
          </w:p>
        </w:tc>
      </w:tr>
      <w:tr w:rsidR="00E6735D" w:rsidRPr="00BD3CE6" w14:paraId="5F3F21BE"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51CC14B9" w14:textId="77777777" w:rsidR="00E6735D" w:rsidRPr="00771DBC" w:rsidRDefault="00E6735D" w:rsidP="00DC7879">
            <w:pPr>
              <w:spacing w:after="0"/>
            </w:pPr>
            <w:r w:rsidRPr="00771DBC">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1D43DFD1"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FEE09E6"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79FEA680"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946768F" w14:textId="77777777" w:rsidR="00E6735D" w:rsidRPr="00BD3CE6" w:rsidRDefault="00E6735D" w:rsidP="00DC7879">
            <w:pPr>
              <w:spacing w:after="0"/>
            </w:pPr>
          </w:p>
        </w:tc>
      </w:tr>
      <w:tr w:rsidR="00E6735D" w:rsidRPr="00BD3CE6" w14:paraId="6B463093"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13FE4F0B" w14:textId="77777777" w:rsidR="00E6735D" w:rsidRPr="00771DBC" w:rsidRDefault="00E6735D" w:rsidP="00DC7879">
            <w:pPr>
              <w:spacing w:after="0"/>
            </w:pPr>
            <w:r w:rsidRPr="00771DBC">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E2B0462"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353DD98"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736900AF"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1E4C2C24" w14:textId="77777777" w:rsidR="00E6735D" w:rsidRPr="00BD3CE6" w:rsidRDefault="00E6735D" w:rsidP="00DC7879">
            <w:pPr>
              <w:spacing w:after="0"/>
            </w:pPr>
          </w:p>
        </w:tc>
      </w:tr>
      <w:tr w:rsidR="00E6735D" w:rsidRPr="00BD3CE6" w14:paraId="3FC17415"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7EC26CE3" w14:textId="77777777" w:rsidR="00E6735D" w:rsidRPr="00771DBC" w:rsidRDefault="00E6735D" w:rsidP="00DC7879">
            <w:pPr>
              <w:spacing w:after="0"/>
            </w:pPr>
            <w:r w:rsidRPr="00771DBC">
              <w:lastRenderedPageBreak/>
              <w:t>C9. A delegate/company raises concerns to the meeting hosts about Covid-</w:t>
            </w:r>
            <w:proofErr w:type="gramStart"/>
            <w:r w:rsidRPr="00771DBC">
              <w:t>19  health</w:t>
            </w:r>
            <w:proofErr w:type="gramEnd"/>
            <w:r w:rsidRPr="00771DBC">
              <w:t xml:space="preserve"> safety during the meeting;</w:t>
            </w:r>
          </w:p>
        </w:tc>
        <w:tc>
          <w:tcPr>
            <w:tcW w:w="1559" w:type="dxa"/>
            <w:tcBorders>
              <w:top w:val="single" w:sz="4" w:space="0" w:color="auto"/>
              <w:left w:val="single" w:sz="4" w:space="0" w:color="auto"/>
              <w:bottom w:val="single" w:sz="4" w:space="0" w:color="auto"/>
              <w:right w:val="single" w:sz="4" w:space="0" w:color="auto"/>
            </w:tcBorders>
          </w:tcPr>
          <w:p w14:paraId="03D8397A"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921BE49"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3E8DBC81"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E856D5D" w14:textId="77777777" w:rsidR="00E6735D" w:rsidRPr="00BD3CE6" w:rsidRDefault="00E6735D" w:rsidP="00DC7879">
            <w:pPr>
              <w:spacing w:after="0"/>
            </w:pPr>
          </w:p>
        </w:tc>
      </w:tr>
      <w:tr w:rsidR="00E6735D" w:rsidRPr="00BD3CE6" w14:paraId="4F78EE01"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7B8F27A9" w14:textId="77777777" w:rsidR="00E6735D" w:rsidRPr="00771DBC" w:rsidRDefault="00E6735D" w:rsidP="00DC7879">
            <w:pPr>
              <w:spacing w:after="0"/>
            </w:pPr>
            <w:r w:rsidRPr="00771DBC">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3DF17D06" w14:textId="77777777" w:rsidR="00E6735D" w:rsidRPr="00BD3CE6" w:rsidRDefault="00E6735D" w:rsidP="00DC7879">
            <w:pPr>
              <w:spacing w:after="0"/>
            </w:pPr>
            <w:r>
              <w:t>No</w:t>
            </w:r>
          </w:p>
        </w:tc>
        <w:tc>
          <w:tcPr>
            <w:tcW w:w="1559" w:type="dxa"/>
            <w:tcBorders>
              <w:top w:val="single" w:sz="4" w:space="0" w:color="auto"/>
              <w:left w:val="single" w:sz="4" w:space="0" w:color="auto"/>
              <w:bottom w:val="single" w:sz="4" w:space="0" w:color="auto"/>
              <w:right w:val="single" w:sz="4" w:space="0" w:color="auto"/>
            </w:tcBorders>
          </w:tcPr>
          <w:p w14:paraId="7456281E"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84DF80B"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2317C43" w14:textId="77777777" w:rsidR="00E6735D" w:rsidRPr="00BD3CE6" w:rsidRDefault="00E6735D" w:rsidP="00DC7879">
            <w:pPr>
              <w:spacing w:after="0"/>
            </w:pPr>
          </w:p>
        </w:tc>
      </w:tr>
      <w:tr w:rsidR="00E6735D" w:rsidRPr="00BD3CE6" w14:paraId="30541843"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6D4F8A21" w14:textId="77777777" w:rsidR="00E6735D" w:rsidRPr="00771DBC" w:rsidRDefault="00E6735D" w:rsidP="00DC7879">
            <w:pPr>
              <w:spacing w:after="0"/>
            </w:pPr>
            <w:r w:rsidRPr="00771DBC">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F73182A"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D72C69F"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573A808D"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7A62834D" w14:textId="77777777" w:rsidR="00E6735D" w:rsidRPr="00BD3CE6" w:rsidRDefault="00E6735D" w:rsidP="00DC7879">
            <w:pPr>
              <w:spacing w:after="0"/>
            </w:pPr>
          </w:p>
        </w:tc>
      </w:tr>
      <w:tr w:rsidR="00E6735D" w:rsidRPr="00BD3CE6" w14:paraId="20BA8343"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25337C69" w14:textId="77777777" w:rsidR="00E6735D" w:rsidRPr="00771DBC" w:rsidRDefault="00E6735D" w:rsidP="00DC7879">
            <w:pPr>
              <w:spacing w:after="0"/>
            </w:pPr>
            <w:r w:rsidRPr="00771DBC">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43389938"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D5AC159"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DB86286"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5A89DCD" w14:textId="77777777" w:rsidR="00E6735D" w:rsidRPr="00BD3CE6" w:rsidRDefault="00E6735D" w:rsidP="00DC7879">
            <w:pPr>
              <w:spacing w:after="0"/>
            </w:pPr>
          </w:p>
        </w:tc>
      </w:tr>
      <w:tr w:rsidR="00E6735D" w:rsidRPr="00BD3CE6" w14:paraId="060EAB5F"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2E4A6740" w14:textId="77777777" w:rsidR="00E6735D" w:rsidRPr="00771DBC" w:rsidRDefault="00E6735D" w:rsidP="00DC7879">
            <w:pPr>
              <w:spacing w:after="0"/>
            </w:pPr>
            <w:r w:rsidRPr="00771DBC">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7767C7C8"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683313"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F7C3DA4"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C5578F8" w14:textId="77777777" w:rsidR="00E6735D" w:rsidRPr="00BD3CE6" w:rsidRDefault="00E6735D" w:rsidP="00DC7879">
            <w:pPr>
              <w:spacing w:after="0"/>
            </w:pPr>
          </w:p>
        </w:tc>
      </w:tr>
      <w:tr w:rsidR="00E6735D" w:rsidRPr="00BD3CE6" w14:paraId="271C629C"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7BD116DA" w14:textId="77777777" w:rsidR="00E6735D" w:rsidRPr="00771DBC" w:rsidRDefault="00E6735D" w:rsidP="00DC7879">
            <w:pPr>
              <w:spacing w:after="0"/>
            </w:pPr>
            <w:r w:rsidRPr="00771DBC">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1F66A401"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FAE891D"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5CEF3B4"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F6815E3" w14:textId="77777777" w:rsidR="00E6735D" w:rsidRPr="00BD3CE6" w:rsidRDefault="00E6735D" w:rsidP="00DC7879">
            <w:pPr>
              <w:spacing w:after="0"/>
            </w:pPr>
          </w:p>
        </w:tc>
      </w:tr>
      <w:tr w:rsidR="00E6735D" w:rsidRPr="00BD3CE6" w14:paraId="4C8572B5"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06FFB68B" w14:textId="77777777" w:rsidR="00E6735D" w:rsidRPr="00771DBC" w:rsidRDefault="00E6735D" w:rsidP="00DC7879">
            <w:pPr>
              <w:spacing w:after="0"/>
            </w:pPr>
            <w:r w:rsidRPr="00771DBC">
              <w:lastRenderedPageBreak/>
              <w:t xml:space="preserve">C15. The hosting country/city/facility requires certain delegates to be </w:t>
            </w:r>
            <w:r>
              <w:t xml:space="preserve">mandatorily </w:t>
            </w:r>
            <w:r w:rsidRPr="00771DBC">
              <w:t>tested;</w:t>
            </w:r>
          </w:p>
        </w:tc>
        <w:tc>
          <w:tcPr>
            <w:tcW w:w="1559" w:type="dxa"/>
            <w:tcBorders>
              <w:top w:val="single" w:sz="4" w:space="0" w:color="auto"/>
              <w:left w:val="single" w:sz="4" w:space="0" w:color="auto"/>
              <w:bottom w:val="single" w:sz="4" w:space="0" w:color="auto"/>
              <w:right w:val="single" w:sz="4" w:space="0" w:color="auto"/>
            </w:tcBorders>
          </w:tcPr>
          <w:p w14:paraId="1B0AAAFF" w14:textId="77777777" w:rsidR="00E6735D" w:rsidRPr="00BD3CE6" w:rsidRDefault="00E6735D" w:rsidP="00DC7879">
            <w:pPr>
              <w:spacing w:after="0"/>
            </w:pPr>
            <w:r>
              <w:t>Possible privacy issue.</w:t>
            </w:r>
          </w:p>
        </w:tc>
        <w:tc>
          <w:tcPr>
            <w:tcW w:w="1559" w:type="dxa"/>
            <w:tcBorders>
              <w:top w:val="single" w:sz="4" w:space="0" w:color="auto"/>
              <w:left w:val="single" w:sz="4" w:space="0" w:color="auto"/>
              <w:bottom w:val="single" w:sz="4" w:space="0" w:color="auto"/>
              <w:right w:val="single" w:sz="4" w:space="0" w:color="auto"/>
            </w:tcBorders>
          </w:tcPr>
          <w:p w14:paraId="034EAA78"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7BEE690D"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440FF0E" w14:textId="77777777" w:rsidR="00E6735D" w:rsidRPr="00771DBC" w:rsidRDefault="00E6735D" w:rsidP="00193C34"/>
        </w:tc>
      </w:tr>
      <w:tr w:rsidR="00E6735D" w:rsidRPr="00BD3CE6" w14:paraId="76B773CB"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368E738E" w14:textId="77777777" w:rsidR="00E6735D" w:rsidRPr="00771DBC" w:rsidRDefault="00E6735D" w:rsidP="00DC7879">
            <w:pPr>
              <w:spacing w:after="0"/>
            </w:pPr>
            <w:r w:rsidRPr="00771DBC">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11F3D459" w14:textId="77777777" w:rsidR="00E6735D" w:rsidRPr="00BD3CE6" w:rsidRDefault="00E6735D" w:rsidP="00DC7879">
            <w:pPr>
              <w:spacing w:after="0"/>
            </w:pPr>
            <w: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22611EE"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198AA8C3"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7778F762" w14:textId="77777777" w:rsidR="00E6735D" w:rsidRDefault="00E6735D" w:rsidP="00DC7879">
            <w:pPr>
              <w:spacing w:after="0"/>
            </w:pPr>
          </w:p>
        </w:tc>
      </w:tr>
      <w:tr w:rsidR="00E6735D" w:rsidRPr="00BD3CE6" w14:paraId="73975373"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76E22310" w14:textId="77777777" w:rsidR="00E6735D" w:rsidRPr="00771DBC" w:rsidRDefault="00E6735D" w:rsidP="00DC7879">
            <w:pPr>
              <w:spacing w:after="0"/>
            </w:pPr>
            <w:r w:rsidRPr="00771DBC">
              <w:t xml:space="preserve">C17. A delegate, or group of delegates, is denied admission to the country on Covid-19 health grounds (e.g. they fail a mandatory Covid-19 test, or the entry requirements </w:t>
            </w:r>
            <w:proofErr w:type="gramStart"/>
            <w:r w:rsidRPr="00771DBC">
              <w:t>actually applied</w:t>
            </w:r>
            <w:proofErr w:type="gramEnd"/>
            <w:r w:rsidRPr="00771DBC">
              <w:t xml:space="preserve">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5C680171" w14:textId="77777777" w:rsidR="00E6735D" w:rsidRPr="00BD3CE6" w:rsidRDefault="00E6735D" w:rsidP="00DC7879">
            <w:pPr>
              <w:spacing w:after="0"/>
            </w:pPr>
            <w: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D0C23CB"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75C5F11E"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5C00BF3" w14:textId="77777777" w:rsidR="00E6735D" w:rsidRDefault="00E6735D" w:rsidP="00DC7879">
            <w:pPr>
              <w:spacing w:after="0"/>
            </w:pPr>
          </w:p>
        </w:tc>
      </w:tr>
      <w:tr w:rsidR="00E6735D" w:rsidRPr="00BD3CE6" w14:paraId="726297D8"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0F694B61" w14:textId="77777777" w:rsidR="00E6735D" w:rsidRPr="00771DBC" w:rsidRDefault="00E6735D" w:rsidP="00DC7879">
            <w:pPr>
              <w:spacing w:after="0"/>
            </w:pPr>
            <w:r w:rsidRPr="00771DBC">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557D9198"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474763"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28A92A2"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59281962" w14:textId="77777777" w:rsidR="00E6735D" w:rsidRDefault="00E6735D" w:rsidP="00DC7879">
            <w:pPr>
              <w:spacing w:after="0"/>
            </w:pPr>
          </w:p>
        </w:tc>
      </w:tr>
      <w:tr w:rsidR="00E6735D" w:rsidRPr="00BD3CE6" w14:paraId="6F91C635"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4B68321A" w14:textId="77777777" w:rsidR="00E6735D" w:rsidRPr="00771DBC" w:rsidRDefault="00E6735D" w:rsidP="00DC7879">
            <w:pPr>
              <w:spacing w:after="0"/>
            </w:pPr>
            <w:r w:rsidRPr="00771DBC">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7756FA5D" w14:textId="77777777" w:rsidR="00E6735D" w:rsidRPr="00BD3CE6" w:rsidRDefault="00E6735D" w:rsidP="00DC7879">
            <w:pPr>
              <w:spacing w:after="0"/>
            </w:pPr>
            <w: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5ECFC9B4"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6479EB69"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4490000" w14:textId="77777777" w:rsidR="00E6735D" w:rsidRDefault="00E6735D" w:rsidP="00DC7879">
            <w:pPr>
              <w:spacing w:after="0"/>
            </w:pPr>
          </w:p>
        </w:tc>
      </w:tr>
    </w:tbl>
    <w:p w14:paraId="466DC0A9" w14:textId="77777777" w:rsidR="00E6735D" w:rsidRDefault="00E6735D" w:rsidP="00E6735D"/>
    <w:p w14:paraId="7B84F253" w14:textId="3BEC017E" w:rsidR="00E6735D" w:rsidRDefault="00E6735D" w:rsidP="00E6735D">
      <w:pPr>
        <w:pStyle w:val="Heading2"/>
      </w:pPr>
      <w:bookmarkStart w:id="38" w:name="_Toc80688037"/>
      <w:r>
        <w:t xml:space="preserve">7.4 </w:t>
      </w:r>
      <w:r w:rsidR="00193C34">
        <w:tab/>
      </w:r>
      <w:r>
        <w:t>Analysis of potential risks following the meeting</w:t>
      </w:r>
      <w:bookmarkEnd w:id="38"/>
    </w:p>
    <w:p w14:paraId="36515FAD" w14:textId="77777777" w:rsidR="00E6735D" w:rsidRPr="00BD3CE6" w:rsidRDefault="00E6735D" w:rsidP="00E6735D">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6735D" w:rsidRPr="00BD3CE6" w14:paraId="42A1FC0F" w14:textId="77777777" w:rsidTr="00DC7879">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6AD03DB2" w14:textId="77777777" w:rsidR="00E6735D" w:rsidRPr="00BD3CE6" w:rsidRDefault="00E6735D" w:rsidP="00DC7879">
            <w:pPr>
              <w:spacing w:after="0"/>
              <w:rPr>
                <w:b/>
                <w:bCs/>
              </w:rPr>
            </w:pPr>
            <w:r>
              <w:rPr>
                <w:b/>
                <w:bCs/>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51DBCB4D" w14:textId="77777777" w:rsidR="00E6735D" w:rsidRPr="00BD3CE6" w:rsidRDefault="00E6735D" w:rsidP="00DC7879">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781329B4" w14:textId="77777777" w:rsidR="00E6735D" w:rsidRPr="00BD3CE6" w:rsidRDefault="00E6735D" w:rsidP="00DC7879">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233CB57" w14:textId="77777777" w:rsidR="00E6735D" w:rsidRPr="00BD3CE6" w:rsidRDefault="00E6735D" w:rsidP="00DC7879">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680C8046" w14:textId="77777777" w:rsidR="00E6735D" w:rsidRPr="00BD3CE6" w:rsidRDefault="00E6735D" w:rsidP="00DC7879">
            <w:pPr>
              <w:spacing w:after="0"/>
              <w:rPr>
                <w:b/>
                <w:bCs/>
              </w:rPr>
            </w:pPr>
            <w:r>
              <w:rPr>
                <w:b/>
                <w:bCs/>
              </w:rPr>
              <w:t>Recommendation /Mitigation and Responsible Parties</w:t>
            </w:r>
          </w:p>
        </w:tc>
      </w:tr>
      <w:tr w:rsidR="00E6735D" w:rsidRPr="00BD3CE6" w14:paraId="102EA9D3"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5B4FA43D" w14:textId="77777777" w:rsidR="00E6735D" w:rsidRPr="00BD3CE6" w:rsidRDefault="00E6735D" w:rsidP="00DC7879">
            <w:pPr>
              <w:spacing w:after="0"/>
            </w:pPr>
            <w:r w:rsidRPr="00E81A90">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195C9B5E"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0C12B82"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5DAEE335"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194F3EF3" w14:textId="77777777" w:rsidR="00E6735D" w:rsidRPr="00BD3CE6" w:rsidRDefault="00E6735D" w:rsidP="00DC7879">
            <w:pPr>
              <w:spacing w:after="0"/>
            </w:pPr>
          </w:p>
        </w:tc>
      </w:tr>
      <w:tr w:rsidR="00E6735D" w:rsidRPr="00BD3CE6" w14:paraId="7643A29A"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6935CA4F" w14:textId="77777777" w:rsidR="00E6735D" w:rsidRPr="00E81A90" w:rsidRDefault="00E6735D" w:rsidP="00DC7879">
            <w:pPr>
              <w:spacing w:after="0"/>
            </w:pPr>
            <w:r w:rsidRPr="00E81A90">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4F9F1D8D" w14:textId="77777777" w:rsidR="00E6735D" w:rsidRPr="00BD3CE6" w:rsidRDefault="00E6735D" w:rsidP="00DC7879">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63D96CC"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3CECB28"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F54761A" w14:textId="77777777" w:rsidR="00E6735D" w:rsidRPr="00BD3CE6" w:rsidRDefault="00E6735D" w:rsidP="00DC7879">
            <w:pPr>
              <w:spacing w:after="0"/>
            </w:pPr>
          </w:p>
        </w:tc>
      </w:tr>
      <w:tr w:rsidR="00E6735D" w:rsidRPr="00BD3CE6" w14:paraId="348AB695"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1BC1E203" w14:textId="77777777" w:rsidR="00E6735D" w:rsidRPr="00E81A90" w:rsidRDefault="00E6735D" w:rsidP="00DC7879">
            <w:pPr>
              <w:spacing w:after="0"/>
            </w:pPr>
            <w:r w:rsidRPr="00E81A90">
              <w:t xml:space="preserve">D3. The meeting venue reports case(s) of Covid-19 among staff or other guests </w:t>
            </w:r>
            <w:r w:rsidRPr="000A4358">
              <w:t xml:space="preserve">that was likely contracted </w:t>
            </w:r>
            <w:r w:rsidRPr="00E81A90">
              <w:t>at the time of the meeting;</w:t>
            </w:r>
          </w:p>
        </w:tc>
        <w:tc>
          <w:tcPr>
            <w:tcW w:w="1559" w:type="dxa"/>
            <w:tcBorders>
              <w:top w:val="single" w:sz="4" w:space="0" w:color="auto"/>
              <w:left w:val="single" w:sz="4" w:space="0" w:color="auto"/>
              <w:bottom w:val="single" w:sz="4" w:space="0" w:color="auto"/>
              <w:right w:val="single" w:sz="4" w:space="0" w:color="auto"/>
            </w:tcBorders>
          </w:tcPr>
          <w:p w14:paraId="78084E80"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1B8744A"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4C523B62"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09BD0C3A" w14:textId="77777777" w:rsidR="00E6735D" w:rsidRPr="00BD3CE6" w:rsidRDefault="00E6735D" w:rsidP="00DC7879">
            <w:pPr>
              <w:spacing w:after="0"/>
            </w:pPr>
          </w:p>
        </w:tc>
      </w:tr>
      <w:tr w:rsidR="00E6735D" w:rsidRPr="00BD3CE6" w14:paraId="30C5C160"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488B3DBB" w14:textId="77777777" w:rsidR="00E6735D" w:rsidRPr="00E81A90" w:rsidRDefault="00E6735D" w:rsidP="00DC7879">
            <w:pPr>
              <w:spacing w:after="0"/>
            </w:pPr>
            <w:r w:rsidRPr="00E81A90">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20CC1357"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00EB35E"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5F03F0EB"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353E440F" w14:textId="77777777" w:rsidR="00E6735D" w:rsidRPr="00BD3CE6" w:rsidRDefault="00E6735D" w:rsidP="00DC7879">
            <w:pPr>
              <w:spacing w:after="0"/>
            </w:pPr>
          </w:p>
        </w:tc>
      </w:tr>
      <w:tr w:rsidR="00E6735D" w:rsidRPr="00BD3CE6" w14:paraId="44C773B4"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2D98561E" w14:textId="77777777" w:rsidR="00E6735D" w:rsidRPr="00E81A90" w:rsidRDefault="00E6735D" w:rsidP="00DC7879">
            <w:pPr>
              <w:spacing w:after="0"/>
            </w:pPr>
            <w:r w:rsidRPr="00E81A90">
              <w:t>D5. Decisions taken at the meeting are challenged due to factors related to Covid-19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482C995C" w14:textId="77777777" w:rsidR="00E6735D" w:rsidRPr="00BD3CE6" w:rsidRDefault="00E6735D" w:rsidP="00DC7879">
            <w:pPr>
              <w:spacing w:after="0"/>
            </w:pPr>
            <w:r>
              <w:t>Possible anti-trust issue.</w:t>
            </w:r>
          </w:p>
        </w:tc>
        <w:tc>
          <w:tcPr>
            <w:tcW w:w="1559" w:type="dxa"/>
            <w:tcBorders>
              <w:top w:val="single" w:sz="4" w:space="0" w:color="auto"/>
              <w:left w:val="single" w:sz="4" w:space="0" w:color="auto"/>
              <w:bottom w:val="single" w:sz="4" w:space="0" w:color="auto"/>
              <w:right w:val="single" w:sz="4" w:space="0" w:color="auto"/>
            </w:tcBorders>
          </w:tcPr>
          <w:p w14:paraId="72043DCE"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27C3EA72"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2205CC64" w14:textId="77777777" w:rsidR="00E6735D" w:rsidRDefault="00E6735D" w:rsidP="00DC7879">
            <w:pPr>
              <w:spacing w:after="0"/>
            </w:pPr>
          </w:p>
          <w:p w14:paraId="537EDBEA" w14:textId="77777777" w:rsidR="00E6735D" w:rsidRPr="00E81A90" w:rsidRDefault="00E6735D" w:rsidP="00193C34">
            <w:pPr>
              <w:jc w:val="right"/>
            </w:pPr>
          </w:p>
        </w:tc>
      </w:tr>
      <w:tr w:rsidR="00E6735D" w:rsidRPr="00BD3CE6" w14:paraId="1FF2858E" w14:textId="77777777" w:rsidTr="00DC7879">
        <w:trPr>
          <w:cantSplit/>
        </w:trPr>
        <w:tc>
          <w:tcPr>
            <w:tcW w:w="2547" w:type="dxa"/>
            <w:tcBorders>
              <w:top w:val="single" w:sz="4" w:space="0" w:color="auto"/>
              <w:left w:val="single" w:sz="4" w:space="0" w:color="auto"/>
              <w:bottom w:val="single" w:sz="4" w:space="0" w:color="auto"/>
              <w:right w:val="single" w:sz="4" w:space="0" w:color="auto"/>
            </w:tcBorders>
          </w:tcPr>
          <w:p w14:paraId="32AE961C" w14:textId="77777777" w:rsidR="00E6735D" w:rsidRPr="00E81A90" w:rsidRDefault="00E6735D" w:rsidP="00DC7879">
            <w:pPr>
              <w:spacing w:after="0"/>
            </w:pPr>
            <w:r w:rsidRPr="00E81A90">
              <w:lastRenderedPageBreak/>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6EC18237" w14:textId="77777777" w:rsidR="00E6735D" w:rsidRPr="00BD3CE6" w:rsidRDefault="00E6735D" w:rsidP="00DC7879">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0AD7437" w14:textId="77777777" w:rsidR="00E6735D" w:rsidRPr="00BD3CE6" w:rsidRDefault="00E6735D" w:rsidP="00DC7879">
            <w:pPr>
              <w:spacing w:after="0"/>
            </w:pPr>
          </w:p>
        </w:tc>
        <w:tc>
          <w:tcPr>
            <w:tcW w:w="1701" w:type="dxa"/>
            <w:tcBorders>
              <w:top w:val="single" w:sz="4" w:space="0" w:color="auto"/>
              <w:left w:val="single" w:sz="4" w:space="0" w:color="auto"/>
              <w:bottom w:val="single" w:sz="4" w:space="0" w:color="auto"/>
              <w:right w:val="single" w:sz="4" w:space="0" w:color="auto"/>
            </w:tcBorders>
          </w:tcPr>
          <w:p w14:paraId="69501BBF" w14:textId="77777777" w:rsidR="00E6735D" w:rsidRPr="00BD3CE6" w:rsidRDefault="00E6735D" w:rsidP="00DC7879">
            <w:pPr>
              <w:spacing w:after="0"/>
            </w:pPr>
          </w:p>
        </w:tc>
        <w:tc>
          <w:tcPr>
            <w:tcW w:w="2410" w:type="dxa"/>
            <w:tcBorders>
              <w:top w:val="single" w:sz="4" w:space="0" w:color="auto"/>
              <w:left w:val="single" w:sz="4" w:space="0" w:color="auto"/>
              <w:bottom w:val="single" w:sz="4" w:space="0" w:color="auto"/>
              <w:right w:val="single" w:sz="4" w:space="0" w:color="auto"/>
            </w:tcBorders>
          </w:tcPr>
          <w:p w14:paraId="41457050" w14:textId="77777777" w:rsidR="00E6735D" w:rsidRDefault="00E6735D" w:rsidP="00DC7879">
            <w:pPr>
              <w:spacing w:after="0"/>
            </w:pPr>
          </w:p>
        </w:tc>
      </w:tr>
    </w:tbl>
    <w:p w14:paraId="35FA5FEB" w14:textId="77777777" w:rsidR="00E6735D" w:rsidRPr="00CF34E7" w:rsidRDefault="00E6735D" w:rsidP="00E6735D"/>
    <w:p w14:paraId="613E9136" w14:textId="0DF9E147" w:rsidR="00E6735D" w:rsidRDefault="00E6735D" w:rsidP="00E6735D">
      <w:pPr>
        <w:pStyle w:val="Heading1"/>
      </w:pPr>
      <w:bookmarkStart w:id="39" w:name="_Toc80688038"/>
      <w:r>
        <w:t>8</w:t>
      </w:r>
      <w:r>
        <w:tab/>
        <w:t>Overall Conclusions</w:t>
      </w:r>
      <w:bookmarkEnd w:id="39"/>
    </w:p>
    <w:p w14:paraId="3855B276" w14:textId="77777777" w:rsidR="00E6735D" w:rsidRPr="00682026" w:rsidRDefault="00E6735D" w:rsidP="00E6735D"/>
    <w:p w14:paraId="4AAC3DA5" w14:textId="6F109894" w:rsidR="00E6735D" w:rsidRDefault="00E6735D" w:rsidP="00E6735D">
      <w:pPr>
        <w:pStyle w:val="Heading1"/>
      </w:pPr>
      <w:bookmarkStart w:id="40" w:name="_Toc80688039"/>
      <w:r>
        <w:t>9</w:t>
      </w:r>
      <w:r>
        <w:tab/>
        <w:t>Recommendations</w:t>
      </w:r>
      <w:bookmarkEnd w:id="40"/>
    </w:p>
    <w:p w14:paraId="4CC5C88B" w14:textId="3760F82E" w:rsidR="00E6735D" w:rsidRDefault="00E6735D" w:rsidP="00E6735D">
      <w:pPr>
        <w:pStyle w:val="Heading2"/>
      </w:pPr>
      <w:bookmarkStart w:id="41" w:name="_Toc80688040"/>
      <w:r>
        <w:t>9.1</w:t>
      </w:r>
      <w:r>
        <w:tab/>
        <w:t>Recommendations to TSG and WG leadership</w:t>
      </w:r>
      <w:bookmarkEnd w:id="41"/>
    </w:p>
    <w:p w14:paraId="5AAB6206" w14:textId="40BCFCA2" w:rsidR="00E6735D" w:rsidRDefault="00E6735D" w:rsidP="00E6735D">
      <w:pPr>
        <w:pStyle w:val="Heading2"/>
      </w:pPr>
      <w:bookmarkStart w:id="42" w:name="_Toc80688041"/>
      <w:r>
        <w:t>9.2</w:t>
      </w:r>
      <w:r>
        <w:tab/>
        <w:t>Recommendations to the meeting hosting organizations</w:t>
      </w:r>
      <w:bookmarkEnd w:id="42"/>
    </w:p>
    <w:p w14:paraId="7BDC5EBC" w14:textId="67E68EF2" w:rsidR="00E6735D" w:rsidRDefault="00E6735D" w:rsidP="00E6735D">
      <w:pPr>
        <w:pStyle w:val="Heading2"/>
      </w:pPr>
      <w:bookmarkStart w:id="43" w:name="_Toc80688042"/>
      <w:r>
        <w:t>9.3</w:t>
      </w:r>
      <w:r>
        <w:tab/>
        <w:t>Recommendations to the Organizational Partners</w:t>
      </w:r>
      <w:bookmarkEnd w:id="43"/>
    </w:p>
    <w:p w14:paraId="502B5B57" w14:textId="1DF34C7E" w:rsidR="00E6735D" w:rsidRDefault="00E6735D" w:rsidP="00E6735D">
      <w:pPr>
        <w:pStyle w:val="Heading2"/>
      </w:pPr>
      <w:bookmarkStart w:id="44" w:name="_Toc80688043"/>
      <w:r>
        <w:t>9.4</w:t>
      </w:r>
      <w:r>
        <w:tab/>
        <w:t>Recommendations to the Member Companies</w:t>
      </w:r>
      <w:bookmarkEnd w:id="44"/>
    </w:p>
    <w:p w14:paraId="2A5BFAFD" w14:textId="69F88563" w:rsidR="00E6735D" w:rsidRPr="00840615" w:rsidRDefault="00E6735D" w:rsidP="00E6735D">
      <w:pPr>
        <w:pStyle w:val="Heading2"/>
      </w:pPr>
      <w:bookmarkStart w:id="45" w:name="_Toc80688044"/>
      <w:r>
        <w:t>9.5</w:t>
      </w:r>
      <w:r>
        <w:tab/>
        <w:t>Recommendations to the Individual Delegate</w:t>
      </w:r>
      <w:bookmarkEnd w:id="45"/>
    </w:p>
    <w:p w14:paraId="25B88258" w14:textId="77777777" w:rsidR="00E6735D" w:rsidRPr="00CF34E7" w:rsidRDefault="00E6735D" w:rsidP="00E6735D"/>
    <w:p w14:paraId="326D39EB" w14:textId="77777777" w:rsidR="00E6735D" w:rsidRDefault="00E6735D" w:rsidP="00E6735D">
      <w:pPr>
        <w:pStyle w:val="Heading8"/>
      </w:pPr>
      <w:bookmarkStart w:id="46" w:name="_Toc80688045"/>
      <w:r>
        <w:t>Annex A (informative) – mode of operation for the study</w:t>
      </w:r>
      <w:bookmarkEnd w:id="46"/>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proofErr w:type="spellStart"/>
      <w:r>
        <w:t>Date&amp;Time</w:t>
      </w:r>
      <w:proofErr w:type="spellEnd"/>
      <w:r>
        <w:t xml:space="preserv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lastRenderedPageBreak/>
        <w:t>PCG#47/</w:t>
      </w:r>
      <w:r>
        <w:t xml:space="preserve">OP#46 is held 19-20/October. </w:t>
      </w:r>
    </w:p>
    <w:p w14:paraId="4BD64784" w14:textId="02D75F2C" w:rsidR="00E6735D" w:rsidRDefault="00E6735D" w:rsidP="00E6735D">
      <w:pPr>
        <w:pStyle w:val="Heading1"/>
      </w:pPr>
    </w:p>
    <w:p w14:paraId="7AE8FE9F" w14:textId="7AD16F7C" w:rsidR="00976359" w:rsidRPr="00976359" w:rsidRDefault="005E308C" w:rsidP="005E308C">
      <w:r>
        <w:t xml:space="preserve"> </w:t>
      </w:r>
    </w:p>
    <w:p w14:paraId="73F1B489" w14:textId="333AD8D2" w:rsidR="00080512" w:rsidRPr="004D3578" w:rsidRDefault="007E4FD0" w:rsidP="00442F79">
      <w:pPr>
        <w:pStyle w:val="Heading8"/>
      </w:pPr>
      <w:bookmarkStart w:id="47" w:name="_Toc80688046"/>
      <w:r>
        <w:t xml:space="preserve">Annex </w:t>
      </w:r>
      <w:r w:rsidR="00976359">
        <w:t>B</w:t>
      </w:r>
      <w:r w:rsidR="00080512" w:rsidRPr="004D3578">
        <w:t xml:space="preserve"> (informative):</w:t>
      </w:r>
      <w:r w:rsidR="00080512" w:rsidRPr="004D3578">
        <w:br/>
        <w:t>Change history</w:t>
      </w:r>
      <w:bookmarkEnd w:id="47"/>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48" w:name="historyclause"/>
            <w:bookmarkEnd w:id="48"/>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bookmarkStart w:id="49" w:name="_GoBack"/>
            <w:bookmarkEnd w:id="49"/>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77777777" w:rsidR="000748F3" w:rsidRDefault="000748F3" w:rsidP="00442F79">
            <w:pPr>
              <w:pStyle w:val="TAC"/>
              <w:rPr>
                <w:sz w:val="16"/>
                <w:szCs w:val="16"/>
              </w:rPr>
            </w:pPr>
          </w:p>
        </w:tc>
        <w:tc>
          <w:tcPr>
            <w:tcW w:w="1080" w:type="dxa"/>
            <w:shd w:val="solid" w:color="FFFFFF" w:fill="auto"/>
          </w:tcPr>
          <w:p w14:paraId="47F2569C" w14:textId="77777777" w:rsidR="000748F3" w:rsidRPr="006B0D02" w:rsidRDefault="000748F3" w:rsidP="00442F79">
            <w:pPr>
              <w:pStyle w:val="TAC"/>
              <w:rPr>
                <w:sz w:val="16"/>
                <w:szCs w:val="16"/>
              </w:rPr>
            </w:pPr>
          </w:p>
        </w:tc>
        <w:tc>
          <w:tcPr>
            <w:tcW w:w="5580" w:type="dxa"/>
            <w:shd w:val="solid" w:color="FFFFFF" w:fill="auto"/>
          </w:tcPr>
          <w:p w14:paraId="36F17BE2" w14:textId="77777777" w:rsidR="000748F3" w:rsidRDefault="000748F3" w:rsidP="00442F79">
            <w:pPr>
              <w:pStyle w:val="TAL"/>
              <w:rPr>
                <w:sz w:val="16"/>
                <w:szCs w:val="16"/>
              </w:rPr>
            </w:pPr>
          </w:p>
        </w:tc>
        <w:tc>
          <w:tcPr>
            <w:tcW w:w="900" w:type="dxa"/>
            <w:shd w:val="solid" w:color="FFFFFF" w:fill="auto"/>
          </w:tcPr>
          <w:p w14:paraId="692A6571" w14:textId="77777777" w:rsidR="000748F3" w:rsidRDefault="000748F3" w:rsidP="00442F79">
            <w:pPr>
              <w:pStyle w:val="TAC"/>
              <w:rPr>
                <w:sz w:val="16"/>
                <w:szCs w:val="16"/>
              </w:rPr>
            </w:pPr>
          </w:p>
        </w:tc>
      </w:tr>
      <w:tr w:rsidR="000748F3" w:rsidRPr="006B0D02" w14:paraId="2215014D" w14:textId="77777777" w:rsidTr="00C11187">
        <w:tc>
          <w:tcPr>
            <w:tcW w:w="990" w:type="dxa"/>
            <w:shd w:val="solid" w:color="FFFFFF" w:fill="auto"/>
          </w:tcPr>
          <w:p w14:paraId="4E30E2D7" w14:textId="77777777" w:rsidR="000748F3" w:rsidRDefault="000748F3" w:rsidP="00442F79">
            <w:pPr>
              <w:pStyle w:val="TAC"/>
              <w:rPr>
                <w:sz w:val="16"/>
                <w:szCs w:val="16"/>
              </w:rPr>
            </w:pPr>
          </w:p>
        </w:tc>
        <w:tc>
          <w:tcPr>
            <w:tcW w:w="1080" w:type="dxa"/>
            <w:shd w:val="solid" w:color="FFFFFF" w:fill="auto"/>
          </w:tcPr>
          <w:p w14:paraId="447B3B74" w14:textId="77777777" w:rsidR="000748F3" w:rsidRPr="006B0D02" w:rsidRDefault="000748F3" w:rsidP="00442F79">
            <w:pPr>
              <w:pStyle w:val="TAC"/>
              <w:rPr>
                <w:sz w:val="16"/>
                <w:szCs w:val="16"/>
              </w:rPr>
            </w:pPr>
          </w:p>
        </w:tc>
        <w:tc>
          <w:tcPr>
            <w:tcW w:w="5580" w:type="dxa"/>
            <w:shd w:val="solid" w:color="FFFFFF" w:fill="auto"/>
          </w:tcPr>
          <w:p w14:paraId="46A4B9D1" w14:textId="77777777" w:rsidR="000748F3" w:rsidRDefault="000748F3" w:rsidP="00442F79">
            <w:pPr>
              <w:pStyle w:val="TAL"/>
              <w:rPr>
                <w:sz w:val="16"/>
                <w:szCs w:val="16"/>
              </w:rPr>
            </w:pPr>
          </w:p>
        </w:tc>
        <w:tc>
          <w:tcPr>
            <w:tcW w:w="900" w:type="dxa"/>
            <w:shd w:val="solid" w:color="FFFFFF" w:fill="auto"/>
          </w:tcPr>
          <w:p w14:paraId="38795740" w14:textId="77777777" w:rsidR="000748F3" w:rsidRDefault="000748F3"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CD758" w14:textId="77777777" w:rsidR="003B71FA" w:rsidRDefault="003B71FA">
      <w:r>
        <w:separator/>
      </w:r>
    </w:p>
  </w:endnote>
  <w:endnote w:type="continuationSeparator" w:id="0">
    <w:p w14:paraId="53C6A027" w14:textId="77777777" w:rsidR="003B71FA" w:rsidRDefault="003B7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3796D" w14:textId="77777777" w:rsidR="00981A69" w:rsidRDefault="00981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B2585" w14:textId="77777777" w:rsidR="00981A69" w:rsidRDefault="00981A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84D2D" w14:textId="77777777" w:rsidR="00981A69" w:rsidRDefault="00981A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664D" w14:textId="77777777" w:rsidR="003036FF" w:rsidRDefault="0030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A6415" w14:textId="77777777" w:rsidR="003B71FA" w:rsidRDefault="003B71FA">
      <w:r>
        <w:separator/>
      </w:r>
    </w:p>
  </w:footnote>
  <w:footnote w:type="continuationSeparator" w:id="0">
    <w:p w14:paraId="3D20CF05" w14:textId="77777777" w:rsidR="003B71FA" w:rsidRDefault="003B71FA">
      <w:r>
        <w:continuationSeparator/>
      </w:r>
    </w:p>
  </w:footnote>
  <w:footnote w:id="1">
    <w:p w14:paraId="0C8AEA00" w14:textId="77777777" w:rsidR="00E6735D" w:rsidRDefault="00E6735D" w:rsidP="00E6735D">
      <w:pPr>
        <w:pStyle w:val="FootnoteText"/>
        <w:rPr>
          <w:rFonts w:cs="Calibri"/>
          <w:color w:val="000000" w:themeColor="text1"/>
        </w:rPr>
      </w:pPr>
      <w:r>
        <w:rPr>
          <w:rStyle w:val="FootnoteReference"/>
          <w:rFonts w:ascii="Times New Roman" w:hAnsi="Times New Roman"/>
          <w:color w:val="000000" w:themeColor="text1"/>
        </w:rPr>
        <w:footnoteRef/>
      </w:r>
      <w:r>
        <w:rPr>
          <w:rFonts w:ascii="Times New Roman" w:hAnsi="Times New Roman"/>
          <w:color w:val="000000" w:themeColor="text1"/>
        </w:rPr>
        <w:t xml:space="preserve"> </w:t>
      </w:r>
      <w:r>
        <w:rPr>
          <w:rFonts w:cs="Calibri"/>
          <w:color w:val="000000" w:themeColor="text1"/>
        </w:rPr>
        <w:t>In the US, the Sherman Act, for example</w:t>
      </w:r>
      <w:r w:rsidRPr="00FE0DDF">
        <w:rPr>
          <w:rFonts w:cs="Calibri"/>
          <w:color w:val="000000" w:themeColor="text1"/>
        </w:rPr>
        <w:t xml:space="preserve">, </w:t>
      </w:r>
      <w:r w:rsidRPr="00FE0DDF">
        <w:rPr>
          <w:rFonts w:cs="Calibri"/>
          <w:color w:val="000000" w:themeColor="text1"/>
          <w:shd w:val="clear" w:color="auto" w:fill="F8F9F4"/>
        </w:rPr>
        <w:t>prohibits contracts, combinations, and conspiracies that unreasonably restrain interstate and foreign trade.</w:t>
      </w:r>
      <w:r>
        <w:rPr>
          <w:rFonts w:cs="Calibri"/>
          <w:color w:val="000000" w:themeColor="text1"/>
          <w:shd w:val="clear" w:color="auto" w:fill="F8F9F4"/>
        </w:rPr>
        <w:t> </w:t>
      </w:r>
    </w:p>
  </w:footnote>
  <w:footnote w:id="2">
    <w:p w14:paraId="483FB2EE" w14:textId="77777777" w:rsidR="00E6735D" w:rsidRDefault="00E6735D" w:rsidP="00E6735D">
      <w:pPr>
        <w:pStyle w:val="FootnoteText"/>
        <w:rPr>
          <w:rFonts w:cs="Calibri"/>
          <w:color w:val="000000" w:themeColor="text1"/>
        </w:rPr>
      </w:pPr>
      <w:r>
        <w:rPr>
          <w:rStyle w:val="FootnoteReference"/>
          <w:rFonts w:cs="Calibri"/>
          <w:color w:val="000000" w:themeColor="text1"/>
        </w:rPr>
        <w:footnoteRef/>
      </w:r>
      <w:r>
        <w:rPr>
          <w:rFonts w:cs="Calibri"/>
          <w:color w:val="000000" w:themeColor="text1"/>
        </w:rPr>
        <w:t xml:space="preserve"> In the US, typically, to prove </w:t>
      </w:r>
      <w:r>
        <w:rPr>
          <w:rFonts w:cs="Calibri"/>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E6735D" w:rsidRDefault="00E6735D" w:rsidP="00E6735D">
      <w:pPr>
        <w:pStyle w:val="FootnoteText"/>
        <w:rPr>
          <w:rFonts w:ascii="Times New Roman" w:hAnsi="Times New Roman"/>
        </w:rPr>
      </w:pPr>
      <w:r>
        <w:rPr>
          <w:rStyle w:val="FootnoteReference"/>
          <w:rFonts w:cs="Calibri"/>
          <w:color w:val="000000" w:themeColor="text1"/>
        </w:rPr>
        <w:footnoteRef/>
      </w:r>
      <w:r>
        <w:rPr>
          <w:rFonts w:cs="Calibri"/>
          <w:color w:val="000000" w:themeColor="text1"/>
        </w:rPr>
        <w:t xml:space="preserve"> In the US, the </w:t>
      </w:r>
      <w:r w:rsidRPr="008F086E">
        <w:rPr>
          <w:rFonts w:cs="Calibri"/>
          <w:color w:val="000000" w:themeColor="text1"/>
        </w:rPr>
        <w:t>O</w:t>
      </w:r>
      <w:r w:rsidRPr="00C3249B">
        <w:rPr>
          <w:rStyle w:val="Strong"/>
          <w:rFonts w:cs="Calibri"/>
          <w:b w:val="0"/>
          <w:bCs w:val="0"/>
          <w:color w:val="000000" w:themeColor="text1"/>
          <w:shd w:val="clear" w:color="auto" w:fill="FFFFFF"/>
        </w:rPr>
        <w:t>ccupational Safety and Health Act of 1970</w:t>
      </w:r>
      <w:r w:rsidRPr="008F086E">
        <w:rPr>
          <w:rFonts w:cs="Calibri"/>
          <w:color w:val="000000" w:themeColor="text1"/>
          <w:shd w:val="clear" w:color="auto" w:fill="FFFFFF"/>
        </w:rPr>
        <w:t xml:space="preserve"> imposes</w:t>
      </w:r>
      <w:r>
        <w:rPr>
          <w:rFonts w:cs="Calibri"/>
          <w:color w:val="000000" w:themeColor="text1"/>
          <w:shd w:val="clear" w:color="auto" w:fill="FFFFFF"/>
        </w:rPr>
        <w:t xml:space="preserve">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E6735D" w:rsidRDefault="00E6735D" w:rsidP="00E6735D">
      <w:pPr>
        <w:pStyle w:val="FootnoteText"/>
        <w:rPr>
          <w:rFonts w:cs="Calibri"/>
          <w:color w:val="000000" w:themeColor="text1"/>
        </w:rPr>
      </w:pPr>
      <w:r>
        <w:rPr>
          <w:rStyle w:val="FootnoteReference"/>
          <w:rFonts w:cs="Calibri"/>
          <w:color w:val="000000" w:themeColor="text1"/>
        </w:rPr>
        <w:t>T</w:t>
      </w:r>
      <w:r>
        <w:rPr>
          <w:rFonts w:cs="Calibri"/>
          <w:color w:val="000000" w:themeColor="text1"/>
        </w:rPr>
        <w:t>Under the CCPA, p</w:t>
      </w:r>
      <w:r>
        <w:rPr>
          <w:rFonts w:cs="Calibri"/>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3254" w14:textId="77777777" w:rsidR="00981A69" w:rsidRDefault="00981A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C905" w14:textId="77777777" w:rsidR="00981A69" w:rsidRDefault="00981A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E165" w14:textId="77777777" w:rsidR="00981A69" w:rsidRDefault="00981A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036FF" w:rsidRDefault="0030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5"/>
  </w:num>
  <w:num w:numId="6">
    <w:abstractNumId w:val="18"/>
  </w:num>
  <w:num w:numId="7">
    <w:abstractNumId w:val="16"/>
  </w:num>
  <w:num w:numId="8">
    <w:abstractNumId w:val="3"/>
  </w:num>
  <w:num w:numId="9">
    <w:abstractNumId w:val="28"/>
  </w:num>
  <w:num w:numId="10">
    <w:abstractNumId w:val="6"/>
  </w:num>
  <w:num w:numId="11">
    <w:abstractNumId w:val="20"/>
  </w:num>
  <w:num w:numId="12">
    <w:abstractNumId w:val="11"/>
  </w:num>
  <w:num w:numId="13">
    <w:abstractNumId w:val="4"/>
  </w:num>
  <w:num w:numId="14">
    <w:abstractNumId w:val="26"/>
  </w:num>
  <w:num w:numId="15">
    <w:abstractNumId w:val="12"/>
  </w:num>
  <w:num w:numId="16">
    <w:abstractNumId w:val="9"/>
  </w:num>
  <w:num w:numId="17">
    <w:abstractNumId w:val="24"/>
  </w:num>
  <w:num w:numId="18">
    <w:abstractNumId w:val="14"/>
  </w:num>
  <w:num w:numId="19">
    <w:abstractNumId w:val="7"/>
  </w:num>
  <w:num w:numId="20">
    <w:abstractNumId w:val="15"/>
  </w:num>
  <w:num w:numId="21">
    <w:abstractNumId w:val="19"/>
  </w:num>
  <w:num w:numId="22">
    <w:abstractNumId w:val="17"/>
  </w:num>
  <w:num w:numId="23">
    <w:abstractNumId w:val="27"/>
  </w:num>
  <w:num w:numId="24">
    <w:abstractNumId w:val="8"/>
  </w:num>
  <w:num w:numId="25">
    <w:abstractNumId w:val="13"/>
  </w:num>
  <w:num w:numId="26">
    <w:abstractNumId w:val="23"/>
  </w:num>
  <w:num w:numId="27">
    <w:abstractNumId w:val="5"/>
  </w:num>
  <w:num w:numId="28">
    <w:abstractNumId w:val="2"/>
  </w:num>
  <w:num w:numId="29">
    <w:abstractNumId w:val="10"/>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82A"/>
    <w:rsid w:val="00051834"/>
    <w:rsid w:val="00054A22"/>
    <w:rsid w:val="00056BB2"/>
    <w:rsid w:val="00062023"/>
    <w:rsid w:val="000655A6"/>
    <w:rsid w:val="000748F3"/>
    <w:rsid w:val="00080512"/>
    <w:rsid w:val="000946AB"/>
    <w:rsid w:val="000C47C3"/>
    <w:rsid w:val="000D58AB"/>
    <w:rsid w:val="00112199"/>
    <w:rsid w:val="00133525"/>
    <w:rsid w:val="00193C34"/>
    <w:rsid w:val="001A4C42"/>
    <w:rsid w:val="001A7420"/>
    <w:rsid w:val="001B6637"/>
    <w:rsid w:val="001C21C3"/>
    <w:rsid w:val="001D02C2"/>
    <w:rsid w:val="001F0C1D"/>
    <w:rsid w:val="001F1132"/>
    <w:rsid w:val="001F168B"/>
    <w:rsid w:val="002347A2"/>
    <w:rsid w:val="002675F0"/>
    <w:rsid w:val="00286E1F"/>
    <w:rsid w:val="002B6339"/>
    <w:rsid w:val="002D1277"/>
    <w:rsid w:val="002E00EE"/>
    <w:rsid w:val="003036FF"/>
    <w:rsid w:val="00314D35"/>
    <w:rsid w:val="003172DC"/>
    <w:rsid w:val="00321913"/>
    <w:rsid w:val="003445D6"/>
    <w:rsid w:val="0035462D"/>
    <w:rsid w:val="003765B8"/>
    <w:rsid w:val="003B71FA"/>
    <w:rsid w:val="003C3971"/>
    <w:rsid w:val="003F0504"/>
    <w:rsid w:val="003F1C14"/>
    <w:rsid w:val="00423334"/>
    <w:rsid w:val="004345EC"/>
    <w:rsid w:val="00442F79"/>
    <w:rsid w:val="00465515"/>
    <w:rsid w:val="00472E54"/>
    <w:rsid w:val="00487015"/>
    <w:rsid w:val="004C3155"/>
    <w:rsid w:val="004D3578"/>
    <w:rsid w:val="004E213A"/>
    <w:rsid w:val="004F0988"/>
    <w:rsid w:val="004F3340"/>
    <w:rsid w:val="0053388B"/>
    <w:rsid w:val="00535773"/>
    <w:rsid w:val="00543E6C"/>
    <w:rsid w:val="00565087"/>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4D67"/>
    <w:rsid w:val="008768CA"/>
    <w:rsid w:val="008B0B3E"/>
    <w:rsid w:val="008B7538"/>
    <w:rsid w:val="008C384C"/>
    <w:rsid w:val="008C3F8E"/>
    <w:rsid w:val="0090271F"/>
    <w:rsid w:val="00902E23"/>
    <w:rsid w:val="009114D7"/>
    <w:rsid w:val="0091348E"/>
    <w:rsid w:val="00916B06"/>
    <w:rsid w:val="00917CCB"/>
    <w:rsid w:val="00942EC2"/>
    <w:rsid w:val="00975C42"/>
    <w:rsid w:val="00976359"/>
    <w:rsid w:val="00981A69"/>
    <w:rsid w:val="009F37B7"/>
    <w:rsid w:val="00A10F02"/>
    <w:rsid w:val="00A164B4"/>
    <w:rsid w:val="00A24C88"/>
    <w:rsid w:val="00A26956"/>
    <w:rsid w:val="00A27486"/>
    <w:rsid w:val="00A53724"/>
    <w:rsid w:val="00A56066"/>
    <w:rsid w:val="00A70147"/>
    <w:rsid w:val="00A73129"/>
    <w:rsid w:val="00A82346"/>
    <w:rsid w:val="00A84248"/>
    <w:rsid w:val="00A92BA1"/>
    <w:rsid w:val="00AC6BC6"/>
    <w:rsid w:val="00AD71D0"/>
    <w:rsid w:val="00AE65E2"/>
    <w:rsid w:val="00B15449"/>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72833"/>
    <w:rsid w:val="00C80F1D"/>
    <w:rsid w:val="00C93F40"/>
    <w:rsid w:val="00CA3D0C"/>
    <w:rsid w:val="00CF007A"/>
    <w:rsid w:val="00CF34E7"/>
    <w:rsid w:val="00D1033C"/>
    <w:rsid w:val="00D21F97"/>
    <w:rsid w:val="00D57972"/>
    <w:rsid w:val="00D675A9"/>
    <w:rsid w:val="00D738D6"/>
    <w:rsid w:val="00D755EB"/>
    <w:rsid w:val="00D76048"/>
    <w:rsid w:val="00D87E00"/>
    <w:rsid w:val="00D9134D"/>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9008D"/>
    <w:rsid w:val="00FA1266"/>
    <w:rsid w:val="00FB013D"/>
    <w:rsid w:val="00FB36E8"/>
    <w:rsid w:val="00FC1192"/>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6636</Words>
  <Characters>37827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4</cp:revision>
  <cp:lastPrinted>2019-02-25T14:05:00Z</cp:lastPrinted>
  <dcterms:created xsi:type="dcterms:W3CDTF">2021-08-24T06:43:00Z</dcterms:created>
  <dcterms:modified xsi:type="dcterms:W3CDTF">2021-08-24T07:03:00Z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