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64F31">
            <w:pPr>
              <w:pStyle w:val="ZA"/>
              <w:framePr w:w="0" w:hRule="auto" w:wrap="auto" w:vAnchor="margin" w:hAnchor="text" w:yAlign="inline"/>
            </w:pPr>
            <w:bookmarkStart w:id="0" w:name="page1"/>
            <w:bookmarkStart w:id="1" w:name="_GoBack"/>
            <w:r w:rsidRPr="00442F79">
              <w:rPr>
                <w:sz w:val="64"/>
              </w:rPr>
              <w:t xml:space="preserve">3GPP </w:t>
            </w:r>
            <w:r w:rsidR="007F75AA">
              <w:rPr>
                <w:sz w:val="64"/>
              </w:rPr>
              <w:t xml:space="preserve">Report </w:t>
            </w:r>
            <w:r w:rsidRPr="00442F79">
              <w:t>V</w:t>
            </w:r>
            <w:r w:rsidR="007F75AA">
              <w:t>1</w:t>
            </w:r>
            <w:r w:rsidR="007A3819" w:rsidRPr="00442F79">
              <w:t>.</w:t>
            </w:r>
            <w:r w:rsidR="00662B13">
              <w:t>4</w:t>
            </w:r>
            <w:r w:rsidR="007A3819" w:rsidRPr="00442F79">
              <w:t xml:space="preserve">.0 </w:t>
            </w:r>
            <w:r w:rsidRPr="00442F79">
              <w:rPr>
                <w:sz w:val="32"/>
              </w:rPr>
              <w:t>(</w:t>
            </w:r>
            <w:bookmarkStart w:id="2" w:name="issueDate"/>
            <w:r w:rsidR="007A3819" w:rsidRPr="00442F79">
              <w:rPr>
                <w:sz w:val="32"/>
              </w:rPr>
              <w:t>2019</w:t>
            </w:r>
            <w:r w:rsidRPr="00442F79">
              <w:rPr>
                <w:sz w:val="32"/>
              </w:rPr>
              <w:t>-</w:t>
            </w:r>
            <w:bookmarkEnd w:id="2"/>
            <w:r w:rsidR="005F1EE3">
              <w:rPr>
                <w:sz w:val="32"/>
              </w:rPr>
              <w:t>1</w:t>
            </w:r>
            <w:r w:rsidR="00297EA0">
              <w:rPr>
                <w:sz w:val="32"/>
              </w:rPr>
              <w:t>1</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lastRenderedPageBreak/>
        <w:t>Contents</w:t>
      </w:r>
    </w:p>
    <w:p w:rsidR="008870A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70A5">
        <w:t>1</w:t>
      </w:r>
      <w:r w:rsidR="008870A5">
        <w:rPr>
          <w:rFonts w:asciiTheme="minorHAnsi" w:eastAsiaTheme="minorEastAsia" w:hAnsiTheme="minorHAnsi" w:cstheme="minorBidi"/>
          <w:szCs w:val="22"/>
          <w:lang w:val="en-US"/>
        </w:rPr>
        <w:tab/>
      </w:r>
      <w:r w:rsidR="008870A5">
        <w:t>Scope</w:t>
      </w:r>
      <w:r w:rsidR="008870A5">
        <w:tab/>
      </w:r>
      <w:r w:rsidR="008870A5">
        <w:fldChar w:fldCharType="begin"/>
      </w:r>
      <w:r w:rsidR="008870A5">
        <w:instrText xml:space="preserve"> PAGEREF _Toc25836030 \h </w:instrText>
      </w:r>
      <w:r w:rsidR="008870A5">
        <w:fldChar w:fldCharType="separate"/>
      </w:r>
      <w:r w:rsidR="008870A5">
        <w:t>6</w:t>
      </w:r>
      <w:r w:rsidR="008870A5">
        <w:fldChar w:fldCharType="end"/>
      </w:r>
    </w:p>
    <w:p w:rsidR="008870A5" w:rsidRDefault="008870A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_Toc25836031 \h </w:instrText>
      </w:r>
      <w:r>
        <w:fldChar w:fldCharType="separate"/>
      </w:r>
      <w:r>
        <w:t>6</w:t>
      </w:r>
      <w:r>
        <w:fldChar w:fldCharType="end"/>
      </w:r>
    </w:p>
    <w:p w:rsidR="008870A5" w:rsidRDefault="008870A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_Toc25836032 \h </w:instrText>
      </w:r>
      <w:r>
        <w:fldChar w:fldCharType="separate"/>
      </w:r>
      <w:r>
        <w:t>6</w:t>
      </w:r>
      <w:r>
        <w:fldChar w:fldCharType="end"/>
      </w:r>
    </w:p>
    <w:p w:rsidR="008870A5" w:rsidRDefault="008870A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_Toc25836033 \h </w:instrText>
      </w:r>
      <w:r>
        <w:fldChar w:fldCharType="separate"/>
      </w:r>
      <w:r>
        <w:t>6</w:t>
      </w:r>
      <w:r>
        <w:fldChar w:fldCharType="end"/>
      </w:r>
    </w:p>
    <w:p w:rsidR="008870A5" w:rsidRDefault="008870A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_Toc25836034 \h </w:instrText>
      </w:r>
      <w:r>
        <w:fldChar w:fldCharType="separate"/>
      </w:r>
      <w:r>
        <w:t>6</w:t>
      </w:r>
      <w:r>
        <w:fldChar w:fldCharType="end"/>
      </w:r>
    </w:p>
    <w:p w:rsidR="008870A5" w:rsidRDefault="008870A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_Toc25836035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_Toc25836036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_Toc25836037 \h </w:instrText>
      </w:r>
      <w:r>
        <w:fldChar w:fldCharType="separate"/>
      </w:r>
      <w:r>
        <w:t>7</w:t>
      </w:r>
      <w:r>
        <w:fldChar w:fldCharType="end"/>
      </w:r>
    </w:p>
    <w:p w:rsidR="008870A5" w:rsidRDefault="008870A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_Toc25836038 \h </w:instrText>
      </w:r>
      <w:r>
        <w:fldChar w:fldCharType="separate"/>
      </w:r>
      <w:r>
        <w:t>7</w:t>
      </w:r>
      <w:r>
        <w:fldChar w:fldCharType="end"/>
      </w:r>
    </w:p>
    <w:p w:rsidR="008870A5" w:rsidRDefault="008870A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_Toc25836039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_Toc25836040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_Toc25836041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_Toc25836042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_Toc25836043 \h </w:instrText>
      </w:r>
      <w:r>
        <w:fldChar w:fldCharType="separate"/>
      </w:r>
      <w:r>
        <w:t>8</w:t>
      </w:r>
      <w:r>
        <w:fldChar w:fldCharType="end"/>
      </w:r>
    </w:p>
    <w:p w:rsidR="008870A5" w:rsidRDefault="008870A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_Toc25836044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_Toc25836045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_Toc25836046 \h </w:instrText>
      </w:r>
      <w:r>
        <w:fldChar w:fldCharType="separate"/>
      </w:r>
      <w:r>
        <w:t>9</w:t>
      </w:r>
      <w:r>
        <w:fldChar w:fldCharType="end"/>
      </w:r>
    </w:p>
    <w:p w:rsidR="008870A5" w:rsidRDefault="008870A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_Toc25836047 \h </w:instrText>
      </w:r>
      <w:r>
        <w:fldChar w:fldCharType="separate"/>
      </w:r>
      <w:r>
        <w:t>9</w:t>
      </w:r>
      <w:r>
        <w:fldChar w:fldCharType="end"/>
      </w:r>
    </w:p>
    <w:p w:rsidR="008870A5" w:rsidRDefault="008870A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_Toc25836048 \h </w:instrText>
      </w:r>
      <w:r>
        <w:fldChar w:fldCharType="separate"/>
      </w:r>
      <w:r>
        <w:t>9</w:t>
      </w:r>
      <w:r>
        <w:fldChar w:fldCharType="end"/>
      </w:r>
    </w:p>
    <w:p w:rsidR="008870A5" w:rsidRDefault="008870A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City</w:t>
      </w:r>
      <w:r>
        <w:tab/>
      </w:r>
      <w:r>
        <w:fldChar w:fldCharType="begin"/>
      </w:r>
      <w:r>
        <w:instrText xml:space="preserve"> PAGEREF _Toc25836049 \h </w:instrText>
      </w:r>
      <w:r>
        <w:fldChar w:fldCharType="separate"/>
      </w:r>
      <w:r>
        <w:t>9</w:t>
      </w:r>
      <w:r>
        <w:fldChar w:fldCharType="end"/>
      </w:r>
    </w:p>
    <w:p w:rsidR="008870A5" w:rsidRDefault="008870A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_Toc25836050 \h </w:instrText>
      </w:r>
      <w:r>
        <w:fldChar w:fldCharType="separate"/>
      </w:r>
      <w:r>
        <w:t>10</w:t>
      </w:r>
      <w:r>
        <w:fldChar w:fldCharType="end"/>
      </w:r>
    </w:p>
    <w:p w:rsidR="008870A5" w:rsidRDefault="008870A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Meeting Venue Accessiblity</w:t>
      </w:r>
      <w:r>
        <w:tab/>
      </w:r>
      <w:r>
        <w:fldChar w:fldCharType="begin"/>
      </w:r>
      <w:r>
        <w:instrText xml:space="preserve"> PAGEREF _Toc25836051 \h </w:instrText>
      </w:r>
      <w:r>
        <w:fldChar w:fldCharType="separate"/>
      </w:r>
      <w:r>
        <w:t>10</w:t>
      </w:r>
      <w:r>
        <w:fldChar w:fldCharType="end"/>
      </w:r>
    </w:p>
    <w:p w:rsidR="008870A5" w:rsidRDefault="008870A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_Toc25836052 \h </w:instrText>
      </w:r>
      <w:r>
        <w:fldChar w:fldCharType="separate"/>
      </w:r>
      <w:r>
        <w:t>11</w:t>
      </w:r>
      <w:r>
        <w:fldChar w:fldCharType="end"/>
      </w:r>
    </w:p>
    <w:p w:rsidR="008870A5" w:rsidRDefault="008870A5">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_Toc25836053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_Toc25836054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_Toc25836055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_Toc25836056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_Toc25836057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_Toc25836058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_Toc25836059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_Toc25836060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_Toc25836061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_Toc25836062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Air and Water Quality</w:t>
      </w:r>
      <w:r>
        <w:tab/>
      </w:r>
      <w:r>
        <w:fldChar w:fldCharType="begin"/>
      </w:r>
      <w:r>
        <w:instrText xml:space="preserve"> PAGEREF _Toc25836063 \h </w:instrText>
      </w:r>
      <w:r>
        <w:fldChar w:fldCharType="separate"/>
      </w:r>
      <w:r>
        <w:t>13</w:t>
      </w:r>
      <w:r>
        <w:fldChar w:fldCharType="end"/>
      </w:r>
    </w:p>
    <w:p w:rsidR="008870A5" w:rsidRDefault="008870A5">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_Toc25836064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_Toc25836065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_Toc25836066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_Toc25836067 \h </w:instrText>
      </w:r>
      <w:r>
        <w:fldChar w:fldCharType="separate"/>
      </w:r>
      <w:r>
        <w:t>15</w:t>
      </w:r>
      <w:r>
        <w:fldChar w:fldCharType="end"/>
      </w:r>
    </w:p>
    <w:p w:rsidR="008870A5" w:rsidRDefault="008870A5">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_Toc25836068 \h </w:instrText>
      </w:r>
      <w:r>
        <w:fldChar w:fldCharType="separate"/>
      </w:r>
      <w:r>
        <w:t>15</w:t>
      </w:r>
      <w:r>
        <w:fldChar w:fldCharType="end"/>
      </w:r>
    </w:p>
    <w:p w:rsidR="008870A5" w:rsidRDefault="008870A5">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_Toc25836069 \h </w:instrText>
      </w:r>
      <w:r>
        <w:fldChar w:fldCharType="separate"/>
      </w:r>
      <w:r>
        <w:t>16</w:t>
      </w:r>
      <w:r>
        <w:fldChar w:fldCharType="end"/>
      </w:r>
    </w:p>
    <w:p w:rsidR="008870A5" w:rsidRDefault="008870A5">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_Toc25836070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_Toc25836071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_Toc25836072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_Toc25836073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_Toc25836074 \h </w:instrText>
      </w:r>
      <w:r>
        <w:fldChar w:fldCharType="separate"/>
      </w:r>
      <w:r>
        <w:t>16</w:t>
      </w:r>
      <w:r>
        <w:fldChar w:fldCharType="end"/>
      </w:r>
    </w:p>
    <w:p w:rsidR="008870A5" w:rsidRDefault="008870A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_Toc25836075 \h </w:instrText>
      </w:r>
      <w:r>
        <w:fldChar w:fldCharType="separate"/>
      </w:r>
      <w:r>
        <w:t>16</w:t>
      </w:r>
      <w:r>
        <w:fldChar w:fldCharType="end"/>
      </w:r>
    </w:p>
    <w:p w:rsidR="008870A5" w:rsidRDefault="008870A5">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_Toc25836076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_Toc25836077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_Toc25836078 \h </w:instrText>
      </w:r>
      <w:r>
        <w:fldChar w:fldCharType="separate"/>
      </w:r>
      <w:r>
        <w:t>17</w:t>
      </w:r>
      <w:r>
        <w:fldChar w:fldCharType="end"/>
      </w:r>
    </w:p>
    <w:p w:rsidR="008870A5" w:rsidRDefault="008870A5">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_Toc25836079 \h </w:instrText>
      </w:r>
      <w:r>
        <w:fldChar w:fldCharType="separate"/>
      </w:r>
      <w:r>
        <w:t>17</w:t>
      </w:r>
      <w:r>
        <w:fldChar w:fldCharType="end"/>
      </w:r>
    </w:p>
    <w:p w:rsidR="008870A5" w:rsidRDefault="008870A5">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_Toc25836080 \h </w:instrText>
      </w:r>
      <w:r>
        <w:fldChar w:fldCharType="separate"/>
      </w:r>
      <w:r>
        <w:t>18</w:t>
      </w:r>
      <w:r>
        <w:fldChar w:fldCharType="end"/>
      </w:r>
    </w:p>
    <w:p w:rsidR="008870A5" w:rsidRDefault="008870A5">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_Toc25836081 \h </w:instrText>
      </w:r>
      <w:r>
        <w:fldChar w:fldCharType="separate"/>
      </w:r>
      <w:r>
        <w:t>18</w:t>
      </w:r>
      <w:r>
        <w:fldChar w:fldCharType="end"/>
      </w:r>
    </w:p>
    <w:p w:rsidR="008870A5" w:rsidRDefault="008870A5">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_Toc25836082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_Toc25836083 \h </w:instrText>
      </w:r>
      <w:r>
        <w:fldChar w:fldCharType="separate"/>
      </w:r>
      <w:r>
        <w:t>19</w:t>
      </w:r>
      <w:r>
        <w:fldChar w:fldCharType="end"/>
      </w:r>
    </w:p>
    <w:p w:rsidR="008870A5" w:rsidRDefault="008870A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_Toc25836084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_Toc25836085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lastRenderedPageBreak/>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_Toc25836086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_Toc25836087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_Toc25836088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_Toc25836089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_Toc25836090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_Toc25836091 \h </w:instrText>
      </w:r>
      <w:r>
        <w:fldChar w:fldCharType="separate"/>
      </w:r>
      <w:r>
        <w:t>20</w:t>
      </w:r>
      <w:r>
        <w:fldChar w:fldCharType="end"/>
      </w:r>
    </w:p>
    <w:p w:rsidR="008870A5" w:rsidRDefault="008870A5">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072199">
        <w:rPr>
          <w:lang w:val="en-US"/>
        </w:rPr>
        <w:t xml:space="preserve"> Criteria</w:t>
      </w:r>
      <w:r>
        <w:t>: Meetings per Country and Year</w:t>
      </w:r>
      <w:r>
        <w:tab/>
      </w:r>
      <w:r>
        <w:fldChar w:fldCharType="begin"/>
      </w:r>
      <w:r>
        <w:instrText xml:space="preserve"> PAGEREF _Toc25836092 \h </w:instrText>
      </w:r>
      <w:r>
        <w:fldChar w:fldCharType="separate"/>
      </w:r>
      <w:r>
        <w:t>20</w:t>
      </w:r>
      <w:r>
        <w:fldChar w:fldCharType="end"/>
      </w:r>
    </w:p>
    <w:p w:rsidR="008870A5" w:rsidRDefault="008870A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_Toc25836093 \h </w:instrText>
      </w:r>
      <w:r>
        <w:fldChar w:fldCharType="separate"/>
      </w:r>
      <w:r>
        <w:t>20</w:t>
      </w:r>
      <w:r>
        <w:fldChar w:fldCharType="end"/>
      </w:r>
    </w:p>
    <w:p w:rsidR="008870A5" w:rsidRDefault="008870A5">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_Toc25836094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_Toc25836095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_Toc25836096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_Toc25836097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_Toc25836098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_Toc25836099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_Toc25836100 \h </w:instrText>
      </w:r>
      <w:r>
        <w:fldChar w:fldCharType="separate"/>
      </w:r>
      <w:r>
        <w:t>21</w:t>
      </w:r>
      <w:r>
        <w:fldChar w:fldCharType="end"/>
      </w:r>
    </w:p>
    <w:p w:rsidR="008870A5" w:rsidRDefault="008870A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_Toc25836101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_Toc25836102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_Toc25836103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_Toc25836104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_Toc25836105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_Toc25836106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_Toc25836107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_Toc25836108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_Toc25836109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Evaluation of Proposals for hosting model</w:t>
      </w:r>
      <w:r>
        <w:tab/>
      </w:r>
      <w:r>
        <w:fldChar w:fldCharType="begin"/>
      </w:r>
      <w:r>
        <w:instrText xml:space="preserve"> PAGEREF _Toc25836110 \h </w:instrText>
      </w:r>
      <w:r>
        <w:fldChar w:fldCharType="separate"/>
      </w:r>
      <w:r>
        <w:t>22</w:t>
      </w:r>
      <w:r>
        <w:fldChar w:fldCharType="end"/>
      </w:r>
    </w:p>
    <w:p w:rsidR="008870A5" w:rsidRDefault="008870A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_Toc25836111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_Toc25836112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_Toc25836113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_Toc25836114 \h </w:instrText>
      </w:r>
      <w:r>
        <w:fldChar w:fldCharType="separate"/>
      </w:r>
      <w:r>
        <w:t>22</w:t>
      </w:r>
      <w:r>
        <w:fldChar w:fldCharType="end"/>
      </w:r>
    </w:p>
    <w:p w:rsidR="008870A5" w:rsidRDefault="008870A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_Toc25836115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_Toc25836116 \h </w:instrText>
      </w:r>
      <w:r>
        <w:fldChar w:fldCharType="separate"/>
      </w:r>
      <w:r>
        <w:t>22</w:t>
      </w:r>
      <w:r>
        <w:fldChar w:fldCharType="end"/>
      </w:r>
    </w:p>
    <w:p w:rsidR="008870A5" w:rsidRDefault="008870A5">
      <w:pPr>
        <w:pStyle w:val="TOC4"/>
        <w:rPr>
          <w:rFonts w:asciiTheme="minorHAnsi" w:eastAsiaTheme="minorEastAsia" w:hAnsiTheme="minorHAnsi" w:cstheme="minorBidi"/>
          <w:sz w:val="22"/>
          <w:szCs w:val="22"/>
          <w:lang w:val="en-US"/>
        </w:rPr>
      </w:pPr>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_Toc25836117 \h </w:instrText>
      </w:r>
      <w:r>
        <w:fldChar w:fldCharType="separate"/>
      </w:r>
      <w:r>
        <w:t>22</w:t>
      </w:r>
      <w:r>
        <w:fldChar w:fldCharType="end"/>
      </w:r>
    </w:p>
    <w:p w:rsidR="008870A5" w:rsidRDefault="008870A5">
      <w:pPr>
        <w:pStyle w:val="TOC4"/>
        <w:rPr>
          <w:rFonts w:asciiTheme="minorHAnsi" w:eastAsiaTheme="minorEastAsia" w:hAnsiTheme="minorHAnsi" w:cstheme="minorBidi"/>
          <w:sz w:val="22"/>
          <w:szCs w:val="22"/>
          <w:lang w:val="en-US"/>
        </w:rPr>
      </w:pPr>
      <w:r>
        <w:t>6.4.1.2</w:t>
      </w:r>
      <w:r>
        <w:rPr>
          <w:rFonts w:asciiTheme="minorHAnsi" w:eastAsiaTheme="minorEastAsia" w:hAnsiTheme="minorHAnsi" w:cstheme="minorBidi"/>
          <w:sz w:val="22"/>
          <w:szCs w:val="22"/>
          <w:lang w:val="en-US"/>
        </w:rPr>
        <w:tab/>
      </w:r>
      <w:r w:rsidRPr="00072199">
        <w:rPr>
          <w:lang w:val="en-US"/>
        </w:rPr>
        <w:t xml:space="preserve">Evaluation of </w:t>
      </w:r>
      <w:r>
        <w:t>Proposal for Balance: Rotation by XXX</w:t>
      </w:r>
      <w:r>
        <w:tab/>
      </w:r>
      <w:r>
        <w:fldChar w:fldCharType="begin"/>
      </w:r>
      <w:r>
        <w:instrText xml:space="preserve"> PAGEREF _Toc25836118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_Toc25836119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_Toc25836120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_Toc25836121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_Toc25836122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_Toc25836123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_Toc25836124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_Toc25836125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_Toc25836126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_Toc25836127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_Toc25836128 \h </w:instrText>
      </w:r>
      <w:r>
        <w:fldChar w:fldCharType="separate"/>
      </w:r>
      <w:r>
        <w:t>23</w:t>
      </w:r>
      <w:r>
        <w:fldChar w:fldCharType="end"/>
      </w:r>
    </w:p>
    <w:p w:rsidR="008870A5" w:rsidRDefault="008870A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_Toc25836129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_Toc25836130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_Toc25836131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_Toc25836132 \h </w:instrText>
      </w:r>
      <w:r>
        <w:fldChar w:fldCharType="separate"/>
      </w:r>
      <w:r>
        <w:t>24</w:t>
      </w:r>
      <w:r>
        <w:fldChar w:fldCharType="end"/>
      </w:r>
    </w:p>
    <w:p w:rsidR="008870A5" w:rsidRDefault="008870A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_Toc25836133 \h </w:instrText>
      </w:r>
      <w:r>
        <w:fldChar w:fldCharType="separate"/>
      </w:r>
      <w:r>
        <w:t>24</w:t>
      </w:r>
      <w:r>
        <w:fldChar w:fldCharType="end"/>
      </w:r>
    </w:p>
    <w:p w:rsidR="008870A5" w:rsidRDefault="008870A5">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_Toc25836134 \h </w:instrText>
      </w:r>
      <w:r>
        <w:fldChar w:fldCharType="separate"/>
      </w:r>
      <w:r>
        <w:t>24</w:t>
      </w:r>
      <w:r>
        <w:fldChar w:fldCharType="end"/>
      </w:r>
    </w:p>
    <w:p w:rsidR="008870A5" w:rsidRDefault="008870A5">
      <w:pPr>
        <w:pStyle w:val="TOC8"/>
        <w:rPr>
          <w:rFonts w:asciiTheme="minorHAnsi" w:eastAsiaTheme="minorEastAsia" w:hAnsiTheme="minorHAnsi" w:cstheme="minorBidi"/>
          <w:b w:val="0"/>
          <w:szCs w:val="22"/>
          <w:lang w:val="en-US"/>
        </w:rPr>
      </w:pPr>
      <w:r>
        <w:lastRenderedPageBreak/>
        <w:t>Annex &lt;A&gt; (informative): Content of tdoc OP42_7 (“Initial Problem Statement”)</w:t>
      </w:r>
      <w:r>
        <w:tab/>
      </w:r>
      <w:r>
        <w:fldChar w:fldCharType="begin"/>
      </w:r>
      <w:r>
        <w:instrText xml:space="preserve"> PAGEREF _Toc25836135 \h </w:instrText>
      </w:r>
      <w:r>
        <w:fldChar w:fldCharType="separate"/>
      </w:r>
      <w:r>
        <w:t>25</w:t>
      </w:r>
      <w:r>
        <w:fldChar w:fldCharType="end"/>
      </w:r>
    </w:p>
    <w:p w:rsidR="008870A5" w:rsidRDefault="008870A5">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_Toc25836136 \h </w:instrText>
      </w:r>
      <w:r>
        <w:fldChar w:fldCharType="separate"/>
      </w:r>
      <w:r>
        <w:t>25</w:t>
      </w:r>
      <w:r>
        <w:fldChar w:fldCharType="end"/>
      </w:r>
    </w:p>
    <w:p w:rsidR="008870A5" w:rsidRDefault="008870A5">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_Toc25836137 \h </w:instrText>
      </w:r>
      <w:r>
        <w:fldChar w:fldCharType="separate"/>
      </w:r>
      <w:r>
        <w:t>25</w:t>
      </w:r>
      <w:r>
        <w:fldChar w:fldCharType="end"/>
      </w:r>
    </w:p>
    <w:p w:rsidR="008870A5" w:rsidRDefault="008870A5">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_Toc25836138 \h </w:instrText>
      </w:r>
      <w:r>
        <w:fldChar w:fldCharType="separate"/>
      </w:r>
      <w:r>
        <w:t>27</w:t>
      </w:r>
      <w:r>
        <w:fldChar w:fldCharType="end"/>
      </w:r>
    </w:p>
    <w:p w:rsidR="008870A5" w:rsidRDefault="008870A5">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_Toc25836139 \h </w:instrText>
      </w:r>
      <w:r>
        <w:fldChar w:fldCharType="separate"/>
      </w:r>
      <w:r>
        <w:t>27</w:t>
      </w:r>
      <w:r>
        <w:fldChar w:fldCharType="end"/>
      </w:r>
    </w:p>
    <w:p w:rsidR="008870A5" w:rsidRDefault="008870A5">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_Toc25836140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_Toc25836141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_Toc25836142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_Toc25836143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_Toc25836144 \h </w:instrText>
      </w:r>
      <w:r>
        <w:fldChar w:fldCharType="separate"/>
      </w:r>
      <w:r>
        <w:t>28</w:t>
      </w:r>
      <w:r>
        <w:fldChar w:fldCharType="end"/>
      </w:r>
    </w:p>
    <w:p w:rsidR="008870A5" w:rsidRDefault="008870A5">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_Toc25836145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_Toc25836146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_Toc25836147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_Toc25836148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_Toc25836149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_Toc25836150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_Toc25836151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_Toc25836152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_Toc25836153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_Toc25836154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_Toc25836155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_Toc25836156 \h </w:instrText>
      </w:r>
      <w:r>
        <w:fldChar w:fldCharType="separate"/>
      </w:r>
      <w:r>
        <w:t>31</w:t>
      </w:r>
      <w:r>
        <w:fldChar w:fldCharType="end"/>
      </w:r>
    </w:p>
    <w:p w:rsidR="008870A5" w:rsidRDefault="008870A5">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_Toc25836157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_Toc25836158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_Toc25836159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_Toc25836160 \h </w:instrText>
      </w:r>
      <w:r>
        <w:fldChar w:fldCharType="separate"/>
      </w:r>
      <w:r>
        <w:t>32</w:t>
      </w:r>
      <w:r>
        <w:fldChar w:fldCharType="end"/>
      </w:r>
    </w:p>
    <w:p w:rsidR="008870A5" w:rsidRDefault="008870A5">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_Toc25836161 \h </w:instrText>
      </w:r>
      <w:r>
        <w:fldChar w:fldCharType="separate"/>
      </w:r>
      <w:r>
        <w:t>33</w:t>
      </w:r>
      <w:r>
        <w:fldChar w:fldCharType="end"/>
      </w:r>
    </w:p>
    <w:p w:rsidR="008870A5" w:rsidRDefault="008870A5">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_Toc25836162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_Toc25836163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_Toc25836164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_Toc25836165 \h </w:instrText>
      </w:r>
      <w:r>
        <w:fldChar w:fldCharType="separate"/>
      </w:r>
      <w:r>
        <w:t>33</w:t>
      </w:r>
      <w:r>
        <w:fldChar w:fldCharType="end"/>
      </w:r>
    </w:p>
    <w:p w:rsidR="008870A5" w:rsidRDefault="008870A5">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_Toc25836166 \h </w:instrText>
      </w:r>
      <w:r>
        <w:fldChar w:fldCharType="separate"/>
      </w:r>
      <w:r>
        <w:t>33</w:t>
      </w:r>
      <w:r>
        <w:fldChar w:fldCharType="end"/>
      </w:r>
    </w:p>
    <w:p w:rsidR="008870A5" w:rsidRDefault="008870A5">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_Toc25836167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_Toc25836168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_Toc25836169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_Toc25836170 \h </w:instrText>
      </w:r>
      <w:r>
        <w:fldChar w:fldCharType="separate"/>
      </w:r>
      <w:r>
        <w:t>35</w:t>
      </w:r>
      <w:r>
        <w:fldChar w:fldCharType="end"/>
      </w:r>
    </w:p>
    <w:p w:rsidR="008870A5" w:rsidRDefault="008870A5">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_Toc25836171 \h </w:instrText>
      </w:r>
      <w:r>
        <w:fldChar w:fldCharType="separate"/>
      </w:r>
      <w:r>
        <w:t>36</w:t>
      </w:r>
      <w:r>
        <w:fldChar w:fldCharType="end"/>
      </w:r>
    </w:p>
    <w:p w:rsidR="008870A5" w:rsidRDefault="008870A5">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_Toc25836172 \h </w:instrText>
      </w:r>
      <w:r>
        <w:fldChar w:fldCharType="separate"/>
      </w:r>
      <w:r>
        <w:t>37</w:t>
      </w:r>
      <w:r>
        <w:fldChar w:fldCharType="end"/>
      </w:r>
    </w:p>
    <w:p w:rsidR="008870A5" w:rsidRDefault="008870A5">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_Toc25836173 \h </w:instrText>
      </w:r>
      <w:r>
        <w:fldChar w:fldCharType="separate"/>
      </w:r>
      <w:r>
        <w:t>38</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25836030"/>
      <w:bookmarkEnd w:id="8"/>
      <w:bookmarkEnd w:id="9"/>
      <w:bookmarkEnd w:id="10"/>
      <w:r w:rsidRPr="004D3578">
        <w:lastRenderedPageBreak/>
        <w:t>1</w:t>
      </w:r>
      <w:r w:rsidRPr="004D3578">
        <w:tab/>
        <w:t>Scope</w:t>
      </w:r>
      <w:bookmarkEnd w:id="11"/>
      <w:bookmarkEnd w:id="12"/>
      <w:bookmarkEnd w:id="13"/>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14" w:name="references"/>
      <w:bookmarkStart w:id="15" w:name="_Toc23313410"/>
      <w:bookmarkStart w:id="16" w:name="_Toc24578468"/>
      <w:bookmarkStart w:id="17" w:name="_Toc25836031"/>
      <w:bookmarkEnd w:id="14"/>
      <w:r w:rsidRPr="004D3578">
        <w:t>2</w:t>
      </w:r>
      <w:r w:rsidRPr="004D3578">
        <w:tab/>
        <w:t>References</w:t>
      </w:r>
      <w:bookmarkEnd w:id="15"/>
      <w:bookmarkEnd w:id="16"/>
      <w:bookmarkEnd w:id="17"/>
    </w:p>
    <w:p w:rsidR="00080512" w:rsidRPr="004D3578" w:rsidRDefault="007A3819" w:rsidP="00442F79">
      <w:r>
        <w:t>This clause is intentionally left empty.</w:t>
      </w:r>
    </w:p>
    <w:p w:rsidR="00080512" w:rsidRPr="004D3578" w:rsidRDefault="00080512" w:rsidP="00442F79">
      <w:pPr>
        <w:pStyle w:val="Heading1"/>
      </w:pPr>
      <w:bookmarkStart w:id="18" w:name="definitions"/>
      <w:bookmarkStart w:id="19" w:name="_Toc23313411"/>
      <w:bookmarkStart w:id="20" w:name="_Toc24578469"/>
      <w:bookmarkStart w:id="21" w:name="_Toc25836032"/>
      <w:bookmarkEnd w:id="18"/>
      <w:r w:rsidRPr="004D3578">
        <w:t>3</w:t>
      </w:r>
      <w:r w:rsidRPr="004D3578">
        <w:tab/>
        <w:t>Definitions</w:t>
      </w:r>
      <w:r w:rsidR="00602AEA">
        <w:t xml:space="preserve"> of terms, symbols and abbreviations</w:t>
      </w:r>
      <w:bookmarkEnd w:id="19"/>
      <w:bookmarkEnd w:id="20"/>
      <w:bookmarkEnd w:id="21"/>
    </w:p>
    <w:p w:rsidR="00B60BCF" w:rsidRPr="009E0DE1" w:rsidRDefault="00B60BCF" w:rsidP="00B60BCF">
      <w:pPr>
        <w:pStyle w:val="Heading2"/>
      </w:pPr>
      <w:bookmarkStart w:id="22" w:name="_Toc20149626"/>
      <w:bookmarkStart w:id="23" w:name="_Toc23313412"/>
      <w:bookmarkStart w:id="24" w:name="_Toc24578470"/>
      <w:bookmarkStart w:id="25" w:name="_Toc25836033"/>
      <w:r w:rsidRPr="009E0DE1">
        <w:t>3.1</w:t>
      </w:r>
      <w:r w:rsidRPr="009E0DE1">
        <w:tab/>
        <w:t>Definitions</w:t>
      </w:r>
      <w:bookmarkEnd w:id="22"/>
      <w:bookmarkEnd w:id="23"/>
      <w:bookmarkEnd w:id="24"/>
      <w:bookmarkEnd w:id="25"/>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26" w:name="_Toc23313413"/>
      <w:bookmarkStart w:id="27" w:name="_Toc24578471"/>
      <w:bookmarkStart w:id="28" w:name="_Toc25836034"/>
      <w:r>
        <w:t>3</w:t>
      </w:r>
      <w:r w:rsidRPr="009E0DE1">
        <w:t>.2</w:t>
      </w:r>
      <w:r w:rsidRPr="009E0DE1">
        <w:tab/>
        <w:t>Abbreviations</w:t>
      </w:r>
      <w:bookmarkEnd w:id="26"/>
      <w:bookmarkEnd w:id="27"/>
      <w:bookmarkEnd w:id="28"/>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29" w:name="clause4"/>
      <w:bookmarkStart w:id="30" w:name="_Toc23313414"/>
      <w:bookmarkStart w:id="31" w:name="_Toc24578472"/>
      <w:bookmarkStart w:id="32" w:name="_Toc25836035"/>
      <w:bookmarkEnd w:id="29"/>
      <w:r>
        <w:lastRenderedPageBreak/>
        <w:t>4</w:t>
      </w:r>
      <w:r w:rsidRPr="004D3578">
        <w:tab/>
      </w:r>
      <w:r w:rsidR="002A0222">
        <w:t>Criteria</w:t>
      </w:r>
      <w:bookmarkEnd w:id="30"/>
      <w:bookmarkEnd w:id="31"/>
      <w:bookmarkEnd w:id="32"/>
    </w:p>
    <w:p w:rsidR="00DC0627" w:rsidRDefault="00DC0627" w:rsidP="00DC0627">
      <w:pPr>
        <w:pStyle w:val="Heading2"/>
      </w:pPr>
      <w:bookmarkStart w:id="33" w:name="_Toc23313415"/>
      <w:bookmarkStart w:id="34" w:name="_Toc24578473"/>
      <w:bookmarkStart w:id="35" w:name="_Toc25836036"/>
      <w:r>
        <w:t>4</w:t>
      </w:r>
      <w:r w:rsidRPr="004D3578">
        <w:t>.1</w:t>
      </w:r>
      <w:r w:rsidRPr="004D3578">
        <w:tab/>
      </w:r>
      <w:r>
        <w:t>Introduction</w:t>
      </w:r>
      <w:bookmarkEnd w:id="33"/>
      <w:bookmarkEnd w:id="34"/>
      <w:bookmarkEnd w:id="35"/>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36" w:name="_Toc23313416"/>
      <w:bookmarkStart w:id="37" w:name="_Toc24578474"/>
      <w:bookmarkStart w:id="38" w:name="_Toc25836037"/>
      <w:r>
        <w:t>4.2</w:t>
      </w:r>
      <w:r>
        <w:tab/>
      </w:r>
      <w:r w:rsidR="00843214">
        <w:t xml:space="preserve">Criteria </w:t>
      </w:r>
      <w:r>
        <w:t>for Service Level</w:t>
      </w:r>
      <w:bookmarkEnd w:id="36"/>
      <w:bookmarkEnd w:id="37"/>
      <w:bookmarkEnd w:id="38"/>
    </w:p>
    <w:p w:rsidR="0099122A" w:rsidRDefault="0099122A" w:rsidP="00AB5BC1">
      <w:pPr>
        <w:pStyle w:val="Heading3"/>
      </w:pPr>
      <w:bookmarkStart w:id="39" w:name="_Toc24578475"/>
      <w:bookmarkStart w:id="40" w:name="_Toc25836038"/>
      <w:r>
        <w:t>4.2.1</w:t>
      </w:r>
      <w:r>
        <w:tab/>
        <w:t>Introduction</w:t>
      </w:r>
      <w:bookmarkEnd w:id="39"/>
      <w:bookmarkEnd w:id="40"/>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t>sufficient</w:t>
      </w:r>
      <w:proofErr w:type="gramEnd"/>
      <w:r>
        <w:t xml:space="preserve"> capacity of meeting rooms: sufficient number of desks and chairs;</w:t>
      </w:r>
    </w:p>
    <w:p w:rsidR="0099122A" w:rsidRDefault="0099122A" w:rsidP="00AB5BC1">
      <w:pPr>
        <w:pStyle w:val="B1"/>
      </w:pPr>
      <w:r>
        <w:t>-</w:t>
      </w:r>
      <w:r>
        <w:tab/>
      </w:r>
      <w:proofErr w:type="gramStart"/>
      <w:r>
        <w:t>sufficient</w:t>
      </w:r>
      <w:proofErr w:type="gramEnd"/>
      <w:r>
        <w:t xml:space="preserve">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r>
      <w:proofErr w:type="gramStart"/>
      <w:r w:rsidR="006434BE" w:rsidRPr="00646A47">
        <w:t>sufficient</w:t>
      </w:r>
      <w:proofErr w:type="gramEnd"/>
      <w:r w:rsidR="006434BE" w:rsidRPr="00646A47">
        <w:t xml:space="preserve"> capacity of hotel rooms: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41" w:name="_Toc24578476"/>
      <w:bookmarkStart w:id="42" w:name="_Toc25836039"/>
      <w:r>
        <w:t>4.2.2</w:t>
      </w:r>
      <w:r>
        <w:tab/>
        <w:t>List of criteria</w:t>
      </w:r>
      <w:bookmarkEnd w:id="41"/>
      <w:bookmarkEnd w:id="42"/>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r>
      <w:proofErr w:type="gramStart"/>
      <w:r>
        <w:t>criterion</w:t>
      </w:r>
      <w:proofErr w:type="gramEnd"/>
      <w:r>
        <w:t xml:space="preserve"> Y;</w:t>
      </w:r>
    </w:p>
    <w:p w:rsidR="0099122A" w:rsidRPr="00487015" w:rsidRDefault="0099122A" w:rsidP="00AB5BC1">
      <w:pPr>
        <w:pStyle w:val="B1"/>
      </w:pPr>
      <w:r>
        <w:t>-</w:t>
      </w:r>
      <w:r>
        <w:tab/>
      </w:r>
      <w:proofErr w:type="gramStart"/>
      <w:r>
        <w:t>criterion</w:t>
      </w:r>
      <w:proofErr w:type="gramEnd"/>
      <w:r>
        <w:t xml:space="preserve"> Z</w:t>
      </w:r>
      <w:r w:rsidR="0094035C">
        <w:t>.</w:t>
      </w:r>
    </w:p>
    <w:p w:rsidR="00DC0627" w:rsidRDefault="00DC0627" w:rsidP="00DC0627">
      <w:pPr>
        <w:pStyle w:val="Heading2"/>
      </w:pPr>
      <w:bookmarkStart w:id="43" w:name="_Toc23313417"/>
      <w:bookmarkStart w:id="44" w:name="_Toc24578477"/>
      <w:bookmarkStart w:id="45" w:name="_Toc25836040"/>
      <w:r>
        <w:lastRenderedPageBreak/>
        <w:t>4.3</w:t>
      </w:r>
      <w:r>
        <w:tab/>
      </w:r>
      <w:r w:rsidR="00843214">
        <w:t xml:space="preserve">Criteria </w:t>
      </w:r>
      <w:r>
        <w:t>for Funding Model</w:t>
      </w:r>
      <w:bookmarkEnd w:id="43"/>
      <w:bookmarkEnd w:id="44"/>
      <w:bookmarkEnd w:id="45"/>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46" w:name="_Toc23313418"/>
      <w:bookmarkStart w:id="47" w:name="_Toc24578478"/>
      <w:bookmarkStart w:id="48" w:name="_Toc25836041"/>
      <w:r>
        <w:t>4.4</w:t>
      </w:r>
      <w:r>
        <w:tab/>
      </w:r>
      <w:r w:rsidR="00843214">
        <w:t xml:space="preserve">Criteria </w:t>
      </w:r>
      <w:r>
        <w:t>for Decision Making</w:t>
      </w:r>
      <w:bookmarkEnd w:id="46"/>
      <w:bookmarkEnd w:id="47"/>
      <w:bookmarkEnd w:id="48"/>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49" w:name="_Toc23313419"/>
      <w:bookmarkStart w:id="50" w:name="_Toc24578479"/>
      <w:bookmarkStart w:id="51" w:name="_Toc25836042"/>
      <w:r>
        <w:t>4.5</w:t>
      </w:r>
      <w:r>
        <w:tab/>
      </w:r>
      <w:r w:rsidR="00843214">
        <w:t xml:space="preserve">Criteria </w:t>
      </w:r>
      <w:r>
        <w:t>for Trial Proposals</w:t>
      </w:r>
      <w:bookmarkEnd w:id="49"/>
      <w:bookmarkEnd w:id="50"/>
      <w:bookmarkEnd w:id="51"/>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52" w:name="_Toc24578480"/>
      <w:bookmarkStart w:id="53" w:name="_Toc25836043"/>
      <w:r>
        <w:t xml:space="preserve">4.5.1 </w:t>
      </w:r>
      <w:r>
        <w:tab/>
        <w:t>Goals for the Meeting Trial</w:t>
      </w:r>
      <w:bookmarkEnd w:id="52"/>
      <w:bookmarkEnd w:id="53"/>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54" w:name="_Toc23313420"/>
      <w:bookmarkStart w:id="55" w:name="_Toc24578481"/>
      <w:bookmarkStart w:id="56" w:name="_Toc25836044"/>
      <w:r>
        <w:t>5</w:t>
      </w:r>
      <w:r w:rsidR="00E84036" w:rsidRPr="004D3578">
        <w:tab/>
      </w:r>
      <w:r w:rsidR="00E84036">
        <w:t>Proposals</w:t>
      </w:r>
      <w:bookmarkEnd w:id="54"/>
      <w:bookmarkEnd w:id="55"/>
      <w:bookmarkEnd w:id="56"/>
    </w:p>
    <w:p w:rsidR="00E84036" w:rsidRDefault="00DC0627" w:rsidP="00442F79">
      <w:pPr>
        <w:pStyle w:val="Heading2"/>
      </w:pPr>
      <w:bookmarkStart w:id="57" w:name="_Toc23313421"/>
      <w:bookmarkStart w:id="58" w:name="_Toc24578482"/>
      <w:bookmarkStart w:id="59" w:name="_Toc25836045"/>
      <w:r>
        <w:t>5</w:t>
      </w:r>
      <w:r w:rsidR="00E84036" w:rsidRPr="004D3578">
        <w:t>.1</w:t>
      </w:r>
      <w:r w:rsidR="00E84036" w:rsidRPr="004D3578">
        <w:tab/>
      </w:r>
      <w:r w:rsidR="00E84036">
        <w:t>Introduction</w:t>
      </w:r>
      <w:bookmarkEnd w:id="57"/>
      <w:bookmarkEnd w:id="58"/>
      <w:bookmarkEnd w:id="59"/>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60" w:name="_Toc23313422"/>
      <w:bookmarkStart w:id="61" w:name="_Toc24578483"/>
      <w:bookmarkStart w:id="62" w:name="_Toc25836046"/>
      <w:r>
        <w:lastRenderedPageBreak/>
        <w:t>5</w:t>
      </w:r>
      <w:r w:rsidR="00E84036">
        <w:t>.2</w:t>
      </w:r>
      <w:r w:rsidR="00E84036" w:rsidRPr="004D3578">
        <w:tab/>
      </w:r>
      <w:r w:rsidR="00E84036">
        <w:t>Proposals for 3GPP Meetings Service Level</w:t>
      </w:r>
      <w:bookmarkEnd w:id="60"/>
      <w:bookmarkEnd w:id="61"/>
      <w:bookmarkEnd w:id="62"/>
    </w:p>
    <w:p w:rsidR="003F1C14" w:rsidRDefault="00DC0627" w:rsidP="00442F79">
      <w:pPr>
        <w:pStyle w:val="Heading3"/>
      </w:pPr>
      <w:bookmarkStart w:id="63" w:name="_Toc23313423"/>
      <w:bookmarkStart w:id="64" w:name="_Toc24578484"/>
      <w:bookmarkStart w:id="65" w:name="_Toc25836047"/>
      <w:r>
        <w:t>5</w:t>
      </w:r>
      <w:r w:rsidR="00E337D9">
        <w:t>.2.1</w:t>
      </w:r>
      <w:r w:rsidR="00E337D9">
        <w:tab/>
      </w:r>
      <w:r w:rsidR="00843214">
        <w:t>Introduction</w:t>
      </w:r>
      <w:bookmarkEnd w:id="63"/>
      <w:bookmarkEnd w:id="64"/>
      <w:bookmarkEnd w:id="65"/>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66" w:name="_Toc23313424"/>
      <w:bookmarkStart w:id="67" w:name="_Toc24578485"/>
      <w:bookmarkStart w:id="68" w:name="_Toc25836048"/>
      <w:r>
        <w:t>5.2.2</w:t>
      </w:r>
      <w:r>
        <w:tab/>
        <w:t>Proposal for the choice of the location/venue</w:t>
      </w:r>
      <w:bookmarkEnd w:id="66"/>
      <w:bookmarkEnd w:id="67"/>
      <w:bookmarkEnd w:id="68"/>
    </w:p>
    <w:p w:rsidR="0099122A" w:rsidRDefault="0099122A" w:rsidP="00AB5BC1">
      <w:pPr>
        <w:pStyle w:val="Heading4"/>
      </w:pPr>
      <w:bookmarkStart w:id="69" w:name="_Toc24578486"/>
      <w:bookmarkStart w:id="70" w:name="_Toc25836049"/>
      <w:r>
        <w:t>5.2.2.</w:t>
      </w:r>
      <w:r w:rsidR="000235F9">
        <w:t>1</w:t>
      </w:r>
      <w:r>
        <w:tab/>
        <w:t>City</w:t>
      </w:r>
      <w:bookmarkEnd w:id="69"/>
      <w:bookmarkEnd w:id="70"/>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t>It is accepted that many delegates will not start at a hub airport.</w:t>
      </w:r>
      <w:r w:rsidR="00D67811">
        <w:t xml:space="preserve"> </w:t>
      </w:r>
      <w:r>
        <w:t>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Requirements for (3</w:t>
      </w:r>
      <w:proofErr w:type="gramStart"/>
      <w:r>
        <w:t>) ”</w:t>
      </w:r>
      <w:proofErr w:type="gramEnd"/>
      <w:r>
        <w:t xml:space="preserve">destination” hub airport is that there are several mainstream airlines that fly in. </w:t>
      </w:r>
    </w:p>
    <w:p w:rsidR="0099122A" w:rsidRDefault="0099122A" w:rsidP="0099122A">
      <w:r>
        <w:t xml:space="preserve">Requirements for (4) Flight </w:t>
      </w:r>
      <w:proofErr w:type="gramStart"/>
      <w:r>
        <w:t>Two</w:t>
      </w:r>
      <w:proofErr w:type="gramEnd"/>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lastRenderedPageBreak/>
        <w:t>Requirements for (7):</w:t>
      </w:r>
    </w:p>
    <w:p w:rsidR="0099122A" w:rsidRDefault="0099122A" w:rsidP="0099122A">
      <w:r>
        <w:t>The meeting hotel should be in a convenient location for multiple restaurants and at least one supermarket.</w:t>
      </w:r>
      <w:r w:rsidR="00D67811">
        <w:t xml:space="preserve"> </w:t>
      </w:r>
      <w:r>
        <w:t>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1" w:name="_Toc24578487"/>
      <w:bookmarkStart w:id="72" w:name="_Toc25836050"/>
      <w:r>
        <w:t>5.2.2.</w:t>
      </w:r>
      <w:r w:rsidR="000235F9">
        <w:t>2</w:t>
      </w:r>
      <w:r>
        <w:tab/>
        <w:t>Meeting Venue</w:t>
      </w:r>
      <w:bookmarkEnd w:id="71"/>
      <w:bookmarkEnd w:id="72"/>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73" w:name="_Toc25836051"/>
      <w:bookmarkStart w:id="74" w:name="_Toc23313425"/>
      <w:bookmarkStart w:id="75" w:name="_Toc24578488"/>
      <w:r>
        <w:t>5.2.2.3</w:t>
      </w:r>
      <w:r>
        <w:tab/>
        <w:t xml:space="preserve">Meeting Venue </w:t>
      </w:r>
      <w:proofErr w:type="spellStart"/>
      <w:r>
        <w:t>Accessiblity</w:t>
      </w:r>
      <w:bookmarkEnd w:id="73"/>
      <w:proofErr w:type="spellEnd"/>
    </w:p>
    <w:p w:rsidR="00F201B0" w:rsidDel="00126389" w:rsidRDefault="00F201B0" w:rsidP="00F201B0">
      <w:r w:rsidDel="00126389">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p>
    <w:p w:rsidR="00F201B0" w:rsidDel="00126389" w:rsidRDefault="00F201B0" w:rsidP="00F201B0">
      <w:r w:rsidDel="00126389">
        <w:t>It is recommended that meeting venues satisfy the following requirements:</w:t>
      </w:r>
    </w:p>
    <w:p w:rsidR="00F201B0" w:rsidDel="00126389" w:rsidRDefault="00F201B0" w:rsidP="00F201B0">
      <w:pPr>
        <w:pStyle w:val="B1"/>
      </w:pPr>
      <w:r w:rsidDel="00126389">
        <w:t>-</w:t>
      </w:r>
      <w:r w:rsidDel="00126389">
        <w:tab/>
        <w:t>Airports in the region should provide a minimum of 50 flights in and out per day. (An arrival or departure counts as 1 flight)</w:t>
      </w:r>
    </w:p>
    <w:p w:rsidR="00F201B0" w:rsidDel="00126389" w:rsidRDefault="00F201B0" w:rsidP="00F201B0">
      <w:pPr>
        <w:pStyle w:val="B1"/>
      </w:pPr>
      <w:r w:rsidDel="00126389">
        <w:t>-</w:t>
      </w:r>
      <w:r w:rsidDel="00126389">
        <w:tab/>
        <w:t xml:space="preserve">The airports in the region should be served by at least of the two major airline alliances (e.g., One World, Star Alliance, </w:t>
      </w:r>
      <w:proofErr w:type="spellStart"/>
      <w:proofErr w:type="gramStart"/>
      <w:r w:rsidDel="00126389">
        <w:t>Skyteam</w:t>
      </w:r>
      <w:proofErr w:type="spellEnd"/>
      <w:proofErr w:type="gramEnd"/>
      <w:r w:rsidDel="00126389">
        <w:t>)</w:t>
      </w:r>
    </w:p>
    <w:p w:rsidR="00F201B0" w:rsidDel="00126389" w:rsidRDefault="00F201B0" w:rsidP="00F201B0">
      <w:pPr>
        <w:pStyle w:val="B1"/>
      </w:pPr>
      <w:r w:rsidDel="00126389">
        <w:t>-</w:t>
      </w:r>
      <w:r w:rsidDel="00126389">
        <w:tab/>
        <w:t>For purposes of this criteria, airports in a region are those within 100km of the meeting venue.</w:t>
      </w:r>
    </w:p>
    <w:p w:rsidR="00F201B0" w:rsidDel="00126389" w:rsidRDefault="00F201B0" w:rsidP="00F201B0">
      <w:pPr>
        <w:pStyle w:val="B1"/>
      </w:pPr>
      <w:r w:rsidDel="00126389">
        <w:t>-</w:t>
      </w:r>
      <w:r w:rsidDel="00126389">
        <w:tab/>
        <w:t>The airport, if not an international hub, should be served by a minimum of two different international hubs.</w:t>
      </w:r>
    </w:p>
    <w:p w:rsidR="00843214" w:rsidRDefault="00843214" w:rsidP="00AB5BC1">
      <w:pPr>
        <w:pStyle w:val="Heading3"/>
      </w:pPr>
      <w:bookmarkStart w:id="76" w:name="_Toc25836052"/>
      <w:r>
        <w:lastRenderedPageBreak/>
        <w:t>5.2.3</w:t>
      </w:r>
      <w:r>
        <w:tab/>
        <w:t>Proposal for the hotel accommodation</w:t>
      </w:r>
      <w:bookmarkEnd w:id="74"/>
      <w:bookmarkEnd w:id="75"/>
      <w:bookmarkEnd w:id="76"/>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 even if meeting delegates will be encouraged to book into one the hotels selecting for the 3GPP.</w:t>
      </w:r>
    </w:p>
    <w:p w:rsidR="006434BE" w:rsidRPr="00FF182C" w:rsidRDefault="006434BE">
      <w:pPr>
        <w:rPr>
          <w:lang w:val="en-US"/>
        </w:rPr>
      </w:pPr>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843214" w:rsidRDefault="006434BE" w:rsidP="00AB5BC1">
      <w:pPr>
        <w:pStyle w:val="Heading3"/>
      </w:pPr>
      <w:r>
        <w:t>A</w:t>
      </w:r>
      <w:r w:rsidRPr="007E4FD0">
        <w:t xml:space="preserve">ll guestrooms </w:t>
      </w:r>
      <w:r>
        <w:t xml:space="preserve">should contain desks or evolving workspaces allowing delegates to work in their room if needed. When not available, the hotel(s) should provide public work-friendly zones (e.g. lobbies, </w:t>
      </w:r>
      <w:proofErr w:type="spellStart"/>
      <w:r>
        <w:t>coworking</w:t>
      </w:r>
      <w:proofErr w:type="spellEnd"/>
      <w:r>
        <w:t xml:space="preserve"> areas).</w:t>
      </w:r>
      <w:bookmarkStart w:id="77" w:name="_Toc23313426"/>
      <w:bookmarkStart w:id="78" w:name="_Toc24578489"/>
      <w:bookmarkStart w:id="79" w:name="_Toc25836053"/>
      <w:r w:rsidR="00843214">
        <w:t>5.2.4</w:t>
      </w:r>
      <w:r w:rsidR="00843214">
        <w:tab/>
        <w:t>Proposal for the Meeting room facilities</w:t>
      </w:r>
      <w:bookmarkEnd w:id="77"/>
      <w:bookmarkEnd w:id="78"/>
      <w:bookmarkEnd w:id="79"/>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0" w:name="_Toc24578490"/>
      <w:bookmarkStart w:id="81" w:name="_Toc25836054"/>
      <w:r>
        <w:t>5.2.4.1</w:t>
      </w:r>
      <w:r>
        <w:tab/>
        <w:t>Reception desk</w:t>
      </w:r>
      <w:bookmarkEnd w:id="80"/>
      <w:bookmarkEnd w:id="81"/>
    </w:p>
    <w:p w:rsidR="0099122A" w:rsidRDefault="0099122A" w:rsidP="0099122A">
      <w:r>
        <w:t xml:space="preserve">A large table should be provided outside the meeting room(s) - </w:t>
      </w:r>
      <w:proofErr w:type="spellStart"/>
      <w:r>
        <w:t>eg</w:t>
      </w:r>
      <w:proofErr w:type="spellEnd"/>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w:t>
      </w:r>
      <w:proofErr w:type="gramStart"/>
      <w:r>
        <w:t>maps, ...)</w:t>
      </w:r>
      <w:proofErr w:type="gramEnd"/>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bookmarkStart w:id="82" w:name="_Toc24578491"/>
      <w:bookmarkStart w:id="83" w:name="_Toc25836055"/>
      <w:r>
        <w:t>5.2.4.2</w:t>
      </w:r>
      <w:r>
        <w:tab/>
        <w:t>Size and layout</w:t>
      </w:r>
      <w:bookmarkEnd w:id="82"/>
      <w:bookmarkEnd w:id="83"/>
    </w:p>
    <w:p w:rsidR="0099122A" w:rsidRDefault="0099122A" w:rsidP="0099122A">
      <w:r>
        <w:t xml:space="preserve">Obviously, the meeting room must be large enough to accommodate the group concerned. You can consult the confirmed </w:t>
      </w:r>
      <w:proofErr w:type="gramStart"/>
      <w:r>
        <w:t>participants</w:t>
      </w:r>
      <w:proofErr w:type="gramEnd"/>
      <w:r>
        <w:t xml:space="preserve"> lists from previous meetings of that group to see the likely number of delegates who will attend. Beware of checking only the registration list for the meeting to be hosted: there will always be delegates who forget to </w:t>
      </w:r>
      <w:r>
        <w:lastRenderedPageBreak/>
        <w:t>register, and others who have registered but do not turn up, so prior to the meeting, the attendance list can be taken as a guide only.</w:t>
      </w:r>
    </w:p>
    <w:p w:rsidR="0099122A" w:rsidRDefault="0099122A" w:rsidP="0099122A">
      <w:r>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t>Normally, conference centre staff can advise on the most appropriate layout (e.g. narrow and deep vs. wide and shallow), as a function of the room’s facilities and the number of delegates.</w:t>
      </w:r>
    </w:p>
    <w:p w:rsidR="0099122A" w:rsidRDefault="0099122A" w:rsidP="00AB5BC1">
      <w:pPr>
        <w:pStyle w:val="Heading4"/>
      </w:pPr>
      <w:bookmarkStart w:id="84" w:name="_Toc24578492"/>
      <w:bookmarkStart w:id="85" w:name="_Toc25836056"/>
      <w:r>
        <w:t>5.2.4.3</w:t>
      </w:r>
      <w:r>
        <w:tab/>
        <w:t>Tables and chairs</w:t>
      </w:r>
      <w:bookmarkEnd w:id="84"/>
      <w:bookmarkEnd w:id="85"/>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bookmarkStart w:id="86" w:name="_Toc24578493"/>
      <w:bookmarkStart w:id="87" w:name="_Toc25836057"/>
      <w:r>
        <w:t>5.2.4.4</w:t>
      </w:r>
      <w:r>
        <w:tab/>
        <w:t>Electric power</w:t>
      </w:r>
      <w:bookmarkEnd w:id="86"/>
      <w:bookmarkEnd w:id="87"/>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bookmarkStart w:id="88" w:name="_Toc24578494"/>
      <w:bookmarkStart w:id="89" w:name="_Toc25836058"/>
      <w:r>
        <w:t>5.2.4.5</w:t>
      </w:r>
      <w:r>
        <w:tab/>
        <w:t>Heating, air-conditioning</w:t>
      </w:r>
      <w:bookmarkEnd w:id="88"/>
      <w:bookmarkEnd w:id="89"/>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bookmarkStart w:id="90" w:name="_Toc24578495"/>
      <w:bookmarkStart w:id="91" w:name="_Toc25836059"/>
      <w:r>
        <w:t>5.2.4.6</w:t>
      </w:r>
      <w:r>
        <w:tab/>
        <w:t>Microphones, loudspeakers</w:t>
      </w:r>
      <w:bookmarkEnd w:id="90"/>
      <w:bookmarkEnd w:id="91"/>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 xml:space="preserve">Avoid wireless microphones which operate in the ISM bands and which can be interfered with by - and can interfere with! - </w:t>
      </w:r>
      <w:proofErr w:type="gramStart"/>
      <w:r>
        <w:t>the</w:t>
      </w:r>
      <w:proofErr w:type="gramEnd"/>
      <w:r>
        <w:t xml:space="preserv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lastRenderedPageBreak/>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bookmarkStart w:id="92" w:name="_Toc24578496"/>
      <w:bookmarkStart w:id="93" w:name="_Toc25836060"/>
      <w:r>
        <w:t>5.2.4.7</w:t>
      </w:r>
      <w:r>
        <w:tab/>
        <w:t>Projectors and screens</w:t>
      </w:r>
      <w:bookmarkEnd w:id="92"/>
      <w:bookmarkEnd w:id="93"/>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bookmarkStart w:id="94" w:name="_Toc24578497"/>
      <w:bookmarkStart w:id="95" w:name="_Toc25836061"/>
      <w:r>
        <w:t>5.2.4.8</w:t>
      </w:r>
      <w:r>
        <w:tab/>
        <w:t>Cables</w:t>
      </w:r>
      <w:bookmarkEnd w:id="94"/>
      <w:bookmarkEnd w:id="95"/>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bookmarkStart w:id="96" w:name="_Toc24578498"/>
      <w:bookmarkStart w:id="97" w:name="_Toc25836062"/>
      <w:r>
        <w:t>5.2.4.9</w:t>
      </w:r>
      <w:r>
        <w:tab/>
        <w:t>Water</w:t>
      </w:r>
      <w:bookmarkEnd w:id="96"/>
      <w:bookmarkEnd w:id="97"/>
    </w:p>
    <w:p w:rsidR="00126389" w:rsidRDefault="0099122A" w:rsidP="0099122A">
      <w:r>
        <w:t xml:space="preserve">By all means provide water to the chairman’s table, but: in bottles with screw caps, not in open jugs. </w:t>
      </w:r>
    </w:p>
    <w:p w:rsidR="00126389" w:rsidRDefault="0099122A" w:rsidP="0099122A">
      <w:r>
        <w:t xml:space="preserve">For the body of the delegates, avoid placing water on the tables: there simply is not room for this, and if there are glasses and jugs on </w:t>
      </w:r>
      <w:proofErr w:type="gramStart"/>
      <w:r>
        <w:t>delegates</w:t>
      </w:r>
      <w:proofErr w:type="gramEnd"/>
      <w:r>
        <w:t xml:space="preserve"> tables, they will get spilt onto their computers and they will fall to the floor causing floods, electrical danger, and potentially the hazard of broken glass. </w:t>
      </w:r>
    </w:p>
    <w:p w:rsidR="0099122A" w:rsidRDefault="0099122A" w:rsidP="0099122A">
      <w:r>
        <w:t>Rather</w:t>
      </w:r>
      <w:r w:rsidR="00126389">
        <w:t>, it is recommended to</w:t>
      </w:r>
      <w:r>
        <w:t xml:space="preserve"> provide </w:t>
      </w:r>
      <w:r w:rsidR="00126389">
        <w:t xml:space="preserve">clean </w:t>
      </w:r>
      <w:r>
        <w:t>water on tables at the back or side of the meeting room, with plenty of space for delegates to abandon their empty glasses after they have quenched their thirsts.</w:t>
      </w:r>
    </w:p>
    <w:p w:rsidR="00126389" w:rsidRDefault="00126389" w:rsidP="0099122A">
      <w:r w:rsidRPr="00646A47">
        <w:t>Adequate clean water should also be available to the meeting attendees in the individual hotel rooms at the meeting hotel(s).</w:t>
      </w:r>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6A5BB9" w:rsidRPr="00FB0014" w:rsidRDefault="006A5BB9" w:rsidP="003A4586">
      <w:pPr>
        <w:pStyle w:val="Heading4"/>
      </w:pPr>
      <w:bookmarkStart w:id="98" w:name="_Toc24578499"/>
      <w:bookmarkStart w:id="99" w:name="_Toc25836063"/>
      <w:bookmarkStart w:id="100" w:name="_Toc23313427"/>
      <w:r>
        <w:t>5.2.4.10</w:t>
      </w:r>
      <w:r w:rsidRPr="00FB0014">
        <w:tab/>
        <w:t>Air and Water Quality</w:t>
      </w:r>
      <w:bookmarkEnd w:id="98"/>
      <w:bookmarkEnd w:id="99"/>
    </w:p>
    <w:p w:rsidR="006A5BB9" w:rsidRPr="00DC4716" w:rsidRDefault="006A5BB9" w:rsidP="006A5BB9">
      <w:bookmarkStart w:id="101" w:name="_Hlk24010486"/>
      <w:r w:rsidRPr="00FB0014">
        <w:t xml:space="preserve">It is recommended that meetings not be held in locations which </w:t>
      </w:r>
      <w:r>
        <w:t>is expected to have</w:t>
      </w:r>
      <w:r w:rsidRPr="00FB0014">
        <w:t xml:space="preserve"> an Air Quality Index (AQI) &gt; 150 (Unhealthy).</w:t>
      </w:r>
      <w:bookmarkEnd w:id="101"/>
    </w:p>
    <w:p w:rsidR="00843214" w:rsidRDefault="00843214" w:rsidP="00AB5BC1">
      <w:pPr>
        <w:pStyle w:val="Heading3"/>
      </w:pPr>
      <w:bookmarkStart w:id="102" w:name="_Toc24578500"/>
      <w:bookmarkStart w:id="103" w:name="_Toc25836064"/>
      <w:r>
        <w:lastRenderedPageBreak/>
        <w:t>5.2.5</w:t>
      </w:r>
      <w:r>
        <w:tab/>
        <w:t>Proposal for the IT facilities</w:t>
      </w:r>
      <w:bookmarkEnd w:id="100"/>
      <w:bookmarkEnd w:id="102"/>
      <w:bookmarkEnd w:id="103"/>
    </w:p>
    <w:p w:rsidR="0099122A" w:rsidRDefault="0099122A" w:rsidP="00AB5BC1">
      <w:pPr>
        <w:pStyle w:val="Heading4"/>
      </w:pPr>
      <w:bookmarkStart w:id="104" w:name="_Toc24578501"/>
      <w:bookmarkStart w:id="105" w:name="_Toc25836065"/>
      <w:r>
        <w:t>5.2.5.1</w:t>
      </w:r>
      <w:r>
        <w:tab/>
        <w:t>The 3GPP network</w:t>
      </w:r>
      <w:bookmarkEnd w:id="104"/>
      <w:bookmarkEnd w:id="105"/>
    </w:p>
    <w:p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t>PoE</w:t>
      </w:r>
      <w:proofErr w:type="spellEnd"/>
      <w:r>
        <w:t>.</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bookmarkStart w:id="106" w:name="_Toc24578502"/>
      <w:bookmarkStart w:id="107" w:name="_Toc25836066"/>
      <w:r>
        <w:t>5.2.5.2</w:t>
      </w:r>
      <w:r>
        <w:tab/>
        <w:t>Internet supply</w:t>
      </w:r>
      <w:bookmarkEnd w:id="106"/>
      <w:bookmarkEnd w:id="107"/>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t>-</w:t>
      </w:r>
      <w:r>
        <w:tab/>
        <w:t>address mask</w:t>
      </w:r>
    </w:p>
    <w:p w:rsidR="0099122A" w:rsidRDefault="0099122A" w:rsidP="00AB5BC1">
      <w:pPr>
        <w:pStyle w:val="B1"/>
      </w:pPr>
      <w:r>
        <w:t>-</w:t>
      </w:r>
      <w:r>
        <w:tab/>
      </w:r>
      <w:proofErr w:type="gramStart"/>
      <w:r>
        <w:t>gateway</w:t>
      </w:r>
      <w:proofErr w:type="gramEnd"/>
      <w:r>
        <w:t xml:space="preserve"> IP address</w:t>
      </w:r>
    </w:p>
    <w:p w:rsidR="0099122A" w:rsidRDefault="0099122A" w:rsidP="00AB5BC1">
      <w:pPr>
        <w:pStyle w:val="B1"/>
      </w:pPr>
      <w:r>
        <w:t>-</w:t>
      </w:r>
      <w:r>
        <w:tab/>
        <w:t>DNS IP addresses</w:t>
      </w:r>
    </w:p>
    <w:p w:rsidR="0099122A" w:rsidRDefault="0099122A" w:rsidP="0099122A">
      <w:r>
        <w:t xml:space="preserve">The internet service must not be subject to firewall, traffic shaping, packet limiting, billing equipment, unnecessary routers which might limit the number of simultaneous connections, </w:t>
      </w:r>
      <w:proofErr w:type="spellStart"/>
      <w:r>
        <w:t>etc</w:t>
      </w:r>
      <w:proofErr w:type="spellEnd"/>
      <w:r>
        <w:t xml:space="preserve">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 xml:space="preserve">Internet bitrate = 1.5 x number of delegates x 50 </w:t>
      </w:r>
      <w:proofErr w:type="spellStart"/>
      <w:r>
        <w:t>kbit</w:t>
      </w:r>
      <w:proofErr w:type="spellEnd"/>
      <w:r>
        <w:t>/s</w:t>
      </w:r>
    </w:p>
    <w:p w:rsidR="0099122A" w:rsidRDefault="0099122A" w:rsidP="0099122A">
      <w:r>
        <w:lastRenderedPageBreak/>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w:t>
      </w:r>
      <w:proofErr w:type="spellStart"/>
      <w:r>
        <w:t>ie</w:t>
      </w:r>
      <w:proofErr w:type="spellEnd"/>
      <w:r>
        <w:t xml:space="preserve"> not shared with, for example, hotel guest rooms).</w:t>
      </w:r>
    </w:p>
    <w:p w:rsidR="0099122A" w:rsidRDefault="0099122A" w:rsidP="0099122A">
      <w:r>
        <w:t>A typical meeting configuration is shown in the following figure.</w:t>
      </w:r>
    </w:p>
    <w:p w:rsidR="0099122A" w:rsidRDefault="0099122A" w:rsidP="0099122A">
      <w:r>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bookmarkStart w:id="108" w:name="_Toc24578503"/>
      <w:bookmarkStart w:id="109" w:name="_Toc25836067"/>
      <w:r>
        <w:t>5.2.5.3</w:t>
      </w:r>
      <w:r>
        <w:tab/>
        <w:t xml:space="preserve">3GPP </w:t>
      </w:r>
      <w:proofErr w:type="spellStart"/>
      <w:r>
        <w:t>WiFi</w:t>
      </w:r>
      <w:bookmarkEnd w:id="108"/>
      <w:bookmarkEnd w:id="109"/>
      <w:proofErr w:type="spellEnd"/>
    </w:p>
    <w:p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rsidR="005947C7" w:rsidRDefault="005947C7" w:rsidP="003A4586">
      <w:pPr>
        <w:pStyle w:val="Heading4"/>
      </w:pPr>
      <w:bookmarkStart w:id="110" w:name="_Toc24578504"/>
      <w:bookmarkStart w:id="111" w:name="_Toc25836068"/>
      <w:bookmarkStart w:id="112" w:name="_Toc23313428"/>
      <w:r>
        <w:t>5.2.5.4</w:t>
      </w:r>
      <w:r>
        <w:tab/>
        <w:t>Proposal for Connectivity</w:t>
      </w:r>
      <w:bookmarkEnd w:id="110"/>
      <w:bookmarkEnd w:id="111"/>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lastRenderedPageBreak/>
        <w:t>Note that providing high quality connectivity becomes even more important as we move to incorporate more remote communications tools.</w:t>
      </w:r>
    </w:p>
    <w:p w:rsidR="00127049" w:rsidRDefault="00127049" w:rsidP="00AB5BC1">
      <w:pPr>
        <w:pStyle w:val="Heading3"/>
      </w:pPr>
      <w:bookmarkStart w:id="113" w:name="_Toc24578505"/>
      <w:bookmarkStart w:id="114" w:name="_Toc25836069"/>
      <w:r>
        <w:t>5.2.6</w:t>
      </w:r>
      <w:r>
        <w:tab/>
        <w:t>Proposal for the catering</w:t>
      </w:r>
      <w:bookmarkEnd w:id="112"/>
      <w:bookmarkEnd w:id="113"/>
      <w:bookmarkEnd w:id="114"/>
    </w:p>
    <w:p w:rsidR="00127049" w:rsidRDefault="00127049" w:rsidP="00127049"/>
    <w:p w:rsidR="00127049" w:rsidRDefault="00127049" w:rsidP="00AB5BC1">
      <w:pPr>
        <w:pStyle w:val="Heading3"/>
      </w:pPr>
      <w:bookmarkStart w:id="115" w:name="_Toc23313429"/>
      <w:bookmarkStart w:id="116" w:name="_Toc24578506"/>
      <w:bookmarkStart w:id="117" w:name="_Toc25836070"/>
      <w:r>
        <w:t>5.2.7</w:t>
      </w:r>
      <w:r>
        <w:tab/>
        <w:t xml:space="preserve">Proposal for </w:t>
      </w:r>
      <w:bookmarkEnd w:id="115"/>
      <w:r w:rsidR="0099122A">
        <w:t>hosting model</w:t>
      </w:r>
      <w:bookmarkEnd w:id="116"/>
      <w:bookmarkEnd w:id="117"/>
    </w:p>
    <w:p w:rsidR="0099122A" w:rsidRDefault="0099122A" w:rsidP="00AB5BC1">
      <w:pPr>
        <w:pStyle w:val="Heading4"/>
      </w:pPr>
      <w:bookmarkStart w:id="118" w:name="_Toc24578507"/>
      <w:bookmarkStart w:id="119" w:name="_Toc25836071"/>
      <w:r>
        <w:t xml:space="preserve">5.2.7.1 </w:t>
      </w:r>
      <w:r>
        <w:tab/>
        <w:t>Description of the current hosting model</w:t>
      </w:r>
      <w:bookmarkEnd w:id="118"/>
      <w:bookmarkEnd w:id="119"/>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20" w:name="_Toc24578508"/>
      <w:bookmarkStart w:id="121" w:name="_Toc25836072"/>
      <w:r>
        <w:t>5.2.7.2</w:t>
      </w:r>
      <w:r>
        <w:tab/>
        <w:t>Proposal ’Hosting is commissioned to a hosting (events) company’</w:t>
      </w:r>
      <w:bookmarkEnd w:id="120"/>
      <w:bookmarkEnd w:id="121"/>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22" w:name="_Toc24578509"/>
      <w:bookmarkStart w:id="123" w:name="_Toc25836073"/>
      <w:r>
        <w:t>5.2.7.3</w:t>
      </w:r>
      <w:r>
        <w:tab/>
        <w:t>Proposal ‘Each OP decides on hosting in its territory’</w:t>
      </w:r>
      <w:bookmarkEnd w:id="122"/>
      <w:bookmarkEnd w:id="123"/>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24" w:name="_Toc24578510"/>
      <w:bookmarkStart w:id="125" w:name="_Toc25836074"/>
      <w:r>
        <w:t>5.2.7.4</w:t>
      </w:r>
      <w:r>
        <w:tab/>
        <w:t>Proposal ‘xxx’</w:t>
      </w:r>
      <w:bookmarkEnd w:id="124"/>
      <w:bookmarkEnd w:id="125"/>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126" w:name="_Toc23313430"/>
      <w:bookmarkStart w:id="127" w:name="_Toc24578512"/>
      <w:bookmarkStart w:id="128" w:name="_Toc25836075"/>
      <w:r>
        <w:t>5</w:t>
      </w:r>
      <w:r w:rsidR="00E84036">
        <w:t>.3</w:t>
      </w:r>
      <w:r w:rsidR="00E84036" w:rsidRPr="004D3578">
        <w:tab/>
      </w:r>
      <w:r w:rsidR="00E84036">
        <w:t>Proposals for 3GPP Meetings Funding Model</w:t>
      </w:r>
      <w:bookmarkEnd w:id="126"/>
      <w:bookmarkEnd w:id="127"/>
      <w:bookmarkEnd w:id="128"/>
    </w:p>
    <w:p w:rsidR="00726F9F" w:rsidRDefault="00726F9F" w:rsidP="00AB5BC1">
      <w:pPr>
        <w:pStyle w:val="Heading3"/>
      </w:pPr>
      <w:bookmarkStart w:id="129" w:name="_Toc24578513"/>
      <w:bookmarkStart w:id="130" w:name="_Toc25836076"/>
      <w:r>
        <w:t xml:space="preserve">5.3.0 </w:t>
      </w:r>
      <w:r>
        <w:tab/>
        <w:t>Description of the current funding model</w:t>
      </w:r>
      <w:bookmarkEnd w:id="129"/>
      <w:bookmarkEnd w:id="130"/>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31" w:name="_Toc24578514"/>
      <w:bookmarkStart w:id="132" w:name="_Toc25836077"/>
      <w:r>
        <w:t xml:space="preserve">5.3.0.1 </w:t>
      </w:r>
      <w:r>
        <w:tab/>
        <w:t>General aspects</w:t>
      </w:r>
      <w:bookmarkEnd w:id="131"/>
      <w:bookmarkEnd w:id="132"/>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lastRenderedPageBreak/>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33" w:name="_Toc24578515"/>
      <w:bookmarkStart w:id="134" w:name="_Toc25836078"/>
      <w:r>
        <w:t xml:space="preserve">5.3.0.2 </w:t>
      </w:r>
      <w:r>
        <w:tab/>
        <w:t>TTA-specific aspects</w:t>
      </w:r>
      <w:bookmarkEnd w:id="133"/>
      <w:bookmarkEnd w:id="134"/>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35" w:name="_Toc24578516"/>
      <w:bookmarkStart w:id="136" w:name="_Toc25836079"/>
      <w:r>
        <w:t>5.3.0.3</w:t>
      </w:r>
      <w:r>
        <w:tab/>
        <w:t>ARIB/TTC-specific aspects</w:t>
      </w:r>
      <w:bookmarkEnd w:id="135"/>
      <w:bookmarkEnd w:id="136"/>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37" w:name="_Toc24578517"/>
      <w:bookmarkStart w:id="138" w:name="_Toc25836080"/>
      <w:r>
        <w:lastRenderedPageBreak/>
        <w:t>5.3.1</w:t>
      </w:r>
      <w:r w:rsidR="009D00A9">
        <w:tab/>
        <w:t>Proposal OP “Hosting” Tax</w:t>
      </w:r>
      <w:bookmarkEnd w:id="137"/>
      <w:bookmarkEnd w:id="138"/>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39" w:name="_Toc23313432"/>
      <w:bookmarkStart w:id="140" w:name="_Toc25836081"/>
      <w:r>
        <w:t xml:space="preserve">5.3.2 </w:t>
      </w:r>
      <w:r>
        <w:tab/>
        <w:t>Proposal ‘Delegate pays to play’</w:t>
      </w:r>
      <w:bookmarkEnd w:id="139"/>
      <w:bookmarkEnd w:id="140"/>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41" w:name="_Toc24578518"/>
      <w:bookmarkStart w:id="142" w:name="_Toc25836082"/>
      <w:r>
        <w:lastRenderedPageBreak/>
        <w:t>5.3.3</w:t>
      </w:r>
      <w:r>
        <w:tab/>
        <w:t>Proposal ‘Extension of current funding model’</w:t>
      </w:r>
      <w:bookmarkEnd w:id="141"/>
      <w:bookmarkEnd w:id="142"/>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43" w:name="_Toc23313433"/>
      <w:bookmarkStart w:id="144" w:name="_Toc24578519"/>
      <w:bookmarkStart w:id="145" w:name="_Toc25836083"/>
      <w:r>
        <w:t>5.3</w:t>
      </w:r>
      <w:proofErr w:type="gramStart"/>
      <w:r>
        <w:t>.x</w:t>
      </w:r>
      <w:proofErr w:type="gramEnd"/>
      <w:r>
        <w:t xml:space="preserve"> </w:t>
      </w:r>
      <w:r>
        <w:tab/>
        <w:t>Proposal ‘xxx’</w:t>
      </w:r>
      <w:bookmarkEnd w:id="143"/>
      <w:bookmarkEnd w:id="144"/>
      <w:bookmarkEnd w:id="145"/>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46" w:name="_Toc23313434"/>
      <w:bookmarkStart w:id="147" w:name="_Toc24578520"/>
      <w:bookmarkStart w:id="148" w:name="_Toc25836084"/>
      <w:r>
        <w:t>5</w:t>
      </w:r>
      <w:r w:rsidR="00E84036">
        <w:t>.4</w:t>
      </w:r>
      <w:r w:rsidR="00E84036" w:rsidRPr="004D3578">
        <w:tab/>
      </w:r>
      <w:r w:rsidR="00E84036">
        <w:t>Proposals for 3GPP Meetings Decision Making</w:t>
      </w:r>
      <w:bookmarkEnd w:id="146"/>
      <w:bookmarkEnd w:id="147"/>
      <w:bookmarkEnd w:id="148"/>
    </w:p>
    <w:p w:rsidR="008671FC" w:rsidRDefault="008671FC" w:rsidP="008671FC">
      <w:pPr>
        <w:pStyle w:val="Heading3"/>
      </w:pPr>
      <w:bookmarkStart w:id="149" w:name="_Toc23313435"/>
      <w:bookmarkStart w:id="150" w:name="_Toc24578521"/>
      <w:bookmarkStart w:id="151" w:name="_Toc25836085"/>
      <w:r>
        <w:t>5.4.0</w:t>
      </w:r>
      <w:r>
        <w:tab/>
        <w:t>Description of the current decision making model</w:t>
      </w:r>
      <w:bookmarkEnd w:id="149"/>
      <w:bookmarkEnd w:id="150"/>
      <w:bookmarkEnd w:id="151"/>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52" w:name="_Toc23313436"/>
      <w:bookmarkStart w:id="153" w:name="_Toc24578522"/>
      <w:bookmarkStart w:id="154" w:name="_Toc25836086"/>
      <w:r>
        <w:t>5</w:t>
      </w:r>
      <w:r w:rsidR="00E337D9">
        <w:t>.4.1</w:t>
      </w:r>
      <w:r w:rsidR="00E337D9">
        <w:tab/>
      </w:r>
      <w:r w:rsidR="003F1C14">
        <w:t>Proposal</w:t>
      </w:r>
      <w:r w:rsidR="008671FC">
        <w:t xml:space="preserve"> for 3GPP Decision Making – Balance Criteria</w:t>
      </w:r>
      <w:bookmarkEnd w:id="152"/>
      <w:bookmarkEnd w:id="153"/>
      <w:bookmarkEnd w:id="154"/>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55" w:name="_Toc23313437"/>
      <w:bookmarkStart w:id="156" w:name="_Toc24578523"/>
      <w:bookmarkStart w:id="157" w:name="_Toc25836087"/>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155"/>
      <w:bookmarkEnd w:id="156"/>
      <w:bookmarkEnd w:id="157"/>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58" w:name="_Toc23313438"/>
      <w:bookmarkStart w:id="159" w:name="_Toc24578524"/>
      <w:bookmarkStart w:id="160" w:name="_Toc25836088"/>
      <w:r>
        <w:t>5.4.2</w:t>
      </w:r>
      <w:r>
        <w:tab/>
        <w:t xml:space="preserve">Proposals for 3GPP Decision Making – Process </w:t>
      </w:r>
      <w:r w:rsidR="00D43BC5">
        <w:t>Criteria</w:t>
      </w:r>
      <w:bookmarkEnd w:id="158"/>
      <w:bookmarkEnd w:id="159"/>
      <w:bookmarkEnd w:id="160"/>
    </w:p>
    <w:p w:rsidR="008671FC" w:rsidRPr="006B6132" w:rsidRDefault="008671FC" w:rsidP="008671FC">
      <w:pPr>
        <w:pStyle w:val="Heading4"/>
      </w:pPr>
      <w:bookmarkStart w:id="161" w:name="_Toc23313439"/>
      <w:bookmarkStart w:id="162" w:name="_Toc24578525"/>
      <w:bookmarkStart w:id="163" w:name="_Toc25836089"/>
      <w:r w:rsidRPr="006B6132">
        <w:t>5.4.</w:t>
      </w:r>
      <w:r>
        <w:t>2.1</w:t>
      </w:r>
      <w:r w:rsidRPr="006B6132">
        <w:tab/>
        <w:t xml:space="preserve">Proposal for </w:t>
      </w:r>
      <w:r>
        <w:t>Process Criteria</w:t>
      </w:r>
      <w:r w:rsidRPr="006B6132">
        <w:t xml:space="preserve">: </w:t>
      </w:r>
      <w:r>
        <w:t>Friends Organizations</w:t>
      </w:r>
      <w:bookmarkEnd w:id="161"/>
      <w:bookmarkEnd w:id="162"/>
      <w:bookmarkEnd w:id="163"/>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64" w:name="_Toc23313440"/>
      <w:bookmarkStart w:id="165" w:name="_Toc24578526"/>
      <w:bookmarkStart w:id="166" w:name="_Toc25836090"/>
      <w:r w:rsidRPr="006B6132">
        <w:t>5.4.</w:t>
      </w:r>
      <w:r>
        <w:t>2.2</w:t>
      </w:r>
      <w:r w:rsidRPr="006B6132">
        <w:tab/>
        <w:t xml:space="preserve">Proposal for </w:t>
      </w:r>
      <w:r>
        <w:t>Process Criteria</w:t>
      </w:r>
      <w:r w:rsidRPr="00AF55AA">
        <w:t xml:space="preserve">: </w:t>
      </w:r>
      <w:r>
        <w:t>XXX</w:t>
      </w:r>
      <w:bookmarkEnd w:id="164"/>
      <w:bookmarkEnd w:id="165"/>
      <w:bookmarkEnd w:id="166"/>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67" w:name="_Toc23313441"/>
      <w:bookmarkStart w:id="168" w:name="_Toc24578527"/>
      <w:bookmarkStart w:id="169" w:name="_Toc25836091"/>
      <w:r>
        <w:lastRenderedPageBreak/>
        <w:t>5.4.3</w:t>
      </w:r>
      <w:r>
        <w:tab/>
        <w:t>Proposals for 3GPP Decision Making – Accessibility Criteria</w:t>
      </w:r>
      <w:bookmarkEnd w:id="167"/>
      <w:bookmarkEnd w:id="168"/>
      <w:bookmarkEnd w:id="169"/>
    </w:p>
    <w:p w:rsidR="00D43BC5" w:rsidRPr="006B6132" w:rsidRDefault="00D43BC5" w:rsidP="00D43BC5">
      <w:pPr>
        <w:pStyle w:val="Heading4"/>
      </w:pPr>
      <w:bookmarkStart w:id="170" w:name="_Toc23313442"/>
      <w:bookmarkStart w:id="171" w:name="_Toc24578528"/>
      <w:bookmarkStart w:id="172" w:name="_Toc25836092"/>
      <w:r w:rsidRPr="006B6132">
        <w:t>5.4.</w:t>
      </w:r>
      <w:r>
        <w:t>3.1</w:t>
      </w:r>
      <w:r w:rsidRPr="006B6132">
        <w:tab/>
        <w:t xml:space="preserve">Proposal for </w:t>
      </w:r>
      <w:r>
        <w:t>Accessibility</w:t>
      </w:r>
      <w:r>
        <w:rPr>
          <w:lang w:val="en-US"/>
        </w:rPr>
        <w:t xml:space="preserve"> Criteria</w:t>
      </w:r>
      <w:r w:rsidRPr="006B6132">
        <w:t>:</w:t>
      </w:r>
      <w:bookmarkEnd w:id="170"/>
      <w:r>
        <w:t xml:space="preserve"> Meetings per Country and Ye</w:t>
      </w:r>
      <w:r w:rsidR="0012164F">
        <w:t>a</w:t>
      </w:r>
      <w:r>
        <w:t>r</w:t>
      </w:r>
      <w:bookmarkEnd w:id="171"/>
      <w:bookmarkEnd w:id="172"/>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02540C">
      <w:pPr>
        <w:pStyle w:val="B1"/>
      </w:pPr>
      <w:r>
        <w:t>4)</w:t>
      </w:r>
      <w:r>
        <w:tab/>
      </w:r>
      <w:proofErr w:type="gramStart"/>
      <w:r>
        <w:t>exceptions</w:t>
      </w:r>
      <w:proofErr w:type="gramEnd"/>
      <w:r>
        <w:t xml:space="preserve"> can be made if all IMs who plan to attend the meeting agree to such an exception.</w:t>
      </w:r>
      <w:bookmarkStart w:id="173" w:name="_Toc23313443"/>
    </w:p>
    <w:p w:rsidR="0012164F" w:rsidRDefault="0012164F" w:rsidP="003A4586">
      <w:pPr>
        <w:pStyle w:val="Heading3"/>
      </w:pPr>
      <w:bookmarkStart w:id="174" w:name="_Toc25836093"/>
      <w:bookmarkStart w:id="175" w:name="_Toc24578529"/>
      <w:r>
        <w:t>5.</w:t>
      </w:r>
      <w:r w:rsidR="00D4758E">
        <w:t>4.4</w:t>
      </w:r>
      <w:r>
        <w:tab/>
      </w:r>
      <w:r w:rsidRPr="003A4586">
        <w:t>Proposal for Delegate Voting on General Location</w:t>
      </w:r>
      <w:bookmarkEnd w:id="174"/>
      <w:r w:rsidDel="0012164F">
        <w:t xml:space="preserve"> </w:t>
      </w:r>
      <w:bookmarkEnd w:id="175"/>
      <w:r>
        <w:t xml:space="preserve"> </w:t>
      </w:r>
    </w:p>
    <w:p w:rsidR="0012164F" w:rsidRDefault="0012164F" w:rsidP="0012164F">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r>
      <w:proofErr w:type="gramStart"/>
      <w:r>
        <w:t>one</w:t>
      </w:r>
      <w:proofErr w:type="gramEnd"/>
      <w:r>
        <w:t xml:space="preserv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lastRenderedPageBreak/>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76" w:name="_Toc24578530"/>
      <w:bookmarkStart w:id="177" w:name="_Toc25836094"/>
      <w:r>
        <w:t>5.4.</w:t>
      </w:r>
      <w:r w:rsidR="00D4758E">
        <w:t>5</w:t>
      </w:r>
      <w:r>
        <w:tab/>
      </w:r>
      <w:r w:rsidRPr="003A4586">
        <w:t xml:space="preserve">Proposal for </w:t>
      </w:r>
      <w:r>
        <w:t>Country Minimum Criteria</w:t>
      </w:r>
      <w:bookmarkEnd w:id="176"/>
      <w:bookmarkEnd w:id="177"/>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78" w:name="_Toc24578531"/>
      <w:bookmarkStart w:id="179" w:name="_Toc25836095"/>
      <w:r>
        <w:t>5.4.</w:t>
      </w:r>
      <w:r w:rsidR="000235F9">
        <w:t>6</w:t>
      </w:r>
      <w:r>
        <w:tab/>
        <w:t>Proposal for Distributed Decision Making</w:t>
      </w:r>
      <w:bookmarkEnd w:id="178"/>
      <w:bookmarkEnd w:id="179"/>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80" w:name="_Toc24578532"/>
      <w:bookmarkStart w:id="181" w:name="_Toc25836096"/>
      <w:r>
        <w:t>5.4.</w:t>
      </w:r>
      <w:r w:rsidR="000235F9">
        <w:t>7</w:t>
      </w:r>
      <w:r>
        <w:tab/>
        <w:t>Proposal for Meetings at Exploratory Locations</w:t>
      </w:r>
      <w:bookmarkEnd w:id="180"/>
      <w:bookmarkEnd w:id="181"/>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82" w:name="_Toc24578533"/>
      <w:bookmarkStart w:id="183" w:name="_Toc25836097"/>
      <w:r>
        <w:t>5.4.8</w:t>
      </w:r>
      <w:r w:rsidR="009D00A9">
        <w:tab/>
        <w:t>Company Hosted Meetings</w:t>
      </w:r>
      <w:bookmarkEnd w:id="182"/>
      <w:bookmarkEnd w:id="183"/>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84" w:name="_Toc23313445"/>
      <w:bookmarkStart w:id="185" w:name="_Toc24578534"/>
      <w:bookmarkStart w:id="186" w:name="_Toc25836098"/>
      <w:bookmarkEnd w:id="173"/>
      <w:r>
        <w:t>5.5</w:t>
      </w:r>
      <w:r w:rsidR="00E84036" w:rsidRPr="004D3578">
        <w:tab/>
      </w:r>
      <w:r w:rsidR="00E84036">
        <w:t>Proposals for a 3GPP Meeting Trial</w:t>
      </w:r>
      <w:bookmarkEnd w:id="184"/>
      <w:bookmarkEnd w:id="185"/>
      <w:bookmarkEnd w:id="186"/>
    </w:p>
    <w:p w:rsidR="00BE4464" w:rsidRDefault="00DC0627" w:rsidP="00442F79">
      <w:pPr>
        <w:pStyle w:val="Heading3"/>
      </w:pPr>
      <w:bookmarkStart w:id="187" w:name="_Toc23313446"/>
      <w:bookmarkStart w:id="188" w:name="_Toc24578535"/>
      <w:bookmarkStart w:id="189" w:name="_Toc25836099"/>
      <w:r>
        <w:t>5</w:t>
      </w:r>
      <w:r w:rsidR="00E337D9">
        <w:t>.5.1</w:t>
      </w:r>
      <w:r w:rsidR="00E337D9">
        <w:tab/>
      </w:r>
      <w:r w:rsidR="003F1C14">
        <w:t>Proposal</w:t>
      </w:r>
      <w:bookmarkEnd w:id="187"/>
      <w:r w:rsidR="0037092B">
        <w:t xml:space="preserve"> for No Trial</w:t>
      </w:r>
      <w:bookmarkEnd w:id="188"/>
      <w:bookmarkEnd w:id="189"/>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190" w:name="_Toc24578536"/>
      <w:bookmarkStart w:id="191" w:name="_Toc25836100"/>
      <w:r>
        <w:t>5.5.</w:t>
      </w:r>
      <w:r w:rsidR="005D70F7">
        <w:t>2</w:t>
      </w:r>
      <w:r>
        <w:tab/>
        <w:t xml:space="preserve">Proposed for Trial </w:t>
      </w:r>
      <w:proofErr w:type="spellStart"/>
      <w:proofErr w:type="gramStart"/>
      <w:r>
        <w:t>Tx</w:t>
      </w:r>
      <w:bookmarkEnd w:id="190"/>
      <w:bookmarkEnd w:id="191"/>
      <w:proofErr w:type="spellEnd"/>
      <w:proofErr w:type="gramEnd"/>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192" w:name="_Toc23313447"/>
      <w:bookmarkStart w:id="193" w:name="_Toc24578537"/>
      <w:bookmarkStart w:id="194" w:name="_Toc25836101"/>
      <w:r>
        <w:t>6</w:t>
      </w:r>
      <w:r w:rsidR="00E84036" w:rsidRPr="004D3578">
        <w:tab/>
      </w:r>
      <w:r w:rsidR="00E84036">
        <w:t>Evaluation</w:t>
      </w:r>
      <w:bookmarkEnd w:id="192"/>
      <w:bookmarkEnd w:id="193"/>
      <w:bookmarkEnd w:id="194"/>
    </w:p>
    <w:p w:rsidR="00E84036" w:rsidRDefault="00DC0627" w:rsidP="00442F79">
      <w:pPr>
        <w:pStyle w:val="Heading2"/>
      </w:pPr>
      <w:bookmarkStart w:id="195" w:name="_Toc23313448"/>
      <w:bookmarkStart w:id="196" w:name="_Toc24578538"/>
      <w:bookmarkStart w:id="197" w:name="_Toc25836102"/>
      <w:r>
        <w:t>6</w:t>
      </w:r>
      <w:r w:rsidR="00E84036" w:rsidRPr="004D3578">
        <w:t>.1</w:t>
      </w:r>
      <w:r w:rsidR="00E84036" w:rsidRPr="004D3578">
        <w:tab/>
      </w:r>
      <w:r w:rsidR="00E84036">
        <w:t>Introduction</w:t>
      </w:r>
      <w:bookmarkEnd w:id="195"/>
      <w:bookmarkEnd w:id="196"/>
      <w:bookmarkEnd w:id="197"/>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198" w:name="_Toc23313449"/>
      <w:bookmarkStart w:id="199" w:name="_Toc24578539"/>
      <w:bookmarkStart w:id="200" w:name="_Toc25836103"/>
      <w:r>
        <w:t>6.2</w:t>
      </w:r>
      <w:r w:rsidR="00E84036" w:rsidRPr="004D3578">
        <w:tab/>
      </w:r>
      <w:r w:rsidR="00E84036">
        <w:t>Evaluation of 3GPP Meetings Service Level Proposals</w:t>
      </w:r>
      <w:bookmarkEnd w:id="198"/>
      <w:bookmarkEnd w:id="199"/>
      <w:bookmarkEnd w:id="200"/>
    </w:p>
    <w:p w:rsidR="00BE4464" w:rsidRDefault="00DC0627" w:rsidP="00442F79">
      <w:pPr>
        <w:pStyle w:val="Heading3"/>
      </w:pPr>
      <w:bookmarkStart w:id="201" w:name="_Toc23313450"/>
      <w:bookmarkStart w:id="202" w:name="_Toc24578540"/>
      <w:bookmarkStart w:id="203" w:name="_Toc25836104"/>
      <w:r>
        <w:t>6.2</w:t>
      </w:r>
      <w:r w:rsidR="00E337D9">
        <w:t>.1</w:t>
      </w:r>
      <w:r w:rsidR="00E337D9">
        <w:tab/>
      </w:r>
      <w:r w:rsidR="00127049">
        <w:t>Introduction</w:t>
      </w:r>
      <w:bookmarkEnd w:id="201"/>
      <w:bookmarkEnd w:id="202"/>
      <w:bookmarkEnd w:id="203"/>
    </w:p>
    <w:p w:rsidR="00127049" w:rsidRDefault="00127049" w:rsidP="00127049">
      <w:r>
        <w:t>This subclause evaluates the recommendations proposed in the subclause 5.2.</w:t>
      </w:r>
    </w:p>
    <w:p w:rsidR="00127049" w:rsidRDefault="00127049" w:rsidP="00AB5BC1">
      <w:pPr>
        <w:pStyle w:val="EditorsNote"/>
      </w:pPr>
      <w:r>
        <w:lastRenderedPageBreak/>
        <w:t>Editor’s Note:</w:t>
      </w:r>
      <w:r>
        <w:tab/>
        <w:t>the list of proposals hereafter will be aligned with the criteria listed in subclause 4.2.</w:t>
      </w:r>
    </w:p>
    <w:p w:rsidR="00127049" w:rsidRDefault="00127049" w:rsidP="00AB5BC1">
      <w:pPr>
        <w:pStyle w:val="Heading3"/>
      </w:pPr>
      <w:bookmarkStart w:id="204" w:name="_Toc23313451"/>
      <w:bookmarkStart w:id="205" w:name="_Toc24578541"/>
      <w:bookmarkStart w:id="206" w:name="_Toc25836105"/>
      <w:r>
        <w:t>6.2.2</w:t>
      </w:r>
      <w:r>
        <w:tab/>
        <w:t>Evaluation of Proposals for the choice of the location/venue</w:t>
      </w:r>
      <w:bookmarkEnd w:id="204"/>
      <w:bookmarkEnd w:id="205"/>
      <w:bookmarkEnd w:id="206"/>
    </w:p>
    <w:p w:rsidR="00127049" w:rsidRDefault="00127049" w:rsidP="00127049"/>
    <w:p w:rsidR="00127049" w:rsidRDefault="00127049" w:rsidP="00AB5BC1">
      <w:pPr>
        <w:pStyle w:val="Heading3"/>
      </w:pPr>
      <w:bookmarkStart w:id="207" w:name="_Toc23313452"/>
      <w:bookmarkStart w:id="208" w:name="_Toc24578542"/>
      <w:bookmarkStart w:id="209" w:name="_Toc25836106"/>
      <w:r>
        <w:t>6.2.3</w:t>
      </w:r>
      <w:r>
        <w:tab/>
        <w:t>Evaluation of Proposals for the hotel accommodation</w:t>
      </w:r>
      <w:bookmarkEnd w:id="207"/>
      <w:bookmarkEnd w:id="208"/>
      <w:bookmarkEnd w:id="209"/>
    </w:p>
    <w:p w:rsidR="00127049" w:rsidRDefault="00127049" w:rsidP="00127049"/>
    <w:p w:rsidR="00127049" w:rsidRDefault="00127049" w:rsidP="00AB5BC1">
      <w:pPr>
        <w:pStyle w:val="Heading3"/>
      </w:pPr>
      <w:bookmarkStart w:id="210" w:name="_Toc23313453"/>
      <w:bookmarkStart w:id="211" w:name="_Toc24578543"/>
      <w:bookmarkStart w:id="212" w:name="_Toc25836107"/>
      <w:r>
        <w:t>6.2.4</w:t>
      </w:r>
      <w:r>
        <w:tab/>
        <w:t>Evaluation of Proposals for the Meeting room facilities</w:t>
      </w:r>
      <w:bookmarkEnd w:id="210"/>
      <w:bookmarkEnd w:id="211"/>
      <w:bookmarkEnd w:id="212"/>
    </w:p>
    <w:p w:rsidR="00127049" w:rsidRDefault="00127049" w:rsidP="00127049"/>
    <w:p w:rsidR="00127049" w:rsidRDefault="00127049" w:rsidP="00AB5BC1">
      <w:pPr>
        <w:pStyle w:val="Heading3"/>
      </w:pPr>
      <w:bookmarkStart w:id="213" w:name="_Toc23313454"/>
      <w:bookmarkStart w:id="214" w:name="_Toc24578544"/>
      <w:bookmarkStart w:id="215" w:name="_Toc25836108"/>
      <w:r>
        <w:t>6.2.5</w:t>
      </w:r>
      <w:r>
        <w:tab/>
        <w:t>Evaluation of Proposals for the IT facilities</w:t>
      </w:r>
      <w:bookmarkEnd w:id="213"/>
      <w:bookmarkEnd w:id="214"/>
      <w:bookmarkEnd w:id="215"/>
    </w:p>
    <w:p w:rsidR="00127049" w:rsidRDefault="00127049" w:rsidP="00127049"/>
    <w:p w:rsidR="00127049" w:rsidRDefault="00127049" w:rsidP="00AB5BC1">
      <w:pPr>
        <w:pStyle w:val="Heading3"/>
      </w:pPr>
      <w:bookmarkStart w:id="216" w:name="_Toc23313455"/>
      <w:bookmarkStart w:id="217" w:name="_Toc24578545"/>
      <w:bookmarkStart w:id="218" w:name="_Toc25836109"/>
      <w:r>
        <w:t>6.2.6</w:t>
      </w:r>
      <w:r>
        <w:tab/>
        <w:t>Evaluation of Proposals for the catering</w:t>
      </w:r>
      <w:bookmarkEnd w:id="216"/>
      <w:bookmarkEnd w:id="217"/>
      <w:bookmarkEnd w:id="218"/>
    </w:p>
    <w:p w:rsidR="00127049" w:rsidRDefault="00127049" w:rsidP="00127049"/>
    <w:p w:rsidR="00127049" w:rsidRDefault="00127049" w:rsidP="00AB5BC1">
      <w:pPr>
        <w:pStyle w:val="Heading3"/>
      </w:pPr>
      <w:bookmarkStart w:id="219" w:name="_Toc23313456"/>
      <w:bookmarkStart w:id="220" w:name="_Toc24578546"/>
      <w:bookmarkStart w:id="221" w:name="_Toc25836110"/>
      <w:r>
        <w:t>6.2.7</w:t>
      </w:r>
      <w:r>
        <w:tab/>
        <w:t xml:space="preserve">Evaluation of Proposals for </w:t>
      </w:r>
      <w:bookmarkEnd w:id="219"/>
      <w:r w:rsidR="0099122A">
        <w:t>hosting model</w:t>
      </w:r>
      <w:bookmarkEnd w:id="220"/>
      <w:bookmarkEnd w:id="221"/>
    </w:p>
    <w:p w:rsidR="00127049" w:rsidRPr="00AB5BC1" w:rsidRDefault="00127049" w:rsidP="00AB5BC1"/>
    <w:p w:rsidR="00E84036" w:rsidRPr="004D3578" w:rsidRDefault="00DC0627" w:rsidP="00442F79">
      <w:pPr>
        <w:pStyle w:val="Heading2"/>
      </w:pPr>
      <w:bookmarkStart w:id="222" w:name="_Toc23313457"/>
      <w:bookmarkStart w:id="223" w:name="_Toc24578547"/>
      <w:bookmarkStart w:id="224" w:name="_Toc25836111"/>
      <w:r>
        <w:t>6.3</w:t>
      </w:r>
      <w:r w:rsidR="00E84036" w:rsidRPr="004D3578">
        <w:tab/>
      </w:r>
      <w:r w:rsidR="00E84036">
        <w:t>Evaluation of 3GPP Meetings Funding Model Proposals</w:t>
      </w:r>
      <w:bookmarkEnd w:id="222"/>
      <w:bookmarkEnd w:id="223"/>
      <w:bookmarkEnd w:id="224"/>
    </w:p>
    <w:p w:rsidR="008671FC" w:rsidRPr="00AB5BC1" w:rsidRDefault="008671FC" w:rsidP="00AB5BC1">
      <w:pPr>
        <w:pStyle w:val="Heading3"/>
      </w:pPr>
      <w:bookmarkStart w:id="225" w:name="_Toc23313458"/>
      <w:bookmarkStart w:id="226" w:name="_Toc24578548"/>
      <w:bookmarkStart w:id="227" w:name="_Toc25836112"/>
      <w:r w:rsidRPr="00AB5BC1">
        <w:t>6.3.1</w:t>
      </w:r>
      <w:r w:rsidRPr="00AB5BC1">
        <w:tab/>
        <w:t>Evaluation of Proposal ‘IM pays as part of OP membership’</w:t>
      </w:r>
      <w:bookmarkEnd w:id="225"/>
      <w:bookmarkEnd w:id="226"/>
      <w:bookmarkEnd w:id="227"/>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AB5BC1" w:rsidRDefault="008671FC" w:rsidP="00AB5BC1">
      <w:pPr>
        <w:pStyle w:val="Heading3"/>
      </w:pPr>
      <w:bookmarkStart w:id="228" w:name="_Toc23313459"/>
      <w:bookmarkStart w:id="229" w:name="_Toc24578549"/>
      <w:bookmarkStart w:id="230" w:name="_Toc25836113"/>
      <w:r w:rsidRPr="00AB5BC1">
        <w:t xml:space="preserve">6.3.2 </w:t>
      </w:r>
      <w:r w:rsidRPr="00AB5BC1">
        <w:tab/>
        <w:t>Evaluation of Proposal ‘Delegate pays to play’</w:t>
      </w:r>
      <w:bookmarkEnd w:id="228"/>
      <w:bookmarkEnd w:id="229"/>
      <w:bookmarkEnd w:id="230"/>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AB5BC1" w:rsidRDefault="008671FC" w:rsidP="00AB5BC1">
      <w:pPr>
        <w:pStyle w:val="Heading3"/>
      </w:pPr>
      <w:bookmarkStart w:id="231" w:name="_Toc23313460"/>
      <w:bookmarkStart w:id="232" w:name="_Toc24578550"/>
      <w:bookmarkStart w:id="233" w:name="_Toc25836114"/>
      <w:r w:rsidRPr="00AB5BC1">
        <w:t>6.3</w:t>
      </w:r>
      <w:proofErr w:type="gramStart"/>
      <w:r w:rsidRPr="00AB5BC1">
        <w:t>.x</w:t>
      </w:r>
      <w:proofErr w:type="gramEnd"/>
      <w:r w:rsidRPr="00AB5BC1">
        <w:t xml:space="preserve"> </w:t>
      </w:r>
      <w:r w:rsidRPr="00AB5BC1">
        <w:tab/>
        <w:t>Evaluation of Proposal ‘xxx’</w:t>
      </w:r>
      <w:bookmarkEnd w:id="231"/>
      <w:bookmarkEnd w:id="232"/>
      <w:bookmarkEnd w:id="233"/>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E84036" w:rsidRDefault="00DC0627" w:rsidP="008671FC">
      <w:pPr>
        <w:pStyle w:val="Heading2"/>
      </w:pPr>
      <w:bookmarkStart w:id="234" w:name="_Toc23313461"/>
      <w:bookmarkStart w:id="235" w:name="_Toc24578551"/>
      <w:bookmarkStart w:id="236" w:name="_Toc25836115"/>
      <w:r>
        <w:t>6.4</w:t>
      </w:r>
      <w:r w:rsidR="00E84036" w:rsidRPr="004D3578">
        <w:tab/>
      </w:r>
      <w:r w:rsidR="00E84036">
        <w:t>Evaluation of 3GPP Meetings Decision Making Proposals</w:t>
      </w:r>
      <w:bookmarkEnd w:id="234"/>
      <w:bookmarkEnd w:id="235"/>
      <w:bookmarkEnd w:id="236"/>
    </w:p>
    <w:p w:rsidR="00D43BC5" w:rsidRDefault="00D43BC5" w:rsidP="00D43BC5">
      <w:pPr>
        <w:pStyle w:val="Heading3"/>
      </w:pPr>
      <w:bookmarkStart w:id="237" w:name="_Toc23313462"/>
      <w:bookmarkStart w:id="238" w:name="_Toc24578552"/>
      <w:bookmarkStart w:id="239" w:name="_Toc25836116"/>
      <w:r>
        <w:t>6.4.1</w:t>
      </w:r>
      <w:r>
        <w:tab/>
        <w:t>Evaluation of Proposals for the Balance Criteria</w:t>
      </w:r>
      <w:bookmarkEnd w:id="237"/>
      <w:bookmarkEnd w:id="238"/>
      <w:bookmarkEnd w:id="239"/>
      <w:r>
        <w:t xml:space="preserve"> </w:t>
      </w:r>
    </w:p>
    <w:p w:rsidR="00D43BC5" w:rsidRPr="006B6132" w:rsidRDefault="00D43BC5" w:rsidP="00D43BC5">
      <w:pPr>
        <w:pStyle w:val="Heading4"/>
      </w:pPr>
      <w:bookmarkStart w:id="240" w:name="_Toc23313463"/>
      <w:bookmarkStart w:id="241" w:name="_Toc24578553"/>
      <w:bookmarkStart w:id="242" w:name="_Toc25836117"/>
      <w:r>
        <w:t>6</w:t>
      </w:r>
      <w:r w:rsidRPr="006B6132">
        <w:t>.4.1</w:t>
      </w:r>
      <w:r>
        <w:t>.1</w:t>
      </w:r>
      <w:r w:rsidRPr="006B6132">
        <w:tab/>
      </w:r>
      <w:r>
        <w:t xml:space="preserve">Evaluation of Proposal for </w:t>
      </w:r>
      <w:r w:rsidRPr="006B6132">
        <w:t>Balance: Rotation by Region</w:t>
      </w:r>
      <w:bookmarkEnd w:id="240"/>
      <w:bookmarkEnd w:id="241"/>
      <w:bookmarkEnd w:id="242"/>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243" w:name="_Toc23313464"/>
      <w:bookmarkStart w:id="244" w:name="_Toc24578554"/>
      <w:bookmarkStart w:id="245" w:name="_Toc25836118"/>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243"/>
      <w:bookmarkEnd w:id="244"/>
      <w:bookmarkEnd w:id="245"/>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RDefault="00D43BC5" w:rsidP="00D43BC5">
      <w:pPr>
        <w:pStyle w:val="Heading3"/>
      </w:pPr>
      <w:bookmarkStart w:id="246" w:name="_Toc23313465"/>
      <w:bookmarkStart w:id="247" w:name="_Toc24578555"/>
      <w:bookmarkStart w:id="248" w:name="_Toc25836119"/>
      <w:r>
        <w:lastRenderedPageBreak/>
        <w:t>6.4.2</w:t>
      </w:r>
      <w:r>
        <w:tab/>
        <w:t>Evaluation of Proposals for the Process Criteria</w:t>
      </w:r>
      <w:bookmarkEnd w:id="246"/>
      <w:bookmarkEnd w:id="247"/>
      <w:bookmarkEnd w:id="248"/>
      <w:r>
        <w:t xml:space="preserve"> </w:t>
      </w:r>
    </w:p>
    <w:p w:rsidR="00D43BC5" w:rsidRPr="006B6132" w:rsidRDefault="00D43BC5" w:rsidP="00D43BC5">
      <w:pPr>
        <w:pStyle w:val="Heading4"/>
      </w:pPr>
      <w:bookmarkStart w:id="249" w:name="_Toc23313466"/>
      <w:bookmarkStart w:id="250" w:name="_Toc24578556"/>
      <w:bookmarkStart w:id="251" w:name="_Toc25836120"/>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249"/>
      <w:bookmarkEnd w:id="250"/>
      <w:bookmarkEnd w:id="251"/>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252" w:name="_Toc23313467"/>
      <w:bookmarkStart w:id="253" w:name="_Toc24578557"/>
      <w:bookmarkStart w:id="254" w:name="_Toc25836121"/>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252"/>
      <w:bookmarkEnd w:id="253"/>
      <w:bookmarkEnd w:id="254"/>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255" w:name="_Toc23313468"/>
      <w:bookmarkStart w:id="256" w:name="_Toc24578558"/>
      <w:bookmarkStart w:id="257" w:name="_Toc25836122"/>
      <w:r>
        <w:t>6.4.3</w:t>
      </w:r>
      <w:r>
        <w:tab/>
        <w:t>Evaluation of Proposals for the Accessibility Criteria</w:t>
      </w:r>
      <w:bookmarkEnd w:id="255"/>
      <w:bookmarkEnd w:id="256"/>
      <w:bookmarkEnd w:id="257"/>
      <w:r>
        <w:t xml:space="preserve"> </w:t>
      </w:r>
    </w:p>
    <w:p w:rsidR="00D43BC5" w:rsidRPr="00C07932" w:rsidRDefault="00D43BC5" w:rsidP="00D43BC5">
      <w:pPr>
        <w:pStyle w:val="Heading4"/>
      </w:pPr>
      <w:bookmarkStart w:id="258" w:name="_Toc23313469"/>
      <w:bookmarkStart w:id="259" w:name="_Toc24578559"/>
      <w:bookmarkStart w:id="260" w:name="_Toc25836123"/>
      <w:r>
        <w:t>6</w:t>
      </w:r>
      <w:r w:rsidRPr="006B6132">
        <w:t>.4.</w:t>
      </w:r>
      <w:r>
        <w:t>3.1</w:t>
      </w:r>
      <w:r w:rsidRPr="006B6132">
        <w:tab/>
      </w:r>
      <w:r>
        <w:t xml:space="preserve">Evaluation of </w:t>
      </w:r>
      <w:r w:rsidRPr="006B6132">
        <w:t xml:space="preserve">Proposal </w:t>
      </w:r>
      <w:r>
        <w:t>Accessibility</w:t>
      </w:r>
      <w:r w:rsidRPr="006B6132">
        <w:t xml:space="preserve">: </w:t>
      </w:r>
      <w:r>
        <w:t>XXX</w:t>
      </w:r>
      <w:bookmarkEnd w:id="258"/>
      <w:bookmarkEnd w:id="259"/>
      <w:bookmarkEnd w:id="260"/>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Heading3"/>
      </w:pPr>
      <w:bookmarkStart w:id="261" w:name="_Toc23313470"/>
      <w:bookmarkStart w:id="262" w:name="_Toc24578560"/>
      <w:bookmarkStart w:id="263" w:name="_Toc25836124"/>
      <w:r>
        <w:t>6.4.4</w:t>
      </w:r>
      <w:r>
        <w:tab/>
        <w:t>Evaluation of Proposals for XXX Criteria</w:t>
      </w:r>
      <w:bookmarkEnd w:id="261"/>
      <w:bookmarkEnd w:id="262"/>
      <w:bookmarkEnd w:id="263"/>
      <w:r>
        <w:t xml:space="preserve"> </w:t>
      </w:r>
    </w:p>
    <w:p w:rsidR="00D43BC5" w:rsidRPr="006B6132" w:rsidRDefault="00D43BC5" w:rsidP="00D43BC5">
      <w:pPr>
        <w:pStyle w:val="Heading4"/>
      </w:pPr>
      <w:bookmarkStart w:id="264" w:name="_Toc23313471"/>
      <w:bookmarkStart w:id="265" w:name="_Toc24578561"/>
      <w:bookmarkStart w:id="266" w:name="_Toc25836125"/>
      <w:r>
        <w:t>6</w:t>
      </w:r>
      <w:r w:rsidRPr="006B6132">
        <w:t>.4.</w:t>
      </w:r>
      <w:r>
        <w:t>4.1</w:t>
      </w:r>
      <w:r w:rsidRPr="006B6132">
        <w:tab/>
      </w:r>
      <w:r>
        <w:t xml:space="preserve">Evaluation of </w:t>
      </w:r>
      <w:r w:rsidRPr="006B6132">
        <w:t xml:space="preserve">Proposal </w:t>
      </w:r>
      <w:r>
        <w:t>XXX: YYY</w:t>
      </w:r>
      <w:bookmarkEnd w:id="264"/>
      <w:bookmarkEnd w:id="265"/>
      <w:bookmarkEnd w:id="266"/>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267" w:name="_Toc23313472"/>
      <w:bookmarkStart w:id="268" w:name="_Toc24578562"/>
      <w:bookmarkStart w:id="269" w:name="_Toc25836126"/>
      <w:r>
        <w:t>6.5</w:t>
      </w:r>
      <w:r w:rsidR="00E84036" w:rsidRPr="004D3578">
        <w:tab/>
      </w:r>
      <w:r w:rsidR="003F1C14">
        <w:t xml:space="preserve">Evaluation of </w:t>
      </w:r>
      <w:r w:rsidR="00E84036">
        <w:t>3GPP Meeting Trial</w:t>
      </w:r>
      <w:r w:rsidR="003F1C14">
        <w:t xml:space="preserve"> Proposals</w:t>
      </w:r>
      <w:bookmarkEnd w:id="267"/>
      <w:bookmarkEnd w:id="268"/>
      <w:bookmarkEnd w:id="269"/>
    </w:p>
    <w:p w:rsidR="00BE4464" w:rsidRDefault="00DC0627" w:rsidP="00442F79">
      <w:pPr>
        <w:pStyle w:val="Heading3"/>
      </w:pPr>
      <w:bookmarkStart w:id="270" w:name="_Toc23313473"/>
      <w:bookmarkStart w:id="271" w:name="_Toc24578563"/>
      <w:bookmarkStart w:id="272" w:name="_Toc25836127"/>
      <w:r>
        <w:t>6.5</w:t>
      </w:r>
      <w:r w:rsidR="00E337D9">
        <w:t>.1</w:t>
      </w:r>
      <w:r w:rsidR="00E337D9">
        <w:tab/>
      </w:r>
      <w:r w:rsidR="003F1C14">
        <w:t xml:space="preserve">Evaluation of Proposal </w:t>
      </w:r>
      <w:r w:rsidR="0037092B">
        <w:t>for No Trial</w:t>
      </w:r>
      <w:bookmarkEnd w:id="270"/>
      <w:bookmarkEnd w:id="271"/>
      <w:bookmarkEnd w:id="272"/>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273" w:name="_Toc24578564"/>
      <w:bookmarkStart w:id="274" w:name="_Toc25836128"/>
      <w:r>
        <w:t>6.5.2</w:t>
      </w:r>
      <w:r w:rsidR="0037092B">
        <w:tab/>
        <w:t xml:space="preserve">Evaluation of Proposal </w:t>
      </w:r>
      <w:proofErr w:type="spellStart"/>
      <w:proofErr w:type="gramStart"/>
      <w:r w:rsidR="0037092B">
        <w:t>Tx</w:t>
      </w:r>
      <w:bookmarkEnd w:id="273"/>
      <w:bookmarkEnd w:id="274"/>
      <w:proofErr w:type="spellEnd"/>
      <w:proofErr w:type="gramEnd"/>
    </w:p>
    <w:p w:rsidR="0037092B" w:rsidRPr="00BE4464" w:rsidRDefault="0037092B">
      <w:pPr>
        <w:pStyle w:val="EditorsNote"/>
      </w:pPr>
      <w:r>
        <w:t xml:space="preserve">Editor’s Note: Describe what is to be accomplished under Trial </w:t>
      </w:r>
      <w:proofErr w:type="spellStart"/>
      <w:r>
        <w:t>Tx</w:t>
      </w:r>
      <w:proofErr w:type="spellEnd"/>
    </w:p>
    <w:p w:rsidR="003F1C14" w:rsidRPr="004D3578" w:rsidRDefault="00DC0627" w:rsidP="00442F79">
      <w:pPr>
        <w:pStyle w:val="Heading1"/>
      </w:pPr>
      <w:bookmarkStart w:id="275" w:name="_Toc23313474"/>
      <w:bookmarkStart w:id="276" w:name="_Toc24578565"/>
      <w:bookmarkStart w:id="277" w:name="_Toc25836129"/>
      <w:r>
        <w:t>7</w:t>
      </w:r>
      <w:r w:rsidR="003F1C14" w:rsidRPr="004D3578">
        <w:tab/>
      </w:r>
      <w:r w:rsidR="00F3091C">
        <w:t>Conclusions</w:t>
      </w:r>
      <w:bookmarkEnd w:id="275"/>
      <w:bookmarkEnd w:id="276"/>
      <w:bookmarkEnd w:id="277"/>
    </w:p>
    <w:p w:rsidR="003F1C14" w:rsidRDefault="00DC0627" w:rsidP="00442F79">
      <w:pPr>
        <w:pStyle w:val="Heading2"/>
      </w:pPr>
      <w:bookmarkStart w:id="278" w:name="_Toc23313475"/>
      <w:bookmarkStart w:id="279" w:name="_Toc24578566"/>
      <w:bookmarkStart w:id="280" w:name="_Toc25836130"/>
      <w:r>
        <w:t>7</w:t>
      </w:r>
      <w:r w:rsidR="003F1C14" w:rsidRPr="007E4FD0">
        <w:t>.1</w:t>
      </w:r>
      <w:r w:rsidR="003F1C14" w:rsidRPr="007E4FD0">
        <w:tab/>
        <w:t>Introduction</w:t>
      </w:r>
      <w:bookmarkEnd w:id="278"/>
      <w:bookmarkEnd w:id="279"/>
      <w:bookmarkEnd w:id="280"/>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281" w:name="_Toc23313476"/>
      <w:bookmarkStart w:id="282" w:name="_Toc24578567"/>
      <w:bookmarkStart w:id="283" w:name="_Toc25836131"/>
      <w:r>
        <w:t>7</w:t>
      </w:r>
      <w:r w:rsidR="003F1C14">
        <w:t>.2</w:t>
      </w:r>
      <w:r w:rsidR="003F1C14" w:rsidRPr="004D3578">
        <w:tab/>
      </w:r>
      <w:r w:rsidR="003F1C14">
        <w:t>Conclusions to 3GPP Meetings Service Level Proposals</w:t>
      </w:r>
      <w:bookmarkEnd w:id="281"/>
      <w:bookmarkEnd w:id="282"/>
      <w:bookmarkEnd w:id="283"/>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284" w:name="_Toc23313477"/>
      <w:bookmarkStart w:id="285" w:name="_Toc24578568"/>
      <w:bookmarkStart w:id="286" w:name="_Toc25836132"/>
      <w:r>
        <w:lastRenderedPageBreak/>
        <w:t>7</w:t>
      </w:r>
      <w:r w:rsidR="003F1C14">
        <w:t>.3</w:t>
      </w:r>
      <w:r w:rsidR="003F1C14" w:rsidRPr="004D3578">
        <w:tab/>
      </w:r>
      <w:r w:rsidR="003F1C14">
        <w:t>Conclusions to 3GPP Meetings Funding Model Proposals</w:t>
      </w:r>
      <w:bookmarkEnd w:id="284"/>
      <w:bookmarkEnd w:id="285"/>
      <w:bookmarkEnd w:id="286"/>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287" w:name="_Toc23313478"/>
      <w:bookmarkStart w:id="288" w:name="_Toc24578569"/>
      <w:bookmarkStart w:id="289" w:name="_Toc25836133"/>
      <w:r>
        <w:t>7</w:t>
      </w:r>
      <w:r w:rsidR="003F1C14">
        <w:t>.4</w:t>
      </w:r>
      <w:r w:rsidR="003F1C14" w:rsidRPr="004D3578">
        <w:tab/>
      </w:r>
      <w:r w:rsidR="003F1C14">
        <w:t>Conclusions to 3GPP Meetings Decision Making Proposals</w:t>
      </w:r>
      <w:bookmarkEnd w:id="287"/>
      <w:bookmarkEnd w:id="288"/>
      <w:bookmarkEnd w:id="289"/>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080512" w:rsidRDefault="00DC0627" w:rsidP="00E337D9">
      <w:pPr>
        <w:pStyle w:val="Heading2"/>
      </w:pPr>
      <w:bookmarkStart w:id="290" w:name="_Toc23313479"/>
      <w:bookmarkStart w:id="291" w:name="_Toc24578570"/>
      <w:bookmarkStart w:id="292" w:name="_Toc25836134"/>
      <w:r>
        <w:t>7</w:t>
      </w:r>
      <w:r w:rsidR="005D080E">
        <w:t>.5</w:t>
      </w:r>
      <w:r w:rsidR="003F1C14" w:rsidRPr="004D3578">
        <w:tab/>
      </w:r>
      <w:r w:rsidR="003F1C14">
        <w:t>Conclusions to 3GPP Meeting Trial Proposals</w:t>
      </w:r>
      <w:bookmarkEnd w:id="290"/>
      <w:bookmarkEnd w:id="291"/>
      <w:bookmarkEnd w:id="292"/>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293" w:name="tsgNames"/>
      <w:bookmarkStart w:id="294" w:name="startOfAnnexes"/>
      <w:bookmarkEnd w:id="293"/>
      <w:bookmarkEnd w:id="294"/>
      <w:r>
        <w:br w:type="page"/>
      </w:r>
    </w:p>
    <w:p w:rsidR="00080512" w:rsidRDefault="00080512" w:rsidP="00442F79">
      <w:pPr>
        <w:pStyle w:val="Heading8"/>
      </w:pPr>
      <w:bookmarkStart w:id="295" w:name="_Toc23313480"/>
      <w:bookmarkStart w:id="296" w:name="_Toc24578571"/>
      <w:bookmarkStart w:id="297" w:name="_Toc25836135"/>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295"/>
      <w:bookmarkEnd w:id="296"/>
      <w:bookmarkEnd w:id="297"/>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298" w:name="Title"/>
      <w:bookmarkEnd w:id="298"/>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99" w:name="AgendaItem"/>
      <w:bookmarkEnd w:id="299"/>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300" w:name="_Toc23313481"/>
      <w:bookmarkStart w:id="301" w:name="_Toc24578572"/>
      <w:bookmarkStart w:id="302" w:name="_Toc25836136"/>
      <w:r>
        <w:t>A.</w:t>
      </w:r>
      <w:r w:rsidR="004C3155">
        <w:t>1</w:t>
      </w:r>
      <w:r w:rsidR="004C3155">
        <w:tab/>
      </w:r>
      <w:r w:rsidR="004C3155" w:rsidRPr="00FF4734">
        <w:t>Introduction</w:t>
      </w:r>
      <w:bookmarkEnd w:id="300"/>
      <w:bookmarkEnd w:id="301"/>
      <w:bookmarkEnd w:id="302"/>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303" w:name="_Toc23313482"/>
      <w:bookmarkStart w:id="304" w:name="_Toc24578573"/>
      <w:bookmarkStart w:id="305" w:name="_Toc25836137"/>
      <w:r>
        <w:t>A.</w:t>
      </w:r>
      <w:r w:rsidR="004C3155">
        <w:t>2</w:t>
      </w:r>
      <w:r w:rsidR="004C3155">
        <w:tab/>
      </w:r>
      <w:r w:rsidR="004C3155" w:rsidRPr="00FF4734">
        <w:t>Considerations</w:t>
      </w:r>
      <w:bookmarkEnd w:id="303"/>
      <w:bookmarkEnd w:id="304"/>
      <w:bookmarkEnd w:id="305"/>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306" w:name="_Toc23313483"/>
      <w:bookmarkStart w:id="307" w:name="_Toc24578574"/>
      <w:bookmarkStart w:id="308" w:name="_Toc25836138"/>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306"/>
      <w:bookmarkEnd w:id="307"/>
      <w:bookmarkEnd w:id="308"/>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309" w:name="_Toc23313484"/>
      <w:bookmarkStart w:id="310" w:name="_Toc24578575"/>
      <w:bookmarkStart w:id="311" w:name="_Toc25836139"/>
      <w:r>
        <w:t>B.1</w:t>
      </w:r>
      <w:r w:rsidR="007E4FD0">
        <w:tab/>
      </w:r>
      <w:r w:rsidR="00ED29F6">
        <w:t>Hosting a meeting</w:t>
      </w:r>
      <w:bookmarkEnd w:id="309"/>
      <w:bookmarkEnd w:id="310"/>
      <w:bookmarkEnd w:id="311"/>
    </w:p>
    <w:p w:rsidR="00ED29F6" w:rsidRDefault="00ED29F6" w:rsidP="007E4FD0">
      <w:r>
        <w:t>Any organization planning to host a 3GPP meeting should take into account the following information.</w:t>
      </w:r>
    </w:p>
    <w:p w:rsidR="00ED29F6" w:rsidRDefault="007E4FD0" w:rsidP="00ED29F6">
      <w:pPr>
        <w:pStyle w:val="Heading1"/>
      </w:pPr>
      <w:bookmarkStart w:id="312" w:name="_Toc23313485"/>
      <w:bookmarkStart w:id="313" w:name="_Toc24578576"/>
      <w:bookmarkStart w:id="314" w:name="_Toc25836140"/>
      <w:r>
        <w:t>B.2</w:t>
      </w:r>
      <w:r>
        <w:tab/>
      </w:r>
      <w:r w:rsidR="00ED29F6">
        <w:t>In advance of the meeting</w:t>
      </w:r>
      <w:bookmarkEnd w:id="312"/>
      <w:bookmarkEnd w:id="313"/>
      <w:bookmarkEnd w:id="314"/>
    </w:p>
    <w:p w:rsidR="00ED29F6" w:rsidRPr="007E4FD0" w:rsidRDefault="007E4FD0" w:rsidP="007E4FD0">
      <w:pPr>
        <w:pStyle w:val="Heading2"/>
      </w:pPr>
      <w:bookmarkStart w:id="315" w:name="_Toc23313486"/>
      <w:bookmarkStart w:id="316" w:name="_Toc24578577"/>
      <w:bookmarkStart w:id="317" w:name="_Toc25836141"/>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315"/>
      <w:bookmarkEnd w:id="316"/>
      <w:bookmarkEnd w:id="317"/>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318" w:name="_Toc23313487"/>
      <w:bookmarkStart w:id="319" w:name="_Toc24578578"/>
      <w:bookmarkStart w:id="320" w:name="_Toc25836142"/>
      <w:r>
        <w:t>B.2.2</w:t>
      </w:r>
      <w:r>
        <w:tab/>
      </w:r>
      <w:r w:rsidR="00ED29F6" w:rsidRPr="002D1277">
        <w:t>Preparation of the invitation</w:t>
      </w:r>
      <w:bookmarkEnd w:id="318"/>
      <w:bookmarkEnd w:id="319"/>
      <w:bookmarkEnd w:id="320"/>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321" w:name="_Toc23313488"/>
      <w:bookmarkStart w:id="322" w:name="_Toc24578579"/>
      <w:bookmarkStart w:id="323" w:name="_Toc25836143"/>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321"/>
      <w:bookmarkEnd w:id="322"/>
      <w:bookmarkEnd w:id="323"/>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324" w:name="_Toc23313489"/>
      <w:bookmarkStart w:id="325" w:name="_Toc24578580"/>
      <w:bookmarkStart w:id="326" w:name="_Toc25836144"/>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324"/>
      <w:bookmarkEnd w:id="325"/>
      <w:bookmarkEnd w:id="326"/>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327" w:name="_Toc23313490"/>
      <w:bookmarkStart w:id="328" w:name="_Toc24578581"/>
      <w:bookmarkStart w:id="329" w:name="_Toc25836145"/>
      <w:r>
        <w:t>B.3</w:t>
      </w:r>
      <w:r>
        <w:tab/>
      </w:r>
      <w:r w:rsidR="00ED29F6" w:rsidRPr="007E4FD0">
        <w:t>Meeting room facilities</w:t>
      </w:r>
      <w:bookmarkEnd w:id="327"/>
      <w:bookmarkEnd w:id="328"/>
      <w:bookmarkEnd w:id="329"/>
    </w:p>
    <w:p w:rsidR="00ED29F6" w:rsidRPr="002D1277" w:rsidRDefault="00487015" w:rsidP="002D1277">
      <w:pPr>
        <w:pStyle w:val="Heading2"/>
        <w:rPr>
          <w:rStyle w:val="Strong"/>
          <w:b w:val="0"/>
          <w:bCs w:val="0"/>
          <w:color w:val="auto"/>
        </w:rPr>
      </w:pPr>
      <w:bookmarkStart w:id="330" w:name="_Toc23313491"/>
      <w:bookmarkStart w:id="331" w:name="_Toc24578582"/>
      <w:bookmarkStart w:id="332" w:name="_Toc25836146"/>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30"/>
      <w:bookmarkEnd w:id="331"/>
      <w:bookmarkEnd w:id="332"/>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333" w:name="_Toc23313492"/>
      <w:bookmarkStart w:id="334" w:name="_Toc24578583"/>
      <w:bookmarkStart w:id="335" w:name="_Toc25836147"/>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333"/>
      <w:bookmarkEnd w:id="334"/>
      <w:bookmarkEnd w:id="335"/>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336" w:name="_Toc23313493"/>
      <w:bookmarkStart w:id="337" w:name="_Toc24578584"/>
      <w:bookmarkStart w:id="338" w:name="_Toc25836148"/>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36"/>
      <w:bookmarkEnd w:id="337"/>
      <w:bookmarkEnd w:id="338"/>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339" w:name="_Toc23313494"/>
      <w:bookmarkStart w:id="340" w:name="_Toc24578585"/>
      <w:bookmarkStart w:id="341" w:name="_Toc25836149"/>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39"/>
      <w:bookmarkEnd w:id="340"/>
      <w:bookmarkEnd w:id="341"/>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342" w:name="_Toc23313495"/>
      <w:bookmarkStart w:id="343" w:name="_Toc24578586"/>
      <w:bookmarkStart w:id="344" w:name="_Toc25836150"/>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42"/>
      <w:bookmarkEnd w:id="343"/>
      <w:bookmarkEnd w:id="344"/>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345" w:name="_Toc23313496"/>
      <w:bookmarkStart w:id="346" w:name="_Toc24578587"/>
      <w:bookmarkStart w:id="347" w:name="_Toc25836151"/>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345"/>
      <w:bookmarkEnd w:id="346"/>
      <w:bookmarkEnd w:id="347"/>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348" w:name="_Toc23313497"/>
      <w:bookmarkStart w:id="349" w:name="_Toc24578588"/>
      <w:bookmarkStart w:id="350" w:name="_Toc25836152"/>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48"/>
      <w:bookmarkEnd w:id="349"/>
      <w:bookmarkEnd w:id="350"/>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351" w:name="_Toc23313498"/>
      <w:bookmarkStart w:id="352" w:name="_Toc24578589"/>
      <w:bookmarkStart w:id="353" w:name="_Toc25836153"/>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51"/>
      <w:bookmarkEnd w:id="352"/>
      <w:bookmarkEnd w:id="353"/>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354" w:name="_Toc23313499"/>
      <w:bookmarkStart w:id="355" w:name="_Toc24578590"/>
      <w:bookmarkStart w:id="356" w:name="_Toc25836154"/>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54"/>
      <w:bookmarkEnd w:id="355"/>
      <w:bookmarkEnd w:id="356"/>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357" w:name="_Toc23313500"/>
      <w:bookmarkStart w:id="358" w:name="_Toc24578591"/>
      <w:bookmarkStart w:id="359" w:name="_Toc25836155"/>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357"/>
      <w:bookmarkEnd w:id="358"/>
      <w:bookmarkEnd w:id="359"/>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360" w:name="_Toc23313501"/>
      <w:bookmarkStart w:id="361" w:name="_Toc24578592"/>
      <w:bookmarkStart w:id="362" w:name="_Toc25836156"/>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360"/>
      <w:bookmarkEnd w:id="361"/>
      <w:bookmarkEnd w:id="362"/>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363" w:name="_Toc23313502"/>
      <w:bookmarkStart w:id="364" w:name="_Toc24578593"/>
      <w:bookmarkStart w:id="365" w:name="_Toc25836157"/>
      <w:r>
        <w:t>B.4</w:t>
      </w:r>
      <w:r>
        <w:tab/>
      </w:r>
      <w:r w:rsidR="00ED29F6" w:rsidRPr="007E4FD0">
        <w:t>IT Facilities</w:t>
      </w:r>
      <w:bookmarkEnd w:id="363"/>
      <w:bookmarkEnd w:id="364"/>
      <w:bookmarkEnd w:id="365"/>
    </w:p>
    <w:p w:rsidR="00ED29F6" w:rsidRPr="00B60BCF" w:rsidRDefault="00487015" w:rsidP="00B60BCF">
      <w:pPr>
        <w:pStyle w:val="Heading2"/>
        <w:rPr>
          <w:rStyle w:val="Strong"/>
          <w:b w:val="0"/>
          <w:bCs w:val="0"/>
          <w:color w:val="auto"/>
        </w:rPr>
      </w:pPr>
      <w:bookmarkStart w:id="366" w:name="_Toc23313503"/>
      <w:bookmarkStart w:id="367" w:name="_Toc24578594"/>
      <w:bookmarkStart w:id="368" w:name="_Toc25836158"/>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66"/>
      <w:bookmarkEnd w:id="367"/>
      <w:bookmarkEnd w:id="368"/>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369" w:name="_Toc23313504"/>
      <w:bookmarkStart w:id="370" w:name="_Toc24578595"/>
      <w:bookmarkStart w:id="371" w:name="_Toc25836159"/>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69"/>
      <w:bookmarkEnd w:id="370"/>
      <w:bookmarkEnd w:id="371"/>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372" w:name="_Toc23313505"/>
      <w:bookmarkStart w:id="373" w:name="_Toc24578596"/>
      <w:bookmarkStart w:id="374" w:name="_Toc25836160"/>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372"/>
      <w:bookmarkEnd w:id="373"/>
      <w:bookmarkEnd w:id="374"/>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375" w:name="_Toc23313506"/>
      <w:bookmarkStart w:id="376" w:name="_Toc24578597"/>
      <w:bookmarkStart w:id="377" w:name="_Toc25836161"/>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375"/>
      <w:bookmarkEnd w:id="376"/>
      <w:bookmarkEnd w:id="377"/>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378" w:name="_Toc23313507"/>
      <w:bookmarkStart w:id="379" w:name="_Toc24578598"/>
      <w:bookmarkStart w:id="380" w:name="_Toc25836162"/>
      <w:r>
        <w:t>B.5</w:t>
      </w:r>
      <w:r>
        <w:tab/>
      </w:r>
      <w:r w:rsidR="00ED29F6" w:rsidRPr="007E4FD0">
        <w:t>Outside the meeting room(s)</w:t>
      </w:r>
      <w:bookmarkEnd w:id="378"/>
      <w:bookmarkEnd w:id="379"/>
      <w:bookmarkEnd w:id="380"/>
    </w:p>
    <w:p w:rsidR="00ED29F6" w:rsidRPr="002D1277" w:rsidRDefault="00487015" w:rsidP="002D1277">
      <w:pPr>
        <w:pStyle w:val="Heading2"/>
        <w:rPr>
          <w:rStyle w:val="Strong"/>
          <w:b w:val="0"/>
          <w:bCs w:val="0"/>
          <w:color w:val="auto"/>
        </w:rPr>
      </w:pPr>
      <w:bookmarkStart w:id="381" w:name="_Toc23313508"/>
      <w:bookmarkStart w:id="382" w:name="_Toc24578599"/>
      <w:bookmarkStart w:id="383" w:name="_Toc25836163"/>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81"/>
      <w:bookmarkEnd w:id="382"/>
      <w:bookmarkEnd w:id="383"/>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84" w:name="_Toc23313509"/>
      <w:bookmarkStart w:id="385" w:name="_Toc24578600"/>
      <w:bookmarkStart w:id="386" w:name="_Toc25836164"/>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84"/>
      <w:bookmarkEnd w:id="385"/>
      <w:bookmarkEnd w:id="386"/>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87" w:name="_Toc23313510"/>
      <w:bookmarkStart w:id="388" w:name="_Toc24578601"/>
      <w:bookmarkStart w:id="389" w:name="_Toc25836165"/>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87"/>
      <w:bookmarkEnd w:id="388"/>
      <w:bookmarkEnd w:id="389"/>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90" w:name="_Toc23313511"/>
      <w:bookmarkStart w:id="391" w:name="_Toc24578602"/>
      <w:bookmarkStart w:id="392" w:name="_Toc25836166"/>
      <w:r>
        <w:t>B.6</w:t>
      </w:r>
      <w:r>
        <w:tab/>
      </w:r>
      <w:r w:rsidR="00ED29F6" w:rsidRPr="007E4FD0">
        <w:t>Social event</w:t>
      </w:r>
      <w:bookmarkEnd w:id="390"/>
      <w:bookmarkEnd w:id="391"/>
      <w:bookmarkEnd w:id="392"/>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93" w:name="_Toc24578603"/>
      <w:bookmarkStart w:id="394" w:name="_Toc25836167"/>
      <w:bookmarkStart w:id="395" w:name="_Toc23313512"/>
      <w:r w:rsidR="00F746BA" w:rsidRPr="003A4586">
        <w:lastRenderedPageBreak/>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393"/>
      <w:bookmarkEnd w:id="394"/>
      <w:r w:rsidR="00F746BA" w:rsidRPr="003A4586">
        <w:t xml:space="preserve"> </w:t>
      </w:r>
    </w:p>
    <w:p w:rsidR="00F746BA" w:rsidRDefault="00F746BA" w:rsidP="003A4586">
      <w:pPr>
        <w:pStyle w:val="Heading1"/>
      </w:pPr>
      <w:bookmarkStart w:id="396" w:name="_Toc24578604"/>
      <w:bookmarkStart w:id="397" w:name="_Toc25836168"/>
      <w:r>
        <w:t>C</w:t>
      </w:r>
      <w:r w:rsidR="00F43CE9">
        <w:t>.0</w:t>
      </w:r>
      <w:r>
        <w:tab/>
      </w:r>
      <w:r w:rsidR="00F43CE9">
        <w:t>Introduction</w:t>
      </w:r>
      <w:bookmarkEnd w:id="396"/>
      <w:bookmarkEnd w:id="397"/>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398" w:name="_Toc24578605"/>
      <w:bookmarkStart w:id="399" w:name="_Toc25836169"/>
      <w:r>
        <w:t>C.1</w:t>
      </w:r>
      <w:r>
        <w:tab/>
        <w:t>Use cases related to Service Level</w:t>
      </w:r>
      <w:bookmarkEnd w:id="398"/>
      <w:bookmarkEnd w:id="399"/>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lastRenderedPageBreak/>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400" w:name="_Toc24578606"/>
      <w:bookmarkStart w:id="401" w:name="_Toc25836170"/>
      <w:r>
        <w:t>C.2</w:t>
      </w:r>
      <w:r>
        <w:tab/>
        <w:t>Use Cases related to the Funding Model</w:t>
      </w:r>
      <w:bookmarkEnd w:id="400"/>
      <w:bookmarkEnd w:id="401"/>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lastRenderedPageBreak/>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402" w:name="_Toc24578607"/>
      <w:bookmarkStart w:id="403" w:name="_Toc25836171"/>
      <w:r>
        <w:t>C.3</w:t>
      </w:r>
      <w:r>
        <w:tab/>
        <w:t>Use Cases related to Decision Making</w:t>
      </w:r>
      <w:bookmarkEnd w:id="402"/>
      <w:bookmarkEnd w:id="403"/>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lastRenderedPageBreak/>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404" w:name="_Toc24578608"/>
      <w:bookmarkStart w:id="405" w:name="_Toc25836172"/>
      <w:r>
        <w:t>C.4</w:t>
      </w:r>
      <w:r>
        <w:tab/>
        <w:t>Use Cases related to Hosting Trials</w:t>
      </w:r>
      <w:bookmarkEnd w:id="404"/>
      <w:bookmarkEnd w:id="405"/>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406" w:name="_Toc24578609"/>
      <w:bookmarkStart w:id="407" w:name="_Toc25836173"/>
      <w:r>
        <w:lastRenderedPageBreak/>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395"/>
      <w:bookmarkEnd w:id="406"/>
      <w:bookmarkEnd w:id="40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408" w:name="historyclause"/>
            <w:bookmarkEnd w:id="408"/>
            <w:r w:rsidRPr="00235394">
              <w:rPr>
                <w:b/>
              </w:rPr>
              <w:lastRenderedPageBreak/>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409" w:name="BM_BEGIN"/>
            <w:bookmarkEnd w:id="409"/>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lastRenderedPageBreak/>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bookmarkEnd w:id="1"/>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89E" w:rsidRDefault="00F2289E">
      <w:r>
        <w:separator/>
      </w:r>
    </w:p>
  </w:endnote>
  <w:endnote w:type="continuationSeparator" w:id="0">
    <w:p w:rsidR="00F2289E" w:rsidRDefault="00F2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449" w:rsidRDefault="005414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89E" w:rsidRDefault="00F2289E">
      <w:r>
        <w:separator/>
      </w:r>
    </w:p>
  </w:footnote>
  <w:footnote w:type="continuationSeparator" w:id="0">
    <w:p w:rsidR="00F2289E" w:rsidRDefault="00F22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449" w:rsidRDefault="005414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540C">
      <w:rPr>
        <w:rFonts w:ascii="Arial" w:hAnsi="Arial" w:cs="Arial"/>
        <w:b/>
        <w:noProof/>
        <w:sz w:val="18"/>
        <w:szCs w:val="18"/>
      </w:rPr>
      <w:t>40</w:t>
    </w:r>
    <w:r>
      <w:rPr>
        <w:rFonts w:ascii="Arial" w:hAnsi="Arial" w:cs="Arial"/>
        <w:b/>
        <w:sz w:val="18"/>
        <w:szCs w:val="18"/>
      </w:rPr>
      <w:fldChar w:fldCharType="end"/>
    </w:r>
  </w:p>
  <w:p w:rsidR="00541449" w:rsidRDefault="00541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C47C3"/>
    <w:rsid w:val="000D197C"/>
    <w:rsid w:val="000D58AB"/>
    <w:rsid w:val="00106231"/>
    <w:rsid w:val="00112199"/>
    <w:rsid w:val="0012164F"/>
    <w:rsid w:val="00126389"/>
    <w:rsid w:val="00127049"/>
    <w:rsid w:val="00133525"/>
    <w:rsid w:val="00150B10"/>
    <w:rsid w:val="001A4C42"/>
    <w:rsid w:val="001A7420"/>
    <w:rsid w:val="001B6637"/>
    <w:rsid w:val="001C21C3"/>
    <w:rsid w:val="001D02C2"/>
    <w:rsid w:val="001F0C1D"/>
    <w:rsid w:val="001F1132"/>
    <w:rsid w:val="001F168B"/>
    <w:rsid w:val="002347A2"/>
    <w:rsid w:val="002675F0"/>
    <w:rsid w:val="00297EA0"/>
    <w:rsid w:val="002A0222"/>
    <w:rsid w:val="002B6339"/>
    <w:rsid w:val="002C32EB"/>
    <w:rsid w:val="002D1277"/>
    <w:rsid w:val="002E00EE"/>
    <w:rsid w:val="003172DC"/>
    <w:rsid w:val="003445D6"/>
    <w:rsid w:val="0035462D"/>
    <w:rsid w:val="0037092B"/>
    <w:rsid w:val="00375237"/>
    <w:rsid w:val="003765B8"/>
    <w:rsid w:val="003A4586"/>
    <w:rsid w:val="003C2B61"/>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E5C86"/>
    <w:rsid w:val="00701116"/>
    <w:rsid w:val="00713C44"/>
    <w:rsid w:val="007233DC"/>
    <w:rsid w:val="00726F9F"/>
    <w:rsid w:val="00734A5B"/>
    <w:rsid w:val="00737939"/>
    <w:rsid w:val="0074026F"/>
    <w:rsid w:val="007429F6"/>
    <w:rsid w:val="00744E76"/>
    <w:rsid w:val="00774DA4"/>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2CBF"/>
    <w:rsid w:val="00E07B77"/>
    <w:rsid w:val="00E16509"/>
    <w:rsid w:val="00E24495"/>
    <w:rsid w:val="00E32463"/>
    <w:rsid w:val="00E337D9"/>
    <w:rsid w:val="00E44582"/>
    <w:rsid w:val="00E67936"/>
    <w:rsid w:val="00E77645"/>
    <w:rsid w:val="00E84036"/>
    <w:rsid w:val="00EA15B0"/>
    <w:rsid w:val="00EA5EA7"/>
    <w:rsid w:val="00EC4A25"/>
    <w:rsid w:val="00ED29F6"/>
    <w:rsid w:val="00EF45D0"/>
    <w:rsid w:val="00F0053F"/>
    <w:rsid w:val="00F025A2"/>
    <w:rsid w:val="00F04712"/>
    <w:rsid w:val="00F064EE"/>
    <w:rsid w:val="00F13360"/>
    <w:rsid w:val="00F201B0"/>
    <w:rsid w:val="00F2289E"/>
    <w:rsid w:val="00F22EC7"/>
    <w:rsid w:val="00F273E3"/>
    <w:rsid w:val="00F3091C"/>
    <w:rsid w:val="00F325C8"/>
    <w:rsid w:val="00F43CE9"/>
    <w:rsid w:val="00F50F8A"/>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DFE26-0766-4C33-8225-FE2A94F0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15463</Words>
  <Characters>88143</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4</cp:revision>
  <cp:lastPrinted>2019-02-25T14:05:00Z</cp:lastPrinted>
  <dcterms:created xsi:type="dcterms:W3CDTF">2019-11-28T11:24:00Z</dcterms:created>
  <dcterms:modified xsi:type="dcterms:W3CDTF">2019-11-28T11:24:00Z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1574896487</vt:lpwstr>
  </property>
</Properties>
</file>