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664F31">
            <w:pPr>
              <w:pStyle w:val="ZA"/>
              <w:framePr w:w="0" w:hRule="auto" w:wrap="auto" w:vAnchor="margin" w:hAnchor="text" w:yAlign="inline"/>
            </w:pPr>
            <w:bookmarkStart w:id="0" w:name="page1"/>
            <w:bookmarkStart w:id="1" w:name="_GoBack"/>
            <w:r w:rsidRPr="00442F79">
              <w:rPr>
                <w:sz w:val="64"/>
              </w:rPr>
              <w:t xml:space="preserve">3GPP </w:t>
            </w:r>
            <w:r w:rsidR="007F75AA">
              <w:rPr>
                <w:sz w:val="64"/>
              </w:rPr>
              <w:t xml:space="preserve">Report </w:t>
            </w:r>
            <w:r w:rsidRPr="00442F79">
              <w:t>V</w:t>
            </w:r>
            <w:r w:rsidR="007F75AA">
              <w:t>1</w:t>
            </w:r>
            <w:r w:rsidR="007A3819" w:rsidRPr="00442F79">
              <w:t>.</w:t>
            </w:r>
            <w:r w:rsidR="00664F31">
              <w:t>3</w:t>
            </w:r>
            <w:r w:rsidR="007A3819" w:rsidRPr="00442F79">
              <w:t xml:space="preserve">.0 </w:t>
            </w:r>
            <w:r w:rsidRPr="00442F79">
              <w:rPr>
                <w:sz w:val="32"/>
              </w:rPr>
              <w:t>(</w:t>
            </w:r>
            <w:bookmarkStart w:id="2" w:name="issueDate"/>
            <w:r w:rsidR="007A3819" w:rsidRPr="00442F79">
              <w:rPr>
                <w:sz w:val="32"/>
              </w:rPr>
              <w:t>2019</w:t>
            </w:r>
            <w:r w:rsidRPr="00442F79">
              <w:rPr>
                <w:sz w:val="32"/>
              </w:rPr>
              <w:t>-</w:t>
            </w:r>
            <w:bookmarkEnd w:id="2"/>
            <w:r w:rsidR="005F1EE3">
              <w:rPr>
                <w:sz w:val="32"/>
              </w:rPr>
              <w:t>1</w:t>
            </w:r>
            <w:r w:rsidR="00297EA0">
              <w:rPr>
                <w:sz w:val="32"/>
              </w:rPr>
              <w:t>1</w:t>
            </w:r>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3" w:name="specTitle"/>
            <w:r>
              <w:t xml:space="preserve">Organizational </w:t>
            </w:r>
            <w:r w:rsidRPr="00442F79">
              <w:t>Partners</w:t>
            </w:r>
            <w:r w:rsidR="004F0988" w:rsidRPr="00442F79">
              <w:t>;</w:t>
            </w:r>
          </w:p>
          <w:bookmarkEnd w:id="3"/>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6" w:name="copyrightaddon"/>
            <w:bookmarkEnd w:id="6"/>
          </w:p>
        </w:tc>
      </w:tr>
      <w:bookmarkEnd w:id="5"/>
    </w:tbl>
    <w:p w:rsidR="00080512" w:rsidRPr="004D3578" w:rsidRDefault="00080512" w:rsidP="00442F79">
      <w:pPr>
        <w:pStyle w:val="TT"/>
      </w:pPr>
      <w:r w:rsidRPr="004D3578">
        <w:br w:type="page"/>
      </w:r>
      <w:bookmarkStart w:id="7" w:name="tableOfContents"/>
      <w:bookmarkEnd w:id="7"/>
      <w:r w:rsidRPr="004D3578">
        <w:lastRenderedPageBreak/>
        <w:t>Contents</w:t>
      </w:r>
    </w:p>
    <w:p w:rsidR="005D70F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D70F7">
        <w:t>1</w:t>
      </w:r>
      <w:r w:rsidR="005D70F7">
        <w:rPr>
          <w:rFonts w:asciiTheme="minorHAnsi" w:eastAsiaTheme="minorEastAsia" w:hAnsiTheme="minorHAnsi" w:cstheme="minorBidi"/>
          <w:szCs w:val="22"/>
          <w:lang w:val="en-US"/>
        </w:rPr>
        <w:tab/>
      </w:r>
      <w:r w:rsidR="005D70F7">
        <w:t>Scope</w:t>
      </w:r>
      <w:r w:rsidR="005D70F7">
        <w:tab/>
      </w:r>
      <w:r w:rsidR="005D70F7">
        <w:fldChar w:fldCharType="begin"/>
      </w:r>
      <w:r w:rsidR="005D70F7">
        <w:instrText xml:space="preserve"> PAGEREF _Toc24620469 \h </w:instrText>
      </w:r>
      <w:r w:rsidR="005D70F7">
        <w:fldChar w:fldCharType="separate"/>
      </w:r>
      <w:r w:rsidR="005D70F7">
        <w:t>6</w:t>
      </w:r>
      <w:r w:rsidR="005D70F7">
        <w:fldChar w:fldCharType="end"/>
      </w:r>
    </w:p>
    <w:p w:rsidR="005D70F7" w:rsidRDefault="005D70F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_Toc24620470 \h </w:instrText>
      </w:r>
      <w:r>
        <w:fldChar w:fldCharType="separate"/>
      </w:r>
      <w:r>
        <w:t>6</w:t>
      </w:r>
      <w:r>
        <w:fldChar w:fldCharType="end"/>
      </w:r>
    </w:p>
    <w:p w:rsidR="005D70F7" w:rsidRDefault="005D70F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_Toc24620471 \h </w:instrText>
      </w:r>
      <w:r>
        <w:fldChar w:fldCharType="separate"/>
      </w:r>
      <w:r>
        <w:t>6</w:t>
      </w:r>
      <w:r>
        <w:fldChar w:fldCharType="end"/>
      </w:r>
    </w:p>
    <w:p w:rsidR="005D70F7" w:rsidRDefault="005D70F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_Toc24620472 \h </w:instrText>
      </w:r>
      <w:r>
        <w:fldChar w:fldCharType="separate"/>
      </w:r>
      <w:r>
        <w:t>6</w:t>
      </w:r>
      <w:r>
        <w:fldChar w:fldCharType="end"/>
      </w:r>
    </w:p>
    <w:p w:rsidR="005D70F7" w:rsidRDefault="005D70F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_Toc24620473 \h </w:instrText>
      </w:r>
      <w:r>
        <w:fldChar w:fldCharType="separate"/>
      </w:r>
      <w:r>
        <w:t>6</w:t>
      </w:r>
      <w:r>
        <w:fldChar w:fldCharType="end"/>
      </w:r>
    </w:p>
    <w:p w:rsidR="005D70F7" w:rsidRDefault="005D70F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_Toc24620474 \h </w:instrText>
      </w:r>
      <w:r>
        <w:fldChar w:fldCharType="separate"/>
      </w:r>
      <w:r>
        <w:t>7</w:t>
      </w:r>
      <w:r>
        <w:fldChar w:fldCharType="end"/>
      </w:r>
    </w:p>
    <w:p w:rsidR="005D70F7" w:rsidRDefault="005D70F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_Toc24620475 \h </w:instrText>
      </w:r>
      <w:r>
        <w:fldChar w:fldCharType="separate"/>
      </w:r>
      <w:r>
        <w:t>7</w:t>
      </w:r>
      <w:r>
        <w:fldChar w:fldCharType="end"/>
      </w:r>
    </w:p>
    <w:p w:rsidR="005D70F7" w:rsidRDefault="005D70F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_Toc24620476 \h </w:instrText>
      </w:r>
      <w:r>
        <w:fldChar w:fldCharType="separate"/>
      </w:r>
      <w:r>
        <w:t>7</w:t>
      </w:r>
      <w:r>
        <w:fldChar w:fldCharType="end"/>
      </w:r>
    </w:p>
    <w:p w:rsidR="005D70F7" w:rsidRDefault="005D70F7">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_Toc24620477 \h </w:instrText>
      </w:r>
      <w:r>
        <w:fldChar w:fldCharType="separate"/>
      </w:r>
      <w:r>
        <w:t>7</w:t>
      </w:r>
      <w:r>
        <w:fldChar w:fldCharType="end"/>
      </w:r>
    </w:p>
    <w:p w:rsidR="005D70F7" w:rsidRDefault="005D70F7">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_Toc24620478 \h </w:instrText>
      </w:r>
      <w:r>
        <w:fldChar w:fldCharType="separate"/>
      </w:r>
      <w:r>
        <w:t>7</w:t>
      </w:r>
      <w:r>
        <w:fldChar w:fldCharType="end"/>
      </w:r>
    </w:p>
    <w:p w:rsidR="005D70F7" w:rsidRDefault="005D70F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_Toc24620479 \h </w:instrText>
      </w:r>
      <w:r>
        <w:fldChar w:fldCharType="separate"/>
      </w:r>
      <w:r>
        <w:t>8</w:t>
      </w:r>
      <w:r>
        <w:fldChar w:fldCharType="end"/>
      </w:r>
    </w:p>
    <w:p w:rsidR="005D70F7" w:rsidRDefault="005D70F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_Toc24620480 \h </w:instrText>
      </w:r>
      <w:r>
        <w:fldChar w:fldCharType="separate"/>
      </w:r>
      <w:r>
        <w:t>8</w:t>
      </w:r>
      <w:r>
        <w:fldChar w:fldCharType="end"/>
      </w:r>
    </w:p>
    <w:p w:rsidR="005D70F7" w:rsidRDefault="005D70F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_Toc24620481 \h </w:instrText>
      </w:r>
      <w:r>
        <w:fldChar w:fldCharType="separate"/>
      </w:r>
      <w:r>
        <w:t>8</w:t>
      </w:r>
      <w:r>
        <w:fldChar w:fldCharType="end"/>
      </w:r>
    </w:p>
    <w:p w:rsidR="005D70F7" w:rsidRDefault="005D70F7">
      <w:pPr>
        <w:pStyle w:val="TOC2"/>
        <w:rPr>
          <w:rFonts w:asciiTheme="minorHAnsi" w:eastAsiaTheme="minorEastAsia" w:hAnsiTheme="minorHAnsi" w:cstheme="minorBidi"/>
          <w:sz w:val="22"/>
          <w:szCs w:val="22"/>
          <w:lang w:val="en-US"/>
        </w:rPr>
      </w:pPr>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_Toc24620482 \h </w:instrText>
      </w:r>
      <w:r>
        <w:fldChar w:fldCharType="separate"/>
      </w:r>
      <w:r>
        <w:t>8</w:t>
      </w:r>
      <w:r>
        <w:fldChar w:fldCharType="end"/>
      </w:r>
    </w:p>
    <w:p w:rsidR="005D70F7" w:rsidRDefault="005D70F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_Toc24620483 \h </w:instrText>
      </w:r>
      <w:r>
        <w:fldChar w:fldCharType="separate"/>
      </w:r>
      <w:r>
        <w:t>8</w:t>
      </w:r>
      <w:r>
        <w:fldChar w:fldCharType="end"/>
      </w:r>
    </w:p>
    <w:p w:rsidR="005D70F7" w:rsidRDefault="005D70F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_Toc24620484 \h </w:instrText>
      </w:r>
      <w:r>
        <w:fldChar w:fldCharType="separate"/>
      </w:r>
      <w:r>
        <w:t>8</w:t>
      </w:r>
      <w:r>
        <w:fldChar w:fldCharType="end"/>
      </w:r>
    </w:p>
    <w:p w:rsidR="005D70F7" w:rsidRDefault="005D70F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_Toc24620485 \h </w:instrText>
      </w:r>
      <w:r>
        <w:fldChar w:fldCharType="separate"/>
      </w:r>
      <w:r>
        <w:t>9</w:t>
      </w:r>
      <w:r>
        <w:fldChar w:fldCharType="end"/>
      </w:r>
    </w:p>
    <w:p w:rsidR="005D70F7" w:rsidRDefault="005D70F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_Toc24620486 \h </w:instrText>
      </w:r>
      <w:r>
        <w:fldChar w:fldCharType="separate"/>
      </w:r>
      <w:r>
        <w:t>9</w:t>
      </w:r>
      <w:r>
        <w:fldChar w:fldCharType="end"/>
      </w:r>
    </w:p>
    <w:p w:rsidR="005D70F7" w:rsidRDefault="005D70F7">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_Toc24620487 \h </w:instrText>
      </w:r>
      <w:r>
        <w:fldChar w:fldCharType="separate"/>
      </w:r>
      <w:r>
        <w:t>9</w:t>
      </w:r>
      <w:r>
        <w:fldChar w:fldCharType="end"/>
      </w:r>
    </w:p>
    <w:p w:rsidR="005D70F7" w:rsidRDefault="005D70F7">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City</w:t>
      </w:r>
      <w:r>
        <w:tab/>
      </w:r>
      <w:r>
        <w:fldChar w:fldCharType="begin"/>
      </w:r>
      <w:r>
        <w:instrText xml:space="preserve"> PAGEREF _Toc24620488 \h </w:instrText>
      </w:r>
      <w:r>
        <w:fldChar w:fldCharType="separate"/>
      </w:r>
      <w:r>
        <w:t>9</w:t>
      </w:r>
      <w:r>
        <w:fldChar w:fldCharType="end"/>
      </w:r>
    </w:p>
    <w:p w:rsidR="005D70F7" w:rsidRDefault="005D70F7">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Meeting Venue</w:t>
      </w:r>
      <w:r>
        <w:tab/>
      </w:r>
      <w:r>
        <w:fldChar w:fldCharType="begin"/>
      </w:r>
      <w:r>
        <w:instrText xml:space="preserve"> PAGEREF _Toc24620489 \h </w:instrText>
      </w:r>
      <w:r>
        <w:fldChar w:fldCharType="separate"/>
      </w:r>
      <w:r>
        <w:t>10</w:t>
      </w:r>
      <w:r>
        <w:fldChar w:fldCharType="end"/>
      </w:r>
    </w:p>
    <w:p w:rsidR="005D70F7" w:rsidRDefault="005D70F7">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_Toc24620490 \h </w:instrText>
      </w:r>
      <w:r>
        <w:fldChar w:fldCharType="separate"/>
      </w:r>
      <w:r>
        <w:t>10</w:t>
      </w:r>
      <w:r>
        <w:fldChar w:fldCharType="end"/>
      </w:r>
    </w:p>
    <w:p w:rsidR="005D70F7" w:rsidRDefault="005D70F7">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_Toc24620491 \h </w:instrText>
      </w:r>
      <w:r>
        <w:fldChar w:fldCharType="separate"/>
      </w:r>
      <w:r>
        <w:t>10</w:t>
      </w:r>
      <w:r>
        <w:fldChar w:fldCharType="end"/>
      </w:r>
    </w:p>
    <w:p w:rsidR="005D70F7" w:rsidRDefault="005D70F7">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_Toc24620492 \h </w:instrText>
      </w:r>
      <w:r>
        <w:fldChar w:fldCharType="separate"/>
      </w:r>
      <w:r>
        <w:t>10</w:t>
      </w:r>
      <w:r>
        <w:fldChar w:fldCharType="end"/>
      </w:r>
    </w:p>
    <w:p w:rsidR="005D70F7" w:rsidRDefault="005D70F7">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_Toc24620493 \h </w:instrText>
      </w:r>
      <w:r>
        <w:fldChar w:fldCharType="separate"/>
      </w:r>
      <w:r>
        <w:t>10</w:t>
      </w:r>
      <w:r>
        <w:fldChar w:fldCharType="end"/>
      </w:r>
    </w:p>
    <w:p w:rsidR="005D70F7" w:rsidRDefault="005D70F7">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_Toc24620494 \h </w:instrText>
      </w:r>
      <w:r>
        <w:fldChar w:fldCharType="separate"/>
      </w:r>
      <w:r>
        <w:t>11</w:t>
      </w:r>
      <w:r>
        <w:fldChar w:fldCharType="end"/>
      </w:r>
    </w:p>
    <w:p w:rsidR="005D70F7" w:rsidRDefault="005D70F7">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_Toc24620495 \h </w:instrText>
      </w:r>
      <w:r>
        <w:fldChar w:fldCharType="separate"/>
      </w:r>
      <w:r>
        <w:t>11</w:t>
      </w:r>
      <w:r>
        <w:fldChar w:fldCharType="end"/>
      </w:r>
    </w:p>
    <w:p w:rsidR="005D70F7" w:rsidRDefault="005D70F7">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_Toc24620496 \h </w:instrText>
      </w:r>
      <w:r>
        <w:fldChar w:fldCharType="separate"/>
      </w:r>
      <w:r>
        <w:t>11</w:t>
      </w:r>
      <w:r>
        <w:fldChar w:fldCharType="end"/>
      </w:r>
    </w:p>
    <w:p w:rsidR="005D70F7" w:rsidRDefault="005D70F7">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_Toc24620497 \h </w:instrText>
      </w:r>
      <w:r>
        <w:fldChar w:fldCharType="separate"/>
      </w:r>
      <w:r>
        <w:t>11</w:t>
      </w:r>
      <w:r>
        <w:fldChar w:fldCharType="end"/>
      </w:r>
    </w:p>
    <w:p w:rsidR="005D70F7" w:rsidRDefault="005D70F7">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_Toc24620498 \h </w:instrText>
      </w:r>
      <w:r>
        <w:fldChar w:fldCharType="separate"/>
      </w:r>
      <w:r>
        <w:t>12</w:t>
      </w:r>
      <w:r>
        <w:fldChar w:fldCharType="end"/>
      </w:r>
    </w:p>
    <w:p w:rsidR="005D70F7" w:rsidRDefault="005D70F7">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_Toc24620499 \h </w:instrText>
      </w:r>
      <w:r>
        <w:fldChar w:fldCharType="separate"/>
      </w:r>
      <w:r>
        <w:t>12</w:t>
      </w:r>
      <w:r>
        <w:fldChar w:fldCharType="end"/>
      </w:r>
    </w:p>
    <w:p w:rsidR="005D70F7" w:rsidRDefault="005D70F7">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_Toc24620500 \h </w:instrText>
      </w:r>
      <w:r>
        <w:fldChar w:fldCharType="separate"/>
      </w:r>
      <w:r>
        <w:t>12</w:t>
      </w:r>
      <w:r>
        <w:fldChar w:fldCharType="end"/>
      </w:r>
    </w:p>
    <w:p w:rsidR="005D70F7" w:rsidRDefault="005D70F7">
      <w:pPr>
        <w:pStyle w:val="TOC4"/>
        <w:rPr>
          <w:rFonts w:asciiTheme="minorHAnsi" w:eastAsiaTheme="minorEastAsia" w:hAnsiTheme="minorHAnsi" w:cstheme="minorBidi"/>
          <w:sz w:val="22"/>
          <w:szCs w:val="22"/>
          <w:lang w:val="en-US"/>
        </w:rPr>
      </w:pPr>
      <w:r>
        <w:t>5.2.4.10</w:t>
      </w:r>
      <w:r>
        <w:rPr>
          <w:rFonts w:asciiTheme="minorHAnsi" w:eastAsiaTheme="minorEastAsia" w:hAnsiTheme="minorHAnsi" w:cstheme="minorBidi"/>
          <w:sz w:val="22"/>
          <w:szCs w:val="22"/>
          <w:lang w:val="en-US"/>
        </w:rPr>
        <w:tab/>
      </w:r>
      <w:r>
        <w:t>Air and Water Quality</w:t>
      </w:r>
      <w:r>
        <w:tab/>
      </w:r>
      <w:r>
        <w:fldChar w:fldCharType="begin"/>
      </w:r>
      <w:r>
        <w:instrText xml:space="preserve"> PAGEREF _Toc24620501 \h </w:instrText>
      </w:r>
      <w:r>
        <w:fldChar w:fldCharType="separate"/>
      </w:r>
      <w:r>
        <w:t>12</w:t>
      </w:r>
      <w:r>
        <w:fldChar w:fldCharType="end"/>
      </w:r>
    </w:p>
    <w:p w:rsidR="005D70F7" w:rsidRDefault="005D70F7">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_Toc24620502 \h </w:instrText>
      </w:r>
      <w:r>
        <w:fldChar w:fldCharType="separate"/>
      </w:r>
      <w:r>
        <w:t>12</w:t>
      </w:r>
      <w:r>
        <w:fldChar w:fldCharType="end"/>
      </w:r>
    </w:p>
    <w:p w:rsidR="005D70F7" w:rsidRDefault="005D70F7">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_Toc24620503 \h </w:instrText>
      </w:r>
      <w:r>
        <w:fldChar w:fldCharType="separate"/>
      </w:r>
      <w:r>
        <w:t>12</w:t>
      </w:r>
      <w:r>
        <w:fldChar w:fldCharType="end"/>
      </w:r>
    </w:p>
    <w:p w:rsidR="005D70F7" w:rsidRDefault="005D70F7">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_Toc24620504 \h </w:instrText>
      </w:r>
      <w:r>
        <w:fldChar w:fldCharType="separate"/>
      </w:r>
      <w:r>
        <w:t>13</w:t>
      </w:r>
      <w:r>
        <w:fldChar w:fldCharType="end"/>
      </w:r>
    </w:p>
    <w:p w:rsidR="005D70F7" w:rsidRDefault="005D70F7">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_Toc24620505 \h </w:instrText>
      </w:r>
      <w:r>
        <w:fldChar w:fldCharType="separate"/>
      </w:r>
      <w:r>
        <w:t>14</w:t>
      </w:r>
      <w:r>
        <w:fldChar w:fldCharType="end"/>
      </w:r>
    </w:p>
    <w:p w:rsidR="005D70F7" w:rsidRDefault="005D70F7">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_Toc24620506 \h </w:instrText>
      </w:r>
      <w:r>
        <w:fldChar w:fldCharType="separate"/>
      </w:r>
      <w:r>
        <w:t>14</w:t>
      </w:r>
      <w:r>
        <w:fldChar w:fldCharType="end"/>
      </w:r>
    </w:p>
    <w:p w:rsidR="005D70F7" w:rsidRDefault="005D70F7">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_Toc24620507 \h </w:instrText>
      </w:r>
      <w:r>
        <w:fldChar w:fldCharType="separate"/>
      </w:r>
      <w:r>
        <w:t>14</w:t>
      </w:r>
      <w:r>
        <w:fldChar w:fldCharType="end"/>
      </w:r>
    </w:p>
    <w:p w:rsidR="005D70F7" w:rsidRDefault="005D70F7">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_Toc24620508 \h </w:instrText>
      </w:r>
      <w:r>
        <w:fldChar w:fldCharType="separate"/>
      </w:r>
      <w:r>
        <w:t>15</w:t>
      </w:r>
      <w:r>
        <w:fldChar w:fldCharType="end"/>
      </w:r>
    </w:p>
    <w:p w:rsidR="005D70F7" w:rsidRDefault="005D70F7">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_Toc24620509 \h </w:instrText>
      </w:r>
      <w:r>
        <w:fldChar w:fldCharType="separate"/>
      </w:r>
      <w:r>
        <w:t>15</w:t>
      </w:r>
      <w:r>
        <w:fldChar w:fldCharType="end"/>
      </w:r>
    </w:p>
    <w:p w:rsidR="005D70F7" w:rsidRDefault="005D70F7">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_Toc24620510 \h </w:instrText>
      </w:r>
      <w:r>
        <w:fldChar w:fldCharType="separate"/>
      </w:r>
      <w:r>
        <w:t>15</w:t>
      </w:r>
      <w:r>
        <w:fldChar w:fldCharType="end"/>
      </w:r>
    </w:p>
    <w:p w:rsidR="005D70F7" w:rsidRDefault="005D70F7">
      <w:pPr>
        <w:pStyle w:val="TOC4"/>
        <w:rPr>
          <w:rFonts w:asciiTheme="minorHAnsi" w:eastAsiaTheme="minorEastAsia" w:hAnsiTheme="minorHAnsi" w:cstheme="minorBidi"/>
          <w:sz w:val="22"/>
          <w:szCs w:val="22"/>
          <w:lang w:val="en-US"/>
        </w:rPr>
      </w:pPr>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_Toc24620511 \h </w:instrText>
      </w:r>
      <w:r>
        <w:fldChar w:fldCharType="separate"/>
      </w:r>
      <w:r>
        <w:t>15</w:t>
      </w:r>
      <w:r>
        <w:fldChar w:fldCharType="end"/>
      </w:r>
    </w:p>
    <w:p w:rsidR="005D70F7" w:rsidRDefault="005D70F7">
      <w:pPr>
        <w:pStyle w:val="TOC4"/>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_Toc24620512 \h </w:instrText>
      </w:r>
      <w:r>
        <w:fldChar w:fldCharType="separate"/>
      </w:r>
      <w:r>
        <w:t>15</w:t>
      </w:r>
      <w:r>
        <w:fldChar w:fldCharType="end"/>
      </w:r>
    </w:p>
    <w:p w:rsidR="005D70F7" w:rsidRDefault="005D70F7">
      <w:pPr>
        <w:pStyle w:val="TOC3"/>
        <w:rPr>
          <w:rFonts w:asciiTheme="minorHAnsi" w:eastAsiaTheme="minorEastAsia" w:hAnsiTheme="minorHAnsi" w:cstheme="minorBidi"/>
          <w:sz w:val="22"/>
          <w:szCs w:val="22"/>
          <w:lang w:val="en-US"/>
        </w:rPr>
      </w:pPr>
      <w:r>
        <w:t>5.2.8</w:t>
      </w:r>
      <w:r>
        <w:rPr>
          <w:rFonts w:asciiTheme="minorHAnsi" w:eastAsiaTheme="minorEastAsia" w:hAnsiTheme="minorHAnsi" w:cstheme="minorBidi"/>
          <w:sz w:val="22"/>
          <w:szCs w:val="22"/>
          <w:lang w:val="en-US"/>
        </w:rPr>
        <w:tab/>
      </w:r>
      <w:r>
        <w:t>Proposal for Venue Accessibility</w:t>
      </w:r>
      <w:r>
        <w:tab/>
      </w:r>
      <w:r>
        <w:fldChar w:fldCharType="begin"/>
      </w:r>
      <w:r>
        <w:instrText xml:space="preserve"> PAGEREF _Toc24620513 \h </w:instrText>
      </w:r>
      <w:r>
        <w:fldChar w:fldCharType="separate"/>
      </w:r>
      <w:r>
        <w:t>15</w:t>
      </w:r>
      <w:r>
        <w:fldChar w:fldCharType="end"/>
      </w:r>
    </w:p>
    <w:p w:rsidR="005D70F7" w:rsidRDefault="005D70F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_Toc24620514 \h </w:instrText>
      </w:r>
      <w:r>
        <w:fldChar w:fldCharType="separate"/>
      </w:r>
      <w:r>
        <w:t>15</w:t>
      </w:r>
      <w:r>
        <w:fldChar w:fldCharType="end"/>
      </w:r>
    </w:p>
    <w:p w:rsidR="005D70F7" w:rsidRDefault="005D70F7">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_Toc24620515 \h </w:instrText>
      </w:r>
      <w:r>
        <w:fldChar w:fldCharType="separate"/>
      </w:r>
      <w:r>
        <w:t>15</w:t>
      </w:r>
      <w:r>
        <w:fldChar w:fldCharType="end"/>
      </w:r>
    </w:p>
    <w:p w:rsidR="005D70F7" w:rsidRDefault="005D70F7">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_Toc24620516 \h </w:instrText>
      </w:r>
      <w:r>
        <w:fldChar w:fldCharType="separate"/>
      </w:r>
      <w:r>
        <w:t>15</w:t>
      </w:r>
      <w:r>
        <w:fldChar w:fldCharType="end"/>
      </w:r>
    </w:p>
    <w:p w:rsidR="005D70F7" w:rsidRDefault="005D70F7">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_Toc24620517 \h </w:instrText>
      </w:r>
      <w:r>
        <w:fldChar w:fldCharType="separate"/>
      </w:r>
      <w:r>
        <w:t>16</w:t>
      </w:r>
      <w:r>
        <w:fldChar w:fldCharType="end"/>
      </w:r>
    </w:p>
    <w:p w:rsidR="005D70F7" w:rsidRDefault="005D70F7">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_Toc24620518 \h </w:instrText>
      </w:r>
      <w:r>
        <w:fldChar w:fldCharType="separate"/>
      </w:r>
      <w:r>
        <w:t>16</w:t>
      </w:r>
      <w:r>
        <w:fldChar w:fldCharType="end"/>
      </w:r>
    </w:p>
    <w:p w:rsidR="005D70F7" w:rsidRDefault="005D70F7">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_Toc24620519 \h </w:instrText>
      </w:r>
      <w:r>
        <w:fldChar w:fldCharType="separate"/>
      </w:r>
      <w:r>
        <w:t>17</w:t>
      </w:r>
      <w:r>
        <w:fldChar w:fldCharType="end"/>
      </w:r>
    </w:p>
    <w:p w:rsidR="005D70F7" w:rsidRDefault="005D70F7">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_Toc24620520 \h </w:instrText>
      </w:r>
      <w:r>
        <w:fldChar w:fldCharType="separate"/>
      </w:r>
      <w:r>
        <w:t>17</w:t>
      </w:r>
      <w:r>
        <w:fldChar w:fldCharType="end"/>
      </w:r>
    </w:p>
    <w:p w:rsidR="005D70F7" w:rsidRDefault="005D70F7">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_Toc24620521 \h </w:instrText>
      </w:r>
      <w:r>
        <w:fldChar w:fldCharType="separate"/>
      </w:r>
      <w:r>
        <w:t>17</w:t>
      </w:r>
      <w:r>
        <w:fldChar w:fldCharType="end"/>
      </w:r>
    </w:p>
    <w:p w:rsidR="005D70F7" w:rsidRDefault="005D70F7">
      <w:pPr>
        <w:pStyle w:val="TOC3"/>
        <w:rPr>
          <w:rFonts w:asciiTheme="minorHAnsi" w:eastAsiaTheme="minorEastAsia" w:hAnsiTheme="minorHAnsi" w:cstheme="minorBidi"/>
          <w:sz w:val="22"/>
          <w:szCs w:val="22"/>
          <w:lang w:val="en-US"/>
        </w:rPr>
      </w:pPr>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_Toc24620522 \h </w:instrText>
      </w:r>
      <w:r>
        <w:fldChar w:fldCharType="separate"/>
      </w:r>
      <w:r>
        <w:t>17</w:t>
      </w:r>
      <w:r>
        <w:fldChar w:fldCharType="end"/>
      </w:r>
    </w:p>
    <w:p w:rsidR="005D70F7" w:rsidRDefault="005D70F7">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_Toc24620523 \h </w:instrText>
      </w:r>
      <w:r>
        <w:fldChar w:fldCharType="separate"/>
      </w:r>
      <w:r>
        <w:t>18</w:t>
      </w:r>
      <w:r>
        <w:fldChar w:fldCharType="end"/>
      </w:r>
    </w:p>
    <w:p w:rsidR="005D70F7" w:rsidRDefault="005D70F7">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_Toc24620524 \h </w:instrText>
      </w:r>
      <w:r>
        <w:fldChar w:fldCharType="separate"/>
      </w:r>
      <w:r>
        <w:t>18</w:t>
      </w:r>
      <w:r>
        <w:fldChar w:fldCharType="end"/>
      </w:r>
    </w:p>
    <w:p w:rsidR="005D70F7" w:rsidRDefault="005D70F7">
      <w:pPr>
        <w:pStyle w:val="TOC3"/>
        <w:rPr>
          <w:rFonts w:asciiTheme="minorHAnsi" w:eastAsiaTheme="minorEastAsia" w:hAnsiTheme="minorHAnsi" w:cstheme="minorBidi"/>
          <w:sz w:val="22"/>
          <w:szCs w:val="22"/>
          <w:lang w:val="en-US"/>
        </w:rPr>
      </w:pPr>
      <w:r>
        <w:lastRenderedPageBreak/>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_Toc24620525 \h </w:instrText>
      </w:r>
      <w:r>
        <w:fldChar w:fldCharType="separate"/>
      </w:r>
      <w:r>
        <w:t>18</w:t>
      </w:r>
      <w:r>
        <w:fldChar w:fldCharType="end"/>
      </w:r>
    </w:p>
    <w:p w:rsidR="005D70F7" w:rsidRDefault="005D70F7">
      <w:pPr>
        <w:pStyle w:val="TOC4"/>
        <w:rPr>
          <w:rFonts w:asciiTheme="minorHAnsi" w:eastAsiaTheme="minorEastAsia" w:hAnsiTheme="minorHAnsi" w:cstheme="minorBidi"/>
          <w:sz w:val="22"/>
          <w:szCs w:val="22"/>
          <w:lang w:val="en-US"/>
        </w:rPr>
      </w:pPr>
      <w:r>
        <w:t>5.4.1.2</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_Toc24620526 \h </w:instrText>
      </w:r>
      <w:r>
        <w:fldChar w:fldCharType="separate"/>
      </w:r>
      <w:r>
        <w:t>18</w:t>
      </w:r>
      <w:r>
        <w:fldChar w:fldCharType="end"/>
      </w:r>
    </w:p>
    <w:p w:rsidR="005D70F7" w:rsidRDefault="005D70F7">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_Toc24620527 \h </w:instrText>
      </w:r>
      <w:r>
        <w:fldChar w:fldCharType="separate"/>
      </w:r>
      <w:r>
        <w:t>18</w:t>
      </w:r>
      <w:r>
        <w:fldChar w:fldCharType="end"/>
      </w:r>
    </w:p>
    <w:p w:rsidR="005D70F7" w:rsidRDefault="005D70F7">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_Toc24620528 \h </w:instrText>
      </w:r>
      <w:r>
        <w:fldChar w:fldCharType="separate"/>
      </w:r>
      <w:r>
        <w:t>18</w:t>
      </w:r>
      <w:r>
        <w:fldChar w:fldCharType="end"/>
      </w:r>
    </w:p>
    <w:p w:rsidR="005D70F7" w:rsidRDefault="005D70F7">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_Toc24620529 \h </w:instrText>
      </w:r>
      <w:r>
        <w:fldChar w:fldCharType="separate"/>
      </w:r>
      <w:r>
        <w:t>18</w:t>
      </w:r>
      <w:r>
        <w:fldChar w:fldCharType="end"/>
      </w:r>
    </w:p>
    <w:p w:rsidR="005D70F7" w:rsidRDefault="005D70F7">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_Toc24620530 \h </w:instrText>
      </w:r>
      <w:r>
        <w:fldChar w:fldCharType="separate"/>
      </w:r>
      <w:r>
        <w:t>18</w:t>
      </w:r>
      <w:r>
        <w:fldChar w:fldCharType="end"/>
      </w:r>
    </w:p>
    <w:p w:rsidR="005D70F7" w:rsidRDefault="005D70F7">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6A767F">
        <w:rPr>
          <w:lang w:val="en-US"/>
        </w:rPr>
        <w:t xml:space="preserve"> Criteria</w:t>
      </w:r>
      <w:r>
        <w:t>: Meetings per Country and Year</w:t>
      </w:r>
      <w:r>
        <w:tab/>
      </w:r>
      <w:r>
        <w:fldChar w:fldCharType="begin"/>
      </w:r>
      <w:r>
        <w:instrText xml:space="preserve"> PAGEREF _Toc24620531 \h </w:instrText>
      </w:r>
      <w:r>
        <w:fldChar w:fldCharType="separate"/>
      </w:r>
      <w:r>
        <w:t>18</w:t>
      </w:r>
      <w:r>
        <w:fldChar w:fldCharType="end"/>
      </w:r>
    </w:p>
    <w:p w:rsidR="005D70F7" w:rsidRDefault="005D70F7">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 xml:space="preserve">Proposal for Delegate Voting on General Location </w:t>
      </w:r>
      <w:r>
        <w:tab/>
      </w:r>
      <w:r>
        <w:fldChar w:fldCharType="begin"/>
      </w:r>
      <w:r>
        <w:instrText xml:space="preserve"> PAGEREF _Toc24620532 \h </w:instrText>
      </w:r>
      <w:r>
        <w:fldChar w:fldCharType="separate"/>
      </w:r>
      <w:r>
        <w:t>18</w:t>
      </w:r>
      <w:r>
        <w:fldChar w:fldCharType="end"/>
      </w:r>
    </w:p>
    <w:p w:rsidR="005D70F7" w:rsidRDefault="005D70F7">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_Toc24620533 \h </w:instrText>
      </w:r>
      <w:r>
        <w:fldChar w:fldCharType="separate"/>
      </w:r>
      <w:r>
        <w:t>19</w:t>
      </w:r>
      <w:r>
        <w:fldChar w:fldCharType="end"/>
      </w:r>
    </w:p>
    <w:p w:rsidR="005D70F7" w:rsidRDefault="005D70F7">
      <w:pPr>
        <w:pStyle w:val="TOC3"/>
        <w:rPr>
          <w:rFonts w:asciiTheme="minorHAnsi" w:eastAsiaTheme="minorEastAsia" w:hAnsiTheme="minorHAnsi" w:cstheme="minorBidi"/>
          <w:sz w:val="22"/>
          <w:szCs w:val="22"/>
          <w:lang w:val="en-US"/>
        </w:rPr>
      </w:pPr>
      <w:r>
        <w:t>5.4.3.4</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_Toc24620534 \h </w:instrText>
      </w:r>
      <w:r>
        <w:fldChar w:fldCharType="separate"/>
      </w:r>
      <w:r>
        <w:t>19</w:t>
      </w:r>
      <w:r>
        <w:fldChar w:fldCharType="end"/>
      </w:r>
    </w:p>
    <w:p w:rsidR="005D70F7" w:rsidRDefault="005D70F7">
      <w:pPr>
        <w:pStyle w:val="TOC3"/>
        <w:rPr>
          <w:rFonts w:asciiTheme="minorHAnsi" w:eastAsiaTheme="minorEastAsia" w:hAnsiTheme="minorHAnsi" w:cstheme="minorBidi"/>
          <w:sz w:val="22"/>
          <w:szCs w:val="22"/>
          <w:lang w:val="en-US"/>
        </w:rPr>
      </w:pPr>
      <w:r>
        <w:t>5.4.3.5</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_Toc24620535 \h </w:instrText>
      </w:r>
      <w:r>
        <w:fldChar w:fldCharType="separate"/>
      </w:r>
      <w:r>
        <w:t>19</w:t>
      </w:r>
      <w:r>
        <w:fldChar w:fldCharType="end"/>
      </w:r>
    </w:p>
    <w:p w:rsidR="005D70F7" w:rsidRDefault="005D70F7">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_Toc24620536 \h </w:instrText>
      </w:r>
      <w:r>
        <w:fldChar w:fldCharType="separate"/>
      </w:r>
      <w:r>
        <w:t>19</w:t>
      </w:r>
      <w:r>
        <w:fldChar w:fldCharType="end"/>
      </w:r>
    </w:p>
    <w:p w:rsidR="005D70F7" w:rsidRDefault="005D70F7">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_Toc24620537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_Toc24620538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_Toc24620539 \h </w:instrText>
      </w:r>
      <w:r>
        <w:fldChar w:fldCharType="separate"/>
      </w:r>
      <w:r>
        <w:t>20</w:t>
      </w:r>
      <w:r>
        <w:fldChar w:fldCharType="end"/>
      </w:r>
    </w:p>
    <w:p w:rsidR="005D70F7" w:rsidRDefault="005D70F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w:t>
      </w:r>
      <w:r>
        <w:tab/>
      </w:r>
      <w:r>
        <w:fldChar w:fldCharType="begin"/>
      </w:r>
      <w:r>
        <w:instrText xml:space="preserve"> PAGEREF _Toc24620540 \h </w:instrText>
      </w:r>
      <w:r>
        <w:fldChar w:fldCharType="separate"/>
      </w:r>
      <w:r>
        <w:t>20</w:t>
      </w:r>
      <w:r>
        <w:fldChar w:fldCharType="end"/>
      </w:r>
    </w:p>
    <w:p w:rsidR="005D70F7" w:rsidRDefault="005D70F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_Toc24620541 \h </w:instrText>
      </w:r>
      <w:r>
        <w:fldChar w:fldCharType="separate"/>
      </w:r>
      <w:r>
        <w:t>20</w:t>
      </w:r>
      <w:r>
        <w:fldChar w:fldCharType="end"/>
      </w:r>
    </w:p>
    <w:p w:rsidR="005D70F7" w:rsidRDefault="005D70F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_Toc24620542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_Toc24620543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Evaluation of Proposals for the choice of the location/venue</w:t>
      </w:r>
      <w:r>
        <w:tab/>
      </w:r>
      <w:r>
        <w:fldChar w:fldCharType="begin"/>
      </w:r>
      <w:r>
        <w:instrText xml:space="preserve"> PAGEREF _Toc24620544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Evaluation of Proposals for the hotel accommodation</w:t>
      </w:r>
      <w:r>
        <w:tab/>
      </w:r>
      <w:r>
        <w:fldChar w:fldCharType="begin"/>
      </w:r>
      <w:r>
        <w:instrText xml:space="preserve"> PAGEREF _Toc24620545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Evaluation of Proposals for the Meeting room facilities</w:t>
      </w:r>
      <w:r>
        <w:tab/>
      </w:r>
      <w:r>
        <w:fldChar w:fldCharType="begin"/>
      </w:r>
      <w:r>
        <w:instrText xml:space="preserve"> PAGEREF _Toc24620546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Evaluation of Proposals for the IT facilities</w:t>
      </w:r>
      <w:r>
        <w:tab/>
      </w:r>
      <w:r>
        <w:fldChar w:fldCharType="begin"/>
      </w:r>
      <w:r>
        <w:instrText xml:space="preserve"> PAGEREF _Toc24620547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Evaluation of Proposals for the catering</w:t>
      </w:r>
      <w:r>
        <w:tab/>
      </w:r>
      <w:r>
        <w:fldChar w:fldCharType="begin"/>
      </w:r>
      <w:r>
        <w:instrText xml:space="preserve"> PAGEREF _Toc24620548 \h </w:instrText>
      </w:r>
      <w:r>
        <w:fldChar w:fldCharType="separate"/>
      </w:r>
      <w:r>
        <w:t>20</w:t>
      </w:r>
      <w:r>
        <w:fldChar w:fldCharType="end"/>
      </w:r>
    </w:p>
    <w:p w:rsidR="005D70F7" w:rsidRDefault="005D70F7">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Evaluation of Proposals for hosting model</w:t>
      </w:r>
      <w:r>
        <w:tab/>
      </w:r>
      <w:r>
        <w:fldChar w:fldCharType="begin"/>
      </w:r>
      <w:r>
        <w:instrText xml:space="preserve"> PAGEREF _Toc24620549 \h </w:instrText>
      </w:r>
      <w:r>
        <w:fldChar w:fldCharType="separate"/>
      </w:r>
      <w:r>
        <w:t>20</w:t>
      </w:r>
      <w:r>
        <w:fldChar w:fldCharType="end"/>
      </w:r>
    </w:p>
    <w:p w:rsidR="005D70F7" w:rsidRDefault="005D70F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_Toc24620550 \h </w:instrText>
      </w:r>
      <w:r>
        <w:fldChar w:fldCharType="separate"/>
      </w:r>
      <w:r>
        <w:t>21</w:t>
      </w:r>
      <w:r>
        <w:fldChar w:fldCharType="end"/>
      </w:r>
    </w:p>
    <w:p w:rsidR="005D70F7" w:rsidRDefault="005D70F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of Proposal ‘IM pays as part of OP membership’</w:t>
      </w:r>
      <w:r>
        <w:tab/>
      </w:r>
      <w:r>
        <w:fldChar w:fldCharType="begin"/>
      </w:r>
      <w:r>
        <w:instrText xml:space="preserve"> PAGEREF _Toc24620551 \h </w:instrText>
      </w:r>
      <w:r>
        <w:fldChar w:fldCharType="separate"/>
      </w:r>
      <w:r>
        <w:t>21</w:t>
      </w:r>
      <w:r>
        <w:fldChar w:fldCharType="end"/>
      </w:r>
    </w:p>
    <w:p w:rsidR="005D70F7" w:rsidRDefault="005D70F7">
      <w:pPr>
        <w:pStyle w:val="TOC3"/>
        <w:rPr>
          <w:rFonts w:asciiTheme="minorHAnsi" w:eastAsiaTheme="minorEastAsia" w:hAnsiTheme="minorHAnsi" w:cstheme="minorBidi"/>
          <w:sz w:val="22"/>
          <w:szCs w:val="22"/>
          <w:lang w:val="en-US"/>
        </w:rPr>
      </w:pPr>
      <w:r>
        <w:t xml:space="preserve">6.3.2 </w:t>
      </w:r>
      <w:r>
        <w:rPr>
          <w:rFonts w:asciiTheme="minorHAnsi" w:eastAsiaTheme="minorEastAsia" w:hAnsiTheme="minorHAnsi" w:cstheme="minorBidi"/>
          <w:sz w:val="22"/>
          <w:szCs w:val="22"/>
          <w:lang w:val="en-US"/>
        </w:rPr>
        <w:tab/>
      </w:r>
      <w:r>
        <w:t>Evaluation of Proposal ‘Delegate pays to play’</w:t>
      </w:r>
      <w:r>
        <w:tab/>
      </w:r>
      <w:r>
        <w:fldChar w:fldCharType="begin"/>
      </w:r>
      <w:r>
        <w:instrText xml:space="preserve"> PAGEREF _Toc24620552 \h </w:instrText>
      </w:r>
      <w:r>
        <w:fldChar w:fldCharType="separate"/>
      </w:r>
      <w:r>
        <w:t>21</w:t>
      </w:r>
      <w:r>
        <w:fldChar w:fldCharType="end"/>
      </w:r>
    </w:p>
    <w:p w:rsidR="005D70F7" w:rsidRDefault="005D70F7">
      <w:pPr>
        <w:pStyle w:val="TOC3"/>
        <w:rPr>
          <w:rFonts w:asciiTheme="minorHAnsi" w:eastAsiaTheme="minorEastAsia" w:hAnsiTheme="minorHAnsi" w:cstheme="minorBidi"/>
          <w:sz w:val="22"/>
          <w:szCs w:val="22"/>
          <w:lang w:val="en-US"/>
        </w:rPr>
      </w:pPr>
      <w:r>
        <w:t xml:space="preserve">6.3.x </w:t>
      </w:r>
      <w:r>
        <w:rPr>
          <w:rFonts w:asciiTheme="minorHAnsi" w:eastAsiaTheme="minorEastAsia" w:hAnsiTheme="minorHAnsi" w:cstheme="minorBidi"/>
          <w:sz w:val="22"/>
          <w:szCs w:val="22"/>
          <w:lang w:val="en-US"/>
        </w:rPr>
        <w:tab/>
      </w:r>
      <w:r>
        <w:t>Evaluation of Proposal ‘xxx’</w:t>
      </w:r>
      <w:r>
        <w:tab/>
      </w:r>
      <w:r>
        <w:fldChar w:fldCharType="begin"/>
      </w:r>
      <w:r>
        <w:instrText xml:space="preserve"> PAGEREF _Toc24620553 \h </w:instrText>
      </w:r>
      <w:r>
        <w:fldChar w:fldCharType="separate"/>
      </w:r>
      <w:r>
        <w:t>21</w:t>
      </w:r>
      <w:r>
        <w:fldChar w:fldCharType="end"/>
      </w:r>
    </w:p>
    <w:p w:rsidR="005D70F7" w:rsidRDefault="005D70F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_Toc24620554 \h </w:instrText>
      </w:r>
      <w:r>
        <w:fldChar w:fldCharType="separate"/>
      </w:r>
      <w:r>
        <w:t>21</w:t>
      </w:r>
      <w:r>
        <w:fldChar w:fldCharType="end"/>
      </w:r>
    </w:p>
    <w:p w:rsidR="005D70F7" w:rsidRDefault="005D70F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of Proposals for the Balance Criteria</w:t>
      </w:r>
      <w:r>
        <w:tab/>
      </w:r>
      <w:r>
        <w:fldChar w:fldCharType="begin"/>
      </w:r>
      <w:r>
        <w:instrText xml:space="preserve"> PAGEREF _Toc24620555 \h </w:instrText>
      </w:r>
      <w:r>
        <w:fldChar w:fldCharType="separate"/>
      </w:r>
      <w:r>
        <w:t>21</w:t>
      </w:r>
      <w:r>
        <w:fldChar w:fldCharType="end"/>
      </w:r>
    </w:p>
    <w:p w:rsidR="005D70F7" w:rsidRDefault="005D70F7">
      <w:pPr>
        <w:pStyle w:val="TOC4"/>
        <w:rPr>
          <w:rFonts w:asciiTheme="minorHAnsi" w:eastAsiaTheme="minorEastAsia" w:hAnsiTheme="minorHAnsi" w:cstheme="minorBidi"/>
          <w:sz w:val="22"/>
          <w:szCs w:val="22"/>
          <w:lang w:val="en-US"/>
        </w:rPr>
      </w:pPr>
      <w:r>
        <w:t>6.4.1.1</w:t>
      </w:r>
      <w:r>
        <w:rPr>
          <w:rFonts w:asciiTheme="minorHAnsi" w:eastAsiaTheme="minorEastAsia" w:hAnsiTheme="minorHAnsi" w:cstheme="minorBidi"/>
          <w:sz w:val="22"/>
          <w:szCs w:val="22"/>
          <w:lang w:val="en-US"/>
        </w:rPr>
        <w:tab/>
      </w:r>
      <w:r>
        <w:t>Evaluation of Proposal for Balance: Rotation by Region</w:t>
      </w:r>
      <w:r>
        <w:tab/>
      </w:r>
      <w:r>
        <w:fldChar w:fldCharType="begin"/>
      </w:r>
      <w:r>
        <w:instrText xml:space="preserve"> PAGEREF _Toc24620556 \h </w:instrText>
      </w:r>
      <w:r>
        <w:fldChar w:fldCharType="separate"/>
      </w:r>
      <w:r>
        <w:t>21</w:t>
      </w:r>
      <w:r>
        <w:fldChar w:fldCharType="end"/>
      </w:r>
    </w:p>
    <w:p w:rsidR="005D70F7" w:rsidRDefault="005D70F7">
      <w:pPr>
        <w:pStyle w:val="TOC4"/>
        <w:rPr>
          <w:rFonts w:asciiTheme="minorHAnsi" w:eastAsiaTheme="minorEastAsia" w:hAnsiTheme="minorHAnsi" w:cstheme="minorBidi"/>
          <w:sz w:val="22"/>
          <w:szCs w:val="22"/>
          <w:lang w:val="en-US"/>
        </w:rPr>
      </w:pPr>
      <w:r>
        <w:t>6.4.1.2</w:t>
      </w:r>
      <w:r>
        <w:rPr>
          <w:rFonts w:asciiTheme="minorHAnsi" w:eastAsiaTheme="minorEastAsia" w:hAnsiTheme="minorHAnsi" w:cstheme="minorBidi"/>
          <w:sz w:val="22"/>
          <w:szCs w:val="22"/>
          <w:lang w:val="en-US"/>
        </w:rPr>
        <w:tab/>
      </w:r>
      <w:r w:rsidRPr="006A767F">
        <w:rPr>
          <w:lang w:val="en-US"/>
        </w:rPr>
        <w:t xml:space="preserve">Evaluation of </w:t>
      </w:r>
      <w:r>
        <w:t>Proposal for Balance: Rotation by XXX</w:t>
      </w:r>
      <w:r>
        <w:tab/>
      </w:r>
      <w:r>
        <w:fldChar w:fldCharType="begin"/>
      </w:r>
      <w:r>
        <w:instrText xml:space="preserve"> PAGEREF _Toc24620557 \h </w:instrText>
      </w:r>
      <w:r>
        <w:fldChar w:fldCharType="separate"/>
      </w:r>
      <w:r>
        <w:t>21</w:t>
      </w:r>
      <w:r>
        <w:fldChar w:fldCharType="end"/>
      </w:r>
    </w:p>
    <w:p w:rsidR="005D70F7" w:rsidRDefault="005D70F7">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Evaluation of Proposals for the Process Criteria</w:t>
      </w:r>
      <w:r>
        <w:tab/>
      </w:r>
      <w:r>
        <w:fldChar w:fldCharType="begin"/>
      </w:r>
      <w:r>
        <w:instrText xml:space="preserve"> PAGEREF _Toc24620558 \h </w:instrText>
      </w:r>
      <w:r>
        <w:fldChar w:fldCharType="separate"/>
      </w:r>
      <w:r>
        <w:t>21</w:t>
      </w:r>
      <w:r>
        <w:fldChar w:fldCharType="end"/>
      </w:r>
    </w:p>
    <w:p w:rsidR="005D70F7" w:rsidRDefault="005D70F7">
      <w:pPr>
        <w:pStyle w:val="TOC4"/>
        <w:rPr>
          <w:rFonts w:asciiTheme="minorHAnsi" w:eastAsiaTheme="minorEastAsia" w:hAnsiTheme="minorHAnsi" w:cstheme="minorBidi"/>
          <w:sz w:val="22"/>
          <w:szCs w:val="22"/>
          <w:lang w:val="en-US"/>
        </w:rPr>
      </w:pPr>
      <w:r>
        <w:t>6.4.2.1</w:t>
      </w:r>
      <w:r>
        <w:rPr>
          <w:rFonts w:asciiTheme="minorHAnsi" w:eastAsiaTheme="minorEastAsia" w:hAnsiTheme="minorHAnsi" w:cstheme="minorBidi"/>
          <w:sz w:val="22"/>
          <w:szCs w:val="22"/>
          <w:lang w:val="en-US"/>
        </w:rPr>
        <w:tab/>
      </w:r>
      <w:r>
        <w:t>Evaluation of Proposal Process: Friends Organizations</w:t>
      </w:r>
      <w:r>
        <w:tab/>
      </w:r>
      <w:r>
        <w:fldChar w:fldCharType="begin"/>
      </w:r>
      <w:r>
        <w:instrText xml:space="preserve"> PAGEREF _Toc24620559 \h </w:instrText>
      </w:r>
      <w:r>
        <w:fldChar w:fldCharType="separate"/>
      </w:r>
      <w:r>
        <w:t>21</w:t>
      </w:r>
      <w:r>
        <w:fldChar w:fldCharType="end"/>
      </w:r>
    </w:p>
    <w:p w:rsidR="005D70F7" w:rsidRDefault="005D70F7">
      <w:pPr>
        <w:pStyle w:val="TOC4"/>
        <w:rPr>
          <w:rFonts w:asciiTheme="minorHAnsi" w:eastAsiaTheme="minorEastAsia" w:hAnsiTheme="minorHAnsi" w:cstheme="minorBidi"/>
          <w:sz w:val="22"/>
          <w:szCs w:val="22"/>
          <w:lang w:val="en-US"/>
        </w:rPr>
      </w:pPr>
      <w:r>
        <w:t>6.4.2.2</w:t>
      </w:r>
      <w:r>
        <w:rPr>
          <w:rFonts w:asciiTheme="minorHAnsi" w:eastAsiaTheme="minorEastAsia" w:hAnsiTheme="minorHAnsi" w:cstheme="minorBidi"/>
          <w:sz w:val="22"/>
          <w:szCs w:val="22"/>
          <w:lang w:val="en-US"/>
        </w:rPr>
        <w:tab/>
      </w:r>
      <w:r>
        <w:t>Evaluation of Proposal for Process: Process: XXX</w:t>
      </w:r>
      <w:r>
        <w:tab/>
      </w:r>
      <w:r>
        <w:fldChar w:fldCharType="begin"/>
      </w:r>
      <w:r>
        <w:instrText xml:space="preserve"> PAGEREF _Toc24620560 \h </w:instrText>
      </w:r>
      <w:r>
        <w:fldChar w:fldCharType="separate"/>
      </w:r>
      <w:r>
        <w:t>21</w:t>
      </w:r>
      <w:r>
        <w:fldChar w:fldCharType="end"/>
      </w:r>
    </w:p>
    <w:p w:rsidR="005D70F7" w:rsidRDefault="005D70F7">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Evaluation of Proposals for the Accessibility Criteria</w:t>
      </w:r>
      <w:r>
        <w:tab/>
      </w:r>
      <w:r>
        <w:fldChar w:fldCharType="begin"/>
      </w:r>
      <w:r>
        <w:instrText xml:space="preserve"> PAGEREF _Toc24620561 \h </w:instrText>
      </w:r>
      <w:r>
        <w:fldChar w:fldCharType="separate"/>
      </w:r>
      <w:r>
        <w:t>21</w:t>
      </w:r>
      <w:r>
        <w:fldChar w:fldCharType="end"/>
      </w:r>
    </w:p>
    <w:p w:rsidR="005D70F7" w:rsidRDefault="005D70F7">
      <w:pPr>
        <w:pStyle w:val="TOC4"/>
        <w:rPr>
          <w:rFonts w:asciiTheme="minorHAnsi" w:eastAsiaTheme="minorEastAsia" w:hAnsiTheme="minorHAnsi" w:cstheme="minorBidi"/>
          <w:sz w:val="22"/>
          <w:szCs w:val="22"/>
          <w:lang w:val="en-US"/>
        </w:rPr>
      </w:pPr>
      <w:r>
        <w:t>6.4.3.1</w:t>
      </w:r>
      <w:r>
        <w:rPr>
          <w:rFonts w:asciiTheme="minorHAnsi" w:eastAsiaTheme="minorEastAsia" w:hAnsiTheme="minorHAnsi" w:cstheme="minorBidi"/>
          <w:sz w:val="22"/>
          <w:szCs w:val="22"/>
          <w:lang w:val="en-US"/>
        </w:rPr>
        <w:tab/>
      </w:r>
      <w:r>
        <w:t>Evaluation of Proposal Accessibility: XXX</w:t>
      </w:r>
      <w:r>
        <w:tab/>
      </w:r>
      <w:r>
        <w:fldChar w:fldCharType="begin"/>
      </w:r>
      <w:r>
        <w:instrText xml:space="preserve"> PAGEREF _Toc24620562 \h </w:instrText>
      </w:r>
      <w:r>
        <w:fldChar w:fldCharType="separate"/>
      </w:r>
      <w:r>
        <w:t>21</w:t>
      </w:r>
      <w:r>
        <w:fldChar w:fldCharType="end"/>
      </w:r>
    </w:p>
    <w:p w:rsidR="005D70F7" w:rsidRDefault="005D70F7">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Evaluation of Proposals for XXX Criteria</w:t>
      </w:r>
      <w:r>
        <w:tab/>
      </w:r>
      <w:r>
        <w:fldChar w:fldCharType="begin"/>
      </w:r>
      <w:r>
        <w:instrText xml:space="preserve"> PAGEREF _Toc24620563 \h </w:instrText>
      </w:r>
      <w:r>
        <w:fldChar w:fldCharType="separate"/>
      </w:r>
      <w:r>
        <w:t>21</w:t>
      </w:r>
      <w:r>
        <w:fldChar w:fldCharType="end"/>
      </w:r>
    </w:p>
    <w:p w:rsidR="005D70F7" w:rsidRDefault="005D70F7">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Evaluation of Proposal XXX: YYY</w:t>
      </w:r>
      <w:r>
        <w:tab/>
      </w:r>
      <w:r>
        <w:fldChar w:fldCharType="begin"/>
      </w:r>
      <w:r>
        <w:instrText xml:space="preserve"> PAGEREF _Toc24620564 \h </w:instrText>
      </w:r>
      <w:r>
        <w:fldChar w:fldCharType="separate"/>
      </w:r>
      <w:r>
        <w:t>21</w:t>
      </w:r>
      <w:r>
        <w:fldChar w:fldCharType="end"/>
      </w:r>
    </w:p>
    <w:p w:rsidR="005D70F7" w:rsidRDefault="005D70F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_Toc24620565 \h </w:instrText>
      </w:r>
      <w:r>
        <w:fldChar w:fldCharType="separate"/>
      </w:r>
      <w:r>
        <w:t>22</w:t>
      </w:r>
      <w:r>
        <w:fldChar w:fldCharType="end"/>
      </w:r>
    </w:p>
    <w:p w:rsidR="005D70F7" w:rsidRDefault="005D70F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for No Trial</w:t>
      </w:r>
      <w:r>
        <w:tab/>
      </w:r>
      <w:r>
        <w:fldChar w:fldCharType="begin"/>
      </w:r>
      <w:r>
        <w:instrText xml:space="preserve"> PAGEREF _Toc24620566 \h </w:instrText>
      </w:r>
      <w:r>
        <w:fldChar w:fldCharType="separate"/>
      </w:r>
      <w:r>
        <w:t>22</w:t>
      </w:r>
      <w:r>
        <w:fldChar w:fldCharType="end"/>
      </w:r>
    </w:p>
    <w:p w:rsidR="005D70F7" w:rsidRDefault="005D70F7">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Evaluation of Proposal Tx</w:t>
      </w:r>
      <w:r>
        <w:tab/>
      </w:r>
      <w:r>
        <w:fldChar w:fldCharType="begin"/>
      </w:r>
      <w:r>
        <w:instrText xml:space="preserve"> PAGEREF _Toc24620567 \h </w:instrText>
      </w:r>
      <w:r>
        <w:fldChar w:fldCharType="separate"/>
      </w:r>
      <w:r>
        <w:t>22</w:t>
      </w:r>
      <w:r>
        <w:fldChar w:fldCharType="end"/>
      </w:r>
    </w:p>
    <w:p w:rsidR="005D70F7" w:rsidRDefault="005D70F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_Toc24620568 \h </w:instrText>
      </w:r>
      <w:r>
        <w:fldChar w:fldCharType="separate"/>
      </w:r>
      <w:r>
        <w:t>22</w:t>
      </w:r>
      <w:r>
        <w:fldChar w:fldCharType="end"/>
      </w:r>
    </w:p>
    <w:p w:rsidR="005D70F7" w:rsidRDefault="005D70F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_Toc24620569 \h </w:instrText>
      </w:r>
      <w:r>
        <w:fldChar w:fldCharType="separate"/>
      </w:r>
      <w:r>
        <w:t>22</w:t>
      </w:r>
      <w:r>
        <w:fldChar w:fldCharType="end"/>
      </w:r>
    </w:p>
    <w:p w:rsidR="005D70F7" w:rsidRDefault="005D70F7">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_Toc24620570 \h </w:instrText>
      </w:r>
      <w:r>
        <w:fldChar w:fldCharType="separate"/>
      </w:r>
      <w:r>
        <w:t>22</w:t>
      </w:r>
      <w:r>
        <w:fldChar w:fldCharType="end"/>
      </w:r>
    </w:p>
    <w:p w:rsidR="005D70F7" w:rsidRDefault="005D70F7">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_Toc24620571 \h </w:instrText>
      </w:r>
      <w:r>
        <w:fldChar w:fldCharType="separate"/>
      </w:r>
      <w:r>
        <w:t>22</w:t>
      </w:r>
      <w:r>
        <w:fldChar w:fldCharType="end"/>
      </w:r>
    </w:p>
    <w:p w:rsidR="005D70F7" w:rsidRDefault="005D70F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_Toc24620572 \h </w:instrText>
      </w:r>
      <w:r>
        <w:fldChar w:fldCharType="separate"/>
      </w:r>
      <w:r>
        <w:t>22</w:t>
      </w:r>
      <w:r>
        <w:fldChar w:fldCharType="end"/>
      </w:r>
    </w:p>
    <w:p w:rsidR="005D70F7" w:rsidRDefault="005D70F7">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_Toc24620573 \h </w:instrText>
      </w:r>
      <w:r>
        <w:fldChar w:fldCharType="separate"/>
      </w:r>
      <w:r>
        <w:t>22</w:t>
      </w:r>
      <w:r>
        <w:fldChar w:fldCharType="end"/>
      </w:r>
    </w:p>
    <w:p w:rsidR="005D70F7" w:rsidRDefault="005D70F7">
      <w:pPr>
        <w:pStyle w:val="TOC8"/>
        <w:rPr>
          <w:rFonts w:asciiTheme="minorHAnsi" w:eastAsiaTheme="minorEastAsia" w:hAnsiTheme="minorHAnsi" w:cstheme="minorBidi"/>
          <w:b w:val="0"/>
          <w:szCs w:val="22"/>
          <w:lang w:val="en-US"/>
        </w:rPr>
      </w:pPr>
      <w:r>
        <w:lastRenderedPageBreak/>
        <w:t>Annex &lt;A&gt; (informative): Content of tdoc OP42_7 (“Initial Problem Statement”)</w:t>
      </w:r>
      <w:r>
        <w:tab/>
      </w:r>
      <w:r>
        <w:fldChar w:fldCharType="begin"/>
      </w:r>
      <w:r>
        <w:instrText xml:space="preserve"> PAGEREF _Toc24620574 \h </w:instrText>
      </w:r>
      <w:r>
        <w:fldChar w:fldCharType="separate"/>
      </w:r>
      <w:r>
        <w:t>23</w:t>
      </w:r>
      <w:r>
        <w:fldChar w:fldCharType="end"/>
      </w:r>
    </w:p>
    <w:p w:rsidR="005D70F7" w:rsidRDefault="005D70F7">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_Toc24620575 \h </w:instrText>
      </w:r>
      <w:r>
        <w:fldChar w:fldCharType="separate"/>
      </w:r>
      <w:r>
        <w:t>23</w:t>
      </w:r>
      <w:r>
        <w:fldChar w:fldCharType="end"/>
      </w:r>
    </w:p>
    <w:p w:rsidR="005D70F7" w:rsidRDefault="005D70F7">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_Toc24620576 \h </w:instrText>
      </w:r>
      <w:r>
        <w:fldChar w:fldCharType="separate"/>
      </w:r>
      <w:r>
        <w:t>23</w:t>
      </w:r>
      <w:r>
        <w:fldChar w:fldCharType="end"/>
      </w:r>
    </w:p>
    <w:p w:rsidR="005D70F7" w:rsidRDefault="005D70F7">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_Toc24620577 \h </w:instrText>
      </w:r>
      <w:r>
        <w:fldChar w:fldCharType="separate"/>
      </w:r>
      <w:r>
        <w:t>25</w:t>
      </w:r>
      <w:r>
        <w:fldChar w:fldCharType="end"/>
      </w:r>
    </w:p>
    <w:p w:rsidR="005D70F7" w:rsidRDefault="005D70F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_Toc24620578 \h </w:instrText>
      </w:r>
      <w:r>
        <w:fldChar w:fldCharType="separate"/>
      </w:r>
      <w:r>
        <w:t>25</w:t>
      </w:r>
      <w:r>
        <w:fldChar w:fldCharType="end"/>
      </w:r>
    </w:p>
    <w:p w:rsidR="005D70F7" w:rsidRDefault="005D70F7">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_Toc24620579 \h </w:instrText>
      </w:r>
      <w:r>
        <w:fldChar w:fldCharType="separate"/>
      </w:r>
      <w:r>
        <w:t>25</w:t>
      </w:r>
      <w:r>
        <w:fldChar w:fldCharType="end"/>
      </w:r>
    </w:p>
    <w:p w:rsidR="005D70F7" w:rsidRDefault="005D70F7">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_Toc24620580 \h </w:instrText>
      </w:r>
      <w:r>
        <w:fldChar w:fldCharType="separate"/>
      </w:r>
      <w:r>
        <w:t>25</w:t>
      </w:r>
      <w:r>
        <w:fldChar w:fldCharType="end"/>
      </w:r>
    </w:p>
    <w:p w:rsidR="005D70F7" w:rsidRDefault="005D70F7">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_Toc24620581 \h </w:instrText>
      </w:r>
      <w:r>
        <w:fldChar w:fldCharType="separate"/>
      </w:r>
      <w:r>
        <w:t>25</w:t>
      </w:r>
      <w:r>
        <w:fldChar w:fldCharType="end"/>
      </w:r>
    </w:p>
    <w:p w:rsidR="005D70F7" w:rsidRDefault="005D70F7">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_Toc24620582 \h </w:instrText>
      </w:r>
      <w:r>
        <w:fldChar w:fldCharType="separate"/>
      </w:r>
      <w:r>
        <w:t>26</w:t>
      </w:r>
      <w:r>
        <w:fldChar w:fldCharType="end"/>
      </w:r>
    </w:p>
    <w:p w:rsidR="005D70F7" w:rsidRDefault="005D70F7">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_Toc24620583 \h </w:instrText>
      </w:r>
      <w:r>
        <w:fldChar w:fldCharType="separate"/>
      </w:r>
      <w:r>
        <w:t>26</w:t>
      </w:r>
      <w:r>
        <w:fldChar w:fldCharType="end"/>
      </w:r>
    </w:p>
    <w:p w:rsidR="005D70F7" w:rsidRDefault="005D70F7">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_Toc24620584 \h </w:instrText>
      </w:r>
      <w:r>
        <w:fldChar w:fldCharType="separate"/>
      </w:r>
      <w:r>
        <w:t>26</w:t>
      </w:r>
      <w:r>
        <w:fldChar w:fldCharType="end"/>
      </w:r>
    </w:p>
    <w:p w:rsidR="005D70F7" w:rsidRDefault="005D70F7">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_Toc24620585 \h </w:instrText>
      </w:r>
      <w:r>
        <w:fldChar w:fldCharType="separate"/>
      </w:r>
      <w:r>
        <w:t>26</w:t>
      </w:r>
      <w:r>
        <w:fldChar w:fldCharType="end"/>
      </w:r>
    </w:p>
    <w:p w:rsidR="005D70F7" w:rsidRDefault="005D70F7">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_Toc24620586 \h </w:instrText>
      </w:r>
      <w:r>
        <w:fldChar w:fldCharType="separate"/>
      </w:r>
      <w:r>
        <w:t>27</w:t>
      </w:r>
      <w:r>
        <w:fldChar w:fldCharType="end"/>
      </w:r>
    </w:p>
    <w:p w:rsidR="005D70F7" w:rsidRDefault="005D70F7">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_Toc24620587 \h </w:instrText>
      </w:r>
      <w:r>
        <w:fldChar w:fldCharType="separate"/>
      </w:r>
      <w:r>
        <w:t>27</w:t>
      </w:r>
      <w:r>
        <w:fldChar w:fldCharType="end"/>
      </w:r>
    </w:p>
    <w:p w:rsidR="005D70F7" w:rsidRDefault="005D70F7">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_Toc24620588 \h </w:instrText>
      </w:r>
      <w:r>
        <w:fldChar w:fldCharType="separate"/>
      </w:r>
      <w:r>
        <w:t>27</w:t>
      </w:r>
      <w:r>
        <w:fldChar w:fldCharType="end"/>
      </w:r>
    </w:p>
    <w:p w:rsidR="005D70F7" w:rsidRDefault="005D70F7">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_Toc24620589 \h </w:instrText>
      </w:r>
      <w:r>
        <w:fldChar w:fldCharType="separate"/>
      </w:r>
      <w:r>
        <w:t>27</w:t>
      </w:r>
      <w:r>
        <w:fldChar w:fldCharType="end"/>
      </w:r>
    </w:p>
    <w:p w:rsidR="005D70F7" w:rsidRDefault="005D70F7">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_Toc24620590 \h </w:instrText>
      </w:r>
      <w:r>
        <w:fldChar w:fldCharType="separate"/>
      </w:r>
      <w:r>
        <w:t>27</w:t>
      </w:r>
      <w:r>
        <w:fldChar w:fldCharType="end"/>
      </w:r>
    </w:p>
    <w:p w:rsidR="005D70F7" w:rsidRDefault="005D70F7">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_Toc24620591 \h </w:instrText>
      </w:r>
      <w:r>
        <w:fldChar w:fldCharType="separate"/>
      </w:r>
      <w:r>
        <w:t>28</w:t>
      </w:r>
      <w:r>
        <w:fldChar w:fldCharType="end"/>
      </w:r>
    </w:p>
    <w:p w:rsidR="005D70F7" w:rsidRDefault="005D70F7">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_Toc24620592 \h </w:instrText>
      </w:r>
      <w:r>
        <w:fldChar w:fldCharType="separate"/>
      </w:r>
      <w:r>
        <w:t>28</w:t>
      </w:r>
      <w:r>
        <w:fldChar w:fldCharType="end"/>
      </w:r>
    </w:p>
    <w:p w:rsidR="005D70F7" w:rsidRDefault="005D70F7">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_Toc24620593 \h </w:instrText>
      </w:r>
      <w:r>
        <w:fldChar w:fldCharType="separate"/>
      </w:r>
      <w:r>
        <w:t>28</w:t>
      </w:r>
      <w:r>
        <w:fldChar w:fldCharType="end"/>
      </w:r>
    </w:p>
    <w:p w:rsidR="005D70F7" w:rsidRDefault="005D70F7">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_Toc24620594 \h </w:instrText>
      </w:r>
      <w:r>
        <w:fldChar w:fldCharType="separate"/>
      </w:r>
      <w:r>
        <w:t>28</w:t>
      </w:r>
      <w:r>
        <w:fldChar w:fldCharType="end"/>
      </w:r>
    </w:p>
    <w:p w:rsidR="005D70F7" w:rsidRDefault="005D70F7">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_Toc24620595 \h </w:instrText>
      </w:r>
      <w:r>
        <w:fldChar w:fldCharType="separate"/>
      </w:r>
      <w:r>
        <w:t>29</w:t>
      </w:r>
      <w:r>
        <w:fldChar w:fldCharType="end"/>
      </w:r>
    </w:p>
    <w:p w:rsidR="005D70F7" w:rsidRDefault="005D70F7">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_Toc24620596 \h </w:instrText>
      </w:r>
      <w:r>
        <w:fldChar w:fldCharType="separate"/>
      </w:r>
      <w:r>
        <w:t>29</w:t>
      </w:r>
      <w:r>
        <w:fldChar w:fldCharType="end"/>
      </w:r>
    </w:p>
    <w:p w:rsidR="005D70F7" w:rsidRDefault="005D70F7">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_Toc24620597 \h </w:instrText>
      </w:r>
      <w:r>
        <w:fldChar w:fldCharType="separate"/>
      </w:r>
      <w:r>
        <w:t>29</w:t>
      </w:r>
      <w:r>
        <w:fldChar w:fldCharType="end"/>
      </w:r>
    </w:p>
    <w:p w:rsidR="005D70F7" w:rsidRDefault="005D70F7">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_Toc24620598 \h </w:instrText>
      </w:r>
      <w:r>
        <w:fldChar w:fldCharType="separate"/>
      </w:r>
      <w:r>
        <w:t>29</w:t>
      </w:r>
      <w:r>
        <w:fldChar w:fldCharType="end"/>
      </w:r>
    </w:p>
    <w:p w:rsidR="005D70F7" w:rsidRDefault="005D70F7">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_Toc24620599 \h </w:instrText>
      </w:r>
      <w:r>
        <w:fldChar w:fldCharType="separate"/>
      </w:r>
      <w:r>
        <w:t>30</w:t>
      </w:r>
      <w:r>
        <w:fldChar w:fldCharType="end"/>
      </w:r>
    </w:p>
    <w:p w:rsidR="005D70F7" w:rsidRDefault="005D70F7">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_Toc24620600 \h </w:instrText>
      </w:r>
      <w:r>
        <w:fldChar w:fldCharType="separate"/>
      </w:r>
      <w:r>
        <w:t>31</w:t>
      </w:r>
      <w:r>
        <w:fldChar w:fldCharType="end"/>
      </w:r>
    </w:p>
    <w:p w:rsidR="005D70F7" w:rsidRDefault="005D70F7">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_Toc24620601 \h </w:instrText>
      </w:r>
      <w:r>
        <w:fldChar w:fldCharType="separate"/>
      </w:r>
      <w:r>
        <w:t>31</w:t>
      </w:r>
      <w:r>
        <w:fldChar w:fldCharType="end"/>
      </w:r>
    </w:p>
    <w:p w:rsidR="005D70F7" w:rsidRDefault="005D70F7">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_Toc24620602 \h </w:instrText>
      </w:r>
      <w:r>
        <w:fldChar w:fldCharType="separate"/>
      </w:r>
      <w:r>
        <w:t>31</w:t>
      </w:r>
      <w:r>
        <w:fldChar w:fldCharType="end"/>
      </w:r>
    </w:p>
    <w:p w:rsidR="005D70F7" w:rsidRDefault="005D70F7">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_Toc24620603 \h </w:instrText>
      </w:r>
      <w:r>
        <w:fldChar w:fldCharType="separate"/>
      </w:r>
      <w:r>
        <w:t>31</w:t>
      </w:r>
      <w:r>
        <w:fldChar w:fldCharType="end"/>
      </w:r>
    </w:p>
    <w:p w:rsidR="005D70F7" w:rsidRDefault="005D70F7">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_Toc24620604 \h </w:instrText>
      </w:r>
      <w:r>
        <w:fldChar w:fldCharType="separate"/>
      </w:r>
      <w:r>
        <w:t>31</w:t>
      </w:r>
      <w:r>
        <w:fldChar w:fldCharType="end"/>
      </w:r>
    </w:p>
    <w:p w:rsidR="005D70F7" w:rsidRDefault="005D70F7">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_Toc24620605 \h </w:instrText>
      </w:r>
      <w:r>
        <w:fldChar w:fldCharType="separate"/>
      </w:r>
      <w:r>
        <w:t>31</w:t>
      </w:r>
      <w:r>
        <w:fldChar w:fldCharType="end"/>
      </w:r>
    </w:p>
    <w:p w:rsidR="005D70F7" w:rsidRDefault="005D70F7">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_Toc24620606 \h </w:instrText>
      </w:r>
      <w:r>
        <w:fldChar w:fldCharType="separate"/>
      </w:r>
      <w:r>
        <w:t>32</w:t>
      </w:r>
      <w:r>
        <w:fldChar w:fldCharType="end"/>
      </w:r>
    </w:p>
    <w:p w:rsidR="005D70F7" w:rsidRDefault="005D70F7">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_Toc24620607 \h </w:instrText>
      </w:r>
      <w:r>
        <w:fldChar w:fldCharType="separate"/>
      </w:r>
      <w:r>
        <w:t>32</w:t>
      </w:r>
      <w:r>
        <w:fldChar w:fldCharType="end"/>
      </w:r>
    </w:p>
    <w:p w:rsidR="005D70F7" w:rsidRDefault="005D70F7">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_Toc24620608 \h </w:instrText>
      </w:r>
      <w:r>
        <w:fldChar w:fldCharType="separate"/>
      </w:r>
      <w:r>
        <w:t>32</w:t>
      </w:r>
      <w:r>
        <w:fldChar w:fldCharType="end"/>
      </w:r>
    </w:p>
    <w:p w:rsidR="005D70F7" w:rsidRDefault="005D70F7">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_Toc24620609 \h </w:instrText>
      </w:r>
      <w:r>
        <w:fldChar w:fldCharType="separate"/>
      </w:r>
      <w:r>
        <w:t>33</w:t>
      </w:r>
      <w:r>
        <w:fldChar w:fldCharType="end"/>
      </w:r>
    </w:p>
    <w:p w:rsidR="005D70F7" w:rsidRDefault="005D70F7">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_Toc24620610 \h </w:instrText>
      </w:r>
      <w:r>
        <w:fldChar w:fldCharType="separate"/>
      </w:r>
      <w:r>
        <w:t>34</w:t>
      </w:r>
      <w:r>
        <w:fldChar w:fldCharType="end"/>
      </w:r>
    </w:p>
    <w:p w:rsidR="005D70F7" w:rsidRDefault="005D70F7">
      <w:pPr>
        <w:pStyle w:val="TOC1"/>
        <w:rPr>
          <w:rFonts w:asciiTheme="minorHAnsi" w:eastAsiaTheme="minorEastAsia" w:hAnsiTheme="minorHAnsi" w:cstheme="minorBidi"/>
          <w:szCs w:val="22"/>
          <w:lang w:val="en-US"/>
        </w:rPr>
      </w:pPr>
      <w:r>
        <w:t>C.4</w:t>
      </w:r>
      <w:r>
        <w:rPr>
          <w:rFonts w:asciiTheme="minorHAnsi" w:eastAsiaTheme="minorEastAsia" w:hAnsiTheme="minorHAnsi" w:cstheme="minorBidi"/>
          <w:szCs w:val="22"/>
          <w:lang w:val="en-US"/>
        </w:rPr>
        <w:tab/>
      </w:r>
      <w:r>
        <w:t>Use Cases related to Hosting Trials</w:t>
      </w:r>
      <w:r>
        <w:tab/>
      </w:r>
      <w:r>
        <w:fldChar w:fldCharType="begin"/>
      </w:r>
      <w:r>
        <w:instrText xml:space="preserve"> PAGEREF _Toc24620611 \h </w:instrText>
      </w:r>
      <w:r>
        <w:fldChar w:fldCharType="separate"/>
      </w:r>
      <w:r>
        <w:t>35</w:t>
      </w:r>
      <w:r>
        <w:fldChar w:fldCharType="end"/>
      </w:r>
    </w:p>
    <w:p w:rsidR="005D70F7" w:rsidRDefault="005D70F7">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_Toc24620612 \h </w:instrText>
      </w:r>
      <w:r>
        <w:fldChar w:fldCharType="separate"/>
      </w:r>
      <w:r>
        <w:t>36</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8" w:name="foreword"/>
      <w:bookmarkStart w:id="9" w:name="introduction"/>
      <w:bookmarkStart w:id="10" w:name="scope"/>
      <w:bookmarkStart w:id="11" w:name="_Toc23313409"/>
      <w:bookmarkStart w:id="12" w:name="_Toc24578467"/>
      <w:bookmarkStart w:id="13" w:name="_Toc24620469"/>
      <w:bookmarkEnd w:id="8"/>
      <w:bookmarkEnd w:id="9"/>
      <w:bookmarkEnd w:id="10"/>
      <w:r w:rsidRPr="004D3578">
        <w:lastRenderedPageBreak/>
        <w:t>1</w:t>
      </w:r>
      <w:r w:rsidRPr="004D3578">
        <w:tab/>
        <w:t>Scope</w:t>
      </w:r>
      <w:bookmarkEnd w:id="11"/>
      <w:bookmarkEnd w:id="12"/>
      <w:bookmarkEnd w:id="13"/>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tdoc</w:t>
      </w:r>
      <w:r w:rsidRPr="00DC0627">
        <w:t xml:space="preserve"> OP42_7 in Annex A; and</w:t>
      </w:r>
    </w:p>
    <w:p w:rsidR="004C3155" w:rsidRPr="00DC0627" w:rsidRDefault="00E67936" w:rsidP="00DC0627">
      <w:pPr>
        <w:pStyle w:val="B1"/>
        <w:numPr>
          <w:ilvl w:val="0"/>
          <w:numId w:val="16"/>
        </w:numPr>
      </w:pPr>
      <w:r w:rsidRPr="00DC0627">
        <w:t>f</w:t>
      </w:r>
      <w:r w:rsidR="004C3155" w:rsidRPr="00DC0627">
        <w:t xml:space="preserve">or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p>
    <w:p w:rsidR="00ED29F6" w:rsidRPr="00442F79" w:rsidRDefault="00ED29F6" w:rsidP="00ED29F6">
      <w:pPr>
        <w:pStyle w:val="EditorsNote"/>
      </w:pPr>
      <w:r>
        <w:t>Editor’s Note: [v0.0.0] The deadline proposed in the above paragraph might be subject to discussion.</w:t>
      </w:r>
    </w:p>
    <w:p w:rsidR="00080512" w:rsidRPr="004D3578" w:rsidRDefault="00080512" w:rsidP="00442F79">
      <w:pPr>
        <w:pStyle w:val="Heading1"/>
      </w:pPr>
      <w:bookmarkStart w:id="14" w:name="references"/>
      <w:bookmarkStart w:id="15" w:name="_Toc23313410"/>
      <w:bookmarkStart w:id="16" w:name="_Toc24578468"/>
      <w:bookmarkStart w:id="17" w:name="_Toc24620470"/>
      <w:bookmarkEnd w:id="14"/>
      <w:r w:rsidRPr="004D3578">
        <w:t>2</w:t>
      </w:r>
      <w:r w:rsidRPr="004D3578">
        <w:tab/>
        <w:t>References</w:t>
      </w:r>
      <w:bookmarkEnd w:id="15"/>
      <w:bookmarkEnd w:id="16"/>
      <w:bookmarkEnd w:id="17"/>
    </w:p>
    <w:p w:rsidR="00080512" w:rsidRPr="004D3578" w:rsidRDefault="007A3819" w:rsidP="00442F79">
      <w:r>
        <w:t>This clause is intentionally left empty.</w:t>
      </w:r>
    </w:p>
    <w:p w:rsidR="00080512" w:rsidRPr="004D3578" w:rsidRDefault="00080512" w:rsidP="00442F79">
      <w:pPr>
        <w:pStyle w:val="Heading1"/>
      </w:pPr>
      <w:bookmarkStart w:id="18" w:name="definitions"/>
      <w:bookmarkStart w:id="19" w:name="_Toc23313411"/>
      <w:bookmarkStart w:id="20" w:name="_Toc24578469"/>
      <w:bookmarkStart w:id="21" w:name="_Toc24620471"/>
      <w:bookmarkEnd w:id="18"/>
      <w:r w:rsidRPr="004D3578">
        <w:t>3</w:t>
      </w:r>
      <w:r w:rsidRPr="004D3578">
        <w:tab/>
        <w:t>Definitions</w:t>
      </w:r>
      <w:r w:rsidR="00602AEA">
        <w:t xml:space="preserve"> of terms, symbols and abbreviations</w:t>
      </w:r>
      <w:bookmarkEnd w:id="19"/>
      <w:bookmarkEnd w:id="20"/>
      <w:bookmarkEnd w:id="21"/>
    </w:p>
    <w:p w:rsidR="00B60BCF" w:rsidRPr="009E0DE1" w:rsidRDefault="00B60BCF" w:rsidP="00B60BCF">
      <w:pPr>
        <w:pStyle w:val="Heading2"/>
      </w:pPr>
      <w:bookmarkStart w:id="22" w:name="_Toc20149626"/>
      <w:bookmarkStart w:id="23" w:name="_Toc23313412"/>
      <w:bookmarkStart w:id="24" w:name="_Toc24578470"/>
      <w:bookmarkStart w:id="25" w:name="_Toc24620472"/>
      <w:r w:rsidRPr="009E0DE1">
        <w:t>3.1</w:t>
      </w:r>
      <w:r w:rsidRPr="009E0DE1">
        <w:tab/>
        <w:t>Definitions</w:t>
      </w:r>
      <w:bookmarkEnd w:id="22"/>
      <w:bookmarkEnd w:id="23"/>
      <w:bookmarkEnd w:id="24"/>
      <w:bookmarkEnd w:id="25"/>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tdoc OP42_7 as reproduced in Anne</w:t>
      </w:r>
      <w:r w:rsidR="0094035C">
        <w:t>x</w:t>
      </w:r>
      <w:r>
        <w:t xml:space="preserve"> A of the present document.</w:t>
      </w:r>
    </w:p>
    <w:p w:rsidR="00B60BCF" w:rsidRPr="009E0DE1" w:rsidRDefault="00B60BCF" w:rsidP="00B60BCF">
      <w:pPr>
        <w:pStyle w:val="Heading2"/>
      </w:pPr>
      <w:bookmarkStart w:id="26" w:name="_Toc23313413"/>
      <w:bookmarkStart w:id="27" w:name="_Toc24578471"/>
      <w:bookmarkStart w:id="28" w:name="_Toc24620473"/>
      <w:r>
        <w:t>3</w:t>
      </w:r>
      <w:r w:rsidRPr="009E0DE1">
        <w:t>.2</w:t>
      </w:r>
      <w:r w:rsidRPr="009E0DE1">
        <w:tab/>
        <w:t>Abbreviations</w:t>
      </w:r>
      <w:bookmarkEnd w:id="26"/>
      <w:bookmarkEnd w:id="27"/>
      <w:bookmarkEnd w:id="28"/>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DC0627" w:rsidRPr="004D3578" w:rsidRDefault="00DC0627" w:rsidP="00DC0627">
      <w:pPr>
        <w:pStyle w:val="Heading1"/>
      </w:pPr>
      <w:bookmarkStart w:id="29" w:name="clause4"/>
      <w:bookmarkStart w:id="30" w:name="_Toc23313414"/>
      <w:bookmarkStart w:id="31" w:name="_Toc24578472"/>
      <w:bookmarkStart w:id="32" w:name="_Toc24620474"/>
      <w:bookmarkEnd w:id="29"/>
      <w:r>
        <w:lastRenderedPageBreak/>
        <w:t>4</w:t>
      </w:r>
      <w:r w:rsidRPr="004D3578">
        <w:tab/>
      </w:r>
      <w:r w:rsidR="002A0222">
        <w:t>Criteria</w:t>
      </w:r>
      <w:bookmarkEnd w:id="30"/>
      <w:bookmarkEnd w:id="31"/>
      <w:bookmarkEnd w:id="32"/>
    </w:p>
    <w:p w:rsidR="00DC0627" w:rsidRDefault="00DC0627" w:rsidP="00DC0627">
      <w:pPr>
        <w:pStyle w:val="Heading2"/>
      </w:pPr>
      <w:bookmarkStart w:id="33" w:name="_Toc23313415"/>
      <w:bookmarkStart w:id="34" w:name="_Toc24578473"/>
      <w:bookmarkStart w:id="35" w:name="_Toc24620475"/>
      <w:r>
        <w:t>4</w:t>
      </w:r>
      <w:r w:rsidRPr="004D3578">
        <w:t>.1</w:t>
      </w:r>
      <w:r w:rsidRPr="004D3578">
        <w:tab/>
      </w:r>
      <w:r>
        <w:t>Introduction</w:t>
      </w:r>
      <w:bookmarkEnd w:id="33"/>
      <w:bookmarkEnd w:id="34"/>
      <w:bookmarkEnd w:id="35"/>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36" w:name="_Toc23313416"/>
      <w:bookmarkStart w:id="37" w:name="_Toc24578474"/>
      <w:bookmarkStart w:id="38" w:name="_Toc24620476"/>
      <w:r>
        <w:t>4.2</w:t>
      </w:r>
      <w:r>
        <w:tab/>
      </w:r>
      <w:r w:rsidR="00843214">
        <w:t xml:space="preserve">Criteria </w:t>
      </w:r>
      <w:r>
        <w:t>for Service Level</w:t>
      </w:r>
      <w:bookmarkEnd w:id="36"/>
      <w:bookmarkEnd w:id="37"/>
      <w:bookmarkEnd w:id="38"/>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Default="00DC0627" w:rsidP="00DC0627">
      <w:r w:rsidRPr="00E337D9">
        <w:rPr>
          <w:b/>
        </w:rPr>
        <w:t>Service level:</w:t>
      </w:r>
      <w:r w:rsidRPr="00487015">
        <w:t xml:space="preserve"> in line with busi</w:t>
      </w:r>
      <w:r>
        <w:t>ness criticality of 3GPP’s work.</w:t>
      </w:r>
    </w:p>
    <w:p w:rsidR="0099122A" w:rsidRDefault="0099122A" w:rsidP="00AB5BC1">
      <w:pPr>
        <w:pStyle w:val="Heading3"/>
      </w:pPr>
      <w:bookmarkStart w:id="39" w:name="_Toc24578475"/>
      <w:bookmarkStart w:id="40" w:name="_Toc24620477"/>
      <w:r>
        <w:t>4.2.1</w:t>
      </w:r>
      <w:r>
        <w:tab/>
        <w:t>Introduction</w:t>
      </w:r>
      <w:bookmarkEnd w:id="39"/>
      <w:bookmarkEnd w:id="40"/>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t>sufficient capacity of meeting rooms: sufficient number of desks and chairs;</w:t>
      </w:r>
    </w:p>
    <w:p w:rsidR="0099122A" w:rsidRDefault="0099122A" w:rsidP="00AB5BC1">
      <w:pPr>
        <w:pStyle w:val="B1"/>
      </w:pPr>
      <w:r>
        <w:t>-</w:t>
      </w:r>
      <w:r>
        <w:tab/>
        <w:t>sufficient number of microphones, good quality projectors, good quality A/V;</w:t>
      </w:r>
    </w:p>
    <w:p w:rsidR="0099122A" w:rsidRDefault="0099122A" w:rsidP="00AB5BC1">
      <w:pPr>
        <w:pStyle w:val="B1"/>
      </w:pPr>
      <w:r>
        <w:t>-</w:t>
      </w:r>
      <w:r>
        <w:tab/>
        <w:t>avoid obscure locations that are hard to reach often leaving delegates stranded in their travels increasing delegate wear and tear; and</w:t>
      </w:r>
    </w:p>
    <w:p w:rsidR="0099122A" w:rsidRDefault="0099122A" w:rsidP="00AB5BC1">
      <w:pPr>
        <w:pStyle w:val="B1"/>
      </w:pPr>
      <w:r>
        <w:t>-</w:t>
      </w:r>
      <w:r>
        <w:tab/>
        <w:t>blocked hotel rooms run out within a few days of 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 and the meeting organization.</w:t>
      </w:r>
    </w:p>
    <w:p w:rsidR="0099122A" w:rsidRDefault="0099122A" w:rsidP="00AB5BC1">
      <w:pPr>
        <w:pStyle w:val="Heading3"/>
      </w:pPr>
      <w:bookmarkStart w:id="41" w:name="_Toc24578476"/>
      <w:bookmarkStart w:id="42" w:name="_Toc24620478"/>
      <w:r>
        <w:t>4.2.2</w:t>
      </w:r>
      <w:r>
        <w:tab/>
        <w:t>List of criteria</w:t>
      </w:r>
      <w:bookmarkEnd w:id="41"/>
      <w:bookmarkEnd w:id="42"/>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t>choice of the location/venue: distance from the airport, local transportation, restaurant, safety/security, etc.;</w:t>
      </w:r>
    </w:p>
    <w:p w:rsidR="0099122A" w:rsidRDefault="0099122A" w:rsidP="00AB5BC1">
      <w:pPr>
        <w:pStyle w:val="B1"/>
      </w:pPr>
      <w:r>
        <w:t>-</w:t>
      </w:r>
      <w:r>
        <w:tab/>
        <w:t>hotel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
    <w:p w:rsidR="0099122A" w:rsidRDefault="0099122A" w:rsidP="00AB5BC1">
      <w:pPr>
        <w:pStyle w:val="B1"/>
      </w:pPr>
      <w:r>
        <w:t>-</w:t>
      </w:r>
      <w:r>
        <w:tab/>
        <w:t>IT facilities: Local network, WiFi, Internet access, etc.;</w:t>
      </w:r>
    </w:p>
    <w:p w:rsidR="0099122A" w:rsidRDefault="0099122A" w:rsidP="00AB5BC1">
      <w:pPr>
        <w:pStyle w:val="B1"/>
      </w:pPr>
      <w:r>
        <w:t>-</w:t>
      </w:r>
      <w:r>
        <w:tab/>
        <w:t>catering: breakfast, coffee break, water, etc.;</w:t>
      </w:r>
    </w:p>
    <w:p w:rsidR="0099122A" w:rsidRDefault="0099122A" w:rsidP="00AB5BC1">
      <w:pPr>
        <w:pStyle w:val="B1"/>
      </w:pPr>
      <w:r>
        <w:t>-</w:t>
      </w:r>
      <w:r>
        <w:tab/>
        <w:t>Hosting model: several hosting models can ensure ensuring a given Service Level;</w:t>
      </w:r>
    </w:p>
    <w:p w:rsidR="0099122A" w:rsidRDefault="0099122A" w:rsidP="00AB5BC1">
      <w:pPr>
        <w:pStyle w:val="B1"/>
      </w:pPr>
      <w:r>
        <w:t>-</w:t>
      </w:r>
      <w:r>
        <w:tab/>
        <w:t>criterion Y;</w:t>
      </w:r>
    </w:p>
    <w:p w:rsidR="0099122A" w:rsidRPr="00487015" w:rsidRDefault="0099122A" w:rsidP="00AB5BC1">
      <w:pPr>
        <w:pStyle w:val="B1"/>
      </w:pPr>
      <w:r>
        <w:t>-</w:t>
      </w:r>
      <w:r>
        <w:tab/>
        <w:t>criterion Z</w:t>
      </w:r>
      <w:r w:rsidR="0094035C">
        <w:t>.</w:t>
      </w:r>
    </w:p>
    <w:p w:rsidR="00DC0627" w:rsidRDefault="00DC0627" w:rsidP="00DC0627">
      <w:pPr>
        <w:pStyle w:val="Heading2"/>
      </w:pPr>
      <w:bookmarkStart w:id="43" w:name="_Toc23313417"/>
      <w:bookmarkStart w:id="44" w:name="_Toc24578477"/>
      <w:bookmarkStart w:id="45" w:name="_Toc24620479"/>
      <w:r>
        <w:lastRenderedPageBreak/>
        <w:t>4.3</w:t>
      </w:r>
      <w:r>
        <w:tab/>
      </w:r>
      <w:r w:rsidR="00843214">
        <w:t xml:space="preserve">Criteria </w:t>
      </w:r>
      <w:r>
        <w:t>for Funding Model</w:t>
      </w:r>
      <w:bookmarkEnd w:id="43"/>
      <w:bookmarkEnd w:id="44"/>
      <w:bookmarkEnd w:id="45"/>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46" w:name="_Toc23313418"/>
      <w:bookmarkStart w:id="47" w:name="_Toc24578478"/>
      <w:bookmarkStart w:id="48" w:name="_Toc24620480"/>
      <w:r>
        <w:t>4.4</w:t>
      </w:r>
      <w:r>
        <w:tab/>
      </w:r>
      <w:r w:rsidR="00843214">
        <w:t xml:space="preserve">Criteria </w:t>
      </w:r>
      <w:r>
        <w:t>for Decision Making</w:t>
      </w:r>
      <w:bookmarkEnd w:id="46"/>
      <w:bookmarkEnd w:id="47"/>
      <w:bookmarkEnd w:id="48"/>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49" w:name="_Toc23313419"/>
      <w:bookmarkStart w:id="50" w:name="_Toc24578479"/>
      <w:bookmarkStart w:id="51" w:name="_Toc24620481"/>
      <w:r>
        <w:t>4.5</w:t>
      </w:r>
      <w:r>
        <w:tab/>
      </w:r>
      <w:r w:rsidR="00843214">
        <w:t xml:space="preserve">Criteria </w:t>
      </w:r>
      <w:r>
        <w:t>for Trial Proposals</w:t>
      </w:r>
      <w:bookmarkEnd w:id="49"/>
      <w:bookmarkEnd w:id="50"/>
      <w:bookmarkEnd w:id="51"/>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52" w:name="_Toc24578480"/>
      <w:bookmarkStart w:id="53" w:name="_Toc24620482"/>
      <w:r>
        <w:t xml:space="preserve">4.5.1 </w:t>
      </w:r>
      <w:r>
        <w:tab/>
        <w:t>Goals for the Meeting Trial</w:t>
      </w:r>
      <w:bookmarkEnd w:id="52"/>
      <w:bookmarkEnd w:id="53"/>
    </w:p>
    <w:p w:rsidR="007A64CE" w:rsidRPr="00BE4464" w:rsidRDefault="007A64CE" w:rsidP="007A64CE">
      <w:pPr>
        <w:pStyle w:val="EditorsNote"/>
      </w:pPr>
      <w:r>
        <w:t>Editor’s Note: [v0.0.0] Placeholder for evaluation criteria for the main criteria.This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54" w:name="_Toc23313420"/>
      <w:bookmarkStart w:id="55" w:name="_Toc24578481"/>
      <w:bookmarkStart w:id="56" w:name="_Toc24620483"/>
      <w:r>
        <w:t>5</w:t>
      </w:r>
      <w:r w:rsidR="00E84036" w:rsidRPr="004D3578">
        <w:tab/>
      </w:r>
      <w:r w:rsidR="00E84036">
        <w:t>Proposals</w:t>
      </w:r>
      <w:bookmarkEnd w:id="54"/>
      <w:bookmarkEnd w:id="55"/>
      <w:bookmarkEnd w:id="56"/>
    </w:p>
    <w:p w:rsidR="00E84036" w:rsidRDefault="00DC0627" w:rsidP="00442F79">
      <w:pPr>
        <w:pStyle w:val="Heading2"/>
      </w:pPr>
      <w:bookmarkStart w:id="57" w:name="_Toc23313421"/>
      <w:bookmarkStart w:id="58" w:name="_Toc24578482"/>
      <w:bookmarkStart w:id="59" w:name="_Toc24620484"/>
      <w:r>
        <w:t>5</w:t>
      </w:r>
      <w:r w:rsidR="00E84036" w:rsidRPr="004D3578">
        <w:t>.1</w:t>
      </w:r>
      <w:r w:rsidR="00E84036" w:rsidRPr="004D3578">
        <w:tab/>
      </w:r>
      <w:r w:rsidR="00E84036">
        <w:t>Introduction</w:t>
      </w:r>
      <w:bookmarkEnd w:id="57"/>
      <w:bookmarkEnd w:id="58"/>
      <w:bookmarkEnd w:id="59"/>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r w:rsidR="004C3155">
        <w:t>proposals concerning the 3GPP Meeting Service Level are named SL&lt;x&gt;;</w:t>
      </w:r>
    </w:p>
    <w:p w:rsidR="00BE4464" w:rsidRDefault="00487015" w:rsidP="00442F79">
      <w:r>
        <w:t>-</w:t>
      </w:r>
      <w:r>
        <w:tab/>
      </w:r>
      <w:r w:rsidR="004C3155">
        <w:t>proposals concerning the 3GPP Meeting Funding Model are named FM&lt;x&gt;;</w:t>
      </w:r>
    </w:p>
    <w:p w:rsidR="00BE4464" w:rsidRDefault="00487015" w:rsidP="00442F79">
      <w:r>
        <w:t>-</w:t>
      </w:r>
      <w:r>
        <w:tab/>
      </w:r>
      <w:r w:rsidR="004C3155">
        <w:t>proposals concerning the 3GPP Meeting Decision Making are named DM&lt;x&gt;;</w:t>
      </w:r>
    </w:p>
    <w:p w:rsidR="00BE4464" w:rsidRDefault="00487015" w:rsidP="00442F79">
      <w:r>
        <w:t>-</w:t>
      </w:r>
      <w:r>
        <w:tab/>
      </w:r>
      <w:r w:rsidR="004C3155">
        <w:t>proposals concerning the 3GPP Meeting Trial are named T&lt;x&gt;;</w:t>
      </w:r>
    </w:p>
    <w:p w:rsidR="004C3155" w:rsidRDefault="004C3155" w:rsidP="00442F79">
      <w:r>
        <w:t xml:space="preserve">where &lt;x&gt; represents a continuously assigned natural number </w:t>
      </w:r>
      <w:r w:rsidR="00442F79">
        <w:t>which is reset for every criteria to 1.</w:t>
      </w:r>
    </w:p>
    <w:p w:rsidR="00BE4464" w:rsidRDefault="00DC0627" w:rsidP="00442F79">
      <w:pPr>
        <w:pStyle w:val="Heading2"/>
      </w:pPr>
      <w:bookmarkStart w:id="60" w:name="_Toc23313422"/>
      <w:bookmarkStart w:id="61" w:name="_Toc24578483"/>
      <w:bookmarkStart w:id="62" w:name="_Toc24620485"/>
      <w:r>
        <w:lastRenderedPageBreak/>
        <w:t>5</w:t>
      </w:r>
      <w:r w:rsidR="00E84036">
        <w:t>.2</w:t>
      </w:r>
      <w:r w:rsidR="00E84036" w:rsidRPr="004D3578">
        <w:tab/>
      </w:r>
      <w:r w:rsidR="00E84036">
        <w:t>Proposals for 3GPP Meetings Service Level</w:t>
      </w:r>
      <w:bookmarkEnd w:id="60"/>
      <w:bookmarkEnd w:id="61"/>
      <w:bookmarkEnd w:id="62"/>
    </w:p>
    <w:p w:rsidR="003F1C14" w:rsidRDefault="00DC0627" w:rsidP="00442F79">
      <w:pPr>
        <w:pStyle w:val="Heading3"/>
      </w:pPr>
      <w:bookmarkStart w:id="63" w:name="_Toc23313423"/>
      <w:bookmarkStart w:id="64" w:name="_Toc24578484"/>
      <w:bookmarkStart w:id="65" w:name="_Toc24620486"/>
      <w:r>
        <w:t>5</w:t>
      </w:r>
      <w:r w:rsidR="00E337D9">
        <w:t>.2.1</w:t>
      </w:r>
      <w:r w:rsidR="00E337D9">
        <w:tab/>
      </w:r>
      <w:r w:rsidR="00843214">
        <w:t>Introduction</w:t>
      </w:r>
      <w:bookmarkEnd w:id="63"/>
      <w:bookmarkEnd w:id="64"/>
      <w:bookmarkEnd w:id="65"/>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66" w:name="_Toc23313424"/>
      <w:bookmarkStart w:id="67" w:name="_Toc24578485"/>
      <w:bookmarkStart w:id="68" w:name="_Toc24620487"/>
      <w:r>
        <w:t>5.2.2</w:t>
      </w:r>
      <w:r>
        <w:tab/>
        <w:t>Proposal for the choice of the location/venue</w:t>
      </w:r>
      <w:bookmarkEnd w:id="66"/>
      <w:bookmarkEnd w:id="67"/>
      <w:bookmarkEnd w:id="68"/>
    </w:p>
    <w:p w:rsidR="0099122A" w:rsidRDefault="0099122A" w:rsidP="00AB5BC1">
      <w:pPr>
        <w:pStyle w:val="Heading4"/>
      </w:pPr>
      <w:bookmarkStart w:id="69" w:name="_Toc24578486"/>
      <w:bookmarkStart w:id="70" w:name="_Toc24620488"/>
      <w:r>
        <w:t>5.2.2.</w:t>
      </w:r>
      <w:r w:rsidR="000235F9">
        <w:t>1</w:t>
      </w:r>
      <w:r>
        <w:tab/>
        <w:t>City</w:t>
      </w:r>
      <w:bookmarkEnd w:id="69"/>
      <w:bookmarkEnd w:id="70"/>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Default="0099122A" w:rsidP="0099122A">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t>It is accepted that many delegates will not start at a hub airport.</w:t>
      </w:r>
      <w:r w:rsidR="00D67811">
        <w:t xml:space="preserve"> </w:t>
      </w:r>
      <w:r>
        <w:t>Indeed, no delegate will start at a hub airport but it is difficult to take into consideration the many different routes and delays that a delegate can factor into getting to a hub airport (taxi, train, bus, boat, flight etc.).</w:t>
      </w:r>
    </w:p>
    <w:p w:rsidR="0099122A" w:rsidRDefault="0099122A" w:rsidP="0099122A">
      <w:r>
        <w:t xml:space="preserve">Requirements for (3) ”destination” hub airport is that there are several mainstream airlines that fly in. </w:t>
      </w:r>
    </w:p>
    <w:p w:rsidR="0099122A" w:rsidRDefault="0099122A" w:rsidP="0099122A">
      <w:r>
        <w:t>Requirements for (4) Flight Two,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Requirements for (6) Local Transport include limited journey times. Delegates have to take long journeys to get to (5) so the journey at (6) should be considered.</w:t>
      </w:r>
    </w:p>
    <w:p w:rsidR="0099122A" w:rsidRDefault="0099122A" w:rsidP="0099122A">
      <w:r>
        <w:lastRenderedPageBreak/>
        <w:t>Requirements for (7):</w:t>
      </w:r>
    </w:p>
    <w:p w:rsidR="0099122A" w:rsidRDefault="0099122A" w:rsidP="0099122A">
      <w:r>
        <w:t>The meeting hotel should be in a convenient location for multiple restaurants and at least one supermarket.</w:t>
      </w:r>
      <w:r w:rsidR="00D67811">
        <w:t xml:space="preserve"> </w:t>
      </w:r>
      <w:r>
        <w:t>Delegates have to work long hours and often there is not sufficient time to take local transport to find food.</w:t>
      </w:r>
    </w:p>
    <w:p w:rsidR="0099122A" w:rsidRDefault="0099122A" w:rsidP="0099122A">
      <w:r>
        <w:t>There should be easy access from the hotel to meeting venue (public transport availability preferred to taxi)</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71" w:name="_Toc24578487"/>
      <w:bookmarkStart w:id="72" w:name="_Toc24620489"/>
      <w:r>
        <w:t>5.2.2.</w:t>
      </w:r>
      <w:r w:rsidR="000235F9">
        <w:t>2</w:t>
      </w:r>
      <w:r>
        <w:tab/>
        <w:t>Meeting Venue</w:t>
      </w:r>
      <w:bookmarkEnd w:id="71"/>
      <w:bookmarkEnd w:id="72"/>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Easy access to restaurants (walking distance, less than 10? min and some diversity)</w:t>
      </w:r>
    </w:p>
    <w:p w:rsidR="0099122A" w:rsidRDefault="0099122A" w:rsidP="00AB5BC1">
      <w:pPr>
        <w:pStyle w:val="B1"/>
      </w:pPr>
      <w:r>
        <w:t>-</w:t>
      </w:r>
      <w:r>
        <w:tab/>
        <w:t>Large enough to host as many parallel meetings and working sessions as the event requires. We can also consider multiple venues in the same location for a given event,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t>Opening hours from… 08h00 to 20h00 (?)</w:t>
      </w:r>
    </w:p>
    <w:p w:rsidR="00843214" w:rsidRDefault="00843214" w:rsidP="00AB5BC1">
      <w:pPr>
        <w:pStyle w:val="Heading3"/>
      </w:pPr>
      <w:bookmarkStart w:id="73" w:name="_Toc23313425"/>
      <w:bookmarkStart w:id="74" w:name="_Toc24578488"/>
      <w:bookmarkStart w:id="75" w:name="_Toc24620490"/>
      <w:r>
        <w:t>5.2.3</w:t>
      </w:r>
      <w:r>
        <w:tab/>
        <w:t>Proposal for the hotel accommodation</w:t>
      </w:r>
      <w:bookmarkEnd w:id="73"/>
      <w:bookmarkEnd w:id="74"/>
      <w:bookmarkEnd w:id="75"/>
    </w:p>
    <w:p w:rsidR="00843214" w:rsidRDefault="00843214" w:rsidP="00843214"/>
    <w:p w:rsidR="00843214" w:rsidRDefault="00843214" w:rsidP="00AB5BC1">
      <w:pPr>
        <w:pStyle w:val="Heading3"/>
      </w:pPr>
      <w:bookmarkStart w:id="76" w:name="_Toc23313426"/>
      <w:bookmarkStart w:id="77" w:name="_Toc24578489"/>
      <w:bookmarkStart w:id="78" w:name="_Toc24620491"/>
      <w:r>
        <w:t>5.2.4</w:t>
      </w:r>
      <w:r>
        <w:tab/>
        <w:t>Proposal for the Meeting room facilities</w:t>
      </w:r>
      <w:bookmarkEnd w:id="76"/>
      <w:bookmarkEnd w:id="77"/>
      <w:bookmarkEnd w:id="78"/>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79" w:name="_Toc24578490"/>
      <w:bookmarkStart w:id="80" w:name="_Toc24620492"/>
      <w:r>
        <w:t>5.2.4.1</w:t>
      </w:r>
      <w:r>
        <w:tab/>
        <w:t>Reception desk</w:t>
      </w:r>
      <w:bookmarkEnd w:id="79"/>
      <w:bookmarkEnd w:id="80"/>
    </w:p>
    <w:p w:rsidR="0099122A" w:rsidRDefault="0099122A" w:rsidP="0099122A">
      <w:r>
        <w: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t>
      </w:r>
    </w:p>
    <w:p w:rsidR="0099122A" w:rsidRDefault="0099122A" w:rsidP="00AB5BC1">
      <w:pPr>
        <w:pStyle w:val="EditorsNote"/>
      </w:pPr>
      <w:r>
        <w:t>Editor’s Note:</w:t>
      </w:r>
      <w:r>
        <w:tab/>
        <w:t>If we move to pay per meeting delegate per meeting then we will need badges for everyone; this also helps with the situation of delegates forgetting their badges that these days probably happens for 30% of delegates.</w:t>
      </w:r>
    </w:p>
    <w:p w:rsidR="0099122A" w:rsidRDefault="0099122A" w:rsidP="00AB5BC1">
      <w:pPr>
        <w:pStyle w:val="Heading4"/>
      </w:pPr>
      <w:bookmarkStart w:id="81" w:name="_Toc24578491"/>
      <w:bookmarkStart w:id="82" w:name="_Toc24620493"/>
      <w:r>
        <w:t>5.2.4.2</w:t>
      </w:r>
      <w:r>
        <w:tab/>
        <w:t>Size and layout</w:t>
      </w:r>
      <w:bookmarkEnd w:id="81"/>
      <w:bookmarkEnd w:id="82"/>
    </w:p>
    <w:p w:rsidR="0099122A" w:rsidRDefault="0099122A" w:rsidP="0099122A">
      <w:r>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99122A" w:rsidRDefault="0099122A" w:rsidP="0099122A">
      <w:r>
        <w:lastRenderedPageBreak/>
        <w:t>Where a group splits into subgroups, which have parallel streams and therefore need two or more rooms, the host may need to consult the relevant MCC project manager or the group’s chairman for more details.</w:t>
      </w:r>
    </w:p>
    <w:p w:rsidR="0099122A" w:rsidRDefault="0099122A" w:rsidP="0099122A">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99122A" w:rsidRDefault="0099122A" w:rsidP="0099122A">
      <w:r>
        <w:t>3GPP meetings, other than "workshops", seldom need a lectern.</w:t>
      </w:r>
    </w:p>
    <w:p w:rsidR="0099122A" w:rsidRDefault="0099122A" w:rsidP="0099122A">
      <w:r>
        <w:t>Normally, conference centre staff can advise on the most appropriate layout (e.g. narrow and deep vs. wide and shallow), as a function of the room’s facilities and the number of delegates.</w:t>
      </w:r>
    </w:p>
    <w:p w:rsidR="0099122A" w:rsidRDefault="0099122A" w:rsidP="00AB5BC1">
      <w:pPr>
        <w:pStyle w:val="Heading4"/>
      </w:pPr>
      <w:bookmarkStart w:id="83" w:name="_Toc24578492"/>
      <w:bookmarkStart w:id="84" w:name="_Toc24620494"/>
      <w:r>
        <w:t>5.2.4.3</w:t>
      </w:r>
      <w:r>
        <w:tab/>
        <w:t>Tables and chairs</w:t>
      </w:r>
      <w:bookmarkEnd w:id="83"/>
      <w:bookmarkEnd w:id="84"/>
    </w:p>
    <w:p w:rsidR="0099122A" w:rsidRDefault="0099122A" w:rsidP="0099122A">
      <w:r>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p>
    <w:p w:rsidR="0099122A" w:rsidRDefault="0099122A" w:rsidP="00AB5BC1">
      <w:pPr>
        <w:pStyle w:val="Heading4"/>
      </w:pPr>
      <w:bookmarkStart w:id="85" w:name="_Toc24578493"/>
      <w:bookmarkStart w:id="86" w:name="_Toc24620495"/>
      <w:r>
        <w:t>5.2.4.4</w:t>
      </w:r>
      <w:r>
        <w:tab/>
        <w:t>Electric power</w:t>
      </w:r>
      <w:bookmarkEnd w:id="85"/>
      <w:bookmarkEnd w:id="86"/>
    </w:p>
    <w:p w:rsidR="0099122A" w:rsidRDefault="0099122A" w:rsidP="0099122A">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99122A" w:rsidRDefault="0099122A" w:rsidP="0099122A">
      <w:r>
        <w:t>Hosts do not need to provide plug adaptors: delegates will bring their own.</w:t>
      </w:r>
    </w:p>
    <w:p w:rsidR="0099122A" w:rsidRDefault="0099122A" w:rsidP="00AB5BC1">
      <w:pPr>
        <w:pStyle w:val="Heading4"/>
      </w:pPr>
      <w:bookmarkStart w:id="87" w:name="_Toc24578494"/>
      <w:bookmarkStart w:id="88" w:name="_Toc24620496"/>
      <w:r>
        <w:t>5.2.4.5</w:t>
      </w:r>
      <w:r>
        <w:tab/>
        <w:t>Heating, air-conditioning</w:t>
      </w:r>
      <w:bookmarkEnd w:id="87"/>
      <w:bookmarkEnd w:id="88"/>
    </w:p>
    <w:p w:rsidR="0099122A" w:rsidRDefault="0099122A" w:rsidP="0099122A">
      <w:r>
        <w:t>You can please some of the people all of the time, all of the people some of the time, but never all of the people all of the time. In fact, it is very easy to please none of the people all of the time.</w:t>
      </w:r>
    </w:p>
    <w:p w:rsidR="0099122A" w:rsidRDefault="0099122A" w:rsidP="0099122A">
      <w: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99122A" w:rsidRDefault="0099122A" w:rsidP="0099122A">
      <w:r>
        <w:t>Be prepared to regulate the temperature several times during the meeting, bearing in mind the body heat given off by delegates and their PCs, plus the display projector, etc.</w:t>
      </w:r>
    </w:p>
    <w:p w:rsidR="0099122A" w:rsidRDefault="0099122A" w:rsidP="00AB5BC1">
      <w:pPr>
        <w:pStyle w:val="Heading4"/>
      </w:pPr>
      <w:bookmarkStart w:id="89" w:name="_Toc24578495"/>
      <w:bookmarkStart w:id="90" w:name="_Toc24620497"/>
      <w:r>
        <w:t>5.2.4.6</w:t>
      </w:r>
      <w:r>
        <w:tab/>
        <w:t>Microphones, loudspeakers</w:t>
      </w:r>
      <w:bookmarkEnd w:id="89"/>
      <w:bookmarkEnd w:id="90"/>
    </w:p>
    <w:p w:rsidR="0099122A" w:rsidRDefault="0099122A" w:rsidP="0099122A">
      <w:r>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99122A" w:rsidRDefault="0099122A" w:rsidP="0099122A">
      <w:r>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rsidR="0099122A" w:rsidRDefault="0099122A" w:rsidP="0099122A">
      <w:r>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99122A" w:rsidRDefault="0099122A" w:rsidP="00AB5BC1">
      <w:pPr>
        <w:pStyle w:val="Heading4"/>
      </w:pPr>
      <w:bookmarkStart w:id="91" w:name="_Toc24578496"/>
      <w:bookmarkStart w:id="92" w:name="_Toc24620498"/>
      <w:r>
        <w:lastRenderedPageBreak/>
        <w:t>5.2.4.7</w:t>
      </w:r>
      <w:r>
        <w:tab/>
        <w:t>Projectors and screens</w:t>
      </w:r>
      <w:bookmarkEnd w:id="91"/>
      <w:bookmarkEnd w:id="92"/>
    </w:p>
    <w:p w:rsidR="0099122A" w:rsidRDefault="0099122A" w:rsidP="0099122A">
      <w:r>
        <w:t>All meetings require at least one projector and a screen, for the display of documents or of progress through the agenda. Meetings of TSGs RAN and SA need two projectors (and two screens).</w:t>
      </w:r>
    </w:p>
    <w:p w:rsidR="0099122A" w:rsidRDefault="0099122A" w:rsidP="0099122A">
      <w:r>
        <w: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t>
      </w:r>
    </w:p>
    <w:p w:rsidR="0099122A" w:rsidRDefault="0099122A" w:rsidP="0099122A">
      <w:r>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99122A" w:rsidRDefault="0099122A" w:rsidP="0099122A">
      <w:r>
        <w:t>Where the projection screen is fixed in the centre of the wall behind the top table, it will be necessary to move the top table towards one side or the other, and to angle it to enable the chairman and secretary to see both the screen and the delegates.</w:t>
      </w:r>
    </w:p>
    <w:p w:rsidR="0099122A" w:rsidRDefault="0099122A" w:rsidP="0099122A">
      <w:r>
        <w:t>For those meetings which require two projection screens, these should be placed either side of the top table.</w:t>
      </w:r>
    </w:p>
    <w:p w:rsidR="0099122A" w:rsidRDefault="0099122A" w:rsidP="0099122A">
      <w:r>
        <w:t>Projectors need leads long enough to allow any occupant of the top table to plug them into his own PC.</w:t>
      </w:r>
    </w:p>
    <w:p w:rsidR="0099122A" w:rsidRDefault="0099122A" w:rsidP="0099122A">
      <w:r>
        <w:t>For meetings with two projectors and screens, ideally, a video switch should be provided which allows each screen to show the feed from PC A, or the feed from PC B, or one screen to show PC A and the other PC B.</w:t>
      </w:r>
    </w:p>
    <w:p w:rsidR="0099122A" w:rsidRDefault="0099122A" w:rsidP="0099122A">
      <w:r>
        <w:t>At least VGA and HDMI (both M and F) connectors should be made available for those needing to project.</w:t>
      </w:r>
    </w:p>
    <w:p w:rsidR="0099122A" w:rsidRDefault="0099122A" w:rsidP="00AB5BC1">
      <w:pPr>
        <w:pStyle w:val="Heading4"/>
      </w:pPr>
      <w:bookmarkStart w:id="93" w:name="_Toc24578497"/>
      <w:bookmarkStart w:id="94" w:name="_Toc24620499"/>
      <w:r>
        <w:t>5.2.4.8</w:t>
      </w:r>
      <w:r>
        <w:tab/>
        <w:t>Cables</w:t>
      </w:r>
      <w:bookmarkEnd w:id="93"/>
      <w:bookmarkEnd w:id="94"/>
    </w:p>
    <w:p w:rsidR="0099122A" w:rsidRDefault="0099122A" w:rsidP="0099122A">
      <w: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99122A" w:rsidRDefault="0099122A" w:rsidP="00AB5BC1">
      <w:pPr>
        <w:pStyle w:val="Heading4"/>
      </w:pPr>
      <w:bookmarkStart w:id="95" w:name="_Toc24578498"/>
      <w:bookmarkStart w:id="96" w:name="_Toc24620500"/>
      <w:r>
        <w:t>5.2.4.9</w:t>
      </w:r>
      <w:r>
        <w:tab/>
        <w:t>Water</w:t>
      </w:r>
      <w:bookmarkEnd w:id="95"/>
      <w:bookmarkEnd w:id="96"/>
    </w:p>
    <w:p w:rsidR="0099122A" w:rsidRDefault="0099122A" w:rsidP="0099122A">
      <w:r>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843214" w:rsidRDefault="0099122A" w:rsidP="00AB5BC1">
      <w:pPr>
        <w:pStyle w:val="EditorsNote"/>
      </w:pPr>
      <w:r>
        <w:t>Editor’s Note: This is “copy-paste” from existing rules. In practical terms, in today’s 3GPP meetings water is made available at the back of the room and some delegates take a glass there, some others take it to their place (coffee as well), and this poses no problem.</w:t>
      </w:r>
    </w:p>
    <w:p w:rsidR="006A5BB9" w:rsidRPr="00FB0014" w:rsidRDefault="006A5BB9" w:rsidP="003A4586">
      <w:pPr>
        <w:pStyle w:val="Heading4"/>
      </w:pPr>
      <w:bookmarkStart w:id="97" w:name="_Toc24578499"/>
      <w:bookmarkStart w:id="98" w:name="_Toc24620501"/>
      <w:bookmarkStart w:id="99" w:name="_Toc23313427"/>
      <w:r>
        <w:t>5.2.4.10</w:t>
      </w:r>
      <w:r w:rsidRPr="00FB0014">
        <w:tab/>
        <w:t>Air and Water Quality</w:t>
      </w:r>
      <w:bookmarkEnd w:id="97"/>
      <w:bookmarkEnd w:id="98"/>
    </w:p>
    <w:p w:rsidR="006A5BB9" w:rsidRPr="00DC4716" w:rsidRDefault="006A5BB9" w:rsidP="006A5BB9">
      <w:r w:rsidRPr="00FB0014">
        <w:t>Ensuring the health of the delegates is paramount.</w:t>
      </w:r>
      <w:bookmarkStart w:id="100" w:name="_Hlk24010486"/>
      <w:r>
        <w:t xml:space="preserve"> </w:t>
      </w:r>
      <w:r w:rsidRPr="00FB0014">
        <w:t xml:space="preserve">It is recommended that meetings not be held in locations which </w:t>
      </w:r>
      <w:r>
        <w:t>is expected to have</w:t>
      </w:r>
      <w:r w:rsidRPr="00FB0014">
        <w:t xml:space="preserve"> an Air Quality Index (AQI) &gt; 150 (Unhealthy).</w:t>
      </w:r>
      <w:bookmarkEnd w:id="100"/>
      <w:r>
        <w:t xml:space="preserve"> Adequate clean water should be available to the meeting attendees in the meeting rooms and individual hotel rooms at the meeting hotel(s).</w:t>
      </w:r>
    </w:p>
    <w:p w:rsidR="00843214" w:rsidRDefault="00843214" w:rsidP="00AB5BC1">
      <w:pPr>
        <w:pStyle w:val="Heading3"/>
      </w:pPr>
      <w:bookmarkStart w:id="101" w:name="_Toc24578500"/>
      <w:bookmarkStart w:id="102" w:name="_Toc24620502"/>
      <w:r>
        <w:t>5.2.5</w:t>
      </w:r>
      <w:r>
        <w:tab/>
        <w:t>Proposal for the IT facilities</w:t>
      </w:r>
      <w:bookmarkEnd w:id="99"/>
      <w:bookmarkEnd w:id="101"/>
      <w:bookmarkEnd w:id="102"/>
    </w:p>
    <w:p w:rsidR="0099122A" w:rsidRDefault="0099122A" w:rsidP="00AB5BC1">
      <w:pPr>
        <w:pStyle w:val="Heading4"/>
      </w:pPr>
      <w:bookmarkStart w:id="103" w:name="_Toc24578501"/>
      <w:bookmarkStart w:id="104" w:name="_Toc24620503"/>
      <w:r>
        <w:t>5.2.5.1</w:t>
      </w:r>
      <w:r>
        <w:tab/>
        <w:t>The 3GPP network</w:t>
      </w:r>
      <w:bookmarkEnd w:id="103"/>
      <w:bookmarkEnd w:id="104"/>
    </w:p>
    <w:p w:rsidR="0099122A" w:rsidRDefault="0099122A" w:rsidP="0099122A">
      <w:r>
        <w:t xml:space="preserve">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w:t>
      </w:r>
      <w:r>
        <w:lastRenderedPageBreak/>
        <w:t>throughout the meeting. The server will need a dedicated table (and chair!), and the internet connection (see later) should be routed to this point.</w:t>
      </w:r>
    </w:p>
    <w:p w:rsidR="0099122A" w:rsidRDefault="0099122A" w:rsidP="0099122A">
      <w:r>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99122A" w:rsidRDefault="0099122A" w:rsidP="0099122A">
      <w:r>
        <w:t>However, if building wiring is not available, MCC will run cables within and between the meeting rooms to distribute the 3GPP LAN, and the cooperation of the conference suite staff will be appreciated in routeing and taping down of these cables.</w:t>
      </w:r>
    </w:p>
    <w:p w:rsidR="0099122A" w:rsidRDefault="0099122A" w:rsidP="0099122A">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99122A" w:rsidRDefault="0099122A" w:rsidP="0099122A">
      <w:r>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rsidR="0099122A" w:rsidRDefault="0099122A" w:rsidP="0099122A">
      <w:r>
        <w:t>MCC will furnish the file server, router, switches and wireless access points. MCC can also supply any necessary Cat-5 or Cat-6 cabling, though any cabling which can be provided by the meeting venue will be appreciated to reduce the amount MCC needs to bring.</w:t>
      </w:r>
    </w:p>
    <w:p w:rsidR="0099122A" w:rsidRDefault="0099122A" w:rsidP="00AB5BC1">
      <w:pPr>
        <w:pStyle w:val="EditorsNote"/>
      </w:pPr>
      <w:r>
        <w:t>Editor’s Note:</w:t>
      </w:r>
      <w:r>
        <w:tab/>
        <w:t>To consider whether to transfer responsibility from the MCC to the meeting venue, or a third party that could act locally and set up the WLAN infrastructure in the venue for the meeting. Something to be further analysed.</w:t>
      </w:r>
    </w:p>
    <w:p w:rsidR="0099122A" w:rsidRDefault="0099122A" w:rsidP="00AB5BC1">
      <w:pPr>
        <w:pStyle w:val="Heading4"/>
      </w:pPr>
      <w:bookmarkStart w:id="105" w:name="_Toc24578502"/>
      <w:bookmarkStart w:id="106" w:name="_Toc24620504"/>
      <w:r>
        <w:t>5.2.5.2</w:t>
      </w:r>
      <w:r>
        <w:tab/>
        <w:t>Internet supply</w:t>
      </w:r>
      <w:bookmarkEnd w:id="105"/>
      <w:bookmarkEnd w:id="106"/>
    </w:p>
    <w:p w:rsidR="0099122A" w:rsidRDefault="0099122A" w:rsidP="0099122A">
      <w:r>
        <w:t>3GPP meetings require a single internet line terminated in an RJ-45 connector accessible to the server (see above).</w:t>
      </w:r>
    </w:p>
    <w:p w:rsidR="0099122A" w:rsidRDefault="0099122A" w:rsidP="0099122A">
      <w:r>
        <w:t>The internet service needs to offer a single, public, IP address, and the host is asked to let MCC know the following parameters well in advance of the meeting:</w:t>
      </w:r>
    </w:p>
    <w:p w:rsidR="0099122A" w:rsidRDefault="0099122A" w:rsidP="00AB5BC1">
      <w:pPr>
        <w:pStyle w:val="B1"/>
      </w:pPr>
      <w:r>
        <w:t>-</w:t>
      </w:r>
      <w:r>
        <w:tab/>
        <w:t>fixed public IP address</w:t>
      </w:r>
    </w:p>
    <w:p w:rsidR="0099122A" w:rsidRDefault="0099122A" w:rsidP="00AB5BC1">
      <w:pPr>
        <w:pStyle w:val="B1"/>
      </w:pPr>
      <w:r>
        <w:t>-</w:t>
      </w:r>
      <w:r>
        <w:tab/>
        <w:t>address mask</w:t>
      </w:r>
    </w:p>
    <w:p w:rsidR="0099122A" w:rsidRDefault="0099122A" w:rsidP="00AB5BC1">
      <w:pPr>
        <w:pStyle w:val="B1"/>
      </w:pPr>
      <w:r>
        <w:t>-</w:t>
      </w:r>
      <w:r>
        <w:tab/>
        <w:t>gateway IP address</w:t>
      </w:r>
    </w:p>
    <w:p w:rsidR="0099122A" w:rsidRDefault="0099122A" w:rsidP="00AB5BC1">
      <w:pPr>
        <w:pStyle w:val="B1"/>
      </w:pPr>
      <w:r>
        <w:t>-</w:t>
      </w:r>
      <w:r>
        <w:tab/>
        <w:t>DNS IP addresses</w:t>
      </w:r>
    </w:p>
    <w:p w:rsidR="0099122A" w:rsidRDefault="0099122A" w:rsidP="0099122A">
      <w:r>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rsidR="0099122A" w:rsidRDefault="0099122A" w:rsidP="0099122A">
      <w:r>
        <w:t>The bit rate of the service is a function of the total number of delegates anticipated to be at the venue:</w:t>
      </w:r>
    </w:p>
    <w:p w:rsidR="0099122A" w:rsidRDefault="0099122A" w:rsidP="0099122A">
      <w:r>
        <w:t>Internet bitrate = 1.5 x number of delegates x 50 kbit/s</w:t>
      </w:r>
    </w:p>
    <w:p w:rsidR="0099122A" w:rsidRDefault="0099122A" w:rsidP="0099122A">
      <w:r>
        <w:t>For example, a meeting where 300 delegates were anticipated would need</w:t>
      </w:r>
      <w:r w:rsidR="00B12F3E">
        <w:t xml:space="preserve"> an internet supply of at least </w:t>
      </w:r>
      <w:r>
        <w:t>1.5 x 300 x 50 = 22500 kbit/s = 22.5 Mbit/s</w:t>
      </w:r>
      <w:r w:rsidR="00B12F3E">
        <w:t>.</w:t>
      </w:r>
    </w:p>
    <w:p w:rsidR="0099122A" w:rsidRDefault="0099122A" w:rsidP="0099122A">
      <w:r>
        <w:t>The supply should provide the appropriate bit rate symmetrically (same rate upload an</w:t>
      </w:r>
      <w:r w:rsidR="00B12F3E">
        <w:t xml:space="preserve">d download), and be exclusively </w:t>
      </w:r>
      <w:r>
        <w:t>dedicated to 3GPP use (ie not shared with, for example, hotel guest rooms).</w:t>
      </w:r>
    </w:p>
    <w:p w:rsidR="0099122A" w:rsidRDefault="0099122A" w:rsidP="0099122A">
      <w:r>
        <w:t>A typical meeting configuration is shown in the following figure.</w:t>
      </w:r>
    </w:p>
    <w:p w:rsidR="0099122A" w:rsidRDefault="0099122A" w:rsidP="0099122A">
      <w:r>
        <w:lastRenderedPageBreak/>
        <w:t xml:space="preserve"> </w:t>
      </w:r>
      <w:r w:rsidRPr="0046789B">
        <w:rPr>
          <w:rFonts w:cs="Arial"/>
          <w:noProof/>
          <w:color w:val="555555"/>
          <w:sz w:val="18"/>
          <w:szCs w:val="18"/>
          <w:lang w:val="en-US"/>
        </w:rPr>
        <w:drawing>
          <wp:inline distT="0" distB="0" distL="0" distR="0" wp14:anchorId="4C8B937C" wp14:editId="21A5D8B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99122A" w:rsidRDefault="0099122A" w:rsidP="00AB5BC1">
      <w:pPr>
        <w:pStyle w:val="Heading4"/>
      </w:pPr>
      <w:bookmarkStart w:id="107" w:name="_Toc24578503"/>
      <w:bookmarkStart w:id="108" w:name="_Toc24620505"/>
      <w:r>
        <w:t>5.2.5.3</w:t>
      </w:r>
      <w:r>
        <w:tab/>
        <w:t>3GPP WiFi</w:t>
      </w:r>
      <w:bookmarkEnd w:id="107"/>
      <w:bookmarkEnd w:id="108"/>
    </w:p>
    <w:p w:rsidR="00127049" w:rsidRDefault="0099122A" w:rsidP="00AB5BC1">
      <w:r>
        <w:t>MCC’s wireless APs will offer service on both the 2.4 and 5 GHz bands. To avoid excessive interference with existing WiFi service, it may be desirable to turn off the venue’s own WiFi service in the vicinity of the meeting rooms for the duration of the meeting.</w:t>
      </w:r>
    </w:p>
    <w:p w:rsidR="005947C7" w:rsidRDefault="005947C7" w:rsidP="003A4586">
      <w:pPr>
        <w:pStyle w:val="Heading4"/>
      </w:pPr>
      <w:bookmarkStart w:id="109" w:name="_Toc24578504"/>
      <w:bookmarkStart w:id="110" w:name="_Toc24620506"/>
      <w:bookmarkStart w:id="111" w:name="_Toc23313428"/>
      <w:r>
        <w:t>5.2.5.4</w:t>
      </w:r>
      <w:r>
        <w:tab/>
        <w:t>Proposal for Connectivity</w:t>
      </w:r>
      <w:bookmarkEnd w:id="109"/>
      <w:bookmarkEnd w:id="110"/>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12" w:name="_Toc24578505"/>
      <w:bookmarkStart w:id="113" w:name="_Toc24620507"/>
      <w:r>
        <w:t>5.2.6</w:t>
      </w:r>
      <w:r>
        <w:tab/>
        <w:t>Proposal for the catering</w:t>
      </w:r>
      <w:bookmarkEnd w:id="111"/>
      <w:bookmarkEnd w:id="112"/>
      <w:bookmarkEnd w:id="113"/>
    </w:p>
    <w:p w:rsidR="00127049" w:rsidRDefault="00127049" w:rsidP="00127049"/>
    <w:p w:rsidR="00127049" w:rsidRDefault="00127049" w:rsidP="00AB5BC1">
      <w:pPr>
        <w:pStyle w:val="Heading3"/>
      </w:pPr>
      <w:bookmarkStart w:id="114" w:name="_Toc23313429"/>
      <w:bookmarkStart w:id="115" w:name="_Toc24578506"/>
      <w:bookmarkStart w:id="116" w:name="_Toc24620508"/>
      <w:r>
        <w:lastRenderedPageBreak/>
        <w:t>5.2.7</w:t>
      </w:r>
      <w:r>
        <w:tab/>
        <w:t xml:space="preserve">Proposal for </w:t>
      </w:r>
      <w:bookmarkEnd w:id="114"/>
      <w:r w:rsidR="0099122A">
        <w:t>hosting model</w:t>
      </w:r>
      <w:bookmarkEnd w:id="115"/>
      <w:bookmarkEnd w:id="116"/>
    </w:p>
    <w:p w:rsidR="0099122A" w:rsidRDefault="0099122A" w:rsidP="00AB5BC1">
      <w:pPr>
        <w:pStyle w:val="Heading4"/>
      </w:pPr>
      <w:bookmarkStart w:id="117" w:name="_Toc24578507"/>
      <w:bookmarkStart w:id="118" w:name="_Toc24620509"/>
      <w:r>
        <w:t xml:space="preserve">5.2.7.1 </w:t>
      </w:r>
      <w:r>
        <w:tab/>
        <w:t>Description of the current hosting model</w:t>
      </w:r>
      <w:bookmarkEnd w:id="117"/>
      <w:bookmarkEnd w:id="118"/>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119" w:name="_Toc24578508"/>
      <w:bookmarkStart w:id="120" w:name="_Toc24620510"/>
      <w:r>
        <w:t>5.2.7.2</w:t>
      </w:r>
      <w:r>
        <w:tab/>
        <w:t>Proposal ’Hosting is commissioned to a hosting (events) company’</w:t>
      </w:r>
      <w:bookmarkEnd w:id="119"/>
      <w:bookmarkEnd w:id="120"/>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121" w:name="_Toc24578509"/>
      <w:bookmarkStart w:id="122" w:name="_Toc24620511"/>
      <w:r>
        <w:t>5.2.7.3</w:t>
      </w:r>
      <w:r>
        <w:tab/>
        <w:t>Proposal ‘Each OP decides on hosting in its territory’</w:t>
      </w:r>
      <w:bookmarkEnd w:id="121"/>
      <w:bookmarkEnd w:id="122"/>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123" w:name="_Toc24578510"/>
      <w:bookmarkStart w:id="124" w:name="_Toc24620512"/>
      <w:r>
        <w:t>5.2.7.4</w:t>
      </w:r>
      <w:r>
        <w:tab/>
        <w:t>Proposal ‘xxx’</w:t>
      </w:r>
      <w:bookmarkEnd w:id="123"/>
      <w:bookmarkEnd w:id="124"/>
    </w:p>
    <w:p w:rsidR="00127049" w:rsidRPr="00AB5BC1" w:rsidRDefault="0099122A">
      <w:pPr>
        <w:pStyle w:val="EditorsNote"/>
        <w:rPr>
          <w:color w:val="auto"/>
        </w:rPr>
      </w:pPr>
      <w:r>
        <w:t xml:space="preserve">Editor’s </w:t>
      </w:r>
      <w:r w:rsidR="00FC47EC">
        <w:t>N</w:t>
      </w:r>
      <w:r>
        <w:t>ote: Further funding model proposal is planned to be described here.</w:t>
      </w:r>
    </w:p>
    <w:p w:rsidR="00F746BA" w:rsidRDefault="00BE0AD3" w:rsidP="003A4586">
      <w:pPr>
        <w:pStyle w:val="Heading3"/>
      </w:pPr>
      <w:bookmarkStart w:id="125" w:name="_Toc24578511"/>
      <w:bookmarkStart w:id="126" w:name="_Toc24620513"/>
      <w:bookmarkStart w:id="127" w:name="_Toc23313430"/>
      <w:r>
        <w:t>5.2.8</w:t>
      </w:r>
      <w:r w:rsidR="00F746BA">
        <w:tab/>
        <w:t>Proposal for Venue Accessibility</w:t>
      </w:r>
      <w:bookmarkEnd w:id="125"/>
      <w:bookmarkEnd w:id="126"/>
    </w:p>
    <w:p w:rsidR="00F746BA" w:rsidRDefault="00F746BA" w:rsidP="003A4586">
      <w:r>
        <w:t>A key ingredient for having successful meetings is that the delegates can get to the meeting on time.</w:t>
      </w:r>
      <w:r w:rsidR="00D67811">
        <w:t xml:space="preserve"> </w:t>
      </w:r>
      <w:r>
        <w:t>We also owe it to the delegates that they can expeditiously return home after the meeting concludes.</w:t>
      </w:r>
      <w:r w:rsidR="00D67811">
        <w:t xml:space="preserve"> </w:t>
      </w:r>
      <w:r>
        <w:t>While it is not possible to 100% guarantee this is possible in the face of situations such as bad weather, strikes, security threats, etc., the probability can be increased by using venues with more transportation alternatives.</w:t>
      </w:r>
    </w:p>
    <w:p w:rsidR="00F746BA" w:rsidRDefault="00F746BA" w:rsidP="003A4586">
      <w:r>
        <w:t>It is reco</w:t>
      </w:r>
      <w:r w:rsidR="00E02CBF">
        <w:tab/>
      </w:r>
      <w:r>
        <w:t>mmended that meeting venues satisfy the following requirements:</w:t>
      </w:r>
    </w:p>
    <w:p w:rsidR="0050445E" w:rsidRDefault="0050445E" w:rsidP="003A4586">
      <w:pPr>
        <w:pStyle w:val="B1"/>
      </w:pPr>
      <w:r>
        <w:t>-</w:t>
      </w:r>
      <w:r>
        <w:tab/>
        <w:t>Airports in the region should provide a minimum of 50 flights in and out per day. (An arrival or departure counts as 1 flight)</w:t>
      </w:r>
    </w:p>
    <w:p w:rsidR="0050445E" w:rsidRDefault="0050445E" w:rsidP="003A4586">
      <w:pPr>
        <w:pStyle w:val="B1"/>
      </w:pPr>
      <w:r>
        <w:t>-</w:t>
      </w:r>
      <w:r>
        <w:tab/>
        <w:t>The airports in the region should be served by at least of the two major airline alliances (e.g., One World, Star Alliance, Skyteam)</w:t>
      </w:r>
    </w:p>
    <w:p w:rsidR="0050445E" w:rsidRDefault="0050445E" w:rsidP="003A4586">
      <w:pPr>
        <w:pStyle w:val="B1"/>
      </w:pPr>
      <w:r>
        <w:t>-</w:t>
      </w:r>
      <w:r>
        <w:tab/>
        <w:t>For purposes of this criteria, airports in a region are those within 100km of the meeting venue.</w:t>
      </w:r>
    </w:p>
    <w:p w:rsidR="00B12F3E" w:rsidRDefault="0050445E" w:rsidP="003A4586">
      <w:pPr>
        <w:pStyle w:val="B1"/>
      </w:pPr>
      <w:r>
        <w:t>-</w:t>
      </w:r>
      <w:r>
        <w:tab/>
        <w:t>The airport, if not an international hub, should be served by a minimum of two different international hubs.</w:t>
      </w:r>
    </w:p>
    <w:p w:rsidR="00E84036" w:rsidRDefault="00DC0627" w:rsidP="00442F79">
      <w:pPr>
        <w:pStyle w:val="Heading2"/>
      </w:pPr>
      <w:bookmarkStart w:id="128" w:name="_Toc24578512"/>
      <w:bookmarkStart w:id="129" w:name="_Toc24620514"/>
      <w:r>
        <w:t>5</w:t>
      </w:r>
      <w:r w:rsidR="00E84036">
        <w:t>.3</w:t>
      </w:r>
      <w:r w:rsidR="00E84036" w:rsidRPr="004D3578">
        <w:tab/>
      </w:r>
      <w:r w:rsidR="00E84036">
        <w:t>Proposals for 3GPP Meetings Funding Model</w:t>
      </w:r>
      <w:bookmarkEnd w:id="127"/>
      <w:bookmarkEnd w:id="128"/>
      <w:bookmarkEnd w:id="129"/>
    </w:p>
    <w:p w:rsidR="00726F9F" w:rsidRDefault="00726F9F" w:rsidP="00AB5BC1">
      <w:pPr>
        <w:pStyle w:val="Heading3"/>
      </w:pPr>
      <w:bookmarkStart w:id="130" w:name="_Toc24578513"/>
      <w:bookmarkStart w:id="131" w:name="_Toc24620515"/>
      <w:r>
        <w:t xml:space="preserve">5.3.0 </w:t>
      </w:r>
      <w:r>
        <w:tab/>
        <w:t>Description of the current funding model</w:t>
      </w:r>
      <w:bookmarkEnd w:id="130"/>
      <w:bookmarkEnd w:id="131"/>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132" w:name="_Toc24578514"/>
      <w:bookmarkStart w:id="133" w:name="_Toc24620516"/>
      <w:r>
        <w:t xml:space="preserve">5.3.0.1 </w:t>
      </w:r>
      <w:r>
        <w:tab/>
        <w:t>General aspects</w:t>
      </w:r>
      <w:bookmarkEnd w:id="132"/>
      <w:bookmarkEnd w:id="133"/>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etc…) as well as related financial transactions are then taken care of by the Friends, or by a 3rd party company commissioned by the Friends. </w:t>
      </w:r>
    </w:p>
    <w:p w:rsidR="00726F9F" w:rsidRDefault="00726F9F" w:rsidP="00AB5BC1">
      <w:pPr>
        <w:pStyle w:val="B1"/>
      </w:pPr>
      <w:r>
        <w:lastRenderedPageBreak/>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In terms of overall budget, across all regions and Individual Members, industry spent 2 MEur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etc…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34" w:name="_Toc24578515"/>
      <w:bookmarkStart w:id="135" w:name="_Toc24620517"/>
      <w:r>
        <w:t xml:space="preserve">5.3.0.2 </w:t>
      </w:r>
      <w:r>
        <w:tab/>
        <w:t>TTA-specific aspects</w:t>
      </w:r>
      <w:bookmarkEnd w:id="134"/>
      <w:bookmarkEnd w:id="135"/>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36" w:name="_Toc24578516"/>
      <w:bookmarkStart w:id="137" w:name="_Toc24620518"/>
      <w:r>
        <w:t>5.3.0.3</w:t>
      </w:r>
      <w:r>
        <w:tab/>
        <w:t>ARIB/TTC-specific aspects</w:t>
      </w:r>
      <w:bookmarkEnd w:id="136"/>
      <w:bookmarkEnd w:id="137"/>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lastRenderedPageBreak/>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38" w:name="_Toc24578517"/>
      <w:bookmarkStart w:id="139" w:name="_Toc24620519"/>
      <w:r>
        <w:t>5.3.1</w:t>
      </w:r>
      <w:r w:rsidR="009D00A9">
        <w:tab/>
        <w:t>Proposal OP “Hosting” Tax</w:t>
      </w:r>
      <w:bookmarkEnd w:id="138"/>
      <w:bookmarkEnd w:id="139"/>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40" w:name="_Toc23313432"/>
      <w:bookmarkStart w:id="141" w:name="_Toc24620520"/>
      <w:r>
        <w:t xml:space="preserve">5.3.2 </w:t>
      </w:r>
      <w:r>
        <w:tab/>
        <w:t>Proposal ‘Delegate pays to play’</w:t>
      </w:r>
      <w:bookmarkEnd w:id="140"/>
      <w:bookmarkEnd w:id="141"/>
    </w:p>
    <w:p w:rsidR="008671FC" w:rsidRDefault="008671FC" w:rsidP="00AB5BC1">
      <w:pPr>
        <w:pStyle w:val="EditorsNote"/>
      </w:pPr>
      <w:r>
        <w:t>Editor’s note: The funding model proposed in OP42(19)#08 is planned to be described here.</w:t>
      </w:r>
    </w:p>
    <w:p w:rsidR="008671FC" w:rsidRDefault="008671FC" w:rsidP="008671FC"/>
    <w:p w:rsidR="00726F9F" w:rsidRDefault="00726F9F" w:rsidP="00AB5BC1">
      <w:pPr>
        <w:pStyle w:val="Heading3"/>
      </w:pPr>
      <w:bookmarkStart w:id="142" w:name="_Toc24578518"/>
      <w:bookmarkStart w:id="143" w:name="_Toc24620521"/>
      <w:r>
        <w:t>5.3.3</w:t>
      </w:r>
      <w:r>
        <w:tab/>
        <w:t>Proposal ‘Extension of current funding model’</w:t>
      </w:r>
      <w:bookmarkEnd w:id="142"/>
      <w:bookmarkEnd w:id="143"/>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144" w:name="_Toc23313433"/>
      <w:bookmarkStart w:id="145" w:name="_Toc24578519"/>
      <w:bookmarkStart w:id="146" w:name="_Toc24620522"/>
      <w:r>
        <w:t xml:space="preserve">5.3.x </w:t>
      </w:r>
      <w:r>
        <w:tab/>
        <w:t>Proposal ‘xxx’</w:t>
      </w:r>
      <w:bookmarkEnd w:id="144"/>
      <w:bookmarkEnd w:id="145"/>
      <w:bookmarkEnd w:id="146"/>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147" w:name="_Toc23313434"/>
      <w:bookmarkStart w:id="148" w:name="_Toc24578520"/>
      <w:bookmarkStart w:id="149" w:name="_Toc24620523"/>
      <w:r>
        <w:lastRenderedPageBreak/>
        <w:t>5</w:t>
      </w:r>
      <w:r w:rsidR="00E84036">
        <w:t>.4</w:t>
      </w:r>
      <w:r w:rsidR="00E84036" w:rsidRPr="004D3578">
        <w:tab/>
      </w:r>
      <w:r w:rsidR="00E84036">
        <w:t>Proposals for 3GPP Meetings Decision Making</w:t>
      </w:r>
      <w:bookmarkEnd w:id="147"/>
      <w:bookmarkEnd w:id="148"/>
      <w:bookmarkEnd w:id="149"/>
    </w:p>
    <w:p w:rsidR="008671FC" w:rsidRDefault="008671FC" w:rsidP="008671FC">
      <w:pPr>
        <w:pStyle w:val="Heading3"/>
      </w:pPr>
      <w:bookmarkStart w:id="150" w:name="_Toc23313435"/>
      <w:bookmarkStart w:id="151" w:name="_Toc24578521"/>
      <w:bookmarkStart w:id="152" w:name="_Toc24620524"/>
      <w:r>
        <w:t>5.4.0</w:t>
      </w:r>
      <w:r>
        <w:tab/>
        <w:t>Description of the current decision making model</w:t>
      </w:r>
      <w:bookmarkEnd w:id="150"/>
      <w:bookmarkEnd w:id="151"/>
      <w:bookmarkEnd w:id="152"/>
    </w:p>
    <w:p w:rsidR="008671FC" w:rsidRDefault="008671FC" w:rsidP="008671FC">
      <w:pPr>
        <w:pStyle w:val="EditorsNote"/>
      </w:pPr>
      <w:r>
        <w:t xml:space="preserve">Editor’s </w:t>
      </w:r>
      <w:r w:rsidR="00FC47EC">
        <w:t>N</w:t>
      </w:r>
      <w:r>
        <w:t>ote: A brief description of the current decision making model will be described here.</w:t>
      </w:r>
    </w:p>
    <w:p w:rsidR="00D43BC5" w:rsidRDefault="00D43BC5" w:rsidP="00D43BC5"/>
    <w:p w:rsidR="00BE4464" w:rsidRDefault="00DC0627" w:rsidP="00442F79">
      <w:pPr>
        <w:pStyle w:val="Heading3"/>
      </w:pPr>
      <w:bookmarkStart w:id="153" w:name="_Toc23313436"/>
      <w:bookmarkStart w:id="154" w:name="_Toc24578522"/>
      <w:bookmarkStart w:id="155" w:name="_Toc24620525"/>
      <w:r>
        <w:t>5</w:t>
      </w:r>
      <w:r w:rsidR="00E337D9">
        <w:t>.4.1</w:t>
      </w:r>
      <w:r w:rsidR="00E337D9">
        <w:tab/>
      </w:r>
      <w:r w:rsidR="003F1C14">
        <w:t>Proposal</w:t>
      </w:r>
      <w:r w:rsidR="008671FC">
        <w:t xml:space="preserve"> for 3GPP Decision Making – Balance Criteria</w:t>
      </w:r>
      <w:bookmarkEnd w:id="153"/>
      <w:bookmarkEnd w:id="154"/>
      <w:bookmarkEnd w:id="155"/>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56" w:name="_Toc23313437"/>
      <w:bookmarkStart w:id="157" w:name="_Toc24578523"/>
      <w:bookmarkStart w:id="158" w:name="_Toc24620526"/>
      <w:r w:rsidRPr="006B6132">
        <w:t>5.4.</w:t>
      </w:r>
      <w:r>
        <w:t>1.</w:t>
      </w:r>
      <w:r w:rsidR="000235F9">
        <w:t>1</w:t>
      </w:r>
      <w:r w:rsidRPr="006B6132">
        <w:tab/>
        <w:t xml:space="preserve">Proposal for </w:t>
      </w:r>
      <w:r w:rsidRPr="00AF55AA">
        <w:t>Balance</w:t>
      </w:r>
      <w:r>
        <w:t xml:space="preserve"> Criteria</w:t>
      </w:r>
      <w:r w:rsidRPr="00AF55AA">
        <w:t xml:space="preserve">: Rotation by </w:t>
      </w:r>
      <w:r>
        <w:t>XXX</w:t>
      </w:r>
      <w:bookmarkEnd w:id="156"/>
      <w:bookmarkEnd w:id="157"/>
      <w:bookmarkEnd w:id="158"/>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159" w:name="_Toc23313438"/>
      <w:bookmarkStart w:id="160" w:name="_Toc24578524"/>
      <w:bookmarkStart w:id="161" w:name="_Toc24620527"/>
      <w:r>
        <w:t>5.4.2</w:t>
      </w:r>
      <w:r>
        <w:tab/>
        <w:t xml:space="preserve">Proposals for 3GPP Decision Making – Process </w:t>
      </w:r>
      <w:r w:rsidR="00D43BC5">
        <w:t>Criteria</w:t>
      </w:r>
      <w:bookmarkEnd w:id="159"/>
      <w:bookmarkEnd w:id="160"/>
      <w:bookmarkEnd w:id="161"/>
    </w:p>
    <w:p w:rsidR="008671FC" w:rsidRPr="006B6132" w:rsidRDefault="008671FC" w:rsidP="008671FC">
      <w:pPr>
        <w:pStyle w:val="Heading4"/>
      </w:pPr>
      <w:bookmarkStart w:id="162" w:name="_Toc23313439"/>
      <w:bookmarkStart w:id="163" w:name="_Toc24578525"/>
      <w:bookmarkStart w:id="164" w:name="_Toc24620528"/>
      <w:r w:rsidRPr="006B6132">
        <w:t>5.4.</w:t>
      </w:r>
      <w:r>
        <w:t>2.1</w:t>
      </w:r>
      <w:r w:rsidRPr="006B6132">
        <w:tab/>
        <w:t xml:space="preserve">Proposal for </w:t>
      </w:r>
      <w:r>
        <w:t>Process Criteria</w:t>
      </w:r>
      <w:r w:rsidRPr="006B6132">
        <w:t xml:space="preserve">: </w:t>
      </w:r>
      <w:r>
        <w:t>Friends Organizations</w:t>
      </w:r>
      <w:bookmarkEnd w:id="162"/>
      <w:bookmarkEnd w:id="163"/>
      <w:bookmarkEnd w:id="164"/>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165" w:name="_Toc23313440"/>
      <w:bookmarkStart w:id="166" w:name="_Toc24578526"/>
      <w:bookmarkStart w:id="167" w:name="_Toc24620529"/>
      <w:r w:rsidRPr="006B6132">
        <w:t>5.4.</w:t>
      </w:r>
      <w:r>
        <w:t>2.2</w:t>
      </w:r>
      <w:r w:rsidRPr="006B6132">
        <w:tab/>
        <w:t xml:space="preserve">Proposal for </w:t>
      </w:r>
      <w:r>
        <w:t>Process Criteria</w:t>
      </w:r>
      <w:r w:rsidRPr="00AF55AA">
        <w:t xml:space="preserve">: </w:t>
      </w:r>
      <w:r>
        <w:t>XXX</w:t>
      </w:r>
      <w:bookmarkEnd w:id="165"/>
      <w:bookmarkEnd w:id="166"/>
      <w:bookmarkEnd w:id="167"/>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168" w:name="_Toc23313441"/>
      <w:bookmarkStart w:id="169" w:name="_Toc24578527"/>
      <w:bookmarkStart w:id="170" w:name="_Toc24620530"/>
      <w:r>
        <w:t>5.4.3</w:t>
      </w:r>
      <w:r>
        <w:tab/>
        <w:t>Proposals for 3GPP Decision Making – Accessibility Criteria</w:t>
      </w:r>
      <w:bookmarkEnd w:id="168"/>
      <w:bookmarkEnd w:id="169"/>
      <w:bookmarkEnd w:id="170"/>
    </w:p>
    <w:p w:rsidR="00D43BC5" w:rsidRPr="006B6132" w:rsidRDefault="00D43BC5" w:rsidP="00D43BC5">
      <w:pPr>
        <w:pStyle w:val="Heading4"/>
      </w:pPr>
      <w:bookmarkStart w:id="171" w:name="_Toc23313442"/>
      <w:bookmarkStart w:id="172" w:name="_Toc24578528"/>
      <w:bookmarkStart w:id="173" w:name="_Toc24620531"/>
      <w:r w:rsidRPr="006B6132">
        <w:t>5.4.</w:t>
      </w:r>
      <w:r>
        <w:t>3.1</w:t>
      </w:r>
      <w:r w:rsidRPr="006B6132">
        <w:tab/>
        <w:t xml:space="preserve">Proposal for </w:t>
      </w:r>
      <w:r>
        <w:t>Accessibility</w:t>
      </w:r>
      <w:r>
        <w:rPr>
          <w:lang w:val="en-US"/>
        </w:rPr>
        <w:t xml:space="preserve"> Criteria</w:t>
      </w:r>
      <w:r w:rsidRPr="006B6132">
        <w:t>:</w:t>
      </w:r>
      <w:bookmarkEnd w:id="171"/>
      <w:r>
        <w:t xml:space="preserve"> Meetings per Country and Ye</w:t>
      </w:r>
      <w:r w:rsidR="0012164F">
        <w:t>a</w:t>
      </w:r>
      <w:r>
        <w:t>r</w:t>
      </w:r>
      <w:bookmarkEnd w:id="172"/>
      <w:bookmarkEnd w:id="173"/>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t>two consecutive meetings (including regular and ad-hoc meetings) of a WG or a TSG should not be located in the same country; and</w:t>
      </w:r>
    </w:p>
    <w:p w:rsidR="00D43BC5" w:rsidRDefault="00D43BC5" w:rsidP="00D43BC5">
      <w:pPr>
        <w:pStyle w:val="EditorsNote"/>
      </w:pPr>
      <w:r>
        <w:t>4)</w:t>
      </w:r>
      <w:r>
        <w:tab/>
        <w:t>exceptions can be made if all IMs who plan to attend the meeting agree to such an exception.</w:t>
      </w:r>
      <w:bookmarkStart w:id="174" w:name="_Toc23313443"/>
    </w:p>
    <w:p w:rsidR="0012164F" w:rsidRDefault="0012164F" w:rsidP="003A4586">
      <w:pPr>
        <w:pStyle w:val="Heading3"/>
      </w:pPr>
      <w:bookmarkStart w:id="175" w:name="_Toc24578529"/>
      <w:bookmarkStart w:id="176" w:name="_Toc24620532"/>
      <w:r>
        <w:t>5.</w:t>
      </w:r>
      <w:r w:rsidR="00D4758E">
        <w:t>4.4</w:t>
      </w:r>
      <w:r>
        <w:tab/>
      </w:r>
      <w:r w:rsidRPr="003A4586">
        <w:t>Proposal for Delegate Voting on General Location</w:t>
      </w:r>
      <w:r w:rsidDel="0012164F">
        <w:t xml:space="preserve"> </w:t>
      </w:r>
      <w:bookmarkEnd w:id="175"/>
      <w:bookmarkEnd w:id="176"/>
      <w:r>
        <w:t xml:space="preserve"> </w:t>
      </w:r>
    </w:p>
    <w:p w:rsidR="0012164F" w:rsidRDefault="0012164F" w:rsidP="0012164F">
      <w:pPr>
        <w:pStyle w:val="EditorsNote"/>
      </w:pPr>
      <w:r>
        <w:t>Editor’s Note: [v0.0.0] The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lastRenderedPageBreak/>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As we do with budget, we will count participation in a year and determine next year’s distribution of meetings depending on this count (we do not expect dramatic changes in the distribution of participants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t>-</w:t>
      </w:r>
      <w:r>
        <w:tab/>
        <w:t>one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177" w:name="_Toc24578530"/>
      <w:bookmarkStart w:id="178" w:name="_Toc24620533"/>
      <w:r>
        <w:t>5.4.</w:t>
      </w:r>
      <w:r w:rsidR="00D4758E">
        <w:t>5</w:t>
      </w:r>
      <w:r>
        <w:tab/>
      </w:r>
      <w:r w:rsidRPr="003A4586">
        <w:t xml:space="preserve">Proposal for </w:t>
      </w:r>
      <w:r>
        <w:t>Country Minimum Criteria</w:t>
      </w:r>
      <w:bookmarkEnd w:id="177"/>
      <w:bookmarkEnd w:id="178"/>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179" w:name="_Toc24578531"/>
      <w:bookmarkStart w:id="180" w:name="_Toc24620534"/>
      <w:r>
        <w:t>5.4.</w:t>
      </w:r>
      <w:r w:rsidR="000235F9">
        <w:t>6</w:t>
      </w:r>
      <w:r>
        <w:tab/>
        <w:t>Proposal for Distributed Decision Making</w:t>
      </w:r>
      <w:bookmarkEnd w:id="179"/>
      <w:bookmarkEnd w:id="180"/>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181" w:name="_Toc24578532"/>
      <w:bookmarkStart w:id="182" w:name="_Toc24620535"/>
      <w:r>
        <w:t>5.4.</w:t>
      </w:r>
      <w:r w:rsidR="000235F9">
        <w:t>7</w:t>
      </w:r>
      <w:r>
        <w:tab/>
        <w:t>Proposal for Meetings at Exploratory Locations</w:t>
      </w:r>
      <w:bookmarkEnd w:id="181"/>
      <w:bookmarkEnd w:id="182"/>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183" w:name="_Toc24578533"/>
      <w:bookmarkStart w:id="184" w:name="_Toc24620536"/>
      <w:r>
        <w:t>5.4.8</w:t>
      </w:r>
      <w:r w:rsidR="009D00A9">
        <w:tab/>
        <w:t>Company Hosted Meetings</w:t>
      </w:r>
      <w:bookmarkEnd w:id="183"/>
      <w:bookmarkEnd w:id="184"/>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185" w:name="_Toc23313445"/>
      <w:bookmarkStart w:id="186" w:name="_Toc24578534"/>
      <w:bookmarkStart w:id="187" w:name="_Toc24620537"/>
      <w:bookmarkEnd w:id="174"/>
      <w:r>
        <w:lastRenderedPageBreak/>
        <w:t>5.5</w:t>
      </w:r>
      <w:r w:rsidR="00E84036" w:rsidRPr="004D3578">
        <w:tab/>
      </w:r>
      <w:r w:rsidR="00E84036">
        <w:t>Proposals for a 3GPP Meeting Trial</w:t>
      </w:r>
      <w:bookmarkEnd w:id="185"/>
      <w:bookmarkEnd w:id="186"/>
      <w:bookmarkEnd w:id="187"/>
    </w:p>
    <w:p w:rsidR="00BE4464" w:rsidRDefault="00DC0627" w:rsidP="00442F79">
      <w:pPr>
        <w:pStyle w:val="Heading3"/>
      </w:pPr>
      <w:bookmarkStart w:id="188" w:name="_Toc23313446"/>
      <w:bookmarkStart w:id="189" w:name="_Toc24578535"/>
      <w:bookmarkStart w:id="190" w:name="_Toc24620538"/>
      <w:r>
        <w:t>5</w:t>
      </w:r>
      <w:r w:rsidR="00E337D9">
        <w:t>.5.1</w:t>
      </w:r>
      <w:r w:rsidR="00E337D9">
        <w:tab/>
      </w:r>
      <w:r w:rsidR="003F1C14">
        <w:t>Proposal</w:t>
      </w:r>
      <w:bookmarkEnd w:id="188"/>
      <w:r w:rsidR="0037092B">
        <w:t xml:space="preserve"> for No Trial</w:t>
      </w:r>
      <w:bookmarkEnd w:id="189"/>
      <w:bookmarkEnd w:id="190"/>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r w:rsidR="0012164F">
        <w:t xml:space="preserve"> </w:t>
      </w:r>
      <w:r w:rsidR="0012164F">
        <w:rPr>
          <w:rFonts w:hint="eastAsia"/>
          <w:lang w:eastAsia="ko-KR"/>
        </w:rPr>
        <w:t>If there are no significant procedural changes for the delegates, then it is likely that no trial would be needed.</w:t>
      </w:r>
    </w:p>
    <w:p w:rsidR="0037092B" w:rsidRDefault="0037092B" w:rsidP="00AB5BC1">
      <w:pPr>
        <w:pStyle w:val="Heading3"/>
      </w:pPr>
      <w:bookmarkStart w:id="191" w:name="_Toc24578536"/>
      <w:bookmarkStart w:id="192" w:name="_Toc24620539"/>
      <w:r>
        <w:t>5.5.</w:t>
      </w:r>
      <w:r w:rsidR="005D70F7">
        <w:t>2</w:t>
      </w:r>
      <w:r>
        <w:tab/>
        <w:t>Proposed for Trial Tx</w:t>
      </w:r>
      <w:bookmarkEnd w:id="191"/>
      <w:bookmarkEnd w:id="192"/>
    </w:p>
    <w:p w:rsidR="0037092B" w:rsidRPr="00BE4464" w:rsidRDefault="0037092B">
      <w:pPr>
        <w:pStyle w:val="EditorsNote"/>
      </w:pPr>
      <w:r>
        <w:t>Editor’s Note: This provides a proposal for a trial at a specific meeting X.</w:t>
      </w:r>
      <w:r w:rsidR="00D67811">
        <w:t xml:space="preserve"> </w:t>
      </w:r>
      <w:r>
        <w:t xml:space="preserve"> It will describe either any aspects of the agreed proposals that are to be tested.</w:t>
      </w:r>
    </w:p>
    <w:p w:rsidR="00E84036" w:rsidRPr="004D3578" w:rsidRDefault="00DC0627" w:rsidP="00442F79">
      <w:pPr>
        <w:pStyle w:val="Heading1"/>
      </w:pPr>
      <w:bookmarkStart w:id="193" w:name="_Toc23313447"/>
      <w:bookmarkStart w:id="194" w:name="_Toc24578537"/>
      <w:bookmarkStart w:id="195" w:name="_Toc24620540"/>
      <w:r>
        <w:t>6</w:t>
      </w:r>
      <w:r w:rsidR="00E84036" w:rsidRPr="004D3578">
        <w:tab/>
      </w:r>
      <w:r w:rsidR="00E84036">
        <w:t>Evaluation</w:t>
      </w:r>
      <w:bookmarkEnd w:id="193"/>
      <w:bookmarkEnd w:id="194"/>
      <w:bookmarkEnd w:id="195"/>
    </w:p>
    <w:p w:rsidR="00E84036" w:rsidRDefault="00DC0627" w:rsidP="00442F79">
      <w:pPr>
        <w:pStyle w:val="Heading2"/>
      </w:pPr>
      <w:bookmarkStart w:id="196" w:name="_Toc23313448"/>
      <w:bookmarkStart w:id="197" w:name="_Toc24578538"/>
      <w:bookmarkStart w:id="198" w:name="_Toc24620541"/>
      <w:r>
        <w:t>6</w:t>
      </w:r>
      <w:r w:rsidR="00E84036" w:rsidRPr="004D3578">
        <w:t>.1</w:t>
      </w:r>
      <w:r w:rsidR="00E84036" w:rsidRPr="004D3578">
        <w:tab/>
      </w:r>
      <w:r w:rsidR="00E84036">
        <w:t>Introduction</w:t>
      </w:r>
      <w:bookmarkEnd w:id="196"/>
      <w:bookmarkEnd w:id="197"/>
      <w:bookmarkEnd w:id="198"/>
    </w:p>
    <w:p w:rsidR="006A592C" w:rsidRDefault="00442F79" w:rsidP="00442F79">
      <w:r>
        <w:t xml:space="preserve">This clause contains for each of the main criteria a sub-clause, under which each individual proposal </w:t>
      </w:r>
      <w:r w:rsidR="00DC0627">
        <w:t xml:space="preserve">for meeting hosting </w:t>
      </w:r>
      <w:r>
        <w:t>is evaluated.</w:t>
      </w:r>
    </w:p>
    <w:p w:rsidR="00E84036" w:rsidRPr="004D3578" w:rsidRDefault="00DC0627" w:rsidP="00442F79">
      <w:pPr>
        <w:pStyle w:val="Heading2"/>
      </w:pPr>
      <w:bookmarkStart w:id="199" w:name="_Toc23313449"/>
      <w:bookmarkStart w:id="200" w:name="_Toc24578539"/>
      <w:bookmarkStart w:id="201" w:name="_Toc24620542"/>
      <w:r>
        <w:t>6.2</w:t>
      </w:r>
      <w:r w:rsidR="00E84036" w:rsidRPr="004D3578">
        <w:tab/>
      </w:r>
      <w:r w:rsidR="00E84036">
        <w:t>Evaluation of 3GPP Meetings Service Level Proposals</w:t>
      </w:r>
      <w:bookmarkEnd w:id="199"/>
      <w:bookmarkEnd w:id="200"/>
      <w:bookmarkEnd w:id="201"/>
    </w:p>
    <w:p w:rsidR="00BE4464" w:rsidRDefault="00DC0627" w:rsidP="00442F79">
      <w:pPr>
        <w:pStyle w:val="Heading3"/>
      </w:pPr>
      <w:bookmarkStart w:id="202" w:name="_Toc23313450"/>
      <w:bookmarkStart w:id="203" w:name="_Toc24578540"/>
      <w:bookmarkStart w:id="204" w:name="_Toc24620543"/>
      <w:r>
        <w:t>6.2</w:t>
      </w:r>
      <w:r w:rsidR="00E337D9">
        <w:t>.1</w:t>
      </w:r>
      <w:r w:rsidR="00E337D9">
        <w:tab/>
      </w:r>
      <w:r w:rsidR="00127049">
        <w:t>Introduction</w:t>
      </w:r>
      <w:bookmarkEnd w:id="202"/>
      <w:bookmarkEnd w:id="203"/>
      <w:bookmarkEnd w:id="204"/>
    </w:p>
    <w:p w:rsidR="00127049" w:rsidRDefault="00127049" w:rsidP="00127049">
      <w:r>
        <w:t>This subclause evaluates the recommendations proposed in the subclause 5.2.</w:t>
      </w:r>
    </w:p>
    <w:p w:rsidR="00127049" w:rsidRDefault="00127049" w:rsidP="00AB5BC1">
      <w:pPr>
        <w:pStyle w:val="EditorsNote"/>
      </w:pPr>
      <w:r>
        <w:t>Editor’s Note:</w:t>
      </w:r>
      <w:r>
        <w:tab/>
        <w:t>the list of proposals hereafter will be aligned with the criteria listed in subclause 4.2.</w:t>
      </w:r>
    </w:p>
    <w:p w:rsidR="00127049" w:rsidRDefault="00127049" w:rsidP="00AB5BC1">
      <w:pPr>
        <w:pStyle w:val="Heading3"/>
      </w:pPr>
      <w:bookmarkStart w:id="205" w:name="_Toc23313451"/>
      <w:bookmarkStart w:id="206" w:name="_Toc24578541"/>
      <w:bookmarkStart w:id="207" w:name="_Toc24620544"/>
      <w:r>
        <w:t>6.2.2</w:t>
      </w:r>
      <w:r>
        <w:tab/>
        <w:t>Evaluation of Proposals for the choice of the location/venue</w:t>
      </w:r>
      <w:bookmarkEnd w:id="205"/>
      <w:bookmarkEnd w:id="206"/>
      <w:bookmarkEnd w:id="207"/>
    </w:p>
    <w:p w:rsidR="00127049" w:rsidRDefault="00127049" w:rsidP="00127049"/>
    <w:p w:rsidR="00127049" w:rsidRDefault="00127049" w:rsidP="00AB5BC1">
      <w:pPr>
        <w:pStyle w:val="Heading3"/>
      </w:pPr>
      <w:bookmarkStart w:id="208" w:name="_Toc23313452"/>
      <w:bookmarkStart w:id="209" w:name="_Toc24578542"/>
      <w:bookmarkStart w:id="210" w:name="_Toc24620545"/>
      <w:r>
        <w:t>6.2.3</w:t>
      </w:r>
      <w:r>
        <w:tab/>
        <w:t>Evaluation of Proposals for the hotel accommodation</w:t>
      </w:r>
      <w:bookmarkEnd w:id="208"/>
      <w:bookmarkEnd w:id="209"/>
      <w:bookmarkEnd w:id="210"/>
    </w:p>
    <w:p w:rsidR="00127049" w:rsidRDefault="00127049" w:rsidP="00127049"/>
    <w:p w:rsidR="00127049" w:rsidRDefault="00127049" w:rsidP="00AB5BC1">
      <w:pPr>
        <w:pStyle w:val="Heading3"/>
      </w:pPr>
      <w:bookmarkStart w:id="211" w:name="_Toc23313453"/>
      <w:bookmarkStart w:id="212" w:name="_Toc24578543"/>
      <w:bookmarkStart w:id="213" w:name="_Toc24620546"/>
      <w:r>
        <w:t>6.2.4</w:t>
      </w:r>
      <w:r>
        <w:tab/>
        <w:t>Evaluation of Proposals for the Meeting room facilities</w:t>
      </w:r>
      <w:bookmarkEnd w:id="211"/>
      <w:bookmarkEnd w:id="212"/>
      <w:bookmarkEnd w:id="213"/>
    </w:p>
    <w:p w:rsidR="00127049" w:rsidRDefault="00127049" w:rsidP="00127049"/>
    <w:p w:rsidR="00127049" w:rsidRDefault="00127049" w:rsidP="00AB5BC1">
      <w:pPr>
        <w:pStyle w:val="Heading3"/>
      </w:pPr>
      <w:bookmarkStart w:id="214" w:name="_Toc23313454"/>
      <w:bookmarkStart w:id="215" w:name="_Toc24578544"/>
      <w:bookmarkStart w:id="216" w:name="_Toc24620547"/>
      <w:r>
        <w:t>6.2.5</w:t>
      </w:r>
      <w:r>
        <w:tab/>
        <w:t>Evaluation of Proposals for the IT facilities</w:t>
      </w:r>
      <w:bookmarkEnd w:id="214"/>
      <w:bookmarkEnd w:id="215"/>
      <w:bookmarkEnd w:id="216"/>
    </w:p>
    <w:p w:rsidR="00127049" w:rsidRDefault="00127049" w:rsidP="00127049"/>
    <w:p w:rsidR="00127049" w:rsidRDefault="00127049" w:rsidP="00AB5BC1">
      <w:pPr>
        <w:pStyle w:val="Heading3"/>
      </w:pPr>
      <w:bookmarkStart w:id="217" w:name="_Toc23313455"/>
      <w:bookmarkStart w:id="218" w:name="_Toc24578545"/>
      <w:bookmarkStart w:id="219" w:name="_Toc24620548"/>
      <w:r>
        <w:t>6.2.6</w:t>
      </w:r>
      <w:r>
        <w:tab/>
        <w:t>Evaluation of Proposals for the catering</w:t>
      </w:r>
      <w:bookmarkEnd w:id="217"/>
      <w:bookmarkEnd w:id="218"/>
      <w:bookmarkEnd w:id="219"/>
    </w:p>
    <w:p w:rsidR="00127049" w:rsidRDefault="00127049" w:rsidP="00127049"/>
    <w:p w:rsidR="00127049" w:rsidRDefault="00127049" w:rsidP="00AB5BC1">
      <w:pPr>
        <w:pStyle w:val="Heading3"/>
      </w:pPr>
      <w:bookmarkStart w:id="220" w:name="_Toc23313456"/>
      <w:bookmarkStart w:id="221" w:name="_Toc24578546"/>
      <w:bookmarkStart w:id="222" w:name="_Toc24620549"/>
      <w:r>
        <w:t>6.2.7</w:t>
      </w:r>
      <w:r>
        <w:tab/>
        <w:t xml:space="preserve">Evaluation of Proposals for </w:t>
      </w:r>
      <w:bookmarkEnd w:id="220"/>
      <w:r w:rsidR="0099122A">
        <w:t>hosting model</w:t>
      </w:r>
      <w:bookmarkEnd w:id="221"/>
      <w:bookmarkEnd w:id="222"/>
    </w:p>
    <w:p w:rsidR="00127049" w:rsidRPr="00AB5BC1" w:rsidRDefault="00127049" w:rsidP="00AB5BC1"/>
    <w:p w:rsidR="00E84036" w:rsidRPr="004D3578" w:rsidRDefault="00DC0627" w:rsidP="00442F79">
      <w:pPr>
        <w:pStyle w:val="Heading2"/>
      </w:pPr>
      <w:bookmarkStart w:id="223" w:name="_Toc23313457"/>
      <w:bookmarkStart w:id="224" w:name="_Toc24578547"/>
      <w:bookmarkStart w:id="225" w:name="_Toc24620550"/>
      <w:r>
        <w:lastRenderedPageBreak/>
        <w:t>6.3</w:t>
      </w:r>
      <w:r w:rsidR="00E84036" w:rsidRPr="004D3578">
        <w:tab/>
      </w:r>
      <w:r w:rsidR="00E84036">
        <w:t>Evaluation of 3GPP Meetings Funding Model Proposals</w:t>
      </w:r>
      <w:bookmarkEnd w:id="223"/>
      <w:bookmarkEnd w:id="224"/>
      <w:bookmarkEnd w:id="225"/>
    </w:p>
    <w:p w:rsidR="008671FC" w:rsidRPr="00AB5BC1" w:rsidRDefault="008671FC" w:rsidP="00AB5BC1">
      <w:pPr>
        <w:pStyle w:val="Heading3"/>
      </w:pPr>
      <w:bookmarkStart w:id="226" w:name="_Toc23313458"/>
      <w:bookmarkStart w:id="227" w:name="_Toc24578548"/>
      <w:bookmarkStart w:id="228" w:name="_Toc24620551"/>
      <w:r w:rsidRPr="00AB5BC1">
        <w:t>6.3.1</w:t>
      </w:r>
      <w:r w:rsidRPr="00AB5BC1">
        <w:tab/>
        <w:t>Evaluation of Proposal ‘IM pays as part of OP membership’</w:t>
      </w:r>
      <w:bookmarkEnd w:id="226"/>
      <w:bookmarkEnd w:id="227"/>
      <w:bookmarkEnd w:id="228"/>
    </w:p>
    <w:p w:rsidR="008671FC" w:rsidRPr="008671FC" w:rsidRDefault="008671FC" w:rsidP="00AB5BC1">
      <w:pPr>
        <w:pStyle w:val="EditorsNote"/>
      </w:pPr>
      <w:r w:rsidRPr="008671FC">
        <w:t xml:space="preserve">Editor’s Note: Evaluation of this funding model against the </w:t>
      </w:r>
      <w:r w:rsidR="00D43BC5">
        <w:t>criteria</w:t>
      </w:r>
      <w:r w:rsidRPr="008671FC">
        <w:t xml:space="preserve"> as key criteria is planned to be described here</w:t>
      </w:r>
    </w:p>
    <w:p w:rsidR="008671FC" w:rsidRPr="00AB5BC1" w:rsidRDefault="008671FC" w:rsidP="00AB5BC1">
      <w:pPr>
        <w:pStyle w:val="Heading3"/>
      </w:pPr>
      <w:bookmarkStart w:id="229" w:name="_Toc23313459"/>
      <w:bookmarkStart w:id="230" w:name="_Toc24578549"/>
      <w:bookmarkStart w:id="231" w:name="_Toc24620552"/>
      <w:r w:rsidRPr="00AB5BC1">
        <w:t xml:space="preserve">6.3.2 </w:t>
      </w:r>
      <w:r w:rsidRPr="00AB5BC1">
        <w:tab/>
        <w:t>Evaluation of Proposal ‘Delegate pays to play’</w:t>
      </w:r>
      <w:bookmarkEnd w:id="229"/>
      <w:bookmarkEnd w:id="230"/>
      <w:bookmarkEnd w:id="231"/>
    </w:p>
    <w:p w:rsidR="008671FC" w:rsidRP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AB5BC1" w:rsidRDefault="008671FC" w:rsidP="00AB5BC1">
      <w:pPr>
        <w:pStyle w:val="Heading3"/>
      </w:pPr>
      <w:bookmarkStart w:id="232" w:name="_Toc23313460"/>
      <w:bookmarkStart w:id="233" w:name="_Toc24578550"/>
      <w:bookmarkStart w:id="234" w:name="_Toc24620553"/>
      <w:r w:rsidRPr="00AB5BC1">
        <w:t xml:space="preserve">6.3.x </w:t>
      </w:r>
      <w:r w:rsidRPr="00AB5BC1">
        <w:tab/>
        <w:t>Evaluation of Proposal ‘xxx’</w:t>
      </w:r>
      <w:bookmarkEnd w:id="232"/>
      <w:bookmarkEnd w:id="233"/>
      <w:bookmarkEnd w:id="234"/>
    </w:p>
    <w:p w:rsid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E84036" w:rsidRDefault="00DC0627" w:rsidP="008671FC">
      <w:pPr>
        <w:pStyle w:val="Heading2"/>
      </w:pPr>
      <w:bookmarkStart w:id="235" w:name="_Toc23313461"/>
      <w:bookmarkStart w:id="236" w:name="_Toc24578551"/>
      <w:bookmarkStart w:id="237" w:name="_Toc24620554"/>
      <w:r>
        <w:t>6.4</w:t>
      </w:r>
      <w:r w:rsidR="00E84036" w:rsidRPr="004D3578">
        <w:tab/>
      </w:r>
      <w:r w:rsidR="00E84036">
        <w:t>Evaluation of 3GPP Meetings Decision Making Proposals</w:t>
      </w:r>
      <w:bookmarkEnd w:id="235"/>
      <w:bookmarkEnd w:id="236"/>
      <w:bookmarkEnd w:id="237"/>
    </w:p>
    <w:p w:rsidR="00D43BC5" w:rsidRDefault="00D43BC5" w:rsidP="00D43BC5">
      <w:pPr>
        <w:pStyle w:val="Heading3"/>
      </w:pPr>
      <w:bookmarkStart w:id="238" w:name="_Toc23313462"/>
      <w:bookmarkStart w:id="239" w:name="_Toc24578552"/>
      <w:bookmarkStart w:id="240" w:name="_Toc24620555"/>
      <w:r>
        <w:t>6.4.1</w:t>
      </w:r>
      <w:r>
        <w:tab/>
        <w:t>Evaluation of Proposals for the Balance Criteria</w:t>
      </w:r>
      <w:bookmarkEnd w:id="238"/>
      <w:bookmarkEnd w:id="239"/>
      <w:bookmarkEnd w:id="240"/>
      <w:r>
        <w:t xml:space="preserve"> </w:t>
      </w:r>
    </w:p>
    <w:p w:rsidR="00D43BC5" w:rsidRPr="006B6132" w:rsidRDefault="00D43BC5" w:rsidP="00D43BC5">
      <w:pPr>
        <w:pStyle w:val="Heading4"/>
      </w:pPr>
      <w:bookmarkStart w:id="241" w:name="_Toc23313463"/>
      <w:bookmarkStart w:id="242" w:name="_Toc24578553"/>
      <w:bookmarkStart w:id="243" w:name="_Toc24620556"/>
      <w:r>
        <w:t>6</w:t>
      </w:r>
      <w:r w:rsidRPr="006B6132">
        <w:t>.4.1</w:t>
      </w:r>
      <w:r>
        <w:t>.1</w:t>
      </w:r>
      <w:r w:rsidRPr="006B6132">
        <w:tab/>
      </w:r>
      <w:r>
        <w:t xml:space="preserve">Evaluation of Proposal for </w:t>
      </w:r>
      <w:r w:rsidRPr="006B6132">
        <w:t>Balance: Rotation by Region</w:t>
      </w:r>
      <w:bookmarkEnd w:id="241"/>
      <w:bookmarkEnd w:id="242"/>
      <w:bookmarkEnd w:id="243"/>
    </w:p>
    <w:p w:rsidR="00D43BC5" w:rsidRDefault="00D43BC5" w:rsidP="00D43BC5">
      <w:pPr>
        <w:pStyle w:val="EditorsNote"/>
      </w:pPr>
      <w:r>
        <w:t>Editor’s Note: [v0.0.0] Placeholder for evaluation of proposal under for this criteria.</w:t>
      </w:r>
    </w:p>
    <w:p w:rsidR="00D43BC5" w:rsidRPr="00BE4464" w:rsidRDefault="00D43BC5" w:rsidP="00D43BC5">
      <w:pPr>
        <w:pStyle w:val="Heading4"/>
      </w:pPr>
      <w:bookmarkStart w:id="244" w:name="_Toc23313464"/>
      <w:bookmarkStart w:id="245" w:name="_Toc24578554"/>
      <w:bookmarkStart w:id="246" w:name="_Toc24620557"/>
      <w:r>
        <w:t>6</w:t>
      </w:r>
      <w:r w:rsidRPr="006B6132">
        <w:t>.4.</w:t>
      </w:r>
      <w:r>
        <w:t>1.2</w:t>
      </w:r>
      <w:r w:rsidRPr="006B6132">
        <w:tab/>
      </w:r>
      <w:r>
        <w:rPr>
          <w:lang w:val="en-US"/>
        </w:rPr>
        <w:t xml:space="preserve">Evaluation of </w:t>
      </w:r>
      <w:r w:rsidRPr="006B6132">
        <w:t xml:space="preserve">Proposal for </w:t>
      </w:r>
      <w:r w:rsidRPr="00AF55AA">
        <w:t xml:space="preserve">Balance: Rotation by </w:t>
      </w:r>
      <w:r>
        <w:t>XXX</w:t>
      </w:r>
      <w:bookmarkEnd w:id="244"/>
      <w:bookmarkEnd w:id="245"/>
      <w:bookmarkEnd w:id="246"/>
    </w:p>
    <w:p w:rsidR="00D43BC5" w:rsidRDefault="00D43BC5" w:rsidP="00D43BC5">
      <w:pPr>
        <w:pStyle w:val="EditorsNote"/>
      </w:pPr>
      <w:r>
        <w:t>Editor’s Note: [v0.0.0] Placeholder for evaluation of proposal under for this criteria.</w:t>
      </w:r>
    </w:p>
    <w:p w:rsidR="00D43BC5" w:rsidRDefault="00D43BC5" w:rsidP="00D43BC5">
      <w:pPr>
        <w:pStyle w:val="EditorsNote"/>
      </w:pPr>
    </w:p>
    <w:p w:rsidR="00D43BC5" w:rsidRDefault="00D43BC5" w:rsidP="00D43BC5">
      <w:pPr>
        <w:pStyle w:val="Heading3"/>
      </w:pPr>
      <w:bookmarkStart w:id="247" w:name="_Toc23313465"/>
      <w:bookmarkStart w:id="248" w:name="_Toc24578555"/>
      <w:bookmarkStart w:id="249" w:name="_Toc24620558"/>
      <w:r>
        <w:t>6.4.2</w:t>
      </w:r>
      <w:r>
        <w:tab/>
        <w:t>Evaluation of Proposals for the Process Criteria</w:t>
      </w:r>
      <w:bookmarkEnd w:id="247"/>
      <w:bookmarkEnd w:id="248"/>
      <w:bookmarkEnd w:id="249"/>
      <w:r>
        <w:t xml:space="preserve"> </w:t>
      </w:r>
    </w:p>
    <w:p w:rsidR="00D43BC5" w:rsidRPr="006B6132" w:rsidRDefault="00D43BC5" w:rsidP="00D43BC5">
      <w:pPr>
        <w:pStyle w:val="Heading4"/>
      </w:pPr>
      <w:bookmarkStart w:id="250" w:name="_Toc23313466"/>
      <w:bookmarkStart w:id="251" w:name="_Toc24578556"/>
      <w:bookmarkStart w:id="252" w:name="_Toc24620559"/>
      <w:r>
        <w:t>6</w:t>
      </w:r>
      <w:r w:rsidRPr="006B6132">
        <w:t>.4.</w:t>
      </w:r>
      <w:r>
        <w:t>2.1</w:t>
      </w:r>
      <w:r w:rsidRPr="006B6132">
        <w:tab/>
      </w:r>
      <w:r>
        <w:t xml:space="preserve">Evaluation of </w:t>
      </w:r>
      <w:r w:rsidRPr="006B6132">
        <w:t xml:space="preserve">Proposal </w:t>
      </w:r>
      <w:r>
        <w:t>Process</w:t>
      </w:r>
      <w:r w:rsidRPr="006B6132">
        <w:t xml:space="preserve">: </w:t>
      </w:r>
      <w:r>
        <w:t>Friends Organizations</w:t>
      </w:r>
      <w:bookmarkEnd w:id="250"/>
      <w:bookmarkEnd w:id="251"/>
      <w:bookmarkEnd w:id="252"/>
    </w:p>
    <w:p w:rsidR="00D43BC5" w:rsidRDefault="00D43BC5" w:rsidP="00D43BC5">
      <w:pPr>
        <w:pStyle w:val="EditorsNote"/>
      </w:pPr>
      <w:r>
        <w:t>Editor’s Note: [v0.0.0] Placeholder for evaluation of first proposal under for this criteria.</w:t>
      </w:r>
    </w:p>
    <w:p w:rsidR="00D43BC5" w:rsidRPr="00BE4464" w:rsidRDefault="00D43BC5" w:rsidP="00D43BC5">
      <w:pPr>
        <w:pStyle w:val="Heading4"/>
      </w:pPr>
      <w:bookmarkStart w:id="253" w:name="_Toc23313467"/>
      <w:bookmarkStart w:id="254" w:name="_Toc24578557"/>
      <w:bookmarkStart w:id="255" w:name="_Toc24620560"/>
      <w:r>
        <w:t>6</w:t>
      </w:r>
      <w:r w:rsidRPr="006B6132">
        <w:t>.4.</w:t>
      </w:r>
      <w:r>
        <w:t>2.2</w:t>
      </w:r>
      <w:r w:rsidRPr="006B6132">
        <w:tab/>
      </w:r>
      <w:r>
        <w:t xml:space="preserve">Evaluation of </w:t>
      </w:r>
      <w:r w:rsidRPr="006B6132">
        <w:t xml:space="preserve">Proposal for </w:t>
      </w:r>
      <w:r>
        <w:t>Process: Process</w:t>
      </w:r>
      <w:r w:rsidRPr="00AF55AA">
        <w:t xml:space="preserve">: </w:t>
      </w:r>
      <w:r>
        <w:t>XXX</w:t>
      </w:r>
      <w:bookmarkEnd w:id="253"/>
      <w:bookmarkEnd w:id="254"/>
      <w:bookmarkEnd w:id="255"/>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256" w:name="_Toc23313468"/>
      <w:bookmarkStart w:id="257" w:name="_Toc24578558"/>
      <w:bookmarkStart w:id="258" w:name="_Toc24620561"/>
      <w:r>
        <w:t>6.4.3</w:t>
      </w:r>
      <w:r>
        <w:tab/>
        <w:t>Evaluation of Proposals for the Accessibility Criteria</w:t>
      </w:r>
      <w:bookmarkEnd w:id="256"/>
      <w:bookmarkEnd w:id="257"/>
      <w:bookmarkEnd w:id="258"/>
      <w:r>
        <w:t xml:space="preserve"> </w:t>
      </w:r>
    </w:p>
    <w:p w:rsidR="00D43BC5" w:rsidRPr="00C07932" w:rsidRDefault="00D43BC5" w:rsidP="00D43BC5">
      <w:pPr>
        <w:pStyle w:val="Heading4"/>
      </w:pPr>
      <w:bookmarkStart w:id="259" w:name="_Toc23313469"/>
      <w:bookmarkStart w:id="260" w:name="_Toc24578559"/>
      <w:bookmarkStart w:id="261" w:name="_Toc24620562"/>
      <w:r>
        <w:t>6</w:t>
      </w:r>
      <w:r w:rsidRPr="006B6132">
        <w:t>.4.</w:t>
      </w:r>
      <w:r>
        <w:t>3.1</w:t>
      </w:r>
      <w:r w:rsidRPr="006B6132">
        <w:tab/>
      </w:r>
      <w:r>
        <w:t xml:space="preserve">Evaluation of </w:t>
      </w:r>
      <w:r w:rsidRPr="006B6132">
        <w:t xml:space="preserve">Proposal </w:t>
      </w:r>
      <w:r>
        <w:t>Accessibility</w:t>
      </w:r>
      <w:r w:rsidRPr="006B6132">
        <w:t xml:space="preserve">: </w:t>
      </w:r>
      <w:r>
        <w:t>XXX</w:t>
      </w:r>
      <w:bookmarkEnd w:id="259"/>
      <w:bookmarkEnd w:id="260"/>
      <w:bookmarkEnd w:id="261"/>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Heading3"/>
      </w:pPr>
      <w:bookmarkStart w:id="262" w:name="_Toc23313470"/>
      <w:bookmarkStart w:id="263" w:name="_Toc24578560"/>
      <w:bookmarkStart w:id="264" w:name="_Toc24620563"/>
      <w:r>
        <w:t>6.4.4</w:t>
      </w:r>
      <w:r>
        <w:tab/>
        <w:t>Evaluation of Proposals for XXX Criteria</w:t>
      </w:r>
      <w:bookmarkEnd w:id="262"/>
      <w:bookmarkEnd w:id="263"/>
      <w:bookmarkEnd w:id="264"/>
      <w:r>
        <w:t xml:space="preserve"> </w:t>
      </w:r>
    </w:p>
    <w:p w:rsidR="00D43BC5" w:rsidRPr="006B6132" w:rsidRDefault="00D43BC5" w:rsidP="00D43BC5">
      <w:pPr>
        <w:pStyle w:val="Heading4"/>
      </w:pPr>
      <w:bookmarkStart w:id="265" w:name="_Toc23313471"/>
      <w:bookmarkStart w:id="266" w:name="_Toc24578561"/>
      <w:bookmarkStart w:id="267" w:name="_Toc24620564"/>
      <w:r>
        <w:t>6</w:t>
      </w:r>
      <w:r w:rsidRPr="006B6132">
        <w:t>.4.</w:t>
      </w:r>
      <w:r>
        <w:t>4.1</w:t>
      </w:r>
      <w:r w:rsidRPr="006B6132">
        <w:tab/>
      </w:r>
      <w:r>
        <w:t xml:space="preserve">Evaluation of </w:t>
      </w:r>
      <w:r w:rsidRPr="006B6132">
        <w:t xml:space="preserve">Proposal </w:t>
      </w:r>
      <w:r>
        <w:t>XXX: YYY</w:t>
      </w:r>
      <w:bookmarkEnd w:id="265"/>
      <w:bookmarkEnd w:id="266"/>
      <w:bookmarkEnd w:id="267"/>
    </w:p>
    <w:p w:rsidR="00D43BC5" w:rsidRDefault="00D43BC5" w:rsidP="00D43BC5">
      <w:pPr>
        <w:pStyle w:val="EditorsNote"/>
      </w:pPr>
      <w:r>
        <w:t>Editor’s Note: [v0.0.0] Placeholder for evaluation of first proposal under for this criteria.</w:t>
      </w:r>
    </w:p>
    <w:p w:rsidR="00E84036" w:rsidRDefault="00DC0627" w:rsidP="00442F79">
      <w:pPr>
        <w:pStyle w:val="Heading2"/>
      </w:pPr>
      <w:bookmarkStart w:id="268" w:name="_Toc23313472"/>
      <w:bookmarkStart w:id="269" w:name="_Toc24578562"/>
      <w:bookmarkStart w:id="270" w:name="_Toc24620565"/>
      <w:r>
        <w:lastRenderedPageBreak/>
        <w:t>6.5</w:t>
      </w:r>
      <w:r w:rsidR="00E84036" w:rsidRPr="004D3578">
        <w:tab/>
      </w:r>
      <w:r w:rsidR="003F1C14">
        <w:t xml:space="preserve">Evaluation of </w:t>
      </w:r>
      <w:r w:rsidR="00E84036">
        <w:t>3GPP Meeting Trial</w:t>
      </w:r>
      <w:r w:rsidR="003F1C14">
        <w:t xml:space="preserve"> Proposals</w:t>
      </w:r>
      <w:bookmarkEnd w:id="268"/>
      <w:bookmarkEnd w:id="269"/>
      <w:bookmarkEnd w:id="270"/>
    </w:p>
    <w:p w:rsidR="00BE4464" w:rsidRDefault="00DC0627" w:rsidP="00442F79">
      <w:pPr>
        <w:pStyle w:val="Heading3"/>
      </w:pPr>
      <w:bookmarkStart w:id="271" w:name="_Toc23313473"/>
      <w:bookmarkStart w:id="272" w:name="_Toc24578563"/>
      <w:bookmarkStart w:id="273" w:name="_Toc24620566"/>
      <w:r>
        <w:t>6.5</w:t>
      </w:r>
      <w:r w:rsidR="00E337D9">
        <w:t>.1</w:t>
      </w:r>
      <w:r w:rsidR="00E337D9">
        <w:tab/>
      </w:r>
      <w:r w:rsidR="003F1C14">
        <w:t xml:space="preserve">Evaluation of Proposal </w:t>
      </w:r>
      <w:r w:rsidR="0037092B">
        <w:t>for No Trial</w:t>
      </w:r>
      <w:bookmarkEnd w:id="271"/>
      <w:bookmarkEnd w:id="272"/>
      <w:bookmarkEnd w:id="273"/>
    </w:p>
    <w:p w:rsidR="00AD71D0" w:rsidRDefault="00AD71D0" w:rsidP="00AD71D0">
      <w:pPr>
        <w:pStyle w:val="EditorsNote"/>
      </w:pPr>
      <w:r>
        <w:t xml:space="preserve">Editor’s Note: </w:t>
      </w:r>
      <w:r w:rsidR="0037092B" w:rsidRPr="00A22436">
        <w:t xml:space="preserve">Describe risks and advantages </w:t>
      </w:r>
      <w:r w:rsidR="0037092B" w:rsidRPr="00ED2682">
        <w:t>associated with not performing a trial</w:t>
      </w:r>
    </w:p>
    <w:p w:rsidR="0037092B" w:rsidRDefault="007E0C4D" w:rsidP="00AB5BC1">
      <w:pPr>
        <w:pStyle w:val="Heading3"/>
      </w:pPr>
      <w:bookmarkStart w:id="274" w:name="_Toc24578564"/>
      <w:bookmarkStart w:id="275" w:name="_Toc24620567"/>
      <w:r>
        <w:t>6.5.2</w:t>
      </w:r>
      <w:r w:rsidR="0037092B">
        <w:tab/>
        <w:t>Evaluation of Proposal Tx</w:t>
      </w:r>
      <w:bookmarkEnd w:id="274"/>
      <w:bookmarkEnd w:id="275"/>
    </w:p>
    <w:p w:rsidR="0037092B" w:rsidRPr="00BE4464" w:rsidRDefault="0037092B">
      <w:pPr>
        <w:pStyle w:val="EditorsNote"/>
      </w:pPr>
      <w:r>
        <w:t>Editor’s Note: Describe what is to be accomplished under Trial Tx</w:t>
      </w:r>
    </w:p>
    <w:p w:rsidR="003F1C14" w:rsidRPr="004D3578" w:rsidRDefault="00DC0627" w:rsidP="00442F79">
      <w:pPr>
        <w:pStyle w:val="Heading1"/>
      </w:pPr>
      <w:bookmarkStart w:id="276" w:name="_Toc23313474"/>
      <w:bookmarkStart w:id="277" w:name="_Toc24578565"/>
      <w:bookmarkStart w:id="278" w:name="_Toc24620568"/>
      <w:r>
        <w:t>7</w:t>
      </w:r>
      <w:r w:rsidR="003F1C14" w:rsidRPr="004D3578">
        <w:tab/>
      </w:r>
      <w:r w:rsidR="00F3091C">
        <w:t>Conclusions</w:t>
      </w:r>
      <w:bookmarkEnd w:id="276"/>
      <w:bookmarkEnd w:id="277"/>
      <w:bookmarkEnd w:id="278"/>
    </w:p>
    <w:p w:rsidR="003F1C14" w:rsidRDefault="00DC0627" w:rsidP="00442F79">
      <w:pPr>
        <w:pStyle w:val="Heading2"/>
      </w:pPr>
      <w:bookmarkStart w:id="279" w:name="_Toc23313475"/>
      <w:bookmarkStart w:id="280" w:name="_Toc24578566"/>
      <w:bookmarkStart w:id="281" w:name="_Toc24620569"/>
      <w:r>
        <w:t>7</w:t>
      </w:r>
      <w:r w:rsidR="003F1C14" w:rsidRPr="007E4FD0">
        <w:t>.1</w:t>
      </w:r>
      <w:r w:rsidR="003F1C14" w:rsidRPr="007E4FD0">
        <w:tab/>
        <w:t>Introduction</w:t>
      </w:r>
      <w:bookmarkEnd w:id="279"/>
      <w:bookmarkEnd w:id="280"/>
      <w:bookmarkEnd w:id="281"/>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Editor’s Note: [v0.0.0] The above text needs improvement.</w:t>
      </w:r>
    </w:p>
    <w:p w:rsidR="003F1C14" w:rsidRDefault="00DC0627" w:rsidP="00442F79">
      <w:pPr>
        <w:pStyle w:val="Heading2"/>
      </w:pPr>
      <w:bookmarkStart w:id="282" w:name="_Toc23313476"/>
      <w:bookmarkStart w:id="283" w:name="_Toc24578567"/>
      <w:bookmarkStart w:id="284" w:name="_Toc24620570"/>
      <w:r>
        <w:t>7</w:t>
      </w:r>
      <w:r w:rsidR="003F1C14">
        <w:t>.2</w:t>
      </w:r>
      <w:r w:rsidR="003F1C14" w:rsidRPr="004D3578">
        <w:tab/>
      </w:r>
      <w:r w:rsidR="003F1C14">
        <w:t>Conclusions to 3GPP Meetings Service Level Proposals</w:t>
      </w:r>
      <w:bookmarkEnd w:id="282"/>
      <w:bookmarkEnd w:id="283"/>
      <w:bookmarkEnd w:id="284"/>
    </w:p>
    <w:p w:rsidR="00127049" w:rsidRPr="00127049" w:rsidRDefault="00127049" w:rsidP="00AB5BC1">
      <w:pPr>
        <w:pStyle w:val="EditorsNote"/>
      </w:pPr>
      <w:r w:rsidRPr="00127049">
        <w:t>Editor’s Note: Proposed conclusions regarding the Service Level aspects are described here.</w:t>
      </w:r>
    </w:p>
    <w:p w:rsidR="003F1C14" w:rsidRDefault="00DC0627" w:rsidP="00442F79">
      <w:pPr>
        <w:pStyle w:val="Heading2"/>
      </w:pPr>
      <w:bookmarkStart w:id="285" w:name="_Toc23313477"/>
      <w:bookmarkStart w:id="286" w:name="_Toc24578568"/>
      <w:bookmarkStart w:id="287" w:name="_Toc24620571"/>
      <w:r>
        <w:t>7</w:t>
      </w:r>
      <w:r w:rsidR="003F1C14">
        <w:t>.3</w:t>
      </w:r>
      <w:r w:rsidR="003F1C14" w:rsidRPr="004D3578">
        <w:tab/>
      </w:r>
      <w:r w:rsidR="003F1C14">
        <w:t>Conclusions to 3GPP Meetings Funding Model Proposals</w:t>
      </w:r>
      <w:bookmarkEnd w:id="285"/>
      <w:bookmarkEnd w:id="286"/>
      <w:bookmarkEnd w:id="287"/>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288" w:name="_Toc23313478"/>
      <w:bookmarkStart w:id="289" w:name="_Toc24578569"/>
      <w:bookmarkStart w:id="290" w:name="_Toc24620572"/>
      <w:r>
        <w:t>7</w:t>
      </w:r>
      <w:r w:rsidR="003F1C14">
        <w:t>.4</w:t>
      </w:r>
      <w:r w:rsidR="003F1C14" w:rsidRPr="004D3578">
        <w:tab/>
      </w:r>
      <w:r w:rsidR="003F1C14">
        <w:t>Conclusions to 3GPP Meetings Decision Making Proposals</w:t>
      </w:r>
      <w:bookmarkEnd w:id="288"/>
      <w:bookmarkEnd w:id="289"/>
      <w:bookmarkEnd w:id="290"/>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080512" w:rsidRDefault="00DC0627" w:rsidP="00E337D9">
      <w:pPr>
        <w:pStyle w:val="Heading2"/>
      </w:pPr>
      <w:bookmarkStart w:id="291" w:name="_Toc23313479"/>
      <w:bookmarkStart w:id="292" w:name="_Toc24578570"/>
      <w:bookmarkStart w:id="293" w:name="_Toc24620573"/>
      <w:r>
        <w:t>7</w:t>
      </w:r>
      <w:r w:rsidR="005D080E">
        <w:t>.5</w:t>
      </w:r>
      <w:r w:rsidR="003F1C14" w:rsidRPr="004D3578">
        <w:tab/>
      </w:r>
      <w:r w:rsidR="003F1C14">
        <w:t>Conclusions to 3GPP Meeting Trial Proposals</w:t>
      </w:r>
      <w:bookmarkEnd w:id="291"/>
      <w:bookmarkEnd w:id="292"/>
      <w:bookmarkEnd w:id="293"/>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294" w:name="tsgNames"/>
      <w:bookmarkStart w:id="295" w:name="startOfAnnexes"/>
      <w:bookmarkEnd w:id="294"/>
      <w:bookmarkEnd w:id="295"/>
      <w:r>
        <w:br w:type="page"/>
      </w:r>
    </w:p>
    <w:p w:rsidR="00080512" w:rsidRDefault="00080512" w:rsidP="00442F79">
      <w:pPr>
        <w:pStyle w:val="Heading8"/>
      </w:pPr>
      <w:bookmarkStart w:id="296" w:name="_Toc23313480"/>
      <w:bookmarkStart w:id="297" w:name="_Toc24578571"/>
      <w:bookmarkStart w:id="298" w:name="_Toc24620574"/>
      <w:r w:rsidRPr="004D3578">
        <w:lastRenderedPageBreak/>
        <w:t>Annex &lt;A&gt; (</w:t>
      </w:r>
      <w:r w:rsidR="00E84036">
        <w:t>informative</w:t>
      </w:r>
      <w:r w:rsidRPr="004D3578">
        <w:t>):</w:t>
      </w:r>
      <w:r w:rsidRPr="004D3578">
        <w:br/>
      </w:r>
      <w:r w:rsidR="004C3155">
        <w:t>Content of tdoc OP42_7</w:t>
      </w:r>
      <w:r w:rsidR="00B60BCF">
        <w:t xml:space="preserve"> (“Initial Problem Statement”)</w:t>
      </w:r>
      <w:bookmarkEnd w:id="296"/>
      <w:bookmarkEnd w:id="297"/>
      <w:bookmarkEnd w:id="298"/>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299" w:name="Title"/>
      <w:bookmarkEnd w:id="299"/>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300" w:name="AgendaItem"/>
      <w:bookmarkEnd w:id="300"/>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301" w:name="_Toc23313481"/>
      <w:bookmarkStart w:id="302" w:name="_Toc24578572"/>
      <w:bookmarkStart w:id="303" w:name="_Toc24620575"/>
      <w:r>
        <w:t>A.</w:t>
      </w:r>
      <w:r w:rsidR="004C3155">
        <w:t>1</w:t>
      </w:r>
      <w:r w:rsidR="004C3155">
        <w:tab/>
      </w:r>
      <w:r w:rsidR="004C3155" w:rsidRPr="00FF4734">
        <w:t>Introduction</w:t>
      </w:r>
      <w:bookmarkEnd w:id="301"/>
      <w:bookmarkEnd w:id="302"/>
      <w:bookmarkEnd w:id="303"/>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304" w:name="_Toc23313482"/>
      <w:bookmarkStart w:id="305" w:name="_Toc24578573"/>
      <w:bookmarkStart w:id="306" w:name="_Toc24620576"/>
      <w:r>
        <w:t>A.</w:t>
      </w:r>
      <w:r w:rsidR="004C3155">
        <w:t>2</w:t>
      </w:r>
      <w:r w:rsidR="004C3155">
        <w:tab/>
      </w:r>
      <w:r w:rsidR="004C3155" w:rsidRPr="00FF4734">
        <w:t>Considerations</w:t>
      </w:r>
      <w:bookmarkEnd w:id="304"/>
      <w:bookmarkEnd w:id="305"/>
      <w:bookmarkEnd w:id="306"/>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307" w:name="_Toc23313483"/>
      <w:bookmarkStart w:id="308" w:name="_Toc24578574"/>
      <w:bookmarkStart w:id="309" w:name="_Toc24620577"/>
      <w:r w:rsidR="00080512" w:rsidRPr="004D3578">
        <w:lastRenderedPageBreak/>
        <w:t>Annex &lt;B&gt; (informative):</w:t>
      </w:r>
      <w:r w:rsidR="00080512" w:rsidRPr="004D3578">
        <w:br/>
      </w:r>
      <w:r w:rsidR="00487015">
        <w:t xml:space="preserve">Reproduction of </w:t>
      </w:r>
      <w:r w:rsidR="00487015" w:rsidRPr="00487015">
        <w:t>https://www.3gpp.org/3gpp-calendar/hosting-a-meeting</w:t>
      </w:r>
      <w:r w:rsidR="00487015">
        <w:t xml:space="preserve"> (“Hosting Guidlines”)</w:t>
      </w:r>
      <w:bookmarkEnd w:id="307"/>
      <w:bookmarkEnd w:id="308"/>
      <w:bookmarkEnd w:id="309"/>
    </w:p>
    <w:p w:rsidR="00814B1A" w:rsidRDefault="00814B1A" w:rsidP="00814B1A">
      <w:pPr>
        <w:pStyle w:val="EditorsNote"/>
      </w:pPr>
      <w:r>
        <w:t>Editor’s Note: [v0.0.0] The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310" w:name="_Toc23313484"/>
      <w:bookmarkStart w:id="311" w:name="_Toc24578575"/>
      <w:bookmarkStart w:id="312" w:name="_Toc24620578"/>
      <w:r>
        <w:t>B.1</w:t>
      </w:r>
      <w:r w:rsidR="007E4FD0">
        <w:tab/>
      </w:r>
      <w:r w:rsidR="00ED29F6">
        <w:t>Hosting a meeting</w:t>
      </w:r>
      <w:bookmarkEnd w:id="310"/>
      <w:bookmarkEnd w:id="311"/>
      <w:bookmarkEnd w:id="312"/>
    </w:p>
    <w:p w:rsidR="00ED29F6" w:rsidRDefault="00ED29F6" w:rsidP="007E4FD0">
      <w:r>
        <w:t>Any organization planning to host a 3GPP meeting should take into account the following information.</w:t>
      </w:r>
    </w:p>
    <w:p w:rsidR="00ED29F6" w:rsidRDefault="007E4FD0" w:rsidP="00ED29F6">
      <w:pPr>
        <w:pStyle w:val="Heading1"/>
      </w:pPr>
      <w:bookmarkStart w:id="313" w:name="_Toc23313485"/>
      <w:bookmarkStart w:id="314" w:name="_Toc24578576"/>
      <w:bookmarkStart w:id="315" w:name="_Toc24620579"/>
      <w:r>
        <w:t>B.2</w:t>
      </w:r>
      <w:r>
        <w:tab/>
      </w:r>
      <w:r w:rsidR="00ED29F6">
        <w:t>In advance of the meeting</w:t>
      </w:r>
      <w:bookmarkEnd w:id="313"/>
      <w:bookmarkEnd w:id="314"/>
      <w:bookmarkEnd w:id="315"/>
    </w:p>
    <w:p w:rsidR="00ED29F6" w:rsidRPr="007E4FD0" w:rsidRDefault="007E4FD0" w:rsidP="007E4FD0">
      <w:pPr>
        <w:pStyle w:val="Heading2"/>
      </w:pPr>
      <w:bookmarkStart w:id="316" w:name="_Toc23313486"/>
      <w:bookmarkStart w:id="317" w:name="_Toc24578577"/>
      <w:bookmarkStart w:id="318" w:name="_Toc24620580"/>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316"/>
      <w:bookmarkEnd w:id="317"/>
      <w:bookmarkEnd w:id="318"/>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319" w:name="_Toc23313487"/>
      <w:bookmarkStart w:id="320" w:name="_Toc24578578"/>
      <w:bookmarkStart w:id="321" w:name="_Toc24620581"/>
      <w:r>
        <w:t>B.2.2</w:t>
      </w:r>
      <w:r>
        <w:tab/>
      </w:r>
      <w:r w:rsidR="00ED29F6" w:rsidRPr="002D1277">
        <w:t>Preparation of the invitation</w:t>
      </w:r>
      <w:bookmarkEnd w:id="319"/>
      <w:bookmarkEnd w:id="320"/>
      <w:bookmarkEnd w:id="321"/>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xml:space="preserve"> require that a meeting invitation be available to delegates at least four weeks before the start of the meeting. However, since some delegates 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but can be modified to show the host organization’s logo, and be tailored at will. The essential ingredients are given in the template, and include information about the need for hotel room reservation, room rates, electric power sockets and voltage, LAN or wifi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322" w:name="_Toc23313488"/>
      <w:bookmarkStart w:id="323" w:name="_Toc24578579"/>
      <w:bookmarkStart w:id="324" w:name="_Toc24620582"/>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322"/>
      <w:bookmarkEnd w:id="323"/>
      <w:bookmarkEnd w:id="324"/>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325" w:name="_Toc23313489"/>
      <w:bookmarkStart w:id="326" w:name="_Toc24578580"/>
      <w:bookmarkStart w:id="327" w:name="_Toc24620583"/>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325"/>
      <w:bookmarkEnd w:id="326"/>
      <w:bookmarkEnd w:id="327"/>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forgetten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328" w:name="_Toc23313490"/>
      <w:bookmarkStart w:id="329" w:name="_Toc24578581"/>
      <w:bookmarkStart w:id="330" w:name="_Toc24620584"/>
      <w:r>
        <w:t>B.3</w:t>
      </w:r>
      <w:r>
        <w:tab/>
      </w:r>
      <w:r w:rsidR="00ED29F6" w:rsidRPr="007E4FD0">
        <w:t>Meeting room facilities</w:t>
      </w:r>
      <w:bookmarkEnd w:id="328"/>
      <w:bookmarkEnd w:id="329"/>
      <w:bookmarkEnd w:id="330"/>
    </w:p>
    <w:p w:rsidR="00ED29F6" w:rsidRPr="002D1277" w:rsidRDefault="00487015" w:rsidP="002D1277">
      <w:pPr>
        <w:pStyle w:val="Heading2"/>
        <w:rPr>
          <w:rStyle w:val="Strong"/>
          <w:b w:val="0"/>
          <w:bCs w:val="0"/>
          <w:color w:val="auto"/>
        </w:rPr>
      </w:pPr>
      <w:bookmarkStart w:id="331" w:name="_Toc23313491"/>
      <w:bookmarkStart w:id="332" w:name="_Toc24578582"/>
      <w:bookmarkStart w:id="333" w:name="_Toc24620585"/>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331"/>
      <w:bookmarkEnd w:id="332"/>
      <w:bookmarkEnd w:id="333"/>
    </w:p>
    <w:p w:rsidR="00ED29F6" w:rsidRPr="002D1277" w:rsidRDefault="00ED29F6" w:rsidP="00112199">
      <w:r w:rsidRPr="002D1277">
        <w: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t>
      </w:r>
    </w:p>
    <w:p w:rsidR="00ED29F6" w:rsidRPr="002D1277" w:rsidRDefault="00487015" w:rsidP="002D1277">
      <w:pPr>
        <w:pStyle w:val="Heading2"/>
        <w:rPr>
          <w:rStyle w:val="Strong"/>
          <w:b w:val="0"/>
          <w:bCs w:val="0"/>
          <w:color w:val="auto"/>
        </w:rPr>
      </w:pPr>
      <w:bookmarkStart w:id="334" w:name="_Toc23313492"/>
      <w:bookmarkStart w:id="335" w:name="_Toc24578583"/>
      <w:bookmarkStart w:id="336" w:name="_Toc24620586"/>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334"/>
      <w:bookmarkEnd w:id="335"/>
      <w:bookmarkEnd w:id="336"/>
    </w:p>
    <w:p w:rsidR="00ED29F6" w:rsidRPr="002D1277" w:rsidRDefault="00ED29F6" w:rsidP="00487015">
      <w:r w:rsidRPr="002D1277">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337" w:name="_Toc23313493"/>
      <w:bookmarkStart w:id="338" w:name="_Toc24578584"/>
      <w:bookmarkStart w:id="339" w:name="_Toc24620587"/>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337"/>
      <w:bookmarkEnd w:id="338"/>
      <w:bookmarkEnd w:id="339"/>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340" w:name="_Toc23313494"/>
      <w:bookmarkStart w:id="341" w:name="_Toc24578585"/>
      <w:bookmarkStart w:id="342" w:name="_Toc24620588"/>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340"/>
      <w:bookmarkEnd w:id="341"/>
      <w:bookmarkEnd w:id="342"/>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343" w:name="_Toc23313495"/>
      <w:bookmarkStart w:id="344" w:name="_Toc24578586"/>
      <w:bookmarkStart w:id="345" w:name="_Toc24620589"/>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343"/>
      <w:bookmarkEnd w:id="344"/>
      <w:bookmarkEnd w:id="345"/>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346" w:name="_Toc23313496"/>
      <w:bookmarkStart w:id="347" w:name="_Toc24578587"/>
      <w:bookmarkStart w:id="348" w:name="_Toc24620590"/>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346"/>
      <w:bookmarkEnd w:id="347"/>
      <w:bookmarkEnd w:id="348"/>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349" w:name="_Toc23313497"/>
      <w:bookmarkStart w:id="350" w:name="_Toc24578588"/>
      <w:bookmarkStart w:id="351" w:name="_Toc24620591"/>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349"/>
      <w:bookmarkEnd w:id="350"/>
      <w:bookmarkEnd w:id="351"/>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352" w:name="_Toc23313498"/>
      <w:bookmarkStart w:id="353" w:name="_Toc24578589"/>
      <w:bookmarkStart w:id="354" w:name="_Toc24620592"/>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352"/>
      <w:bookmarkEnd w:id="353"/>
      <w:bookmarkEnd w:id="354"/>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355" w:name="_Toc23313499"/>
      <w:bookmarkStart w:id="356" w:name="_Toc24578590"/>
      <w:bookmarkStart w:id="357" w:name="_Toc24620593"/>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355"/>
      <w:bookmarkEnd w:id="356"/>
      <w:bookmarkEnd w:id="357"/>
    </w:p>
    <w:p w:rsidR="00ED29F6" w:rsidRPr="002D1277" w:rsidRDefault="00ED29F6" w:rsidP="00487015">
      <w:r w:rsidRPr="002D1277">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358" w:name="_Toc23313500"/>
      <w:bookmarkStart w:id="359" w:name="_Toc24578591"/>
      <w:bookmarkStart w:id="360" w:name="_Toc24620594"/>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358"/>
      <w:bookmarkEnd w:id="359"/>
      <w:bookmarkEnd w:id="360"/>
    </w:p>
    <w:p w:rsidR="00ED29F6" w:rsidRPr="002D1277" w:rsidRDefault="00ED29F6" w:rsidP="00487015">
      <w:r w:rsidRPr="002D1277">
        <w:t>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prefered.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361" w:name="_Toc23313501"/>
      <w:bookmarkStart w:id="362" w:name="_Toc24578592"/>
      <w:bookmarkStart w:id="363" w:name="_Toc24620595"/>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361"/>
      <w:bookmarkEnd w:id="362"/>
      <w:bookmarkEnd w:id="363"/>
    </w:p>
    <w:p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364" w:name="_Toc23313502"/>
      <w:bookmarkStart w:id="365" w:name="_Toc24578593"/>
      <w:bookmarkStart w:id="366" w:name="_Toc24620596"/>
      <w:r>
        <w:t>B.4</w:t>
      </w:r>
      <w:r>
        <w:tab/>
      </w:r>
      <w:r w:rsidR="00ED29F6" w:rsidRPr="007E4FD0">
        <w:t>IT Facilities</w:t>
      </w:r>
      <w:bookmarkEnd w:id="364"/>
      <w:bookmarkEnd w:id="365"/>
      <w:bookmarkEnd w:id="366"/>
    </w:p>
    <w:p w:rsidR="00ED29F6" w:rsidRPr="00B60BCF" w:rsidRDefault="00487015" w:rsidP="00B60BCF">
      <w:pPr>
        <w:pStyle w:val="Heading2"/>
        <w:rPr>
          <w:rStyle w:val="Strong"/>
          <w:b w:val="0"/>
          <w:bCs w:val="0"/>
          <w:color w:val="auto"/>
        </w:rPr>
      </w:pPr>
      <w:bookmarkStart w:id="367" w:name="_Toc23313503"/>
      <w:bookmarkStart w:id="368" w:name="_Toc24578594"/>
      <w:bookmarkStart w:id="369" w:name="_Toc24620597"/>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367"/>
      <w:bookmarkEnd w:id="368"/>
      <w:bookmarkEnd w:id="369"/>
    </w:p>
    <w:p w:rsidR="00ED29F6" w:rsidRPr="002D1277" w:rsidRDefault="00ED29F6" w:rsidP="00487015">
      <w:r w:rsidRPr="002D1277">
        <w: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370" w:name="_Toc23313504"/>
      <w:bookmarkStart w:id="371" w:name="_Toc24578595"/>
      <w:bookmarkStart w:id="372" w:name="_Toc24620598"/>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370"/>
      <w:bookmarkEnd w:id="371"/>
      <w:bookmarkEnd w:id="372"/>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t>gateway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Internet bitrate = 1.5 x number of delegates x 50 kbit/s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1.5 x 300 x 50 = 22500 kbit/s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r w:rsidRPr="002D1277">
        <w:t>dedicated to 3GPP use (ie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373" w:name="_Toc23313505"/>
      <w:bookmarkStart w:id="374" w:name="_Toc24578596"/>
      <w:bookmarkStart w:id="375" w:name="_Toc24620599"/>
      <w:r>
        <w:rPr>
          <w:rStyle w:val="Strong"/>
          <w:b w:val="0"/>
          <w:bCs w:val="0"/>
          <w:color w:val="auto"/>
        </w:rPr>
        <w:t>B.4.3</w:t>
      </w:r>
      <w:r>
        <w:rPr>
          <w:rStyle w:val="Strong"/>
          <w:b w:val="0"/>
          <w:bCs w:val="0"/>
          <w:color w:val="auto"/>
        </w:rPr>
        <w:tab/>
      </w:r>
      <w:r w:rsidR="00ED29F6" w:rsidRPr="002D1277">
        <w:rPr>
          <w:rStyle w:val="Strong"/>
          <w:b w:val="0"/>
          <w:bCs w:val="0"/>
          <w:color w:val="auto"/>
        </w:rPr>
        <w:t>3GPP WiFi</w:t>
      </w:r>
      <w:bookmarkEnd w:id="373"/>
      <w:bookmarkEnd w:id="374"/>
      <w:bookmarkEnd w:id="375"/>
    </w:p>
    <w:p w:rsidR="00BE4464" w:rsidRDefault="00ED29F6" w:rsidP="00487015">
      <w:r w:rsidRPr="002D1277">
        <w:t>MCC’s wireless APs will offer service on both the 2.4 and 5 GHz bands. To avoid excessive interference with existing WiFi</w:t>
      </w:r>
    </w:p>
    <w:p w:rsidR="00BE4464" w:rsidRDefault="00ED29F6" w:rsidP="00487015">
      <w:r w:rsidRPr="002D1277">
        <w:t>service, it may be desirable to turn off the venue’s own WiFi service in the vicinity of the meeting rooms for the duration</w:t>
      </w:r>
    </w:p>
    <w:p w:rsidR="00ED29F6" w:rsidRPr="002D1277" w:rsidRDefault="00ED29F6" w:rsidP="00487015">
      <w:r w:rsidRPr="002D1277">
        <w:t>of the meeting.</w:t>
      </w:r>
    </w:p>
    <w:p w:rsidR="00ED29F6" w:rsidRPr="00487015" w:rsidRDefault="00487015" w:rsidP="00487015">
      <w:pPr>
        <w:pStyle w:val="Heading2"/>
        <w:rPr>
          <w:rStyle w:val="Strong"/>
          <w:b w:val="0"/>
          <w:bCs w:val="0"/>
          <w:color w:val="auto"/>
        </w:rPr>
      </w:pPr>
      <w:bookmarkStart w:id="376" w:name="_Toc23313506"/>
      <w:bookmarkStart w:id="377" w:name="_Toc24578597"/>
      <w:bookmarkStart w:id="378" w:name="_Toc24620600"/>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376"/>
      <w:bookmarkEnd w:id="377"/>
      <w:bookmarkEnd w:id="378"/>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379" w:name="_Toc23313507"/>
      <w:bookmarkStart w:id="380" w:name="_Toc24578598"/>
      <w:bookmarkStart w:id="381" w:name="_Toc24620601"/>
      <w:r>
        <w:t>B.5</w:t>
      </w:r>
      <w:r>
        <w:tab/>
      </w:r>
      <w:r w:rsidR="00ED29F6" w:rsidRPr="007E4FD0">
        <w:t>Outside the meeting room(s)</w:t>
      </w:r>
      <w:bookmarkEnd w:id="379"/>
      <w:bookmarkEnd w:id="380"/>
      <w:bookmarkEnd w:id="381"/>
    </w:p>
    <w:p w:rsidR="00ED29F6" w:rsidRPr="002D1277" w:rsidRDefault="00487015" w:rsidP="002D1277">
      <w:pPr>
        <w:pStyle w:val="Heading2"/>
        <w:rPr>
          <w:rStyle w:val="Strong"/>
          <w:b w:val="0"/>
          <w:bCs w:val="0"/>
          <w:color w:val="auto"/>
        </w:rPr>
      </w:pPr>
      <w:bookmarkStart w:id="382" w:name="_Toc23313508"/>
      <w:bookmarkStart w:id="383" w:name="_Toc24578599"/>
      <w:bookmarkStart w:id="384" w:name="_Toc24620602"/>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82"/>
      <w:bookmarkEnd w:id="383"/>
      <w:bookmarkEnd w:id="384"/>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385" w:name="_Toc23313509"/>
      <w:bookmarkStart w:id="386" w:name="_Toc24578600"/>
      <w:bookmarkStart w:id="387" w:name="_Toc24620603"/>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85"/>
      <w:bookmarkEnd w:id="386"/>
      <w:bookmarkEnd w:id="387"/>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Coffee breaks, too, are a movable feast, and can often be delayed by 20 minutes or more: if this happens, do not let the catering staff clear away coffee etc until the meetings have actually resumed!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388" w:name="_Toc23313510"/>
      <w:bookmarkStart w:id="389" w:name="_Toc24578601"/>
      <w:bookmarkStart w:id="390" w:name="_Toc24620604"/>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88"/>
      <w:bookmarkEnd w:id="389"/>
      <w:bookmarkEnd w:id="390"/>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391" w:name="_Toc23313511"/>
      <w:bookmarkStart w:id="392" w:name="_Toc24578602"/>
      <w:bookmarkStart w:id="393" w:name="_Toc24620605"/>
      <w:r>
        <w:t>B.6</w:t>
      </w:r>
      <w:r>
        <w:tab/>
      </w:r>
      <w:r w:rsidR="00ED29F6" w:rsidRPr="007E4FD0">
        <w:t>Social event</w:t>
      </w:r>
      <w:bookmarkEnd w:id="391"/>
      <w:bookmarkEnd w:id="392"/>
      <w:bookmarkEnd w:id="393"/>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394" w:name="_Toc24578603"/>
      <w:bookmarkStart w:id="395" w:name="_Toc24620606"/>
      <w:bookmarkStart w:id="396" w:name="_Toc23313512"/>
      <w:r w:rsidR="00F746BA" w:rsidRPr="003A4586">
        <w:lastRenderedPageBreak/>
        <w:t>Annex C</w:t>
      </w:r>
      <w:r w:rsidR="00F746BA">
        <w:t xml:space="preserve"> (informative):</w:t>
      </w:r>
      <w:r w:rsidR="00F746BA">
        <w:br/>
      </w:r>
      <w:r w:rsidR="00F43CE9">
        <w:t>Information On Situations That 3GPP Parties May Encounter At Meetings</w:t>
      </w:r>
      <w:bookmarkEnd w:id="394"/>
      <w:bookmarkEnd w:id="395"/>
      <w:r w:rsidR="00F746BA" w:rsidRPr="003A4586">
        <w:t xml:space="preserve"> </w:t>
      </w:r>
    </w:p>
    <w:p w:rsidR="00F746BA" w:rsidRDefault="00F746BA" w:rsidP="003A4586">
      <w:pPr>
        <w:pStyle w:val="Heading1"/>
      </w:pPr>
      <w:bookmarkStart w:id="397" w:name="_Toc24578604"/>
      <w:bookmarkStart w:id="398" w:name="_Toc24620607"/>
      <w:r>
        <w:t>C</w:t>
      </w:r>
      <w:r w:rsidR="00F43CE9">
        <w:t>.0</w:t>
      </w:r>
      <w:r>
        <w:tab/>
      </w:r>
      <w:r w:rsidR="00F43CE9">
        <w:t>Introduction</w:t>
      </w:r>
      <w:bookmarkEnd w:id="397"/>
      <w:bookmarkEnd w:id="398"/>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Decision Making scenarios</w:t>
      </w:r>
    </w:p>
    <w:p w:rsidR="00F43CE9" w:rsidRDefault="00F43CE9" w:rsidP="003A4586">
      <w:pPr>
        <w:pStyle w:val="B1"/>
      </w:pPr>
      <w:r>
        <w:t>-</w:t>
      </w:r>
      <w:r>
        <w:tab/>
        <w:t>Trial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399" w:name="_Toc24578605"/>
      <w:bookmarkStart w:id="400" w:name="_Toc24620608"/>
      <w:r>
        <w:t>C.1</w:t>
      </w:r>
      <w:r>
        <w:tab/>
        <w:t>Use cases related to Service Level</w:t>
      </w:r>
      <w:bookmarkEnd w:id="399"/>
      <w:bookmarkEnd w:id="400"/>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lastRenderedPageBreak/>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Alice can’t participate in a conference call with her company to settle her companies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Alice wants to go running, but doesn’t feel safe in the neighborhood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401" w:name="_Toc24578606"/>
      <w:bookmarkStart w:id="402" w:name="_Toc24620609"/>
      <w:r>
        <w:t>C.2</w:t>
      </w:r>
      <w:r>
        <w:tab/>
        <w:t>Use Cases related to the Funding Model</w:t>
      </w:r>
      <w:bookmarkEnd w:id="401"/>
      <w:bookmarkEnd w:id="402"/>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lastRenderedPageBreak/>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403" w:name="_Toc24578607"/>
      <w:bookmarkStart w:id="404" w:name="_Toc24620610"/>
      <w:r>
        <w:t>C.3</w:t>
      </w:r>
      <w:r>
        <w:tab/>
        <w:t>Use Cases related to Decision Making</w:t>
      </w:r>
      <w:bookmarkEnd w:id="403"/>
      <w:bookmarkEnd w:id="404"/>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lastRenderedPageBreak/>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405" w:name="_Toc24578608"/>
      <w:bookmarkStart w:id="406" w:name="_Toc24620611"/>
      <w:r>
        <w:t>C.4</w:t>
      </w:r>
      <w:r>
        <w:tab/>
        <w:t>Use Cases related to Hosting Trials</w:t>
      </w:r>
      <w:bookmarkEnd w:id="405"/>
      <w:bookmarkEnd w:id="406"/>
    </w:p>
    <w:p w:rsidR="00F746BA" w:rsidRDefault="00F746BA" w:rsidP="00F746BA">
      <w:r>
        <w:t>C.4.1</w:t>
      </w:r>
      <w:r>
        <w:tab/>
        <w:t>Don is a delegate and has heard that big changes are coming to 3GPP meeting hosting logistics.</w:t>
      </w:r>
      <w:r w:rsidR="00D67811">
        <w:t xml:space="preserve"> </w:t>
      </w:r>
      <w:r>
        <w:t xml:space="preserve">Don is unsure that the changes can be implemented in a way that everything runs smoothly. </w:t>
      </w:r>
    </w:p>
    <w:p w:rsidR="00F746BA" w:rsidRDefault="00F746BA" w:rsidP="00F746BA">
      <w:r>
        <w:t>C.4.2</w:t>
      </w:r>
      <w:r>
        <w:tab/>
        <w:t>Don is a meeting planner and needs to know exactly what the 3GPP requirements are for hosting a meeting.</w:t>
      </w:r>
    </w:p>
    <w:p w:rsidR="00F746BA" w:rsidRDefault="00F746BA" w:rsidP="00F746BA">
      <w:r>
        <w:t>C.4.3</w:t>
      </w:r>
      <w:r>
        <w:tab/>
        <w:t>Don is the head of an OP.</w:t>
      </w:r>
      <w:r w:rsidR="00D67811">
        <w:t xml:space="preserve"> </w:t>
      </w:r>
      <w:r>
        <w:t>He wants to minimize the transition time between new and old funding models so that his members can plan accordingly.</w:t>
      </w:r>
    </w:p>
    <w:p w:rsidR="00080512" w:rsidRPr="004D3578" w:rsidRDefault="007E4FD0" w:rsidP="00442F79">
      <w:pPr>
        <w:pStyle w:val="Heading8"/>
      </w:pPr>
      <w:bookmarkStart w:id="407" w:name="_Toc24578609"/>
      <w:bookmarkStart w:id="408" w:name="_Toc24620612"/>
      <w:r>
        <w:lastRenderedPageBreak/>
        <w:t xml:space="preserve">Annex </w:t>
      </w:r>
      <w:r w:rsidR="00F746BA">
        <w:t>D</w:t>
      </w:r>
      <w:r w:rsidR="00080512" w:rsidRPr="004D3578">
        <w:t xml:space="preserve"> (informative):</w:t>
      </w:r>
      <w:r w:rsidR="00080512" w:rsidRPr="004D3578">
        <w:br/>
        <w:t>Change history</w:t>
      </w:r>
      <w:bookmarkEnd w:id="396"/>
      <w:bookmarkEnd w:id="407"/>
      <w:bookmarkEnd w:id="408"/>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409" w:name="historyclause"/>
            <w:bookmarkEnd w:id="409"/>
            <w:r w:rsidRPr="00235394">
              <w:rPr>
                <w:b/>
              </w:rPr>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r w:rsidRPr="00235394">
              <w:rPr>
                <w:b/>
                <w:sz w:val="16"/>
              </w:rPr>
              <w:t>TDoc</w:t>
            </w:r>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410" w:name="BM_BEGIN"/>
            <w:bookmarkEnd w:id="410"/>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tdocs</w:t>
            </w:r>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r>
              <w:rPr>
                <w:sz w:val="16"/>
                <w:szCs w:val="16"/>
              </w:rPr>
              <w:t>minor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bookmarkEnd w:id="1"/>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6BA" w:rsidRDefault="00F746BA">
      <w:r>
        <w:separator/>
      </w:r>
    </w:p>
  </w:endnote>
  <w:endnote w:type="continuationSeparator" w:id="0">
    <w:p w:rsidR="00F746BA" w:rsidRDefault="00F7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6BA" w:rsidRDefault="00F746B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6BA" w:rsidRDefault="00F746BA">
      <w:r>
        <w:separator/>
      </w:r>
    </w:p>
  </w:footnote>
  <w:footnote w:type="continuationSeparator" w:id="0">
    <w:p w:rsidR="00F746BA" w:rsidRDefault="00F74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6BA" w:rsidRDefault="00F746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4586">
      <w:rPr>
        <w:rFonts w:ascii="Arial" w:hAnsi="Arial" w:cs="Arial"/>
        <w:b/>
        <w:noProof/>
        <w:sz w:val="18"/>
        <w:szCs w:val="18"/>
      </w:rPr>
      <w:t>28</w:t>
    </w:r>
    <w:r>
      <w:rPr>
        <w:rFonts w:ascii="Arial" w:hAnsi="Arial" w:cs="Arial"/>
        <w:b/>
        <w:sz w:val="18"/>
        <w:szCs w:val="18"/>
      </w:rPr>
      <w:fldChar w:fldCharType="end"/>
    </w:r>
  </w:p>
  <w:p w:rsidR="00F746BA" w:rsidRDefault="00F746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5"/>
  </w:num>
  <w:num w:numId="6">
    <w:abstractNumId w:val="12"/>
  </w:num>
  <w:num w:numId="7">
    <w:abstractNumId w:val="11"/>
  </w:num>
  <w:num w:numId="8">
    <w:abstractNumId w:val="2"/>
  </w:num>
  <w:num w:numId="9">
    <w:abstractNumId w:val="17"/>
  </w:num>
  <w:num w:numId="10">
    <w:abstractNumId w:val="4"/>
  </w:num>
  <w:num w:numId="11">
    <w:abstractNumId w:val="13"/>
  </w:num>
  <w:num w:numId="12">
    <w:abstractNumId w:val="8"/>
  </w:num>
  <w:num w:numId="13">
    <w:abstractNumId w:val="3"/>
  </w:num>
  <w:num w:numId="14">
    <w:abstractNumId w:val="16"/>
  </w:num>
  <w:num w:numId="15">
    <w:abstractNumId w:val="9"/>
  </w:num>
  <w:num w:numId="16">
    <w:abstractNumId w:val="5"/>
  </w:num>
  <w:num w:numId="17">
    <w:abstractNumId w:val="6"/>
  </w:num>
  <w:num w:numId="18">
    <w:abstractNumId w:val="7"/>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33397"/>
    <w:rsid w:val="00040095"/>
    <w:rsid w:val="00043467"/>
    <w:rsid w:val="0005082A"/>
    <w:rsid w:val="00051834"/>
    <w:rsid w:val="00054A22"/>
    <w:rsid w:val="00062023"/>
    <w:rsid w:val="000647CD"/>
    <w:rsid w:val="000655A6"/>
    <w:rsid w:val="00080512"/>
    <w:rsid w:val="000C47C3"/>
    <w:rsid w:val="000D58AB"/>
    <w:rsid w:val="00106231"/>
    <w:rsid w:val="00112199"/>
    <w:rsid w:val="0012164F"/>
    <w:rsid w:val="00127049"/>
    <w:rsid w:val="00133525"/>
    <w:rsid w:val="00150B10"/>
    <w:rsid w:val="001A4C42"/>
    <w:rsid w:val="001A7420"/>
    <w:rsid w:val="001B6637"/>
    <w:rsid w:val="001C21C3"/>
    <w:rsid w:val="001D02C2"/>
    <w:rsid w:val="001F0C1D"/>
    <w:rsid w:val="001F1132"/>
    <w:rsid w:val="001F168B"/>
    <w:rsid w:val="002347A2"/>
    <w:rsid w:val="002675F0"/>
    <w:rsid w:val="00297EA0"/>
    <w:rsid w:val="002A0222"/>
    <w:rsid w:val="002B6339"/>
    <w:rsid w:val="002C32EB"/>
    <w:rsid w:val="002D1277"/>
    <w:rsid w:val="002E00EE"/>
    <w:rsid w:val="003172DC"/>
    <w:rsid w:val="003445D6"/>
    <w:rsid w:val="0035462D"/>
    <w:rsid w:val="0037092B"/>
    <w:rsid w:val="00375237"/>
    <w:rsid w:val="003765B8"/>
    <w:rsid w:val="003A4586"/>
    <w:rsid w:val="003C3971"/>
    <w:rsid w:val="003F0504"/>
    <w:rsid w:val="003F1C14"/>
    <w:rsid w:val="003F7872"/>
    <w:rsid w:val="004064E3"/>
    <w:rsid w:val="00423334"/>
    <w:rsid w:val="004345EC"/>
    <w:rsid w:val="00442F79"/>
    <w:rsid w:val="00465515"/>
    <w:rsid w:val="00487015"/>
    <w:rsid w:val="0049081F"/>
    <w:rsid w:val="004C3155"/>
    <w:rsid w:val="004D3578"/>
    <w:rsid w:val="004E213A"/>
    <w:rsid w:val="004F0988"/>
    <w:rsid w:val="004F3340"/>
    <w:rsid w:val="00503221"/>
    <w:rsid w:val="0050445E"/>
    <w:rsid w:val="00511DC9"/>
    <w:rsid w:val="0051307E"/>
    <w:rsid w:val="0053388B"/>
    <w:rsid w:val="00535773"/>
    <w:rsid w:val="00543E6C"/>
    <w:rsid w:val="00565087"/>
    <w:rsid w:val="005947C7"/>
    <w:rsid w:val="00597B11"/>
    <w:rsid w:val="005D080E"/>
    <w:rsid w:val="005D2E01"/>
    <w:rsid w:val="005D70F7"/>
    <w:rsid w:val="005D7526"/>
    <w:rsid w:val="005D78D0"/>
    <w:rsid w:val="005E4BB2"/>
    <w:rsid w:val="005F1EE3"/>
    <w:rsid w:val="00602AEA"/>
    <w:rsid w:val="00614FDF"/>
    <w:rsid w:val="0063543D"/>
    <w:rsid w:val="00647114"/>
    <w:rsid w:val="00660A3F"/>
    <w:rsid w:val="00664F31"/>
    <w:rsid w:val="006A323F"/>
    <w:rsid w:val="006A592C"/>
    <w:rsid w:val="006A5BB9"/>
    <w:rsid w:val="006B30D0"/>
    <w:rsid w:val="006C3D95"/>
    <w:rsid w:val="006E5C86"/>
    <w:rsid w:val="00701116"/>
    <w:rsid w:val="00713C44"/>
    <w:rsid w:val="007233DC"/>
    <w:rsid w:val="00726F9F"/>
    <w:rsid w:val="00734A5B"/>
    <w:rsid w:val="0074026F"/>
    <w:rsid w:val="007429F6"/>
    <w:rsid w:val="00744E76"/>
    <w:rsid w:val="00774DA4"/>
    <w:rsid w:val="00781F0F"/>
    <w:rsid w:val="007A3819"/>
    <w:rsid w:val="007A5DF9"/>
    <w:rsid w:val="007A6152"/>
    <w:rsid w:val="007A64CE"/>
    <w:rsid w:val="007B600E"/>
    <w:rsid w:val="007D680E"/>
    <w:rsid w:val="007E0976"/>
    <w:rsid w:val="007E0C4D"/>
    <w:rsid w:val="007E4FD0"/>
    <w:rsid w:val="007F0F4A"/>
    <w:rsid w:val="007F75AA"/>
    <w:rsid w:val="008028A4"/>
    <w:rsid w:val="00814B1A"/>
    <w:rsid w:val="00830747"/>
    <w:rsid w:val="00843214"/>
    <w:rsid w:val="008671FC"/>
    <w:rsid w:val="008768CA"/>
    <w:rsid w:val="008B0B3E"/>
    <w:rsid w:val="008C384C"/>
    <w:rsid w:val="008C3F8E"/>
    <w:rsid w:val="008F2980"/>
    <w:rsid w:val="0090271F"/>
    <w:rsid w:val="00902E23"/>
    <w:rsid w:val="009114D7"/>
    <w:rsid w:val="0091348E"/>
    <w:rsid w:val="00917CCB"/>
    <w:rsid w:val="00922850"/>
    <w:rsid w:val="0094035C"/>
    <w:rsid w:val="00942EC2"/>
    <w:rsid w:val="009669BD"/>
    <w:rsid w:val="0097075C"/>
    <w:rsid w:val="00975C42"/>
    <w:rsid w:val="0099122A"/>
    <w:rsid w:val="009A16C6"/>
    <w:rsid w:val="009D00A9"/>
    <w:rsid w:val="009F37B7"/>
    <w:rsid w:val="00A10F02"/>
    <w:rsid w:val="00A164B4"/>
    <w:rsid w:val="00A26956"/>
    <w:rsid w:val="00A27486"/>
    <w:rsid w:val="00A53724"/>
    <w:rsid w:val="00A56066"/>
    <w:rsid w:val="00A70147"/>
    <w:rsid w:val="00A73129"/>
    <w:rsid w:val="00A82346"/>
    <w:rsid w:val="00A84248"/>
    <w:rsid w:val="00A92BA1"/>
    <w:rsid w:val="00AB5BC1"/>
    <w:rsid w:val="00AC6BC6"/>
    <w:rsid w:val="00AD71D0"/>
    <w:rsid w:val="00AE65E2"/>
    <w:rsid w:val="00B12F3E"/>
    <w:rsid w:val="00B15449"/>
    <w:rsid w:val="00B30628"/>
    <w:rsid w:val="00B60BCF"/>
    <w:rsid w:val="00B93086"/>
    <w:rsid w:val="00B9729C"/>
    <w:rsid w:val="00BA19ED"/>
    <w:rsid w:val="00BA4B8D"/>
    <w:rsid w:val="00BC0F7D"/>
    <w:rsid w:val="00BC2BF7"/>
    <w:rsid w:val="00BD7D31"/>
    <w:rsid w:val="00BE0AD3"/>
    <w:rsid w:val="00BE3255"/>
    <w:rsid w:val="00BE4464"/>
    <w:rsid w:val="00BF128E"/>
    <w:rsid w:val="00C00552"/>
    <w:rsid w:val="00C02C99"/>
    <w:rsid w:val="00C074DD"/>
    <w:rsid w:val="00C1496A"/>
    <w:rsid w:val="00C240D2"/>
    <w:rsid w:val="00C33079"/>
    <w:rsid w:val="00C45231"/>
    <w:rsid w:val="00C61C18"/>
    <w:rsid w:val="00C72833"/>
    <w:rsid w:val="00C80F1D"/>
    <w:rsid w:val="00C93F40"/>
    <w:rsid w:val="00CA3D0C"/>
    <w:rsid w:val="00CC2927"/>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F2B1F"/>
    <w:rsid w:val="00DF62CD"/>
    <w:rsid w:val="00E02CBF"/>
    <w:rsid w:val="00E07B77"/>
    <w:rsid w:val="00E16509"/>
    <w:rsid w:val="00E24495"/>
    <w:rsid w:val="00E32463"/>
    <w:rsid w:val="00E337D9"/>
    <w:rsid w:val="00E44582"/>
    <w:rsid w:val="00E67936"/>
    <w:rsid w:val="00E77645"/>
    <w:rsid w:val="00E84036"/>
    <w:rsid w:val="00EA15B0"/>
    <w:rsid w:val="00EA5EA7"/>
    <w:rsid w:val="00EC4A25"/>
    <w:rsid w:val="00ED29F6"/>
    <w:rsid w:val="00EF45D0"/>
    <w:rsid w:val="00F0053F"/>
    <w:rsid w:val="00F025A2"/>
    <w:rsid w:val="00F04712"/>
    <w:rsid w:val="00F13360"/>
    <w:rsid w:val="00F22EC7"/>
    <w:rsid w:val="00F273E3"/>
    <w:rsid w:val="00F3091C"/>
    <w:rsid w:val="00F325C8"/>
    <w:rsid w:val="00F43CE9"/>
    <w:rsid w:val="00F50F8A"/>
    <w:rsid w:val="00F542F5"/>
    <w:rsid w:val="00F653B8"/>
    <w:rsid w:val="00F7284A"/>
    <w:rsid w:val="00F746BA"/>
    <w:rsid w:val="00F9008D"/>
    <w:rsid w:val="00FA1266"/>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10" Type="http://schemas.openxmlformats.org/officeDocument/2006/relationships/hyperlink" Target="https://www.3gpp.org/3gpp-calendar/hosting-a-meetin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E88FA-72E1-43CF-A921-95CEAD949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14377</Words>
  <Characters>81954</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2</cp:revision>
  <cp:lastPrinted>2019-02-25T14:05:00Z</cp:lastPrinted>
  <dcterms:created xsi:type="dcterms:W3CDTF">2019-11-14T09:55:00Z</dcterms:created>
  <dcterms:modified xsi:type="dcterms:W3CDTF">2019-11-14T09:55:00Z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1573462869</vt:lpwstr>
  </property>
</Properties>
</file>