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7F191047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DF0715">
        <w:rPr>
          <w:b/>
          <w:sz w:val="24"/>
        </w:rPr>
        <w:t>ETSI</w:t>
      </w:r>
    </w:p>
    <w:p w14:paraId="7B86F8CC" w14:textId="1B9F4904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F0715">
        <w:rPr>
          <w:b/>
          <w:sz w:val="24"/>
        </w:rPr>
        <w:t>Alignment of OPs on a common message about the role of 3GPP for next G standards</w:t>
      </w:r>
    </w:p>
    <w:p w14:paraId="0403A66B" w14:textId="20FD9E25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5207E">
        <w:rPr>
          <w:b/>
          <w:sz w:val="24"/>
        </w:rPr>
        <w:t>5</w:t>
      </w:r>
      <w:r w:rsidR="00D6313B">
        <w:rPr>
          <w:b/>
          <w:sz w:val="24"/>
        </w:rPr>
        <w:tab/>
      </w:r>
    </w:p>
    <w:p w14:paraId="1B141789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31A55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67B82C1" w14:textId="77777777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4B53D997" w14:textId="77777777" w:rsidR="00D31A55" w:rsidRDefault="00D31A55">
      <w:pPr>
        <w:pStyle w:val="Heading1"/>
        <w:jc w:val="center"/>
        <w:rPr>
          <w:u w:val="single"/>
        </w:rPr>
      </w:pPr>
    </w:p>
    <w:p w14:paraId="6ACF4786" w14:textId="77777777" w:rsidR="00D31A55" w:rsidRDefault="00D31A55">
      <w:pPr>
        <w:pStyle w:val="Heading1"/>
        <w:jc w:val="center"/>
        <w:rPr>
          <w:u w:val="single"/>
        </w:rPr>
      </w:pPr>
    </w:p>
    <w:p w14:paraId="4A518E4E" w14:textId="395DDD0B" w:rsidR="000C0450" w:rsidRDefault="000C0450" w:rsidP="000C0450">
      <w:pPr>
        <w:pStyle w:val="Heading1"/>
      </w:pPr>
      <w:r>
        <w:t>1</w:t>
      </w:r>
      <w:r>
        <w:tab/>
        <w:t>Introduction</w:t>
      </w:r>
    </w:p>
    <w:p w14:paraId="1C982FBA" w14:textId="591F7F84" w:rsidR="00124D98" w:rsidRDefault="00A93E86" w:rsidP="00C24A59">
      <w:r>
        <w:t>After many years in operation and looking at its results and</w:t>
      </w:r>
      <w:r w:rsidR="00C650A4">
        <w:t xml:space="preserve"> relative efficiency, ETSI believe</w:t>
      </w:r>
      <w:r w:rsidR="00476B50">
        <w:t>s</w:t>
      </w:r>
      <w:r w:rsidR="00C650A4">
        <w:t xml:space="preserve"> that 3GPP is the place where </w:t>
      </w:r>
      <w:r w:rsidR="00D34720">
        <w:t xml:space="preserve">-at least- the next </w:t>
      </w:r>
      <w:r w:rsidR="00E41CD7">
        <w:t>‘</w:t>
      </w:r>
      <w:r w:rsidR="00D34720">
        <w:t>G</w:t>
      </w:r>
      <w:r w:rsidR="00E41CD7">
        <w:t>’</w:t>
      </w:r>
      <w:r w:rsidR="00D34720">
        <w:t xml:space="preserve"> of mobile communication systems </w:t>
      </w:r>
      <w:r w:rsidR="002B5C25">
        <w:t xml:space="preserve">standards </w:t>
      </w:r>
      <w:r w:rsidR="00D34720">
        <w:t>should be developed.</w:t>
      </w:r>
      <w:r w:rsidR="00D52B5A">
        <w:t xml:space="preserve"> </w:t>
      </w:r>
      <w:r w:rsidR="00476B50">
        <w:t xml:space="preserve">Since the project was set-up, our ambitions of </w:t>
      </w:r>
      <w:r w:rsidR="00C24A59" w:rsidRPr="00C24A59">
        <w:t>prevent</w:t>
      </w:r>
      <w:r w:rsidR="00476B50">
        <w:t>ing</w:t>
      </w:r>
      <w:r w:rsidR="00C24A59" w:rsidRPr="00C24A59">
        <w:t xml:space="preserve"> fragmentation </w:t>
      </w:r>
      <w:r w:rsidR="003770CB">
        <w:t xml:space="preserve">and moving together worldwide with a global system seem to have </w:t>
      </w:r>
      <w:r w:rsidR="00EB06C0">
        <w:t xml:space="preserve">finally </w:t>
      </w:r>
      <w:r w:rsidR="003770CB">
        <w:t>materialized</w:t>
      </w:r>
      <w:r w:rsidR="00EB06C0">
        <w:t xml:space="preserve"> </w:t>
      </w:r>
      <w:r w:rsidR="00124D98">
        <w:t>with our 4G/5G standards.</w:t>
      </w:r>
    </w:p>
    <w:p w14:paraId="160CE7E0" w14:textId="09E93168" w:rsidR="00F608EC" w:rsidRDefault="00697380" w:rsidP="00C24A59">
      <w:r>
        <w:t xml:space="preserve">However, we believe we should not rest </w:t>
      </w:r>
      <w:r w:rsidR="00E41CD7">
        <w:t>o</w:t>
      </w:r>
      <w:r>
        <w:t>n our laurels</w:t>
      </w:r>
      <w:r w:rsidR="003A7EDD">
        <w:t xml:space="preserve"> and be aware that the situation as we know it today may be challenge</w:t>
      </w:r>
      <w:r w:rsidR="00815D30">
        <w:t xml:space="preserve">d, with the risk that all the benefits we have been able to attain thanks to </w:t>
      </w:r>
      <w:r w:rsidR="000945C6">
        <w:t xml:space="preserve">our efforts might </w:t>
      </w:r>
      <w:r w:rsidR="009664D7">
        <w:t>not be sustainable in the future</w:t>
      </w:r>
      <w:r w:rsidR="006939A9">
        <w:t xml:space="preserve">. </w:t>
      </w:r>
      <w:r w:rsidR="00BA60AF">
        <w:t xml:space="preserve">We are already seeing different initiatives all over the world </w:t>
      </w:r>
      <w:r w:rsidR="00B45911">
        <w:t xml:space="preserve">in search of leadership of the next G. Whilst </w:t>
      </w:r>
      <w:r w:rsidR="00E267D2">
        <w:t xml:space="preserve">all this R&amp;D and pre-standardization activities are natural and </w:t>
      </w:r>
      <w:r w:rsidR="0059463A">
        <w:t xml:space="preserve">to be </w:t>
      </w:r>
      <w:r w:rsidR="00E267D2">
        <w:t>welcome</w:t>
      </w:r>
      <w:r w:rsidR="0059463A">
        <w:t>d</w:t>
      </w:r>
      <w:r w:rsidR="00E267D2">
        <w:t>, ETSI thinks that</w:t>
      </w:r>
      <w:r w:rsidR="0023107C">
        <w:t xml:space="preserve"> as far as standardization is concerned</w:t>
      </w:r>
      <w:r w:rsidR="00F608EC">
        <w:t xml:space="preserve">, efforts should be </w:t>
      </w:r>
      <w:proofErr w:type="gramStart"/>
      <w:r w:rsidR="00F608EC">
        <w:t>focused</w:t>
      </w:r>
      <w:proofErr w:type="gramEnd"/>
      <w:r w:rsidR="00F608EC">
        <w:t xml:space="preserve"> and fragmentation avoided. </w:t>
      </w:r>
    </w:p>
    <w:p w14:paraId="60464F94" w14:textId="4E9D03CE" w:rsidR="00124D98" w:rsidRDefault="00F608EC" w:rsidP="00C24A59">
      <w:r>
        <w:t>So r</w:t>
      </w:r>
      <w:r w:rsidR="006939A9">
        <w:t>ather than being complacent</w:t>
      </w:r>
      <w:r>
        <w:t xml:space="preserve"> with</w:t>
      </w:r>
      <w:r w:rsidR="00CA62B5">
        <w:t xml:space="preserve"> our achievements</w:t>
      </w:r>
      <w:r w:rsidR="006939A9">
        <w:t xml:space="preserve">, ETSI believes that it is the time for </w:t>
      </w:r>
      <w:r w:rsidR="004D0F11">
        <w:t xml:space="preserve">the </w:t>
      </w:r>
      <w:r w:rsidR="006939A9">
        <w:t>O</w:t>
      </w:r>
      <w:r w:rsidR="004D0F11">
        <w:t xml:space="preserve">rganizational Partners in 3GPP to reaffirm our </w:t>
      </w:r>
      <w:r w:rsidR="00CA62B5">
        <w:t>commitment with the project.</w:t>
      </w:r>
    </w:p>
    <w:p w14:paraId="72DE9BCD" w14:textId="0044FC69" w:rsidR="000C0450" w:rsidRDefault="000C0450" w:rsidP="000C0450">
      <w:pPr>
        <w:pStyle w:val="Heading1"/>
      </w:pPr>
      <w:r>
        <w:t>2</w:t>
      </w:r>
      <w:r>
        <w:tab/>
      </w:r>
      <w:r w:rsidR="00C77B89">
        <w:t>Proposal</w:t>
      </w:r>
    </w:p>
    <w:p w14:paraId="19891ABE" w14:textId="35CEBF27" w:rsidR="00D84AC7" w:rsidRDefault="00CA62B5" w:rsidP="00CA62B5">
      <w:r w:rsidRPr="00C24A59">
        <w:t xml:space="preserve">The </w:t>
      </w:r>
      <w:r>
        <w:t xml:space="preserve">proposal would be </w:t>
      </w:r>
      <w:r w:rsidR="008A6015">
        <w:t xml:space="preserve">that all Organizational Partners (OPs) </w:t>
      </w:r>
      <w:r w:rsidR="008724FD">
        <w:t>explicitly</w:t>
      </w:r>
      <w:r w:rsidR="00A06310">
        <w:t xml:space="preserve"> reconfirm </w:t>
      </w:r>
      <w:r w:rsidR="0067726D">
        <w:t>their</w:t>
      </w:r>
      <w:r w:rsidR="00A06310">
        <w:t xml:space="preserve"> commitment </w:t>
      </w:r>
      <w:r w:rsidR="00CF28D5">
        <w:t xml:space="preserve">to </w:t>
      </w:r>
      <w:r w:rsidR="00A06310">
        <w:t xml:space="preserve">3GPP </w:t>
      </w:r>
      <w:r w:rsidR="00D84AC7">
        <w:t>for the development of the standards for 6G</w:t>
      </w:r>
      <w:r w:rsidR="005341E7">
        <w:t xml:space="preserve"> and, overall, </w:t>
      </w:r>
      <w:r w:rsidR="00CD0F58">
        <w:t xml:space="preserve">to avoid </w:t>
      </w:r>
      <w:r w:rsidR="005341E7">
        <w:t>fragmentation in the market</w:t>
      </w:r>
      <w:r w:rsidR="00D84AC7">
        <w:t xml:space="preserve">. </w:t>
      </w:r>
    </w:p>
    <w:p w14:paraId="1287FC6B" w14:textId="77777777" w:rsidR="00D3569B" w:rsidRDefault="00FF6877" w:rsidP="00CA62B5">
      <w:proofErr w:type="gramStart"/>
      <w:r>
        <w:t>In order to</w:t>
      </w:r>
      <w:proofErr w:type="gramEnd"/>
      <w:r>
        <w:t xml:space="preserve"> materialize such commitment, </w:t>
      </w:r>
      <w:r w:rsidR="00D3569B">
        <w:t>the suggested steps would be:</w:t>
      </w:r>
    </w:p>
    <w:p w14:paraId="4560A7C8" w14:textId="168962ED" w:rsidR="00CA62B5" w:rsidRPr="00286BEF" w:rsidRDefault="00635CDF" w:rsidP="00D3569B">
      <w:pPr>
        <w:numPr>
          <w:ilvl w:val="0"/>
          <w:numId w:val="16"/>
        </w:numPr>
        <w:rPr>
          <w:lang w:val="fi-FI"/>
        </w:rPr>
      </w:pPr>
      <w:r>
        <w:t xml:space="preserve">Draft together </w:t>
      </w:r>
      <w:r w:rsidR="00CA62B5" w:rsidRPr="00C24A59">
        <w:t xml:space="preserve">a message of unity of </w:t>
      </w:r>
      <w:r>
        <w:t xml:space="preserve">all the OPs </w:t>
      </w:r>
      <w:r w:rsidR="00CA62B5" w:rsidRPr="00C24A59">
        <w:t>around the project (3GPP)</w:t>
      </w:r>
      <w:r w:rsidR="00286BEF">
        <w:t xml:space="preserve">. We could propose 3GPP Marketing </w:t>
      </w:r>
      <w:r w:rsidR="0079365B">
        <w:t>Officer</w:t>
      </w:r>
      <w:r w:rsidR="00286BEF">
        <w:t xml:space="preserve"> to come with some ideas that we OPs could then finetune</w:t>
      </w:r>
      <w:r w:rsidR="00CA62B5" w:rsidRPr="00C24A59">
        <w:t>.</w:t>
      </w:r>
    </w:p>
    <w:p w14:paraId="7EFA7DC3" w14:textId="77777777" w:rsidR="00A72C56" w:rsidRDefault="00286BEF" w:rsidP="00D3569B">
      <w:pPr>
        <w:numPr>
          <w:ilvl w:val="0"/>
          <w:numId w:val="16"/>
        </w:numPr>
        <w:rPr>
          <w:lang w:val="fi-FI"/>
        </w:rPr>
      </w:pPr>
      <w:r>
        <w:rPr>
          <w:lang w:val="fi-FI"/>
        </w:rPr>
        <w:t>As OPs, use the spirit of that message in our communications related to 6G standardization</w:t>
      </w:r>
      <w:r w:rsidR="00A72C56">
        <w:rPr>
          <w:lang w:val="fi-FI"/>
        </w:rPr>
        <w:t xml:space="preserve"> and indicate the unity of all OPs around it</w:t>
      </w:r>
      <w:r>
        <w:rPr>
          <w:lang w:val="fi-FI"/>
        </w:rPr>
        <w:t>.</w:t>
      </w:r>
    </w:p>
    <w:p w14:paraId="36CE416D" w14:textId="7FDB6770" w:rsidR="00F84A1A" w:rsidRDefault="00A72C56" w:rsidP="00D3569B">
      <w:pPr>
        <w:numPr>
          <w:ilvl w:val="0"/>
          <w:numId w:val="16"/>
        </w:numPr>
        <w:rPr>
          <w:lang w:val="fi-FI"/>
        </w:rPr>
      </w:pPr>
      <w:r>
        <w:rPr>
          <w:lang w:val="fi-FI"/>
        </w:rPr>
        <w:t>Have th</w:t>
      </w:r>
      <w:r w:rsidR="00F84A1A">
        <w:rPr>
          <w:lang w:val="fi-FI"/>
        </w:rPr>
        <w:t xml:space="preserve">is common message being spread through 3GPP communications -PR, website, etc. </w:t>
      </w:r>
      <w:r w:rsidR="00E86377">
        <w:rPr>
          <w:lang w:val="fi-FI"/>
        </w:rPr>
        <w:t>W</w:t>
      </w:r>
      <w:r w:rsidR="009A68E1">
        <w:rPr>
          <w:lang w:val="fi-FI"/>
        </w:rPr>
        <w:t>e</w:t>
      </w:r>
      <w:r w:rsidR="00F84A1A">
        <w:rPr>
          <w:lang w:val="fi-FI"/>
        </w:rPr>
        <w:t xml:space="preserve"> would leave </w:t>
      </w:r>
      <w:r w:rsidR="00E86377">
        <w:rPr>
          <w:lang w:val="fi-FI"/>
        </w:rPr>
        <w:t xml:space="preserve">the </w:t>
      </w:r>
      <w:r w:rsidR="00F84A1A">
        <w:rPr>
          <w:lang w:val="fi-FI"/>
        </w:rPr>
        <w:t xml:space="preserve">3GPP Marketing </w:t>
      </w:r>
      <w:r w:rsidR="00E05E57">
        <w:rPr>
          <w:lang w:val="fi-FI"/>
        </w:rPr>
        <w:t xml:space="preserve">Officer, in coordination </w:t>
      </w:r>
      <w:r w:rsidR="00E14C6D">
        <w:rPr>
          <w:lang w:val="fi-FI"/>
        </w:rPr>
        <w:t xml:space="preserve">with OP </w:t>
      </w:r>
      <w:r w:rsidR="00071F1D">
        <w:rPr>
          <w:lang w:val="fi-FI"/>
        </w:rPr>
        <w:t>marcom colleagues,</w:t>
      </w:r>
      <w:r w:rsidR="00F84A1A">
        <w:rPr>
          <w:lang w:val="fi-FI"/>
        </w:rPr>
        <w:t xml:space="preserve"> to take care of the means.</w:t>
      </w:r>
    </w:p>
    <w:p w14:paraId="59F3795E" w14:textId="3F6D135A" w:rsidR="00286BEF" w:rsidRDefault="00DA545A" w:rsidP="00D3569B">
      <w:pPr>
        <w:numPr>
          <w:ilvl w:val="0"/>
          <w:numId w:val="16"/>
        </w:numPr>
        <w:rPr>
          <w:lang w:val="fi-FI"/>
        </w:rPr>
      </w:pPr>
      <w:r>
        <w:rPr>
          <w:lang w:val="fi-FI"/>
        </w:rPr>
        <w:t xml:space="preserve">Use this message to further consolidate OPs commitment in our 3GPP Partners agreement, by </w:t>
      </w:r>
      <w:r w:rsidR="00B84A95">
        <w:rPr>
          <w:lang w:val="fi-FI"/>
        </w:rPr>
        <w:t>adding some text</w:t>
      </w:r>
      <w:r w:rsidR="005341E7">
        <w:rPr>
          <w:lang w:val="fi-FI"/>
        </w:rPr>
        <w:t xml:space="preserve"> that will</w:t>
      </w:r>
      <w:r w:rsidR="00286BEF">
        <w:rPr>
          <w:lang w:val="fi-FI"/>
        </w:rPr>
        <w:t xml:space="preserve"> </w:t>
      </w:r>
      <w:r w:rsidR="001E779D">
        <w:rPr>
          <w:lang w:val="fi-FI"/>
        </w:rPr>
        <w:t>send a clear signal of our intentions</w:t>
      </w:r>
      <w:r w:rsidR="002D5FE9">
        <w:rPr>
          <w:lang w:val="fi-FI"/>
        </w:rPr>
        <w:t xml:space="preserve"> -the OPs don’t simply </w:t>
      </w:r>
      <w:r w:rsidR="004222DB">
        <w:rPr>
          <w:lang w:val="fi-FI"/>
        </w:rPr>
        <w:t>make nice statements, but walk the talk</w:t>
      </w:r>
      <w:r w:rsidR="001E779D">
        <w:rPr>
          <w:lang w:val="fi-FI"/>
        </w:rPr>
        <w:t>.</w:t>
      </w:r>
    </w:p>
    <w:p w14:paraId="568C2FBF" w14:textId="72530CC1" w:rsidR="004222DB" w:rsidRDefault="004222DB" w:rsidP="004222DB">
      <w:pPr>
        <w:rPr>
          <w:lang w:val="fi-FI"/>
        </w:rPr>
      </w:pPr>
      <w:r>
        <w:rPr>
          <w:lang w:val="fi-FI"/>
        </w:rPr>
        <w:lastRenderedPageBreak/>
        <w:t xml:space="preserve">Sending </w:t>
      </w:r>
      <w:r w:rsidR="009C7CBD">
        <w:rPr>
          <w:lang w:val="fi-FI"/>
        </w:rPr>
        <w:t>such</w:t>
      </w:r>
      <w:r w:rsidR="008C553A">
        <w:rPr>
          <w:lang w:val="fi-FI"/>
        </w:rPr>
        <w:t xml:space="preserve"> clear </w:t>
      </w:r>
      <w:r w:rsidR="009C7CBD">
        <w:rPr>
          <w:lang w:val="fi-FI"/>
        </w:rPr>
        <w:t xml:space="preserve">and explicit </w:t>
      </w:r>
      <w:r w:rsidR="008C553A">
        <w:rPr>
          <w:lang w:val="fi-FI"/>
        </w:rPr>
        <w:t xml:space="preserve">message of commitment </w:t>
      </w:r>
      <w:r w:rsidR="009C7CBD">
        <w:rPr>
          <w:lang w:val="fi-FI"/>
        </w:rPr>
        <w:t xml:space="preserve">from all the OPs </w:t>
      </w:r>
      <w:r w:rsidR="008C553A">
        <w:rPr>
          <w:lang w:val="fi-FI"/>
        </w:rPr>
        <w:t xml:space="preserve">to the world may ease the path to what </w:t>
      </w:r>
      <w:r w:rsidR="00F51965">
        <w:rPr>
          <w:lang w:val="fi-FI"/>
        </w:rPr>
        <w:t>we</w:t>
      </w:r>
      <w:r w:rsidR="008C553A">
        <w:rPr>
          <w:lang w:val="fi-FI"/>
        </w:rPr>
        <w:t xml:space="preserve"> believe has always been the intention of 3GPP since its inception, i.e. consolidate the standardization of </w:t>
      </w:r>
      <w:r w:rsidR="009C7CBD">
        <w:rPr>
          <w:lang w:val="fi-FI"/>
        </w:rPr>
        <w:t xml:space="preserve">the different </w:t>
      </w:r>
      <w:r w:rsidR="00A15349">
        <w:rPr>
          <w:lang w:val="fi-FI"/>
        </w:rPr>
        <w:t>generations</w:t>
      </w:r>
      <w:r w:rsidR="009C7CBD">
        <w:rPr>
          <w:lang w:val="fi-FI"/>
        </w:rPr>
        <w:t xml:space="preserve"> of mobile communications and avoid fragmentation of systems in the marketplace.</w:t>
      </w:r>
    </w:p>
    <w:p w14:paraId="33B99CE4" w14:textId="77777777" w:rsidR="009C7CBD" w:rsidRPr="00C24A59" w:rsidRDefault="009C7CBD" w:rsidP="004222DB">
      <w:pPr>
        <w:rPr>
          <w:lang w:val="fi-FI"/>
        </w:rPr>
      </w:pPr>
    </w:p>
    <w:p w14:paraId="24BB9F3B" w14:textId="4CD861C4" w:rsidR="000C0450" w:rsidRPr="00CA62B5" w:rsidRDefault="000C0450" w:rsidP="000C0450">
      <w:pPr>
        <w:rPr>
          <w:lang w:val="fi-FI"/>
        </w:rPr>
      </w:pPr>
    </w:p>
    <w:p w14:paraId="242B730C" w14:textId="31E95AD8" w:rsidR="000C0450" w:rsidRDefault="000C0450" w:rsidP="000C0450"/>
    <w:p w14:paraId="604ECEE2" w14:textId="4A6399B4" w:rsidR="000C0450" w:rsidRDefault="000C0450" w:rsidP="000C0450"/>
    <w:p w14:paraId="35229D6E" w14:textId="27FF87DB" w:rsidR="00624807" w:rsidRPr="00C77B89" w:rsidRDefault="00624807" w:rsidP="00C77B89">
      <w:pPr>
        <w:pStyle w:val="Heading1"/>
        <w:ind w:left="0" w:firstLine="0"/>
        <w:rPr>
          <w:sz w:val="16"/>
          <w:szCs w:val="16"/>
        </w:rPr>
      </w:pPr>
    </w:p>
    <w:sectPr w:rsidR="00624807" w:rsidRPr="00C77B89" w:rsidSect="00675082">
      <w:headerReference w:type="default" r:id="rId8"/>
      <w:headerReference w:type="first" r:id="rId9"/>
      <w:footerReference w:type="first" r:id="rId10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135A" w14:textId="77777777" w:rsidR="00FF215F" w:rsidRDefault="00FF215F">
      <w:r>
        <w:separator/>
      </w:r>
    </w:p>
  </w:endnote>
  <w:endnote w:type="continuationSeparator" w:id="0">
    <w:p w14:paraId="3FA235D3" w14:textId="77777777" w:rsidR="00FF215F" w:rsidRDefault="00FF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A5207E" w:rsidRDefault="005C0797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15E59" w14:textId="77777777" w:rsidR="00FF215F" w:rsidRDefault="00FF215F">
      <w:r>
        <w:separator/>
      </w:r>
    </w:p>
  </w:footnote>
  <w:footnote w:type="continuationSeparator" w:id="0">
    <w:p w14:paraId="33B55298" w14:textId="77777777" w:rsidR="00FF215F" w:rsidRDefault="00FF2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E00B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6E00B5" w:rsidRPr="00BA5D0A" w:rsidRDefault="006E00B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67215B5B" w:rsidR="006E00B5" w:rsidRDefault="006E00B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</w:t>
          </w:r>
          <w:r w:rsidR="008F497E">
            <w:rPr>
              <w:b/>
              <w:i/>
              <w:sz w:val="32"/>
            </w:rPr>
            <w:t>4</w:t>
          </w:r>
          <w:r w:rsidR="009E16A2">
            <w:rPr>
              <w:b/>
              <w:i/>
              <w:sz w:val="32"/>
            </w:rPr>
            <w:t>8(22)</w:t>
          </w:r>
          <w:r w:rsidR="005C0797">
            <w:rPr>
              <w:b/>
              <w:i/>
              <w:sz w:val="32"/>
            </w:rPr>
            <w:t>08</w:t>
          </w:r>
        </w:p>
        <w:p w14:paraId="0D38B928" w14:textId="77777777" w:rsidR="006E00B5" w:rsidRDefault="006E00B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E1BD2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5C0797">
            <w:fldChar w:fldCharType="begin"/>
          </w:r>
          <w:r w:rsidR="005C0797">
            <w:instrText xml:space="preserve"> NUMPAGES  \* MERGEFORMAT </w:instrText>
          </w:r>
          <w:r w:rsidR="005C0797">
            <w:fldChar w:fldCharType="separate"/>
          </w:r>
          <w:r w:rsidR="00FE1BD2">
            <w:rPr>
              <w:noProof/>
            </w:rPr>
            <w:t>7</w:t>
          </w:r>
          <w:r w:rsidR="005C0797">
            <w:rPr>
              <w:noProof/>
            </w:rPr>
            <w:fldChar w:fldCharType="end"/>
          </w:r>
        </w:p>
      </w:tc>
    </w:tr>
  </w:tbl>
  <w:p w14:paraId="7F11B887" w14:textId="77777777" w:rsidR="006E00B5" w:rsidRDefault="006E00B5" w:rsidP="009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75082" w14:paraId="0EB1F127" w14:textId="77777777" w:rsidTr="00441C4D">
      <w:trPr>
        <w:cantSplit/>
        <w:jc w:val="center"/>
      </w:trPr>
      <w:tc>
        <w:tcPr>
          <w:tcW w:w="3959" w:type="dxa"/>
        </w:tcPr>
        <w:p w14:paraId="2D79CB1A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3GPP/OP#48-e</w:t>
          </w:r>
        </w:p>
        <w:p w14:paraId="34718062" w14:textId="77777777" w:rsidR="00675082" w:rsidRPr="00CC0C41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1570493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 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2022 </w:t>
          </w:r>
        </w:p>
        <w:p w14:paraId="02572E22" w14:textId="77777777" w:rsidR="00675082" w:rsidRPr="00BA5D0A" w:rsidRDefault="00675082" w:rsidP="00675082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11.30-15.30 UTC</w:t>
          </w:r>
        </w:p>
      </w:tc>
      <w:tc>
        <w:tcPr>
          <w:tcW w:w="5674" w:type="dxa"/>
        </w:tcPr>
        <w:p w14:paraId="659180B4" w14:textId="75925CA0" w:rsidR="00675082" w:rsidRDefault="00675082" w:rsidP="00675082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3GPP/OP#48(22)</w:t>
          </w:r>
          <w:r w:rsidR="00A5207E">
            <w:rPr>
              <w:b/>
              <w:i/>
              <w:sz w:val="32"/>
            </w:rPr>
            <w:t>08</w:t>
          </w:r>
        </w:p>
        <w:p w14:paraId="1A036121" w14:textId="77777777" w:rsidR="00675082" w:rsidRDefault="00675082" w:rsidP="00675082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5C0797">
            <w:fldChar w:fldCharType="begin"/>
          </w:r>
          <w:r w:rsidR="005C0797">
            <w:instrText xml:space="preserve"> NUMPAGES  \* MERGEFORMAT </w:instrText>
          </w:r>
          <w:r w:rsidR="005C0797">
            <w:fldChar w:fldCharType="separate"/>
          </w:r>
          <w:r>
            <w:rPr>
              <w:noProof/>
            </w:rPr>
            <w:t>7</w:t>
          </w:r>
          <w:r w:rsidR="005C0797">
            <w:rPr>
              <w:noProof/>
            </w:rPr>
            <w:fldChar w:fldCharType="end"/>
          </w:r>
        </w:p>
      </w:tc>
    </w:tr>
  </w:tbl>
  <w:p w14:paraId="60E886B9" w14:textId="77777777" w:rsidR="00675082" w:rsidRDefault="00675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121073">
    <w:abstractNumId w:val="9"/>
  </w:num>
  <w:num w:numId="2" w16cid:durableId="1872449278">
    <w:abstractNumId w:val="0"/>
  </w:num>
  <w:num w:numId="3" w16cid:durableId="448357140">
    <w:abstractNumId w:val="12"/>
  </w:num>
  <w:num w:numId="4" w16cid:durableId="1187983928">
    <w:abstractNumId w:val="2"/>
  </w:num>
  <w:num w:numId="5" w16cid:durableId="993528333">
    <w:abstractNumId w:val="11"/>
  </w:num>
  <w:num w:numId="6" w16cid:durableId="1221017147">
    <w:abstractNumId w:val="1"/>
  </w:num>
  <w:num w:numId="7" w16cid:durableId="792402402">
    <w:abstractNumId w:val="8"/>
  </w:num>
  <w:num w:numId="8" w16cid:durableId="475998214">
    <w:abstractNumId w:val="13"/>
  </w:num>
  <w:num w:numId="9" w16cid:durableId="540634269">
    <w:abstractNumId w:val="3"/>
  </w:num>
  <w:num w:numId="10" w16cid:durableId="496848325">
    <w:abstractNumId w:val="5"/>
  </w:num>
  <w:num w:numId="11" w16cid:durableId="1035233449">
    <w:abstractNumId w:val="10"/>
  </w:num>
  <w:num w:numId="12" w16cid:durableId="2070877810">
    <w:abstractNumId w:val="14"/>
  </w:num>
  <w:num w:numId="13" w16cid:durableId="1128166534">
    <w:abstractNumId w:val="6"/>
  </w:num>
  <w:num w:numId="14" w16cid:durableId="1378702589">
    <w:abstractNumId w:val="15"/>
  </w:num>
  <w:num w:numId="15" w16cid:durableId="741878903">
    <w:abstractNumId w:val="7"/>
  </w:num>
  <w:num w:numId="16" w16cid:durableId="13170293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4470"/>
    <w:rsid w:val="00007105"/>
    <w:rsid w:val="00023210"/>
    <w:rsid w:val="00041D7A"/>
    <w:rsid w:val="0005078D"/>
    <w:rsid w:val="00052C68"/>
    <w:rsid w:val="00060053"/>
    <w:rsid w:val="00061D68"/>
    <w:rsid w:val="000650B9"/>
    <w:rsid w:val="00067CFB"/>
    <w:rsid w:val="00067D07"/>
    <w:rsid w:val="00071F1D"/>
    <w:rsid w:val="00075B32"/>
    <w:rsid w:val="00087453"/>
    <w:rsid w:val="00090677"/>
    <w:rsid w:val="000945C6"/>
    <w:rsid w:val="000A3D51"/>
    <w:rsid w:val="000B2BFF"/>
    <w:rsid w:val="000C0450"/>
    <w:rsid w:val="000C603A"/>
    <w:rsid w:val="000D18BE"/>
    <w:rsid w:val="000D74CB"/>
    <w:rsid w:val="000F6ABE"/>
    <w:rsid w:val="00101852"/>
    <w:rsid w:val="00102D78"/>
    <w:rsid w:val="00104C9F"/>
    <w:rsid w:val="00124D98"/>
    <w:rsid w:val="001256BD"/>
    <w:rsid w:val="00134D0E"/>
    <w:rsid w:val="0013755A"/>
    <w:rsid w:val="0015598F"/>
    <w:rsid w:val="00162351"/>
    <w:rsid w:val="00164237"/>
    <w:rsid w:val="00171CD8"/>
    <w:rsid w:val="001748A9"/>
    <w:rsid w:val="0017664C"/>
    <w:rsid w:val="00182503"/>
    <w:rsid w:val="001842A6"/>
    <w:rsid w:val="00194DE0"/>
    <w:rsid w:val="001A3A9C"/>
    <w:rsid w:val="001A517C"/>
    <w:rsid w:val="001B4524"/>
    <w:rsid w:val="001B704D"/>
    <w:rsid w:val="001C2D0F"/>
    <w:rsid w:val="001D1CB6"/>
    <w:rsid w:val="001D23A1"/>
    <w:rsid w:val="001D6245"/>
    <w:rsid w:val="001E08DF"/>
    <w:rsid w:val="001E0E5D"/>
    <w:rsid w:val="001E5D42"/>
    <w:rsid w:val="001E6E94"/>
    <w:rsid w:val="001E779D"/>
    <w:rsid w:val="001F044A"/>
    <w:rsid w:val="002032B6"/>
    <w:rsid w:val="00205107"/>
    <w:rsid w:val="002170D6"/>
    <w:rsid w:val="002300DC"/>
    <w:rsid w:val="0023107C"/>
    <w:rsid w:val="00236293"/>
    <w:rsid w:val="002507E5"/>
    <w:rsid w:val="002531FB"/>
    <w:rsid w:val="002647B8"/>
    <w:rsid w:val="00276559"/>
    <w:rsid w:val="00276B17"/>
    <w:rsid w:val="00283F53"/>
    <w:rsid w:val="00284904"/>
    <w:rsid w:val="00285587"/>
    <w:rsid w:val="002862DD"/>
    <w:rsid w:val="00286BEF"/>
    <w:rsid w:val="00290F09"/>
    <w:rsid w:val="00293110"/>
    <w:rsid w:val="00294417"/>
    <w:rsid w:val="00294B29"/>
    <w:rsid w:val="002A3588"/>
    <w:rsid w:val="002A472E"/>
    <w:rsid w:val="002B0920"/>
    <w:rsid w:val="002B4573"/>
    <w:rsid w:val="002B5A9B"/>
    <w:rsid w:val="002B5C25"/>
    <w:rsid w:val="002C10DD"/>
    <w:rsid w:val="002C13B8"/>
    <w:rsid w:val="002C329B"/>
    <w:rsid w:val="002D1658"/>
    <w:rsid w:val="002D16A3"/>
    <w:rsid w:val="002D21CB"/>
    <w:rsid w:val="002D38EA"/>
    <w:rsid w:val="002D4ED7"/>
    <w:rsid w:val="002D5FE9"/>
    <w:rsid w:val="002E1128"/>
    <w:rsid w:val="002E21CB"/>
    <w:rsid w:val="002E4BCA"/>
    <w:rsid w:val="0030228A"/>
    <w:rsid w:val="00324470"/>
    <w:rsid w:val="00327130"/>
    <w:rsid w:val="00327AF7"/>
    <w:rsid w:val="00341700"/>
    <w:rsid w:val="00352005"/>
    <w:rsid w:val="00353EA2"/>
    <w:rsid w:val="0035781C"/>
    <w:rsid w:val="00373EA6"/>
    <w:rsid w:val="003770CB"/>
    <w:rsid w:val="0038585B"/>
    <w:rsid w:val="00387598"/>
    <w:rsid w:val="0039379F"/>
    <w:rsid w:val="00395691"/>
    <w:rsid w:val="003A33C3"/>
    <w:rsid w:val="003A7EDD"/>
    <w:rsid w:val="003B1A6D"/>
    <w:rsid w:val="003B27BD"/>
    <w:rsid w:val="003B3E7B"/>
    <w:rsid w:val="003C31AB"/>
    <w:rsid w:val="003C5783"/>
    <w:rsid w:val="003C588F"/>
    <w:rsid w:val="003D49EC"/>
    <w:rsid w:val="003E1A3D"/>
    <w:rsid w:val="003E1A82"/>
    <w:rsid w:val="003F1310"/>
    <w:rsid w:val="003F2374"/>
    <w:rsid w:val="003F3230"/>
    <w:rsid w:val="00404D9F"/>
    <w:rsid w:val="0040692A"/>
    <w:rsid w:val="00407B53"/>
    <w:rsid w:val="00407E07"/>
    <w:rsid w:val="00410594"/>
    <w:rsid w:val="00414A35"/>
    <w:rsid w:val="00420C26"/>
    <w:rsid w:val="004222DB"/>
    <w:rsid w:val="00422FA5"/>
    <w:rsid w:val="00433A2D"/>
    <w:rsid w:val="0043692A"/>
    <w:rsid w:val="004378C9"/>
    <w:rsid w:val="00444C8C"/>
    <w:rsid w:val="004462C6"/>
    <w:rsid w:val="0044793A"/>
    <w:rsid w:val="004502E8"/>
    <w:rsid w:val="004633FF"/>
    <w:rsid w:val="00476B50"/>
    <w:rsid w:val="00482A1B"/>
    <w:rsid w:val="00483ADA"/>
    <w:rsid w:val="00487C9E"/>
    <w:rsid w:val="00491298"/>
    <w:rsid w:val="004922F3"/>
    <w:rsid w:val="0049272B"/>
    <w:rsid w:val="00493B9F"/>
    <w:rsid w:val="0049416B"/>
    <w:rsid w:val="00496A9C"/>
    <w:rsid w:val="004A0C72"/>
    <w:rsid w:val="004A34A5"/>
    <w:rsid w:val="004B0D43"/>
    <w:rsid w:val="004B2710"/>
    <w:rsid w:val="004C0A9E"/>
    <w:rsid w:val="004C1008"/>
    <w:rsid w:val="004C4800"/>
    <w:rsid w:val="004D04BA"/>
    <w:rsid w:val="004D0F11"/>
    <w:rsid w:val="004D4E62"/>
    <w:rsid w:val="004D6D3D"/>
    <w:rsid w:val="004E6543"/>
    <w:rsid w:val="004F4991"/>
    <w:rsid w:val="004F5547"/>
    <w:rsid w:val="004F6BE9"/>
    <w:rsid w:val="0050096D"/>
    <w:rsid w:val="005119B4"/>
    <w:rsid w:val="0052227C"/>
    <w:rsid w:val="00524381"/>
    <w:rsid w:val="0052505C"/>
    <w:rsid w:val="00527661"/>
    <w:rsid w:val="005341E7"/>
    <w:rsid w:val="00534AE0"/>
    <w:rsid w:val="005475EF"/>
    <w:rsid w:val="0055283D"/>
    <w:rsid w:val="0055543D"/>
    <w:rsid w:val="00561271"/>
    <w:rsid w:val="0056293A"/>
    <w:rsid w:val="00566855"/>
    <w:rsid w:val="00566DC1"/>
    <w:rsid w:val="00580887"/>
    <w:rsid w:val="005822A8"/>
    <w:rsid w:val="00592C70"/>
    <w:rsid w:val="0059463A"/>
    <w:rsid w:val="005B5D33"/>
    <w:rsid w:val="005B68FC"/>
    <w:rsid w:val="005B775E"/>
    <w:rsid w:val="005B7820"/>
    <w:rsid w:val="005C0797"/>
    <w:rsid w:val="005C7083"/>
    <w:rsid w:val="005C7B76"/>
    <w:rsid w:val="005C7E3E"/>
    <w:rsid w:val="005D7467"/>
    <w:rsid w:val="005E498E"/>
    <w:rsid w:val="005E49B9"/>
    <w:rsid w:val="005E6BE6"/>
    <w:rsid w:val="005F3B3B"/>
    <w:rsid w:val="005F6D4D"/>
    <w:rsid w:val="00605C5D"/>
    <w:rsid w:val="00611F99"/>
    <w:rsid w:val="006147AA"/>
    <w:rsid w:val="00615594"/>
    <w:rsid w:val="00616019"/>
    <w:rsid w:val="00621F36"/>
    <w:rsid w:val="00624807"/>
    <w:rsid w:val="00626CC8"/>
    <w:rsid w:val="00627026"/>
    <w:rsid w:val="006347A0"/>
    <w:rsid w:val="00635268"/>
    <w:rsid w:val="00635CDF"/>
    <w:rsid w:val="00636CDF"/>
    <w:rsid w:val="00641B40"/>
    <w:rsid w:val="00644B0D"/>
    <w:rsid w:val="00656668"/>
    <w:rsid w:val="0066006C"/>
    <w:rsid w:val="006603BF"/>
    <w:rsid w:val="00663328"/>
    <w:rsid w:val="006677E2"/>
    <w:rsid w:val="00671C84"/>
    <w:rsid w:val="00675082"/>
    <w:rsid w:val="0067726D"/>
    <w:rsid w:val="006821D7"/>
    <w:rsid w:val="00684D26"/>
    <w:rsid w:val="00684F65"/>
    <w:rsid w:val="00690143"/>
    <w:rsid w:val="0069053F"/>
    <w:rsid w:val="00692869"/>
    <w:rsid w:val="006939A9"/>
    <w:rsid w:val="00693D12"/>
    <w:rsid w:val="00694962"/>
    <w:rsid w:val="00696AF8"/>
    <w:rsid w:val="006971C6"/>
    <w:rsid w:val="00697380"/>
    <w:rsid w:val="006A6279"/>
    <w:rsid w:val="006A63EC"/>
    <w:rsid w:val="006A77B8"/>
    <w:rsid w:val="006B426B"/>
    <w:rsid w:val="006B689A"/>
    <w:rsid w:val="006B74F8"/>
    <w:rsid w:val="006D1460"/>
    <w:rsid w:val="006D3F99"/>
    <w:rsid w:val="006E00B5"/>
    <w:rsid w:val="006E171A"/>
    <w:rsid w:val="006E243D"/>
    <w:rsid w:val="006E2DDC"/>
    <w:rsid w:val="006F3615"/>
    <w:rsid w:val="006F6B82"/>
    <w:rsid w:val="00711172"/>
    <w:rsid w:val="00721056"/>
    <w:rsid w:val="0072130D"/>
    <w:rsid w:val="007257AD"/>
    <w:rsid w:val="00726143"/>
    <w:rsid w:val="00741009"/>
    <w:rsid w:val="00746CCD"/>
    <w:rsid w:val="00751C4D"/>
    <w:rsid w:val="007566B0"/>
    <w:rsid w:val="00761022"/>
    <w:rsid w:val="00761745"/>
    <w:rsid w:val="00773484"/>
    <w:rsid w:val="00782EAB"/>
    <w:rsid w:val="007929CB"/>
    <w:rsid w:val="00793155"/>
    <w:rsid w:val="0079365B"/>
    <w:rsid w:val="007A0BE1"/>
    <w:rsid w:val="007A1674"/>
    <w:rsid w:val="007A231F"/>
    <w:rsid w:val="007A56E7"/>
    <w:rsid w:val="007B1E76"/>
    <w:rsid w:val="007B312A"/>
    <w:rsid w:val="007B3661"/>
    <w:rsid w:val="007B7D1C"/>
    <w:rsid w:val="007C1555"/>
    <w:rsid w:val="007C4C13"/>
    <w:rsid w:val="007C6235"/>
    <w:rsid w:val="007D0078"/>
    <w:rsid w:val="007D3CB1"/>
    <w:rsid w:val="007D6591"/>
    <w:rsid w:val="007D68A6"/>
    <w:rsid w:val="007E2D33"/>
    <w:rsid w:val="007E35D8"/>
    <w:rsid w:val="007E70A8"/>
    <w:rsid w:val="007F12EE"/>
    <w:rsid w:val="007F1E66"/>
    <w:rsid w:val="00803B14"/>
    <w:rsid w:val="0080643B"/>
    <w:rsid w:val="00815D30"/>
    <w:rsid w:val="008211C6"/>
    <w:rsid w:val="008374CB"/>
    <w:rsid w:val="00841680"/>
    <w:rsid w:val="00842FDB"/>
    <w:rsid w:val="00846912"/>
    <w:rsid w:val="00846F55"/>
    <w:rsid w:val="0085050D"/>
    <w:rsid w:val="0085303C"/>
    <w:rsid w:val="0085504A"/>
    <w:rsid w:val="008611AE"/>
    <w:rsid w:val="00863CCB"/>
    <w:rsid w:val="0086647C"/>
    <w:rsid w:val="008724FD"/>
    <w:rsid w:val="00872847"/>
    <w:rsid w:val="0088374D"/>
    <w:rsid w:val="00884BFC"/>
    <w:rsid w:val="008902E3"/>
    <w:rsid w:val="00891666"/>
    <w:rsid w:val="008940D0"/>
    <w:rsid w:val="00894812"/>
    <w:rsid w:val="008A2C71"/>
    <w:rsid w:val="008A6015"/>
    <w:rsid w:val="008B64FF"/>
    <w:rsid w:val="008C33CC"/>
    <w:rsid w:val="008C47EA"/>
    <w:rsid w:val="008C553A"/>
    <w:rsid w:val="008C5B68"/>
    <w:rsid w:val="008E3149"/>
    <w:rsid w:val="008F497E"/>
    <w:rsid w:val="008F4F59"/>
    <w:rsid w:val="009124F6"/>
    <w:rsid w:val="009126EE"/>
    <w:rsid w:val="009129EE"/>
    <w:rsid w:val="00916CE8"/>
    <w:rsid w:val="00921CFD"/>
    <w:rsid w:val="00925099"/>
    <w:rsid w:val="00944083"/>
    <w:rsid w:val="0094576C"/>
    <w:rsid w:val="00951356"/>
    <w:rsid w:val="00954C10"/>
    <w:rsid w:val="00962355"/>
    <w:rsid w:val="009664D7"/>
    <w:rsid w:val="00971235"/>
    <w:rsid w:val="00985596"/>
    <w:rsid w:val="0098660D"/>
    <w:rsid w:val="009928CA"/>
    <w:rsid w:val="00995B46"/>
    <w:rsid w:val="009A68E1"/>
    <w:rsid w:val="009B2EC1"/>
    <w:rsid w:val="009B3133"/>
    <w:rsid w:val="009C26B7"/>
    <w:rsid w:val="009C3D76"/>
    <w:rsid w:val="009C3D79"/>
    <w:rsid w:val="009C6366"/>
    <w:rsid w:val="009C7CBD"/>
    <w:rsid w:val="009D58C5"/>
    <w:rsid w:val="009D63E2"/>
    <w:rsid w:val="009D65E4"/>
    <w:rsid w:val="009D75B3"/>
    <w:rsid w:val="009D7C84"/>
    <w:rsid w:val="009E0480"/>
    <w:rsid w:val="009E16A2"/>
    <w:rsid w:val="009E30B4"/>
    <w:rsid w:val="009E5CFF"/>
    <w:rsid w:val="009E6452"/>
    <w:rsid w:val="009F1C63"/>
    <w:rsid w:val="009F4298"/>
    <w:rsid w:val="00A01F3F"/>
    <w:rsid w:val="00A0407F"/>
    <w:rsid w:val="00A06310"/>
    <w:rsid w:val="00A0741C"/>
    <w:rsid w:val="00A07B7B"/>
    <w:rsid w:val="00A15349"/>
    <w:rsid w:val="00A21B3E"/>
    <w:rsid w:val="00A34F5C"/>
    <w:rsid w:val="00A36ED1"/>
    <w:rsid w:val="00A439E4"/>
    <w:rsid w:val="00A51997"/>
    <w:rsid w:val="00A5207E"/>
    <w:rsid w:val="00A61897"/>
    <w:rsid w:val="00A661BD"/>
    <w:rsid w:val="00A672D2"/>
    <w:rsid w:val="00A72C56"/>
    <w:rsid w:val="00A802F2"/>
    <w:rsid w:val="00A8523C"/>
    <w:rsid w:val="00A92816"/>
    <w:rsid w:val="00A93227"/>
    <w:rsid w:val="00A93E86"/>
    <w:rsid w:val="00AB3076"/>
    <w:rsid w:val="00AB66E9"/>
    <w:rsid w:val="00AB67A5"/>
    <w:rsid w:val="00AB6B6C"/>
    <w:rsid w:val="00AC1980"/>
    <w:rsid w:val="00AC227A"/>
    <w:rsid w:val="00AC5CE9"/>
    <w:rsid w:val="00AC6EC4"/>
    <w:rsid w:val="00AD5B79"/>
    <w:rsid w:val="00AE0FED"/>
    <w:rsid w:val="00AE5B6F"/>
    <w:rsid w:val="00B001C0"/>
    <w:rsid w:val="00B03484"/>
    <w:rsid w:val="00B127F2"/>
    <w:rsid w:val="00B202C1"/>
    <w:rsid w:val="00B45911"/>
    <w:rsid w:val="00B45FC0"/>
    <w:rsid w:val="00B5072E"/>
    <w:rsid w:val="00B52E91"/>
    <w:rsid w:val="00B60C2C"/>
    <w:rsid w:val="00B62F23"/>
    <w:rsid w:val="00B641FE"/>
    <w:rsid w:val="00B67EE8"/>
    <w:rsid w:val="00B71682"/>
    <w:rsid w:val="00B8376D"/>
    <w:rsid w:val="00B83958"/>
    <w:rsid w:val="00B84A95"/>
    <w:rsid w:val="00B96AA0"/>
    <w:rsid w:val="00BA1CE0"/>
    <w:rsid w:val="00BA208B"/>
    <w:rsid w:val="00BA5D0A"/>
    <w:rsid w:val="00BA60AF"/>
    <w:rsid w:val="00BC57D9"/>
    <w:rsid w:val="00BD17F0"/>
    <w:rsid w:val="00BD2F93"/>
    <w:rsid w:val="00BD46C9"/>
    <w:rsid w:val="00BD4FB6"/>
    <w:rsid w:val="00BD61A1"/>
    <w:rsid w:val="00BF2508"/>
    <w:rsid w:val="00BF288F"/>
    <w:rsid w:val="00BF7169"/>
    <w:rsid w:val="00C15F2E"/>
    <w:rsid w:val="00C2000A"/>
    <w:rsid w:val="00C21ADB"/>
    <w:rsid w:val="00C229DB"/>
    <w:rsid w:val="00C24A59"/>
    <w:rsid w:val="00C27F19"/>
    <w:rsid w:val="00C3463B"/>
    <w:rsid w:val="00C3685A"/>
    <w:rsid w:val="00C40BA6"/>
    <w:rsid w:val="00C43544"/>
    <w:rsid w:val="00C47ED4"/>
    <w:rsid w:val="00C52336"/>
    <w:rsid w:val="00C524FC"/>
    <w:rsid w:val="00C52CA6"/>
    <w:rsid w:val="00C5565B"/>
    <w:rsid w:val="00C578F8"/>
    <w:rsid w:val="00C650A4"/>
    <w:rsid w:val="00C71606"/>
    <w:rsid w:val="00C763B1"/>
    <w:rsid w:val="00C77B89"/>
    <w:rsid w:val="00C86B70"/>
    <w:rsid w:val="00CA62B5"/>
    <w:rsid w:val="00CA72A8"/>
    <w:rsid w:val="00CB25CE"/>
    <w:rsid w:val="00CB4F5E"/>
    <w:rsid w:val="00CC2870"/>
    <w:rsid w:val="00CC3C61"/>
    <w:rsid w:val="00CC6802"/>
    <w:rsid w:val="00CD0F58"/>
    <w:rsid w:val="00CE2E21"/>
    <w:rsid w:val="00CE6C5F"/>
    <w:rsid w:val="00CF28D5"/>
    <w:rsid w:val="00CF385E"/>
    <w:rsid w:val="00CF6109"/>
    <w:rsid w:val="00D01B6F"/>
    <w:rsid w:val="00D02EB6"/>
    <w:rsid w:val="00D12078"/>
    <w:rsid w:val="00D1795D"/>
    <w:rsid w:val="00D23466"/>
    <w:rsid w:val="00D235DD"/>
    <w:rsid w:val="00D26C0C"/>
    <w:rsid w:val="00D276C8"/>
    <w:rsid w:val="00D31A55"/>
    <w:rsid w:val="00D31E48"/>
    <w:rsid w:val="00D34720"/>
    <w:rsid w:val="00D3569B"/>
    <w:rsid w:val="00D42D08"/>
    <w:rsid w:val="00D454FF"/>
    <w:rsid w:val="00D50E8D"/>
    <w:rsid w:val="00D51AC6"/>
    <w:rsid w:val="00D52B5A"/>
    <w:rsid w:val="00D54C3F"/>
    <w:rsid w:val="00D559DF"/>
    <w:rsid w:val="00D57177"/>
    <w:rsid w:val="00D57E57"/>
    <w:rsid w:val="00D606BF"/>
    <w:rsid w:val="00D62852"/>
    <w:rsid w:val="00D6313B"/>
    <w:rsid w:val="00D725B2"/>
    <w:rsid w:val="00D74714"/>
    <w:rsid w:val="00D8069F"/>
    <w:rsid w:val="00D807E2"/>
    <w:rsid w:val="00D84AC7"/>
    <w:rsid w:val="00D90C40"/>
    <w:rsid w:val="00D95A34"/>
    <w:rsid w:val="00D97855"/>
    <w:rsid w:val="00DA269C"/>
    <w:rsid w:val="00DA545A"/>
    <w:rsid w:val="00DA7871"/>
    <w:rsid w:val="00DB18B2"/>
    <w:rsid w:val="00DB3468"/>
    <w:rsid w:val="00DC5BFC"/>
    <w:rsid w:val="00DD2D1A"/>
    <w:rsid w:val="00DD3EEB"/>
    <w:rsid w:val="00DF0715"/>
    <w:rsid w:val="00E023C1"/>
    <w:rsid w:val="00E04004"/>
    <w:rsid w:val="00E05B26"/>
    <w:rsid w:val="00E05E57"/>
    <w:rsid w:val="00E14C6D"/>
    <w:rsid w:val="00E220CE"/>
    <w:rsid w:val="00E267D2"/>
    <w:rsid w:val="00E3349B"/>
    <w:rsid w:val="00E363C6"/>
    <w:rsid w:val="00E41CD7"/>
    <w:rsid w:val="00E604B7"/>
    <w:rsid w:val="00E76510"/>
    <w:rsid w:val="00E86377"/>
    <w:rsid w:val="00E9059E"/>
    <w:rsid w:val="00E9237E"/>
    <w:rsid w:val="00EA1806"/>
    <w:rsid w:val="00EA72B4"/>
    <w:rsid w:val="00EB06C0"/>
    <w:rsid w:val="00EB2454"/>
    <w:rsid w:val="00EC0FF2"/>
    <w:rsid w:val="00EC2482"/>
    <w:rsid w:val="00EC26C4"/>
    <w:rsid w:val="00EC350E"/>
    <w:rsid w:val="00EC7EC2"/>
    <w:rsid w:val="00ED140F"/>
    <w:rsid w:val="00ED3FE6"/>
    <w:rsid w:val="00EE4549"/>
    <w:rsid w:val="00EF2FFC"/>
    <w:rsid w:val="00EF3C45"/>
    <w:rsid w:val="00EF7920"/>
    <w:rsid w:val="00F06E64"/>
    <w:rsid w:val="00F15950"/>
    <w:rsid w:val="00F17616"/>
    <w:rsid w:val="00F4102F"/>
    <w:rsid w:val="00F41A21"/>
    <w:rsid w:val="00F51965"/>
    <w:rsid w:val="00F527DC"/>
    <w:rsid w:val="00F53F37"/>
    <w:rsid w:val="00F54232"/>
    <w:rsid w:val="00F56A73"/>
    <w:rsid w:val="00F608EC"/>
    <w:rsid w:val="00F661CF"/>
    <w:rsid w:val="00F67A97"/>
    <w:rsid w:val="00F70FA9"/>
    <w:rsid w:val="00F7212C"/>
    <w:rsid w:val="00F8300D"/>
    <w:rsid w:val="00F8320F"/>
    <w:rsid w:val="00F84A1A"/>
    <w:rsid w:val="00F919B8"/>
    <w:rsid w:val="00F97737"/>
    <w:rsid w:val="00FA0902"/>
    <w:rsid w:val="00FB3CC6"/>
    <w:rsid w:val="00FB6403"/>
    <w:rsid w:val="00FD7CB7"/>
    <w:rsid w:val="00FE1180"/>
    <w:rsid w:val="00FE1BD2"/>
    <w:rsid w:val="00FE27B6"/>
    <w:rsid w:val="00FE3C65"/>
    <w:rsid w:val="00FE56A6"/>
    <w:rsid w:val="00FE7789"/>
    <w:rsid w:val="00FF215F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</Template>
  <TotalTime>20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2645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Adrian Scrase</cp:lastModifiedBy>
  <cp:revision>23</cp:revision>
  <cp:lastPrinted>2019-04-09T05:42:00Z</cp:lastPrinted>
  <dcterms:created xsi:type="dcterms:W3CDTF">2022-09-14T07:54:00Z</dcterms:created>
  <dcterms:modified xsi:type="dcterms:W3CDTF">2022-09-21T07:01:00Z</dcterms:modified>
</cp:coreProperties>
</file>