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r w:rsidR="00C96E0F">
        <w:fldChar w:fldCharType="begin"/>
      </w:r>
      <w:r w:rsidR="00C96E0F">
        <w:instrText xml:space="preserve"> DOCPROPERTY  MtgTitle  \* MERGEFORMAT </w:instrText>
      </w:r>
      <w:r w:rsidR="00C96E0F">
        <w:fldChar w:fldCharType="end"/>
      </w:r>
      <w:r>
        <w:rPr>
          <w:b/>
          <w:i/>
          <w:noProof/>
          <w:sz w:val="28"/>
        </w:rPr>
        <w:tab/>
      </w:r>
      <w:fldSimple w:instr=" DOCPROPERTY  Tdoc#  \* MERGEFORMAT ">
        <w:r w:rsidR="00E13F3D" w:rsidRPr="00E13F3D">
          <w:rPr>
            <w:b/>
            <w:i/>
            <w:noProof/>
            <w:sz w:val="28"/>
          </w:rPr>
          <w:t>S2-2411350</w:t>
        </w:r>
      </w:fldSimple>
    </w:p>
    <w:p w14:paraId="7CB45193" w14:textId="77777777" w:rsidR="001E41F3" w:rsidRDefault="00097F99"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7F99"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7F99" w:rsidP="00547111">
            <w:pPr>
              <w:pStyle w:val="CRCoverPage"/>
              <w:spacing w:after="0"/>
              <w:rPr>
                <w:noProof/>
              </w:rPr>
            </w:pPr>
            <w:fldSimple w:instr=" DOCPROPERTY  Cr#  \* MERGEFORMAT ">
              <w:r w:rsidR="00E13F3D" w:rsidRPr="00410371">
                <w:rPr>
                  <w:b/>
                  <w:noProof/>
                  <w:sz w:val="28"/>
                </w:rPr>
                <w:t>1388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7F99"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7F99">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7F99">
            <w:pPr>
              <w:pStyle w:val="CRCoverPage"/>
              <w:spacing w:after="0"/>
              <w:ind w:left="100"/>
              <w:rPr>
                <w:noProof/>
              </w:rPr>
            </w:pPr>
            <w:fldSimple w:instr=" DOCPROPERTY  CrTitle  \* MERGEFORMAT ">
              <w:r w:rsidR="002640DD">
                <w:t>Traffic detection and QoS handling of multiplexed data flows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7F99">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7F99">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2D2BE" w:rsidR="001E41F3" w:rsidRDefault="00097F99">
            <w:pPr>
              <w:pStyle w:val="CRCoverPage"/>
              <w:spacing w:after="0"/>
              <w:ind w:left="100"/>
              <w:rPr>
                <w:noProof/>
              </w:rPr>
            </w:pPr>
            <w:fldSimple w:instr=" DOCPROPERTY  ResDate  \* MERGEFORMAT ">
              <w:r w:rsidR="00D24991">
                <w:rPr>
                  <w:noProof/>
                </w:rPr>
                <w:t>2024-11-0</w:t>
              </w:r>
              <w:r w:rsidR="00422FED">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7F9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7F9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FBF22" w14:textId="32718685" w:rsidR="001E41F3" w:rsidRDefault="00422FED" w:rsidP="00422FED">
            <w:pPr>
              <w:pStyle w:val="CRCoverPage"/>
              <w:numPr>
                <w:ilvl w:val="0"/>
                <w:numId w:val="1"/>
              </w:numPr>
              <w:spacing w:after="0"/>
              <w:rPr>
                <w:noProof/>
              </w:rPr>
            </w:pPr>
            <w:r>
              <w:rPr>
                <w:noProof/>
                <w:lang w:eastAsia="zh-CN"/>
              </w:rPr>
              <w:t>Add h</w:t>
            </w:r>
            <w:proofErr w:type="spellStart"/>
            <w:r w:rsidRPr="003D4ABF">
              <w:t>andling</w:t>
            </w:r>
            <w:proofErr w:type="spellEnd"/>
            <w:r w:rsidRPr="003D4ABF">
              <w:t xml:space="preserve"> of </w:t>
            </w:r>
            <w:r w:rsidR="005E5563" w:rsidRPr="003546B7">
              <w:t>(S)RTP Multiplexed Media Information</w:t>
            </w:r>
            <w:r w:rsidRPr="003D4ABF">
              <w:t xml:space="preserve"> provided to the UE by S</w:t>
            </w:r>
            <w:r>
              <w:rPr>
                <w:rFonts w:hint="eastAsia"/>
                <w:lang w:eastAsia="zh-CN"/>
              </w:rPr>
              <w:t>MF</w:t>
            </w:r>
          </w:p>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623C7EB8" w14:textId="77777777" w:rsidR="00852A30" w:rsidRDefault="00852A30" w:rsidP="00852A30">
            <w:pPr>
              <w:pStyle w:val="CRCoverPage"/>
              <w:numPr>
                <w:ilvl w:val="0"/>
                <w:numId w:val="1"/>
              </w:numPr>
              <w:spacing w:after="0"/>
              <w:rPr>
                <w:noProof/>
              </w:rPr>
            </w:pPr>
            <w:r>
              <w:rPr>
                <w:noProof/>
              </w:rPr>
              <w:t xml:space="preserve">Update clause 6.1.3.22 referring to </w:t>
            </w:r>
            <w:r>
              <w:rPr>
                <w:noProof/>
                <w:lang w:eastAsia="zh-CN"/>
              </w:rPr>
              <w:t>6.1.3.27.x.</w:t>
            </w:r>
          </w:p>
          <w:p w14:paraId="31C656EC" w14:textId="210F621F" w:rsidR="00852A30" w:rsidRDefault="00852A30" w:rsidP="00852A30">
            <w:pPr>
              <w:pStyle w:val="CRCoverPage"/>
              <w:numPr>
                <w:ilvl w:val="0"/>
                <w:numId w:val="1"/>
              </w:numPr>
              <w:spacing w:after="0"/>
              <w:rPr>
                <w:noProof/>
              </w:rPr>
            </w:pPr>
            <w:r>
              <w:rPr>
                <w:noProof/>
                <w:lang w:eastAsia="zh-CN"/>
              </w:rPr>
              <w:t xml:space="preserve">Add UE capability of </w:t>
            </w:r>
            <w:r w:rsidRPr="003546B7">
              <w:t>(S)RTP Multiplexed Media Information</w:t>
            </w:r>
            <w:r>
              <w:t xml:space="preserve"> 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1B00B" w:rsidR="001E41F3" w:rsidRDefault="00422FED">
            <w:pPr>
              <w:pStyle w:val="CRCoverPage"/>
              <w:spacing w:after="0"/>
              <w:ind w:left="100"/>
              <w:rPr>
                <w:noProof/>
              </w:rPr>
            </w:pPr>
            <w:r>
              <w:rPr>
                <w:rFonts w:hint="eastAsia"/>
                <w:noProof/>
                <w:lang w:eastAsia="zh-CN"/>
              </w:rPr>
              <w:t>6</w:t>
            </w:r>
            <w:r>
              <w:rPr>
                <w:noProof/>
                <w:lang w:eastAsia="zh-CN"/>
              </w:rPr>
              <w:t xml:space="preserve">.1.3.9, </w:t>
            </w:r>
            <w:r w:rsidR="00C17131">
              <w:rPr>
                <w:noProof/>
                <w:lang w:eastAsia="zh-CN"/>
              </w:rPr>
              <w:t xml:space="preserve">6.1.3.22, </w:t>
            </w:r>
            <w:r>
              <w:rPr>
                <w:noProof/>
                <w:lang w:eastAsia="zh-CN"/>
              </w:rPr>
              <w:t>6.1.3.27.x</w:t>
            </w:r>
            <w:r w:rsidR="00C17131">
              <w:rPr>
                <w:noProof/>
                <w:lang w:eastAsia="zh-CN"/>
              </w:rPr>
              <w:t>,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5B0D2" w14:textId="77777777"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1st </w:t>
      </w:r>
      <w:r w:rsidRPr="0042466D">
        <w:rPr>
          <w:rFonts w:ascii="Arial" w:hAnsi="Arial" w:cs="Arial"/>
          <w:color w:val="FF0000"/>
          <w:sz w:val="28"/>
          <w:szCs w:val="28"/>
          <w:lang w:val="en-US"/>
        </w:rPr>
        <w:t>change* * * *</w:t>
      </w:r>
    </w:p>
    <w:p w14:paraId="1C6D2DC0" w14:textId="77777777" w:rsidR="00422FED" w:rsidRPr="003D4ABF" w:rsidRDefault="00422FED" w:rsidP="00422FED">
      <w:pPr>
        <w:pStyle w:val="4"/>
      </w:pPr>
      <w:bookmarkStart w:id="22" w:name="_Toc27896498"/>
      <w:bookmarkStart w:id="23" w:name="_Toc36192666"/>
      <w:bookmarkStart w:id="24" w:name="_Toc37076397"/>
      <w:bookmarkStart w:id="25" w:name="_Toc45194843"/>
      <w:bookmarkStart w:id="26" w:name="_Toc47594255"/>
      <w:bookmarkStart w:id="27" w:name="_Toc51836886"/>
      <w:bookmarkStart w:id="28" w:name="_Toc178073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t>6.1.3.9</w:t>
      </w:r>
      <w:r w:rsidRPr="003D4ABF">
        <w:tab/>
        <w:t>Handling of packet filters provided to the UE by SMF</w:t>
      </w:r>
      <w:bookmarkEnd w:id="22"/>
      <w:bookmarkEnd w:id="23"/>
      <w:bookmarkEnd w:id="24"/>
      <w:bookmarkEnd w:id="25"/>
      <w:bookmarkEnd w:id="26"/>
      <w:bookmarkEnd w:id="27"/>
      <w:bookmarkEnd w:id="28"/>
    </w:p>
    <w:p w14:paraId="2380E0D7" w14:textId="77777777" w:rsidR="00422FED" w:rsidRPr="003D4ABF" w:rsidRDefault="00422FED" w:rsidP="00422FED">
      <w:r w:rsidRPr="003D4ABF">
        <w:t>Traffic mapping information is signalled to the UE by the SMF in the Packet Filter Sets of QoS rules as defined in TS</w:t>
      </w:r>
      <w:r>
        <w:t> </w:t>
      </w:r>
      <w:r w:rsidRPr="003D4ABF">
        <w:t>23.501</w:t>
      </w:r>
      <w:r>
        <w:t> </w:t>
      </w:r>
      <w:r w:rsidRPr="003D4ABF">
        <w:t>[2].</w:t>
      </w:r>
    </w:p>
    <w:p w14:paraId="223E5387" w14:textId="77777777" w:rsidR="00422FED" w:rsidRPr="003D4ABF" w:rsidRDefault="00422FED" w:rsidP="00422FED">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C171717" w14:textId="77777777" w:rsidR="00422FED" w:rsidRPr="003D4ABF" w:rsidRDefault="00422FED" w:rsidP="00422FED">
      <w:r w:rsidRPr="003D4ABF">
        <w:t>For QoS Flow for services with no uplink IP flows, there is no need to provide any UL filter to the UE that effectively disallows any useful packet flows in uplink direction.</w:t>
      </w:r>
    </w:p>
    <w:p w14:paraId="2CDDBE46" w14:textId="77777777" w:rsidR="00422FED" w:rsidRPr="003D4ABF" w:rsidRDefault="00422FED" w:rsidP="00422FED">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51D95301" w14:textId="77777777" w:rsidR="00422FED" w:rsidRPr="003D4ABF" w:rsidRDefault="00422FED" w:rsidP="00422FED">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19522375" w14:textId="77777777" w:rsidR="00422FED" w:rsidRDefault="00422FED" w:rsidP="00422FED">
      <w:pPr>
        <w:rPr>
          <w:ins w:id="29" w:author="OPPO" w:date="2024-09-29T15:01:00Z"/>
        </w:rPr>
      </w:pPr>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7F270E06" w14:textId="75BBA683" w:rsidR="00422FED" w:rsidRDefault="00422FED" w:rsidP="00422FED">
      <w:ins w:id="30" w:author="OPPO" w:date="2024-09-29T15:04:00Z">
        <w:r w:rsidRPr="00BE4CCE">
          <w:rPr>
            <w:lang w:eastAsia="zh-CN"/>
          </w:rPr>
          <w:t xml:space="preserve">For </w:t>
        </w:r>
        <w:r w:rsidRPr="00BE4CCE">
          <w:t xml:space="preserve">PCC rule </w:t>
        </w:r>
      </w:ins>
      <w:ins w:id="31" w:author="OPPO" w:date="2024-11-06T18:19:00Z">
        <w:r w:rsidR="003546B7" w:rsidRPr="003546B7">
          <w:t>includ</w:t>
        </w:r>
        <w:r w:rsidR="003546B7">
          <w:t>ing</w:t>
        </w:r>
        <w:r w:rsidR="003546B7" w:rsidRPr="003546B7">
          <w:t xml:space="preserve"> (S)RTP Multiplexed Media Information</w:t>
        </w:r>
      </w:ins>
      <w:ins w:id="32" w:author="OPPO" w:date="2024-09-29T15:04:00Z">
        <w:r w:rsidRPr="00BE4CCE">
          <w:rPr>
            <w:rFonts w:hint="eastAsia"/>
          </w:rPr>
          <w:t>,</w:t>
        </w:r>
        <w:r w:rsidRPr="00BE4CCE">
          <w:t xml:space="preserve"> </w:t>
        </w:r>
      </w:ins>
      <w:ins w:id="33" w:author="OPPO" w:date="2024-09-29T15:06:00Z">
        <w:r w:rsidRPr="00BE4CCE">
          <w:t xml:space="preserve">if </w:t>
        </w:r>
        <w:r w:rsidRPr="00BE4CCE">
          <w:rPr>
            <w:lang w:val="en-US"/>
          </w:rPr>
          <w:t xml:space="preserve">the SMF has received the </w:t>
        </w:r>
        <w:r w:rsidRPr="00BE4CCE">
          <w:rPr>
            <w:lang w:val="x-none"/>
          </w:rPr>
          <w:t xml:space="preserve">UE capability </w:t>
        </w:r>
      </w:ins>
      <w:ins w:id="34" w:author="OPPO" w:date="2024-09-29T15:08:00Z">
        <w:r w:rsidRPr="00BE4CCE">
          <w:t>for</w:t>
        </w:r>
      </w:ins>
      <w:ins w:id="35" w:author="OPPO" w:date="2024-09-29T15:07:00Z">
        <w:r w:rsidRPr="00BE4CCE">
          <w:t xml:space="preserve"> supporting </w:t>
        </w:r>
      </w:ins>
      <w:ins w:id="36" w:author="OPPO" w:date="2024-11-06T18:20:00Z">
        <w:r w:rsidR="003546B7" w:rsidRPr="00DE63B2">
          <w:rPr>
            <w:lang w:eastAsia="zh-CN"/>
          </w:rPr>
          <w:t>(S)RTP Multiplexed Media Information</w:t>
        </w:r>
      </w:ins>
      <w:ins w:id="37" w:author="OPPO" w:date="2024-09-29T15:09:00Z">
        <w:r w:rsidRPr="00BE4CCE">
          <w:rPr>
            <w:lang w:val="x-none"/>
          </w:rPr>
          <w:t xml:space="preserve">, </w:t>
        </w:r>
        <w:r w:rsidRPr="00BE4CCE">
          <w:rPr>
            <w:lang w:val="en-US"/>
          </w:rPr>
          <w:t>the</w:t>
        </w:r>
      </w:ins>
      <w:ins w:id="38" w:author="OPPO" w:date="2024-09-29T15:05:00Z">
        <w:r w:rsidRPr="00BE4CCE">
          <w:rPr>
            <w:lang w:val="en-US"/>
          </w:rPr>
          <w:t xml:space="preserve"> </w:t>
        </w:r>
        <w:r w:rsidRPr="00BE4CCE">
          <w:rPr>
            <w:lang w:val="x-none"/>
          </w:rPr>
          <w:t xml:space="preserve">QoS rule </w:t>
        </w:r>
      </w:ins>
      <w:ins w:id="39" w:author="OPPO" w:date="2024-11-07T14:20:00Z">
        <w:r w:rsidR="009500EF">
          <w:rPr>
            <w:lang w:val="x-none"/>
          </w:rPr>
          <w:t>including</w:t>
        </w:r>
      </w:ins>
      <w:ins w:id="40" w:author="OPPO" w:date="2024-11-06T18:21:00Z">
        <w:r w:rsidR="003546B7">
          <w:rPr>
            <w:lang w:val="x-none"/>
          </w:rPr>
          <w:t xml:space="preserve"> </w:t>
        </w:r>
        <w:r w:rsidR="003546B7" w:rsidRPr="00DE63B2">
          <w:rPr>
            <w:lang w:eastAsia="zh-CN"/>
          </w:rPr>
          <w:t>(S)RTP Multiplexed Media Information</w:t>
        </w:r>
        <w:r w:rsidR="003546B7" w:rsidRPr="00BE4CCE">
          <w:rPr>
            <w:lang w:val="x-none"/>
          </w:rPr>
          <w:t xml:space="preserve"> </w:t>
        </w:r>
        <w:r w:rsidR="003546B7">
          <w:rPr>
            <w:lang w:val="x-none"/>
          </w:rPr>
          <w:t>are provided to UE</w:t>
        </w:r>
      </w:ins>
      <w:ins w:id="41" w:author="OPPO" w:date="2024-09-29T15:05:00Z">
        <w:r w:rsidRPr="00BE4CCE">
          <w:rPr>
            <w:lang w:val="x-none"/>
          </w:rPr>
          <w:t>.</w:t>
        </w:r>
      </w:ins>
      <w:ins w:id="42" w:author="OPPO" w:date="2024-09-29T15:08:00Z">
        <w:r w:rsidRPr="00BE4CCE">
          <w:rPr>
            <w:lang w:val="x-none"/>
          </w:rPr>
          <w:t xml:space="preserve"> </w:t>
        </w:r>
        <w:r w:rsidRPr="00BE4CCE">
          <w:t>I</w:t>
        </w:r>
      </w:ins>
      <w:ins w:id="43" w:author="OPPO" w:date="2024-09-29T15:04:00Z">
        <w:r w:rsidRPr="00BE4CCE">
          <w:t xml:space="preserve">f SMF did not receive the UE capability for supporting </w:t>
        </w:r>
      </w:ins>
      <w:ins w:id="44" w:author="OPPO" w:date="2024-11-06T18:21:00Z">
        <w:r w:rsidR="003546B7" w:rsidRPr="00DE63B2">
          <w:rPr>
            <w:lang w:eastAsia="zh-CN"/>
          </w:rPr>
          <w:t>(S)RTP Multiplexed Media Information</w:t>
        </w:r>
      </w:ins>
      <w:ins w:id="45" w:author="OPPO" w:date="2024-09-29T15:04:00Z">
        <w:r w:rsidRPr="00BE4CCE">
          <w:t>,</w:t>
        </w:r>
      </w:ins>
      <w:ins w:id="46" w:author="OPPO" w:date="2024-11-06T18:22:00Z">
        <w:r w:rsidR="003546B7">
          <w:t xml:space="preserve"> </w:t>
        </w:r>
        <w:r w:rsidR="003546B7" w:rsidRPr="00DE63B2">
          <w:rPr>
            <w:lang w:eastAsia="zh-CN"/>
          </w:rPr>
          <w:t>(S)RTP Multiplexed Media Information</w:t>
        </w:r>
      </w:ins>
      <w:ins w:id="47" w:author="OPPO" w:date="2024-11-06T18:23:00Z">
        <w:r w:rsidR="003546B7">
          <w:rPr>
            <w:lang w:eastAsia="zh-CN"/>
          </w:rPr>
          <w:t xml:space="preserve"> is not included in the QoS rule, i.e.</w:t>
        </w:r>
      </w:ins>
      <w:ins w:id="48" w:author="OPPO" w:date="2024-11-06T18:24:00Z">
        <w:r w:rsidR="003546B7">
          <w:rPr>
            <w:lang w:eastAsia="zh-CN"/>
          </w:rPr>
          <w:t xml:space="preserve"> only the</w:t>
        </w:r>
        <w:r w:rsidR="003546B7" w:rsidRPr="003546B7">
          <w:t xml:space="preserve"> </w:t>
        </w:r>
        <w:r w:rsidR="003546B7" w:rsidRPr="00BE4CCE">
          <w:t>legacy packet filter</w:t>
        </w:r>
        <w:r w:rsidR="003546B7">
          <w:t xml:space="preserve"> is included in the QoS rule.</w:t>
        </w:r>
      </w:ins>
    </w:p>
    <w:p w14:paraId="18520A2C" w14:textId="77777777"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2nd </w:t>
      </w:r>
      <w:r w:rsidRPr="0042466D">
        <w:rPr>
          <w:rFonts w:ascii="Arial" w:hAnsi="Arial" w:cs="Arial"/>
          <w:color w:val="FF0000"/>
          <w:sz w:val="28"/>
          <w:szCs w:val="28"/>
          <w:lang w:val="en-US"/>
        </w:rPr>
        <w:t>change* * * *</w:t>
      </w:r>
    </w:p>
    <w:p w14:paraId="1E5CF58E" w14:textId="77777777" w:rsidR="00422FED" w:rsidRPr="003D4ABF" w:rsidRDefault="00422FED" w:rsidP="00422FED">
      <w:pPr>
        <w:pStyle w:val="4"/>
      </w:pPr>
      <w:bookmarkStart w:id="49" w:name="_Toc178073173"/>
      <w:r w:rsidRPr="003D4ABF">
        <w:t>6.1.3.22</w:t>
      </w:r>
      <w:r w:rsidRPr="003D4ABF">
        <w:tab/>
        <w:t>AF session with required QoS</w:t>
      </w:r>
      <w:bookmarkEnd w:id="49"/>
    </w:p>
    <w:p w14:paraId="6F450B92" w14:textId="77777777" w:rsidR="00422FED" w:rsidRPr="003D4ABF" w:rsidRDefault="00422FED" w:rsidP="00422FED">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6D9C8B7" w14:textId="77777777" w:rsidR="00422FED" w:rsidRPr="003D4ABF" w:rsidRDefault="00422FED" w:rsidP="00422FE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BF5E4E1" w14:textId="77777777" w:rsidR="00422FED" w:rsidRPr="003D4ABF" w:rsidRDefault="00422FED" w:rsidP="00422FE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35A61C2" w14:textId="77777777" w:rsidR="00422FED" w:rsidRPr="003D4ABF" w:rsidRDefault="00422FED" w:rsidP="00422FED">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D651709" w14:textId="77777777" w:rsidR="00422FED" w:rsidRPr="003D4ABF" w:rsidRDefault="00422FED" w:rsidP="00422FE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A3179A6" w14:textId="77777777" w:rsidR="00422FED" w:rsidRPr="003D4ABF" w:rsidRDefault="00422FED" w:rsidP="00422FED">
      <w:pPr>
        <w:pStyle w:val="B1"/>
      </w:pPr>
      <w:r w:rsidRPr="003D4ABF">
        <w:t>b)</w:t>
      </w:r>
      <w:r w:rsidRPr="003D4ABF">
        <w:tab/>
        <w:t>When the AF provides individual QoS parameters</w:t>
      </w:r>
      <w:r>
        <w:t xml:space="preserve"> instead of a QoS Reference</w:t>
      </w:r>
      <w:r w:rsidRPr="003D4ABF">
        <w:t>:</w:t>
      </w:r>
    </w:p>
    <w:p w14:paraId="5714DD26" w14:textId="77777777" w:rsidR="00422FED" w:rsidRDefault="00422FED" w:rsidP="00422FE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5674E0C8" w14:textId="77777777" w:rsidR="00422FED" w:rsidRDefault="00422FED" w:rsidP="00422FED">
      <w:pPr>
        <w:pStyle w:val="NO"/>
      </w:pPr>
      <w:r>
        <w:lastRenderedPageBreak/>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CE03AA9" w14:textId="77777777" w:rsidR="00422FED" w:rsidRDefault="00422FED" w:rsidP="00422FE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13755B7" w14:textId="77777777" w:rsidR="00422FED" w:rsidRDefault="00422FED" w:rsidP="00422FE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2E00BAB" w14:textId="77777777" w:rsidR="00422FED" w:rsidRDefault="00422FED" w:rsidP="00422FED">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82C962F" w14:textId="77777777" w:rsidR="00422FED" w:rsidRDefault="00422FED" w:rsidP="00422FED">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18A5499" w14:textId="44D89AED" w:rsidR="00422FED" w:rsidRDefault="00422FED" w:rsidP="00422FED">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2DC7561" w14:textId="77777777" w:rsidR="00422FED" w:rsidRPr="003D4ABF" w:rsidRDefault="00422FED" w:rsidP="00422FE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8FF78F" w14:textId="77777777" w:rsidR="00422FED" w:rsidRPr="003D4ABF" w:rsidRDefault="00422FED" w:rsidP="00422FE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4190350" w14:textId="77777777" w:rsidR="00422FED" w:rsidRPr="003D4ABF" w:rsidRDefault="00422FED" w:rsidP="00422FED">
      <w:r w:rsidRPr="003D4ABF">
        <w:t>If the PCF gets informed about Policy Control Request Triggers relevant for the AF session, the PCF shall inform the AF about it as defined in clause 6.1.3.18.</w:t>
      </w:r>
    </w:p>
    <w:p w14:paraId="3EA0F026" w14:textId="77777777" w:rsidR="00422FED" w:rsidRDefault="00422FED" w:rsidP="00422FE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F29C4B6" w14:textId="77777777" w:rsidR="00422FED" w:rsidRDefault="00422FED" w:rsidP="00422FED">
      <w:pPr>
        <w:pStyle w:val="B1"/>
      </w:pPr>
      <w:r>
        <w:t>-</w:t>
      </w:r>
      <w:r>
        <w:tab/>
        <w:t>When the AF requests the network to provide QoS with a QoS Reference, one or more QoS Reference parameters in a prioritized order.</w:t>
      </w:r>
    </w:p>
    <w:p w14:paraId="406C4AF7" w14:textId="77777777" w:rsidR="00422FED" w:rsidRDefault="00422FED" w:rsidP="00422FE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584BF33" w14:textId="77777777" w:rsidR="00422FED" w:rsidRDefault="00422FED" w:rsidP="00422FED">
      <w:pPr>
        <w:pStyle w:val="B1"/>
      </w:pPr>
      <w:r>
        <w:tab/>
        <w:t>If the AF request is sent via the TSCTSF, the TSCTSF determines a Requested PDB considering the Requested 5GS Delay and the UE-DS-TT Residence Time.</w:t>
      </w:r>
    </w:p>
    <w:p w14:paraId="20A7B65C" w14:textId="77777777" w:rsidR="00422FED" w:rsidRPr="003D4ABF" w:rsidRDefault="00422FED" w:rsidP="00422FE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D0BAF0D" w14:textId="77777777" w:rsidR="00422FED" w:rsidRDefault="00422FED" w:rsidP="00422FED">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w:t>
      </w:r>
      <w:r>
        <w:lastRenderedPageBreak/>
        <w:t>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4477871" w14:textId="77777777" w:rsidR="00422FED" w:rsidRPr="003D4ABF" w:rsidRDefault="00422FED" w:rsidP="00422FE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4E43E0C" w14:textId="77777777" w:rsidR="00422FED" w:rsidRPr="003D4ABF" w:rsidRDefault="00422FED" w:rsidP="00422FE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32D38A3" w14:textId="77777777" w:rsidR="00422FED" w:rsidRPr="003D4ABF" w:rsidRDefault="00422FED" w:rsidP="00422FED">
      <w:r w:rsidRPr="003D4ABF">
        <w:t>The AF may change the Alternative Service Requirements while the AF session is ongoing. If this happens, the PCF shall update the Alternative QoS parameter sets in the PCC rule accordingly.</w:t>
      </w:r>
    </w:p>
    <w:p w14:paraId="18E29CBC" w14:textId="77777777" w:rsidR="00422FED" w:rsidRPr="003D4ABF" w:rsidRDefault="00422FED" w:rsidP="00422FE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8A391C4" w14:textId="77777777" w:rsidR="00422FED" w:rsidRDefault="00422FED" w:rsidP="00422FED">
      <w:bookmarkStart w:id="50" w:name="_CR6_1_3_23"/>
      <w:bookmarkEnd w:id="5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61BF241" w14:textId="77777777" w:rsidR="00422FED" w:rsidRDefault="00422FED" w:rsidP="00422FED">
      <w:pPr>
        <w:pStyle w:val="NO"/>
      </w:pPr>
      <w:r>
        <w:t>NOTE 4:</w:t>
      </w:r>
      <w:r>
        <w:tab/>
        <w:t>When leveraging the QoS duration and the QoS inactivity interval, both are expected to be in the order of minutes to avoid too frequent signalling between RAN, AF and 5GC/PCF.</w:t>
      </w:r>
    </w:p>
    <w:p w14:paraId="39299097" w14:textId="77777777" w:rsidR="00422FED" w:rsidRDefault="00422FED" w:rsidP="00422FED">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0A9CB6B1" w14:textId="7042AFF9" w:rsidR="00422FED" w:rsidRDefault="00422FED" w:rsidP="00422FED">
      <w:pPr>
        <w:rPr>
          <w:ins w:id="51" w:author="OPPO" w:date="2024-11-07T15:05:00Z"/>
        </w:rPr>
      </w:pPr>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4965DF2A" w14:textId="0D19BC3E" w:rsidR="00FF4F2B" w:rsidRDefault="00FF4F2B" w:rsidP="00422FED">
      <w:pPr>
        <w:rPr>
          <w:ins w:id="52" w:author="OPPO" w:date="2024-11-07T14:49:00Z"/>
          <w:lang w:eastAsia="zh-CN"/>
        </w:rPr>
      </w:pPr>
      <w:ins w:id="53" w:author="OPPO" w:date="2024-11-07T15:05:00Z">
        <w:r>
          <w:rPr>
            <w:rFonts w:hint="eastAsia"/>
            <w:lang w:eastAsia="zh-CN"/>
          </w:rPr>
          <w:t>I</w:t>
        </w:r>
        <w:r>
          <w:rPr>
            <w:lang w:eastAsia="zh-CN"/>
          </w:rPr>
          <w:t xml:space="preserve">f the AF provides </w:t>
        </w:r>
        <w:r>
          <w:t xml:space="preserve">Flow Description with </w:t>
        </w:r>
      </w:ins>
      <w:bookmarkStart w:id="54" w:name="_Hlk181884002"/>
      <w:ins w:id="55" w:author="OPPO" w:date="2024-11-07T15:06:00Z">
        <w:r>
          <w:rPr>
            <w:lang w:eastAsia="zh-CN"/>
          </w:rPr>
          <w:t>(S)RTP Multiplexed Media Information</w:t>
        </w:r>
        <w:bookmarkEnd w:id="54"/>
        <w:r>
          <w:rPr>
            <w:lang w:eastAsia="zh-CN"/>
          </w:rPr>
          <w:t xml:space="preserve">, the </w:t>
        </w:r>
        <w:r w:rsidRPr="003D4ABF">
          <w:t xml:space="preserve">PCF generates a PCC Rule </w:t>
        </w:r>
        <w:r>
          <w:t>as described in clause 6.1</w:t>
        </w:r>
      </w:ins>
      <w:ins w:id="56" w:author="OPPO" w:date="2024-11-07T15:07:00Z">
        <w:r>
          <w:t>.3.27.x.</w:t>
        </w:r>
      </w:ins>
    </w:p>
    <w:p w14:paraId="508FA328" w14:textId="77777777" w:rsidR="0079131C" w:rsidRPr="007041D7" w:rsidRDefault="0079131C" w:rsidP="00422FED"/>
    <w:p w14:paraId="391962DE" w14:textId="77777777"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3rd </w:t>
      </w:r>
      <w:r w:rsidRPr="0042466D">
        <w:rPr>
          <w:rFonts w:ascii="Arial" w:hAnsi="Arial" w:cs="Arial"/>
          <w:color w:val="FF0000"/>
          <w:sz w:val="28"/>
          <w:szCs w:val="28"/>
          <w:lang w:val="en-US"/>
        </w:rPr>
        <w:t>change* * * *</w:t>
      </w:r>
    </w:p>
    <w:p w14:paraId="1DF2ABD4" w14:textId="2E7DB5B7" w:rsidR="00422FED" w:rsidRDefault="00422FED" w:rsidP="00422FED">
      <w:pPr>
        <w:pStyle w:val="5"/>
        <w:rPr>
          <w:ins w:id="57" w:author="OPPO" w:date="2024-09-29T15:13:00Z"/>
          <w:lang w:eastAsia="zh-CN"/>
        </w:rPr>
      </w:pPr>
      <w:bookmarkStart w:id="58" w:name="_Toc178073184"/>
      <w:ins w:id="59" w:author="OPPO" w:date="2024-09-29T15:13:00Z">
        <w:r>
          <w:rPr>
            <w:lang w:eastAsia="zh-CN"/>
          </w:rPr>
          <w:t>6.1.3.27.x</w:t>
        </w:r>
        <w:r>
          <w:rPr>
            <w:lang w:eastAsia="zh-CN"/>
          </w:rPr>
          <w:tab/>
        </w:r>
        <w:bookmarkEnd w:id="58"/>
        <w:r w:rsidRPr="003F585F">
          <w:rPr>
            <w:lang w:eastAsia="zh-CN"/>
          </w:rPr>
          <w:t xml:space="preserve">Traffic </w:t>
        </w:r>
      </w:ins>
      <w:ins w:id="60" w:author="OPPO" w:date="2024-11-07T14:50:00Z">
        <w:r w:rsidR="0079131C">
          <w:rPr>
            <w:lang w:eastAsia="zh-CN"/>
          </w:rPr>
          <w:t>identification</w:t>
        </w:r>
      </w:ins>
      <w:ins w:id="61" w:author="OPPO" w:date="2024-09-29T15:13:00Z">
        <w:r w:rsidRPr="003F585F">
          <w:rPr>
            <w:lang w:eastAsia="zh-CN"/>
          </w:rPr>
          <w:t xml:space="preserve"> and differentiated QoS for multiplexed media flows</w:t>
        </w:r>
      </w:ins>
    </w:p>
    <w:p w14:paraId="01B69AF1" w14:textId="7206EF54" w:rsidR="00422FED" w:rsidRDefault="00422FED" w:rsidP="00422FED">
      <w:pPr>
        <w:rPr>
          <w:ins w:id="62" w:author="OPPO" w:date="2024-09-29T15:13:00Z"/>
          <w:lang w:eastAsia="zh-CN"/>
        </w:rPr>
      </w:pPr>
      <w:ins w:id="63" w:author="OPPO" w:date="2024-09-29T15:13:00Z">
        <w:r w:rsidRPr="003F585F">
          <w:rPr>
            <w:lang w:eastAsia="zh-CN"/>
          </w:rPr>
          <w:t xml:space="preserve">Traffic </w:t>
        </w:r>
      </w:ins>
      <w:ins w:id="64" w:author="OPPO" w:date="2024-11-07T14:51:00Z">
        <w:r w:rsidR="0079131C">
          <w:rPr>
            <w:lang w:eastAsia="zh-CN"/>
          </w:rPr>
          <w:t>identification</w:t>
        </w:r>
      </w:ins>
      <w:ins w:id="65" w:author="OPPO" w:date="2024-09-29T15:13:00Z">
        <w:r w:rsidRPr="003F585F">
          <w:rPr>
            <w:lang w:eastAsia="zh-CN"/>
          </w:rPr>
          <w:t xml:space="preserve"> and differentiated QoS for multiplexed media flows</w:t>
        </w:r>
        <w:r>
          <w:rPr>
            <w:lang w:eastAsia="zh-CN"/>
          </w:rPr>
          <w:t xml:space="preserve"> is defined in clause 5.37.x of TS 23.501 [2]. </w:t>
        </w:r>
      </w:ins>
    </w:p>
    <w:p w14:paraId="5562C87F" w14:textId="770B4245" w:rsidR="00422FED" w:rsidRDefault="00422FED" w:rsidP="00422FED">
      <w:pPr>
        <w:rPr>
          <w:ins w:id="66" w:author="OPPO" w:date="2024-09-29T15:13:00Z"/>
        </w:rPr>
      </w:pPr>
      <w:ins w:id="67" w:author="OPPO" w:date="2024-09-29T15:13:00Z">
        <w:r w:rsidRPr="00267226">
          <w:t xml:space="preserve">UE </w:t>
        </w:r>
        <w:r>
          <w:t xml:space="preserve">indicates the </w:t>
        </w:r>
        <w:r w:rsidRPr="00267226">
          <w:t>support</w:t>
        </w:r>
        <w:r>
          <w:t xml:space="preserve"> of </w:t>
        </w:r>
      </w:ins>
      <w:ins w:id="68" w:author="OPPO" w:date="2024-11-07T14:51:00Z">
        <w:r w:rsidR="00F56F8C">
          <w:rPr>
            <w:lang w:eastAsia="zh-CN"/>
          </w:rPr>
          <w:t>(S)RTP Multiplexed Media Information</w:t>
        </w:r>
      </w:ins>
      <w:ins w:id="69" w:author="OPPO" w:date="2024-09-29T15:13:00Z">
        <w:r w:rsidRPr="00267226">
          <w:rPr>
            <w:lang w:val="en-US"/>
          </w:rPr>
          <w:t xml:space="preserve"> </w:t>
        </w:r>
        <w:r w:rsidRPr="00267226">
          <w:t>to SMF at PDU Session establishment and the SMF provide</w:t>
        </w:r>
        <w:r w:rsidRPr="00267226">
          <w:rPr>
            <w:lang w:val="en-US"/>
          </w:rPr>
          <w:t>s</w:t>
        </w:r>
        <w:r w:rsidRPr="00267226">
          <w:t xml:space="preserve"> this UE capability information to PCF.</w:t>
        </w:r>
        <w:r w:rsidRPr="008408B1">
          <w:t xml:space="preserve"> </w:t>
        </w:r>
      </w:ins>
    </w:p>
    <w:p w14:paraId="49B28BC7" w14:textId="7BFECEEE" w:rsidR="00422FED" w:rsidRDefault="00422FED" w:rsidP="00422FED">
      <w:ins w:id="70" w:author="OPPO" w:date="2024-09-29T15:13:00Z">
        <w:r>
          <w:t>F</w:t>
        </w:r>
        <w:r w:rsidRPr="00210F44">
          <w:t xml:space="preserve">or media </w:t>
        </w:r>
        <w:r>
          <w:t>flows</w:t>
        </w:r>
        <w:r w:rsidRPr="00210F44">
          <w:t xml:space="preserve"> </w:t>
        </w:r>
        <w:r>
          <w:rPr>
            <w:rFonts w:eastAsiaTheme="minorEastAsia"/>
          </w:rPr>
          <w:t>multiplexed on the same end-to-end transport layer connection</w:t>
        </w:r>
        <w:r>
          <w:t>,</w:t>
        </w:r>
        <w:r w:rsidRPr="00210F44">
          <w:t xml:space="preserve"> </w:t>
        </w:r>
        <w:r>
          <w:t>w</w:t>
        </w:r>
        <w:r>
          <w:rPr>
            <w:lang w:eastAsia="zh-CN"/>
          </w:rPr>
          <w:t>hen AF requests</w:t>
        </w:r>
        <w:r w:rsidRPr="00C5086D">
          <w:t xml:space="preserve"> </w:t>
        </w:r>
        <w:r>
          <w:rPr>
            <w:lang w:eastAsia="zh-CN"/>
          </w:rPr>
          <w:t xml:space="preserve">a data session with a specific QoS (as described in clause 6.1.3.22), the </w:t>
        </w:r>
        <w:r w:rsidRPr="00210F44">
          <w:t xml:space="preserve">AF </w:t>
        </w:r>
        <w:r>
          <w:t>can</w:t>
        </w:r>
        <w:r w:rsidRPr="00210F44">
          <w:t xml:space="preserve"> provide </w:t>
        </w:r>
      </w:ins>
      <w:ins w:id="71" w:author="OPPO" w:date="2024-11-07T14:59:00Z">
        <w:r w:rsidR="00E4152D">
          <w:rPr>
            <w:lang w:eastAsia="zh-CN"/>
          </w:rPr>
          <w:t>(S)RTP Multiplexed Media Information</w:t>
        </w:r>
      </w:ins>
      <w:ins w:id="72" w:author="OPPO" w:date="2024-09-29T15:13:00Z">
        <w:r w:rsidRPr="00210F44">
          <w:t xml:space="preserve"> </w:t>
        </w:r>
        <w:r w:rsidRPr="00267226">
          <w:t>along with legacy packet filter</w:t>
        </w:r>
        <w:r>
          <w:t xml:space="preserve">s </w:t>
        </w:r>
      </w:ins>
      <w:ins w:id="73" w:author="OPPO" w:date="2024-11-07T15:00:00Z">
        <w:r w:rsidR="001034B9">
          <w:t xml:space="preserve">within the flow description </w:t>
        </w:r>
      </w:ins>
      <w:ins w:id="74" w:author="OPPO" w:date="2024-09-29T15:13:00Z">
        <w:r>
          <w:t>to identify a media flow.</w:t>
        </w:r>
        <w:r w:rsidRPr="00C5086D">
          <w:t xml:space="preserve"> </w:t>
        </w:r>
        <w:r w:rsidRPr="00267226">
          <w:t xml:space="preserve">The PCF generates the PCC rules under consideration of the UE capability </w:t>
        </w:r>
      </w:ins>
      <w:ins w:id="75" w:author="OPPO" w:date="2024-11-07T15:01:00Z">
        <w:r w:rsidR="008D44B1">
          <w:t xml:space="preserve">to support </w:t>
        </w:r>
        <w:r w:rsidR="008D44B1">
          <w:rPr>
            <w:lang w:eastAsia="zh-CN"/>
          </w:rPr>
          <w:t>(S)RTP Multiplexed Media Information</w:t>
        </w:r>
      </w:ins>
      <w:ins w:id="76" w:author="OPPO" w:date="2024-09-29T15:13:00Z">
        <w:r w:rsidRPr="00267226">
          <w:t xml:space="preserve"> and the QoS requirements </w:t>
        </w:r>
        <w:r w:rsidRPr="00C5086D">
          <w:t xml:space="preserve">provided by the AF. If the PCF did not receive the UE capability information, the PCF </w:t>
        </w:r>
      </w:ins>
      <w:ins w:id="77" w:author="OPPO" w:date="2024-11-07T15:02:00Z">
        <w:r w:rsidR="008D44B1">
          <w:t xml:space="preserve">may </w:t>
        </w:r>
      </w:ins>
      <w:ins w:id="78" w:author="OPPO" w:date="2024-09-29T15:13:00Z">
        <w:r w:rsidRPr="00C5086D">
          <w:t>still generate a PCC rule per media flow but set the same QoS parameters for the PCC rules of media flows share the s</w:t>
        </w:r>
        <w:r w:rsidRPr="00D9464E">
          <w:t xml:space="preserve">ame legacy packet filter, so </w:t>
        </w:r>
        <w:r w:rsidRPr="00D9464E">
          <w:lastRenderedPageBreak/>
          <w:t>that the UPF can treat the UL media flows separately (e.g. for charging and policing purposes).</w:t>
        </w:r>
      </w:ins>
      <w:ins w:id="79" w:author="OPPO" w:date="2024-09-29T15:14:00Z">
        <w:r w:rsidRPr="00D9464E">
          <w:t xml:space="preserve"> Reflective QoS should not be applied for the PCC rule with </w:t>
        </w:r>
      </w:ins>
      <w:bookmarkStart w:id="80" w:name="_GoBack"/>
      <w:bookmarkEnd w:id="80"/>
      <w:ins w:id="81" w:author="OPPO" w:date="2024-11-07T15:02:00Z">
        <w:r w:rsidR="008D44B1">
          <w:rPr>
            <w:lang w:eastAsia="zh-CN"/>
          </w:rPr>
          <w:t>(S)RTP Multiplexed Media Information</w:t>
        </w:r>
      </w:ins>
      <w:ins w:id="82" w:author="OPPO" w:date="2024-09-29T15:14:00Z">
        <w:r w:rsidRPr="00D9464E">
          <w:t>.</w:t>
        </w:r>
      </w:ins>
    </w:p>
    <w:p w14:paraId="5530C6E2" w14:textId="22D7D8C6" w:rsidR="009500EF" w:rsidRPr="0042466D" w:rsidRDefault="009500EF" w:rsidP="009500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4th </w:t>
      </w:r>
      <w:r w:rsidRPr="0042466D">
        <w:rPr>
          <w:rFonts w:ascii="Arial" w:hAnsi="Arial" w:cs="Arial"/>
          <w:color w:val="FF0000"/>
          <w:sz w:val="28"/>
          <w:szCs w:val="28"/>
          <w:lang w:val="en-US"/>
        </w:rPr>
        <w:t>change* * * *</w:t>
      </w:r>
    </w:p>
    <w:p w14:paraId="22B8E7B6" w14:textId="77777777" w:rsidR="009500EF" w:rsidRDefault="009500EF" w:rsidP="009500EF">
      <w:pPr>
        <w:pStyle w:val="4"/>
        <w:rPr>
          <w:lang w:eastAsia="en-GB"/>
        </w:rPr>
      </w:pPr>
      <w:bookmarkStart w:id="83" w:name="_Toc178073202"/>
      <w:r>
        <w:t>6.2.1.2</w:t>
      </w:r>
      <w:r>
        <w:tab/>
        <w:t>Input for PCC decisions</w:t>
      </w:r>
      <w:bookmarkEnd w:id="83"/>
    </w:p>
    <w:p w14:paraId="2A9DFF92" w14:textId="77777777" w:rsidR="009500EF" w:rsidRDefault="009500EF" w:rsidP="009500EF">
      <w:r>
        <w:t>The listed information below is not intended to be complete and describes only examples of the information that can be provided by the respective NF.</w:t>
      </w:r>
    </w:p>
    <w:p w14:paraId="0A623E56" w14:textId="77777777" w:rsidR="009500EF" w:rsidRDefault="009500EF" w:rsidP="009500EF">
      <w: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75FE28DA" w14:textId="77777777" w:rsidR="009500EF" w:rsidRDefault="009500EF" w:rsidP="009500EF">
      <w:pPr>
        <w:keepNext/>
        <w:rPr>
          <w:lang w:eastAsia="zh-CN"/>
        </w:rPr>
      </w:pPr>
      <w:r>
        <w:rPr>
          <w:lang w:eastAsia="zh-CN"/>
        </w:rPr>
        <w:t>The AMF may provide information related to the UE as defined in clauses 5.2.5.2 and 5.2.5.6 of TS 23.502 [3], for example:</w:t>
      </w:r>
    </w:p>
    <w:p w14:paraId="32723B91" w14:textId="77777777" w:rsidR="009500EF" w:rsidRDefault="009500EF" w:rsidP="009500EF">
      <w:pPr>
        <w:pStyle w:val="B1"/>
        <w:rPr>
          <w:rFonts w:eastAsiaTheme="minorEastAsia"/>
          <w:lang w:eastAsia="en-GB"/>
        </w:rPr>
      </w:pPr>
      <w:r>
        <w:t>-</w:t>
      </w:r>
      <w:r>
        <w:tab/>
        <w:t>SUPI;</w:t>
      </w:r>
    </w:p>
    <w:p w14:paraId="6363F3A1" w14:textId="77777777" w:rsidR="009500EF" w:rsidRDefault="009500EF" w:rsidP="009500EF">
      <w:pPr>
        <w:pStyle w:val="B1"/>
      </w:pPr>
      <w:r>
        <w:t>-</w:t>
      </w:r>
      <w:r>
        <w:tab/>
        <w:t>PEI of the UE;</w:t>
      </w:r>
    </w:p>
    <w:p w14:paraId="0C864C0C" w14:textId="77777777" w:rsidR="009500EF" w:rsidRDefault="009500EF" w:rsidP="009500EF">
      <w:pPr>
        <w:pStyle w:val="B1"/>
      </w:pPr>
      <w:r>
        <w:t>-</w:t>
      </w:r>
      <w:r>
        <w:tab/>
        <w:t>Location of the subscriber;</w:t>
      </w:r>
    </w:p>
    <w:p w14:paraId="172012B2" w14:textId="77777777" w:rsidR="009500EF" w:rsidRDefault="009500EF" w:rsidP="009500EF">
      <w:pPr>
        <w:pStyle w:val="B1"/>
      </w:pPr>
      <w:r>
        <w:t>-</w:t>
      </w:r>
      <w:r>
        <w:tab/>
        <w:t>Service Area Restrictions;</w:t>
      </w:r>
    </w:p>
    <w:p w14:paraId="447A0231" w14:textId="77777777" w:rsidR="009500EF" w:rsidRDefault="009500EF" w:rsidP="009500EF">
      <w:pPr>
        <w:pStyle w:val="B1"/>
      </w:pPr>
      <w:r>
        <w:t>-</w:t>
      </w:r>
      <w:r>
        <w:tab/>
        <w:t>RFSP Index;</w:t>
      </w:r>
    </w:p>
    <w:p w14:paraId="17B2EF3D" w14:textId="77777777" w:rsidR="009500EF" w:rsidRDefault="009500EF" w:rsidP="009500EF">
      <w:pPr>
        <w:pStyle w:val="B1"/>
      </w:pPr>
      <w:r>
        <w:t>-</w:t>
      </w:r>
      <w:r>
        <w:tab/>
        <w:t>RAT Type;</w:t>
      </w:r>
    </w:p>
    <w:p w14:paraId="4690BE0B" w14:textId="77777777" w:rsidR="009500EF" w:rsidRDefault="009500EF" w:rsidP="009500EF">
      <w:pPr>
        <w:pStyle w:val="B1"/>
      </w:pPr>
      <w:r>
        <w:t>-</w:t>
      </w:r>
      <w:r>
        <w:tab/>
        <w:t>GPSI;</w:t>
      </w:r>
    </w:p>
    <w:p w14:paraId="39D77F64" w14:textId="77777777" w:rsidR="009500EF" w:rsidRDefault="009500EF" w:rsidP="009500EF">
      <w:pPr>
        <w:pStyle w:val="B1"/>
      </w:pPr>
      <w:r>
        <w:t>-</w:t>
      </w:r>
      <w:r>
        <w:tab/>
        <w:t>Access Type;</w:t>
      </w:r>
    </w:p>
    <w:p w14:paraId="1B3EFF8A" w14:textId="77777777" w:rsidR="009500EF" w:rsidRDefault="009500EF" w:rsidP="009500EF">
      <w:pPr>
        <w:pStyle w:val="B1"/>
      </w:pPr>
      <w:r>
        <w:t>-</w:t>
      </w:r>
      <w:r>
        <w:tab/>
        <w:t>Serving Network identifier (PLMN ID or PLMN ID and NID, see clause 5.34 of TS 23.501 [2]);</w:t>
      </w:r>
    </w:p>
    <w:p w14:paraId="5ADE0D4D" w14:textId="77777777" w:rsidR="009500EF" w:rsidRDefault="009500EF" w:rsidP="009500EF">
      <w:pPr>
        <w:pStyle w:val="B1"/>
      </w:pPr>
      <w:r>
        <w:t>-</w:t>
      </w:r>
      <w:r>
        <w:tab/>
        <w:t>Allowed NSSAI;</w:t>
      </w:r>
    </w:p>
    <w:p w14:paraId="13B11758" w14:textId="77777777" w:rsidR="009500EF" w:rsidRDefault="009500EF" w:rsidP="009500EF">
      <w:pPr>
        <w:pStyle w:val="B1"/>
      </w:pPr>
      <w:r>
        <w:t>-</w:t>
      </w:r>
      <w:r>
        <w:tab/>
        <w:t>UE time zone;</w:t>
      </w:r>
    </w:p>
    <w:p w14:paraId="0BD952AE" w14:textId="77777777" w:rsidR="009500EF" w:rsidRDefault="009500EF" w:rsidP="009500EF">
      <w:pPr>
        <w:pStyle w:val="B1"/>
      </w:pPr>
      <w:r>
        <w:t>-</w:t>
      </w:r>
      <w:r>
        <w:tab/>
        <w:t>Subscribed UE-AMBR;</w:t>
      </w:r>
    </w:p>
    <w:p w14:paraId="2B458A2B" w14:textId="77777777" w:rsidR="009500EF" w:rsidRDefault="009500EF" w:rsidP="009500EF">
      <w:pPr>
        <w:pStyle w:val="B1"/>
      </w:pPr>
      <w:r>
        <w:t>-</w:t>
      </w:r>
      <w:r>
        <w:tab/>
        <w:t>Configured NSSAI for the serving PLMN;</w:t>
      </w:r>
    </w:p>
    <w:p w14:paraId="25D26CDD" w14:textId="77777777" w:rsidR="009500EF" w:rsidRDefault="009500EF" w:rsidP="009500EF">
      <w:pPr>
        <w:pStyle w:val="B1"/>
      </w:pPr>
      <w:r>
        <w:t>-</w:t>
      </w:r>
      <w:r>
        <w:tab/>
        <w:t xml:space="preserve">Mapping </w:t>
      </w:r>
      <w:proofErr w:type="gramStart"/>
      <w:r>
        <w:t>Of</w:t>
      </w:r>
      <w:proofErr w:type="gramEnd"/>
      <w:r>
        <w:t xml:space="preserve"> Allowed NSSAI;</w:t>
      </w:r>
    </w:p>
    <w:p w14:paraId="14A71A94" w14:textId="77777777" w:rsidR="009500EF" w:rsidRDefault="009500EF" w:rsidP="009500EF">
      <w:pPr>
        <w:pStyle w:val="B1"/>
      </w:pPr>
      <w:r>
        <w:t>-</w:t>
      </w:r>
      <w:r>
        <w:tab/>
        <w:t>S-NSSAI for the PDU Session;</w:t>
      </w:r>
    </w:p>
    <w:p w14:paraId="69B34D65" w14:textId="77777777" w:rsidR="009500EF" w:rsidRDefault="009500EF" w:rsidP="009500EF">
      <w:pPr>
        <w:pStyle w:val="B1"/>
      </w:pPr>
      <w:r>
        <w:t>-</w:t>
      </w:r>
      <w:r>
        <w:tab/>
        <w:t>Satellite backhaul category;</w:t>
      </w:r>
    </w:p>
    <w:p w14:paraId="1EAD0D49" w14:textId="77777777" w:rsidR="009500EF" w:rsidRDefault="009500EF" w:rsidP="009500EF">
      <w:pPr>
        <w:pStyle w:val="B1"/>
      </w:pPr>
      <w:r>
        <w:t>-</w:t>
      </w:r>
      <w:r>
        <w:tab/>
        <w:t>Requested DNN.</w:t>
      </w:r>
    </w:p>
    <w:p w14:paraId="6FE36B14" w14:textId="77777777" w:rsidR="009500EF" w:rsidRDefault="009500EF" w:rsidP="009500EF">
      <w:pPr>
        <w:pStyle w:val="NO"/>
        <w:rPr>
          <w:lang w:eastAsia="zh-CN"/>
        </w:rPr>
      </w:pPr>
      <w:r>
        <w:t>NOTE 1:</w:t>
      </w:r>
      <w:r>
        <w:tab/>
        <w:t>The Access Type and RAT Type parameters should allow extension to include new types of accesses.</w:t>
      </w:r>
    </w:p>
    <w:p w14:paraId="028FDC00" w14:textId="77777777" w:rsidR="009500EF" w:rsidRDefault="009500EF" w:rsidP="009500EF">
      <w:pPr>
        <w:rPr>
          <w:lang w:eastAsia="en-GB"/>
        </w:rPr>
      </w:pPr>
      <w:r>
        <w:t>The UE may provide information such as:</w:t>
      </w:r>
    </w:p>
    <w:p w14:paraId="63F797AE" w14:textId="77777777" w:rsidR="009500EF" w:rsidRDefault="009500EF" w:rsidP="009500EF">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2C82EA72" w14:textId="77777777" w:rsidR="009500EF" w:rsidRDefault="009500EF" w:rsidP="009500EF">
      <w:pPr>
        <w:pStyle w:val="B1"/>
        <w:rPr>
          <w:rFonts w:eastAsia="等线"/>
        </w:rPr>
      </w:pPr>
      <w:r>
        <w:rPr>
          <w:rFonts w:eastAsia="等线"/>
        </w:rPr>
        <w:t>-</w:t>
      </w:r>
      <w:r>
        <w:rPr>
          <w:rFonts w:eastAsia="等线"/>
        </w:rPr>
        <w:tab/>
        <w:t>List of PSIs;</w:t>
      </w:r>
    </w:p>
    <w:p w14:paraId="3568E80A" w14:textId="77777777" w:rsidR="009500EF" w:rsidRDefault="009500EF" w:rsidP="009500EF">
      <w:pPr>
        <w:pStyle w:val="B1"/>
        <w:rPr>
          <w:rFonts w:eastAsiaTheme="minorEastAsia"/>
        </w:rPr>
      </w:pPr>
      <w:r>
        <w:rPr>
          <w:rFonts w:eastAsia="等线"/>
        </w:rPr>
        <w:t>-</w:t>
      </w:r>
      <w:r>
        <w:rPr>
          <w:rFonts w:eastAsia="等线"/>
        </w:rPr>
        <w:tab/>
      </w:r>
      <w:r>
        <w:rPr>
          <w:noProof/>
        </w:rPr>
        <w:t>Indication</w:t>
      </w:r>
      <w:r>
        <w:t xml:space="preserve"> of UE support for ANDSP.</w:t>
      </w:r>
    </w:p>
    <w:p w14:paraId="149A8C32" w14:textId="77777777" w:rsidR="009500EF" w:rsidRDefault="009500EF" w:rsidP="009500EF">
      <w:pPr>
        <w:pStyle w:val="B1"/>
      </w:pPr>
      <w:r>
        <w:t>-</w:t>
      </w:r>
      <w:r>
        <w:tab/>
        <w:t>Indication of URSP Provisioning Support in EPS.</w:t>
      </w:r>
    </w:p>
    <w:p w14:paraId="0801155C" w14:textId="77777777" w:rsidR="009500EF" w:rsidRDefault="009500EF" w:rsidP="009500EF">
      <w:pPr>
        <w:pStyle w:val="B1"/>
      </w:pPr>
      <w:r>
        <w:t>-</w:t>
      </w:r>
      <w:r>
        <w:tab/>
        <w:t>Indication of UE capability of reporting URSP rule enforcement to network (see clause 6.6.2.4).</w:t>
      </w:r>
    </w:p>
    <w:p w14:paraId="2C9D30EE" w14:textId="77777777" w:rsidR="009500EF" w:rsidRDefault="009500EF" w:rsidP="009500EF">
      <w:r>
        <w:lastRenderedPageBreak/>
        <w:t>The SMF may provide information related to the PDU Session as defined in clause 5.2.5.4 of TS 23.502 [3], for example:</w:t>
      </w:r>
    </w:p>
    <w:p w14:paraId="256AF161" w14:textId="77777777" w:rsidR="009500EF" w:rsidRDefault="009500EF" w:rsidP="009500EF">
      <w:pPr>
        <w:pStyle w:val="B1"/>
      </w:pPr>
      <w:r>
        <w:t>-</w:t>
      </w:r>
      <w:r>
        <w:tab/>
        <w:t>SUPI;</w:t>
      </w:r>
    </w:p>
    <w:p w14:paraId="12BAE4B1" w14:textId="77777777" w:rsidR="009500EF" w:rsidRDefault="009500EF" w:rsidP="009500EF">
      <w:pPr>
        <w:pStyle w:val="B1"/>
      </w:pPr>
      <w:r>
        <w:t>-</w:t>
      </w:r>
      <w:r>
        <w:tab/>
        <w:t>PEI of the UE;</w:t>
      </w:r>
    </w:p>
    <w:p w14:paraId="26E41499" w14:textId="77777777" w:rsidR="009500EF" w:rsidRDefault="009500EF" w:rsidP="009500EF">
      <w:pPr>
        <w:pStyle w:val="B1"/>
      </w:pPr>
      <w:r>
        <w:t>-</w:t>
      </w:r>
      <w:r>
        <w:tab/>
        <w:t>IPv4 address of the UE;</w:t>
      </w:r>
    </w:p>
    <w:p w14:paraId="16F6F133" w14:textId="77777777" w:rsidR="009500EF" w:rsidRDefault="009500EF" w:rsidP="009500EF">
      <w:pPr>
        <w:pStyle w:val="B1"/>
        <w:rPr>
          <w:rFonts w:eastAsia="MS Mincho"/>
        </w:rPr>
      </w:pPr>
      <w:r>
        <w:t>-</w:t>
      </w:r>
      <w:r>
        <w:tab/>
        <w:t>IPv6 network prefix assigned to the UE;</w:t>
      </w:r>
    </w:p>
    <w:p w14:paraId="1A8FED2C" w14:textId="77777777" w:rsidR="009500EF" w:rsidRDefault="009500EF" w:rsidP="009500EF">
      <w:pPr>
        <w:pStyle w:val="B1"/>
        <w:rPr>
          <w:rFonts w:eastAsiaTheme="minorEastAsia"/>
        </w:rPr>
      </w:pPr>
      <w:r>
        <w:t>-</w:t>
      </w:r>
      <w:r>
        <w:tab/>
        <w:t>Default 5QI and default ARP;</w:t>
      </w:r>
    </w:p>
    <w:p w14:paraId="1E8A7AF1" w14:textId="77777777" w:rsidR="009500EF" w:rsidRDefault="009500EF" w:rsidP="009500EF">
      <w:pPr>
        <w:pStyle w:val="B1"/>
        <w:rPr>
          <w:lang w:val="fr-FR"/>
        </w:rPr>
      </w:pPr>
      <w:r>
        <w:rPr>
          <w:lang w:val="fr-FR"/>
        </w:rPr>
        <w:t>-</w:t>
      </w:r>
      <w:r>
        <w:rPr>
          <w:lang w:val="fr-FR"/>
        </w:rPr>
        <w:tab/>
        <w:t>Request type (initial, modification, etc.);</w:t>
      </w:r>
    </w:p>
    <w:p w14:paraId="419B2DBE" w14:textId="77777777" w:rsidR="009500EF" w:rsidRDefault="009500EF" w:rsidP="009500EF">
      <w:pPr>
        <w:pStyle w:val="B1"/>
      </w:pPr>
      <w:r>
        <w:t>-</w:t>
      </w:r>
      <w:r>
        <w:tab/>
        <w:t>Type of PDU Session (IPv4, IPv6, IPv4v6, Ethernet, Unstructured);</w:t>
      </w:r>
    </w:p>
    <w:p w14:paraId="7936A2B8" w14:textId="77777777" w:rsidR="009500EF" w:rsidRDefault="009500EF" w:rsidP="009500EF">
      <w:pPr>
        <w:pStyle w:val="B1"/>
      </w:pPr>
      <w:r>
        <w:t>-</w:t>
      </w:r>
      <w:r>
        <w:tab/>
        <w:t>Access Type;</w:t>
      </w:r>
    </w:p>
    <w:p w14:paraId="400D5EBC" w14:textId="77777777" w:rsidR="009500EF" w:rsidRDefault="009500EF" w:rsidP="009500EF">
      <w:pPr>
        <w:pStyle w:val="B1"/>
        <w:rPr>
          <w:lang w:eastAsia="zh-CN"/>
        </w:rPr>
      </w:pPr>
      <w:r>
        <w:rPr>
          <w:lang w:eastAsia="zh-CN"/>
        </w:rPr>
        <w:t>-</w:t>
      </w:r>
      <w:r>
        <w:rPr>
          <w:lang w:eastAsia="zh-CN"/>
        </w:rPr>
        <w:tab/>
        <w:t>RAT Type;</w:t>
      </w:r>
    </w:p>
    <w:p w14:paraId="5BF82FBB" w14:textId="77777777" w:rsidR="009500EF" w:rsidRDefault="009500EF" w:rsidP="009500EF">
      <w:pPr>
        <w:pStyle w:val="B1"/>
        <w:rPr>
          <w:lang w:eastAsia="zh-CN"/>
        </w:rPr>
      </w:pPr>
      <w:r>
        <w:rPr>
          <w:lang w:eastAsia="zh-CN"/>
        </w:rPr>
        <w:t>-</w:t>
      </w:r>
      <w:r>
        <w:rPr>
          <w:lang w:eastAsia="zh-CN"/>
        </w:rPr>
        <w:tab/>
        <w:t>GPSI;</w:t>
      </w:r>
    </w:p>
    <w:p w14:paraId="5B4C062D" w14:textId="77777777" w:rsidR="009500EF" w:rsidRDefault="009500EF" w:rsidP="009500EF">
      <w:pPr>
        <w:pStyle w:val="B1"/>
        <w:rPr>
          <w:lang w:eastAsia="zh-CN"/>
        </w:rPr>
      </w:pPr>
      <w:r>
        <w:rPr>
          <w:lang w:eastAsia="zh-CN"/>
        </w:rPr>
        <w:t>-</w:t>
      </w:r>
      <w:r>
        <w:rPr>
          <w:lang w:eastAsia="zh-CN"/>
        </w:rPr>
        <w:tab/>
        <w:t>Internal-Group Identifier;</w:t>
      </w:r>
    </w:p>
    <w:p w14:paraId="0E95E61C" w14:textId="77777777" w:rsidR="009500EF" w:rsidRDefault="009500EF" w:rsidP="009500EF">
      <w:pPr>
        <w:pStyle w:val="B1"/>
        <w:rPr>
          <w:rFonts w:eastAsiaTheme="minorEastAsia"/>
          <w:lang w:eastAsia="en-GB"/>
        </w:rPr>
      </w:pPr>
      <w:r>
        <w:t>-</w:t>
      </w:r>
      <w:r>
        <w:tab/>
        <w:t>Location of the subscriber;</w:t>
      </w:r>
    </w:p>
    <w:p w14:paraId="27A97A05" w14:textId="77777777" w:rsidR="009500EF" w:rsidRDefault="009500EF" w:rsidP="009500EF">
      <w:pPr>
        <w:pStyle w:val="B1"/>
        <w:rPr>
          <w:lang w:eastAsia="zh-CN"/>
        </w:rPr>
      </w:pPr>
      <w:r>
        <w:rPr>
          <w:lang w:eastAsia="zh-CN"/>
        </w:rPr>
        <w:t>-</w:t>
      </w:r>
      <w:r>
        <w:rPr>
          <w:lang w:eastAsia="zh-CN"/>
        </w:rPr>
        <w:tab/>
        <w:t>S-NSSAI;</w:t>
      </w:r>
    </w:p>
    <w:p w14:paraId="2BBACDFC" w14:textId="77777777" w:rsidR="009500EF" w:rsidRDefault="009500EF" w:rsidP="009500EF">
      <w:pPr>
        <w:pStyle w:val="B1"/>
        <w:rPr>
          <w:lang w:eastAsia="zh-CN"/>
        </w:rPr>
      </w:pPr>
      <w:r>
        <w:rPr>
          <w:lang w:eastAsia="zh-CN"/>
        </w:rPr>
        <w:t>-</w:t>
      </w:r>
      <w:r>
        <w:rPr>
          <w:lang w:eastAsia="zh-CN"/>
        </w:rPr>
        <w:tab/>
        <w:t>DNN;</w:t>
      </w:r>
    </w:p>
    <w:p w14:paraId="387D10EB" w14:textId="77777777" w:rsidR="009500EF" w:rsidRDefault="009500EF" w:rsidP="009500EF">
      <w:pPr>
        <w:pStyle w:val="B1"/>
        <w:rPr>
          <w:lang w:eastAsia="en-GB"/>
        </w:rPr>
      </w:pPr>
      <w:r>
        <w:t>-</w:t>
      </w:r>
      <w:r>
        <w:tab/>
        <w:t>Serving Network identifier (PLMN ID or PLMN ID and NID, see clause 5.34 of TS 23.501 [2]);</w:t>
      </w:r>
    </w:p>
    <w:p w14:paraId="30FECF14" w14:textId="77777777" w:rsidR="009500EF" w:rsidRDefault="009500EF" w:rsidP="009500EF">
      <w:pPr>
        <w:pStyle w:val="B1"/>
      </w:pPr>
      <w:r>
        <w:t>-</w:t>
      </w:r>
      <w:r>
        <w:tab/>
      </w:r>
      <w:r>
        <w:rPr>
          <w:noProof/>
        </w:rPr>
        <w:t>Application</w:t>
      </w:r>
      <w:r>
        <w:t xml:space="preserve"> Identifier;</w:t>
      </w:r>
    </w:p>
    <w:p w14:paraId="3A5B0596" w14:textId="77777777" w:rsidR="009500EF" w:rsidRDefault="009500EF" w:rsidP="009500EF">
      <w:pPr>
        <w:pStyle w:val="B1"/>
      </w:pPr>
      <w:r>
        <w:t>-</w:t>
      </w:r>
      <w:r>
        <w:tab/>
        <w:t>Allocated application instance identifier;</w:t>
      </w:r>
    </w:p>
    <w:p w14:paraId="50F224BB" w14:textId="77777777" w:rsidR="009500EF" w:rsidRDefault="009500EF" w:rsidP="009500EF">
      <w:pPr>
        <w:pStyle w:val="B1"/>
      </w:pPr>
      <w:r>
        <w:t>-</w:t>
      </w:r>
      <w:r>
        <w:tab/>
        <w:t>Detected service data flow descriptions;</w:t>
      </w:r>
    </w:p>
    <w:p w14:paraId="74780095" w14:textId="77777777" w:rsidR="009500EF" w:rsidRDefault="009500EF" w:rsidP="009500EF">
      <w:pPr>
        <w:pStyle w:val="B1"/>
      </w:pPr>
      <w:r>
        <w:t>-</w:t>
      </w:r>
      <w:r>
        <w:tab/>
        <w:t xml:space="preserve">UE support of reflective </w:t>
      </w:r>
      <w:r>
        <w:rPr>
          <w:noProof/>
        </w:rPr>
        <w:t>QoS</w:t>
      </w:r>
      <w:r>
        <w:t xml:space="preserve"> (as defined in clause 5.7.5.1 of TS 23.501 [2]);</w:t>
      </w:r>
    </w:p>
    <w:p w14:paraId="3ABB4E7D" w14:textId="77777777" w:rsidR="009500EF" w:rsidRDefault="009500EF" w:rsidP="009500EF">
      <w:pPr>
        <w:pStyle w:val="B1"/>
      </w:pPr>
      <w:r>
        <w:t>-</w:t>
      </w:r>
      <w:r>
        <w:tab/>
        <w:t>Number of supported packet filters for signalled QoS rules for the PDU Session (indicated by the UE as defined in clause 5.7.1.4 of TS 23.501 [2]);</w:t>
      </w:r>
    </w:p>
    <w:p w14:paraId="3EBEDCB7" w14:textId="77777777" w:rsidR="009500EF" w:rsidRDefault="009500EF" w:rsidP="009500EF">
      <w:pPr>
        <w:pStyle w:val="B1"/>
      </w:pPr>
      <w:r>
        <w:t>-</w:t>
      </w:r>
      <w:r>
        <w:tab/>
        <w:t>3GPP PS Data Off status;</w:t>
      </w:r>
    </w:p>
    <w:p w14:paraId="3B262103" w14:textId="77777777" w:rsidR="009500EF" w:rsidRDefault="009500EF" w:rsidP="009500EF">
      <w:pPr>
        <w:pStyle w:val="B1"/>
      </w:pPr>
      <w:r>
        <w:t>-</w:t>
      </w:r>
      <w:r>
        <w:tab/>
        <w:t>DN Authorization Profile Index (see clause 5.6.6 of TS 23.501 [2]);</w:t>
      </w:r>
    </w:p>
    <w:p w14:paraId="40CD4356" w14:textId="77777777" w:rsidR="009500EF" w:rsidRDefault="009500EF" w:rsidP="009500EF">
      <w:pPr>
        <w:pStyle w:val="B1"/>
      </w:pPr>
      <w:r>
        <w:t>-</w:t>
      </w:r>
      <w:r>
        <w:tab/>
        <w:t>DN authorized Session AMBR (see clause 5.6.6 of TS 23.501 [2]);</w:t>
      </w:r>
    </w:p>
    <w:p w14:paraId="1D9D0C84" w14:textId="77777777" w:rsidR="009500EF" w:rsidRDefault="009500EF" w:rsidP="009500EF">
      <w:pPr>
        <w:pStyle w:val="B1"/>
      </w:pPr>
      <w:r>
        <w:t>-</w:t>
      </w:r>
      <w:r>
        <w:tab/>
        <w:t>Satellite backhaul category;</w:t>
      </w:r>
    </w:p>
    <w:p w14:paraId="2CF5E85D" w14:textId="77777777" w:rsidR="009500EF" w:rsidRDefault="009500EF" w:rsidP="009500EF">
      <w:pPr>
        <w:pStyle w:val="B1"/>
      </w:pPr>
      <w:r>
        <w:t>-</w:t>
      </w:r>
      <w:r>
        <w:tab/>
        <w:t>Provisioning Server address(es) (see clause 5.30 of TS 23.501 [2]);</w:t>
      </w:r>
    </w:p>
    <w:p w14:paraId="70E00B67" w14:textId="77777777" w:rsidR="009500EF" w:rsidRDefault="009500EF" w:rsidP="009500EF">
      <w:pPr>
        <w:pStyle w:val="B1"/>
      </w:pPr>
      <w:r>
        <w:t>-</w:t>
      </w:r>
      <w:r>
        <w:tab/>
        <w:t>UE report of URSP rule enforcement from URSP rule associated with the PDU session (see clause 6.6.2.4).</w:t>
      </w:r>
    </w:p>
    <w:p w14:paraId="5E226388" w14:textId="08CEB59C" w:rsidR="009500EF" w:rsidRDefault="009500EF" w:rsidP="009500EF">
      <w:pPr>
        <w:pStyle w:val="B1"/>
        <w:rPr>
          <w:ins w:id="84" w:author="OPPO" w:date="2024-11-07T14:32:00Z"/>
        </w:rPr>
      </w:pPr>
      <w:r>
        <w:t>-</w:t>
      </w:r>
      <w:r>
        <w:tab/>
        <w:t>HR-SBO support indication for requesting VPLMN Specific Offloading Policy (see clause 6.2.1.12 and clause 6.7 of TS 23.548 [33]).</w:t>
      </w:r>
    </w:p>
    <w:p w14:paraId="7D19DC1D" w14:textId="6B6CE922" w:rsidR="0038579A" w:rsidRDefault="0038579A" w:rsidP="009500EF">
      <w:pPr>
        <w:pStyle w:val="B1"/>
      </w:pPr>
      <w:ins w:id="85" w:author="OPPO" w:date="2024-11-07T14:32:00Z">
        <w:r>
          <w:t>-</w:t>
        </w:r>
        <w:r>
          <w:tab/>
          <w:t>UE support of</w:t>
        </w:r>
      </w:ins>
      <w:ins w:id="86" w:author="OPPO" w:date="2024-11-07T14:33:00Z">
        <w:r w:rsidRPr="0038579A">
          <w:rPr>
            <w:lang w:eastAsia="zh-CN"/>
          </w:rPr>
          <w:t xml:space="preserve"> </w:t>
        </w:r>
        <w:r>
          <w:rPr>
            <w:lang w:eastAsia="zh-CN"/>
          </w:rPr>
          <w:t>(S)RTP Multiplexed Media Information</w:t>
        </w:r>
        <w:r w:rsidR="00B45E35">
          <w:rPr>
            <w:lang w:eastAsia="zh-CN"/>
          </w:rPr>
          <w:t>.</w:t>
        </w:r>
      </w:ins>
    </w:p>
    <w:p w14:paraId="68512EA6" w14:textId="77777777" w:rsidR="009500EF" w:rsidRDefault="009500EF" w:rsidP="009500EF">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0D7772C5" w14:textId="77777777" w:rsidR="009500EF" w:rsidRDefault="009500EF" w:rsidP="009500EF">
      <w:r>
        <w:t>The UDR may provide policy information related to an ASP as defined in clause 5.2.12.2 of TS 23.502 [3], for example:</w:t>
      </w:r>
    </w:p>
    <w:p w14:paraId="3A7AA896" w14:textId="77777777" w:rsidR="009500EF" w:rsidRDefault="009500EF" w:rsidP="009500EF">
      <w:pPr>
        <w:pStyle w:val="B1"/>
      </w:pPr>
      <w:r>
        <w:t>-</w:t>
      </w:r>
      <w:r>
        <w:tab/>
        <w:t>The ASP identifier;</w:t>
      </w:r>
    </w:p>
    <w:p w14:paraId="0EA2651A" w14:textId="77777777" w:rsidR="009500EF" w:rsidRDefault="009500EF" w:rsidP="009500EF">
      <w:pPr>
        <w:pStyle w:val="B1"/>
        <w:rPr>
          <w:rFonts w:eastAsia="MS Mincho"/>
        </w:rPr>
      </w:pPr>
      <w:r>
        <w:lastRenderedPageBreak/>
        <w:t>-</w:t>
      </w:r>
      <w:r>
        <w:tab/>
        <w:t>A transfer policy together with a Background Data Transfer Reference ID, the volume of data to be transferred per UE, the expected amount of UEs;</w:t>
      </w:r>
    </w:p>
    <w:p w14:paraId="070D4B6C" w14:textId="77777777" w:rsidR="009500EF" w:rsidRDefault="009500EF" w:rsidP="009500EF">
      <w:pPr>
        <w:pStyle w:val="B1"/>
        <w:rPr>
          <w:rFonts w:eastAsiaTheme="minorEastAsia"/>
        </w:rPr>
      </w:pPr>
      <w:r>
        <w:t>-</w:t>
      </w:r>
      <w:r>
        <w:tab/>
        <w:t>An PDTQ policy together with an PDTQ Reference ID, the requested QoS for each of the AF session for each of the UEs involved and the expected amount of UEs.</w:t>
      </w:r>
    </w:p>
    <w:p w14:paraId="241331D2" w14:textId="77777777" w:rsidR="009500EF" w:rsidRDefault="009500EF" w:rsidP="009500EF">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0F6B18FD" w14:textId="77777777" w:rsidR="009500EF" w:rsidRDefault="009500EF" w:rsidP="009500EF">
      <w:pPr>
        <w:rPr>
          <w:rFonts w:eastAsiaTheme="minorEastAsia"/>
        </w:rPr>
      </w:pPr>
      <w:r>
        <w:t>The UDR may provide the service specific information as defined in clause 4.15.6.7 of TS 23.502 [3].</w:t>
      </w:r>
    </w:p>
    <w:p w14:paraId="1AAA5144" w14:textId="77777777" w:rsidR="009500EF" w:rsidRDefault="009500EF" w:rsidP="009500EF">
      <w:r>
        <w:t>The AF, if involved, may provide application session related information as defined in clause 5.2.5.3 of TS 23.502 [3] directly or via NEF, e.g. based on SIP and SDP, for example:</w:t>
      </w:r>
    </w:p>
    <w:p w14:paraId="12FC6FC1" w14:textId="77777777" w:rsidR="009500EF" w:rsidRDefault="009500EF" w:rsidP="009500EF">
      <w:pPr>
        <w:pStyle w:val="B1"/>
      </w:pPr>
      <w:r>
        <w:t>-</w:t>
      </w:r>
      <w:r>
        <w:tab/>
        <w:t>Subscriber Identifier(s);</w:t>
      </w:r>
    </w:p>
    <w:p w14:paraId="7957EE9D" w14:textId="77777777" w:rsidR="009500EF" w:rsidRDefault="009500EF" w:rsidP="009500EF">
      <w:pPr>
        <w:pStyle w:val="B1"/>
      </w:pPr>
      <w:r>
        <w:t>-</w:t>
      </w:r>
      <w:r>
        <w:tab/>
        <w:t>IP address of the UE;</w:t>
      </w:r>
    </w:p>
    <w:p w14:paraId="3D6A0362" w14:textId="77777777" w:rsidR="009500EF" w:rsidRDefault="009500EF" w:rsidP="009500EF">
      <w:pPr>
        <w:pStyle w:val="B1"/>
      </w:pPr>
      <w:r>
        <w:t>-</w:t>
      </w:r>
      <w:r>
        <w:tab/>
        <w:t>Media Type;</w:t>
      </w:r>
    </w:p>
    <w:p w14:paraId="2710944E" w14:textId="77777777" w:rsidR="009500EF" w:rsidRDefault="009500EF" w:rsidP="009500EF">
      <w:pPr>
        <w:pStyle w:val="B1"/>
      </w:pPr>
      <w:r>
        <w:t>-</w:t>
      </w:r>
      <w:r>
        <w:tab/>
        <w:t>Media Format, e.g. media format sub-field of the media announcement and all other parameter information (a= lines) associated with the media format;</w:t>
      </w:r>
    </w:p>
    <w:p w14:paraId="421635AC" w14:textId="77777777" w:rsidR="009500EF" w:rsidRDefault="009500EF" w:rsidP="009500EF">
      <w:pPr>
        <w:pStyle w:val="B1"/>
      </w:pPr>
      <w:r>
        <w:t>-</w:t>
      </w:r>
      <w:r>
        <w:tab/>
        <w:t>Bandwidth;</w:t>
      </w:r>
    </w:p>
    <w:p w14:paraId="6915F04F" w14:textId="77777777" w:rsidR="009500EF" w:rsidRDefault="009500EF" w:rsidP="009500EF">
      <w:pPr>
        <w:pStyle w:val="B1"/>
      </w:pPr>
      <w:r>
        <w:t>-</w:t>
      </w:r>
      <w:r>
        <w:tab/>
        <w:t>Sponsored data connectivity information;</w:t>
      </w:r>
    </w:p>
    <w:p w14:paraId="09B0E4F6" w14:textId="77777777" w:rsidR="009500EF" w:rsidRDefault="009500EF" w:rsidP="009500EF">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624C782C" w14:textId="77777777" w:rsidR="009500EF" w:rsidRDefault="009500EF" w:rsidP="009500EF">
      <w:pPr>
        <w:pStyle w:val="B1"/>
      </w:pPr>
      <w:r>
        <w:t>-</w:t>
      </w:r>
      <w:r>
        <w:tab/>
        <w:t>Indication of ECN marking for L4S;</w:t>
      </w:r>
    </w:p>
    <w:p w14:paraId="2AAB22C7" w14:textId="77777777" w:rsidR="009500EF" w:rsidRDefault="009500EF" w:rsidP="009500EF">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261EA43" w14:textId="77777777" w:rsidR="009500EF" w:rsidRDefault="009500EF" w:rsidP="009500EF">
      <w:pPr>
        <w:pStyle w:val="NO"/>
      </w:pPr>
      <w:r>
        <w:t>NOTE 3:</w:t>
      </w:r>
      <w:r>
        <w:tab/>
        <w:t>Either Flow description or (external) application identifier for application detection control can be provided.</w:t>
      </w:r>
    </w:p>
    <w:p w14:paraId="0164C823" w14:textId="77777777" w:rsidR="009500EF" w:rsidRDefault="009500EF" w:rsidP="009500EF">
      <w:pPr>
        <w:pStyle w:val="B1"/>
      </w:pPr>
      <w:r>
        <w:t>-</w:t>
      </w:r>
      <w:r>
        <w:tab/>
        <w:t>DNN and possibly S-NSSAI;</w:t>
      </w:r>
    </w:p>
    <w:p w14:paraId="125E983F" w14:textId="77777777" w:rsidR="009500EF" w:rsidRDefault="009500EF" w:rsidP="009500EF">
      <w:pPr>
        <w:pStyle w:val="B1"/>
      </w:pPr>
      <w:r>
        <w:t>-</w:t>
      </w:r>
      <w:r>
        <w:tab/>
        <w:t>AF Communication Service Identifier (e.g. IMS Communication Service Identifier), UE provided via AF;</w:t>
      </w:r>
    </w:p>
    <w:p w14:paraId="520375D5" w14:textId="77777777" w:rsidR="009500EF" w:rsidRDefault="009500EF" w:rsidP="009500EF">
      <w:pPr>
        <w:pStyle w:val="B1"/>
      </w:pPr>
      <w:r>
        <w:t>-</w:t>
      </w:r>
      <w:r>
        <w:tab/>
        <w:t>AF Application Event Identifier;</w:t>
      </w:r>
    </w:p>
    <w:p w14:paraId="69CC47FF" w14:textId="77777777" w:rsidR="009500EF" w:rsidRDefault="009500EF" w:rsidP="009500EF">
      <w:pPr>
        <w:pStyle w:val="B1"/>
      </w:pPr>
      <w:r>
        <w:t>-</w:t>
      </w:r>
      <w:r>
        <w:tab/>
        <w:t>AF Record Information;</w:t>
      </w:r>
    </w:p>
    <w:p w14:paraId="5CF2E8F6" w14:textId="77777777" w:rsidR="009500EF" w:rsidRDefault="009500EF" w:rsidP="009500EF">
      <w:pPr>
        <w:pStyle w:val="B1"/>
      </w:pPr>
      <w:r>
        <w:t>-</w:t>
      </w:r>
      <w:r>
        <w:tab/>
        <w:t>Flow status (for gating decision);</w:t>
      </w:r>
    </w:p>
    <w:p w14:paraId="6DE011B6" w14:textId="77777777" w:rsidR="009500EF" w:rsidRDefault="009500EF" w:rsidP="009500EF">
      <w:pPr>
        <w:pStyle w:val="B1"/>
      </w:pPr>
      <w:r>
        <w:t>-</w:t>
      </w:r>
      <w:r>
        <w:tab/>
        <w:t>Priority indicator, which may be used by the PCF to guarantee service for an application session of a higher relative priority;</w:t>
      </w:r>
    </w:p>
    <w:p w14:paraId="481465FB" w14:textId="77777777" w:rsidR="009500EF" w:rsidRDefault="009500EF" w:rsidP="009500EF">
      <w:pPr>
        <w:pStyle w:val="NO"/>
      </w:pPr>
      <w:r>
        <w:t>NOTE 4:</w:t>
      </w:r>
      <w:r>
        <w:tab/>
        <w:t>The AF Priority information represents session/application priority and is separate from the MPS 5GS Priority indicator.</w:t>
      </w:r>
    </w:p>
    <w:p w14:paraId="5199398E" w14:textId="77777777" w:rsidR="009500EF" w:rsidRDefault="009500EF" w:rsidP="009500EF">
      <w:pPr>
        <w:pStyle w:val="B1"/>
      </w:pPr>
      <w:r>
        <w:t>-</w:t>
      </w:r>
      <w:r>
        <w:tab/>
        <w:t>Emergency indicator;</w:t>
      </w:r>
    </w:p>
    <w:p w14:paraId="7E41E196" w14:textId="77777777" w:rsidR="009500EF" w:rsidRDefault="009500EF" w:rsidP="009500EF">
      <w:pPr>
        <w:pStyle w:val="B1"/>
      </w:pPr>
      <w:r>
        <w:t>-</w:t>
      </w:r>
      <w:r>
        <w:tab/>
        <w:t>Application service provider;</w:t>
      </w:r>
    </w:p>
    <w:p w14:paraId="40783200" w14:textId="77777777" w:rsidR="009500EF" w:rsidRDefault="009500EF" w:rsidP="009500EF">
      <w:pPr>
        <w:pStyle w:val="B1"/>
      </w:pPr>
      <w:r>
        <w:t>-</w:t>
      </w:r>
      <w:r>
        <w:tab/>
        <w:t>DNAI;</w:t>
      </w:r>
    </w:p>
    <w:p w14:paraId="5E23033D" w14:textId="77777777" w:rsidR="009500EF" w:rsidRDefault="009500EF" w:rsidP="009500EF">
      <w:pPr>
        <w:pStyle w:val="B1"/>
      </w:pPr>
      <w:r>
        <w:t>-</w:t>
      </w:r>
      <w:r>
        <w:tab/>
        <w:t>Information about the N6 traffic routing requirements;</w:t>
      </w:r>
    </w:p>
    <w:p w14:paraId="004021D1" w14:textId="77777777" w:rsidR="009500EF" w:rsidRDefault="009500EF" w:rsidP="009500EF">
      <w:pPr>
        <w:pStyle w:val="B1"/>
      </w:pPr>
      <w:r>
        <w:t>-</w:t>
      </w:r>
      <w:r>
        <w:tab/>
        <w:t>GPSI;</w:t>
      </w:r>
    </w:p>
    <w:p w14:paraId="375DFC8F" w14:textId="77777777" w:rsidR="009500EF" w:rsidRDefault="009500EF" w:rsidP="009500EF">
      <w:pPr>
        <w:pStyle w:val="B1"/>
      </w:pPr>
      <w:r>
        <w:t>-</w:t>
      </w:r>
      <w:r>
        <w:tab/>
        <w:t>Internal-Group Identifier;</w:t>
      </w:r>
    </w:p>
    <w:p w14:paraId="2BAEC52E" w14:textId="77777777" w:rsidR="009500EF" w:rsidRDefault="009500EF" w:rsidP="009500EF">
      <w:pPr>
        <w:pStyle w:val="B1"/>
      </w:pPr>
      <w:r>
        <w:t>-</w:t>
      </w:r>
      <w:r>
        <w:tab/>
        <w:t>Temporal validity condition;</w:t>
      </w:r>
    </w:p>
    <w:p w14:paraId="6ACF45A8" w14:textId="77777777" w:rsidR="009500EF" w:rsidRDefault="009500EF" w:rsidP="009500EF">
      <w:pPr>
        <w:pStyle w:val="B1"/>
      </w:pPr>
      <w:r>
        <w:lastRenderedPageBreak/>
        <w:t>-</w:t>
      </w:r>
      <w:r>
        <w:tab/>
        <w:t>Spatial validity condition;</w:t>
      </w:r>
    </w:p>
    <w:p w14:paraId="2CB036F8" w14:textId="77777777" w:rsidR="009500EF" w:rsidRDefault="009500EF" w:rsidP="009500EF">
      <w:pPr>
        <w:pStyle w:val="B1"/>
      </w:pPr>
      <w:r>
        <w:t>-</w:t>
      </w:r>
      <w:r>
        <w:tab/>
        <w:t>AF subscription for early and/or late notifications about UP management events;</w:t>
      </w:r>
    </w:p>
    <w:p w14:paraId="7F398229" w14:textId="77777777" w:rsidR="009500EF" w:rsidRDefault="009500EF" w:rsidP="009500EF">
      <w:pPr>
        <w:pStyle w:val="B1"/>
        <w:rPr>
          <w:rFonts w:eastAsia="MS Mincho"/>
        </w:rPr>
      </w:pPr>
      <w:r>
        <w:t>-</w:t>
      </w:r>
      <w:r>
        <w:tab/>
        <w:t>AF transaction identifier;</w:t>
      </w:r>
    </w:p>
    <w:p w14:paraId="5C435654" w14:textId="77777777" w:rsidR="009500EF" w:rsidRDefault="009500EF" w:rsidP="009500EF">
      <w:pPr>
        <w:pStyle w:val="B1"/>
        <w:rPr>
          <w:rFonts w:eastAsiaTheme="minorEastAsia"/>
        </w:rPr>
      </w:pPr>
      <w:r>
        <w:t>-</w:t>
      </w:r>
      <w:r>
        <w:tab/>
        <w:t>TSC individual QoS information as described in clause 6.1.3.22;</w:t>
      </w:r>
    </w:p>
    <w:p w14:paraId="1E53C30A" w14:textId="77777777" w:rsidR="009500EF" w:rsidRDefault="009500EF" w:rsidP="009500EF">
      <w:pPr>
        <w:pStyle w:val="B1"/>
      </w:pPr>
      <w:r>
        <w:t>-</w:t>
      </w:r>
      <w:r>
        <w:tab/>
        <w:t>QoS information to be monitored;</w:t>
      </w:r>
    </w:p>
    <w:p w14:paraId="0E6E070A" w14:textId="77777777" w:rsidR="009500EF" w:rsidRDefault="009500EF" w:rsidP="009500EF">
      <w:pPr>
        <w:pStyle w:val="NO"/>
      </w:pPr>
      <w:r>
        <w:t>NOTE 5:</w:t>
      </w:r>
      <w:r>
        <w:tab/>
        <w:t>The information related with QoS monitoring may be provided by UDR when the UDR serving the NEF is deployed and stores the application request.</w:t>
      </w:r>
    </w:p>
    <w:p w14:paraId="2E10CB26" w14:textId="77777777" w:rsidR="009500EF" w:rsidRDefault="009500EF" w:rsidP="009500EF">
      <w:pPr>
        <w:pStyle w:val="B1"/>
      </w:pPr>
      <w:r>
        <w:t>-</w:t>
      </w:r>
      <w:r>
        <w:tab/>
        <w:t>Service area coverage;</w:t>
      </w:r>
    </w:p>
    <w:p w14:paraId="554E3357" w14:textId="77777777" w:rsidR="009500EF" w:rsidRDefault="009500EF" w:rsidP="009500EF">
      <w:pPr>
        <w:pStyle w:val="B1"/>
      </w:pPr>
      <w:r>
        <w:t>-</w:t>
      </w:r>
      <w:r>
        <w:tab/>
        <w:t>Indication that high throughput is desired;</w:t>
      </w:r>
    </w:p>
    <w:p w14:paraId="341475D6" w14:textId="77777777" w:rsidR="009500EF" w:rsidRDefault="009500EF" w:rsidP="009500EF">
      <w:pPr>
        <w:pStyle w:val="B1"/>
      </w:pPr>
      <w:r>
        <w:t>-</w:t>
      </w:r>
      <w:r>
        <w:tab/>
        <w:t>Reporting frequency;</w:t>
      </w:r>
    </w:p>
    <w:p w14:paraId="0FF9556E" w14:textId="77777777" w:rsidR="009500EF" w:rsidRDefault="009500EF" w:rsidP="009500EF">
      <w:pPr>
        <w:pStyle w:val="B1"/>
      </w:pPr>
      <w:r>
        <w:t>-</w:t>
      </w:r>
      <w:r>
        <w:tab/>
        <w:t>User Plane Latency Requirement.</w:t>
      </w:r>
    </w:p>
    <w:p w14:paraId="6B4F29C3" w14:textId="77777777" w:rsidR="009500EF" w:rsidRDefault="009500EF" w:rsidP="009500EF">
      <w:r>
        <w:t>The AF may provide BDT related information as defined in clause 5.2.5.5 of TS 23.502 [3] via NEF, for example:</w:t>
      </w:r>
    </w:p>
    <w:p w14:paraId="5701FEA5" w14:textId="77777777" w:rsidR="009500EF" w:rsidRDefault="009500EF" w:rsidP="009500EF">
      <w:pPr>
        <w:pStyle w:val="B1"/>
      </w:pPr>
      <w:r>
        <w:t>-</w:t>
      </w:r>
      <w:r>
        <w:tab/>
        <w:t>Background Data Transfer Reference ID;</w:t>
      </w:r>
    </w:p>
    <w:p w14:paraId="0292F3DC" w14:textId="77777777" w:rsidR="009500EF" w:rsidRDefault="009500EF" w:rsidP="009500EF">
      <w:pPr>
        <w:pStyle w:val="B1"/>
      </w:pPr>
      <w:r>
        <w:t>-</w:t>
      </w:r>
      <w:r>
        <w:tab/>
        <w:t>BDT Policy;</w:t>
      </w:r>
    </w:p>
    <w:p w14:paraId="5AA1F252" w14:textId="77777777" w:rsidR="009500EF" w:rsidRDefault="009500EF" w:rsidP="009500EF">
      <w:pPr>
        <w:pStyle w:val="B1"/>
      </w:pPr>
      <w:r>
        <w:t>-</w:t>
      </w:r>
      <w:r>
        <w:tab/>
        <w:t>Volume per UE;</w:t>
      </w:r>
    </w:p>
    <w:p w14:paraId="11DA24DD" w14:textId="77777777" w:rsidR="009500EF" w:rsidRDefault="009500EF" w:rsidP="009500EF">
      <w:pPr>
        <w:pStyle w:val="B1"/>
      </w:pPr>
      <w:r>
        <w:t>-</w:t>
      </w:r>
      <w:r>
        <w:tab/>
        <w:t>Number of UEs;</w:t>
      </w:r>
    </w:p>
    <w:p w14:paraId="78C4DA12" w14:textId="77777777" w:rsidR="009500EF" w:rsidRDefault="009500EF" w:rsidP="009500EF">
      <w:pPr>
        <w:pStyle w:val="B1"/>
      </w:pPr>
      <w:r>
        <w:t>-</w:t>
      </w:r>
      <w:r>
        <w:tab/>
        <w:t>Desired time window;</w:t>
      </w:r>
    </w:p>
    <w:p w14:paraId="32EECFB0" w14:textId="77777777" w:rsidR="009500EF" w:rsidRDefault="009500EF" w:rsidP="009500EF">
      <w:pPr>
        <w:pStyle w:val="B1"/>
      </w:pPr>
      <w:r>
        <w:t>-</w:t>
      </w:r>
      <w:r>
        <w:tab/>
        <w:t>Network Area Information.</w:t>
      </w:r>
    </w:p>
    <w:p w14:paraId="0EA26330" w14:textId="77777777" w:rsidR="009500EF" w:rsidRDefault="009500EF" w:rsidP="009500EF">
      <w:r>
        <w:t>The CHF, if involved, may provide the following information for a subscriber as defined in clause 5.2.5.17 of TS 23.502 [3], for example:</w:t>
      </w:r>
    </w:p>
    <w:p w14:paraId="06C3F086" w14:textId="77777777" w:rsidR="009500EF" w:rsidRDefault="009500EF" w:rsidP="009500EF">
      <w:pPr>
        <w:pStyle w:val="B1"/>
      </w:pPr>
      <w:r>
        <w:t>-</w:t>
      </w:r>
      <w:r>
        <w:tab/>
        <w:t>Policy counter status for each relevant policy counter.</w:t>
      </w:r>
    </w:p>
    <w:p w14:paraId="25EEEE1E" w14:textId="77777777" w:rsidR="009500EF" w:rsidRDefault="009500EF" w:rsidP="009500EF">
      <w:r>
        <w:t>The NWDAF, if involved, may provide analytics information as described in clause 6.1.1.3.</w:t>
      </w:r>
    </w:p>
    <w:p w14:paraId="5A31B988" w14:textId="77777777" w:rsidR="009500EF" w:rsidRDefault="009500EF" w:rsidP="009500EF">
      <w:r>
        <w:t>In addition, the predefined information in the PCF may contain additional rules based on charging policies in the network, whether the subscriber is in its home network or roaming, depending on the QoS Flow attributes.</w:t>
      </w:r>
    </w:p>
    <w:p w14:paraId="40A77EEE" w14:textId="77777777" w:rsidR="009500EF" w:rsidRDefault="009500EF" w:rsidP="009500EF">
      <w:r>
        <w:t>The 5QIs (see clause 5.7.4 of TS 23.501 [2]) in the PCC rule is derived by the PCF from AF or UDR interaction if available. The input can be SDP information or other available application information, in line with operator policy.</w:t>
      </w:r>
    </w:p>
    <w:p w14:paraId="44E9CE74" w14:textId="677E0CA5" w:rsidR="009500EF" w:rsidRPr="005B79CA" w:rsidRDefault="009500EF" w:rsidP="00422FED">
      <w:r>
        <w:t>The Allocation and Retention Priority in the PCC Rule is derived by the PCF from AF or UDR interaction if available, in line with operator policy.</w:t>
      </w:r>
    </w:p>
    <w:p w14:paraId="61A92164" w14:textId="77777777"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53F34" w14:textId="77777777" w:rsidR="00636E5B" w:rsidRDefault="00636E5B">
      <w:r>
        <w:separator/>
      </w:r>
    </w:p>
  </w:endnote>
  <w:endnote w:type="continuationSeparator" w:id="0">
    <w:p w14:paraId="1489DE95" w14:textId="77777777" w:rsidR="00636E5B" w:rsidRDefault="0063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1F4F0" w14:textId="77777777" w:rsidR="00636E5B" w:rsidRDefault="00636E5B">
      <w:r>
        <w:separator/>
      </w:r>
    </w:p>
  </w:footnote>
  <w:footnote w:type="continuationSeparator" w:id="0">
    <w:p w14:paraId="46C5093B" w14:textId="77777777" w:rsidR="00636E5B" w:rsidRDefault="0063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F99"/>
    <w:rsid w:val="000A6394"/>
    <w:rsid w:val="000B7FED"/>
    <w:rsid w:val="000C038A"/>
    <w:rsid w:val="000C6598"/>
    <w:rsid w:val="000D44B3"/>
    <w:rsid w:val="001034B9"/>
    <w:rsid w:val="00145D43"/>
    <w:rsid w:val="00192C46"/>
    <w:rsid w:val="00197FAE"/>
    <w:rsid w:val="001A08B3"/>
    <w:rsid w:val="001A7B60"/>
    <w:rsid w:val="001B52F0"/>
    <w:rsid w:val="001B7A65"/>
    <w:rsid w:val="001E41F3"/>
    <w:rsid w:val="00231A6A"/>
    <w:rsid w:val="0026004D"/>
    <w:rsid w:val="002640DD"/>
    <w:rsid w:val="00275D12"/>
    <w:rsid w:val="00284FEB"/>
    <w:rsid w:val="002860C4"/>
    <w:rsid w:val="002B5741"/>
    <w:rsid w:val="002E472E"/>
    <w:rsid w:val="00305409"/>
    <w:rsid w:val="003469EB"/>
    <w:rsid w:val="003546B7"/>
    <w:rsid w:val="003609EF"/>
    <w:rsid w:val="0036231A"/>
    <w:rsid w:val="00374DD4"/>
    <w:rsid w:val="0038579A"/>
    <w:rsid w:val="003E1A36"/>
    <w:rsid w:val="00410371"/>
    <w:rsid w:val="00422FED"/>
    <w:rsid w:val="004242F1"/>
    <w:rsid w:val="004B75B7"/>
    <w:rsid w:val="005141D9"/>
    <w:rsid w:val="0051580D"/>
    <w:rsid w:val="00547111"/>
    <w:rsid w:val="00592D74"/>
    <w:rsid w:val="005E2C44"/>
    <w:rsid w:val="005E5563"/>
    <w:rsid w:val="00621188"/>
    <w:rsid w:val="006257ED"/>
    <w:rsid w:val="00636E5B"/>
    <w:rsid w:val="00653DE4"/>
    <w:rsid w:val="00665C47"/>
    <w:rsid w:val="006679E6"/>
    <w:rsid w:val="00695808"/>
    <w:rsid w:val="006B46FB"/>
    <w:rsid w:val="006E21FB"/>
    <w:rsid w:val="007635B2"/>
    <w:rsid w:val="0079131C"/>
    <w:rsid w:val="00792342"/>
    <w:rsid w:val="007977A8"/>
    <w:rsid w:val="007B512A"/>
    <w:rsid w:val="007C2097"/>
    <w:rsid w:val="007D58F4"/>
    <w:rsid w:val="007D6A07"/>
    <w:rsid w:val="007F7259"/>
    <w:rsid w:val="008040A8"/>
    <w:rsid w:val="008279FA"/>
    <w:rsid w:val="00852A30"/>
    <w:rsid w:val="008626E7"/>
    <w:rsid w:val="00870EE7"/>
    <w:rsid w:val="008863B9"/>
    <w:rsid w:val="008A45A6"/>
    <w:rsid w:val="008D3CCC"/>
    <w:rsid w:val="008D44B1"/>
    <w:rsid w:val="008F3789"/>
    <w:rsid w:val="008F686C"/>
    <w:rsid w:val="009148DE"/>
    <w:rsid w:val="00941E30"/>
    <w:rsid w:val="009500EF"/>
    <w:rsid w:val="009531B0"/>
    <w:rsid w:val="009741B3"/>
    <w:rsid w:val="009777D9"/>
    <w:rsid w:val="00991B88"/>
    <w:rsid w:val="009A5753"/>
    <w:rsid w:val="009A579D"/>
    <w:rsid w:val="009E3297"/>
    <w:rsid w:val="009F734F"/>
    <w:rsid w:val="00A0096D"/>
    <w:rsid w:val="00A15056"/>
    <w:rsid w:val="00A246B6"/>
    <w:rsid w:val="00A47E70"/>
    <w:rsid w:val="00A50CF0"/>
    <w:rsid w:val="00A7671C"/>
    <w:rsid w:val="00AA2CBC"/>
    <w:rsid w:val="00AC5820"/>
    <w:rsid w:val="00AD1CD8"/>
    <w:rsid w:val="00B258BB"/>
    <w:rsid w:val="00B45E35"/>
    <w:rsid w:val="00B67B97"/>
    <w:rsid w:val="00B968C8"/>
    <w:rsid w:val="00BA3EC5"/>
    <w:rsid w:val="00BA51D9"/>
    <w:rsid w:val="00BB5DFC"/>
    <w:rsid w:val="00BD279D"/>
    <w:rsid w:val="00BD6BB8"/>
    <w:rsid w:val="00C17131"/>
    <w:rsid w:val="00C66BA2"/>
    <w:rsid w:val="00C870F6"/>
    <w:rsid w:val="00C907B5"/>
    <w:rsid w:val="00C95985"/>
    <w:rsid w:val="00C96E0F"/>
    <w:rsid w:val="00CC5026"/>
    <w:rsid w:val="00CC68D0"/>
    <w:rsid w:val="00D03F9A"/>
    <w:rsid w:val="00D06D51"/>
    <w:rsid w:val="00D24991"/>
    <w:rsid w:val="00D50255"/>
    <w:rsid w:val="00D66520"/>
    <w:rsid w:val="00D84AE9"/>
    <w:rsid w:val="00D9124E"/>
    <w:rsid w:val="00DE161A"/>
    <w:rsid w:val="00DE34CF"/>
    <w:rsid w:val="00E13F3D"/>
    <w:rsid w:val="00E34898"/>
    <w:rsid w:val="00E4152D"/>
    <w:rsid w:val="00EB09B7"/>
    <w:rsid w:val="00EE7D7C"/>
    <w:rsid w:val="00F25D98"/>
    <w:rsid w:val="00F300FB"/>
    <w:rsid w:val="00F370D2"/>
    <w:rsid w:val="00F56F8C"/>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rsid w:val="00422FED"/>
    <w:rPr>
      <w:rFonts w:ascii="Times New Roman" w:hAnsi="Times New Roman"/>
      <w:lang w:val="en-GB" w:eastAsia="en-US"/>
    </w:rPr>
  </w:style>
  <w:style w:type="character" w:customStyle="1" w:styleId="NOZchn">
    <w:name w:val="NO Zchn"/>
    <w:locked/>
    <w:rsid w:val="00950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CD662-4955-48DF-A9F3-31CF30584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3598</Words>
  <Characters>20510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3</cp:revision>
  <cp:lastPrinted>1899-12-31T23:00:00Z</cp:lastPrinted>
  <dcterms:created xsi:type="dcterms:W3CDTF">2024-11-07T07:25:00Z</dcterms:created>
  <dcterms:modified xsi:type="dcterms:W3CDTF">2024-11-07T08:01:00Z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