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82B70FC"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r w:rsidR="00136A85">
              <w:t>1</w:t>
            </w:r>
            <w:r w:rsidR="00423E43" w:rsidRPr="00423E43">
              <w:t>.</w:t>
            </w:r>
            <w:r w:rsidR="00136A85">
              <w:t>0</w:t>
            </w:r>
            <w:r w:rsidR="00423E43" w:rsidRPr="00423E43">
              <w:t>.</w:t>
            </w:r>
            <w:bookmarkEnd w:id="3"/>
            <w:r w:rsidR="00690549">
              <w:t>0</w:t>
            </w:r>
            <w:r w:rsidRPr="00423E43">
              <w:t xml:space="preserve"> </w:t>
            </w:r>
            <w:r w:rsidRPr="00423E43">
              <w:rPr>
                <w:sz w:val="32"/>
              </w:rPr>
              <w:t>(</w:t>
            </w:r>
            <w:bookmarkStart w:id="4" w:name="issueDate"/>
            <w:r w:rsidR="00423E43" w:rsidRPr="00423E43">
              <w:rPr>
                <w:sz w:val="32"/>
              </w:rPr>
              <w:t>2024</w:t>
            </w:r>
            <w:r w:rsidRPr="00423E43">
              <w:rPr>
                <w:sz w:val="32"/>
              </w:rPr>
              <w:t>-</w:t>
            </w:r>
            <w:bookmarkEnd w:id="4"/>
            <w:r w:rsidR="00690549">
              <w:rPr>
                <w:sz w:val="32"/>
              </w:rPr>
              <w:t>1</w:t>
            </w:r>
            <w:r w:rsidR="00136A85">
              <w:rPr>
                <w:sz w:val="32"/>
              </w:rPr>
              <w:t>2</w:t>
            </w:r>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5" w:name="spectype2"/>
            <w:r w:rsidR="00D57972" w:rsidRPr="00423E43">
              <w:t>Report</w:t>
            </w:r>
            <w:bookmarkEnd w:id="5"/>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6"/>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7" w:name="specRelease"/>
            <w:r w:rsidRPr="00C8782D">
              <w:rPr>
                <w:rStyle w:val="ZGSM"/>
              </w:rPr>
              <w:t>1</w:t>
            </w:r>
            <w:r w:rsidR="009E1174" w:rsidRPr="00C8782D">
              <w:rPr>
                <w:rStyle w:val="ZGSM"/>
              </w:rPr>
              <w:t>9</w:t>
            </w:r>
            <w:bookmarkEnd w:id="7"/>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12" w:name="copyrightDate"/>
            <w:r w:rsidRPr="00501273">
              <w:rPr>
                <w:noProof/>
                <w:sz w:val="18"/>
              </w:rPr>
              <w:t>2</w:t>
            </w:r>
            <w:r w:rsidR="008E2D68" w:rsidRPr="00501273">
              <w:rPr>
                <w:noProof/>
                <w:sz w:val="18"/>
              </w:rPr>
              <w:t>02</w:t>
            </w:r>
            <w:bookmarkEnd w:id="12"/>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t>Contents</w:t>
      </w:r>
    </w:p>
    <w:p w14:paraId="7D0A35FB" w14:textId="7B71CA5A" w:rsidR="00ED1650" w:rsidRPr="00A46FA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ED1650" w:rsidRPr="00A46FAF">
        <w:rPr>
          <w:noProof/>
        </w:rPr>
        <w:t>Foreword</w:t>
      </w:r>
      <w:r w:rsidR="00ED1650" w:rsidRPr="00A46FAF">
        <w:rPr>
          <w:noProof/>
        </w:rPr>
        <w:tab/>
      </w:r>
      <w:r w:rsidR="00ED1650" w:rsidRPr="00A46FAF">
        <w:rPr>
          <w:noProof/>
        </w:rPr>
        <w:fldChar w:fldCharType="begin" w:fldLock="1"/>
      </w:r>
      <w:r w:rsidR="00ED1650" w:rsidRPr="00A46FAF">
        <w:rPr>
          <w:noProof/>
        </w:rPr>
        <w:instrText xml:space="preserve"> PAGEREF _Toc184113674 \h </w:instrText>
      </w:r>
      <w:r w:rsidR="00ED1650" w:rsidRPr="00A46FAF">
        <w:rPr>
          <w:noProof/>
        </w:rPr>
      </w:r>
      <w:r w:rsidR="00ED1650" w:rsidRPr="00A46FAF">
        <w:rPr>
          <w:noProof/>
        </w:rPr>
        <w:fldChar w:fldCharType="separate"/>
      </w:r>
      <w:r w:rsidR="00ED1650" w:rsidRPr="00A46FAF">
        <w:rPr>
          <w:noProof/>
        </w:rPr>
        <w:t>5</w:t>
      </w:r>
      <w:r w:rsidR="00ED1650" w:rsidRPr="00A46FAF">
        <w:rPr>
          <w:noProof/>
        </w:rPr>
        <w:fldChar w:fldCharType="end"/>
      </w:r>
    </w:p>
    <w:p w14:paraId="0BC5D94B" w14:textId="65C70583"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Introduction</w:t>
      </w:r>
      <w:r w:rsidRPr="00A46FAF">
        <w:rPr>
          <w:noProof/>
        </w:rPr>
        <w:tab/>
      </w:r>
      <w:r w:rsidRPr="00A46FAF">
        <w:rPr>
          <w:noProof/>
        </w:rPr>
        <w:fldChar w:fldCharType="begin" w:fldLock="1"/>
      </w:r>
      <w:r w:rsidRPr="00A46FAF">
        <w:rPr>
          <w:noProof/>
        </w:rPr>
        <w:instrText xml:space="preserve"> PAGEREF _Toc184113675 \h </w:instrText>
      </w:r>
      <w:r w:rsidRPr="00A46FAF">
        <w:rPr>
          <w:noProof/>
        </w:rPr>
      </w:r>
      <w:r w:rsidRPr="00A46FAF">
        <w:rPr>
          <w:noProof/>
        </w:rPr>
        <w:fldChar w:fldCharType="separate"/>
      </w:r>
      <w:r w:rsidRPr="00A46FAF">
        <w:rPr>
          <w:noProof/>
        </w:rPr>
        <w:t>6</w:t>
      </w:r>
      <w:r w:rsidRPr="00A46FAF">
        <w:rPr>
          <w:noProof/>
        </w:rPr>
        <w:fldChar w:fldCharType="end"/>
      </w:r>
    </w:p>
    <w:p w14:paraId="402DD682" w14:textId="52AD6126"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Scope</w:t>
      </w:r>
      <w:r w:rsidRPr="00A46FAF">
        <w:rPr>
          <w:noProof/>
        </w:rPr>
        <w:tab/>
      </w:r>
      <w:r w:rsidRPr="00A46FAF">
        <w:rPr>
          <w:noProof/>
        </w:rPr>
        <w:fldChar w:fldCharType="begin" w:fldLock="1"/>
      </w:r>
      <w:r w:rsidRPr="00A46FAF">
        <w:rPr>
          <w:noProof/>
        </w:rPr>
        <w:instrText xml:space="preserve"> PAGEREF _Toc184113676 \h </w:instrText>
      </w:r>
      <w:r w:rsidRPr="00A46FAF">
        <w:rPr>
          <w:noProof/>
        </w:rPr>
      </w:r>
      <w:r w:rsidRPr="00A46FAF">
        <w:rPr>
          <w:noProof/>
        </w:rPr>
        <w:fldChar w:fldCharType="separate"/>
      </w:r>
      <w:r w:rsidRPr="00A46FAF">
        <w:rPr>
          <w:noProof/>
        </w:rPr>
        <w:t>7</w:t>
      </w:r>
      <w:r w:rsidRPr="00A46FAF">
        <w:rPr>
          <w:noProof/>
        </w:rPr>
        <w:fldChar w:fldCharType="end"/>
      </w:r>
    </w:p>
    <w:p w14:paraId="398AFEE9" w14:textId="52E5D5EB"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References</w:t>
      </w:r>
      <w:r w:rsidRPr="00A46FAF">
        <w:rPr>
          <w:noProof/>
        </w:rPr>
        <w:tab/>
      </w:r>
      <w:r w:rsidRPr="00A46FAF">
        <w:rPr>
          <w:noProof/>
        </w:rPr>
        <w:fldChar w:fldCharType="begin" w:fldLock="1"/>
      </w:r>
      <w:r w:rsidRPr="00A46FAF">
        <w:rPr>
          <w:noProof/>
        </w:rPr>
        <w:instrText xml:space="preserve"> PAGEREF _Toc184113677 \h </w:instrText>
      </w:r>
      <w:r w:rsidRPr="00A46FAF">
        <w:rPr>
          <w:noProof/>
        </w:rPr>
      </w:r>
      <w:r w:rsidRPr="00A46FAF">
        <w:rPr>
          <w:noProof/>
        </w:rPr>
        <w:fldChar w:fldCharType="separate"/>
      </w:r>
      <w:r w:rsidRPr="00A46FAF">
        <w:rPr>
          <w:noProof/>
        </w:rPr>
        <w:t>7</w:t>
      </w:r>
      <w:r w:rsidRPr="00A46FAF">
        <w:rPr>
          <w:noProof/>
        </w:rPr>
        <w:fldChar w:fldCharType="end"/>
      </w:r>
    </w:p>
    <w:p w14:paraId="246207A3" w14:textId="7FDB12A4"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Definitions of terms, symbols and abbreviations</w:t>
      </w:r>
      <w:r w:rsidRPr="00A46FAF">
        <w:rPr>
          <w:noProof/>
        </w:rPr>
        <w:tab/>
      </w:r>
      <w:r w:rsidRPr="00A46FAF">
        <w:rPr>
          <w:noProof/>
        </w:rPr>
        <w:fldChar w:fldCharType="begin" w:fldLock="1"/>
      </w:r>
      <w:r w:rsidRPr="00A46FAF">
        <w:rPr>
          <w:noProof/>
        </w:rPr>
        <w:instrText xml:space="preserve"> PAGEREF _Toc184113678 \h </w:instrText>
      </w:r>
      <w:r w:rsidRPr="00A46FAF">
        <w:rPr>
          <w:noProof/>
        </w:rPr>
      </w:r>
      <w:r w:rsidRPr="00A46FAF">
        <w:rPr>
          <w:noProof/>
        </w:rPr>
        <w:fldChar w:fldCharType="separate"/>
      </w:r>
      <w:r w:rsidRPr="00A46FAF">
        <w:rPr>
          <w:noProof/>
        </w:rPr>
        <w:t>9</w:t>
      </w:r>
      <w:r w:rsidRPr="00A46FAF">
        <w:rPr>
          <w:noProof/>
        </w:rPr>
        <w:fldChar w:fldCharType="end"/>
      </w:r>
    </w:p>
    <w:p w14:paraId="5FCBCDA2" w14:textId="532A2ABA"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Terms</w:t>
      </w:r>
      <w:r w:rsidRPr="00A46FAF">
        <w:rPr>
          <w:noProof/>
        </w:rPr>
        <w:tab/>
      </w:r>
      <w:r w:rsidRPr="00A46FAF">
        <w:rPr>
          <w:noProof/>
        </w:rPr>
        <w:fldChar w:fldCharType="begin" w:fldLock="1"/>
      </w:r>
      <w:r w:rsidRPr="00A46FAF">
        <w:rPr>
          <w:noProof/>
        </w:rPr>
        <w:instrText xml:space="preserve"> PAGEREF _Toc184113679 \h </w:instrText>
      </w:r>
      <w:r w:rsidRPr="00A46FAF">
        <w:rPr>
          <w:noProof/>
        </w:rPr>
      </w:r>
      <w:r w:rsidRPr="00A46FAF">
        <w:rPr>
          <w:noProof/>
        </w:rPr>
        <w:fldChar w:fldCharType="separate"/>
      </w:r>
      <w:r w:rsidRPr="00A46FAF">
        <w:rPr>
          <w:noProof/>
        </w:rPr>
        <w:t>9</w:t>
      </w:r>
      <w:r w:rsidRPr="00A46FAF">
        <w:rPr>
          <w:noProof/>
        </w:rPr>
        <w:fldChar w:fldCharType="end"/>
      </w:r>
    </w:p>
    <w:p w14:paraId="289C9C64" w14:textId="0D84CD6A"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Symbols</w:t>
      </w:r>
      <w:r w:rsidRPr="00A46FAF">
        <w:rPr>
          <w:noProof/>
        </w:rPr>
        <w:tab/>
      </w:r>
      <w:r w:rsidRPr="00A46FAF">
        <w:rPr>
          <w:noProof/>
        </w:rPr>
        <w:fldChar w:fldCharType="begin" w:fldLock="1"/>
      </w:r>
      <w:r w:rsidRPr="00A46FAF">
        <w:rPr>
          <w:noProof/>
        </w:rPr>
        <w:instrText xml:space="preserve"> PAGEREF _Toc184113680 \h </w:instrText>
      </w:r>
      <w:r w:rsidRPr="00A46FAF">
        <w:rPr>
          <w:noProof/>
        </w:rPr>
      </w:r>
      <w:r w:rsidRPr="00A46FAF">
        <w:rPr>
          <w:noProof/>
        </w:rPr>
        <w:fldChar w:fldCharType="separate"/>
      </w:r>
      <w:r w:rsidRPr="00A46FAF">
        <w:rPr>
          <w:noProof/>
        </w:rPr>
        <w:t>9</w:t>
      </w:r>
      <w:r w:rsidRPr="00A46FAF">
        <w:rPr>
          <w:noProof/>
        </w:rPr>
        <w:fldChar w:fldCharType="end"/>
      </w:r>
    </w:p>
    <w:p w14:paraId="1B286852" w14:textId="1166EE2A"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Abbreviations</w:t>
      </w:r>
      <w:r w:rsidRPr="00A46FAF">
        <w:rPr>
          <w:noProof/>
        </w:rPr>
        <w:tab/>
      </w:r>
      <w:r w:rsidRPr="00A46FAF">
        <w:rPr>
          <w:noProof/>
        </w:rPr>
        <w:fldChar w:fldCharType="begin" w:fldLock="1"/>
      </w:r>
      <w:r w:rsidRPr="00A46FAF">
        <w:rPr>
          <w:noProof/>
        </w:rPr>
        <w:instrText xml:space="preserve"> PAGEREF _Toc184113681 \h </w:instrText>
      </w:r>
      <w:r w:rsidRPr="00A46FAF">
        <w:rPr>
          <w:noProof/>
        </w:rPr>
      </w:r>
      <w:r w:rsidRPr="00A46FAF">
        <w:rPr>
          <w:noProof/>
        </w:rPr>
        <w:fldChar w:fldCharType="separate"/>
      </w:r>
      <w:r w:rsidRPr="00A46FAF">
        <w:rPr>
          <w:noProof/>
        </w:rPr>
        <w:t>9</w:t>
      </w:r>
      <w:r w:rsidRPr="00A46FAF">
        <w:rPr>
          <w:noProof/>
        </w:rPr>
        <w:fldChar w:fldCharType="end"/>
      </w:r>
    </w:p>
    <w:p w14:paraId="7836C9E8" w14:textId="21B7F28B"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Background</w:t>
      </w:r>
      <w:r w:rsidRPr="00A46FAF">
        <w:rPr>
          <w:noProof/>
        </w:rPr>
        <w:tab/>
      </w:r>
      <w:r w:rsidRPr="00A46FAF">
        <w:rPr>
          <w:noProof/>
        </w:rPr>
        <w:fldChar w:fldCharType="begin" w:fldLock="1"/>
      </w:r>
      <w:r w:rsidRPr="00A46FAF">
        <w:rPr>
          <w:noProof/>
        </w:rPr>
        <w:instrText xml:space="preserve"> PAGEREF _Toc184113682 \h </w:instrText>
      </w:r>
      <w:r w:rsidRPr="00A46FAF">
        <w:rPr>
          <w:noProof/>
        </w:rPr>
      </w:r>
      <w:r w:rsidRPr="00A46FAF">
        <w:rPr>
          <w:noProof/>
        </w:rPr>
        <w:fldChar w:fldCharType="separate"/>
      </w:r>
      <w:r w:rsidRPr="00A46FAF">
        <w:rPr>
          <w:noProof/>
        </w:rPr>
        <w:t>10</w:t>
      </w:r>
      <w:r w:rsidRPr="00A46FAF">
        <w:rPr>
          <w:noProof/>
        </w:rPr>
        <w:fldChar w:fldCharType="end"/>
      </w:r>
    </w:p>
    <w:p w14:paraId="68ECCB5B" w14:textId="24BF758D"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_Toc184113683 \h </w:instrText>
      </w:r>
      <w:r w:rsidRPr="00A46FAF">
        <w:rPr>
          <w:noProof/>
        </w:rPr>
      </w:r>
      <w:r w:rsidRPr="00A46FAF">
        <w:rPr>
          <w:noProof/>
        </w:rPr>
        <w:fldChar w:fldCharType="separate"/>
      </w:r>
      <w:r w:rsidRPr="00A46FAF">
        <w:rPr>
          <w:noProof/>
        </w:rPr>
        <w:t>10</w:t>
      </w:r>
      <w:r w:rsidRPr="00A46FAF">
        <w:rPr>
          <w:noProof/>
        </w:rPr>
        <w:fldChar w:fldCharType="end"/>
      </w:r>
    </w:p>
    <w:p w14:paraId="5F42487C" w14:textId="31BB4C2B"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 of Haptics Media</w:t>
      </w:r>
      <w:r w:rsidRPr="00A46FAF">
        <w:rPr>
          <w:noProof/>
        </w:rPr>
        <w:tab/>
      </w:r>
      <w:r w:rsidRPr="00A46FAF">
        <w:rPr>
          <w:noProof/>
        </w:rPr>
        <w:fldChar w:fldCharType="begin" w:fldLock="1"/>
      </w:r>
      <w:r w:rsidRPr="00A46FAF">
        <w:rPr>
          <w:noProof/>
        </w:rPr>
        <w:instrText xml:space="preserve"> PAGEREF _Toc184113684 \h </w:instrText>
      </w:r>
      <w:r w:rsidRPr="00A46FAF">
        <w:rPr>
          <w:noProof/>
        </w:rPr>
      </w:r>
      <w:r w:rsidRPr="00A46FAF">
        <w:rPr>
          <w:noProof/>
        </w:rPr>
        <w:fldChar w:fldCharType="separate"/>
      </w:r>
      <w:r w:rsidRPr="00A46FAF">
        <w:rPr>
          <w:noProof/>
        </w:rPr>
        <w:t>11</w:t>
      </w:r>
      <w:r w:rsidRPr="00A46FAF">
        <w:rPr>
          <w:noProof/>
        </w:rPr>
        <w:fldChar w:fldCharType="end"/>
      </w:r>
    </w:p>
    <w:p w14:paraId="0CE3A281" w14:textId="77166C08"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pipeline</w:t>
      </w:r>
      <w:r w:rsidRPr="00A46FAF">
        <w:rPr>
          <w:noProof/>
        </w:rPr>
        <w:tab/>
      </w:r>
      <w:r w:rsidRPr="00A46FAF">
        <w:rPr>
          <w:noProof/>
        </w:rPr>
        <w:fldChar w:fldCharType="begin" w:fldLock="1"/>
      </w:r>
      <w:r w:rsidRPr="00A46FAF">
        <w:rPr>
          <w:noProof/>
        </w:rPr>
        <w:instrText xml:space="preserve"> PAGEREF _Toc184113685 \h </w:instrText>
      </w:r>
      <w:r w:rsidRPr="00A46FAF">
        <w:rPr>
          <w:noProof/>
        </w:rPr>
      </w:r>
      <w:r w:rsidRPr="00A46FAF">
        <w:rPr>
          <w:noProof/>
        </w:rPr>
        <w:fldChar w:fldCharType="separate"/>
      </w:r>
      <w:r w:rsidRPr="00A46FAF">
        <w:rPr>
          <w:noProof/>
        </w:rPr>
        <w:t>11</w:t>
      </w:r>
      <w:r w:rsidRPr="00A46FAF">
        <w:rPr>
          <w:noProof/>
        </w:rPr>
        <w:fldChar w:fldCharType="end"/>
      </w:r>
    </w:p>
    <w:p w14:paraId="13DDE018" w14:textId="483A480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creation</w:t>
      </w:r>
      <w:r w:rsidRPr="00A46FAF">
        <w:rPr>
          <w:noProof/>
        </w:rPr>
        <w:tab/>
      </w:r>
      <w:r w:rsidRPr="00A46FAF">
        <w:rPr>
          <w:noProof/>
        </w:rPr>
        <w:fldChar w:fldCharType="begin" w:fldLock="1"/>
      </w:r>
      <w:r w:rsidRPr="00A46FAF">
        <w:rPr>
          <w:noProof/>
        </w:rPr>
        <w:instrText xml:space="preserve"> PAGEREF _Toc184113686 \h </w:instrText>
      </w:r>
      <w:r w:rsidRPr="00A46FAF">
        <w:rPr>
          <w:noProof/>
        </w:rPr>
      </w:r>
      <w:r w:rsidRPr="00A46FAF">
        <w:rPr>
          <w:noProof/>
        </w:rPr>
        <w:fldChar w:fldCharType="separate"/>
      </w:r>
      <w:r w:rsidRPr="00A46FAF">
        <w:rPr>
          <w:noProof/>
        </w:rPr>
        <w:t>12</w:t>
      </w:r>
      <w:r w:rsidRPr="00A46FAF">
        <w:rPr>
          <w:noProof/>
        </w:rPr>
        <w:fldChar w:fldCharType="end"/>
      </w:r>
    </w:p>
    <w:p w14:paraId="41EAB928" w14:textId="627A704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rendering</w:t>
      </w:r>
      <w:r w:rsidRPr="00A46FAF">
        <w:rPr>
          <w:noProof/>
        </w:rPr>
        <w:tab/>
      </w:r>
      <w:r w:rsidRPr="00A46FAF">
        <w:rPr>
          <w:noProof/>
        </w:rPr>
        <w:fldChar w:fldCharType="begin" w:fldLock="1"/>
      </w:r>
      <w:r w:rsidRPr="00A46FAF">
        <w:rPr>
          <w:noProof/>
        </w:rPr>
        <w:instrText xml:space="preserve"> PAGEREF _Toc184113687 \h </w:instrText>
      </w:r>
      <w:r w:rsidRPr="00A46FAF">
        <w:rPr>
          <w:noProof/>
        </w:rPr>
      </w:r>
      <w:r w:rsidRPr="00A46FAF">
        <w:rPr>
          <w:noProof/>
        </w:rPr>
        <w:fldChar w:fldCharType="separate"/>
      </w:r>
      <w:r w:rsidRPr="00A46FAF">
        <w:rPr>
          <w:noProof/>
        </w:rPr>
        <w:t>13</w:t>
      </w:r>
      <w:r w:rsidRPr="00A46FAF">
        <w:rPr>
          <w:noProof/>
        </w:rPr>
        <w:fldChar w:fldCharType="end"/>
      </w:r>
    </w:p>
    <w:p w14:paraId="64CE1576" w14:textId="57D3D053"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Example of Haptics media devices</w:t>
      </w:r>
      <w:r w:rsidRPr="00A46FAF">
        <w:rPr>
          <w:noProof/>
        </w:rPr>
        <w:tab/>
      </w:r>
      <w:r w:rsidRPr="00A46FAF">
        <w:rPr>
          <w:noProof/>
        </w:rPr>
        <w:fldChar w:fldCharType="begin" w:fldLock="1"/>
      </w:r>
      <w:r w:rsidRPr="00A46FAF">
        <w:rPr>
          <w:noProof/>
        </w:rPr>
        <w:instrText xml:space="preserve"> PAGEREF _Toc184113688 \h </w:instrText>
      </w:r>
      <w:r w:rsidRPr="00A46FAF">
        <w:rPr>
          <w:noProof/>
        </w:rPr>
      </w:r>
      <w:r w:rsidRPr="00A46FAF">
        <w:rPr>
          <w:noProof/>
        </w:rPr>
        <w:fldChar w:fldCharType="separate"/>
      </w:r>
      <w:r w:rsidRPr="00A46FAF">
        <w:rPr>
          <w:noProof/>
        </w:rPr>
        <w:t>13</w:t>
      </w:r>
      <w:r w:rsidRPr="00A46FAF">
        <w:rPr>
          <w:noProof/>
        </w:rPr>
        <w:fldChar w:fldCharType="end"/>
      </w:r>
    </w:p>
    <w:p w14:paraId="511A3937" w14:textId="62ECD8CB"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cases and requirements</w:t>
      </w:r>
      <w:r w:rsidRPr="00A46FAF">
        <w:rPr>
          <w:noProof/>
        </w:rPr>
        <w:tab/>
      </w:r>
      <w:r w:rsidRPr="00A46FAF">
        <w:rPr>
          <w:noProof/>
        </w:rPr>
        <w:fldChar w:fldCharType="begin" w:fldLock="1"/>
      </w:r>
      <w:r w:rsidRPr="00A46FAF">
        <w:rPr>
          <w:noProof/>
        </w:rPr>
        <w:instrText xml:space="preserve"> PAGEREF _Toc184113689 \h </w:instrText>
      </w:r>
      <w:r w:rsidRPr="00A46FAF">
        <w:rPr>
          <w:noProof/>
        </w:rPr>
      </w:r>
      <w:r w:rsidRPr="00A46FAF">
        <w:rPr>
          <w:noProof/>
        </w:rPr>
        <w:fldChar w:fldCharType="separate"/>
      </w:r>
      <w:r w:rsidRPr="00A46FAF">
        <w:rPr>
          <w:noProof/>
        </w:rPr>
        <w:t>13</w:t>
      </w:r>
      <w:r w:rsidRPr="00A46FAF">
        <w:rPr>
          <w:noProof/>
        </w:rPr>
        <w:fldChar w:fldCharType="end"/>
      </w:r>
    </w:p>
    <w:p w14:paraId="7611DBA7" w14:textId="1C750EE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_Toc184113690 \h </w:instrText>
      </w:r>
      <w:r w:rsidRPr="00A46FAF">
        <w:rPr>
          <w:noProof/>
        </w:rPr>
      </w:r>
      <w:r w:rsidRPr="00A46FAF">
        <w:rPr>
          <w:noProof/>
        </w:rPr>
        <w:fldChar w:fldCharType="separate"/>
      </w:r>
      <w:r w:rsidRPr="00A46FAF">
        <w:rPr>
          <w:noProof/>
        </w:rPr>
        <w:t>13</w:t>
      </w:r>
      <w:r w:rsidRPr="00A46FAF">
        <w:rPr>
          <w:noProof/>
        </w:rPr>
        <w:fldChar w:fldCharType="end"/>
      </w:r>
    </w:p>
    <w:p w14:paraId="26248C5B" w14:textId="1A608AFA"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enhanced media distribution</w:t>
      </w:r>
      <w:r w:rsidRPr="00A46FAF">
        <w:rPr>
          <w:noProof/>
        </w:rPr>
        <w:tab/>
      </w:r>
      <w:r w:rsidRPr="00A46FAF">
        <w:rPr>
          <w:noProof/>
        </w:rPr>
        <w:fldChar w:fldCharType="begin" w:fldLock="1"/>
      </w:r>
      <w:r w:rsidRPr="00A46FAF">
        <w:rPr>
          <w:noProof/>
        </w:rPr>
        <w:instrText xml:space="preserve"> PAGEREF _Toc184113691 \h </w:instrText>
      </w:r>
      <w:r w:rsidRPr="00A46FAF">
        <w:rPr>
          <w:noProof/>
        </w:rPr>
      </w:r>
      <w:r w:rsidRPr="00A46FAF">
        <w:rPr>
          <w:noProof/>
        </w:rPr>
        <w:fldChar w:fldCharType="separate"/>
      </w:r>
      <w:r w:rsidRPr="00A46FAF">
        <w:rPr>
          <w:noProof/>
        </w:rPr>
        <w:t>13</w:t>
      </w:r>
      <w:r w:rsidRPr="00A46FAF">
        <w:rPr>
          <w:noProof/>
        </w:rPr>
        <w:fldChar w:fldCharType="end"/>
      </w:r>
    </w:p>
    <w:p w14:paraId="63294E1B" w14:textId="1B9DAD7D"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Haptic-enhanced Communication</w:t>
      </w:r>
      <w:r w:rsidRPr="00A46FAF">
        <w:rPr>
          <w:noProof/>
        </w:rPr>
        <w:tab/>
      </w:r>
      <w:r w:rsidRPr="00A46FAF">
        <w:rPr>
          <w:noProof/>
        </w:rPr>
        <w:fldChar w:fldCharType="begin" w:fldLock="1"/>
      </w:r>
      <w:r w:rsidRPr="00A46FAF">
        <w:rPr>
          <w:noProof/>
        </w:rPr>
        <w:instrText xml:space="preserve"> PAGEREF _Toc184113692 \h </w:instrText>
      </w:r>
      <w:r w:rsidRPr="00A46FAF">
        <w:rPr>
          <w:noProof/>
        </w:rPr>
      </w:r>
      <w:r w:rsidRPr="00A46FAF">
        <w:rPr>
          <w:noProof/>
        </w:rPr>
        <w:fldChar w:fldCharType="separate"/>
      </w:r>
      <w:r w:rsidRPr="00A46FAF">
        <w:rPr>
          <w:noProof/>
        </w:rPr>
        <w:t>15</w:t>
      </w:r>
      <w:r w:rsidRPr="00A46FAF">
        <w:rPr>
          <w:noProof/>
        </w:rPr>
        <w:fldChar w:fldCharType="end"/>
      </w:r>
    </w:p>
    <w:p w14:paraId="42A653DA" w14:textId="55059772"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5.4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Immersive Entertainment</w:t>
      </w:r>
      <w:r w:rsidRPr="00A46FAF">
        <w:rPr>
          <w:noProof/>
        </w:rPr>
        <w:tab/>
      </w:r>
      <w:r w:rsidRPr="00A46FAF">
        <w:rPr>
          <w:noProof/>
        </w:rPr>
        <w:fldChar w:fldCharType="begin" w:fldLock="1"/>
      </w:r>
      <w:r w:rsidRPr="00A46FAF">
        <w:rPr>
          <w:noProof/>
        </w:rPr>
        <w:instrText xml:space="preserve"> PAGEREF _Toc184113693 \h </w:instrText>
      </w:r>
      <w:r w:rsidRPr="00A46FAF">
        <w:rPr>
          <w:noProof/>
        </w:rPr>
      </w:r>
      <w:r w:rsidRPr="00A46FAF">
        <w:rPr>
          <w:noProof/>
        </w:rPr>
        <w:fldChar w:fldCharType="separate"/>
      </w:r>
      <w:r w:rsidRPr="00A46FAF">
        <w:rPr>
          <w:noProof/>
        </w:rPr>
        <w:t>16</w:t>
      </w:r>
      <w:r w:rsidRPr="00A46FAF">
        <w:rPr>
          <w:noProof/>
        </w:rPr>
        <w:fldChar w:fldCharType="end"/>
      </w:r>
    </w:p>
    <w:p w14:paraId="01EB9735" w14:textId="58F90D9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Immersive multi-modal XR and metaverse</w:t>
      </w:r>
      <w:r w:rsidRPr="00A46FAF">
        <w:rPr>
          <w:noProof/>
        </w:rPr>
        <w:tab/>
      </w:r>
      <w:r w:rsidRPr="00A46FAF">
        <w:rPr>
          <w:noProof/>
        </w:rPr>
        <w:fldChar w:fldCharType="begin" w:fldLock="1"/>
      </w:r>
      <w:r w:rsidRPr="00A46FAF">
        <w:rPr>
          <w:noProof/>
        </w:rPr>
        <w:instrText xml:space="preserve"> PAGEREF _Toc184113694 \h </w:instrText>
      </w:r>
      <w:r w:rsidRPr="00A46FAF">
        <w:rPr>
          <w:noProof/>
        </w:rPr>
      </w:r>
      <w:r w:rsidRPr="00A46FAF">
        <w:rPr>
          <w:noProof/>
        </w:rPr>
        <w:fldChar w:fldCharType="separate"/>
      </w:r>
      <w:r w:rsidRPr="00A46FAF">
        <w:rPr>
          <w:noProof/>
        </w:rPr>
        <w:t>17</w:t>
      </w:r>
      <w:r w:rsidRPr="00A46FAF">
        <w:rPr>
          <w:noProof/>
        </w:rPr>
        <w:fldChar w:fldCharType="end"/>
      </w:r>
    </w:p>
    <w:p w14:paraId="46148AE5" w14:textId="50F371E9"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 Template</w:t>
      </w:r>
      <w:r w:rsidRPr="00A46FAF">
        <w:rPr>
          <w:noProof/>
        </w:rPr>
        <w:tab/>
      </w:r>
      <w:r w:rsidRPr="00A46FAF">
        <w:rPr>
          <w:noProof/>
        </w:rPr>
        <w:fldChar w:fldCharType="begin" w:fldLock="1"/>
      </w:r>
      <w:r w:rsidRPr="00A46FAF">
        <w:rPr>
          <w:noProof/>
        </w:rPr>
        <w:instrText xml:space="preserve"> PAGEREF _Toc184113695 \h </w:instrText>
      </w:r>
      <w:r w:rsidRPr="00A46FAF">
        <w:rPr>
          <w:noProof/>
        </w:rPr>
      </w:r>
      <w:r w:rsidRPr="00A46FAF">
        <w:rPr>
          <w:noProof/>
        </w:rPr>
        <w:fldChar w:fldCharType="separate"/>
      </w:r>
      <w:r w:rsidRPr="00A46FAF">
        <w:rPr>
          <w:noProof/>
        </w:rPr>
        <w:t>19</w:t>
      </w:r>
      <w:r w:rsidRPr="00A46FAF">
        <w:rPr>
          <w:noProof/>
        </w:rPr>
        <w:fldChar w:fldCharType="end"/>
      </w:r>
    </w:p>
    <w:p w14:paraId="1D214757" w14:textId="3D08F3C2"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 media formats and device types</w:t>
      </w:r>
      <w:r w:rsidRPr="00A46FAF">
        <w:rPr>
          <w:noProof/>
        </w:rPr>
        <w:tab/>
      </w:r>
      <w:r w:rsidRPr="00A46FAF">
        <w:rPr>
          <w:noProof/>
        </w:rPr>
        <w:fldChar w:fldCharType="begin" w:fldLock="1"/>
      </w:r>
      <w:r w:rsidRPr="00A46FAF">
        <w:rPr>
          <w:noProof/>
        </w:rPr>
        <w:instrText xml:space="preserve"> PAGEREF _Toc184113696 \h </w:instrText>
      </w:r>
      <w:r w:rsidRPr="00A46FAF">
        <w:rPr>
          <w:noProof/>
        </w:rPr>
      </w:r>
      <w:r w:rsidRPr="00A46FAF">
        <w:rPr>
          <w:noProof/>
        </w:rPr>
        <w:fldChar w:fldCharType="separate"/>
      </w:r>
      <w:r w:rsidRPr="00A46FAF">
        <w:rPr>
          <w:noProof/>
        </w:rPr>
        <w:t>20</w:t>
      </w:r>
      <w:r w:rsidRPr="00A46FAF">
        <w:rPr>
          <w:noProof/>
        </w:rPr>
        <w:fldChar w:fldCharType="end"/>
      </w:r>
    </w:p>
    <w:p w14:paraId="20BA9E69" w14:textId="72D0DA00"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_Toc184113697 \h </w:instrText>
      </w:r>
      <w:r w:rsidRPr="00A46FAF">
        <w:rPr>
          <w:noProof/>
        </w:rPr>
      </w:r>
      <w:r w:rsidRPr="00A46FAF">
        <w:rPr>
          <w:noProof/>
        </w:rPr>
        <w:fldChar w:fldCharType="separate"/>
      </w:r>
      <w:r w:rsidRPr="00A46FAF">
        <w:rPr>
          <w:noProof/>
        </w:rPr>
        <w:t>20</w:t>
      </w:r>
      <w:r w:rsidRPr="00A46FAF">
        <w:rPr>
          <w:noProof/>
        </w:rPr>
        <w:fldChar w:fldCharType="end"/>
      </w:r>
    </w:p>
    <w:p w14:paraId="325BF8C3" w14:textId="01830A0C"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w:t>
      </w:r>
      <w:r w:rsidRPr="00A46FAF">
        <w:rPr>
          <w:noProof/>
        </w:rPr>
        <w:tab/>
      </w:r>
      <w:r w:rsidRPr="00A46FAF">
        <w:rPr>
          <w:noProof/>
        </w:rPr>
        <w:fldChar w:fldCharType="begin" w:fldLock="1"/>
      </w:r>
      <w:r w:rsidRPr="00A46FAF">
        <w:rPr>
          <w:noProof/>
        </w:rPr>
        <w:instrText xml:space="preserve"> PAGEREF _Toc184113698 \h </w:instrText>
      </w:r>
      <w:r w:rsidRPr="00A46FAF">
        <w:rPr>
          <w:noProof/>
        </w:rPr>
      </w:r>
      <w:r w:rsidRPr="00A46FAF">
        <w:rPr>
          <w:noProof/>
        </w:rPr>
        <w:fldChar w:fldCharType="separate"/>
      </w:r>
      <w:r w:rsidRPr="00A46FAF">
        <w:rPr>
          <w:noProof/>
        </w:rPr>
        <w:t>20</w:t>
      </w:r>
      <w:r w:rsidRPr="00A46FAF">
        <w:rPr>
          <w:noProof/>
        </w:rPr>
        <w:fldChar w:fldCharType="end"/>
      </w:r>
    </w:p>
    <w:p w14:paraId="0D6329C8" w14:textId="60C98B6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_Toc184113699 \h </w:instrText>
      </w:r>
      <w:r w:rsidRPr="00A46FAF">
        <w:rPr>
          <w:noProof/>
        </w:rPr>
      </w:r>
      <w:r w:rsidRPr="00A46FAF">
        <w:rPr>
          <w:noProof/>
        </w:rPr>
        <w:fldChar w:fldCharType="separate"/>
      </w:r>
      <w:r w:rsidRPr="00A46FAF">
        <w:rPr>
          <w:noProof/>
        </w:rPr>
        <w:t>20</w:t>
      </w:r>
      <w:r w:rsidRPr="00A46FAF">
        <w:rPr>
          <w:noProof/>
        </w:rPr>
        <w:fldChar w:fldCharType="end"/>
      </w:r>
    </w:p>
    <w:p w14:paraId="3046A870" w14:textId="547C4058"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Time-sampled signals</w:t>
      </w:r>
      <w:r w:rsidRPr="00A46FAF">
        <w:rPr>
          <w:noProof/>
        </w:rPr>
        <w:tab/>
      </w:r>
      <w:r w:rsidRPr="00A46FAF">
        <w:rPr>
          <w:noProof/>
        </w:rPr>
        <w:fldChar w:fldCharType="begin" w:fldLock="1"/>
      </w:r>
      <w:r w:rsidRPr="00A46FAF">
        <w:rPr>
          <w:noProof/>
        </w:rPr>
        <w:instrText xml:space="preserve"> PAGEREF _Toc184113700 \h </w:instrText>
      </w:r>
      <w:r w:rsidRPr="00A46FAF">
        <w:rPr>
          <w:noProof/>
        </w:rPr>
      </w:r>
      <w:r w:rsidRPr="00A46FAF">
        <w:rPr>
          <w:noProof/>
        </w:rPr>
        <w:fldChar w:fldCharType="separate"/>
      </w:r>
      <w:r w:rsidRPr="00A46FAF">
        <w:rPr>
          <w:noProof/>
        </w:rPr>
        <w:t>20</w:t>
      </w:r>
      <w:r w:rsidRPr="00A46FAF">
        <w:rPr>
          <w:noProof/>
        </w:rPr>
        <w:fldChar w:fldCharType="end"/>
      </w:r>
    </w:p>
    <w:p w14:paraId="21B88ECE" w14:textId="20DD4690"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Synthetic signals</w:t>
      </w:r>
      <w:r w:rsidRPr="00A46FAF">
        <w:rPr>
          <w:noProof/>
        </w:rPr>
        <w:tab/>
      </w:r>
      <w:r w:rsidRPr="00A46FAF">
        <w:rPr>
          <w:noProof/>
        </w:rPr>
        <w:fldChar w:fldCharType="begin" w:fldLock="1"/>
      </w:r>
      <w:r w:rsidRPr="00A46FAF">
        <w:rPr>
          <w:noProof/>
        </w:rPr>
        <w:instrText xml:space="preserve"> PAGEREF _Toc184113701 \h </w:instrText>
      </w:r>
      <w:r w:rsidRPr="00A46FAF">
        <w:rPr>
          <w:noProof/>
        </w:rPr>
      </w:r>
      <w:r w:rsidRPr="00A46FAF">
        <w:rPr>
          <w:noProof/>
        </w:rPr>
        <w:fldChar w:fldCharType="separate"/>
      </w:r>
      <w:r w:rsidRPr="00A46FAF">
        <w:rPr>
          <w:noProof/>
        </w:rPr>
        <w:t>21</w:t>
      </w:r>
      <w:r w:rsidRPr="00A46FAF">
        <w:rPr>
          <w:noProof/>
        </w:rPr>
        <w:fldChar w:fldCharType="end"/>
      </w:r>
    </w:p>
    <w:p w14:paraId="404B3E91" w14:textId="369D9B64"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Comparison and applications</w:t>
      </w:r>
      <w:r w:rsidRPr="00A46FAF">
        <w:rPr>
          <w:noProof/>
        </w:rPr>
        <w:tab/>
      </w:r>
      <w:r w:rsidRPr="00A46FAF">
        <w:rPr>
          <w:noProof/>
        </w:rPr>
        <w:fldChar w:fldCharType="begin" w:fldLock="1"/>
      </w:r>
      <w:r w:rsidRPr="00A46FAF">
        <w:rPr>
          <w:noProof/>
        </w:rPr>
        <w:instrText xml:space="preserve"> PAGEREF _Toc184113702 \h </w:instrText>
      </w:r>
      <w:r w:rsidRPr="00A46FAF">
        <w:rPr>
          <w:noProof/>
        </w:rPr>
      </w:r>
      <w:r w:rsidRPr="00A46FAF">
        <w:rPr>
          <w:noProof/>
        </w:rPr>
        <w:fldChar w:fldCharType="separate"/>
      </w:r>
      <w:r w:rsidRPr="00A46FAF">
        <w:rPr>
          <w:noProof/>
        </w:rPr>
        <w:t>21</w:t>
      </w:r>
      <w:r w:rsidRPr="00A46FAF">
        <w:rPr>
          <w:noProof/>
        </w:rPr>
        <w:fldChar w:fldCharType="end"/>
      </w:r>
    </w:p>
    <w:p w14:paraId="21AC1054" w14:textId="5D6D249D"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formats</w:t>
      </w:r>
      <w:r w:rsidRPr="00A46FAF">
        <w:rPr>
          <w:noProof/>
        </w:rPr>
        <w:tab/>
      </w:r>
      <w:r w:rsidRPr="00A46FAF">
        <w:rPr>
          <w:noProof/>
        </w:rPr>
        <w:fldChar w:fldCharType="begin" w:fldLock="1"/>
      </w:r>
      <w:r w:rsidRPr="00A46FAF">
        <w:rPr>
          <w:noProof/>
        </w:rPr>
        <w:instrText xml:space="preserve"> PAGEREF _Toc184113703 \h </w:instrText>
      </w:r>
      <w:r w:rsidRPr="00A46FAF">
        <w:rPr>
          <w:noProof/>
        </w:rPr>
      </w:r>
      <w:r w:rsidRPr="00A46FAF">
        <w:rPr>
          <w:noProof/>
        </w:rPr>
        <w:fldChar w:fldCharType="separate"/>
      </w:r>
      <w:r w:rsidRPr="00A46FAF">
        <w:rPr>
          <w:noProof/>
        </w:rPr>
        <w:t>22</w:t>
      </w:r>
      <w:r w:rsidRPr="00A46FAF">
        <w:rPr>
          <w:noProof/>
        </w:rPr>
        <w:fldChar w:fldCharType="end"/>
      </w:r>
    </w:p>
    <w:p w14:paraId="60FB1D36" w14:textId="126D87FE"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_Toc184113704 \h </w:instrText>
      </w:r>
      <w:r w:rsidRPr="00A46FAF">
        <w:rPr>
          <w:noProof/>
        </w:rPr>
      </w:r>
      <w:r w:rsidRPr="00A46FAF">
        <w:rPr>
          <w:noProof/>
        </w:rPr>
        <w:fldChar w:fldCharType="separate"/>
      </w:r>
      <w:r w:rsidRPr="00A46FAF">
        <w:rPr>
          <w:noProof/>
        </w:rPr>
        <w:t>22</w:t>
      </w:r>
      <w:r w:rsidRPr="00A46FAF">
        <w:rPr>
          <w:noProof/>
        </w:rPr>
        <w:fldChar w:fldCharType="end"/>
      </w:r>
    </w:p>
    <w:p w14:paraId="1C9C9163" w14:textId="1C43F0C0"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PCM format</w:t>
      </w:r>
      <w:r w:rsidRPr="00A46FAF">
        <w:rPr>
          <w:noProof/>
        </w:rPr>
        <w:tab/>
      </w:r>
      <w:r w:rsidRPr="00A46FAF">
        <w:rPr>
          <w:noProof/>
        </w:rPr>
        <w:fldChar w:fldCharType="begin" w:fldLock="1"/>
      </w:r>
      <w:r w:rsidRPr="00A46FAF">
        <w:rPr>
          <w:noProof/>
        </w:rPr>
        <w:instrText xml:space="preserve"> PAGEREF _Toc184113705 \h </w:instrText>
      </w:r>
      <w:r w:rsidRPr="00A46FAF">
        <w:rPr>
          <w:noProof/>
        </w:rPr>
      </w:r>
      <w:r w:rsidRPr="00A46FAF">
        <w:rPr>
          <w:noProof/>
        </w:rPr>
        <w:fldChar w:fldCharType="separate"/>
      </w:r>
      <w:r w:rsidRPr="00A46FAF">
        <w:rPr>
          <w:noProof/>
        </w:rPr>
        <w:t>22</w:t>
      </w:r>
      <w:r w:rsidRPr="00A46FAF">
        <w:rPr>
          <w:noProof/>
        </w:rPr>
        <w:fldChar w:fldCharType="end"/>
      </w:r>
    </w:p>
    <w:p w14:paraId="3D82449A" w14:textId="5030741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Proprietary parametric formats</w:t>
      </w:r>
      <w:r w:rsidRPr="00A46FAF">
        <w:rPr>
          <w:noProof/>
        </w:rPr>
        <w:tab/>
      </w:r>
      <w:r w:rsidRPr="00A46FAF">
        <w:rPr>
          <w:noProof/>
        </w:rPr>
        <w:fldChar w:fldCharType="begin" w:fldLock="1"/>
      </w:r>
      <w:r w:rsidRPr="00A46FAF">
        <w:rPr>
          <w:noProof/>
        </w:rPr>
        <w:instrText xml:space="preserve"> PAGEREF _Toc184113706 \h </w:instrText>
      </w:r>
      <w:r w:rsidRPr="00A46FAF">
        <w:rPr>
          <w:noProof/>
        </w:rPr>
      </w:r>
      <w:r w:rsidRPr="00A46FAF">
        <w:rPr>
          <w:noProof/>
        </w:rPr>
        <w:fldChar w:fldCharType="separate"/>
      </w:r>
      <w:r w:rsidRPr="00A46FAF">
        <w:rPr>
          <w:noProof/>
        </w:rPr>
        <w:t>22</w:t>
      </w:r>
      <w:r w:rsidRPr="00A46FAF">
        <w:rPr>
          <w:noProof/>
        </w:rPr>
        <w:fldChar w:fldCharType="end"/>
      </w:r>
    </w:p>
    <w:p w14:paraId="498EA648" w14:textId="06B849D7"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Standardized and Interchangeable parametric formats</w:t>
      </w:r>
      <w:r w:rsidRPr="00A46FAF">
        <w:rPr>
          <w:noProof/>
        </w:rPr>
        <w:tab/>
      </w:r>
      <w:r w:rsidRPr="00A46FAF">
        <w:rPr>
          <w:noProof/>
        </w:rPr>
        <w:fldChar w:fldCharType="begin" w:fldLock="1"/>
      </w:r>
      <w:r w:rsidRPr="00A46FAF">
        <w:rPr>
          <w:noProof/>
        </w:rPr>
        <w:instrText xml:space="preserve"> PAGEREF _Toc184113707 \h </w:instrText>
      </w:r>
      <w:r w:rsidRPr="00A46FAF">
        <w:rPr>
          <w:noProof/>
        </w:rPr>
      </w:r>
      <w:r w:rsidRPr="00A46FAF">
        <w:rPr>
          <w:noProof/>
        </w:rPr>
        <w:fldChar w:fldCharType="separate"/>
      </w:r>
      <w:r w:rsidRPr="00A46FAF">
        <w:rPr>
          <w:noProof/>
        </w:rPr>
        <w:t>22</w:t>
      </w:r>
      <w:r w:rsidRPr="00A46FAF">
        <w:rPr>
          <w:noProof/>
        </w:rPr>
        <w:fldChar w:fldCharType="end"/>
      </w:r>
    </w:p>
    <w:p w14:paraId="008DE5F0" w14:textId="66B08FFE"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types</w:t>
      </w:r>
      <w:r w:rsidRPr="00A46FAF">
        <w:rPr>
          <w:noProof/>
        </w:rPr>
        <w:tab/>
      </w:r>
      <w:r w:rsidRPr="00A46FAF">
        <w:rPr>
          <w:noProof/>
        </w:rPr>
        <w:fldChar w:fldCharType="begin" w:fldLock="1"/>
      </w:r>
      <w:r w:rsidRPr="00A46FAF">
        <w:rPr>
          <w:noProof/>
        </w:rPr>
        <w:instrText xml:space="preserve"> PAGEREF _Toc184113708 \h </w:instrText>
      </w:r>
      <w:r w:rsidRPr="00A46FAF">
        <w:rPr>
          <w:noProof/>
        </w:rPr>
      </w:r>
      <w:r w:rsidRPr="00A46FAF">
        <w:rPr>
          <w:noProof/>
        </w:rPr>
        <w:fldChar w:fldCharType="separate"/>
      </w:r>
      <w:r w:rsidRPr="00A46FAF">
        <w:rPr>
          <w:noProof/>
        </w:rPr>
        <w:t>23</w:t>
      </w:r>
      <w:r w:rsidRPr="00A46FAF">
        <w:rPr>
          <w:noProof/>
        </w:rPr>
        <w:fldChar w:fldCharType="end"/>
      </w:r>
    </w:p>
    <w:p w14:paraId="5EBACA21" w14:textId="262DB21A"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_Toc184113709 \h </w:instrText>
      </w:r>
      <w:r w:rsidRPr="00A46FAF">
        <w:rPr>
          <w:noProof/>
        </w:rPr>
      </w:r>
      <w:r w:rsidRPr="00A46FAF">
        <w:rPr>
          <w:noProof/>
        </w:rPr>
        <w:fldChar w:fldCharType="separate"/>
      </w:r>
      <w:r w:rsidRPr="00A46FAF">
        <w:rPr>
          <w:noProof/>
        </w:rPr>
        <w:t>23</w:t>
      </w:r>
      <w:r w:rsidRPr="00A46FAF">
        <w:rPr>
          <w:noProof/>
        </w:rPr>
        <w:fldChar w:fldCharType="end"/>
      </w:r>
    </w:p>
    <w:p w14:paraId="3EE938B2" w14:textId="5D7CB953"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1: Basic sensory feedback</w:t>
      </w:r>
      <w:r w:rsidRPr="00A46FAF">
        <w:rPr>
          <w:noProof/>
        </w:rPr>
        <w:tab/>
      </w:r>
      <w:r w:rsidRPr="00A46FAF">
        <w:rPr>
          <w:noProof/>
        </w:rPr>
        <w:fldChar w:fldCharType="begin" w:fldLock="1"/>
      </w:r>
      <w:r w:rsidRPr="00A46FAF">
        <w:rPr>
          <w:noProof/>
        </w:rPr>
        <w:instrText xml:space="preserve"> PAGEREF _Toc184113710 \h </w:instrText>
      </w:r>
      <w:r w:rsidRPr="00A46FAF">
        <w:rPr>
          <w:noProof/>
        </w:rPr>
      </w:r>
      <w:r w:rsidRPr="00A46FAF">
        <w:rPr>
          <w:noProof/>
        </w:rPr>
        <w:fldChar w:fldCharType="separate"/>
      </w:r>
      <w:r w:rsidRPr="00A46FAF">
        <w:rPr>
          <w:noProof/>
        </w:rPr>
        <w:t>23</w:t>
      </w:r>
      <w:r w:rsidRPr="00A46FAF">
        <w:rPr>
          <w:noProof/>
        </w:rPr>
        <w:fldChar w:fldCharType="end"/>
      </w:r>
    </w:p>
    <w:p w14:paraId="1430C867" w14:textId="78B020B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 xml:space="preserve">Haptics device type 2: </w:t>
      </w:r>
      <w:r w:rsidRPr="00A46FAF">
        <w:rPr>
          <w:noProof/>
          <w:lang w:val="en-US"/>
        </w:rPr>
        <w:t xml:space="preserve">Sensorial texture feedback or Spatial </w:t>
      </w:r>
      <w:r w:rsidRPr="00A46FAF">
        <w:rPr>
          <w:noProof/>
        </w:rPr>
        <w:t>sensory feedback</w:t>
      </w:r>
      <w:r w:rsidRPr="00A46FAF">
        <w:rPr>
          <w:noProof/>
        </w:rPr>
        <w:tab/>
      </w:r>
      <w:r w:rsidRPr="00A46FAF">
        <w:rPr>
          <w:noProof/>
        </w:rPr>
        <w:fldChar w:fldCharType="begin" w:fldLock="1"/>
      </w:r>
      <w:r w:rsidRPr="00A46FAF">
        <w:rPr>
          <w:noProof/>
        </w:rPr>
        <w:instrText xml:space="preserve"> PAGEREF _Toc184113711 \h </w:instrText>
      </w:r>
      <w:r w:rsidRPr="00A46FAF">
        <w:rPr>
          <w:noProof/>
        </w:rPr>
      </w:r>
      <w:r w:rsidRPr="00A46FAF">
        <w:rPr>
          <w:noProof/>
        </w:rPr>
        <w:fldChar w:fldCharType="separate"/>
      </w:r>
      <w:r w:rsidRPr="00A46FAF">
        <w:rPr>
          <w:noProof/>
        </w:rPr>
        <w:t>23</w:t>
      </w:r>
      <w:r w:rsidRPr="00A46FAF">
        <w:rPr>
          <w:noProof/>
        </w:rPr>
        <w:fldChar w:fldCharType="end"/>
      </w:r>
    </w:p>
    <w:p w14:paraId="2E84D2B0" w14:textId="41A50287"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3: Full-body and complex motion feedback</w:t>
      </w:r>
      <w:r w:rsidRPr="00A46FAF">
        <w:rPr>
          <w:noProof/>
        </w:rPr>
        <w:tab/>
      </w:r>
      <w:r w:rsidRPr="00A46FAF">
        <w:rPr>
          <w:noProof/>
        </w:rPr>
        <w:fldChar w:fldCharType="begin" w:fldLock="1"/>
      </w:r>
      <w:r w:rsidRPr="00A46FAF">
        <w:rPr>
          <w:noProof/>
        </w:rPr>
        <w:instrText xml:space="preserve"> PAGEREF _Toc184113712 \h </w:instrText>
      </w:r>
      <w:r w:rsidRPr="00A46FAF">
        <w:rPr>
          <w:noProof/>
        </w:rPr>
      </w:r>
      <w:r w:rsidRPr="00A46FAF">
        <w:rPr>
          <w:noProof/>
        </w:rPr>
        <w:fldChar w:fldCharType="separate"/>
      </w:r>
      <w:r w:rsidRPr="00A46FAF">
        <w:rPr>
          <w:noProof/>
        </w:rPr>
        <w:t>24</w:t>
      </w:r>
      <w:r w:rsidRPr="00A46FAF">
        <w:rPr>
          <w:noProof/>
        </w:rPr>
        <w:fldChar w:fldCharType="end"/>
      </w:r>
    </w:p>
    <w:p w14:paraId="3893776A" w14:textId="4FF95AF9"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4: Interactive and spatialised feedback</w:t>
      </w:r>
      <w:r w:rsidRPr="00A46FAF">
        <w:rPr>
          <w:noProof/>
        </w:rPr>
        <w:tab/>
      </w:r>
      <w:r w:rsidRPr="00A46FAF">
        <w:rPr>
          <w:noProof/>
        </w:rPr>
        <w:fldChar w:fldCharType="begin" w:fldLock="1"/>
      </w:r>
      <w:r w:rsidRPr="00A46FAF">
        <w:rPr>
          <w:noProof/>
        </w:rPr>
        <w:instrText xml:space="preserve"> PAGEREF _Toc184113713 \h </w:instrText>
      </w:r>
      <w:r w:rsidRPr="00A46FAF">
        <w:rPr>
          <w:noProof/>
        </w:rPr>
      </w:r>
      <w:r w:rsidRPr="00A46FAF">
        <w:rPr>
          <w:noProof/>
        </w:rPr>
        <w:fldChar w:fldCharType="separate"/>
      </w:r>
      <w:r w:rsidRPr="00A46FAF">
        <w:rPr>
          <w:noProof/>
        </w:rPr>
        <w:t>24</w:t>
      </w:r>
      <w:r w:rsidRPr="00A46FAF">
        <w:rPr>
          <w:noProof/>
        </w:rPr>
        <w:fldChar w:fldCharType="end"/>
      </w:r>
    </w:p>
    <w:p w14:paraId="0C58F04F" w14:textId="2C45E2CB"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7</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Candidate technologies</w:t>
      </w:r>
      <w:r w:rsidRPr="00A46FAF">
        <w:rPr>
          <w:noProof/>
        </w:rPr>
        <w:tab/>
      </w:r>
      <w:r w:rsidRPr="00A46FAF">
        <w:rPr>
          <w:noProof/>
        </w:rPr>
        <w:fldChar w:fldCharType="begin" w:fldLock="1"/>
      </w:r>
      <w:r w:rsidRPr="00A46FAF">
        <w:rPr>
          <w:noProof/>
        </w:rPr>
        <w:instrText xml:space="preserve"> PAGEREF _Toc184113714 \h </w:instrText>
      </w:r>
      <w:r w:rsidRPr="00A46FAF">
        <w:rPr>
          <w:noProof/>
        </w:rPr>
      </w:r>
      <w:r w:rsidRPr="00A46FAF">
        <w:rPr>
          <w:noProof/>
        </w:rPr>
        <w:fldChar w:fldCharType="separate"/>
      </w:r>
      <w:r w:rsidRPr="00A46FAF">
        <w:rPr>
          <w:noProof/>
        </w:rPr>
        <w:t>24</w:t>
      </w:r>
      <w:r w:rsidRPr="00A46FAF">
        <w:rPr>
          <w:noProof/>
        </w:rPr>
        <w:fldChar w:fldCharType="end"/>
      </w:r>
    </w:p>
    <w:p w14:paraId="4B07AF29" w14:textId="129E2DC6"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Codecs</w:t>
      </w:r>
      <w:r w:rsidRPr="00A46FAF">
        <w:rPr>
          <w:noProof/>
        </w:rPr>
        <w:tab/>
      </w:r>
      <w:r w:rsidRPr="00A46FAF">
        <w:rPr>
          <w:noProof/>
        </w:rPr>
        <w:fldChar w:fldCharType="begin" w:fldLock="1"/>
      </w:r>
      <w:r w:rsidRPr="00A46FAF">
        <w:rPr>
          <w:noProof/>
        </w:rPr>
        <w:instrText xml:space="preserve"> PAGEREF _Toc184113715 \h </w:instrText>
      </w:r>
      <w:r w:rsidRPr="00A46FAF">
        <w:rPr>
          <w:noProof/>
        </w:rPr>
      </w:r>
      <w:r w:rsidRPr="00A46FAF">
        <w:rPr>
          <w:noProof/>
        </w:rPr>
        <w:fldChar w:fldCharType="separate"/>
      </w:r>
      <w:r w:rsidRPr="00A46FAF">
        <w:rPr>
          <w:noProof/>
        </w:rPr>
        <w:t>24</w:t>
      </w:r>
      <w:r w:rsidRPr="00A46FAF">
        <w:rPr>
          <w:noProof/>
        </w:rPr>
        <w:fldChar w:fldCharType="end"/>
      </w:r>
    </w:p>
    <w:p w14:paraId="00D79509" w14:textId="5B8DF81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MPEG Haptics Coding</w:t>
      </w:r>
      <w:r w:rsidRPr="00A46FAF">
        <w:rPr>
          <w:noProof/>
        </w:rPr>
        <w:tab/>
      </w:r>
      <w:r w:rsidRPr="00A46FAF">
        <w:rPr>
          <w:noProof/>
        </w:rPr>
        <w:fldChar w:fldCharType="begin" w:fldLock="1"/>
      </w:r>
      <w:r w:rsidRPr="00A46FAF">
        <w:rPr>
          <w:noProof/>
        </w:rPr>
        <w:instrText xml:space="preserve"> PAGEREF _Toc184113716 \h </w:instrText>
      </w:r>
      <w:r w:rsidRPr="00A46FAF">
        <w:rPr>
          <w:noProof/>
        </w:rPr>
      </w:r>
      <w:r w:rsidRPr="00A46FAF">
        <w:rPr>
          <w:noProof/>
        </w:rPr>
        <w:fldChar w:fldCharType="separate"/>
      </w:r>
      <w:r w:rsidRPr="00A46FAF">
        <w:rPr>
          <w:noProof/>
        </w:rPr>
        <w:t>24</w:t>
      </w:r>
      <w:r w:rsidRPr="00A46FAF">
        <w:rPr>
          <w:noProof/>
        </w:rPr>
        <w:fldChar w:fldCharType="end"/>
      </w:r>
    </w:p>
    <w:p w14:paraId="697D2547" w14:textId="601B2D15"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_Toc184113717 \h </w:instrText>
      </w:r>
      <w:r w:rsidRPr="00A46FAF">
        <w:rPr>
          <w:noProof/>
        </w:rPr>
      </w:r>
      <w:r w:rsidRPr="00A46FAF">
        <w:rPr>
          <w:noProof/>
        </w:rPr>
        <w:fldChar w:fldCharType="separate"/>
      </w:r>
      <w:r w:rsidRPr="00A46FAF">
        <w:rPr>
          <w:noProof/>
        </w:rPr>
        <w:t>24</w:t>
      </w:r>
      <w:r w:rsidRPr="00A46FAF">
        <w:rPr>
          <w:noProof/>
        </w:rPr>
        <w:fldChar w:fldCharType="end"/>
      </w:r>
    </w:p>
    <w:p w14:paraId="010BF8AD" w14:textId="0C3D9C44"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MPEG Haptics Codec Architecture</w:t>
      </w:r>
      <w:r w:rsidRPr="00A46FAF">
        <w:rPr>
          <w:noProof/>
        </w:rPr>
        <w:tab/>
      </w:r>
      <w:r w:rsidRPr="00A46FAF">
        <w:rPr>
          <w:noProof/>
        </w:rPr>
        <w:fldChar w:fldCharType="begin" w:fldLock="1"/>
      </w:r>
      <w:r w:rsidRPr="00A46FAF">
        <w:rPr>
          <w:noProof/>
        </w:rPr>
        <w:instrText xml:space="preserve"> PAGEREF _Toc184113718 \h </w:instrText>
      </w:r>
      <w:r w:rsidRPr="00A46FAF">
        <w:rPr>
          <w:noProof/>
        </w:rPr>
      </w:r>
      <w:r w:rsidRPr="00A46FAF">
        <w:rPr>
          <w:noProof/>
        </w:rPr>
        <w:fldChar w:fldCharType="separate"/>
      </w:r>
      <w:r w:rsidRPr="00A46FAF">
        <w:rPr>
          <w:noProof/>
        </w:rPr>
        <w:t>25</w:t>
      </w:r>
      <w:r w:rsidRPr="00A46FAF">
        <w:rPr>
          <w:noProof/>
        </w:rPr>
        <w:fldChar w:fldCharType="end"/>
      </w:r>
    </w:p>
    <w:p w14:paraId="434FC8A8" w14:textId="6AF967CF"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Integration in MPEG-SD</w:t>
      </w:r>
      <w:r w:rsidRPr="00A46FAF">
        <w:rPr>
          <w:noProof/>
        </w:rPr>
        <w:tab/>
      </w:r>
      <w:r w:rsidRPr="00A46FAF">
        <w:rPr>
          <w:noProof/>
        </w:rPr>
        <w:fldChar w:fldCharType="begin" w:fldLock="1"/>
      </w:r>
      <w:r w:rsidRPr="00A46FAF">
        <w:rPr>
          <w:noProof/>
        </w:rPr>
        <w:instrText xml:space="preserve"> PAGEREF _Toc184113719 \h </w:instrText>
      </w:r>
      <w:r w:rsidRPr="00A46FAF">
        <w:rPr>
          <w:noProof/>
        </w:rPr>
      </w:r>
      <w:r w:rsidRPr="00A46FAF">
        <w:rPr>
          <w:noProof/>
        </w:rPr>
        <w:fldChar w:fldCharType="separate"/>
      </w:r>
      <w:r w:rsidRPr="00A46FAF">
        <w:rPr>
          <w:noProof/>
        </w:rPr>
        <w:t>25</w:t>
      </w:r>
      <w:r w:rsidRPr="00A46FAF">
        <w:rPr>
          <w:noProof/>
        </w:rPr>
        <w:fldChar w:fldCharType="end"/>
      </w:r>
    </w:p>
    <w:p w14:paraId="66D1BDA1" w14:textId="47D69FD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IEEE</w:t>
      </w:r>
      <w:r w:rsidRPr="00A46FAF">
        <w:rPr>
          <w:noProof/>
        </w:rPr>
        <w:tab/>
      </w:r>
      <w:r w:rsidRPr="00A46FAF">
        <w:rPr>
          <w:noProof/>
        </w:rPr>
        <w:fldChar w:fldCharType="begin" w:fldLock="1"/>
      </w:r>
      <w:r w:rsidRPr="00A46FAF">
        <w:rPr>
          <w:noProof/>
        </w:rPr>
        <w:instrText xml:space="preserve"> PAGEREF _Toc184113720 \h </w:instrText>
      </w:r>
      <w:r w:rsidRPr="00A46FAF">
        <w:rPr>
          <w:noProof/>
        </w:rPr>
      </w:r>
      <w:r w:rsidRPr="00A46FAF">
        <w:rPr>
          <w:noProof/>
        </w:rPr>
        <w:fldChar w:fldCharType="separate"/>
      </w:r>
      <w:r w:rsidRPr="00A46FAF">
        <w:rPr>
          <w:noProof/>
        </w:rPr>
        <w:t>25</w:t>
      </w:r>
      <w:r w:rsidRPr="00A46FAF">
        <w:rPr>
          <w:noProof/>
        </w:rPr>
        <w:fldChar w:fldCharType="end"/>
      </w:r>
    </w:p>
    <w:p w14:paraId="1764C4AC" w14:textId="0F2B4897"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_Toc184113721 \h </w:instrText>
      </w:r>
      <w:r w:rsidRPr="00A46FAF">
        <w:rPr>
          <w:noProof/>
        </w:rPr>
      </w:r>
      <w:r w:rsidRPr="00A46FAF">
        <w:rPr>
          <w:noProof/>
        </w:rPr>
        <w:fldChar w:fldCharType="separate"/>
      </w:r>
      <w:r w:rsidRPr="00A46FAF">
        <w:rPr>
          <w:noProof/>
        </w:rPr>
        <w:t>25</w:t>
      </w:r>
      <w:r w:rsidRPr="00A46FAF">
        <w:rPr>
          <w:noProof/>
        </w:rPr>
        <w:fldChar w:fldCharType="end"/>
      </w:r>
    </w:p>
    <w:p w14:paraId="0FD9C5A4" w14:textId="71538E5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Storage format</w:t>
      </w:r>
      <w:r w:rsidRPr="00A46FAF">
        <w:rPr>
          <w:noProof/>
        </w:rPr>
        <w:tab/>
      </w:r>
      <w:r w:rsidRPr="00A46FAF">
        <w:rPr>
          <w:noProof/>
        </w:rPr>
        <w:fldChar w:fldCharType="begin" w:fldLock="1"/>
      </w:r>
      <w:r w:rsidRPr="00A46FAF">
        <w:rPr>
          <w:noProof/>
        </w:rPr>
        <w:instrText xml:space="preserve"> PAGEREF _Toc184113722 \h </w:instrText>
      </w:r>
      <w:r w:rsidRPr="00A46FAF">
        <w:rPr>
          <w:noProof/>
        </w:rPr>
      </w:r>
      <w:r w:rsidRPr="00A46FAF">
        <w:rPr>
          <w:noProof/>
        </w:rPr>
        <w:fldChar w:fldCharType="separate"/>
      </w:r>
      <w:r w:rsidRPr="00A46FAF">
        <w:rPr>
          <w:noProof/>
        </w:rPr>
        <w:t>25</w:t>
      </w:r>
      <w:r w:rsidRPr="00A46FAF">
        <w:rPr>
          <w:noProof/>
        </w:rPr>
        <w:fldChar w:fldCharType="end"/>
      </w:r>
    </w:p>
    <w:p w14:paraId="307FDF2C" w14:textId="07074CA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Transport protocols</w:t>
      </w:r>
      <w:r w:rsidRPr="00A46FAF">
        <w:rPr>
          <w:noProof/>
        </w:rPr>
        <w:tab/>
      </w:r>
      <w:r w:rsidRPr="00A46FAF">
        <w:rPr>
          <w:noProof/>
        </w:rPr>
        <w:fldChar w:fldCharType="begin" w:fldLock="1"/>
      </w:r>
      <w:r w:rsidRPr="00A46FAF">
        <w:rPr>
          <w:noProof/>
        </w:rPr>
        <w:instrText xml:space="preserve"> PAGEREF _Toc184113723 \h </w:instrText>
      </w:r>
      <w:r w:rsidRPr="00A46FAF">
        <w:rPr>
          <w:noProof/>
        </w:rPr>
      </w:r>
      <w:r w:rsidRPr="00A46FAF">
        <w:rPr>
          <w:noProof/>
        </w:rPr>
        <w:fldChar w:fldCharType="separate"/>
      </w:r>
      <w:r w:rsidRPr="00A46FAF">
        <w:rPr>
          <w:noProof/>
        </w:rPr>
        <w:t>26</w:t>
      </w:r>
      <w:r w:rsidRPr="00A46FAF">
        <w:rPr>
          <w:noProof/>
        </w:rPr>
        <w:fldChar w:fldCharType="end"/>
      </w:r>
    </w:p>
    <w:p w14:paraId="34A17679" w14:textId="528C4520"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7.3.1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delivery over DASH</w:t>
      </w:r>
      <w:r w:rsidRPr="00A46FAF">
        <w:rPr>
          <w:noProof/>
        </w:rPr>
        <w:tab/>
      </w:r>
      <w:r w:rsidRPr="00A46FAF">
        <w:rPr>
          <w:noProof/>
        </w:rPr>
        <w:fldChar w:fldCharType="begin" w:fldLock="1"/>
      </w:r>
      <w:r w:rsidRPr="00A46FAF">
        <w:rPr>
          <w:noProof/>
        </w:rPr>
        <w:instrText xml:space="preserve"> PAGEREF _Toc184113724 \h </w:instrText>
      </w:r>
      <w:r w:rsidRPr="00A46FAF">
        <w:rPr>
          <w:noProof/>
        </w:rPr>
      </w:r>
      <w:r w:rsidRPr="00A46FAF">
        <w:rPr>
          <w:noProof/>
        </w:rPr>
        <w:fldChar w:fldCharType="separate"/>
      </w:r>
      <w:r w:rsidRPr="00A46FAF">
        <w:rPr>
          <w:noProof/>
        </w:rPr>
        <w:t>26</w:t>
      </w:r>
      <w:r w:rsidRPr="00A46FAF">
        <w:rPr>
          <w:noProof/>
        </w:rPr>
        <w:fldChar w:fldCharType="end"/>
      </w:r>
    </w:p>
    <w:p w14:paraId="314AD17B" w14:textId="545D0BD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top-level media type and subtypes</w:t>
      </w:r>
      <w:r w:rsidRPr="00A46FAF">
        <w:rPr>
          <w:noProof/>
        </w:rPr>
        <w:tab/>
      </w:r>
      <w:r w:rsidRPr="00A46FAF">
        <w:rPr>
          <w:noProof/>
        </w:rPr>
        <w:fldChar w:fldCharType="begin" w:fldLock="1"/>
      </w:r>
      <w:r w:rsidRPr="00A46FAF">
        <w:rPr>
          <w:noProof/>
        </w:rPr>
        <w:instrText xml:space="preserve"> PAGEREF _Toc184113725 \h </w:instrText>
      </w:r>
      <w:r w:rsidRPr="00A46FAF">
        <w:rPr>
          <w:noProof/>
        </w:rPr>
      </w:r>
      <w:r w:rsidRPr="00A46FAF">
        <w:rPr>
          <w:noProof/>
        </w:rPr>
        <w:fldChar w:fldCharType="separate"/>
      </w:r>
      <w:r w:rsidRPr="00A46FAF">
        <w:rPr>
          <w:noProof/>
        </w:rPr>
        <w:t>26</w:t>
      </w:r>
      <w:r w:rsidRPr="00A46FAF">
        <w:rPr>
          <w:noProof/>
        </w:rPr>
        <w:fldChar w:fldCharType="end"/>
      </w:r>
    </w:p>
    <w:p w14:paraId="1E532724" w14:textId="3279FE28"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RTP payload</w:t>
      </w:r>
      <w:r w:rsidRPr="00A46FAF">
        <w:rPr>
          <w:noProof/>
        </w:rPr>
        <w:tab/>
      </w:r>
      <w:r w:rsidRPr="00A46FAF">
        <w:rPr>
          <w:noProof/>
        </w:rPr>
        <w:fldChar w:fldCharType="begin" w:fldLock="1"/>
      </w:r>
      <w:r w:rsidRPr="00A46FAF">
        <w:rPr>
          <w:noProof/>
        </w:rPr>
        <w:instrText xml:space="preserve"> PAGEREF _Toc184113726 \h </w:instrText>
      </w:r>
      <w:r w:rsidRPr="00A46FAF">
        <w:rPr>
          <w:noProof/>
        </w:rPr>
      </w:r>
      <w:r w:rsidRPr="00A46FAF">
        <w:rPr>
          <w:noProof/>
        </w:rPr>
        <w:fldChar w:fldCharType="separate"/>
      </w:r>
      <w:r w:rsidRPr="00A46FAF">
        <w:rPr>
          <w:noProof/>
        </w:rPr>
        <w:t>26</w:t>
      </w:r>
      <w:r w:rsidRPr="00A46FAF">
        <w:rPr>
          <w:noProof/>
        </w:rPr>
        <w:fldChar w:fldCharType="end"/>
      </w:r>
    </w:p>
    <w:p w14:paraId="7711402E" w14:textId="52EE99F8"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OpenXR APIs</w:t>
      </w:r>
      <w:r w:rsidRPr="00A46FAF">
        <w:rPr>
          <w:noProof/>
        </w:rPr>
        <w:tab/>
      </w:r>
      <w:r w:rsidRPr="00A46FAF">
        <w:rPr>
          <w:noProof/>
        </w:rPr>
        <w:fldChar w:fldCharType="begin" w:fldLock="1"/>
      </w:r>
      <w:r w:rsidRPr="00A46FAF">
        <w:rPr>
          <w:noProof/>
        </w:rPr>
        <w:instrText xml:space="preserve"> PAGEREF _Toc184113727 \h </w:instrText>
      </w:r>
      <w:r w:rsidRPr="00A46FAF">
        <w:rPr>
          <w:noProof/>
        </w:rPr>
      </w:r>
      <w:r w:rsidRPr="00A46FAF">
        <w:rPr>
          <w:noProof/>
        </w:rPr>
        <w:fldChar w:fldCharType="separate"/>
      </w:r>
      <w:r w:rsidRPr="00A46FAF">
        <w:rPr>
          <w:noProof/>
        </w:rPr>
        <w:t>26</w:t>
      </w:r>
      <w:r w:rsidRPr="00A46FAF">
        <w:rPr>
          <w:noProof/>
        </w:rPr>
        <w:fldChar w:fldCharType="end"/>
      </w:r>
    </w:p>
    <w:p w14:paraId="6BD81613" w14:textId="053A79DB"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lang w:val="en-US"/>
        </w:rPr>
        <w:t>8</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3GPP services</w:t>
      </w:r>
      <w:r w:rsidRPr="00A46FAF">
        <w:rPr>
          <w:noProof/>
        </w:rPr>
        <w:tab/>
      </w:r>
      <w:r w:rsidRPr="00A46FAF">
        <w:rPr>
          <w:noProof/>
        </w:rPr>
        <w:fldChar w:fldCharType="begin" w:fldLock="1"/>
      </w:r>
      <w:r w:rsidRPr="00A46FAF">
        <w:rPr>
          <w:noProof/>
        </w:rPr>
        <w:instrText xml:space="preserve"> PAGEREF _Toc184113728 \h </w:instrText>
      </w:r>
      <w:r w:rsidRPr="00A46FAF">
        <w:rPr>
          <w:noProof/>
        </w:rPr>
      </w:r>
      <w:r w:rsidRPr="00A46FAF">
        <w:rPr>
          <w:noProof/>
        </w:rPr>
        <w:fldChar w:fldCharType="separate"/>
      </w:r>
      <w:r w:rsidRPr="00A46FAF">
        <w:rPr>
          <w:noProof/>
        </w:rPr>
        <w:t>27</w:t>
      </w:r>
      <w:r w:rsidRPr="00A46FAF">
        <w:rPr>
          <w:noProof/>
        </w:rPr>
        <w:fldChar w:fldCharType="end"/>
      </w:r>
    </w:p>
    <w:p w14:paraId="5BD3D05C" w14:textId="2EA48D7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 xml:space="preserve">Haptics media integration in the </w:t>
      </w:r>
      <w:r w:rsidRPr="00A46FAF">
        <w:rPr>
          <w:noProof/>
        </w:rPr>
        <w:t>Generalized Media Delivery architecture</w:t>
      </w:r>
      <w:r w:rsidRPr="00A46FAF">
        <w:rPr>
          <w:noProof/>
        </w:rPr>
        <w:tab/>
      </w:r>
      <w:r w:rsidRPr="00A46FAF">
        <w:rPr>
          <w:noProof/>
        </w:rPr>
        <w:fldChar w:fldCharType="begin" w:fldLock="1"/>
      </w:r>
      <w:r w:rsidRPr="00A46FAF">
        <w:rPr>
          <w:noProof/>
        </w:rPr>
        <w:instrText xml:space="preserve"> PAGEREF _Toc184113729 \h </w:instrText>
      </w:r>
      <w:r w:rsidRPr="00A46FAF">
        <w:rPr>
          <w:noProof/>
        </w:rPr>
      </w:r>
      <w:r w:rsidRPr="00A46FAF">
        <w:rPr>
          <w:noProof/>
        </w:rPr>
        <w:fldChar w:fldCharType="separate"/>
      </w:r>
      <w:r w:rsidRPr="00A46FAF">
        <w:rPr>
          <w:noProof/>
        </w:rPr>
        <w:t>27</w:t>
      </w:r>
      <w:r w:rsidRPr="00A46FAF">
        <w:rPr>
          <w:noProof/>
        </w:rPr>
        <w:fldChar w:fldCharType="end"/>
      </w:r>
    </w:p>
    <w:p w14:paraId="67ED4431" w14:textId="57051477"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_Toc184113730 \h </w:instrText>
      </w:r>
      <w:r w:rsidRPr="00A46FAF">
        <w:rPr>
          <w:noProof/>
        </w:rPr>
      </w:r>
      <w:r w:rsidRPr="00A46FAF">
        <w:rPr>
          <w:noProof/>
        </w:rPr>
        <w:fldChar w:fldCharType="separate"/>
      </w:r>
      <w:r w:rsidRPr="00A46FAF">
        <w:rPr>
          <w:noProof/>
        </w:rPr>
        <w:t>27</w:t>
      </w:r>
      <w:r w:rsidRPr="00A46FAF">
        <w:rPr>
          <w:noProof/>
        </w:rPr>
        <w:fldChar w:fldCharType="end"/>
      </w:r>
    </w:p>
    <w:p w14:paraId="145E05C9" w14:textId="1EA590B1"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_Toc184113731 \h </w:instrText>
      </w:r>
      <w:r w:rsidRPr="00A46FAF">
        <w:rPr>
          <w:noProof/>
        </w:rPr>
      </w:r>
      <w:r w:rsidRPr="00A46FAF">
        <w:rPr>
          <w:noProof/>
        </w:rPr>
        <w:fldChar w:fldCharType="separate"/>
      </w:r>
      <w:r w:rsidRPr="00A46FAF">
        <w:rPr>
          <w:noProof/>
        </w:rPr>
        <w:t>27</w:t>
      </w:r>
      <w:r w:rsidRPr="00A46FAF">
        <w:rPr>
          <w:noProof/>
        </w:rPr>
        <w:fldChar w:fldCharType="end"/>
      </w:r>
    </w:p>
    <w:p w14:paraId="7610BEC4" w14:textId="2B96672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XR Split rendering architecture</w:t>
      </w:r>
      <w:r w:rsidRPr="00A46FAF">
        <w:rPr>
          <w:noProof/>
        </w:rPr>
        <w:tab/>
      </w:r>
      <w:r w:rsidRPr="00A46FAF">
        <w:rPr>
          <w:noProof/>
        </w:rPr>
        <w:fldChar w:fldCharType="begin" w:fldLock="1"/>
      </w:r>
      <w:r w:rsidRPr="00A46FAF">
        <w:rPr>
          <w:noProof/>
        </w:rPr>
        <w:instrText xml:space="preserve"> PAGEREF _Toc184113732 \h </w:instrText>
      </w:r>
      <w:r w:rsidRPr="00A46FAF">
        <w:rPr>
          <w:noProof/>
        </w:rPr>
      </w:r>
      <w:r w:rsidRPr="00A46FAF">
        <w:rPr>
          <w:noProof/>
        </w:rPr>
        <w:fldChar w:fldCharType="separate"/>
      </w:r>
      <w:r w:rsidRPr="00A46FAF">
        <w:rPr>
          <w:noProof/>
        </w:rPr>
        <w:t>28</w:t>
      </w:r>
      <w:r w:rsidRPr="00A46FAF">
        <w:rPr>
          <w:noProof/>
        </w:rPr>
        <w:fldChar w:fldCharType="end"/>
      </w:r>
    </w:p>
    <w:p w14:paraId="7B7361BB" w14:textId="43A3CBC1"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8.1.3.1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_Toc184113733 \h </w:instrText>
      </w:r>
      <w:r w:rsidRPr="00A46FAF">
        <w:rPr>
          <w:noProof/>
        </w:rPr>
      </w:r>
      <w:r w:rsidRPr="00A46FAF">
        <w:rPr>
          <w:noProof/>
        </w:rPr>
        <w:fldChar w:fldCharType="separate"/>
      </w:r>
      <w:r w:rsidRPr="00A46FAF">
        <w:rPr>
          <w:noProof/>
        </w:rPr>
        <w:t>28</w:t>
      </w:r>
      <w:r w:rsidRPr="00A46FAF">
        <w:rPr>
          <w:noProof/>
        </w:rPr>
        <w:fldChar w:fldCharType="end"/>
      </w:r>
    </w:p>
    <w:p w14:paraId="14793EF1" w14:textId="68B97780"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rPr>
        <w:t>8.1.3.2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_Toc184113734 \h </w:instrText>
      </w:r>
      <w:r w:rsidRPr="00A46FAF">
        <w:rPr>
          <w:noProof/>
        </w:rPr>
      </w:r>
      <w:r w:rsidRPr="00A46FAF">
        <w:rPr>
          <w:noProof/>
        </w:rPr>
        <w:fldChar w:fldCharType="separate"/>
      </w:r>
      <w:r w:rsidRPr="00A46FAF">
        <w:rPr>
          <w:noProof/>
        </w:rPr>
        <w:t>29</w:t>
      </w:r>
      <w:r w:rsidRPr="00A46FAF">
        <w:rPr>
          <w:noProof/>
        </w:rPr>
        <w:fldChar w:fldCharType="end"/>
      </w:r>
    </w:p>
    <w:p w14:paraId="0A706EB5" w14:textId="689F48E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integration in IMS architecture.</w:t>
      </w:r>
      <w:r w:rsidRPr="00A46FAF">
        <w:rPr>
          <w:noProof/>
        </w:rPr>
        <w:tab/>
      </w:r>
      <w:r w:rsidRPr="00A46FAF">
        <w:rPr>
          <w:noProof/>
        </w:rPr>
        <w:fldChar w:fldCharType="begin" w:fldLock="1"/>
      </w:r>
      <w:r w:rsidRPr="00A46FAF">
        <w:rPr>
          <w:noProof/>
        </w:rPr>
        <w:instrText xml:space="preserve"> PAGEREF _Toc184113735 \h </w:instrText>
      </w:r>
      <w:r w:rsidRPr="00A46FAF">
        <w:rPr>
          <w:noProof/>
        </w:rPr>
      </w:r>
      <w:r w:rsidRPr="00A46FAF">
        <w:rPr>
          <w:noProof/>
        </w:rPr>
        <w:fldChar w:fldCharType="separate"/>
      </w:r>
      <w:r w:rsidRPr="00A46FAF">
        <w:rPr>
          <w:noProof/>
        </w:rPr>
        <w:t>29</w:t>
      </w:r>
      <w:r w:rsidRPr="00A46FAF">
        <w:rPr>
          <w:noProof/>
        </w:rPr>
        <w:fldChar w:fldCharType="end"/>
      </w:r>
    </w:p>
    <w:p w14:paraId="1653D05A" w14:textId="2397219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_Toc184113736 \h </w:instrText>
      </w:r>
      <w:r w:rsidRPr="00A46FAF">
        <w:rPr>
          <w:noProof/>
        </w:rPr>
      </w:r>
      <w:r w:rsidRPr="00A46FAF">
        <w:rPr>
          <w:noProof/>
        </w:rPr>
        <w:fldChar w:fldCharType="separate"/>
      </w:r>
      <w:r w:rsidRPr="00A46FAF">
        <w:rPr>
          <w:noProof/>
        </w:rPr>
        <w:t>29</w:t>
      </w:r>
      <w:r w:rsidRPr="00A46FAF">
        <w:rPr>
          <w:noProof/>
        </w:rPr>
        <w:fldChar w:fldCharType="end"/>
      </w:r>
    </w:p>
    <w:p w14:paraId="286CC1D2" w14:textId="2E07B00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_Toc184113737 \h </w:instrText>
      </w:r>
      <w:r w:rsidRPr="00A46FAF">
        <w:rPr>
          <w:noProof/>
        </w:rPr>
      </w:r>
      <w:r w:rsidRPr="00A46FAF">
        <w:rPr>
          <w:noProof/>
        </w:rPr>
        <w:fldChar w:fldCharType="separate"/>
      </w:r>
      <w:r w:rsidRPr="00A46FAF">
        <w:rPr>
          <w:noProof/>
        </w:rPr>
        <w:t>30</w:t>
      </w:r>
      <w:r w:rsidRPr="00A46FAF">
        <w:rPr>
          <w:noProof/>
        </w:rPr>
        <w:fldChar w:fldCharType="end"/>
      </w:r>
    </w:p>
    <w:p w14:paraId="6F5466CF" w14:textId="7119758C"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3GPP services</w:t>
      </w:r>
      <w:r w:rsidRPr="00A46FAF">
        <w:rPr>
          <w:noProof/>
        </w:rPr>
        <w:tab/>
      </w:r>
      <w:r w:rsidRPr="00A46FAF">
        <w:rPr>
          <w:noProof/>
        </w:rPr>
        <w:fldChar w:fldCharType="begin" w:fldLock="1"/>
      </w:r>
      <w:r w:rsidRPr="00A46FAF">
        <w:rPr>
          <w:noProof/>
        </w:rPr>
        <w:instrText xml:space="preserve"> PAGEREF _Toc184113738 \h </w:instrText>
      </w:r>
      <w:r w:rsidRPr="00A46FAF">
        <w:rPr>
          <w:noProof/>
        </w:rPr>
      </w:r>
      <w:r w:rsidRPr="00A46FAF">
        <w:rPr>
          <w:noProof/>
        </w:rPr>
        <w:fldChar w:fldCharType="separate"/>
      </w:r>
      <w:r w:rsidRPr="00A46FAF">
        <w:rPr>
          <w:noProof/>
        </w:rPr>
        <w:t>30</w:t>
      </w:r>
      <w:r w:rsidRPr="00A46FAF">
        <w:rPr>
          <w:noProof/>
        </w:rPr>
        <w:fldChar w:fldCharType="end"/>
      </w:r>
    </w:p>
    <w:p w14:paraId="13F90505" w14:textId="0E26990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5G Media Streaming services</w:t>
      </w:r>
      <w:r w:rsidRPr="00A46FAF">
        <w:rPr>
          <w:noProof/>
        </w:rPr>
        <w:tab/>
      </w:r>
      <w:r w:rsidRPr="00A46FAF">
        <w:rPr>
          <w:noProof/>
        </w:rPr>
        <w:fldChar w:fldCharType="begin" w:fldLock="1"/>
      </w:r>
      <w:r w:rsidRPr="00A46FAF">
        <w:rPr>
          <w:noProof/>
        </w:rPr>
        <w:instrText xml:space="preserve"> PAGEREF _Toc184113739 \h </w:instrText>
      </w:r>
      <w:r w:rsidRPr="00A46FAF">
        <w:rPr>
          <w:noProof/>
        </w:rPr>
      </w:r>
      <w:r w:rsidRPr="00A46FAF">
        <w:rPr>
          <w:noProof/>
        </w:rPr>
        <w:fldChar w:fldCharType="separate"/>
      </w:r>
      <w:r w:rsidRPr="00A46FAF">
        <w:rPr>
          <w:noProof/>
        </w:rPr>
        <w:t>30</w:t>
      </w:r>
      <w:r w:rsidRPr="00A46FAF">
        <w:rPr>
          <w:noProof/>
        </w:rPr>
        <w:fldChar w:fldCharType="end"/>
      </w:r>
    </w:p>
    <w:p w14:paraId="534240FF" w14:textId="3BFFB4C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Broadcast services</w:t>
      </w:r>
      <w:r w:rsidRPr="00A46FAF">
        <w:rPr>
          <w:noProof/>
        </w:rPr>
        <w:tab/>
      </w:r>
      <w:r w:rsidRPr="00A46FAF">
        <w:rPr>
          <w:noProof/>
        </w:rPr>
        <w:fldChar w:fldCharType="begin" w:fldLock="1"/>
      </w:r>
      <w:r w:rsidRPr="00A46FAF">
        <w:rPr>
          <w:noProof/>
        </w:rPr>
        <w:instrText xml:space="preserve"> PAGEREF _Toc184113740 \h </w:instrText>
      </w:r>
      <w:r w:rsidRPr="00A46FAF">
        <w:rPr>
          <w:noProof/>
        </w:rPr>
      </w:r>
      <w:r w:rsidRPr="00A46FAF">
        <w:rPr>
          <w:noProof/>
        </w:rPr>
        <w:fldChar w:fldCharType="separate"/>
      </w:r>
      <w:r w:rsidRPr="00A46FAF">
        <w:rPr>
          <w:noProof/>
        </w:rPr>
        <w:t>31</w:t>
      </w:r>
      <w:r w:rsidRPr="00A46FAF">
        <w:rPr>
          <w:noProof/>
        </w:rPr>
        <w:fldChar w:fldCharType="end"/>
      </w:r>
    </w:p>
    <w:p w14:paraId="2FC4489C" w14:textId="09FA2169"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Real time media communication</w:t>
      </w:r>
      <w:r w:rsidRPr="00A46FAF">
        <w:rPr>
          <w:noProof/>
        </w:rPr>
        <w:tab/>
      </w:r>
      <w:r w:rsidRPr="00A46FAF">
        <w:rPr>
          <w:noProof/>
        </w:rPr>
        <w:fldChar w:fldCharType="begin" w:fldLock="1"/>
      </w:r>
      <w:r w:rsidRPr="00A46FAF">
        <w:rPr>
          <w:noProof/>
        </w:rPr>
        <w:instrText xml:space="preserve"> PAGEREF _Toc184113741 \h </w:instrText>
      </w:r>
      <w:r w:rsidRPr="00A46FAF">
        <w:rPr>
          <w:noProof/>
        </w:rPr>
      </w:r>
      <w:r w:rsidRPr="00A46FAF">
        <w:rPr>
          <w:noProof/>
        </w:rPr>
        <w:fldChar w:fldCharType="separate"/>
      </w:r>
      <w:r w:rsidRPr="00A46FAF">
        <w:rPr>
          <w:noProof/>
        </w:rPr>
        <w:t>32</w:t>
      </w:r>
      <w:r w:rsidRPr="00A46FAF">
        <w:rPr>
          <w:noProof/>
        </w:rPr>
        <w:fldChar w:fldCharType="end"/>
      </w:r>
    </w:p>
    <w:p w14:paraId="18225793" w14:textId="08341A7E"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WebRTC services</w:t>
      </w:r>
      <w:r w:rsidRPr="00A46FAF">
        <w:rPr>
          <w:noProof/>
        </w:rPr>
        <w:tab/>
      </w:r>
      <w:r w:rsidRPr="00A46FAF">
        <w:rPr>
          <w:noProof/>
        </w:rPr>
        <w:fldChar w:fldCharType="begin" w:fldLock="1"/>
      </w:r>
      <w:r w:rsidRPr="00A46FAF">
        <w:rPr>
          <w:noProof/>
        </w:rPr>
        <w:instrText xml:space="preserve"> PAGEREF _Toc184113742 \h </w:instrText>
      </w:r>
      <w:r w:rsidRPr="00A46FAF">
        <w:rPr>
          <w:noProof/>
        </w:rPr>
      </w:r>
      <w:r w:rsidRPr="00A46FAF">
        <w:rPr>
          <w:noProof/>
        </w:rPr>
        <w:fldChar w:fldCharType="separate"/>
      </w:r>
      <w:r w:rsidRPr="00A46FAF">
        <w:rPr>
          <w:noProof/>
        </w:rPr>
        <w:t>32</w:t>
      </w:r>
      <w:r w:rsidRPr="00A46FAF">
        <w:rPr>
          <w:noProof/>
        </w:rPr>
        <w:fldChar w:fldCharType="end"/>
      </w:r>
    </w:p>
    <w:p w14:paraId="78866024" w14:textId="4CA259FE"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IMS based RTC services</w:t>
      </w:r>
      <w:r w:rsidRPr="00A46FAF">
        <w:rPr>
          <w:noProof/>
        </w:rPr>
        <w:tab/>
      </w:r>
      <w:r w:rsidRPr="00A46FAF">
        <w:rPr>
          <w:noProof/>
        </w:rPr>
        <w:fldChar w:fldCharType="begin" w:fldLock="1"/>
      </w:r>
      <w:r w:rsidRPr="00A46FAF">
        <w:rPr>
          <w:noProof/>
        </w:rPr>
        <w:instrText xml:space="preserve"> PAGEREF _Toc184113743 \h </w:instrText>
      </w:r>
      <w:r w:rsidRPr="00A46FAF">
        <w:rPr>
          <w:noProof/>
        </w:rPr>
      </w:r>
      <w:r w:rsidRPr="00A46FAF">
        <w:rPr>
          <w:noProof/>
        </w:rPr>
        <w:fldChar w:fldCharType="separate"/>
      </w:r>
      <w:r w:rsidRPr="00A46FAF">
        <w:rPr>
          <w:noProof/>
        </w:rPr>
        <w:t>32</w:t>
      </w:r>
      <w:r w:rsidRPr="00A46FAF">
        <w:rPr>
          <w:noProof/>
        </w:rPr>
        <w:fldChar w:fldCharType="end"/>
      </w:r>
    </w:p>
    <w:p w14:paraId="562338B1" w14:textId="186321E6"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Identified gaps.</w:t>
      </w:r>
      <w:r w:rsidRPr="00A46FAF">
        <w:rPr>
          <w:noProof/>
        </w:rPr>
        <w:tab/>
      </w:r>
      <w:r w:rsidRPr="00A46FAF">
        <w:rPr>
          <w:noProof/>
        </w:rPr>
        <w:fldChar w:fldCharType="begin" w:fldLock="1"/>
      </w:r>
      <w:r w:rsidRPr="00A46FAF">
        <w:rPr>
          <w:noProof/>
        </w:rPr>
        <w:instrText xml:space="preserve"> PAGEREF _Toc184113744 \h </w:instrText>
      </w:r>
      <w:r w:rsidRPr="00A46FAF">
        <w:rPr>
          <w:noProof/>
        </w:rPr>
      </w:r>
      <w:r w:rsidRPr="00A46FAF">
        <w:rPr>
          <w:noProof/>
        </w:rPr>
        <w:fldChar w:fldCharType="separate"/>
      </w:r>
      <w:r w:rsidRPr="00A46FAF">
        <w:rPr>
          <w:noProof/>
        </w:rPr>
        <w:t>33</w:t>
      </w:r>
      <w:r w:rsidRPr="00A46FAF">
        <w:rPr>
          <w:noProof/>
        </w:rPr>
        <w:fldChar w:fldCharType="end"/>
      </w:r>
    </w:p>
    <w:p w14:paraId="2042C2A2" w14:textId="01F74740"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9</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haptics media traffic characteristics</w:t>
      </w:r>
      <w:r w:rsidRPr="00A46FAF">
        <w:rPr>
          <w:noProof/>
        </w:rPr>
        <w:tab/>
      </w:r>
      <w:r w:rsidRPr="00A46FAF">
        <w:rPr>
          <w:noProof/>
        </w:rPr>
        <w:fldChar w:fldCharType="begin" w:fldLock="1"/>
      </w:r>
      <w:r w:rsidRPr="00A46FAF">
        <w:rPr>
          <w:noProof/>
        </w:rPr>
        <w:instrText xml:space="preserve"> PAGEREF _Toc184113745 \h </w:instrText>
      </w:r>
      <w:r w:rsidRPr="00A46FAF">
        <w:rPr>
          <w:noProof/>
        </w:rPr>
      </w:r>
      <w:r w:rsidRPr="00A46FAF">
        <w:rPr>
          <w:noProof/>
        </w:rPr>
        <w:fldChar w:fldCharType="separate"/>
      </w:r>
      <w:r w:rsidRPr="00A46FAF">
        <w:rPr>
          <w:noProof/>
        </w:rPr>
        <w:t>33</w:t>
      </w:r>
      <w:r w:rsidRPr="00A46FAF">
        <w:rPr>
          <w:noProof/>
        </w:rPr>
        <w:fldChar w:fldCharType="end"/>
      </w:r>
    </w:p>
    <w:p w14:paraId="3C317CA5" w14:textId="05460E39"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9.1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traffic characteristics summarized per use cases and formats.</w:t>
      </w:r>
      <w:r w:rsidRPr="00A46FAF">
        <w:rPr>
          <w:noProof/>
        </w:rPr>
        <w:tab/>
      </w:r>
      <w:r w:rsidRPr="00A46FAF">
        <w:rPr>
          <w:noProof/>
        </w:rPr>
        <w:fldChar w:fldCharType="begin" w:fldLock="1"/>
      </w:r>
      <w:r w:rsidRPr="00A46FAF">
        <w:rPr>
          <w:noProof/>
        </w:rPr>
        <w:instrText xml:space="preserve"> PAGEREF _Toc184113746 \h </w:instrText>
      </w:r>
      <w:r w:rsidRPr="00A46FAF">
        <w:rPr>
          <w:noProof/>
        </w:rPr>
      </w:r>
      <w:r w:rsidRPr="00A46FAF">
        <w:rPr>
          <w:noProof/>
        </w:rPr>
        <w:fldChar w:fldCharType="separate"/>
      </w:r>
      <w:r w:rsidRPr="00A46FAF">
        <w:rPr>
          <w:noProof/>
        </w:rPr>
        <w:t>33</w:t>
      </w:r>
      <w:r w:rsidRPr="00A46FAF">
        <w:rPr>
          <w:noProof/>
        </w:rPr>
        <w:fldChar w:fldCharType="end"/>
      </w:r>
    </w:p>
    <w:p w14:paraId="51879DD5" w14:textId="6816C3FC"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10</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QoS</w:t>
      </w:r>
      <w:r w:rsidRPr="00A46FAF">
        <w:rPr>
          <w:noProof/>
        </w:rPr>
        <w:tab/>
      </w:r>
      <w:r w:rsidRPr="00A46FAF">
        <w:rPr>
          <w:noProof/>
        </w:rPr>
        <w:fldChar w:fldCharType="begin" w:fldLock="1"/>
      </w:r>
      <w:r w:rsidRPr="00A46FAF">
        <w:rPr>
          <w:noProof/>
        </w:rPr>
        <w:instrText xml:space="preserve"> PAGEREF _Toc184113747 \h </w:instrText>
      </w:r>
      <w:r w:rsidRPr="00A46FAF">
        <w:rPr>
          <w:noProof/>
        </w:rPr>
      </w:r>
      <w:r w:rsidRPr="00A46FAF">
        <w:rPr>
          <w:noProof/>
        </w:rPr>
        <w:fldChar w:fldCharType="separate"/>
      </w:r>
      <w:r w:rsidRPr="00A46FAF">
        <w:rPr>
          <w:noProof/>
        </w:rPr>
        <w:t>34</w:t>
      </w:r>
      <w:r w:rsidRPr="00A46FAF">
        <w:rPr>
          <w:noProof/>
        </w:rPr>
        <w:fldChar w:fldCharType="end"/>
      </w:r>
    </w:p>
    <w:p w14:paraId="5ABED0B0" w14:textId="0D43B78C"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_Toc184113748 \h </w:instrText>
      </w:r>
      <w:r>
        <w:rPr>
          <w:noProof/>
        </w:rPr>
      </w:r>
      <w:r>
        <w:rPr>
          <w:noProof/>
        </w:rPr>
        <w:fldChar w:fldCharType="separate"/>
      </w:r>
      <w:r>
        <w:rPr>
          <w:noProof/>
        </w:rPr>
        <w:t>34</w:t>
      </w:r>
      <w:r>
        <w:rPr>
          <w:noProof/>
        </w:rPr>
        <w:fldChar w:fldCharType="end"/>
      </w:r>
    </w:p>
    <w:p w14:paraId="6558E7BF" w14:textId="43BABC1A"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sidRPr="007809D8">
        <w:rPr>
          <w:noProof/>
          <w:lang w:val="en-US"/>
        </w:rPr>
        <w:t>10.2A</w:t>
      </w:r>
      <w:r>
        <w:rPr>
          <w:rFonts w:asciiTheme="minorHAnsi" w:eastAsiaTheme="minorEastAsia" w:hAnsiTheme="minorHAnsi" w:cstheme="minorBidi"/>
          <w:noProof/>
          <w:kern w:val="2"/>
          <w:sz w:val="24"/>
          <w:szCs w:val="24"/>
          <w:lang w:eastAsia="en-GB"/>
          <w14:ligatures w14:val="standardContextual"/>
        </w:rPr>
        <w:tab/>
      </w:r>
      <w:r w:rsidRPr="007809D8">
        <w:rPr>
          <w:noProof/>
          <w:lang w:val="en-US"/>
        </w:rPr>
        <w:t>Synchronicity between haptics and other media</w:t>
      </w:r>
      <w:r>
        <w:rPr>
          <w:noProof/>
        </w:rPr>
        <w:tab/>
      </w:r>
      <w:r>
        <w:rPr>
          <w:noProof/>
        </w:rPr>
        <w:fldChar w:fldCharType="begin" w:fldLock="1"/>
      </w:r>
      <w:r>
        <w:rPr>
          <w:noProof/>
        </w:rPr>
        <w:instrText xml:space="preserve"> PAGEREF _Toc184113749 \h </w:instrText>
      </w:r>
      <w:r>
        <w:rPr>
          <w:noProof/>
        </w:rPr>
      </w:r>
      <w:r>
        <w:rPr>
          <w:noProof/>
        </w:rPr>
        <w:fldChar w:fldCharType="separate"/>
      </w:r>
      <w:r>
        <w:rPr>
          <w:noProof/>
        </w:rPr>
        <w:t>35</w:t>
      </w:r>
      <w:r>
        <w:rPr>
          <w:noProof/>
        </w:rPr>
        <w:fldChar w:fldCharType="end"/>
      </w:r>
    </w:p>
    <w:p w14:paraId="1EBF753D" w14:textId="4AD1DFB1" w:rsidR="00ED1650" w:rsidRDefault="00ED165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fldLock="1"/>
      </w:r>
      <w:r>
        <w:rPr>
          <w:noProof/>
        </w:rPr>
        <w:instrText xml:space="preserve"> PAGEREF _Toc184113750 \h </w:instrText>
      </w:r>
      <w:r>
        <w:rPr>
          <w:noProof/>
        </w:rPr>
      </w:r>
      <w:r>
        <w:rPr>
          <w:noProof/>
        </w:rPr>
        <w:fldChar w:fldCharType="separate"/>
      </w:r>
      <w:r>
        <w:rPr>
          <w:noProof/>
        </w:rPr>
        <w:t>35</w:t>
      </w:r>
      <w:r>
        <w:rPr>
          <w:noProof/>
        </w:rPr>
        <w:fldChar w:fldCharType="end"/>
      </w:r>
    </w:p>
    <w:p w14:paraId="32015963" w14:textId="502D621B"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Example of a JSON HJIF file</w:t>
      </w:r>
      <w:r>
        <w:rPr>
          <w:noProof/>
        </w:rPr>
        <w:tab/>
      </w:r>
      <w:r>
        <w:rPr>
          <w:noProof/>
        </w:rPr>
        <w:fldChar w:fldCharType="begin" w:fldLock="1"/>
      </w:r>
      <w:r>
        <w:rPr>
          <w:noProof/>
        </w:rPr>
        <w:instrText xml:space="preserve"> PAGEREF _Toc184113751 \h </w:instrText>
      </w:r>
      <w:r>
        <w:rPr>
          <w:noProof/>
        </w:rPr>
      </w:r>
      <w:r>
        <w:rPr>
          <w:noProof/>
        </w:rPr>
        <w:fldChar w:fldCharType="separate"/>
      </w:r>
      <w:r>
        <w:rPr>
          <w:noProof/>
        </w:rPr>
        <w:t>36</w:t>
      </w:r>
      <w:r>
        <w:rPr>
          <w:noProof/>
        </w:rPr>
        <w:fldChar w:fldCharType="end"/>
      </w:r>
    </w:p>
    <w:p w14:paraId="78CEF597" w14:textId="6243C084"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Bibliography</w:t>
      </w:r>
      <w:r>
        <w:rPr>
          <w:noProof/>
        </w:rPr>
        <w:tab/>
      </w:r>
      <w:r>
        <w:rPr>
          <w:noProof/>
        </w:rPr>
        <w:fldChar w:fldCharType="begin" w:fldLock="1"/>
      </w:r>
      <w:r>
        <w:rPr>
          <w:noProof/>
        </w:rPr>
        <w:instrText xml:space="preserve"> PAGEREF _Toc184113752 \h </w:instrText>
      </w:r>
      <w:r>
        <w:rPr>
          <w:noProof/>
        </w:rPr>
      </w:r>
      <w:r>
        <w:rPr>
          <w:noProof/>
        </w:rPr>
        <w:fldChar w:fldCharType="separate"/>
      </w:r>
      <w:r>
        <w:rPr>
          <w:noProof/>
        </w:rPr>
        <w:t>49</w:t>
      </w:r>
      <w:r>
        <w:rPr>
          <w:noProof/>
        </w:rPr>
        <w:fldChar w:fldCharType="end"/>
      </w:r>
    </w:p>
    <w:p w14:paraId="36B09EC3" w14:textId="14107439"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_Toc184113753 \h </w:instrText>
      </w:r>
      <w:r>
        <w:rPr>
          <w:noProof/>
        </w:rPr>
      </w:r>
      <w:r>
        <w:rPr>
          <w:noProof/>
        </w:rPr>
        <w:fldChar w:fldCharType="separate"/>
      </w:r>
      <w:r>
        <w:rPr>
          <w:noProof/>
        </w:rPr>
        <w:t>50</w:t>
      </w:r>
      <w:r>
        <w:rPr>
          <w:noProof/>
        </w:rPr>
        <w:fldChar w:fldCharType="end"/>
      </w:r>
    </w:p>
    <w:p w14:paraId="0B9E3498" w14:textId="30C770E3" w:rsidR="00080512" w:rsidRPr="004D3578" w:rsidRDefault="004D3578">
      <w:r w:rsidRPr="004D3578">
        <w:rPr>
          <w:noProof/>
          <w:sz w:val="22"/>
        </w:rPr>
        <w:fldChar w:fldCharType="end"/>
      </w:r>
    </w:p>
    <w:p w14:paraId="747690AD" w14:textId="2AB9AEBD" w:rsidR="0074026F" w:rsidRPr="007B600E" w:rsidRDefault="00080512" w:rsidP="00136A85">
      <w:pPr>
        <w:pStyle w:val="Guidance"/>
      </w:pPr>
      <w:r w:rsidRPr="004D3578">
        <w:br w:type="page"/>
      </w:r>
    </w:p>
    <w:p w14:paraId="03993004" w14:textId="77777777" w:rsidR="00080512" w:rsidRDefault="00080512">
      <w:pPr>
        <w:pStyle w:val="Heading1"/>
      </w:pPr>
      <w:bookmarkStart w:id="15" w:name="foreword"/>
      <w:bookmarkStart w:id="16" w:name="_Toc184113674"/>
      <w:bookmarkEnd w:id="15"/>
      <w:r w:rsidRPr="004D3578">
        <w:t>Foreword</w:t>
      </w:r>
      <w:bookmarkEnd w:id="16"/>
    </w:p>
    <w:p w14:paraId="2511FBFA" w14:textId="69CB5AF0" w:rsidR="00080512" w:rsidRPr="004D3578" w:rsidRDefault="00080512">
      <w:r w:rsidRPr="004D3578">
        <w:t xml:space="preserve">This </w:t>
      </w:r>
      <w:r w:rsidRPr="000A0F82">
        <w:t xml:space="preserve">Technical </w:t>
      </w:r>
      <w:bookmarkStart w:id="17" w:name="spectype3"/>
      <w:r w:rsidR="00602AEA" w:rsidRPr="000A0F82">
        <w:t>Report</w:t>
      </w:r>
      <w:bookmarkEnd w:id="17"/>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184113675"/>
      <w:bookmarkEnd w:id="18"/>
      <w:r w:rsidRPr="004D3578">
        <w:t>Introduction</w:t>
      </w:r>
      <w:bookmarkEnd w:id="19"/>
    </w:p>
    <w:p w14:paraId="548A512E" w14:textId="77777777" w:rsidR="00080512" w:rsidRPr="004D3578" w:rsidRDefault="00080512">
      <w:pPr>
        <w:pStyle w:val="Heading1"/>
      </w:pPr>
      <w:r w:rsidRPr="004D3578">
        <w:br w:type="page"/>
      </w:r>
      <w:bookmarkStart w:id="20" w:name="scope"/>
      <w:bookmarkStart w:id="21" w:name="_Toc184113676"/>
      <w:bookmarkEnd w:id="20"/>
      <w:r w:rsidRPr="004D3578">
        <w:t>1</w:t>
      </w:r>
      <w:r w:rsidRPr="004D3578">
        <w:tab/>
        <w:t>Scope</w:t>
      </w:r>
      <w:bookmarkEnd w:id="21"/>
    </w:p>
    <w:p w14:paraId="4EA05E1B" w14:textId="77777777" w:rsidR="00080512" w:rsidRDefault="00080512">
      <w:r w:rsidRPr="004D3578">
        <w:t>The present document …</w:t>
      </w:r>
    </w:p>
    <w:p w14:paraId="4D41E4C1" w14:textId="77777777" w:rsidR="00EA0FF5" w:rsidRPr="00136A85" w:rsidRDefault="00EA0FF5" w:rsidP="00136A85">
      <w:pPr>
        <w:pStyle w:val="EditorsNote"/>
      </w:pPr>
      <w:r w:rsidRPr="00136A85">
        <w:t>Editor’s note: SID objectives</w:t>
      </w:r>
    </w:p>
    <w:p w14:paraId="115DC26D" w14:textId="05852814" w:rsidR="00535ED5" w:rsidRPr="00136A85" w:rsidRDefault="005065F5" w:rsidP="00136A85">
      <w:pPr>
        <w:pStyle w:val="EditorsNote"/>
      </w:pPr>
      <w:r w:rsidRPr="00136A85">
        <w:t>-</w:t>
      </w:r>
      <w:r w:rsidRPr="00136A85">
        <w:tab/>
      </w:r>
      <w:r w:rsidR="00535ED5" w:rsidRPr="00136A85">
        <w:t>Identify relevant use cases and requirements already defined in TR 22.847, TR 22.856 related to the integration of haptics into media streaming and communication services, and refine them as necessary.</w:t>
      </w:r>
    </w:p>
    <w:p w14:paraId="54F87F2D" w14:textId="77777777" w:rsidR="00535ED5" w:rsidRPr="00136A85" w:rsidRDefault="00535ED5" w:rsidP="00136A85">
      <w:pPr>
        <w:pStyle w:val="EditorsNote"/>
      </w:pPr>
      <w:r w:rsidRPr="00136A85">
        <w:t>-</w:t>
      </w:r>
      <w:r w:rsidRPr="00136A85">
        <w:tab/>
        <w:t>Collect and document market-relevant device types and technologies (for example existing APIs)  providing support for haptic playback and/or capture.</w:t>
      </w:r>
    </w:p>
    <w:p w14:paraId="5C33C84C" w14:textId="77777777" w:rsidR="00535ED5" w:rsidRPr="00136A85" w:rsidRDefault="00535ED5" w:rsidP="00136A85">
      <w:pPr>
        <w:pStyle w:val="EditorsNote"/>
      </w:pPr>
      <w:r w:rsidRPr="00136A85">
        <w:t>-</w:t>
      </w:r>
      <w:r w:rsidRPr="00136A85">
        <w:tab/>
        <w:t>Collect and describe the candidate input and representation formats for haptic experience, relevant to the above use cases and device types.</w:t>
      </w:r>
    </w:p>
    <w:p w14:paraId="4997FB7A" w14:textId="77777777" w:rsidR="00535ED5" w:rsidRPr="00136A85" w:rsidRDefault="00535ED5" w:rsidP="00136A85">
      <w:pPr>
        <w:pStyle w:val="EditorsNote"/>
      </w:pPr>
      <w:r w:rsidRPr="00136A85">
        <w:t>-</w:t>
      </w:r>
      <w:r w:rsidRPr="00136A85">
        <w:tab/>
        <w:t>Define relevant QoE metrics for suitable haptics experiences</w:t>
      </w:r>
    </w:p>
    <w:p w14:paraId="6697586D" w14:textId="77777777" w:rsidR="00535ED5" w:rsidRPr="00136A85" w:rsidRDefault="00535ED5" w:rsidP="00136A85">
      <w:pPr>
        <w:pStyle w:val="EditorsNote"/>
      </w:pPr>
      <w:r w:rsidRPr="00136A85">
        <w:t>-</w:t>
      </w:r>
      <w:r w:rsidRPr="00136A85">
        <w:tab/>
        <w:t>Identify 3GPP streaming and communication services that may benefit from the haptics media type and identify the gaps and requirements need to integrate haptics experiences.</w:t>
      </w:r>
    </w:p>
    <w:p w14:paraId="57283705" w14:textId="77777777" w:rsidR="00535ED5" w:rsidRPr="00136A85" w:rsidRDefault="00535ED5" w:rsidP="00136A85">
      <w:pPr>
        <w:pStyle w:val="EditorsNote"/>
      </w:pPr>
      <w:r w:rsidRPr="00136A85">
        <w:t>-</w:t>
      </w:r>
      <w:r w:rsidRPr="00136A85">
        <w:tab/>
        <w:t xml:space="preserve">Identify candidate technologies that address the gaps including digital representation and compression formats, transport formats and potential QoS requirements in context with the services. </w:t>
      </w:r>
    </w:p>
    <w:p w14:paraId="3E6A99F3" w14:textId="2A73F5AB" w:rsidR="00EA0FF5" w:rsidRPr="00136A85" w:rsidRDefault="00535ED5" w:rsidP="00136A85">
      <w:pPr>
        <w:pStyle w:val="EditorsNote"/>
      </w:pPr>
      <w:r w:rsidRPr="00136A85">
        <w:t>-</w:t>
      </w:r>
      <w:r w:rsidRPr="00136A85">
        <w:tab/>
        <w:t>Provide potential needs and benefits for normative work</w:t>
      </w:r>
    </w:p>
    <w:p w14:paraId="25104AC0" w14:textId="77777777" w:rsidR="00EA0FF5" w:rsidRPr="00EA0FF5" w:rsidRDefault="00EA0FF5">
      <w:pPr>
        <w:rPr>
          <w:lang w:val="en-US"/>
        </w:rPr>
      </w:pPr>
    </w:p>
    <w:p w14:paraId="794720D9" w14:textId="77777777" w:rsidR="00080512" w:rsidRPr="004D3578" w:rsidRDefault="00080512">
      <w:pPr>
        <w:pStyle w:val="Heading1"/>
      </w:pPr>
      <w:bookmarkStart w:id="22" w:name="references"/>
      <w:bookmarkStart w:id="23" w:name="_Toc184113677"/>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77777777" w:rsidR="00E71601" w:rsidRDefault="00E71601" w:rsidP="00E71601">
      <w:pPr>
        <w:pStyle w:val="EX"/>
      </w:pPr>
      <w:r>
        <w:t>[2]</w:t>
      </w:r>
      <w:r>
        <w:tab/>
        <w:t xml:space="preserve">3GPP </w:t>
      </w:r>
      <w:r w:rsidRPr="000E7F25">
        <w:t>TR22.847</w:t>
      </w:r>
      <w:r>
        <w:t>: “</w:t>
      </w:r>
      <w:r w:rsidRPr="006B342D">
        <w:t>Study on supporting tactile and multi-modality communication services</w:t>
      </w:r>
      <w:r>
        <w:t>”</w:t>
      </w:r>
    </w:p>
    <w:p w14:paraId="2F23E634" w14:textId="77777777" w:rsidR="00CC55F9" w:rsidRDefault="00CC55F9" w:rsidP="00CC55F9">
      <w:pPr>
        <w:pStyle w:val="EX"/>
      </w:pPr>
      <w:r>
        <w:t>[3]</w:t>
      </w:r>
      <w:r>
        <w:tab/>
        <w:t xml:space="preserve">3GPP </w:t>
      </w:r>
      <w:r w:rsidRPr="000E7F25">
        <w:t>TR26.813</w:t>
      </w:r>
      <w:r>
        <w:t>: “</w:t>
      </w:r>
      <w:r w:rsidRPr="00E83C78">
        <w:t>Study of Avatars in Real-Time Communication Services</w:t>
      </w:r>
      <w:r>
        <w:t>”</w:t>
      </w:r>
    </w:p>
    <w:p w14:paraId="0F431E0E" w14:textId="77777777" w:rsidR="00CC55F9" w:rsidRPr="001130A1" w:rsidRDefault="00CC55F9" w:rsidP="00CC55F9">
      <w:pPr>
        <w:pStyle w:val="EX"/>
        <w:rPr>
          <w:lang w:val="en-US"/>
        </w:rPr>
      </w:pPr>
      <w:r>
        <w:t>[4]</w:t>
      </w:r>
      <w:r>
        <w:tab/>
        <w:t xml:space="preserve">3GPP </w:t>
      </w:r>
      <w:r w:rsidRPr="000E7F25">
        <w:t>TR22.856</w:t>
      </w:r>
      <w:r>
        <w:t>: “</w:t>
      </w:r>
      <w:r w:rsidRPr="00184E97">
        <w:t>Study on Localized Mobile Metaverse Services</w:t>
      </w:r>
      <w:r>
        <w:t>”</w:t>
      </w:r>
    </w:p>
    <w:p w14:paraId="3F8804C5" w14:textId="6FCBDFAF" w:rsidR="005F66BC" w:rsidRDefault="005F66BC" w:rsidP="005F66BC">
      <w:pPr>
        <w:pStyle w:val="EX"/>
        <w:rPr>
          <w:lang w:val="en-US"/>
        </w:rPr>
      </w:pPr>
      <w:r w:rsidRPr="00D67716">
        <w:rPr>
          <w:lang w:val="en-US"/>
        </w:rPr>
        <w:t>[</w:t>
      </w:r>
      <w:r w:rsidR="00D93669" w:rsidRPr="00D67716">
        <w:rPr>
          <w:lang w:val="en-US"/>
        </w:rPr>
        <w:t>5</w:t>
      </w:r>
      <w:r w:rsidRPr="00D67716">
        <w:rPr>
          <w:lang w:val="en-US"/>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7B513ECC" w:rsidR="00C622AE" w:rsidRDefault="00C622AE" w:rsidP="00C622AE">
      <w:pPr>
        <w:pStyle w:val="EX"/>
      </w:pPr>
      <w:r w:rsidRPr="00D67716">
        <w:t>[</w:t>
      </w:r>
      <w:r w:rsidR="00937C19" w:rsidRPr="00D67716">
        <w:t>6</w:t>
      </w:r>
      <w:r w:rsidRPr="00D67716">
        <w:t>]</w:t>
      </w:r>
      <w:r>
        <w:tab/>
      </w:r>
      <w:r w:rsidR="001F27EE">
        <w:t>Khronos</w:t>
      </w:r>
      <w:r w:rsidR="00F66C35">
        <w:t>: “</w:t>
      </w:r>
      <w:r w:rsidR="001F27EE" w:rsidRPr="001F27EE">
        <w:t>OpenX</w:t>
      </w:r>
      <w:r w:rsidR="00A135E1">
        <w:t>R</w:t>
      </w:r>
      <w:r w:rsidR="001F27EE" w:rsidRPr="001F27EE">
        <w:t xml:space="preserve"> 1.1.40 Specification (with all registered extensions)</w:t>
      </w:r>
      <w:r w:rsidR="00A135E1">
        <w:t>”</w:t>
      </w:r>
    </w:p>
    <w:p w14:paraId="4A4A9D71" w14:textId="76E30C9F" w:rsidR="006D428E" w:rsidRDefault="006D428E" w:rsidP="00EC4A25">
      <w:pPr>
        <w:pStyle w:val="EX"/>
      </w:pPr>
      <w:r w:rsidRPr="00D67716">
        <w:rPr>
          <w:lang w:val="en-US"/>
        </w:rPr>
        <w:t>[</w:t>
      </w:r>
      <w:r w:rsidR="00937C19" w:rsidRPr="00D67716">
        <w:t>7</w:t>
      </w:r>
      <w:r w:rsidRPr="00D67716">
        <w:rPr>
          <w:lang w:val="en-US"/>
        </w:rPr>
        <w:t>]</w:t>
      </w:r>
      <w:r w:rsidRPr="004D3578" w:rsidDel="006D428E">
        <w:t xml:space="preserve"> </w:t>
      </w:r>
      <w:r>
        <w:tab/>
      </w:r>
      <w:r w:rsidR="00984E2A" w:rsidRPr="002062F8">
        <w:rPr>
          <w:lang w:val="en-US"/>
        </w:rPr>
        <w:t>ISO/IEC 23090-31</w:t>
      </w:r>
      <w:r w:rsidR="00984E2A" w:rsidRPr="002062F8">
        <w:t xml:space="preserve"> </w:t>
      </w:r>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p>
    <w:p w14:paraId="247F9BD5" w14:textId="7F681AFB" w:rsidR="00614823" w:rsidRPr="00E87D61" w:rsidRDefault="00614823" w:rsidP="00EC4A25">
      <w:pPr>
        <w:pStyle w:val="EX"/>
        <w:rPr>
          <w:rStyle w:val="Hyperlink"/>
          <w:highlight w:val="yellow"/>
        </w:rPr>
      </w:pPr>
      <w:r w:rsidRPr="00D67716">
        <w:rPr>
          <w:rStyle w:val="Hyperlink"/>
        </w:rPr>
        <w:t>[</w:t>
      </w:r>
      <w:r w:rsidR="001C3432" w:rsidRPr="00D67716">
        <w:rPr>
          <w:rStyle w:val="Hyperlink"/>
        </w:rPr>
        <w:t>8</w:t>
      </w:r>
      <w:r w:rsidRPr="00D67716">
        <w:rPr>
          <w:rStyle w:val="Hyperlink"/>
        </w:rPr>
        <w:t>]</w:t>
      </w:r>
      <w:r>
        <w:rPr>
          <w:rStyle w:val="Hyperlink"/>
        </w:rPr>
        <w:tab/>
      </w:r>
      <w:r w:rsidR="001711BE" w:rsidRPr="00E87D61">
        <w:t xml:space="preserve">bHaptics </w:t>
      </w:r>
      <w:r w:rsidR="00B670D6" w:rsidRPr="00E87D61">
        <w:t>Designer</w:t>
      </w:r>
      <w:r w:rsidR="00295D61" w:rsidRPr="00E87D61">
        <w:rPr>
          <w:rStyle w:val="Hyperlink"/>
        </w:rPr>
        <w:t xml:space="preserve">: </w:t>
      </w:r>
      <w:hyperlink r:id="rId14"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57E00CB0" w:rsidR="001E2376" w:rsidRPr="00E87D61" w:rsidRDefault="001E2376" w:rsidP="00EC4A25">
      <w:pPr>
        <w:pStyle w:val="EX"/>
        <w:rPr>
          <w:rStyle w:val="Hyperlink"/>
          <w:highlight w:val="yellow"/>
        </w:rPr>
      </w:pPr>
      <w:r w:rsidRPr="00D67716">
        <w:rPr>
          <w:rStyle w:val="Hyperlink"/>
        </w:rPr>
        <w:t>[</w:t>
      </w:r>
      <w:r w:rsidR="001C3432" w:rsidRPr="00D67716">
        <w:rPr>
          <w:rStyle w:val="Hyperlink"/>
        </w:rPr>
        <w:t>9</w:t>
      </w:r>
      <w:r w:rsidRPr="00D67716">
        <w:rPr>
          <w:rStyle w:val="Hyperlink"/>
        </w:rPr>
        <w:t>]</w:t>
      </w:r>
      <w:r w:rsidRPr="00D67716">
        <w:rPr>
          <w:rStyle w:val="Hyperlink"/>
        </w:rPr>
        <w:tab/>
      </w:r>
      <w:r w:rsidR="00703E23" w:rsidRPr="00E87D61">
        <w:t xml:space="preserve">Meta Haptics Studio </w:t>
      </w:r>
      <w:r w:rsidR="00892484" w:rsidRPr="00E87D61">
        <w:t xml:space="preserve">: </w:t>
      </w:r>
      <w:hyperlink r:id="rId15" w:history="1">
        <w:r w:rsidR="00DD7BEB" w:rsidRPr="00E87D61">
          <w:rPr>
            <w:rStyle w:val="Hyperlink"/>
            <w:i/>
            <w:iCs/>
          </w:rPr>
          <w:t>https://www.meta.com/experiences/meta-haptics-studio/6759764157450104</w:t>
        </w:r>
        <w:r w:rsidR="00DD7BEB" w:rsidRPr="00C32B5B">
          <w:rPr>
            <w:rStyle w:val="Hyperlink"/>
          </w:rPr>
          <w:t>/</w:t>
        </w:r>
      </w:hyperlink>
      <w:r w:rsidR="00DD7BEB">
        <w:t xml:space="preserve"> </w:t>
      </w:r>
      <w:r w:rsidR="00DD7BEB" w:rsidRPr="00FD1967">
        <w:rPr>
          <w:rStyle w:val="Hyperlink"/>
          <w:color w:val="auto"/>
          <w:u w:val="none"/>
        </w:rPr>
        <w:t>retrieved Sept 15</w:t>
      </w:r>
      <w:r w:rsidR="00DD7BEB" w:rsidRPr="00FD1967">
        <w:rPr>
          <w:rStyle w:val="Hyperlink"/>
          <w:color w:val="auto"/>
          <w:u w:val="none"/>
          <w:vertAlign w:val="superscript"/>
        </w:rPr>
        <w:t>th</w:t>
      </w:r>
      <w:r w:rsidR="00DD7BEB" w:rsidRPr="00FD1967">
        <w:rPr>
          <w:rStyle w:val="Hyperlink"/>
          <w:color w:val="auto"/>
          <w:u w:val="none"/>
        </w:rPr>
        <w:t xml:space="preserve"> 2024.</w:t>
      </w:r>
    </w:p>
    <w:p w14:paraId="79C69B58" w14:textId="49539F5E" w:rsidR="001E2376" w:rsidRPr="00FD1967" w:rsidRDefault="001E2376" w:rsidP="00EC4A25">
      <w:pPr>
        <w:pStyle w:val="EX"/>
        <w:rPr>
          <w:rStyle w:val="Hyperlink"/>
          <w:color w:val="auto"/>
          <w:highlight w:val="yellow"/>
          <w:u w:val="none"/>
        </w:rPr>
      </w:pPr>
      <w:r w:rsidRPr="00D67716">
        <w:rPr>
          <w:rStyle w:val="Hyperlink"/>
        </w:rPr>
        <w:t>[</w:t>
      </w:r>
      <w:r w:rsidR="001F047A" w:rsidRPr="00D67716">
        <w:rPr>
          <w:rStyle w:val="Hyperlink"/>
        </w:rPr>
        <w:t>10</w:t>
      </w:r>
      <w:r w:rsidRPr="00D67716">
        <w:rPr>
          <w:rStyle w:val="Hyperlink"/>
        </w:rPr>
        <w:t>]</w:t>
      </w:r>
      <w:r w:rsidRPr="00D67716">
        <w:rPr>
          <w:rStyle w:val="Hyperlink"/>
        </w:rPr>
        <w:tab/>
      </w:r>
      <w:r w:rsidR="0036386E" w:rsidRPr="00D67716">
        <w:rPr>
          <w:rStyle w:val="Hyperlink"/>
          <w:color w:val="auto"/>
        </w:rPr>
        <w:t>Interhaptic</w:t>
      </w:r>
      <w:r w:rsidR="00350512" w:rsidRPr="00D67716">
        <w:rPr>
          <w:rStyle w:val="Hyperlink"/>
          <w:color w:val="auto"/>
        </w:rPr>
        <w:t xml:space="preserve">s </w:t>
      </w:r>
      <w:r w:rsidR="00912CC1" w:rsidRPr="00E87D61">
        <w:t>Haptic Composer</w:t>
      </w:r>
      <w:r w:rsidR="0036386E" w:rsidRPr="00E87D61">
        <w:rPr>
          <w:rStyle w:val="Hyperlink"/>
        </w:rPr>
        <w:t xml:space="preserve">: </w:t>
      </w:r>
      <w:hyperlink r:id="rId16"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2815B46A" w:rsidR="00D163C2" w:rsidRPr="00E87D61" w:rsidRDefault="00D163C2" w:rsidP="00D67716">
      <w:pPr>
        <w:pStyle w:val="EX"/>
        <w:ind w:hanging="1402"/>
        <w:rPr>
          <w:i/>
          <w:iCs/>
          <w:highlight w:val="yellow"/>
        </w:rPr>
      </w:pPr>
      <w:r w:rsidRPr="00D67716">
        <w:t>[</w:t>
      </w:r>
      <w:r w:rsidR="001F047A" w:rsidRPr="00D67716">
        <w:rPr>
          <w:rStyle w:val="Hyperlink"/>
        </w:rPr>
        <w:t>11</w:t>
      </w:r>
      <w:r w:rsidRPr="00D67716">
        <w:t>]</w:t>
      </w:r>
      <w:r w:rsidR="00C14BA4" w:rsidRPr="00D67716">
        <w:tab/>
      </w:r>
      <w:r w:rsidR="009A2236" w:rsidRPr="00D67716">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hyperlink r:id="rId17" w:history="1">
        <w:r w:rsidR="00252E85" w:rsidRPr="00E87D61">
          <w:rPr>
            <w:rStyle w:val="Hyperlink"/>
            <w:i/>
            <w:iCs/>
          </w:rPr>
          <w:t>//developers.meta.com/horizon/documentation/unity/unity-haptic</w:t>
        </w:r>
      </w:hyperlink>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63B7031F" w:rsidR="006B3F1F" w:rsidRDefault="00C14BA4" w:rsidP="006B3F1F">
      <w:pPr>
        <w:pStyle w:val="EX"/>
        <w:rPr>
          <w:highlight w:val="yellow"/>
        </w:rPr>
      </w:pPr>
      <w:r w:rsidRPr="00D67716">
        <w:t>[</w:t>
      </w:r>
      <w:r w:rsidR="00E4119F" w:rsidRPr="00D67716">
        <w:t>12</w:t>
      </w:r>
      <w:r w:rsidRPr="00D67716">
        <w:t>]</w:t>
      </w:r>
      <w:r w:rsidRPr="00D67716">
        <w:tab/>
      </w:r>
      <w:r w:rsidR="00EB49C5" w:rsidRPr="00E87D61">
        <w:t xml:space="preserve">Meta Haptics SDK for Unreal: </w:t>
      </w:r>
      <w:hyperlink r:id="rId18"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7EFFBA70" w:rsidR="00912CC1" w:rsidRPr="00E87D61" w:rsidRDefault="006B3F1F" w:rsidP="00E87D61">
      <w:pPr>
        <w:pStyle w:val="EX"/>
        <w:ind w:left="0" w:firstLine="0"/>
        <w:rPr>
          <w:highlight w:val="yellow"/>
        </w:rPr>
      </w:pPr>
      <w:r w:rsidRPr="00D67716">
        <w:t xml:space="preserve">     </w:t>
      </w:r>
      <w:r w:rsidR="00BE2610" w:rsidRPr="00D67716">
        <w:t xml:space="preserve"> </w:t>
      </w:r>
      <w:r w:rsidR="00C14BA4" w:rsidRPr="00D67716">
        <w:t>[</w:t>
      </w:r>
      <w:r w:rsidR="00E12750" w:rsidRPr="00D67716">
        <w:t>13</w:t>
      </w:r>
      <w:r w:rsidR="00C14BA4" w:rsidRPr="00D67716">
        <w:t>]</w:t>
      </w:r>
      <w:r w:rsidR="00C14BA4" w:rsidRPr="00D67716">
        <w:tab/>
      </w:r>
      <w:r w:rsidR="00865695" w:rsidRPr="00D67716">
        <w:tab/>
      </w:r>
      <w:r w:rsidR="00865695" w:rsidRPr="00E87D61">
        <w:t>bHaptics SDK</w:t>
      </w:r>
      <w:r w:rsidR="00BE2610" w:rsidRPr="00E87D61">
        <w:rPr>
          <w:rStyle w:val="Hyperlink"/>
        </w:rPr>
        <w:t xml:space="preserve">: </w:t>
      </w:r>
      <w:hyperlink r:id="rId19" w:history="1">
        <w:r w:rsidR="00BE2610" w:rsidRPr="00E87D61">
          <w:rPr>
            <w:rStyle w:val="Hyperlink"/>
            <w:i/>
            <w:iCs/>
          </w:rPr>
          <w:t>https://docs.bhaptics.com/sdk/</w:t>
        </w:r>
      </w:hyperlink>
      <w:r w:rsidR="00BE2610">
        <w:rPr>
          <w:rStyle w:val="Hyperlink"/>
        </w:rPr>
        <w:t xml:space="preserve"> </w:t>
      </w:r>
      <w:r w:rsidR="00BE2610" w:rsidRPr="00DE0104">
        <w:rPr>
          <w:i/>
          <w:iCs/>
        </w:rPr>
        <w:t>,</w:t>
      </w:r>
      <w:r w:rsidR="00BE2610">
        <w:t xml:space="preserve"> </w:t>
      </w:r>
      <w:r w:rsidR="00BE2610" w:rsidRPr="00FB7815">
        <w:t>r</w:t>
      </w:r>
      <w:r w:rsidR="00BE2610" w:rsidRPr="00FD1967">
        <w:rPr>
          <w:rStyle w:val="Hyperlink"/>
          <w:color w:val="auto"/>
          <w:u w:val="none"/>
        </w:rPr>
        <w:t>etrieved Sept 15</w:t>
      </w:r>
      <w:r w:rsidR="00BE2610" w:rsidRPr="00FD1967">
        <w:rPr>
          <w:rStyle w:val="Hyperlink"/>
          <w:color w:val="auto"/>
          <w:u w:val="none"/>
          <w:vertAlign w:val="superscript"/>
        </w:rPr>
        <w:t>th</w:t>
      </w:r>
      <w:r w:rsidR="00BE2610" w:rsidRPr="00FD1967">
        <w:rPr>
          <w:rStyle w:val="Hyperlink"/>
          <w:color w:val="auto"/>
          <w:u w:val="none"/>
        </w:rPr>
        <w:t xml:space="preserve"> 2024.</w:t>
      </w:r>
    </w:p>
    <w:p w14:paraId="37A36DF7" w14:textId="33A05665" w:rsidR="00EE3469" w:rsidRPr="00FD1967" w:rsidRDefault="00C14BA4" w:rsidP="00EE3469">
      <w:pPr>
        <w:pStyle w:val="EX"/>
        <w:rPr>
          <w:rStyle w:val="Hyperlink"/>
          <w:i/>
          <w:iCs/>
          <w:color w:val="auto"/>
          <w:highlight w:val="yellow"/>
          <w:u w:val="none"/>
        </w:rPr>
      </w:pPr>
      <w:r w:rsidRPr="00D67716">
        <w:t>[</w:t>
      </w:r>
      <w:r w:rsidR="00E56BC6" w:rsidRPr="00D67716">
        <w:t>14</w:t>
      </w:r>
      <w:r w:rsidRPr="00D67716">
        <w:t>]</w:t>
      </w:r>
      <w:r w:rsidRPr="00D67716">
        <w:tab/>
      </w:r>
      <w:r w:rsidR="00D64F32" w:rsidRPr="00E87D61">
        <w:t>Apple Core Haptics</w:t>
      </w:r>
      <w:r w:rsidR="006B634B" w:rsidRPr="00E87D61">
        <w:t xml:space="preserve"> SDK</w:t>
      </w:r>
      <w:r w:rsidR="00D64F32" w:rsidRPr="00E87D61">
        <w:rPr>
          <w:rStyle w:val="Hyperlink"/>
        </w:rPr>
        <w:t xml:space="preserve">: </w:t>
      </w:r>
      <w:hyperlink r:id="rId20"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291F3656" w:rsidR="006D7A9A" w:rsidRDefault="00CB5C14" w:rsidP="00E87D61">
      <w:pPr>
        <w:pStyle w:val="EX"/>
        <w:ind w:left="0" w:firstLine="284"/>
        <w:rPr>
          <w:rStyle w:val="Hyperlink"/>
          <w:i/>
          <w:iCs/>
          <w:highlight w:val="yellow"/>
        </w:rPr>
      </w:pPr>
      <w:r w:rsidRPr="00D67716">
        <w:t>[</w:t>
      </w:r>
      <w:r w:rsidR="00E56BC6" w:rsidRPr="00D67716">
        <w:t>15</w:t>
      </w:r>
      <w:r w:rsidRPr="00D67716">
        <w:t xml:space="preserve">] </w:t>
      </w:r>
      <w:r w:rsidRPr="00D67716">
        <w:tab/>
      </w:r>
      <w:r w:rsidR="00EE3469" w:rsidRPr="00D67716">
        <w:tab/>
      </w:r>
      <w:r w:rsidR="006D7A9A" w:rsidRPr="00E56BC6">
        <w:t>Interhaptics</w:t>
      </w:r>
      <w:r w:rsidR="006D7A9A" w:rsidRPr="00E87D61">
        <w:t xml:space="preserve"> Platfor</w:t>
      </w:r>
      <w:r w:rsidR="001D29C9" w:rsidRPr="001D29C9">
        <w:rPr>
          <w:lang w:val="en-US"/>
        </w:rPr>
        <w:t>m</w:t>
      </w:r>
      <w:r w:rsidR="001D29C9">
        <w:rPr>
          <w:lang w:val="en-US"/>
        </w:rPr>
        <w:t xml:space="preserve">: </w:t>
      </w:r>
      <w:hyperlink r:id="rId21" w:history="1">
        <w:r w:rsidR="001D29C9" w:rsidRPr="001D29C9">
          <w:rPr>
            <w:rStyle w:val="Hyperlink"/>
            <w:lang w:val="en-US"/>
          </w:rPr>
          <w:t>https://www.interhaptics.com/platform-partner/</w:t>
        </w:r>
      </w:hyperlink>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2D744C52" w:rsidR="008B79E1" w:rsidRPr="00FD1967" w:rsidRDefault="00C14BA4" w:rsidP="008B79E1">
      <w:pPr>
        <w:pStyle w:val="EX"/>
        <w:rPr>
          <w:rStyle w:val="Hyperlink"/>
          <w:i/>
          <w:iCs/>
          <w:color w:val="auto"/>
          <w:highlight w:val="yellow"/>
          <w:u w:val="none"/>
        </w:rPr>
      </w:pPr>
      <w:r w:rsidRPr="00D67716">
        <w:t>[</w:t>
      </w:r>
      <w:r w:rsidR="00984DB3" w:rsidRPr="00D67716">
        <w:t>16</w:t>
      </w:r>
      <w:r w:rsidR="00337C0C" w:rsidRPr="00D67716">
        <w:t>]</w:t>
      </w:r>
      <w:r w:rsidR="001D7315">
        <w:rPr>
          <w:rStyle w:val="Hyperlink"/>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22"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5DF2A48C" w:rsidR="00F20E00" w:rsidRPr="00DB5252" w:rsidRDefault="00F20E00" w:rsidP="00F20E00">
      <w:pPr>
        <w:pStyle w:val="EX"/>
        <w:rPr>
          <w:lang w:val="en-US"/>
        </w:rPr>
      </w:pPr>
      <w:r w:rsidRPr="00984DB3">
        <w:rPr>
          <w:lang w:val="en-US"/>
        </w:rPr>
        <w:t>[</w:t>
      </w:r>
      <w:r w:rsidR="00984DB3" w:rsidRPr="00D67716">
        <w:rPr>
          <w:lang w:val="en-US"/>
        </w:rPr>
        <w:t>17</w:t>
      </w:r>
      <w:r w:rsidRPr="00984DB3">
        <w:rPr>
          <w:lang w:val="en-US"/>
        </w:rPr>
        <w:t>]</w:t>
      </w:r>
      <w:r w:rsidRPr="00DB5252">
        <w:rPr>
          <w:lang w:val="en-US"/>
        </w:rPr>
        <w:tab/>
      </w:r>
      <w:r w:rsidRPr="00903326">
        <w:rPr>
          <w:lang w:val="en-US"/>
        </w:rPr>
        <w:t>SMPTE ST 2100-1:2017 “Definition and Representation of Haptic-Tactile Essence for Broadcast Production Applications”.</w:t>
      </w:r>
    </w:p>
    <w:p w14:paraId="19DE6F49" w14:textId="26286F53" w:rsidR="00F20E00" w:rsidRPr="00912BCC" w:rsidRDefault="00F20E00" w:rsidP="00F20E00">
      <w:pPr>
        <w:pStyle w:val="EX"/>
        <w:rPr>
          <w:lang w:val="en-US"/>
        </w:rPr>
      </w:pPr>
      <w:r w:rsidRPr="001E500E">
        <w:rPr>
          <w:lang w:val="en-US"/>
        </w:rPr>
        <w:t>[</w:t>
      </w:r>
      <w:r w:rsidR="001E500E" w:rsidRPr="00D67716">
        <w:rPr>
          <w:lang w:val="en-US"/>
        </w:rPr>
        <w:t>18</w:t>
      </w:r>
      <w:r w:rsidRPr="001E500E">
        <w:rPr>
          <w:lang w:val="en-US"/>
        </w:rPr>
        <w:t>]</w:t>
      </w:r>
      <w:r w:rsidRPr="00912BCC">
        <w:rPr>
          <w:lang w:val="en-US"/>
        </w:rPr>
        <w:tab/>
      </w:r>
      <w:r w:rsidRPr="00D005AF">
        <w:t>Apple Haptic and Audio Pattern</w:t>
      </w:r>
      <w:r w:rsidRPr="00903326">
        <w:rPr>
          <w:lang w:val="en-US"/>
        </w:rPr>
        <w:t xml:space="preserve"> JSON format for Haptics </w:t>
      </w:r>
      <w:hyperlink r:id="rId23" w:history="1">
        <w:r w:rsidRPr="00140998">
          <w:rPr>
            <w:rStyle w:val="Hyperlink"/>
            <w:lang w:val="en-US"/>
          </w:rPr>
          <w:t>https://developer.apple.com/documentation/corehaptics/representing_haptic_patterns_in_ahap_files</w:t>
        </w:r>
      </w:hyperlink>
      <w:r>
        <w:rPr>
          <w:lang w:val="en-US"/>
        </w:rPr>
        <w:t>, retrieved Sept. 2024.</w:t>
      </w:r>
    </w:p>
    <w:p w14:paraId="63A42B70" w14:textId="6D6FC98E" w:rsidR="00F20E00" w:rsidRDefault="00F20E00" w:rsidP="00F20E00">
      <w:pPr>
        <w:pStyle w:val="EX"/>
      </w:pPr>
      <w:r w:rsidRPr="009E458C">
        <w:rPr>
          <w:lang w:val="en-US"/>
        </w:rPr>
        <w:t>[</w:t>
      </w:r>
      <w:r w:rsidR="009E458C" w:rsidRPr="00D67716">
        <w:rPr>
          <w:lang w:val="en-US"/>
        </w:rPr>
        <w:t>19</w:t>
      </w:r>
      <w:r w:rsidRPr="009E458C">
        <w:rPr>
          <w:lang w:val="en-US"/>
        </w:rPr>
        <w:t>]</w:t>
      </w:r>
      <w:r w:rsidRPr="00BA1DA3">
        <w:rPr>
          <w:lang w:val="en-US"/>
        </w:rPr>
        <w:tab/>
      </w:r>
      <w:r w:rsidRPr="00BC5D44">
        <w:rPr>
          <w:lang w:val="en-US"/>
        </w:rPr>
        <w:t>https://www.immersion.com/technology/ retrieve</w:t>
      </w:r>
      <w:r w:rsidRPr="00BC5D44">
        <w:t>d Sept. 15th. 2024.</w:t>
      </w:r>
    </w:p>
    <w:p w14:paraId="6E391F31" w14:textId="61C1D5F1" w:rsidR="00845348" w:rsidRDefault="00845348" w:rsidP="00D67716">
      <w:pPr>
        <w:ind w:left="1702" w:hanging="1418"/>
        <w:rPr>
          <w:lang w:val="en-US"/>
        </w:rPr>
      </w:pPr>
      <w:r>
        <w:rPr>
          <w:lang w:val="en-US"/>
        </w:rPr>
        <w:t>[</w:t>
      </w:r>
      <w:r w:rsidR="00267271">
        <w:rPr>
          <w:lang w:val="en-US"/>
        </w:rPr>
        <w:t>20</w:t>
      </w:r>
      <w:r>
        <w:rPr>
          <w:lang w:val="en-US"/>
        </w:rPr>
        <w:t>]</w:t>
      </w:r>
      <w:r>
        <w:rPr>
          <w:lang w:val="en-US"/>
        </w:rPr>
        <w:tab/>
      </w:r>
      <w:r>
        <w:rPr>
          <w:lang w:val="en-US"/>
        </w:rPr>
        <w:tab/>
      </w:r>
      <w:r w:rsidRPr="00D62999">
        <w:rPr>
          <w:lang w:val="en-US"/>
        </w:rPr>
        <w:t>I. M. Vogels, “Detection of temporal delays in visual-haptic interfaces,”</w:t>
      </w:r>
      <w:r>
        <w:rPr>
          <w:lang w:val="en-US"/>
        </w:rPr>
        <w:t xml:space="preserve"> </w:t>
      </w:r>
      <w:r w:rsidRPr="00D62999">
        <w:rPr>
          <w:lang w:val="en-US"/>
        </w:rPr>
        <w:t>Human Factors, vol. 46, no. 1, pp. 118–134, 2004</w:t>
      </w:r>
    </w:p>
    <w:p w14:paraId="206E855A" w14:textId="4FCE9F16" w:rsidR="00845348" w:rsidRDefault="00845348" w:rsidP="00D67716">
      <w:pPr>
        <w:ind w:firstLine="284"/>
        <w:rPr>
          <w:lang w:val="en-US"/>
        </w:rPr>
      </w:pPr>
      <w:r w:rsidRPr="006E7392">
        <w:rPr>
          <w:lang w:val="en-US"/>
        </w:rPr>
        <w:t>[</w:t>
      </w:r>
      <w:r w:rsidR="00217B2B">
        <w:rPr>
          <w:lang w:val="en-US"/>
        </w:rPr>
        <w:t>21</w:t>
      </w:r>
      <w:r w:rsidRPr="006E7392">
        <w:rPr>
          <w:lang w:val="en-US"/>
        </w:rPr>
        <w:t xml:space="preserve">] </w:t>
      </w:r>
      <w:r w:rsidRPr="006E7392">
        <w:rPr>
          <w:lang w:val="en-US"/>
        </w:rPr>
        <w:tab/>
      </w:r>
      <w:r w:rsidRPr="006E7392">
        <w:rPr>
          <w:lang w:val="en-US"/>
        </w:rPr>
        <w:tab/>
      </w:r>
      <w:r w:rsidRPr="006E7392">
        <w:rPr>
          <w:lang w:val="en-US"/>
        </w:rPr>
        <w:tab/>
      </w:r>
      <w:r>
        <w:rPr>
          <w:lang w:val="en-US"/>
        </w:rPr>
        <w:tab/>
      </w:r>
      <w:r w:rsidRPr="006E7392">
        <w:rPr>
          <w:lang w:val="en-US"/>
        </w:rPr>
        <w:t xml:space="preserve">https://dl.acm.org/doi/pdf/10.1145/3625468.3647626 </w:t>
      </w:r>
      <w:r>
        <w:rPr>
          <w:lang w:val="en-US"/>
        </w:rPr>
        <w:t xml:space="preserve">; </w:t>
      </w:r>
      <w:r w:rsidRPr="006E7392">
        <w:rPr>
          <w:lang w:val="en-US"/>
        </w:rPr>
        <w:t>retrieved nov.11</w:t>
      </w:r>
      <w:r>
        <w:rPr>
          <w:lang w:val="en-US"/>
        </w:rPr>
        <w:t xml:space="preserve"> 2024.</w:t>
      </w:r>
    </w:p>
    <w:p w14:paraId="68377BB8" w14:textId="21A91E77" w:rsidR="003923F5" w:rsidRDefault="003923F5" w:rsidP="00D67716">
      <w:pPr>
        <w:ind w:left="1704" w:hanging="1420"/>
      </w:pPr>
      <w:r w:rsidRPr="00D67716">
        <w:t>[</w:t>
      </w:r>
      <w:r w:rsidR="005A189C" w:rsidRPr="00D67716">
        <w:t>22</w:t>
      </w:r>
      <w:r w:rsidRPr="00D67716">
        <w:t>]</w:t>
      </w:r>
      <w:r>
        <w:tab/>
      </w:r>
      <w:r w:rsidRPr="001E376F">
        <w:t>3GPP TS 26.114: "IP Multimedia Subsystem (IMS); Multimedia telephony; Media handling and interaction".</w:t>
      </w:r>
    </w:p>
    <w:p w14:paraId="33922247" w14:textId="6DAF2985" w:rsidR="003923F5" w:rsidRDefault="003923F5" w:rsidP="00D67716">
      <w:pPr>
        <w:ind w:firstLine="284"/>
      </w:pPr>
      <w:r w:rsidRPr="00D67716">
        <w:t>[</w:t>
      </w:r>
      <w:r w:rsidR="00EA47C1" w:rsidRPr="00D67716">
        <w:t>23</w:t>
      </w:r>
      <w:r w:rsidRPr="00D67716">
        <w:t>]</w:t>
      </w:r>
      <w:r w:rsidR="00EA47C1">
        <w:tab/>
      </w:r>
      <w:r>
        <w:tab/>
      </w:r>
      <w:r w:rsidR="005A3974">
        <w:tab/>
      </w:r>
      <w:r w:rsidR="005A3974">
        <w:tab/>
      </w:r>
      <w:r>
        <w:t>3GPP TS 26.264: “</w:t>
      </w:r>
      <w:r w:rsidRPr="00102424">
        <w:t>IMS-based AR Real-Time Communication</w:t>
      </w:r>
      <w:r>
        <w:t>”</w:t>
      </w:r>
    </w:p>
    <w:p w14:paraId="0839CEDE" w14:textId="3766479C" w:rsidR="003923F5" w:rsidRPr="00747733" w:rsidRDefault="003923F5" w:rsidP="00D67716">
      <w:pPr>
        <w:ind w:firstLine="284"/>
      </w:pPr>
      <w:r w:rsidRPr="00D67716">
        <w:rPr>
          <w:lang w:val="en-US"/>
        </w:rPr>
        <w:t>[</w:t>
      </w:r>
      <w:r w:rsidR="00A15FFD" w:rsidRPr="00D67716">
        <w:rPr>
          <w:lang w:val="en-US"/>
        </w:rPr>
        <w:t>24</w:t>
      </w:r>
      <w:r w:rsidRPr="00D67716">
        <w:rPr>
          <w:lang w:val="en-US"/>
        </w:rPr>
        <w:t>]</w:t>
      </w:r>
      <w:r>
        <w:rPr>
          <w:lang w:val="en-US"/>
        </w:rPr>
        <w:tab/>
      </w:r>
      <w:r w:rsidR="005A3974">
        <w:rPr>
          <w:lang w:val="en-US"/>
        </w:rPr>
        <w:tab/>
      </w:r>
      <w:r w:rsidR="00A15FFD">
        <w:rPr>
          <w:lang w:val="en-US"/>
        </w:rPr>
        <w:tab/>
      </w:r>
      <w:r w:rsidR="005A3974">
        <w:rPr>
          <w:lang w:val="en-US"/>
        </w:rPr>
        <w:tab/>
      </w:r>
      <w:r w:rsidRPr="00747733">
        <w:t>3GPP TS 26.565: "Split Rendering Media Service Enabler".</w:t>
      </w:r>
    </w:p>
    <w:p w14:paraId="2CC1E2A8" w14:textId="55492871" w:rsidR="003923F5" w:rsidRPr="00747733" w:rsidRDefault="003923F5" w:rsidP="00D67716">
      <w:pPr>
        <w:ind w:firstLine="284"/>
      </w:pPr>
      <w:r w:rsidRPr="003D6C72">
        <w:t>[</w:t>
      </w:r>
      <w:r w:rsidR="003D6C72" w:rsidRPr="00D67716">
        <w:t>24</w:t>
      </w:r>
      <w:r w:rsidRPr="00D67716">
        <w:t>]</w:t>
      </w:r>
      <w:r>
        <w:tab/>
      </w:r>
      <w:r w:rsidR="005A3974">
        <w:tab/>
      </w:r>
      <w:r w:rsidR="005A3974">
        <w:tab/>
      </w:r>
      <w:r w:rsidR="003D6C72">
        <w:tab/>
      </w:r>
      <w:r>
        <w:t>3GPP TS 23.501: “</w:t>
      </w:r>
      <w:r w:rsidRPr="00372484">
        <w:t>System architecture for the 5G System (5GS)</w:t>
      </w:r>
      <w:r>
        <w:t>”</w:t>
      </w:r>
    </w:p>
    <w:p w14:paraId="26EA08A2" w14:textId="681F0A1D" w:rsidR="00196B2F" w:rsidRPr="00347D7F" w:rsidRDefault="00196B2F" w:rsidP="00196B2F">
      <w:pPr>
        <w:pStyle w:val="EX"/>
        <w:rPr>
          <w:lang w:val="en-US"/>
        </w:rPr>
      </w:pPr>
      <w:r w:rsidRPr="00FF1467">
        <w:rPr>
          <w:lang w:val="en-US"/>
        </w:rPr>
        <w:t>[</w:t>
      </w:r>
      <w:r w:rsidR="00FF1467" w:rsidRPr="00D67716">
        <w:rPr>
          <w:lang w:val="en-US"/>
        </w:rPr>
        <w:t>25</w:t>
      </w:r>
      <w:r w:rsidRPr="00FF1467">
        <w:rPr>
          <w:lang w:val="en-US"/>
        </w:rPr>
        <w:t>]</w:t>
      </w:r>
      <w:r>
        <w:rPr>
          <w:lang w:val="en-US"/>
        </w:rPr>
        <w:t xml:space="preserve"> </w:t>
      </w:r>
      <w:r>
        <w:rPr>
          <w:lang w:val="en-US"/>
        </w:rPr>
        <w:tab/>
        <w:t>ISO/IEC 23090-32, “</w:t>
      </w:r>
      <w:r w:rsidRPr="00A41E6F">
        <w:rPr>
          <w:lang w:eastAsia="ko-KR"/>
        </w:rPr>
        <w:t xml:space="preserve">Information technology — Coded representation of immersive media — </w:t>
      </w:r>
      <w:r>
        <w:rPr>
          <w:lang w:eastAsia="ko-KR"/>
        </w:rPr>
        <w:t xml:space="preserve">Part 32: </w:t>
      </w:r>
      <w:r>
        <w:rPr>
          <w:lang w:val="en-US"/>
        </w:rPr>
        <w:t>Carriage of Haptics Data”</w:t>
      </w:r>
    </w:p>
    <w:p w14:paraId="7B5A071D" w14:textId="6CD2FA19" w:rsidR="00196B2F" w:rsidRPr="00347D7F" w:rsidRDefault="00196B2F" w:rsidP="00196B2F">
      <w:pPr>
        <w:pStyle w:val="EX"/>
        <w:rPr>
          <w:lang w:val="en-US"/>
        </w:rPr>
      </w:pPr>
      <w:r w:rsidRPr="00C9795F">
        <w:rPr>
          <w:lang w:val="en-US"/>
        </w:rPr>
        <w:t>[</w:t>
      </w:r>
      <w:r w:rsidR="00C9795F" w:rsidRPr="00D67716">
        <w:rPr>
          <w:lang w:val="en-US"/>
        </w:rPr>
        <w:t>26</w:t>
      </w:r>
      <w:r w:rsidRPr="00C9795F">
        <w:rPr>
          <w:lang w:val="en-US"/>
        </w:rPr>
        <w:t>]</w:t>
      </w:r>
      <w:r>
        <w:rPr>
          <w:lang w:val="en-US"/>
        </w:rPr>
        <w:t xml:space="preserve"> </w:t>
      </w:r>
      <w:r>
        <w:rPr>
          <w:lang w:val="en-US"/>
        </w:rPr>
        <w:tab/>
      </w:r>
      <w:r>
        <w:rPr>
          <w:lang w:val="en-US"/>
        </w:rPr>
        <w:tab/>
        <w:t>ISO/IEC 23090-37, “</w:t>
      </w:r>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p>
    <w:p w14:paraId="47CFE2B0" w14:textId="10AEEEE4" w:rsidR="00196B2F" w:rsidRDefault="00196B2F" w:rsidP="00196B2F">
      <w:pPr>
        <w:pStyle w:val="EX"/>
        <w:rPr>
          <w:lang w:val="en-US"/>
        </w:rPr>
      </w:pPr>
      <w:r w:rsidRPr="00680FD0">
        <w:rPr>
          <w:lang w:val="en-US"/>
        </w:rPr>
        <w:t>[</w:t>
      </w:r>
      <w:r w:rsidR="00680FD0" w:rsidRPr="00D67716">
        <w:rPr>
          <w:lang w:val="en-US"/>
        </w:rPr>
        <w:t>27</w:t>
      </w:r>
      <w:r w:rsidRPr="00680FD0">
        <w:rPr>
          <w:lang w:val="en-US"/>
        </w:rPr>
        <w:t>]</w:t>
      </w:r>
      <w:r w:rsidRPr="005D65B0">
        <w:rPr>
          <w:lang w:val="en-US"/>
        </w:rPr>
        <w:tab/>
      </w:r>
      <w:hyperlink r:id="rId24" w:anchor="haptics" w:history="1">
        <w:r w:rsidRPr="00140998">
          <w:rPr>
            <w:rStyle w:val="Hyperlink"/>
            <w:lang w:val="en-US"/>
          </w:rPr>
          <w:t>https://www.iana.org/assignments/media-types/media-types.xhtml#haptics</w:t>
        </w:r>
      </w:hyperlink>
      <w:r w:rsidRPr="005D65B0">
        <w:rPr>
          <w:lang w:val="en-US"/>
        </w:rPr>
        <w:t xml:space="preserve"> retrieve</w:t>
      </w:r>
      <w:r>
        <w:rPr>
          <w:lang w:val="en-US"/>
        </w:rPr>
        <w:t>d Oct 24</w:t>
      </w:r>
      <w:r w:rsidRPr="005D65B0">
        <w:rPr>
          <w:vertAlign w:val="superscript"/>
          <w:lang w:val="en-US"/>
        </w:rPr>
        <w:t>th</w:t>
      </w:r>
      <w:r>
        <w:rPr>
          <w:lang w:val="en-US"/>
        </w:rPr>
        <w:t>.2024</w:t>
      </w:r>
    </w:p>
    <w:p w14:paraId="0D385D39" w14:textId="3956C0B1" w:rsidR="00196B2F" w:rsidRDefault="00196B2F" w:rsidP="00196B2F">
      <w:pPr>
        <w:pStyle w:val="EX"/>
        <w:rPr>
          <w:lang w:val="en-US"/>
        </w:rPr>
      </w:pPr>
      <w:r w:rsidRPr="0056350C">
        <w:rPr>
          <w:lang w:val="en-US"/>
        </w:rPr>
        <w:t>[</w:t>
      </w:r>
      <w:r w:rsidR="0056350C" w:rsidRPr="00D67716">
        <w:rPr>
          <w:lang w:val="en-US"/>
        </w:rPr>
        <w:t>28</w:t>
      </w:r>
      <w:r w:rsidRPr="0056350C">
        <w:rPr>
          <w:lang w:val="en-US"/>
        </w:rPr>
        <w:t>]</w:t>
      </w:r>
      <w:r w:rsidRPr="00875C91">
        <w:rPr>
          <w:lang w:val="en-US"/>
        </w:rPr>
        <w:tab/>
      </w:r>
      <w:r w:rsidRPr="00875C91">
        <w:rPr>
          <w:lang w:val="en-US"/>
        </w:rPr>
        <w:tab/>
      </w:r>
      <w:hyperlink r:id="rId25" w:history="1">
        <w:r w:rsidRPr="00875C91">
          <w:rPr>
            <w:rStyle w:val="Hyperlink"/>
            <w:lang w:val="en-US"/>
          </w:rPr>
          <w:t>https://datatracker.ietf.org/doc/draft-ietf-mediaman-haptics/</w:t>
        </w:r>
      </w:hyperlink>
      <w:r w:rsidRPr="00875C91">
        <w:rPr>
          <w:lang w:val="en-US"/>
        </w:rPr>
        <w:t>, retrieve</w:t>
      </w:r>
      <w:r>
        <w:rPr>
          <w:lang w:val="en-US"/>
        </w:rPr>
        <w:t>d Oct 24</w:t>
      </w:r>
      <w:r w:rsidRPr="00875C91">
        <w:rPr>
          <w:vertAlign w:val="superscript"/>
          <w:lang w:val="en-US"/>
        </w:rPr>
        <w:t>th</w:t>
      </w:r>
      <w:r>
        <w:rPr>
          <w:lang w:val="en-US"/>
        </w:rPr>
        <w:t>, 2024.</w:t>
      </w:r>
    </w:p>
    <w:p w14:paraId="465CFAAB" w14:textId="66626BF4" w:rsidR="00196B2F" w:rsidRDefault="00196B2F" w:rsidP="00196B2F">
      <w:pPr>
        <w:pStyle w:val="EX"/>
        <w:rPr>
          <w:lang w:val="en-US"/>
        </w:rPr>
      </w:pPr>
      <w:r w:rsidRPr="00347D7F">
        <w:rPr>
          <w:lang w:val="en-US"/>
        </w:rPr>
        <w:t>[</w:t>
      </w:r>
      <w:r w:rsidR="002F0893">
        <w:rPr>
          <w:lang w:val="en-US"/>
        </w:rPr>
        <w:t>29</w:t>
      </w:r>
      <w:r w:rsidRPr="00347D7F">
        <w:rPr>
          <w:lang w:val="en-US"/>
        </w:rPr>
        <w:t>]</w:t>
      </w:r>
      <w:r w:rsidRPr="00347D7F">
        <w:rPr>
          <w:lang w:val="en-US"/>
        </w:rPr>
        <w:tab/>
      </w:r>
      <w:r w:rsidRPr="00347D7F">
        <w:rPr>
          <w:lang w:val="en-US"/>
        </w:rPr>
        <w:tab/>
      </w:r>
      <w:hyperlink r:id="rId26" w:history="1">
        <w:r w:rsidRPr="00347D7F">
          <w:rPr>
            <w:rStyle w:val="Hyperlink"/>
            <w:lang w:val="en-US"/>
          </w:rPr>
          <w:t>https://datatracker.ietf.org/doc/html/draft-ietf-avtcore-rtp-haptics</w:t>
        </w:r>
      </w:hyperlink>
      <w:r w:rsidRPr="00347D7F">
        <w:rPr>
          <w:lang w:val="en-US"/>
        </w:rPr>
        <w:t>, retrieve</w:t>
      </w:r>
      <w:r>
        <w:rPr>
          <w:lang w:val="en-US"/>
        </w:rPr>
        <w:t>d Oct 24</w:t>
      </w:r>
      <w:r w:rsidRPr="00347D7F">
        <w:rPr>
          <w:vertAlign w:val="superscript"/>
          <w:lang w:val="en-US"/>
        </w:rPr>
        <w:t>th</w:t>
      </w:r>
      <w:r>
        <w:rPr>
          <w:lang w:val="en-US"/>
        </w:rPr>
        <w:t>, 2024.</w:t>
      </w:r>
    </w:p>
    <w:p w14:paraId="78095D57" w14:textId="12DC93C0" w:rsidR="00196B2F" w:rsidRDefault="00196B2F" w:rsidP="00196B2F">
      <w:pPr>
        <w:pStyle w:val="EX"/>
        <w:rPr>
          <w:lang w:val="en-US"/>
        </w:rPr>
      </w:pPr>
      <w:r w:rsidRPr="00830E5F">
        <w:rPr>
          <w:lang w:val="en-US"/>
        </w:rPr>
        <w:t>[</w:t>
      </w:r>
      <w:r w:rsidR="00830E5F" w:rsidRPr="00830E5F">
        <w:rPr>
          <w:lang w:val="en-US"/>
        </w:rPr>
        <w:t>30</w:t>
      </w:r>
      <w:r w:rsidRPr="00830E5F">
        <w:rPr>
          <w:lang w:val="en-US"/>
        </w:rPr>
        <w:t>]</w:t>
      </w:r>
      <w:r>
        <w:rPr>
          <w:lang w:val="en-US"/>
        </w:rPr>
        <w:t xml:space="preserve"> </w:t>
      </w:r>
      <w:r>
        <w:rPr>
          <w:lang w:val="en-US"/>
        </w:rPr>
        <w:tab/>
        <w:t>1918.1.1-2024, “</w:t>
      </w:r>
      <w:r w:rsidRPr="00AD35CC">
        <w:rPr>
          <w:lang w:val="en-US"/>
        </w:rPr>
        <w:t>IEEE Standard for Haptic Codecs for the Tactile Internet</w:t>
      </w:r>
      <w:r>
        <w:rPr>
          <w:lang w:val="en-US"/>
        </w:rPr>
        <w:t>”</w:t>
      </w:r>
    </w:p>
    <w:p w14:paraId="1A4ED00A" w14:textId="52BF7BF3" w:rsidR="00196B2F" w:rsidRDefault="00196B2F" w:rsidP="00196B2F">
      <w:pPr>
        <w:pStyle w:val="EX"/>
        <w:rPr>
          <w:lang w:val="en-US"/>
        </w:rPr>
      </w:pPr>
      <w:r w:rsidRPr="00146183">
        <w:rPr>
          <w:lang w:val="en-US"/>
        </w:rPr>
        <w:t>[</w:t>
      </w:r>
      <w:r w:rsidR="00146183" w:rsidRPr="00D67716">
        <w:rPr>
          <w:lang w:val="en-US"/>
        </w:rPr>
        <w:t>31</w:t>
      </w:r>
      <w:r w:rsidRPr="00146183">
        <w:rPr>
          <w:lang w:val="en-US"/>
        </w:rPr>
        <w:t>]</w:t>
      </w:r>
      <w:r>
        <w:rPr>
          <w:lang w:val="en-US"/>
        </w:rPr>
        <w:tab/>
      </w:r>
      <w:r>
        <w:rPr>
          <w:lang w:val="en-US"/>
        </w:rPr>
        <w:tab/>
      </w:r>
      <w:r w:rsidRPr="00D73B2F">
        <w:t>ISO/IEC 23090-14</w:t>
      </w:r>
      <w:r>
        <w:t>, “</w:t>
      </w:r>
      <w:r w:rsidRPr="008F5B4B">
        <w:t>Information technology — Coded representation of immersive media</w:t>
      </w:r>
      <w:r>
        <w:t xml:space="preserve"> </w:t>
      </w:r>
      <w:r w:rsidRPr="008F5B4B">
        <w:t>Part 14: Scene description</w:t>
      </w:r>
      <w:r>
        <w:t>”</w:t>
      </w:r>
    </w:p>
    <w:p w14:paraId="458B4DEC" w14:textId="10CCAFA8" w:rsidR="00196B2F" w:rsidRDefault="00196B2F" w:rsidP="00196B2F">
      <w:pPr>
        <w:pStyle w:val="EX"/>
        <w:rPr>
          <w:lang w:val="en-US"/>
        </w:rPr>
      </w:pPr>
      <w:r w:rsidRPr="00B222B6">
        <w:rPr>
          <w:lang w:val="en-US"/>
        </w:rPr>
        <w:t>[</w:t>
      </w:r>
      <w:r w:rsidR="00B222B6" w:rsidRPr="00D67716">
        <w:rPr>
          <w:lang w:val="en-US"/>
        </w:rPr>
        <w:t>32</w:t>
      </w:r>
      <w:r w:rsidRPr="00B222B6">
        <w:rPr>
          <w:lang w:val="en-US"/>
        </w:rPr>
        <w:t>]</w:t>
      </w:r>
      <w:r>
        <w:rPr>
          <w:lang w:val="en-US"/>
        </w:rPr>
        <w:tab/>
        <w:t>3GPP TS 26.119</w:t>
      </w:r>
      <w:r w:rsidR="005E05B4">
        <w:rPr>
          <w:lang w:val="en-US"/>
        </w:rPr>
        <w:t>:</w:t>
      </w:r>
      <w:r>
        <w:rPr>
          <w:lang w:val="en-US"/>
        </w:rPr>
        <w:t xml:space="preserve"> “Media Capabilities for Augmented Reality”</w:t>
      </w:r>
    </w:p>
    <w:p w14:paraId="6D42D3AE" w14:textId="67482162" w:rsidR="004F0FEF" w:rsidRDefault="004F0FEF" w:rsidP="00196B2F">
      <w:pPr>
        <w:pStyle w:val="EX"/>
        <w:rPr>
          <w:lang w:val="en-US"/>
        </w:rPr>
      </w:pPr>
      <w:r>
        <w:rPr>
          <w:lang w:val="en-US"/>
        </w:rPr>
        <w:t>[33]</w:t>
      </w:r>
      <w:r>
        <w:rPr>
          <w:lang w:val="en-US"/>
        </w:rPr>
        <w:tab/>
        <w:t>3GPP TS 26.501</w:t>
      </w:r>
      <w:r w:rsidR="005E05B4">
        <w:rPr>
          <w:lang w:val="en-US"/>
        </w:rPr>
        <w:t>:</w:t>
      </w:r>
      <w:r>
        <w:rPr>
          <w:lang w:val="en-US"/>
        </w:rPr>
        <w:t xml:space="preserve"> “</w:t>
      </w:r>
      <w:r w:rsidR="00D54995" w:rsidRPr="00D54995">
        <w:rPr>
          <w:lang w:val="en-US"/>
        </w:rPr>
        <w:t>5G Media Streaming (5GMS); General description and architecture</w:t>
      </w:r>
      <w:r w:rsidR="00D54995">
        <w:rPr>
          <w:lang w:val="en-US"/>
        </w:rPr>
        <w:t>”</w:t>
      </w:r>
    </w:p>
    <w:p w14:paraId="6D323B64" w14:textId="7AA46E9D" w:rsidR="00271112" w:rsidRDefault="00271112" w:rsidP="00C05DD0">
      <w:pPr>
        <w:pStyle w:val="EX"/>
        <w:rPr>
          <w:lang w:val="en-US"/>
        </w:rPr>
      </w:pPr>
      <w:r w:rsidRPr="00D67716">
        <w:rPr>
          <w:lang w:val="en-US"/>
        </w:rPr>
        <w:t>[34]</w:t>
      </w:r>
      <w:r w:rsidRPr="00D67716">
        <w:rPr>
          <w:lang w:val="en-US"/>
        </w:rPr>
        <w:tab/>
        <w:t>3GPP TS 26.506</w:t>
      </w:r>
      <w:r w:rsidR="005E05B4">
        <w:rPr>
          <w:lang w:val="en-US"/>
        </w:rPr>
        <w:t>:</w:t>
      </w:r>
      <w:r w:rsidRPr="00D67716">
        <w:rPr>
          <w:lang w:val="en-US"/>
        </w:rPr>
        <w:t xml:space="preserve"> “</w:t>
      </w:r>
      <w:r w:rsidR="00FC0FC4" w:rsidRPr="00FC0FC4">
        <w:rPr>
          <w:lang w:val="en-US"/>
        </w:rPr>
        <w:t>5G Real-time Media Communication Architecture</w:t>
      </w:r>
      <w:r w:rsidR="00DD3BB4">
        <w:rPr>
          <w:lang w:val="en-US"/>
        </w:rPr>
        <w:t>”</w:t>
      </w:r>
    </w:p>
    <w:p w14:paraId="5CA3FF4B" w14:textId="0F83EAC9" w:rsidR="005E05B4" w:rsidRPr="00D67716" w:rsidRDefault="005E05B4" w:rsidP="00C05DD0">
      <w:pPr>
        <w:pStyle w:val="EX"/>
        <w:rPr>
          <w:lang w:val="en-US"/>
        </w:rPr>
      </w:pPr>
      <w:r>
        <w:rPr>
          <w:lang w:val="en-US"/>
        </w:rPr>
        <w:t>[35]</w:t>
      </w:r>
      <w:r>
        <w:rPr>
          <w:lang w:val="en-US"/>
        </w:rPr>
        <w:tab/>
        <w:t>3GPP TS 26.113: “</w:t>
      </w:r>
      <w:r w:rsidR="00DD3BB4" w:rsidRPr="00DD3BB4">
        <w:rPr>
          <w:lang w:val="en-US"/>
        </w:rPr>
        <w:t>Real-Time Media Communication; Protocols and APIs</w:t>
      </w:r>
      <w:r w:rsidR="00DD3BB4">
        <w:rPr>
          <w:lang w:val="en-US"/>
        </w:rPr>
        <w:t>”</w:t>
      </w:r>
    </w:p>
    <w:p w14:paraId="6FDF7E0F" w14:textId="07A201F8" w:rsidR="00C05DD0" w:rsidRDefault="00C05DD0" w:rsidP="00C05DD0">
      <w:pPr>
        <w:pStyle w:val="EX"/>
        <w:rPr>
          <w:lang w:val="en-US"/>
        </w:rPr>
      </w:pPr>
      <w:r w:rsidRPr="003075A6">
        <w:rPr>
          <w:highlight w:val="yellow"/>
          <w:lang w:val="en-US"/>
        </w:rPr>
        <w:t>[HAPT]</w:t>
      </w:r>
      <w:r w:rsidRPr="003075A6">
        <w:rPr>
          <w:highlight w:val="yellow"/>
          <w:lang w:val="en-US"/>
        </w:rPr>
        <w:tab/>
        <w:t>xxx</w:t>
      </w:r>
    </w:p>
    <w:p w14:paraId="74FC8B7B" w14:textId="77777777" w:rsidR="00C05DD0" w:rsidRDefault="00C05DD0" w:rsidP="00196B2F">
      <w:pPr>
        <w:pStyle w:val="EX"/>
        <w:rPr>
          <w:lang w:val="en-US"/>
        </w:rPr>
      </w:pPr>
    </w:p>
    <w:p w14:paraId="041C7B30" w14:textId="77777777" w:rsidR="003923F5" w:rsidRPr="006E7392" w:rsidRDefault="003923F5" w:rsidP="00D67716">
      <w:pPr>
        <w:ind w:firstLine="284"/>
        <w:rPr>
          <w:lang w:val="en-US"/>
        </w:rPr>
      </w:pPr>
    </w:p>
    <w:p w14:paraId="3B055FDA" w14:textId="77777777" w:rsidR="00845348" w:rsidRPr="00BA1DA3" w:rsidRDefault="00845348" w:rsidP="00D67716">
      <w:pPr>
        <w:pStyle w:val="EX"/>
        <w:ind w:left="0" w:firstLine="0"/>
        <w:rPr>
          <w:lang w:val="en-US"/>
        </w:rPr>
      </w:pPr>
    </w:p>
    <w:p w14:paraId="7B67A614" w14:textId="119F61BA" w:rsidR="001D7315" w:rsidRDefault="001D7315" w:rsidP="00EC4A25">
      <w:pPr>
        <w:pStyle w:val="EX"/>
        <w:rPr>
          <w:rStyle w:val="Hyperlink"/>
        </w:rPr>
      </w:pPr>
    </w:p>
    <w:p w14:paraId="24ACB616" w14:textId="77777777" w:rsidR="00080512" w:rsidRPr="004D3578" w:rsidRDefault="00080512">
      <w:pPr>
        <w:pStyle w:val="Heading1"/>
      </w:pPr>
      <w:bookmarkStart w:id="24" w:name="definitions"/>
      <w:bookmarkStart w:id="25" w:name="_Toc184113678"/>
      <w:bookmarkEnd w:id="24"/>
      <w:r w:rsidRPr="004D3578">
        <w:t>3</w:t>
      </w:r>
      <w:r w:rsidRPr="004D3578">
        <w:tab/>
        <w:t>Definitions</w:t>
      </w:r>
      <w:r w:rsidR="00602AEA">
        <w:t xml:space="preserve"> of terms, symbols and abbreviations</w:t>
      </w:r>
      <w:bookmarkEnd w:id="2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84113679"/>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84113680"/>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84113681"/>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1984F74E" w:rsidR="00080512" w:rsidRPr="00813539" w:rsidRDefault="00080512">
      <w:pPr>
        <w:pStyle w:val="EW"/>
        <w:rPr>
          <w:lang w:val="fr-FR"/>
        </w:rPr>
      </w:pPr>
    </w:p>
    <w:p w14:paraId="6CE6C386" w14:textId="4DD68D03" w:rsidR="00334413" w:rsidRDefault="00334413" w:rsidP="002C63CB">
      <w:pPr>
        <w:pStyle w:val="EW"/>
        <w:rPr>
          <w:lang w:val="fr-FR"/>
        </w:rPr>
      </w:pPr>
      <w:r w:rsidRPr="00813539">
        <w:rPr>
          <w:lang w:val="fr-FR"/>
        </w:rPr>
        <w:t>AI</w:t>
      </w:r>
      <w:r w:rsidRPr="00813539">
        <w:rPr>
          <w:lang w:val="fr-FR"/>
        </w:rPr>
        <w:tab/>
      </w:r>
      <w:r w:rsidR="00C876AA" w:rsidRPr="00813539">
        <w:rPr>
          <w:lang w:val="fr-FR"/>
        </w:rPr>
        <w:t>Artificial Intelligence</w:t>
      </w:r>
    </w:p>
    <w:p w14:paraId="578A9B56" w14:textId="1A4FDF07" w:rsidR="004C6A81" w:rsidRPr="00D67716" w:rsidRDefault="004C6A81" w:rsidP="002C63CB">
      <w:pPr>
        <w:pStyle w:val="EW"/>
        <w:rPr>
          <w:lang w:val="en-US"/>
        </w:rPr>
      </w:pPr>
      <w:r w:rsidRPr="00147012">
        <w:rPr>
          <w:lang w:val="en-US"/>
        </w:rPr>
        <w:t>AHAP</w:t>
      </w:r>
      <w:r w:rsidRPr="00147012">
        <w:rPr>
          <w:lang w:val="en-US"/>
        </w:rPr>
        <w:tab/>
      </w:r>
      <w:r w:rsidRPr="00147012">
        <w:t>Apple Haptic and Audio Pattern</w:t>
      </w:r>
    </w:p>
    <w:p w14:paraId="5D40F19E" w14:textId="73E3ACFE" w:rsidR="008A4B65" w:rsidRDefault="008A4B65" w:rsidP="002C63CB">
      <w:pPr>
        <w:pStyle w:val="EW"/>
      </w:pPr>
      <w:r>
        <w:t>AVH</w:t>
      </w:r>
      <w:r>
        <w:tab/>
        <w:t>Audio Video Haptics</w:t>
      </w:r>
    </w:p>
    <w:p w14:paraId="23B7289C" w14:textId="7669176B" w:rsidR="006B3CA2" w:rsidRPr="00FD1967" w:rsidRDefault="006B3CA2" w:rsidP="006B3CA2">
      <w:pPr>
        <w:pStyle w:val="EW"/>
        <w:rPr>
          <w:lang w:val="en-US"/>
        </w:rPr>
      </w:pPr>
      <w:r>
        <w:t>ERM</w:t>
      </w:r>
      <w:r>
        <w:tab/>
        <w:t>E</w:t>
      </w:r>
      <w:r w:rsidRPr="00E77E01">
        <w:t xml:space="preserve">ccentric </w:t>
      </w:r>
      <w:r>
        <w:t>R</w:t>
      </w:r>
      <w:r w:rsidRPr="00E77E01">
        <w:t xml:space="preserve">otating </w:t>
      </w:r>
      <w:r>
        <w:t>M</w:t>
      </w:r>
      <w:r w:rsidRPr="00E77E01">
        <w:t>ass </w:t>
      </w:r>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pPr>
      <w:r>
        <w:t>HMD</w:t>
      </w:r>
      <w:r>
        <w:tab/>
        <w:t>Head Mounted Display</w:t>
      </w:r>
    </w:p>
    <w:p w14:paraId="48060E90" w14:textId="77777777" w:rsidR="00FC6EC0" w:rsidRDefault="00FC6EC0" w:rsidP="00FC6EC0">
      <w:pPr>
        <w:pStyle w:val="EW"/>
        <w:rPr>
          <w:lang w:val="en-US"/>
        </w:rPr>
      </w:pPr>
      <w:r w:rsidRPr="00640BCA">
        <w:rPr>
          <w:lang w:val="en-US"/>
        </w:rPr>
        <w:t>JSON</w:t>
      </w:r>
      <w:r w:rsidRPr="00640BCA">
        <w:rPr>
          <w:lang w:val="en-US"/>
        </w:rPr>
        <w:tab/>
        <w:t>JavaScript Object Notation</w:t>
      </w:r>
    </w:p>
    <w:p w14:paraId="2B698A5F" w14:textId="77777777" w:rsidR="00FC6EC0" w:rsidRDefault="00FC6EC0" w:rsidP="00FC6EC0">
      <w:pPr>
        <w:pStyle w:val="EW"/>
        <w:rPr>
          <w:lang w:val="en-US"/>
        </w:rPr>
      </w:pPr>
      <w:r>
        <w:rPr>
          <w:lang w:val="en-US"/>
        </w:rPr>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p>
    <w:p w14:paraId="0AEE331C" w14:textId="77777777" w:rsidR="00FC6EC0" w:rsidRDefault="00FC6EC0" w:rsidP="00FC6EC0">
      <w:pPr>
        <w:pStyle w:val="EW"/>
        <w:rPr>
          <w:lang w:val="en-US"/>
        </w:rPr>
      </w:pPr>
      <w:r>
        <w:rPr>
          <w:lang w:val="en-US"/>
        </w:rPr>
        <w:t>MPEG</w:t>
      </w:r>
      <w:r>
        <w:rPr>
          <w:lang w:val="en-US"/>
        </w:rPr>
        <w:tab/>
        <w:t>Motion Picture Expert Group</w:t>
      </w:r>
    </w:p>
    <w:p w14:paraId="6F2B6F6B" w14:textId="77777777" w:rsidR="00FC6EC0" w:rsidRDefault="00FC6EC0" w:rsidP="00FC6EC0">
      <w:pPr>
        <w:pStyle w:val="EW"/>
        <w:rPr>
          <w:lang w:val="en-US"/>
        </w:rPr>
      </w:pPr>
      <w:r>
        <w:rPr>
          <w:lang w:val="en-US"/>
        </w:rPr>
        <w:t>PCM</w:t>
      </w:r>
      <w:r>
        <w:rPr>
          <w:lang w:val="en-US"/>
        </w:rPr>
        <w:tab/>
        <w:t>Pulse-Code Modulation</w:t>
      </w:r>
    </w:p>
    <w:p w14:paraId="705E4930" w14:textId="77777777" w:rsidR="00FC6EC0" w:rsidRDefault="00FC6EC0" w:rsidP="00FC6EC0">
      <w:pPr>
        <w:pStyle w:val="EW"/>
        <w:rPr>
          <w:lang w:val="en-US"/>
        </w:rPr>
      </w:pPr>
      <w:r>
        <w:rPr>
          <w:lang w:val="en-US"/>
        </w:rPr>
        <w:t>SMPTE</w:t>
      </w:r>
      <w:r>
        <w:rPr>
          <w:lang w:val="en-US"/>
        </w:rPr>
        <w:tab/>
        <w:t>Society of Motion Picture Television Experts</w:t>
      </w:r>
    </w:p>
    <w:p w14:paraId="6C2AB73D" w14:textId="622F9181" w:rsidR="00FC6EC0" w:rsidRDefault="00FC6EC0" w:rsidP="00FC6EC0">
      <w:pPr>
        <w:pStyle w:val="EW"/>
        <w:rPr>
          <w:lang w:val="en-US"/>
        </w:rPr>
      </w:pPr>
      <w:r>
        <w:rPr>
          <w:lang w:val="en-US"/>
        </w:rPr>
        <w:t>RIFF</w:t>
      </w:r>
      <w:r>
        <w:rPr>
          <w:lang w:val="en-US"/>
        </w:rPr>
        <w:tab/>
      </w:r>
      <w:r w:rsidR="001C675A">
        <w:rPr>
          <w:lang w:val="en-US"/>
        </w:rPr>
        <w:t>Resource</w:t>
      </w:r>
      <w:r>
        <w:rPr>
          <w:lang w:val="en-US"/>
        </w:rPr>
        <w:t xml:space="preserve"> Interchange File Format</w:t>
      </w:r>
    </w:p>
    <w:p w14:paraId="3DC4824A" w14:textId="77777777" w:rsidR="00FC6EC0" w:rsidRDefault="00FC6EC0" w:rsidP="00FC6EC0">
      <w:pPr>
        <w:pStyle w:val="EW"/>
        <w:rPr>
          <w:lang w:val="en-US"/>
        </w:rPr>
      </w:pPr>
      <w:r>
        <w:rPr>
          <w:lang w:val="en-US"/>
        </w:rPr>
        <w:t>WAV</w:t>
      </w:r>
      <w:r>
        <w:rPr>
          <w:lang w:val="en-US"/>
        </w:rPr>
        <w:tab/>
        <w:t>Waveform Audio File format</w:t>
      </w:r>
    </w:p>
    <w:p w14:paraId="00D3B5F6" w14:textId="240BEBC1" w:rsidR="00FC6EC0" w:rsidRDefault="00FC6EC0" w:rsidP="00FC6EC0">
      <w:pPr>
        <w:pStyle w:val="EW"/>
      </w:pPr>
      <w:r>
        <w:rPr>
          <w:lang w:val="en-US"/>
        </w:rPr>
        <w:t>XML</w:t>
      </w:r>
      <w:r>
        <w:rPr>
          <w:lang w:val="en-US"/>
        </w:rPr>
        <w:tab/>
        <w:t>Extensible Markup Language</w:t>
      </w:r>
    </w:p>
    <w:p w14:paraId="1C771EBA" w14:textId="77777777" w:rsidR="002C63CB" w:rsidRDefault="002C63CB" w:rsidP="002C63CB">
      <w:pPr>
        <w:pStyle w:val="EW"/>
      </w:pPr>
      <w:r>
        <w:t>XR</w:t>
      </w:r>
      <w:r>
        <w:tab/>
        <w:t>Extended Reality</w:t>
      </w:r>
    </w:p>
    <w:p w14:paraId="390ECB5B" w14:textId="77777777" w:rsidR="002C63CB" w:rsidRPr="004D3578" w:rsidRDefault="002C63CB">
      <w:pPr>
        <w:pStyle w:val="EW"/>
      </w:pPr>
    </w:p>
    <w:p w14:paraId="1EA365ED" w14:textId="77777777" w:rsidR="00080512" w:rsidRPr="004D3578" w:rsidRDefault="00080512">
      <w:pPr>
        <w:pStyle w:val="EW"/>
      </w:pPr>
    </w:p>
    <w:p w14:paraId="73E89163" w14:textId="77777777" w:rsidR="006F6786" w:rsidRDefault="00080512">
      <w:pPr>
        <w:pStyle w:val="Heading1"/>
      </w:pPr>
      <w:bookmarkStart w:id="29" w:name="clause4"/>
      <w:bookmarkStart w:id="30" w:name="_Toc184113682"/>
      <w:bookmarkEnd w:id="29"/>
      <w:r w:rsidRPr="004D3578">
        <w:t>4</w:t>
      </w:r>
      <w:r w:rsidRPr="004D3578">
        <w:tab/>
      </w:r>
      <w:r w:rsidR="006F6786">
        <w:t>Background</w:t>
      </w:r>
      <w:bookmarkEnd w:id="30"/>
    </w:p>
    <w:p w14:paraId="12015FC1" w14:textId="77777777" w:rsidR="000D0188" w:rsidRDefault="000D0188" w:rsidP="000D0188">
      <w:pPr>
        <w:pStyle w:val="Heading2"/>
      </w:pPr>
      <w:bookmarkStart w:id="31" w:name="_Toc184113683"/>
      <w:r>
        <w:t>4.1</w:t>
      </w:r>
      <w:r>
        <w:tab/>
        <w:t>Introduction</w:t>
      </w:r>
      <w:bookmarkEnd w:id="31"/>
    </w:p>
    <w:p w14:paraId="11C16163" w14:textId="77777777" w:rsidR="001D3444" w:rsidRDefault="001D3444" w:rsidP="001D3444">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p>
    <w:p w14:paraId="42C1DB6C" w14:textId="77777777" w:rsidR="001D3444" w:rsidRDefault="001D3444" w:rsidP="001D3444">
      <w:pPr>
        <w:rPr>
          <w:lang w:val="en-US"/>
        </w:rPr>
      </w:pPr>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p>
    <w:p w14:paraId="220B8A83" w14:textId="77777777" w:rsidR="001D3444" w:rsidRDefault="001D3444" w:rsidP="001D3444">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p>
    <w:p w14:paraId="2FCD99FC" w14:textId="77777777" w:rsidR="001D3444" w:rsidRDefault="001D3444" w:rsidP="001D3444">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p>
    <w:bookmarkStart w:id="32" w:name="MCCQCTEMPBM_00000063"/>
    <w:p w14:paraId="7D991C94" w14:textId="77777777" w:rsidR="001D3444" w:rsidRDefault="001D3444" w:rsidP="00D845E7">
      <w:pPr>
        <w:pStyle w:val="TH"/>
      </w:pPr>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419.95pt;height:48pt" o:ole="">
            <v:imagedata r:id="rId27" o:title=""/>
          </v:shape>
          <o:OLEObject Type="Embed" ProgID="Visio.Drawing.15" ShapeID="_x0000_i1084" DrawAspect="Content" ObjectID="_1794726623" r:id="rId28"/>
        </w:object>
      </w:r>
      <w:r>
        <w:object w:dxaOrig="8341" w:dyaOrig="1538" w14:anchorId="7505EED4">
          <v:shape id="_x0000_i1085" type="#_x0000_t75" style="width:419.95pt;height:78pt" o:ole="">
            <v:imagedata r:id="rId29" o:title=""/>
          </v:shape>
          <o:OLEObject Type="Embed" ProgID="Visio.Drawing.15" ShapeID="_x0000_i1085" DrawAspect="Content" ObjectID="_1794726624" r:id="rId30"/>
        </w:object>
      </w:r>
    </w:p>
    <w:bookmarkEnd w:id="32"/>
    <w:p w14:paraId="75EA5744" w14:textId="77777777" w:rsidR="001D3444" w:rsidRPr="007501A6" w:rsidRDefault="001D3444" w:rsidP="00D845E7">
      <w:pPr>
        <w:pStyle w:val="TF"/>
        <w:rPr>
          <w:lang w:val="en-US"/>
        </w:rPr>
      </w:pPr>
      <w:r w:rsidRPr="007501A6">
        <w:t xml:space="preserve">Figure </w:t>
      </w:r>
      <w:r>
        <w:t>4-1</w:t>
      </w:r>
      <w:r w:rsidRPr="007501A6">
        <w:t>: closed-loop: remote involvement (top), and local involvement only (bottom).</w:t>
      </w:r>
    </w:p>
    <w:p w14:paraId="3A22D57F" w14:textId="77777777" w:rsidR="001D3444" w:rsidRDefault="001D3444" w:rsidP="001D3444"/>
    <w:p w14:paraId="65654479" w14:textId="77777777" w:rsidR="001D3444" w:rsidRDefault="001D3444" w:rsidP="001D3444">
      <w:pPr>
        <w:rPr>
          <w:i/>
          <w:iCs/>
          <w:lang w:val="en-US"/>
        </w:rPr>
      </w:pPr>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and tactile feedback in wearable devices like smartwatches. The different haptic modalities (including both tactile and kinesthetic) relevant in open loop haptic systems are part of the study.</w:t>
      </w:r>
      <w:r>
        <w:t xml:space="preserve"> Open-loop haptics systems are illustrated in the figure 4-2 below. </w:t>
      </w:r>
    </w:p>
    <w:p w14:paraId="7900BFE7" w14:textId="77777777" w:rsidR="001D3444" w:rsidRDefault="001D3444" w:rsidP="00D845E7">
      <w:pPr>
        <w:pStyle w:val="TH"/>
      </w:pPr>
      <w:r>
        <w:object w:dxaOrig="10321" w:dyaOrig="997" w14:anchorId="7FA82AF4">
          <v:shape id="_x0000_i1027" type="#_x0000_t75" style="width:479.95pt;height:48pt" o:ole="">
            <v:imagedata r:id="rId31" o:title=""/>
          </v:shape>
          <o:OLEObject Type="Embed" ProgID="Visio.Drawing.15" ShapeID="_x0000_i1027" DrawAspect="Content" ObjectID="_1794726625" r:id="rId32"/>
        </w:object>
      </w:r>
    </w:p>
    <w:bookmarkStart w:id="33" w:name="MCCQCTEMPBM_00000064"/>
    <w:p w14:paraId="2CCEFAFA" w14:textId="77777777" w:rsidR="001D3444" w:rsidRDefault="001D3444" w:rsidP="00D845E7">
      <w:pPr>
        <w:pStyle w:val="TH"/>
      </w:pPr>
      <w:r>
        <w:object w:dxaOrig="12877" w:dyaOrig="1141" w14:anchorId="7184E13A">
          <v:shape id="_x0000_i1028" type="#_x0000_t75" style="width:480.3pt;height:42pt" o:ole="">
            <v:imagedata r:id="rId33" o:title=""/>
          </v:shape>
          <o:OLEObject Type="Embed" ProgID="Visio.Drawing.15" ShapeID="_x0000_i1028" DrawAspect="Content" ObjectID="_1794726626" r:id="rId34"/>
        </w:object>
      </w:r>
    </w:p>
    <w:bookmarkEnd w:id="33"/>
    <w:p w14:paraId="1B7F1E9E" w14:textId="77777777" w:rsidR="001D3444" w:rsidRPr="007501A6" w:rsidRDefault="001D3444" w:rsidP="00D845E7">
      <w:pPr>
        <w:pStyle w:val="TF"/>
        <w:rPr>
          <w:lang w:val="en-US"/>
        </w:rPr>
      </w:pPr>
      <w:r w:rsidRPr="007501A6">
        <w:t xml:space="preserve">Figure </w:t>
      </w:r>
      <w:r>
        <w:t>4-2</w:t>
      </w:r>
      <w:r w:rsidRPr="007501A6">
        <w:t xml:space="preserve">: </w:t>
      </w:r>
      <w:r>
        <w:t>open</w:t>
      </w:r>
      <w:r w:rsidRPr="007501A6">
        <w:t xml:space="preserve">-loop: </w:t>
      </w:r>
      <w:r>
        <w:t>unidirectional</w:t>
      </w:r>
      <w:r w:rsidRPr="007501A6">
        <w:t xml:space="preserve"> (top ), and </w:t>
      </w:r>
      <w:r>
        <w:t>bidirectional</w:t>
      </w:r>
      <w:r w:rsidRPr="007501A6">
        <w:t xml:space="preserve"> (bottom).</w:t>
      </w:r>
    </w:p>
    <w:p w14:paraId="76C6460C" w14:textId="77777777" w:rsidR="001D3444" w:rsidRDefault="001D3444" w:rsidP="001D3444">
      <w:pPr>
        <w:rPr>
          <w:lang w:val="en-US"/>
        </w:rPr>
      </w:pPr>
      <w:r>
        <w:rPr>
          <w:lang w:val="en-US"/>
        </w:rPr>
        <w:t xml:space="preserve">Note: When a local open-loop system is in place, the Network and Remote system elements in figure 4-2 are not used.  </w:t>
      </w:r>
    </w:p>
    <w:p w14:paraId="0906D93B" w14:textId="7CB600EE" w:rsidR="006D428E" w:rsidRPr="0095631B" w:rsidRDefault="006D428E" w:rsidP="00E87D61">
      <w:pPr>
        <w:pStyle w:val="Heading2"/>
      </w:pPr>
      <w:bookmarkStart w:id="34" w:name="_Toc184113684"/>
      <w:r>
        <w:t>4.2</w:t>
      </w:r>
      <w:r>
        <w:tab/>
      </w:r>
      <w:r w:rsidRPr="0095631B">
        <w:t>Definition of Haptic</w:t>
      </w:r>
      <w:r>
        <w:t>s</w:t>
      </w:r>
      <w:r w:rsidRPr="0095631B">
        <w:t xml:space="preserve"> Media</w:t>
      </w:r>
      <w:bookmarkEnd w:id="34"/>
      <w:r>
        <w:t xml:space="preserve"> </w:t>
      </w:r>
    </w:p>
    <w:p w14:paraId="66C84FF3" w14:textId="148A0D62"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D67716">
        <w:rPr>
          <w:lang w:val="en-US"/>
        </w:rPr>
        <w:t>[</w:t>
      </w:r>
      <w:r w:rsidR="001C3432" w:rsidRPr="00D67716">
        <w:t>7</w:t>
      </w:r>
      <w:r w:rsidRPr="00D67716">
        <w:rPr>
          <w:lang w:val="en-US"/>
        </w:rPr>
        <w:t>]</w:t>
      </w:r>
    </w:p>
    <w:p w14:paraId="43B4C033" w14:textId="77777777" w:rsidR="006F6786" w:rsidRDefault="006F6786" w:rsidP="00871B93">
      <w:pPr>
        <w:pStyle w:val="EW"/>
        <w:ind w:left="0" w:firstLine="0"/>
      </w:pPr>
    </w:p>
    <w:p w14:paraId="535A91D1" w14:textId="36BE025B" w:rsidR="00871B93" w:rsidRDefault="00871B93" w:rsidP="00E87D61">
      <w:pPr>
        <w:pStyle w:val="Heading2"/>
      </w:pPr>
      <w:bookmarkStart w:id="35" w:name="_Toc184113685"/>
      <w:r>
        <w:t>4.3</w:t>
      </w:r>
      <w:r w:rsidR="00DE544B">
        <w:tab/>
      </w:r>
      <w:r>
        <w:t>Haptics media pipeline</w:t>
      </w:r>
      <w:bookmarkEnd w:id="35"/>
    </w:p>
    <w:p w14:paraId="5498E474" w14:textId="03B259F7" w:rsidR="00871B93" w:rsidRPr="007F7F18" w:rsidRDefault="00871B93" w:rsidP="005B291B">
      <w:r>
        <w:t>Haptics can 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F301244" w:rsidR="00871B93" w:rsidRDefault="00871B93" w:rsidP="0017676A">
      <w:pPr>
        <w:pStyle w:val="TH"/>
      </w:pPr>
    </w:p>
    <w:p w14:paraId="05190FA8" w14:textId="4C3CDC45" w:rsidR="00820EDA" w:rsidRDefault="00820EDA" w:rsidP="0017676A">
      <w:pPr>
        <w:pStyle w:val="TH"/>
      </w:pPr>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E87D61" w:rsidRDefault="00871B93" w:rsidP="00D845E7">
      <w:pPr>
        <w:pStyle w:val="TF"/>
      </w:pPr>
      <w:bookmarkStart w:id="36" w:name="_Ref176938133"/>
      <w:r w:rsidRPr="00E87D61">
        <w:t>Figure 4.3</w:t>
      </w:r>
      <w:bookmarkEnd w:id="36"/>
      <w:r w:rsidR="00B53FC8" w:rsidRPr="00E87D61">
        <w:t xml:space="preserve">-1 </w:t>
      </w:r>
      <w:r w:rsidRPr="00E87D61">
        <w:t>Audio-visual Haptic end-to-end streaming pipeline.</w:t>
      </w:r>
    </w:p>
    <w:p w14:paraId="75B0D08F" w14:textId="14D76048" w:rsidR="00871B93" w:rsidRDefault="00871B93" w:rsidP="00467B4D">
      <w:r>
        <w:t>This figure also illustrates the different formats and some existing APIs supporting haptics media.</w:t>
      </w:r>
    </w:p>
    <w:p w14:paraId="74F6C8D1" w14:textId="4D157B51" w:rsidR="0093243D" w:rsidRDefault="00D845E7" w:rsidP="0093243D">
      <w:r>
        <w:t xml:space="preserve">Figure 4.3-2 </w:t>
      </w:r>
      <w:r w:rsidR="0093243D">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Default="0093243D" w:rsidP="0093243D">
      <w:r>
        <w:t xml:space="preserve">On the receiver side, the various media are decoded and rendered with the appropriate devices, loudspeaker, screen or </w:t>
      </w:r>
      <w:r w:rsidR="00313AB2">
        <w:t xml:space="preserve">haptics </w:t>
      </w:r>
      <w:r>
        <w:t>devices</w:t>
      </w:r>
      <w:r w:rsidR="00313AB2">
        <w:t xml:space="preserve"> (e.g. vibrotactile)</w:t>
      </w:r>
      <w:r>
        <w:t>.</w:t>
      </w:r>
    </w:p>
    <w:p w14:paraId="4EB12B13" w14:textId="77777777" w:rsidR="0093243D" w:rsidRDefault="0093243D" w:rsidP="00D845E7">
      <w:pPr>
        <w:pStyle w:val="TH"/>
      </w:pPr>
      <w:r w:rsidRPr="00103DF8">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6"/>
                    <a:stretch>
                      <a:fillRect/>
                    </a:stretch>
                  </pic:blipFill>
                  <pic:spPr>
                    <a:xfrm>
                      <a:off x="0" y="0"/>
                      <a:ext cx="4254211" cy="1651105"/>
                    </a:xfrm>
                    <a:prstGeom prst="rect">
                      <a:avLst/>
                    </a:prstGeom>
                  </pic:spPr>
                </pic:pic>
              </a:graphicData>
            </a:graphic>
          </wp:inline>
        </w:drawing>
      </w:r>
    </w:p>
    <w:p w14:paraId="7DCE6272" w14:textId="77777777" w:rsidR="0093243D" w:rsidRPr="00126B33" w:rsidRDefault="0093243D" w:rsidP="00D845E7">
      <w:pPr>
        <w:pStyle w:val="TF"/>
        <w:rPr>
          <w:i/>
          <w:iCs/>
        </w:rPr>
      </w:pPr>
      <w:r w:rsidRPr="00126B33">
        <w:t xml:space="preserve">Figure </w:t>
      </w:r>
      <w:r>
        <w:t>4.3-2</w:t>
      </w:r>
      <w:r w:rsidRPr="00126B33">
        <w:t>- Audio-visual Haptic real-time communication pipeline.</w:t>
      </w:r>
    </w:p>
    <w:p w14:paraId="71A3BADA" w14:textId="77777777" w:rsidR="0093243D" w:rsidRDefault="0093243D" w:rsidP="0093243D">
      <w:r>
        <w:t>Figure 4.3-2 also illustrates the different formats and some existing APIs supporting haptics media.</w:t>
      </w:r>
    </w:p>
    <w:p w14:paraId="6FC40F38" w14:textId="69B5644A" w:rsidR="00AF3C30" w:rsidRDefault="00AF3C30" w:rsidP="00E87D61">
      <w:pPr>
        <w:pStyle w:val="Heading3"/>
      </w:pPr>
      <w:bookmarkStart w:id="37" w:name="_Toc184113686"/>
      <w:r>
        <w:t>4.3.1</w:t>
      </w:r>
      <w:r w:rsidR="00DE544B">
        <w:tab/>
      </w:r>
      <w:r>
        <w:t>Haptics media creation</w:t>
      </w:r>
      <w:bookmarkEnd w:id="37"/>
    </w:p>
    <w:p w14:paraId="4F88C171" w14:textId="74FA4F93" w:rsidR="00AF3C30" w:rsidRDefault="00AF3C30" w:rsidP="005B291B">
      <w:pPr>
        <w:pStyle w:val="EW"/>
        <w:ind w:left="0" w:firstLine="0"/>
      </w:pPr>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D67716">
        <w:t>[</w:t>
      </w:r>
      <w:r w:rsidR="00D93669" w:rsidRPr="00D67716">
        <w:t>5</w:t>
      </w:r>
      <w:r w:rsidRPr="00D67716">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D845E7">
      <w:pPr>
        <w:pStyle w:val="TF"/>
      </w:pPr>
      <w:bookmarkStart w:id="38" w:name="_Ref176939782"/>
      <w:r w:rsidRPr="00E87D61">
        <w:t xml:space="preserve">Figure </w:t>
      </w:r>
      <w:bookmarkEnd w:id="38"/>
      <w:r w:rsidRPr="00E87D61">
        <w:t>4.3.1</w:t>
      </w:r>
      <w:r w:rsidR="00A66869" w:rsidRPr="00E87D61">
        <w:t>-1</w:t>
      </w:r>
      <w:r w:rsidRPr="00E87D61">
        <w:t>- Haptic studio editing tool.</w:t>
      </w:r>
    </w:p>
    <w:p w14:paraId="51ED6E24" w14:textId="41CBABD8"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D67716">
        <w:t>[</w:t>
      </w:r>
      <w:r w:rsidR="001C3432" w:rsidRPr="00D67716">
        <w:t>7</w:t>
      </w:r>
      <w:r w:rsidRPr="00D67716">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3D8C579C" w:rsidR="00AF3C30" w:rsidRPr="00E87D61" w:rsidRDefault="00E76C76" w:rsidP="0017676A">
      <w:pPr>
        <w:pStyle w:val="B1"/>
      </w:pPr>
      <w:r w:rsidRPr="00E87D61">
        <w:t xml:space="preserve">bHaptics </w:t>
      </w:r>
      <w:r w:rsidR="00BF1EA5" w:rsidRPr="00F70112">
        <w:t>Designer</w:t>
      </w:r>
      <w:r w:rsidR="00AF3C30" w:rsidRPr="00FD1967">
        <w:rPr>
          <w:rStyle w:val="Hyperlink"/>
          <w:color w:val="auto"/>
          <w:u w:val="none"/>
        </w:rPr>
        <w:t xml:space="preserve"> </w:t>
      </w:r>
      <w:r w:rsidR="00614823" w:rsidRPr="00D67716">
        <w:rPr>
          <w:rStyle w:val="Hyperlink"/>
          <w:color w:val="auto"/>
        </w:rPr>
        <w:t>[</w:t>
      </w:r>
      <w:r w:rsidR="001C3432" w:rsidRPr="00D67716">
        <w:rPr>
          <w:rStyle w:val="Hyperlink"/>
          <w:color w:val="auto"/>
        </w:rPr>
        <w:t>8</w:t>
      </w:r>
      <w:r w:rsidR="00614823" w:rsidRPr="00D67716">
        <w:rPr>
          <w:rStyle w:val="Hyperlink"/>
          <w:color w:val="auto"/>
        </w:rPr>
        <w:t>]</w:t>
      </w:r>
    </w:p>
    <w:p w14:paraId="3997A51D" w14:textId="4C09C2DA" w:rsidR="00AF3C30" w:rsidRPr="00E87D61" w:rsidRDefault="00E76C76" w:rsidP="0017676A">
      <w:pPr>
        <w:pStyle w:val="B1"/>
      </w:pPr>
      <w:r w:rsidRPr="00E87D61">
        <w:t xml:space="preserve">Meta Haptics </w:t>
      </w:r>
      <w:r w:rsidRPr="00587597">
        <w:t xml:space="preserve">Studio </w:t>
      </w:r>
      <w:r w:rsidR="001E2376" w:rsidRPr="00D67716">
        <w:rPr>
          <w:rStyle w:val="Hyperlink"/>
          <w:color w:val="auto"/>
        </w:rPr>
        <w:t>[</w:t>
      </w:r>
      <w:r w:rsidR="00587597" w:rsidRPr="00D67716">
        <w:rPr>
          <w:rStyle w:val="Hyperlink"/>
          <w:color w:val="auto"/>
        </w:rPr>
        <w:t>9</w:t>
      </w:r>
      <w:r w:rsidR="001E2376" w:rsidRPr="00D67716">
        <w:rPr>
          <w:rStyle w:val="Hyperlink"/>
          <w:color w:val="auto"/>
        </w:rPr>
        <w:t>]</w:t>
      </w:r>
    </w:p>
    <w:p w14:paraId="09A613CB" w14:textId="2D851477" w:rsidR="00AF3C30" w:rsidRPr="00E87D61" w:rsidRDefault="00E76C76" w:rsidP="0017676A">
      <w:pPr>
        <w:pStyle w:val="B1"/>
      </w:pPr>
      <w:r w:rsidRPr="00E87D61">
        <w:t xml:space="preserve">Haptic Composer - Design, Test, &amp; Play </w:t>
      </w:r>
      <w:r w:rsidRPr="001F047A">
        <w:t>Haptics</w:t>
      </w:r>
      <w:r w:rsidR="00AF3C30" w:rsidRPr="001F047A">
        <w:rPr>
          <w:rStyle w:val="Hyperlink"/>
          <w:color w:val="auto"/>
          <w:u w:val="none"/>
        </w:rPr>
        <w:t xml:space="preserve"> </w:t>
      </w:r>
      <w:r w:rsidR="001E2376" w:rsidRPr="00D67716">
        <w:rPr>
          <w:rStyle w:val="Hyperlink"/>
          <w:color w:val="auto"/>
        </w:rPr>
        <w:t>[</w:t>
      </w:r>
      <w:r w:rsidR="001F047A" w:rsidRPr="00D67716">
        <w:rPr>
          <w:rStyle w:val="Hyperlink"/>
          <w:color w:val="auto"/>
        </w:rPr>
        <w:t>10</w:t>
      </w:r>
      <w:r w:rsidR="001E2376" w:rsidRPr="00D67716">
        <w:rPr>
          <w:rStyle w:val="Hyperlink"/>
          <w:color w:val="auto"/>
        </w:rPr>
        <w:t>]</w:t>
      </w:r>
    </w:p>
    <w:p w14:paraId="43520672" w14:textId="77777777" w:rsidR="00AF3C30" w:rsidRDefault="00AF3C30" w:rsidP="00AF3C30">
      <w:pPr>
        <w:spacing w:after="0"/>
      </w:pPr>
    </w:p>
    <w:p w14:paraId="5577C25E" w14:textId="4E4AEDFC" w:rsidR="00E86BEA" w:rsidRDefault="00E86BEA" w:rsidP="00E87D61">
      <w:pPr>
        <w:pStyle w:val="Heading3"/>
      </w:pPr>
      <w:bookmarkStart w:id="39" w:name="_Toc184113687"/>
      <w:r>
        <w:t>4.3.2</w:t>
      </w:r>
      <w:r w:rsidR="00DE544B">
        <w:tab/>
      </w:r>
      <w:r>
        <w:t>Haptic media rendering</w:t>
      </w:r>
      <w:bookmarkEnd w:id="39"/>
      <w:r>
        <w:t xml:space="preserve"> </w:t>
      </w:r>
    </w:p>
    <w:p w14:paraId="6E687C44" w14:textId="30292B65"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D67716">
        <w:t>[</w:t>
      </w:r>
      <w:r w:rsidR="00917287" w:rsidRPr="00D67716">
        <w:t>11</w:t>
      </w:r>
      <w:r w:rsidR="00D10FF3" w:rsidRPr="00D67716">
        <w:t>]</w:t>
      </w:r>
      <w:r w:rsidR="00D10FF3">
        <w:t xml:space="preserve"> </w:t>
      </w:r>
      <w:r>
        <w:t xml:space="preserve">or </w:t>
      </w:r>
      <w:r w:rsidRPr="00E4119F">
        <w:t>unreal</w:t>
      </w:r>
      <w:r w:rsidR="00D10FF3" w:rsidRPr="00E4119F">
        <w:t xml:space="preserve"> </w:t>
      </w:r>
      <w:r w:rsidR="00D10FF3" w:rsidRPr="00D67716">
        <w:t>[</w:t>
      </w:r>
      <w:r w:rsidR="00E4119F" w:rsidRPr="00D67716">
        <w:t>12</w:t>
      </w:r>
      <w:r w:rsidR="008663AB" w:rsidRPr="00D67716">
        <w:t>]</w:t>
      </w:r>
      <w:r w:rsidRPr="00E4119F">
        <w:t>,</w:t>
      </w:r>
      <w:r>
        <w:t xml:space="preserve"> bHaptics </w:t>
      </w:r>
      <w:r w:rsidR="00EE1E64">
        <w:t xml:space="preserve">sdk </w:t>
      </w:r>
      <w:r w:rsidR="008663AB" w:rsidRPr="00D67716">
        <w:t>[</w:t>
      </w:r>
      <w:r w:rsidR="00E12750" w:rsidRPr="00D67716">
        <w:t>13</w:t>
      </w:r>
      <w:r w:rsidR="00C43998" w:rsidRPr="00D67716">
        <w:t>]</w:t>
      </w:r>
      <w:r w:rsidR="00C43998">
        <w:t xml:space="preserve"> </w:t>
      </w:r>
      <w:r>
        <w:t>or Apple Core Haptics</w:t>
      </w:r>
      <w:r w:rsidR="00EE1E64">
        <w:t xml:space="preserve"> </w:t>
      </w:r>
      <w:r w:rsidR="00EE1E64" w:rsidRPr="00E56BC6">
        <w:t>sdk</w:t>
      </w:r>
      <w:r w:rsidR="00C43998" w:rsidRPr="00E56BC6">
        <w:t xml:space="preserve"> </w:t>
      </w:r>
      <w:r w:rsidR="00C43998" w:rsidRPr="00D67716">
        <w:t>[</w:t>
      </w:r>
      <w:r w:rsidR="00E56BC6" w:rsidRPr="00D67716">
        <w:t>14</w:t>
      </w:r>
      <w:r w:rsidR="00C43998" w:rsidRPr="00D67716">
        <w:t>]</w:t>
      </w:r>
      <w:r w:rsidRPr="00D67716">
        <w:t>.</w:t>
      </w:r>
      <w:r>
        <w:t xml:space="preserve"> </w:t>
      </w:r>
    </w:p>
    <w:p w14:paraId="539FA63F" w14:textId="3672A007" w:rsidR="00E86BEA" w:rsidRPr="009D1669" w:rsidRDefault="00E86BEA" w:rsidP="00E86BEA">
      <w:pPr>
        <w:spacing w:after="0"/>
      </w:pPr>
      <w:r w:rsidRPr="009D1669">
        <w:t xml:space="preserve">The </w:t>
      </w:r>
      <w:r>
        <w:t>Interhaptics platform</w:t>
      </w:r>
      <w:r w:rsidR="00CB5C14">
        <w:t xml:space="preserve"> </w:t>
      </w:r>
      <w:r w:rsidR="00CB5C14" w:rsidRPr="00D67716">
        <w:t>[</w:t>
      </w:r>
      <w:r w:rsidR="00E56BC6" w:rsidRPr="00D67716">
        <w:t>15</w:t>
      </w:r>
      <w:r w:rsidR="00CB5C14" w:rsidRPr="00D67716">
        <w:t>]</w:t>
      </w:r>
      <w:r>
        <w:t xml:space="preserve"> is providing both </w:t>
      </w:r>
      <w:r w:rsidRPr="009D1669">
        <w:t>authoring tools and Software Development Kit (SDK)</w:t>
      </w:r>
      <w:r>
        <w:t xml:space="preserve"> for software providers and OEMs manufacturers. </w:t>
      </w:r>
    </w:p>
    <w:p w14:paraId="2EB9B31A" w14:textId="77777777" w:rsidR="00E86BEA" w:rsidRPr="003A1B3F" w:rsidRDefault="00E86BEA" w:rsidP="00E86BEA">
      <w:pPr>
        <w:spacing w:after="0"/>
        <w:rPr>
          <w:rStyle w:val="Hyperlink"/>
          <w:lang w:val="en-US"/>
        </w:rPr>
      </w:pPr>
    </w:p>
    <w:p w14:paraId="2518BBB9" w14:textId="6671FA51" w:rsidR="00E86BEA" w:rsidRPr="00084EA4" w:rsidRDefault="00E86BEA" w:rsidP="00E86BEA">
      <w:pPr>
        <w:spacing w:after="0"/>
        <w:rPr>
          <w:lang w:val="en-US"/>
        </w:rPr>
      </w:pPr>
      <w:r w:rsidRPr="00084EA4">
        <w:rPr>
          <w:lang w:val="en-US"/>
        </w:rPr>
        <w:t>APIs with the devices a</w:t>
      </w:r>
      <w:r>
        <w:rPr>
          <w:lang w:val="en-US"/>
        </w:rPr>
        <w:t xml:space="preserve">re often based on </w:t>
      </w:r>
      <w:r w:rsidRPr="00937C19">
        <w:rPr>
          <w:lang w:val="en-US"/>
        </w:rPr>
        <w:t xml:space="preserve">OpenXR </w:t>
      </w:r>
      <w:r w:rsidRPr="00D67716">
        <w:rPr>
          <w:lang w:val="en-US"/>
        </w:rPr>
        <w:t>[</w:t>
      </w:r>
      <w:r w:rsidR="00937C19" w:rsidRPr="00D67716">
        <w:rPr>
          <w:lang w:val="en-US"/>
        </w:rPr>
        <w:t>6</w:t>
      </w:r>
      <w:r w:rsidRPr="00D67716">
        <w:rPr>
          <w:lang w:val="en-US"/>
        </w:rPr>
        <w:t>].</w:t>
      </w:r>
      <w:r>
        <w:rPr>
          <w:lang w:val="en-US"/>
        </w:rPr>
        <w:t xml:space="preserve"> However the current haptic support in OpenXR is limited, but some work is ongoing to extend capabilities.</w:t>
      </w:r>
    </w:p>
    <w:p w14:paraId="1321D6F7" w14:textId="77777777" w:rsidR="00EB30C9" w:rsidRDefault="00EB30C9" w:rsidP="00AF3C30">
      <w:pPr>
        <w:spacing w:after="0"/>
      </w:pPr>
    </w:p>
    <w:p w14:paraId="650B5BFA" w14:textId="2C99E528" w:rsidR="00034350" w:rsidRDefault="00034350" w:rsidP="00E87D61">
      <w:pPr>
        <w:pStyle w:val="Heading2"/>
      </w:pPr>
      <w:bookmarkStart w:id="40" w:name="_Toc184113688"/>
      <w:r>
        <w:t>4.</w:t>
      </w:r>
      <w:r w:rsidR="00B179E0">
        <w:t>4</w:t>
      </w:r>
      <w:r w:rsidR="00B179E0">
        <w:tab/>
      </w:r>
      <w:r>
        <w:t>Example of Haptics media devices</w:t>
      </w:r>
      <w:bookmarkEnd w:id="40"/>
    </w:p>
    <w:p w14:paraId="7FD4607B" w14:textId="3D9CE418"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D67716">
        <w:t>[</w:t>
      </w:r>
      <w:r w:rsidR="00984DB3" w:rsidRPr="00D67716">
        <w:t>16</w:t>
      </w:r>
      <w:r w:rsidR="00B85D71" w:rsidRPr="00D67716">
        <w:t>].</w:t>
      </w:r>
      <w:r w:rsidRPr="00224BD7">
        <w:t xml:space="preserve"> </w:t>
      </w:r>
      <w:r>
        <w:t xml:space="preserve">When several wearables are supported by an application some form of spatialization is then </w:t>
      </w:r>
      <w:r w:rsidRPr="00224BD7">
        <w:t xml:space="preserve">possible. </w:t>
      </w:r>
    </w:p>
    <w:p w14:paraId="083E4F61" w14:textId="39AD850E" w:rsidR="006F6786" w:rsidRDefault="006F6786" w:rsidP="006F6786">
      <w:pPr>
        <w:pStyle w:val="Heading1"/>
      </w:pPr>
      <w:bookmarkStart w:id="41" w:name="_Toc184113689"/>
      <w:r>
        <w:t>5</w:t>
      </w:r>
      <w:r w:rsidRPr="004D3578">
        <w:tab/>
      </w:r>
      <w:r w:rsidR="00E70392">
        <w:t>Use cases and requirements</w:t>
      </w:r>
      <w:bookmarkEnd w:id="41"/>
    </w:p>
    <w:p w14:paraId="566F3B5C" w14:textId="7C203B71" w:rsidR="00532D26" w:rsidRDefault="00532D26" w:rsidP="00532D26">
      <w:pPr>
        <w:pStyle w:val="Heading2"/>
      </w:pPr>
      <w:bookmarkStart w:id="42" w:name="_Toc184113690"/>
      <w:r>
        <w:t>5.1</w:t>
      </w:r>
      <w:r>
        <w:tab/>
        <w:t>Introduction</w:t>
      </w:r>
      <w:bookmarkEnd w:id="42"/>
    </w:p>
    <w:p w14:paraId="0445103E" w14:textId="77777777"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r>
        <w:t>U</w:t>
      </w:r>
      <w:r w:rsidRPr="000E7F25">
        <w:t xml:space="preserve">se cases </w:t>
      </w:r>
      <w:r>
        <w:t>with similar haptics considerations</w:t>
      </w:r>
      <w:r w:rsidRPr="000E7F25">
        <w:t xml:space="preserve"> have been grouped into </w:t>
      </w:r>
      <w:r>
        <w:t>one</w:t>
      </w:r>
      <w:r w:rsidRPr="000E7F25">
        <w:t>.</w:t>
      </w:r>
    </w:p>
    <w:p w14:paraId="688CC980" w14:textId="77777777" w:rsidR="00532D26" w:rsidRDefault="00532D26" w:rsidP="00532D26">
      <w:r w:rsidRPr="00743749">
        <w:t>NOTE:</w:t>
      </w:r>
      <w:r>
        <w:t xml:space="preserve"> 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7C1B2F6E" w14:textId="4789E7B5" w:rsidR="00532D26" w:rsidRPr="00136A85" w:rsidRDefault="00532D26" w:rsidP="00136A85">
      <w:pPr>
        <w:pStyle w:val="EditorsNote"/>
      </w:pPr>
      <w:r w:rsidRPr="00136A85">
        <w:t>Ed</w:t>
      </w:r>
      <w:r w:rsidR="00136A85" w:rsidRPr="00136A85">
        <w:t>itor’s</w:t>
      </w:r>
      <w:r w:rsidRPr="00136A85">
        <w:t xml:space="preserve"> Note</w:t>
      </w:r>
      <w:r w:rsidR="00136A85" w:rsidRPr="00136A85">
        <w:t>1</w:t>
      </w:r>
      <w:r w:rsidRPr="00136A85">
        <w:t>: to be reviewed when all use cases are finalised.</w:t>
      </w:r>
    </w:p>
    <w:p w14:paraId="31E0532B" w14:textId="77777777" w:rsidR="00083789" w:rsidRPr="00136A85" w:rsidRDefault="00083789">
      <w:pPr>
        <w:pStyle w:val="Guidance"/>
        <w:rPr>
          <w:i w:val="0"/>
          <w:iCs/>
          <w:color w:val="auto"/>
        </w:rPr>
      </w:pPr>
    </w:p>
    <w:p w14:paraId="63D9E26F" w14:textId="31583C5C" w:rsidR="00087713" w:rsidRPr="00083789" w:rsidRDefault="00087713" w:rsidP="00136A85">
      <w:pPr>
        <w:pStyle w:val="EditorsNote"/>
        <w:rPr>
          <w:i/>
        </w:rPr>
      </w:pPr>
      <w:r w:rsidRPr="00136A85">
        <w:t xml:space="preserve">Editor’s </w:t>
      </w:r>
      <w:r w:rsidR="00136A85" w:rsidRPr="00136A85">
        <w:t>N</w:t>
      </w:r>
      <w:r w:rsidRPr="00136A85">
        <w:t>ote</w:t>
      </w:r>
      <w:r w:rsidR="00136A85" w:rsidRPr="00136A85">
        <w:t>2</w:t>
      </w:r>
      <w:r w:rsidRPr="00136A85">
        <w:t>: We may keep a summary of the scenario</w:t>
      </w:r>
      <w:r w:rsidR="00083789" w:rsidRPr="00136A85">
        <w:t>s</w:t>
      </w:r>
      <w:r w:rsidRPr="00136A85">
        <w:t xml:space="preserve"> in th</w:t>
      </w:r>
      <w:r w:rsidR="00083789" w:rsidRPr="00136A85">
        <w:t>is</w:t>
      </w:r>
      <w:r w:rsidRPr="00136A85">
        <w:t xml:space="preserve"> section and move the </w:t>
      </w:r>
      <w:r w:rsidR="00083789" w:rsidRPr="00136A85">
        <w:t>tables with the details of all scenarios in an Annex.</w:t>
      </w:r>
    </w:p>
    <w:p w14:paraId="108F08C5" w14:textId="611537C1" w:rsidR="00486C33" w:rsidRDefault="006F6786" w:rsidP="00321B86">
      <w:pPr>
        <w:pStyle w:val="Heading2"/>
      </w:pPr>
      <w:bookmarkStart w:id="43" w:name="_Toc184113691"/>
      <w:r>
        <w:t>5</w:t>
      </w:r>
      <w:r w:rsidR="00080512" w:rsidRPr="004D3578">
        <w:t>.</w:t>
      </w:r>
      <w:r w:rsidR="00532D26">
        <w:t>2</w:t>
      </w:r>
      <w:r w:rsidR="00976726">
        <w:tab/>
      </w:r>
      <w:r w:rsidR="003C47D4">
        <w:t>Haptics enhanced medi</w:t>
      </w:r>
      <w:r w:rsidR="003C47D4" w:rsidRPr="009D3445">
        <w:t>a distribution</w:t>
      </w:r>
      <w:bookmarkEnd w:id="43"/>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77777777" w:rsidR="003823EA" w:rsidRPr="0056298F" w:rsidRDefault="003823EA" w:rsidP="00902984">
            <w:pPr>
              <w:spacing w:after="0"/>
              <w:rPr>
                <w:rFonts w:eastAsiaTheme="minorHAnsi"/>
                <w:b/>
                <w:lang w:val="en-US"/>
              </w:rPr>
            </w:pPr>
            <w:r w:rsidRPr="0056298F">
              <w:rPr>
                <w:rFonts w:eastAsiaTheme="minorHAnsi"/>
                <w:b/>
                <w:lang w:val="en-US"/>
              </w:rPr>
              <w:t>Use Case Name:  </w:t>
            </w:r>
          </w:p>
        </w:tc>
      </w:tr>
      <w:tr w:rsidR="003823EA" w:rsidRPr="000E7F25" w14:paraId="1DC3E86B"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902984">
            <w:pPr>
              <w:spacing w:after="0"/>
              <w:rPr>
                <w:lang w:val="en-US"/>
              </w:rPr>
            </w:pPr>
            <w:r>
              <w:rPr>
                <w:lang w:val="en-US"/>
              </w:rPr>
              <w:t>The Haptics-enhanced media distribution is the basic scenario extending the delivery of audio-visual media with additional channel(s) for haptics.</w:t>
            </w:r>
          </w:p>
          <w:p w14:paraId="1ABC987E" w14:textId="7C42F560" w:rsidR="003823EA" w:rsidRDefault="003823EA" w:rsidP="00902984">
            <w:pPr>
              <w:spacing w:after="0"/>
              <w:rPr>
                <w:lang w:val="en-US"/>
              </w:rPr>
            </w:pPr>
            <w:r w:rsidRPr="001A0ADA">
              <w:rPr>
                <w:lang w:val="en-US"/>
              </w:rPr>
              <w:t>Note: this use-case is not listed in TR</w:t>
            </w:r>
            <w:r w:rsidRPr="000A71C0">
              <w:rPr>
                <w:lang w:val="en-US"/>
              </w:rPr>
              <w:t xml:space="preserve"> 22.847</w:t>
            </w:r>
            <w:r w:rsidR="00733B00">
              <w:t>[2]</w:t>
            </w:r>
            <w:r>
              <w:rPr>
                <w:lang w:val="en-US"/>
              </w:rPr>
              <w:t xml:space="preserve">, </w:t>
            </w:r>
            <w:r w:rsidRPr="000A71C0">
              <w:rPr>
                <w:lang w:val="en-US"/>
              </w:rPr>
              <w:t>TR 22.856</w:t>
            </w:r>
            <w:r w:rsidR="00733B00">
              <w:t>[4]</w:t>
            </w:r>
            <w:r w:rsidR="00733B00" w:rsidRPr="000E7F25">
              <w:t xml:space="preserve"> </w:t>
            </w:r>
            <w:r>
              <w:rPr>
                <w:lang w:val="en-US"/>
              </w:rPr>
              <w:t xml:space="preserve"> and </w:t>
            </w:r>
            <w:r w:rsidRPr="00BE457B">
              <w:rPr>
                <w:rFonts w:eastAsiaTheme="minorHAnsi"/>
                <w:lang w:val="en-US"/>
              </w:rPr>
              <w:t>TR 26.813</w:t>
            </w:r>
            <w:r w:rsidR="00733B00">
              <w:t>[3]</w:t>
            </w:r>
          </w:p>
          <w:p w14:paraId="5032E2FA" w14:textId="77777777" w:rsidR="003823EA" w:rsidRDefault="003823EA" w:rsidP="00902984">
            <w:pPr>
              <w:spacing w:after="0"/>
              <w:rPr>
                <w:lang w:val="en-US"/>
              </w:rPr>
            </w:pPr>
          </w:p>
          <w:p w14:paraId="4B3A7C6B" w14:textId="77777777" w:rsidR="003823EA" w:rsidRPr="000E7F25" w:rsidRDefault="003823EA" w:rsidP="00902984">
            <w:pPr>
              <w:spacing w:after="0"/>
              <w:rPr>
                <w:lang w:val="en-US"/>
              </w:rPr>
            </w:pPr>
          </w:p>
        </w:tc>
      </w:tr>
      <w:tr w:rsidR="003823EA" w:rsidRPr="0056298F" w14:paraId="549698F5"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90298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90298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902984">
            <w:pPr>
              <w:spacing w:after="0"/>
              <w:rPr>
                <w:lang w:val="en-US"/>
              </w:rPr>
            </w:pPr>
          </w:p>
          <w:p w14:paraId="717A113E" w14:textId="5B16B356" w:rsidR="003823EA" w:rsidRDefault="003823EA" w:rsidP="00902984">
            <w:pPr>
              <w:spacing w:after="0"/>
              <w:rPr>
                <w:lang w:val="en-US"/>
              </w:rPr>
            </w:pPr>
            <w:r>
              <w:rPr>
                <w:lang w:val="en-US"/>
              </w:rPr>
              <w:t xml:space="preserve">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 </w:t>
            </w:r>
          </w:p>
          <w:p w14:paraId="72F47B3F" w14:textId="77777777" w:rsidR="003823EA" w:rsidRDefault="003823EA" w:rsidP="00902984">
            <w:pPr>
              <w:spacing w:after="0"/>
              <w:rPr>
                <w:lang w:val="en-US"/>
              </w:rPr>
            </w:pPr>
          </w:p>
          <w:p w14:paraId="28290651" w14:textId="77777777" w:rsidR="003823EA" w:rsidRDefault="003823EA" w:rsidP="00902984">
            <w:pPr>
              <w:spacing w:after="0"/>
              <w:rPr>
                <w:lang w:val="en-US"/>
              </w:rPr>
            </w:pPr>
          </w:p>
          <w:p w14:paraId="48E41097" w14:textId="77777777" w:rsidR="003823EA" w:rsidRPr="00867A36" w:rsidRDefault="003823EA" w:rsidP="00902984">
            <w:pPr>
              <w:spacing w:after="0"/>
              <w:rPr>
                <w:lang w:val="en-US"/>
              </w:rPr>
            </w:pPr>
            <w:r w:rsidRPr="00867A36">
              <w:rPr>
                <w:lang w:val="en-US"/>
              </w:rPr>
              <w:t>Haptic modalities included here: motion, thermal and vibrotactile. </w:t>
            </w:r>
          </w:p>
          <w:p w14:paraId="705D4F6A" w14:textId="77777777" w:rsidR="003823EA" w:rsidRDefault="003823EA" w:rsidP="00902984">
            <w:pPr>
              <w:spacing w:after="0"/>
              <w:rPr>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-user, low data-rates</w:t>
            </w:r>
            <w:r>
              <w:rPr>
                <w:lang w:val="en-US"/>
              </w:rPr>
              <w:t xml:space="preserve"> per channel but several channels</w:t>
            </w:r>
            <w:r w:rsidRPr="00867A36">
              <w:rPr>
                <w:lang w:val="en-US"/>
              </w:rPr>
              <w:t>.</w:t>
            </w:r>
            <w:r w:rsidRPr="000E7F25">
              <w:rPr>
                <w:lang w:val="en-US"/>
              </w:rPr>
              <w:t> </w:t>
            </w:r>
          </w:p>
          <w:p w14:paraId="46BC7830" w14:textId="77777777" w:rsidR="003823EA" w:rsidRDefault="003823EA" w:rsidP="00902984">
            <w:pPr>
              <w:spacing w:after="0"/>
              <w:rPr>
                <w:lang w:val="en-US"/>
              </w:rPr>
            </w:pPr>
          </w:p>
          <w:p w14:paraId="475BABD1" w14:textId="77777777" w:rsidR="003823EA" w:rsidRPr="000E7F25" w:rsidRDefault="003823EA" w:rsidP="00902984">
            <w:pPr>
              <w:spacing w:after="0"/>
              <w:rPr>
                <w:lang w:val="en-US"/>
              </w:rPr>
            </w:pPr>
          </w:p>
        </w:tc>
      </w:tr>
      <w:tr w:rsidR="003823EA" w:rsidRPr="0056298F" w14:paraId="32079B1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902984">
            <w:pPr>
              <w:spacing w:after="0"/>
              <w:rPr>
                <w:rFonts w:eastAsiaTheme="minorHAnsi"/>
                <w:b/>
                <w:lang w:val="en-US"/>
              </w:rPr>
            </w:pPr>
            <w:r w:rsidRPr="0056298F">
              <w:rPr>
                <w:rFonts w:eastAsiaTheme="minorHAnsi"/>
                <w:b/>
                <w:lang w:val="en-US"/>
              </w:rPr>
              <w:t>Categorization </w:t>
            </w:r>
          </w:p>
        </w:tc>
      </w:tr>
      <w:tr w:rsidR="003823EA" w:rsidRPr="000E7F25" w14:paraId="568090E6"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90298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902984">
            <w:pPr>
              <w:spacing w:after="0"/>
              <w:rPr>
                <w:lang w:val="en-US"/>
              </w:rPr>
            </w:pPr>
            <w:r w:rsidRPr="7A18C1A1">
              <w:rPr>
                <w:b/>
                <w:bCs/>
                <w:lang w:val="en-US"/>
              </w:rPr>
              <w:t>Delivery: </w:t>
            </w:r>
            <w:r w:rsidRPr="7A18C1A1">
              <w:rPr>
                <w:lang w:val="en-US"/>
              </w:rPr>
              <w:t>broadcast, http streaming </w:t>
            </w:r>
          </w:p>
          <w:p w14:paraId="4F903BC9" w14:textId="77777777" w:rsidR="003823EA" w:rsidRDefault="003823EA" w:rsidP="00902984">
            <w:pPr>
              <w:spacing w:after="0"/>
              <w:rPr>
                <w:lang w:val="en-US"/>
              </w:rPr>
            </w:pPr>
            <w:r w:rsidRPr="0056298F">
              <w:rPr>
                <w:b/>
                <w:bCs/>
                <w:lang w:val="en-US"/>
              </w:rPr>
              <w:t xml:space="preserve">Device: </w:t>
            </w:r>
            <w:r w:rsidRPr="0065020E">
              <w:rPr>
                <w:lang w:val="en-US"/>
              </w:rPr>
              <w:t>smartphones,  wearables</w:t>
            </w:r>
            <w:r w:rsidRPr="0056298F">
              <w:rPr>
                <w:lang w:val="en-US"/>
              </w:rPr>
              <w:t>, seats, suits.</w:t>
            </w:r>
          </w:p>
          <w:p w14:paraId="6B527C89" w14:textId="77777777" w:rsidR="003823EA" w:rsidRPr="0056298F" w:rsidRDefault="003823EA" w:rsidP="00902984">
            <w:pPr>
              <w:spacing w:after="0"/>
              <w:rPr>
                <w:lang w:val="en-US"/>
              </w:rPr>
            </w:pPr>
          </w:p>
        </w:tc>
      </w:tr>
      <w:tr w:rsidR="003823EA" w:rsidRPr="0056298F" w14:paraId="488D5A9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90298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454C6E42" w14:textId="2274C042" w:rsidR="003823EA" w:rsidRPr="003F25A6" w:rsidRDefault="0017676A" w:rsidP="0017676A">
            <w:pPr>
              <w:pStyle w:val="B1"/>
              <w:rPr>
                <w:lang w:val="en-US"/>
              </w:rPr>
            </w:pPr>
            <w:r w:rsidRPr="00CA1CE8">
              <w:t>-</w:t>
            </w:r>
            <w:r w:rsidRPr="00CA1CE8">
              <w:tab/>
            </w:r>
            <w:r w:rsidR="003823EA">
              <w:rPr>
                <w:lang w:val="en-US"/>
              </w:rPr>
              <w:t>haptic effects associated to the media content to be delivered</w:t>
            </w:r>
          </w:p>
          <w:p w14:paraId="202EC61A" w14:textId="77777777" w:rsidR="003823EA" w:rsidRDefault="003823EA" w:rsidP="00902984">
            <w:pPr>
              <w:spacing w:after="0"/>
              <w:ind w:left="720"/>
              <w:rPr>
                <w:lang w:val="en-US"/>
              </w:rPr>
            </w:pPr>
          </w:p>
          <w:p w14:paraId="3D728B0B" w14:textId="77777777" w:rsidR="003823EA" w:rsidRPr="000E7F25" w:rsidRDefault="003823EA" w:rsidP="00902984">
            <w:pPr>
              <w:spacing w:after="0"/>
              <w:ind w:left="720"/>
              <w:rPr>
                <w:lang w:val="en-US"/>
              </w:rPr>
            </w:pPr>
          </w:p>
        </w:tc>
      </w:tr>
      <w:tr w:rsidR="003823EA" w:rsidRPr="0056298F" w14:paraId="7CBB795C"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7777777" w:rsidR="003823EA" w:rsidRPr="0056298F" w:rsidRDefault="003823EA" w:rsidP="00902984">
            <w:pPr>
              <w:spacing w:after="0"/>
              <w:rPr>
                <w:rFonts w:eastAsiaTheme="minorHAnsi"/>
                <w:b/>
                <w:lang w:val="en-US"/>
              </w:rPr>
            </w:pPr>
            <w:r w:rsidRPr="0056298F">
              <w:rPr>
                <w:rFonts w:eastAsiaTheme="minorHAnsi"/>
                <w:b/>
                <w:lang w:val="en-US"/>
              </w:rPr>
              <w:t>Requirements </w:t>
            </w:r>
          </w:p>
        </w:tc>
      </w:tr>
      <w:tr w:rsidR="003823EA" w:rsidRPr="000E7F25" w14:paraId="7A7BB02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77777777" w:rsidR="003823EA" w:rsidRPr="00B41785" w:rsidRDefault="003823EA" w:rsidP="00902984">
            <w:pPr>
              <w:spacing w:after="0"/>
              <w:rPr>
                <w:lang w:val="en-US"/>
              </w:rPr>
            </w:pPr>
            <w:r w:rsidRPr="00B41785">
              <w:rPr>
                <w:lang w:val="en-US"/>
              </w:rPr>
              <w:t>Bit-rates = 8-16 kbit/s per channel</w:t>
            </w:r>
          </w:p>
          <w:p w14:paraId="09D88D7F" w14:textId="77777777" w:rsidR="003823EA" w:rsidRPr="00B41785" w:rsidRDefault="003823EA" w:rsidP="00902984">
            <w:pPr>
              <w:spacing w:after="0"/>
              <w:rPr>
                <w:lang w:val="en-US"/>
              </w:rPr>
            </w:pPr>
            <w:r w:rsidRPr="00B41785">
              <w:rPr>
                <w:lang w:val="en-US"/>
              </w:rPr>
              <w:t xml:space="preserve">Message size = </w:t>
            </w:r>
            <w:r w:rsidRPr="00B41785">
              <w:rPr>
                <w:highlight w:val="yellow"/>
                <w:lang w:val="en-US"/>
              </w:rPr>
              <w:t>TBD</w:t>
            </w:r>
          </w:p>
          <w:p w14:paraId="53B8FD87" w14:textId="77777777" w:rsidR="003823EA" w:rsidRPr="00B41785" w:rsidRDefault="003823EA" w:rsidP="00902984">
            <w:pPr>
              <w:spacing w:after="0"/>
              <w:rPr>
                <w:lang w:val="en-US"/>
              </w:rPr>
            </w:pPr>
            <w:r w:rsidRPr="00B41785">
              <w:rPr>
                <w:lang w:val="en-US"/>
              </w:rPr>
              <w:t>Number of Channels = low to high, typically 1 to 32 with non-continuous packets or continuous signal (depending on the format)</w:t>
            </w:r>
          </w:p>
          <w:p w14:paraId="7AE30D50" w14:textId="77777777" w:rsidR="003823EA" w:rsidRPr="00B41785" w:rsidRDefault="003823EA" w:rsidP="00902984">
            <w:pPr>
              <w:spacing w:after="0"/>
              <w:rPr>
                <w:lang w:val="en-US"/>
              </w:rPr>
            </w:pPr>
            <w:r w:rsidRPr="00B41785">
              <w:rPr>
                <w:lang w:val="en-US"/>
              </w:rPr>
              <w:t xml:space="preserve">Delay = </w:t>
            </w:r>
            <w:r w:rsidRPr="002C7443">
              <w:rPr>
                <w:highlight w:val="yellow"/>
                <w:lang w:val="en-US"/>
              </w:rPr>
              <w:t>TBD</w:t>
            </w:r>
          </w:p>
          <w:p w14:paraId="7382BE21" w14:textId="77777777" w:rsidR="003823EA" w:rsidRDefault="003823EA" w:rsidP="00902984">
            <w:pPr>
              <w:spacing w:after="0"/>
              <w:rPr>
                <w:lang w:val="en-US"/>
              </w:rPr>
            </w:pPr>
            <w:r w:rsidRPr="00B41785">
              <w:t>Format: both signal (time samples) and parametric</w:t>
            </w:r>
          </w:p>
          <w:p w14:paraId="79C4F2CB" w14:textId="77777777" w:rsidR="003823EA" w:rsidRDefault="003823EA" w:rsidP="00902984">
            <w:pPr>
              <w:tabs>
                <w:tab w:val="left" w:pos="501"/>
              </w:tabs>
              <w:spacing w:after="0"/>
              <w:rPr>
                <w:lang w:val="en-US"/>
              </w:rPr>
            </w:pPr>
            <w:r w:rsidRPr="00B41785">
              <w:rPr>
                <w:highlight w:val="yellow"/>
                <w:lang w:val="en-US"/>
              </w:rPr>
              <w:t>Editor’s note: to be refined when additional data is provided.</w:t>
            </w:r>
            <w:r>
              <w:rPr>
                <w:lang w:val="en-US"/>
              </w:rPr>
              <w:tab/>
            </w:r>
          </w:p>
          <w:p w14:paraId="13A34ADD" w14:textId="77777777" w:rsidR="003823EA" w:rsidRPr="000E7F25" w:rsidRDefault="003823EA" w:rsidP="00902984">
            <w:pPr>
              <w:spacing w:after="0"/>
              <w:rPr>
                <w:lang w:val="en-US"/>
              </w:rPr>
            </w:pPr>
          </w:p>
        </w:tc>
      </w:tr>
      <w:tr w:rsidR="003823EA" w:rsidRPr="0056298F" w14:paraId="14F4CD6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90298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90298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3DDFA612" w14:textId="77777777" w:rsidR="003823EA" w:rsidRDefault="003823EA" w:rsidP="00902984">
            <w:pPr>
              <w:spacing w:after="0"/>
              <w:rPr>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7F2E70A" w14:textId="77777777" w:rsidR="003823EA" w:rsidRDefault="003823EA" w:rsidP="00902984">
            <w:pPr>
              <w:spacing w:after="0"/>
              <w:rPr>
                <w:lang w:val="en-US"/>
              </w:rPr>
            </w:pPr>
          </w:p>
          <w:p w14:paraId="4C96570E" w14:textId="77777777" w:rsidR="003823EA" w:rsidRPr="000E7F25" w:rsidRDefault="003823EA" w:rsidP="00902984">
            <w:pPr>
              <w:spacing w:after="0"/>
              <w:rPr>
                <w:lang w:val="en-US"/>
              </w:rPr>
            </w:pPr>
          </w:p>
        </w:tc>
      </w:tr>
      <w:tr w:rsidR="003823EA" w:rsidRPr="0056298F" w14:paraId="0843CC4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77777777" w:rsidR="003823EA" w:rsidRPr="0056298F" w:rsidRDefault="003823EA" w:rsidP="00902984">
            <w:pPr>
              <w:spacing w:after="0"/>
              <w:rPr>
                <w:rFonts w:eastAsiaTheme="minorHAnsi"/>
                <w:b/>
                <w:lang w:val="en-US"/>
              </w:rPr>
            </w:pPr>
            <w:r w:rsidRPr="0056298F">
              <w:rPr>
                <w:rFonts w:eastAsiaTheme="minorHAnsi"/>
                <w:b/>
                <w:lang w:val="en-US"/>
              </w:rPr>
              <w:t>Interoperability considerations </w:t>
            </w:r>
          </w:p>
        </w:tc>
      </w:tr>
      <w:tr w:rsidR="003823EA" w:rsidRPr="000E7F25" w14:paraId="72ACB16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902984">
            <w:pPr>
              <w:spacing w:after="0"/>
              <w:rPr>
                <w:lang w:val="en-US"/>
              </w:rPr>
            </w:pPr>
            <w:r w:rsidRPr="003F25A6">
              <w:rPr>
                <w:lang w:val="en-US"/>
              </w:rPr>
              <w:t>Haptic data should be able to be transmitted and rendered with various applications, environments and devices. </w:t>
            </w:r>
          </w:p>
          <w:p w14:paraId="051105D3" w14:textId="77777777" w:rsidR="003823EA" w:rsidRDefault="003823EA" w:rsidP="00902984">
            <w:pPr>
              <w:spacing w:after="0"/>
              <w:rPr>
                <w:lang w:val="en-US"/>
              </w:rPr>
            </w:pPr>
            <w:r>
              <w:rPr>
                <w:lang w:val="en-US"/>
              </w:rPr>
              <w:t>Support for an haptics media type is considered with one to several data channels.</w:t>
            </w:r>
          </w:p>
          <w:p w14:paraId="79192E5D" w14:textId="77777777" w:rsidR="003823EA" w:rsidRPr="00AC49C8" w:rsidRDefault="003823EA" w:rsidP="00902984">
            <w:pPr>
              <w:spacing w:after="0"/>
              <w:rPr>
                <w:lang w:val="en-US"/>
              </w:rPr>
            </w:pPr>
            <w:r>
              <w:rPr>
                <w:lang w:val="en-US"/>
              </w:rPr>
              <w:t>RTP, ISOBMFF and DASH protocols support for haptics media.</w:t>
            </w:r>
          </w:p>
          <w:p w14:paraId="5614A743" w14:textId="77777777" w:rsidR="003823EA" w:rsidRPr="003F25A6" w:rsidRDefault="003823EA" w:rsidP="00902984">
            <w:pPr>
              <w:spacing w:after="0"/>
              <w:rPr>
                <w:lang w:val="en-US"/>
              </w:rPr>
            </w:pPr>
          </w:p>
          <w:p w14:paraId="71618A61" w14:textId="77777777" w:rsidR="003823EA" w:rsidRPr="003F25A6" w:rsidRDefault="003823EA" w:rsidP="00902984">
            <w:pPr>
              <w:spacing w:after="0"/>
              <w:rPr>
                <w:lang w:val="en-US"/>
              </w:rPr>
            </w:pPr>
            <w:r w:rsidRPr="003F25A6">
              <w:rPr>
                <w:lang w:val="en-US"/>
              </w:rPr>
              <w:t>Adaptation to the rendering capabilities should be supported. </w:t>
            </w:r>
          </w:p>
          <w:p w14:paraId="4606B1A9" w14:textId="77777777" w:rsidR="003823EA" w:rsidRDefault="003823EA" w:rsidP="00902984">
            <w:pPr>
              <w:spacing w:after="0"/>
              <w:rPr>
                <w:lang w:val="en-US"/>
              </w:rPr>
            </w:pPr>
            <w:r w:rsidRPr="003F25A6">
              <w:rPr>
                <w:lang w:val="en-US"/>
              </w:rPr>
              <w:t>User adaptation could be provided.</w:t>
            </w:r>
            <w:r w:rsidRPr="000E7F25">
              <w:rPr>
                <w:lang w:val="en-US"/>
              </w:rPr>
              <w:t> </w:t>
            </w:r>
          </w:p>
          <w:p w14:paraId="09DA7524" w14:textId="77777777" w:rsidR="003823EA" w:rsidRDefault="003823EA" w:rsidP="00902984">
            <w:pPr>
              <w:spacing w:after="0"/>
              <w:rPr>
                <w:lang w:val="en-US"/>
              </w:rPr>
            </w:pPr>
          </w:p>
          <w:p w14:paraId="1CCCAA44" w14:textId="77777777" w:rsidR="003823EA" w:rsidRPr="000E7F25" w:rsidRDefault="003823EA" w:rsidP="00902984">
            <w:pPr>
              <w:spacing w:after="0"/>
              <w:rPr>
                <w:lang w:val="en-US"/>
              </w:rPr>
            </w:pPr>
          </w:p>
        </w:tc>
      </w:tr>
      <w:tr w:rsidR="003823EA" w:rsidRPr="0056298F" w14:paraId="55A70897"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902984">
            <w:pPr>
              <w:spacing w:after="0"/>
              <w:rPr>
                <w:rFonts w:eastAsiaTheme="minorHAnsi"/>
                <w:b/>
                <w:lang w:val="en-US"/>
              </w:rPr>
            </w:pPr>
            <w:r w:rsidRPr="0056298F">
              <w:rPr>
                <w:rFonts w:eastAsiaTheme="minorHAnsi"/>
                <w:b/>
                <w:lang w:val="en-US"/>
              </w:rPr>
              <w:t>Potential Standardization Status and Needs </w:t>
            </w:r>
          </w:p>
        </w:tc>
      </w:tr>
      <w:tr w:rsidR="003823EA" w:rsidRPr="000E7F25" w14:paraId="41C339E8"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44" w:name="_Toc184113692"/>
      <w:r>
        <w:t>5.3</w:t>
      </w:r>
      <w:r>
        <w:tab/>
      </w:r>
      <w:r w:rsidR="00976726" w:rsidRPr="00541BBB">
        <w:rPr>
          <w:lang w:val="en-US"/>
        </w:rPr>
        <w:t>Haptic-enhanced Communication</w:t>
      </w:r>
      <w:bookmarkEnd w:id="44"/>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7204C7">
        <w:tc>
          <w:tcPr>
            <w:tcW w:w="9634" w:type="dxa"/>
            <w:shd w:val="clear" w:color="auto" w:fill="A6A6A6" w:themeFill="background1" w:themeFillShade="A6"/>
          </w:tcPr>
          <w:p w14:paraId="4026C13A"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7204C7">
        <w:tc>
          <w:tcPr>
            <w:tcW w:w="9634" w:type="dxa"/>
            <w:shd w:val="clear" w:color="auto" w:fill="auto"/>
          </w:tcPr>
          <w:p w14:paraId="1D5573BC" w14:textId="77777777" w:rsidR="00122E8A" w:rsidRPr="005A3761" w:rsidRDefault="00122E8A" w:rsidP="007204C7">
            <w:pPr>
              <w:spacing w:after="0"/>
              <w:rPr>
                <w:rFonts w:eastAsiaTheme="minorHAnsi"/>
                <w:lang w:val="en-US" w:eastAsia="zh-CN"/>
              </w:rPr>
            </w:pPr>
            <w:bookmarkStart w:id="45" w:name="_Hlk172810522"/>
            <w:r w:rsidRPr="005A3761">
              <w:rPr>
                <w:rFonts w:eastAsiaTheme="minorHAnsi"/>
                <w:lang w:val="en-US" w:eastAsia="zh-CN"/>
              </w:rPr>
              <w:t>Haptic-enhanced Communication</w:t>
            </w:r>
          </w:p>
          <w:bookmarkEnd w:id="45"/>
          <w:p w14:paraId="7245B24F" w14:textId="77777777" w:rsidR="00122E8A" w:rsidRPr="005A3761" w:rsidRDefault="00122E8A" w:rsidP="007204C7">
            <w:pPr>
              <w:spacing w:after="0"/>
              <w:rPr>
                <w:rFonts w:eastAsiaTheme="minorHAnsi"/>
                <w:lang w:val="en-US"/>
              </w:rPr>
            </w:pPr>
          </w:p>
          <w:p w14:paraId="76D677AF" w14:textId="46ADCE34" w:rsidR="00122E8A" w:rsidRPr="005A3761" w:rsidRDefault="00425872" w:rsidP="007204C7">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7204C7">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7204C7">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7204C7">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7204C7">
            <w:pPr>
              <w:spacing w:after="0"/>
              <w:rPr>
                <w:rFonts w:eastAsiaTheme="minorHAnsi"/>
                <w:sz w:val="22"/>
                <w:szCs w:val="22"/>
                <w:lang w:val="en-US"/>
              </w:rPr>
            </w:pPr>
          </w:p>
        </w:tc>
      </w:tr>
      <w:tr w:rsidR="00122E8A" w:rsidRPr="001D00E1" w14:paraId="75AE36B8" w14:textId="77777777" w:rsidTr="007204C7">
        <w:tc>
          <w:tcPr>
            <w:tcW w:w="9634" w:type="dxa"/>
            <w:shd w:val="clear" w:color="auto" w:fill="A6A6A6" w:themeFill="background1" w:themeFillShade="A6"/>
          </w:tcPr>
          <w:p w14:paraId="7F2CD32C"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7204C7">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3FEB007E" w14:textId="318EDDCB" w:rsidR="00A30F78" w:rsidRDefault="00A30F78" w:rsidP="00A30F78">
            <w:pPr>
              <w:spacing w:after="0"/>
              <w:rPr>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0551F95A" w14:textId="77777777" w:rsidR="00A30F78" w:rsidRDefault="00A30F78" w:rsidP="007204C7">
            <w:pPr>
              <w:spacing w:after="0"/>
              <w:rPr>
                <w:rFonts w:eastAsiaTheme="minorHAnsi"/>
                <w:lang w:val="en-US"/>
              </w:rPr>
            </w:pPr>
          </w:p>
          <w:p w14:paraId="54E22E7C" w14:textId="77777777" w:rsidR="00122E8A" w:rsidRPr="005A3761" w:rsidRDefault="00122E8A" w:rsidP="007204C7">
            <w:pPr>
              <w:spacing w:after="0"/>
              <w:rPr>
                <w:rFonts w:eastAsiaTheme="minorHAnsi"/>
              </w:rPr>
            </w:pPr>
          </w:p>
          <w:p w14:paraId="041E2AF6" w14:textId="46E7516C" w:rsidR="00122E8A" w:rsidRPr="005A3761" w:rsidRDefault="002B4772" w:rsidP="007204C7">
            <w:pPr>
              <w:spacing w:after="0"/>
              <w:rPr>
                <w:rFonts w:eastAsiaTheme="minorHAnsi"/>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D87FF3">
              <w:rPr>
                <w:rFonts w:eastAsiaTheme="minorHAnsi"/>
              </w:rPr>
              <w:t xml:space="preserve">An avatar may interact with the environment, another avatar or object, and, through direct or indirect communication, relay </w:t>
            </w:r>
            <w:r w:rsidR="002C3EFB">
              <w:rPr>
                <w:rFonts w:eastAsiaTheme="minorHAnsi"/>
              </w:rPr>
              <w:t>haptics</w:t>
            </w:r>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p>
          <w:p w14:paraId="1462CE0D" w14:textId="77777777" w:rsidR="00122E8A" w:rsidRPr="005A3761" w:rsidRDefault="00122E8A" w:rsidP="007204C7">
            <w:pPr>
              <w:spacing w:after="0"/>
              <w:rPr>
                <w:rFonts w:eastAsiaTheme="minorHAnsi"/>
                <w:sz w:val="22"/>
                <w:szCs w:val="22"/>
                <w:lang w:val="en-US"/>
              </w:rPr>
            </w:pPr>
          </w:p>
          <w:p w14:paraId="42A31777" w14:textId="77777777" w:rsidR="00122E8A" w:rsidRPr="005A3761" w:rsidRDefault="00122E8A" w:rsidP="007204C7">
            <w:pPr>
              <w:spacing w:after="0"/>
              <w:rPr>
                <w:rFonts w:eastAsiaTheme="minorHAnsi"/>
                <w:lang w:val="en-US"/>
              </w:rPr>
            </w:pPr>
          </w:p>
          <w:p w14:paraId="05C80CD9" w14:textId="7B6F9632" w:rsidR="00122E8A" w:rsidRPr="005A3761" w:rsidRDefault="00122E8A" w:rsidP="007204C7">
            <w:pPr>
              <w:spacing w:after="0"/>
              <w:rPr>
                <w:rFonts w:eastAsiaTheme="minorHAnsi"/>
                <w:lang w:val="en-US"/>
              </w:rPr>
            </w:pPr>
            <w:r w:rsidRPr="005A3761">
              <w:rPr>
                <w:rFonts w:eastAsiaTheme="minorHAnsi"/>
                <w:lang w:val="en-US"/>
              </w:rPr>
              <w:t xml:space="preserve">Note 1: </w:t>
            </w:r>
            <w:r w:rsidR="003714EC">
              <w:rPr>
                <w:rFonts w:eastAsiaTheme="minorHAnsi"/>
                <w:lang w:val="en-US"/>
              </w:rPr>
              <w:t>T</w:t>
            </w:r>
            <w:r w:rsidRPr="005A3761">
              <w:rPr>
                <w:rFonts w:eastAsiaTheme="minorHAnsi"/>
                <w:lang w:val="en-US"/>
              </w:rPr>
              <w:t>his can include help to people with disabilities.</w:t>
            </w:r>
          </w:p>
          <w:p w14:paraId="66A1816C" w14:textId="77777777" w:rsidR="00122E8A" w:rsidRPr="005A3761" w:rsidRDefault="00122E8A" w:rsidP="007204C7">
            <w:pPr>
              <w:spacing w:after="0"/>
              <w:rPr>
                <w:rFonts w:eastAsiaTheme="minorHAnsi"/>
                <w:lang w:val="en-US"/>
              </w:rPr>
            </w:pPr>
            <w:r w:rsidRPr="005A3761">
              <w:rPr>
                <w:rFonts w:eastAsiaTheme="minorHAnsi"/>
                <w:lang w:val="en-US"/>
              </w:rPr>
              <w:t>Note 2: Emotional haptic is relevant in this use case.</w:t>
            </w:r>
          </w:p>
          <w:p w14:paraId="5CEF0CF6" w14:textId="77777777" w:rsidR="00122E8A" w:rsidRPr="005A3761" w:rsidRDefault="00122E8A" w:rsidP="007204C7">
            <w:pPr>
              <w:spacing w:after="0"/>
              <w:rPr>
                <w:rFonts w:eastAsiaTheme="minorHAnsi"/>
                <w:lang w:val="en-US"/>
              </w:rPr>
            </w:pPr>
          </w:p>
          <w:p w14:paraId="59D11574" w14:textId="77777777" w:rsidR="00122E8A" w:rsidRPr="005A3761" w:rsidRDefault="00122E8A" w:rsidP="007204C7">
            <w:pPr>
              <w:spacing w:after="0"/>
              <w:rPr>
                <w:rFonts w:eastAsiaTheme="minorHAnsi"/>
                <w:lang w:val="en-US"/>
              </w:rPr>
            </w:pPr>
            <w:r w:rsidRPr="005A3761">
              <w:rPr>
                <w:rFonts w:eastAsiaTheme="minorHAnsi"/>
                <w:lang w:val="en-US"/>
              </w:rPr>
              <w:t>Haptic modalities included here: mostly vibrotactile.</w:t>
            </w:r>
          </w:p>
          <w:p w14:paraId="6A10962C" w14:textId="332B7ADF" w:rsidR="00241B22" w:rsidRDefault="00122E8A" w:rsidP="00241B22">
            <w:pPr>
              <w:spacing w:after="0"/>
              <w:rPr>
                <w:rFonts w:eastAsiaTheme="minorHAnsi"/>
                <w:lang w:val="en-US"/>
              </w:rPr>
            </w:pPr>
            <w:r w:rsidRPr="005A3761">
              <w:rPr>
                <w:rFonts w:eastAsiaTheme="minorHAnsi"/>
                <w:lang w:val="en-US"/>
              </w:rPr>
              <w:t xml:space="preserve">Haptic characteristics: Includes 2-way communication (talks, social media, phone calls…) and 1-way (alerts messages, information).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7204C7">
            <w:pPr>
              <w:spacing w:after="0"/>
              <w:rPr>
                <w:rFonts w:eastAsiaTheme="minorHAnsi"/>
                <w:sz w:val="22"/>
                <w:szCs w:val="22"/>
                <w:lang w:val="en-US"/>
              </w:rPr>
            </w:pPr>
          </w:p>
        </w:tc>
      </w:tr>
      <w:tr w:rsidR="00122E8A" w:rsidRPr="001D00E1" w14:paraId="52B88D30" w14:textId="77777777" w:rsidTr="007204C7">
        <w:tc>
          <w:tcPr>
            <w:tcW w:w="9634" w:type="dxa"/>
            <w:shd w:val="clear" w:color="auto" w:fill="A6A6A6" w:themeFill="background1" w:themeFillShade="A6"/>
          </w:tcPr>
          <w:p w14:paraId="21E469B8"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Categorization</w:t>
            </w:r>
          </w:p>
        </w:tc>
      </w:tr>
      <w:tr w:rsidR="00122E8A" w:rsidRPr="001D00E1" w14:paraId="534E2D6E" w14:textId="77777777" w:rsidTr="007204C7">
        <w:tc>
          <w:tcPr>
            <w:tcW w:w="9634" w:type="dxa"/>
            <w:shd w:val="clear" w:color="auto" w:fill="auto"/>
          </w:tcPr>
          <w:p w14:paraId="0D0D4002" w14:textId="77777777" w:rsidR="00122E8A" w:rsidRPr="005A3761" w:rsidRDefault="00122E8A" w:rsidP="007204C7">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7204C7">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7204C7">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7204C7">
        <w:tc>
          <w:tcPr>
            <w:tcW w:w="9634" w:type="dxa"/>
            <w:shd w:val="clear" w:color="auto" w:fill="A6A6A6" w:themeFill="background1" w:themeFillShade="A6"/>
          </w:tcPr>
          <w:p w14:paraId="7931A9A0"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7204C7">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7204C7">
        <w:tc>
          <w:tcPr>
            <w:tcW w:w="9634" w:type="dxa"/>
            <w:shd w:val="clear" w:color="auto" w:fill="A6A6A6" w:themeFill="background1" w:themeFillShade="A6"/>
          </w:tcPr>
          <w:p w14:paraId="4E53003F"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Requirements</w:t>
            </w:r>
          </w:p>
        </w:tc>
      </w:tr>
      <w:tr w:rsidR="00122E8A" w:rsidRPr="001D00E1" w14:paraId="307036A2" w14:textId="77777777" w:rsidTr="007204C7">
        <w:tc>
          <w:tcPr>
            <w:tcW w:w="9634" w:type="dxa"/>
            <w:shd w:val="clear" w:color="auto" w:fill="auto"/>
          </w:tcPr>
          <w:p w14:paraId="4B0894BE" w14:textId="77777777"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Bit-rates = 8-16 kbit/s per channel</w:t>
            </w:r>
          </w:p>
          <w:p w14:paraId="233F2C25" w14:textId="77777777" w:rsidR="003E053E" w:rsidRDefault="003E053E" w:rsidP="003E053E">
            <w:pPr>
              <w:spacing w:after="0"/>
              <w:rPr>
                <w:lang w:val="en-US"/>
              </w:rPr>
            </w:pPr>
            <w:r w:rsidRPr="00736DA9">
              <w:rPr>
                <w:lang w:val="en-US"/>
              </w:rPr>
              <w:t>Message size =</w:t>
            </w:r>
            <w:r w:rsidRPr="003F25A6">
              <w:rPr>
                <w:lang w:val="en-US"/>
              </w:rPr>
              <w:t xml:space="preserve"> </w:t>
            </w:r>
            <w:r w:rsidRPr="00736DA9">
              <w:rPr>
                <w:highlight w:val="yellow"/>
                <w:lang w:val="en-US"/>
              </w:rPr>
              <w:t>TBD</w:t>
            </w:r>
          </w:p>
          <w:p w14:paraId="498D493A" w14:textId="77777777" w:rsidR="003E053E" w:rsidRPr="00736DA9" w:rsidRDefault="003E053E" w:rsidP="003E053E">
            <w:pPr>
              <w:spacing w:after="0"/>
              <w:rPr>
                <w:u w:val="single"/>
              </w:rPr>
            </w:pPr>
            <w:r w:rsidRPr="00736DA9">
              <w:t>Number of Channels = limited, between 1 and 4 with sparse packets.</w:t>
            </w:r>
            <w:r w:rsidRPr="00736DA9">
              <w:rPr>
                <w:u w:val="single"/>
              </w:rPr>
              <w:t xml:space="preserve">  </w:t>
            </w:r>
          </w:p>
          <w:p w14:paraId="4C3F2257" w14:textId="77777777" w:rsidR="003E053E" w:rsidRPr="00736DA9" w:rsidRDefault="003E053E" w:rsidP="003E053E">
            <w:pPr>
              <w:spacing w:after="0"/>
              <w:rPr>
                <w:lang w:val="en-US"/>
              </w:rPr>
            </w:pPr>
            <w:r w:rsidRPr="00736DA9">
              <w:rPr>
                <w:lang w:val="en-US"/>
              </w:rPr>
              <w:t>Delay = lower than 1 audio frame (&lt; 10 ms)</w:t>
            </w:r>
          </w:p>
          <w:p w14:paraId="2D154F81" w14:textId="77777777" w:rsidR="003E053E" w:rsidRDefault="003E053E" w:rsidP="003E053E">
            <w:pPr>
              <w:spacing w:after="0"/>
              <w:rPr>
                <w:lang w:val="en-US"/>
              </w:rPr>
            </w:pPr>
            <w:r w:rsidRPr="00736DA9">
              <w:t>Format: parametric</w:t>
            </w:r>
          </w:p>
          <w:p w14:paraId="2597D0EC" w14:textId="77777777" w:rsidR="003E053E" w:rsidRDefault="003E053E" w:rsidP="003E053E">
            <w:pPr>
              <w:spacing w:after="0"/>
              <w:rPr>
                <w:highlight w:val="yellow"/>
                <w:u w:val="single"/>
                <w:lang w:val="en-US"/>
              </w:rPr>
            </w:pPr>
          </w:p>
          <w:p w14:paraId="0C8A4B1C" w14:textId="4C36A508" w:rsidR="00122E8A" w:rsidRPr="005A3761" w:rsidRDefault="003E053E" w:rsidP="003E053E">
            <w:pPr>
              <w:spacing w:after="0"/>
              <w:rPr>
                <w:sz w:val="22"/>
                <w:szCs w:val="22"/>
                <w:highlight w:val="yellow"/>
                <w:u w:val="single"/>
                <w:lang w:val="en-US"/>
              </w:rPr>
            </w:pPr>
            <w:r>
              <w:rPr>
                <w:highlight w:val="yellow"/>
                <w:u w:val="single"/>
                <w:lang w:val="en-US"/>
              </w:rPr>
              <w:t>Editor’s note: to be refined when additional data is provided.</w:t>
            </w:r>
          </w:p>
        </w:tc>
      </w:tr>
      <w:tr w:rsidR="00122E8A" w:rsidRPr="001D00E1" w14:paraId="20CD26F9" w14:textId="77777777" w:rsidTr="007204C7">
        <w:tc>
          <w:tcPr>
            <w:tcW w:w="9634" w:type="dxa"/>
            <w:shd w:val="clear" w:color="auto" w:fill="A6A6A6" w:themeFill="background1" w:themeFillShade="A6"/>
          </w:tcPr>
          <w:p w14:paraId="5BECA6F0"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Feasibility</w:t>
            </w:r>
          </w:p>
        </w:tc>
      </w:tr>
      <w:tr w:rsidR="00122E8A" w:rsidRPr="001D00E1" w14:paraId="06880D4C" w14:textId="77777777" w:rsidTr="007204C7">
        <w:tc>
          <w:tcPr>
            <w:tcW w:w="9634" w:type="dxa"/>
            <w:shd w:val="clear" w:color="auto" w:fill="auto"/>
          </w:tcPr>
          <w:p w14:paraId="795CD381" w14:textId="77777777" w:rsidR="00122E8A" w:rsidRPr="005A3761" w:rsidRDefault="00122E8A" w:rsidP="007204C7">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7204C7">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7204C7">
        <w:tc>
          <w:tcPr>
            <w:tcW w:w="9634" w:type="dxa"/>
            <w:shd w:val="clear" w:color="auto" w:fill="A6A6A6" w:themeFill="background1" w:themeFillShade="A6"/>
          </w:tcPr>
          <w:p w14:paraId="2C72C0E0"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Interoperability considerations</w:t>
            </w:r>
          </w:p>
        </w:tc>
      </w:tr>
      <w:tr w:rsidR="00122E8A" w:rsidRPr="001D00E1" w14:paraId="7053B35D" w14:textId="77777777" w:rsidTr="007204C7">
        <w:tc>
          <w:tcPr>
            <w:tcW w:w="9634" w:type="dxa"/>
            <w:shd w:val="clear" w:color="auto" w:fill="auto"/>
          </w:tcPr>
          <w:p w14:paraId="3C2E3458" w14:textId="77777777" w:rsidR="00122E8A" w:rsidRPr="005A3761" w:rsidRDefault="00122E8A" w:rsidP="007204C7">
            <w:pPr>
              <w:spacing w:after="0"/>
              <w:rPr>
                <w:rFonts w:eastAsiaTheme="minorHAnsi"/>
                <w:bCs/>
                <w:lang w:val="en-US"/>
              </w:rPr>
            </w:pPr>
            <w:r w:rsidRPr="005A3761">
              <w:rPr>
                <w:rFonts w:eastAsiaTheme="minorHAnsi"/>
                <w:bCs/>
                <w:lang w:val="en-US"/>
              </w:rPr>
              <w:t>Haptic data should be distributed and rendered with various applications, environments and devices.</w:t>
            </w:r>
          </w:p>
          <w:p w14:paraId="539AE2DE" w14:textId="77777777" w:rsidR="00122E8A" w:rsidRPr="005A3761" w:rsidRDefault="00122E8A" w:rsidP="007204C7">
            <w:pPr>
              <w:spacing w:after="0"/>
              <w:rPr>
                <w:rFonts w:eastAsiaTheme="minorHAnsi"/>
                <w:bCs/>
                <w:lang w:val="en-US"/>
              </w:rPr>
            </w:pPr>
            <w:r w:rsidRPr="005A3761">
              <w:rPr>
                <w:rFonts w:eastAsiaTheme="minorHAnsi"/>
                <w:bCs/>
                <w:lang w:val="en-US"/>
              </w:rPr>
              <w:t>Adaptation to the rendering capabilities should be supported.</w:t>
            </w:r>
          </w:p>
          <w:p w14:paraId="77FE42C0" w14:textId="70F2813F" w:rsidR="00122E8A" w:rsidRPr="005A3761" w:rsidRDefault="00122E8A" w:rsidP="007204C7">
            <w:pPr>
              <w:spacing w:after="0"/>
              <w:rPr>
                <w:rFonts w:eastAsiaTheme="minorHAnsi"/>
                <w:bCs/>
                <w:sz w:val="22"/>
                <w:szCs w:val="22"/>
                <w:lang w:val="en-US"/>
              </w:rPr>
            </w:pPr>
          </w:p>
        </w:tc>
      </w:tr>
      <w:tr w:rsidR="00122E8A" w:rsidRPr="001D00E1" w14:paraId="7926C9C3" w14:textId="77777777" w:rsidTr="007204C7">
        <w:tc>
          <w:tcPr>
            <w:tcW w:w="9634" w:type="dxa"/>
            <w:shd w:val="clear" w:color="auto" w:fill="A6A6A6" w:themeFill="background1" w:themeFillShade="A6"/>
          </w:tcPr>
          <w:p w14:paraId="5614DB1D"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7204C7">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4E8AD8ED" w14:textId="1416E4B0" w:rsidR="00122E8A" w:rsidRPr="005A3761" w:rsidRDefault="0017676A" w:rsidP="009B0F78">
            <w:pPr>
              <w:pStyle w:val="B1"/>
              <w:rPr>
                <w:sz w:val="22"/>
                <w:lang w:val="en-US"/>
              </w:rPr>
            </w:pPr>
            <w:r w:rsidRPr="00CA1CE8">
              <w:t>-</w:t>
            </w:r>
            <w:r w:rsidRPr="00CA1CE8">
              <w:tab/>
            </w:r>
            <w:r w:rsidR="00122E8A" w:rsidRPr="005A3761">
              <w:rPr>
                <w:lang w:val="en-US"/>
              </w:rPr>
              <w:t>Integration in 5G architecture and services. (Section 8)</w:t>
            </w:r>
            <w:r w:rsidR="00122E8A" w:rsidRPr="005B291B">
              <w:rPr>
                <w:lang w:val="en-US"/>
              </w:rPr>
              <w:t> </w:t>
            </w:r>
          </w:p>
        </w:tc>
      </w:tr>
    </w:tbl>
    <w:p w14:paraId="650F675B" w14:textId="4F437476" w:rsidR="00976726" w:rsidRPr="009E4FC0" w:rsidRDefault="00321B86" w:rsidP="009E4FC0">
      <w:pPr>
        <w:pStyle w:val="TH"/>
        <w:rPr>
          <w:lang w:val="en-US"/>
        </w:rPr>
      </w:pPr>
      <w:r w:rsidRPr="00860413">
        <w:rPr>
          <w:u w:val="single"/>
        </w:rPr>
        <w:tab/>
      </w:r>
    </w:p>
    <w:p w14:paraId="5FAD3323" w14:textId="6B1AB4AB" w:rsidR="00321B86" w:rsidRPr="00DD2A87" w:rsidRDefault="00976726" w:rsidP="00321B86">
      <w:pPr>
        <w:pStyle w:val="Heading2"/>
        <w:rPr>
          <w:lang w:val="en-US"/>
        </w:rPr>
      </w:pPr>
      <w:bookmarkStart w:id="46" w:name="_Toc184113693"/>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46"/>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  </w:t>
            </w:r>
          </w:p>
        </w:tc>
      </w:tr>
      <w:tr w:rsidR="00321B86" w:rsidRPr="00753C75" w14:paraId="6A3365DD"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7204C7">
            <w:pPr>
              <w:spacing w:after="0"/>
              <w:rPr>
                <w:lang w:val="en-US"/>
              </w:rPr>
            </w:pPr>
            <w:bookmarkStart w:id="47" w:name="_Hlk173224298"/>
            <w:r w:rsidRPr="005A3761">
              <w:rPr>
                <w:lang w:val="en-US"/>
              </w:rPr>
              <w:t xml:space="preserve">Immersive entertainment </w:t>
            </w:r>
            <w:bookmarkEnd w:id="47"/>
            <w:r w:rsidRPr="005A3761">
              <w:rPr>
                <w:lang w:val="en-US"/>
              </w:rPr>
              <w:t>(live events, sport, gaming, movies, music)</w:t>
            </w:r>
          </w:p>
          <w:p w14:paraId="21FEA1BA" w14:textId="77777777" w:rsidR="00321B86" w:rsidRPr="005A3761" w:rsidRDefault="00321B86" w:rsidP="007204C7">
            <w:pPr>
              <w:spacing w:after="0"/>
              <w:rPr>
                <w:lang w:val="en-US"/>
              </w:rPr>
            </w:pPr>
          </w:p>
          <w:p w14:paraId="408F1E22" w14:textId="6D920A06" w:rsidR="00321B86" w:rsidRPr="005A3761" w:rsidRDefault="00057444" w:rsidP="007204C7">
            <w:pPr>
              <w:spacing w:after="0"/>
              <w:rPr>
                <w:lang w:val="en-US"/>
              </w:rPr>
            </w:pPr>
            <w:r>
              <w:rPr>
                <w:lang w:val="en-US"/>
              </w:rPr>
              <w:t>Including:</w:t>
            </w:r>
          </w:p>
          <w:p w14:paraId="4D83D5B8" w14:textId="77777777" w:rsidR="00321B86" w:rsidRPr="005A3761" w:rsidRDefault="00321B86" w:rsidP="007204C7">
            <w:pPr>
              <w:spacing w:after="0"/>
              <w:rPr>
                <w:lang w:val="en-US"/>
              </w:rPr>
            </w:pPr>
            <w:r w:rsidRPr="005A3761">
              <w:rPr>
                <w:lang w:val="en-US"/>
              </w:rPr>
              <w:t>TR 22.847 5.6 “Live Event Selective Immersion” </w:t>
            </w:r>
          </w:p>
          <w:p w14:paraId="55AAC5BD" w14:textId="77777777" w:rsidR="00321B86" w:rsidRPr="005A3761" w:rsidRDefault="00321B86" w:rsidP="007204C7">
            <w:pPr>
              <w:spacing w:after="0"/>
              <w:rPr>
                <w:lang w:val="en-US"/>
              </w:rPr>
            </w:pPr>
            <w:r w:rsidRPr="005A3761">
              <w:rPr>
                <w:lang w:val="en-US"/>
              </w:rPr>
              <w:t>TR 22.856 5.6 “Mobile Metaverse for Immersive Gaming and Live Shows” </w:t>
            </w:r>
          </w:p>
          <w:p w14:paraId="1370D1F5" w14:textId="77777777" w:rsidR="00321B86" w:rsidRPr="00845DED" w:rsidRDefault="00321B86" w:rsidP="007204C7">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Description: </w:t>
            </w:r>
          </w:p>
        </w:tc>
      </w:tr>
      <w:tr w:rsidR="00321B86" w:rsidRPr="00753C75" w14:paraId="3E3003B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7204C7">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7204C7">
            <w:pPr>
              <w:spacing w:after="0"/>
              <w:rPr>
                <w:lang w:val="en-US"/>
              </w:rPr>
            </w:pPr>
          </w:p>
          <w:p w14:paraId="22F759F8" w14:textId="4CB15C49" w:rsidR="00FA4304" w:rsidRPr="000A71C0" w:rsidRDefault="00FC23F6" w:rsidP="00FA4304">
            <w:pPr>
              <w:spacing w:after="0"/>
              <w:rPr>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5D232FEF" w14:textId="06433532" w:rsidR="00321B86" w:rsidRPr="005A3761" w:rsidRDefault="00321B86" w:rsidP="007204C7">
            <w:pPr>
              <w:spacing w:after="0"/>
              <w:rPr>
                <w:lang w:val="en-US"/>
              </w:rPr>
            </w:pPr>
          </w:p>
          <w:p w14:paraId="17D010E6" w14:textId="77777777" w:rsidR="00321B86" w:rsidRPr="005A3761" w:rsidRDefault="00321B86" w:rsidP="007204C7">
            <w:pPr>
              <w:spacing w:after="0"/>
              <w:rPr>
                <w:lang w:val="en-US"/>
              </w:rPr>
            </w:pPr>
          </w:p>
          <w:p w14:paraId="2424F5DD" w14:textId="53A47554" w:rsidR="00321B86" w:rsidRPr="005A3761" w:rsidRDefault="00321B86" w:rsidP="007204C7">
            <w:pPr>
              <w:spacing w:after="0"/>
              <w:rPr>
                <w:lang w:val="en-US"/>
              </w:rPr>
            </w:pPr>
            <w:r w:rsidRPr="005A3761">
              <w:rPr>
                <w:lang w:val="en-US"/>
              </w:rPr>
              <w:t>Haptic modalities included here: thermal, kinesthetic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7204C7">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7204C7">
            <w:pPr>
              <w:rPr>
                <w:sz w:val="22"/>
                <w:szCs w:val="22"/>
                <w:lang w:val="fr-FR"/>
              </w:rPr>
            </w:pPr>
            <w:r w:rsidRPr="00FD1967">
              <w:rPr>
                <w:b/>
                <w:bCs/>
                <w:sz w:val="22"/>
                <w:szCs w:val="22"/>
                <w:lang w:val="en-US"/>
              </w:rPr>
              <w:t>Categorization</w:t>
            </w:r>
            <w:r w:rsidRPr="00A330F5">
              <w:rPr>
                <w:sz w:val="22"/>
                <w:szCs w:val="22"/>
                <w:lang w:val="fr-FR"/>
              </w:rPr>
              <w:t> </w:t>
            </w:r>
          </w:p>
        </w:tc>
      </w:tr>
      <w:tr w:rsidR="00321B86" w:rsidRPr="00753C75" w14:paraId="09D974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7204C7">
            <w:pPr>
              <w:spacing w:after="0"/>
              <w:rPr>
                <w:lang w:val="en-US"/>
              </w:rPr>
            </w:pPr>
            <w:r w:rsidRPr="005A3761">
              <w:rPr>
                <w:b/>
                <w:bCs/>
                <w:lang w:val="en-US"/>
              </w:rPr>
              <w:t xml:space="preserve">Type: </w:t>
            </w:r>
            <w:r w:rsidRPr="005A3761">
              <w:rPr>
                <w:lang w:val="en-US"/>
              </w:rPr>
              <w:t>VR, AR, mobile</w:t>
            </w:r>
          </w:p>
          <w:p w14:paraId="5DF6415E" w14:textId="36E29BE3" w:rsidR="00321B86" w:rsidRPr="005A3761" w:rsidRDefault="00321B86" w:rsidP="007204C7">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58C023D8" w:rsidR="00321B86" w:rsidRPr="00845DED" w:rsidRDefault="00321B86" w:rsidP="007204C7">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suits,  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7204C7">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77777777" w:rsidR="00321B86" w:rsidRPr="00A330F5" w:rsidRDefault="00321B86" w:rsidP="007204C7">
            <w:pPr>
              <w:rPr>
                <w:sz w:val="22"/>
                <w:szCs w:val="22"/>
                <w:lang w:val="fr-FR"/>
              </w:rPr>
            </w:pPr>
            <w:r w:rsidRPr="00FD1967">
              <w:rPr>
                <w:b/>
                <w:bCs/>
                <w:sz w:val="22"/>
                <w:szCs w:val="22"/>
                <w:lang w:val="en-US"/>
              </w:rPr>
              <w:t>Requirements</w:t>
            </w:r>
            <w:r w:rsidRPr="00A330F5">
              <w:rPr>
                <w:sz w:val="22"/>
                <w:szCs w:val="22"/>
                <w:lang w:val="fr-FR"/>
              </w:rPr>
              <w:t> </w:t>
            </w:r>
          </w:p>
        </w:tc>
      </w:tr>
      <w:tr w:rsidR="00321B86" w:rsidRPr="00753C75" w14:paraId="263EAA18"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77777777" w:rsidR="005F2E8E" w:rsidRPr="0056258F" w:rsidRDefault="005F2E8E" w:rsidP="005F2E8E">
            <w:pPr>
              <w:spacing w:after="0"/>
              <w:rPr>
                <w:lang w:val="en-US"/>
              </w:rPr>
            </w:pPr>
            <w:r w:rsidRPr="0056258F">
              <w:rPr>
                <w:lang w:val="en-US"/>
              </w:rPr>
              <w:t>Bit-rates = 8-16 kbit/s for good quality (32-64 kbps for very high quality) per channel</w:t>
            </w:r>
          </w:p>
          <w:p w14:paraId="27C6C8D4" w14:textId="77777777" w:rsidR="005F2E8E" w:rsidRPr="003B4943" w:rsidRDefault="005F2E8E" w:rsidP="005F2E8E">
            <w:pPr>
              <w:spacing w:after="0"/>
              <w:rPr>
                <w:highlight w:val="yellow"/>
                <w:lang w:val="en-US"/>
              </w:rPr>
            </w:pPr>
            <w:r w:rsidRPr="0056258F">
              <w:rPr>
                <w:lang w:val="en-US"/>
              </w:rPr>
              <w:t xml:space="preserve">Message size = </w:t>
            </w:r>
            <w:r>
              <w:rPr>
                <w:highlight w:val="yellow"/>
                <w:lang w:val="en-US"/>
              </w:rPr>
              <w:t>TBD</w:t>
            </w:r>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77777777" w:rsidR="005F2E8E" w:rsidRPr="0056258F" w:rsidRDefault="005F2E8E" w:rsidP="005F2E8E">
            <w:pPr>
              <w:spacing w:after="0"/>
              <w:rPr>
                <w:lang w:val="en-US"/>
              </w:rPr>
            </w:pPr>
            <w:r>
              <w:rPr>
                <w:lang w:val="en-US"/>
              </w:rPr>
              <w:t>[</w:t>
            </w:r>
            <w:r w:rsidRPr="0056258F">
              <w:rPr>
                <w:lang w:val="en-US"/>
              </w:rPr>
              <w:t>Delay = lower than 1 video frame (&lt; 25 ms), except for gaming (&lt; 10ms)</w:t>
            </w:r>
            <w:r>
              <w:rPr>
                <w:lang w:val="en-US"/>
              </w:rPr>
              <w:t>]</w:t>
            </w:r>
          </w:p>
          <w:p w14:paraId="0B10EEC6" w14:textId="77777777" w:rsidR="00321B86" w:rsidRDefault="00321B86" w:rsidP="007204C7">
            <w:pPr>
              <w:spacing w:after="0"/>
            </w:pPr>
            <w:r w:rsidRPr="005A3761">
              <w:t>Format: both signal (time samples) and parametric.</w:t>
            </w:r>
          </w:p>
          <w:p w14:paraId="7DB51049" w14:textId="3C529618" w:rsidR="00E73EC2" w:rsidRPr="00421624" w:rsidRDefault="00E73EC2" w:rsidP="007204C7">
            <w:pPr>
              <w:spacing w:after="0"/>
              <w:rPr>
                <w:sz w:val="22"/>
                <w:szCs w:val="22"/>
                <w:lang w:val="en-US"/>
              </w:rPr>
            </w:pPr>
            <w:r w:rsidRPr="0056258F">
              <w:rPr>
                <w:highlight w:val="yellow"/>
              </w:rPr>
              <w:t>Editor’s note: to be refined when additional data are provided.</w:t>
            </w:r>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7204C7">
            <w:pPr>
              <w:rPr>
                <w:sz w:val="22"/>
                <w:szCs w:val="22"/>
                <w:lang w:val="fr-FR"/>
              </w:rPr>
            </w:pPr>
            <w:r w:rsidRPr="00FD1967">
              <w:rPr>
                <w:b/>
                <w:bCs/>
                <w:sz w:val="22"/>
                <w:szCs w:val="22"/>
                <w:lang w:val="en-US"/>
              </w:rPr>
              <w:t>Feasibility</w:t>
            </w:r>
            <w:r w:rsidRPr="00A330F5">
              <w:rPr>
                <w:sz w:val="22"/>
                <w:szCs w:val="22"/>
                <w:lang w:val="fr-FR"/>
              </w:rPr>
              <w:t> </w:t>
            </w:r>
          </w:p>
        </w:tc>
      </w:tr>
      <w:tr w:rsidR="00321B86" w:rsidRPr="00753C75" w14:paraId="638467A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7204C7">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7204C7">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7204C7">
            <w:pPr>
              <w:spacing w:after="0"/>
              <w:rPr>
                <w:sz w:val="22"/>
                <w:szCs w:val="22"/>
                <w:u w:val="single"/>
                <w:lang w:val="en-US"/>
              </w:rPr>
            </w:pPr>
            <w:r w:rsidRPr="005A3761">
              <w:rPr>
                <w:lang w:val="en-US"/>
              </w:rPr>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77777777" w:rsidR="00321B86" w:rsidRPr="00A330F5" w:rsidRDefault="00321B86" w:rsidP="007204C7">
            <w:pPr>
              <w:rPr>
                <w:sz w:val="22"/>
                <w:szCs w:val="22"/>
                <w:lang w:val="fr-FR"/>
              </w:rPr>
            </w:pPr>
            <w:r w:rsidRPr="00FD1967">
              <w:rPr>
                <w:b/>
                <w:bCs/>
                <w:sz w:val="22"/>
                <w:szCs w:val="22"/>
                <w:lang w:val="en-US"/>
              </w:rPr>
              <w:t>Interoperability considerations</w:t>
            </w:r>
            <w:r w:rsidRPr="00A330F5">
              <w:rPr>
                <w:sz w:val="22"/>
                <w:szCs w:val="22"/>
                <w:lang w:val="fr-FR"/>
              </w:rPr>
              <w:t> </w:t>
            </w:r>
          </w:p>
        </w:tc>
      </w:tr>
      <w:tr w:rsidR="00321B86" w:rsidRPr="00753C75" w14:paraId="3CB814F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7777777" w:rsidR="00321B86" w:rsidRPr="005A3761" w:rsidRDefault="00321B86" w:rsidP="007204C7">
            <w:pPr>
              <w:spacing w:after="0"/>
              <w:rPr>
                <w:lang w:val="en-US"/>
              </w:rPr>
            </w:pPr>
            <w:r w:rsidRPr="005A3761">
              <w:rPr>
                <w:lang w:val="en-US"/>
              </w:rPr>
              <w:t>Haptic data should be delivered and rendered with various applications, environments and devices. </w:t>
            </w:r>
          </w:p>
          <w:p w14:paraId="12F8CD3E" w14:textId="77777777" w:rsidR="00321B86" w:rsidRPr="005A3761" w:rsidRDefault="00321B86" w:rsidP="007204C7">
            <w:pPr>
              <w:spacing w:after="0"/>
              <w:rPr>
                <w:lang w:val="en-US"/>
              </w:rPr>
            </w:pPr>
            <w:r w:rsidRPr="005A3761">
              <w:rPr>
                <w:lang w:val="en-US"/>
              </w:rPr>
              <w:t>Adaptation to the rendering capabilities should be supported. </w:t>
            </w:r>
          </w:p>
          <w:p w14:paraId="6DE67234" w14:textId="77777777" w:rsidR="00321B86" w:rsidRPr="00845DED" w:rsidRDefault="00321B86" w:rsidP="007204C7">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7204C7">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321B86" w:rsidRPr="00753C75" w14:paraId="4B9557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30A84C27"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representation and coding: (Section 6 and  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Integration in 5G architecture and services. (Section 8) </w:t>
            </w:r>
          </w:p>
          <w:p w14:paraId="500ADB8C" w14:textId="77777777" w:rsidR="00321B86" w:rsidRPr="00845DED" w:rsidRDefault="00321B86" w:rsidP="007204C7">
            <w:pPr>
              <w:rPr>
                <w:sz w:val="22"/>
                <w:szCs w:val="22"/>
                <w:lang w:val="en-US"/>
              </w:rPr>
            </w:pPr>
          </w:p>
        </w:tc>
      </w:tr>
    </w:tbl>
    <w:p w14:paraId="352C2559" w14:textId="77777777" w:rsidR="00321B86" w:rsidRPr="006B5418" w:rsidRDefault="00321B86" w:rsidP="00321B86">
      <w:pPr>
        <w:rPr>
          <w:lang w:val="en-US"/>
        </w:rPr>
      </w:pPr>
    </w:p>
    <w:p w14:paraId="2B138E87" w14:textId="1C8CBC5D" w:rsidR="00D42526" w:rsidRDefault="009F5EA6" w:rsidP="002C2689">
      <w:pPr>
        <w:pStyle w:val="Heading2"/>
      </w:pPr>
      <w:bookmarkStart w:id="48" w:name="_Toc184113694"/>
      <w:r>
        <w:t>5.</w:t>
      </w:r>
      <w:r w:rsidR="00C4381C">
        <w:t>5</w:t>
      </w:r>
      <w:r w:rsidR="00EA784E">
        <w:tab/>
      </w:r>
      <w:r w:rsidR="00D42526" w:rsidRPr="00F60E79">
        <w:t>Immersive multi-modal XR and metaverse</w:t>
      </w:r>
      <w:bookmarkEnd w:id="48"/>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7204C7">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7204C7">
            <w:pPr>
              <w:spacing w:after="0"/>
              <w:rPr>
                <w:lang w:val="en-US"/>
              </w:rPr>
            </w:pPr>
            <w:r w:rsidRPr="005A3761">
              <w:rPr>
                <w:lang w:val="en-US"/>
              </w:rPr>
              <w:t>Immersive multi-modal XR and metaverse (VR, AR, multi-users gaming) </w:t>
            </w:r>
          </w:p>
          <w:p w14:paraId="061E445B" w14:textId="77777777" w:rsidR="0012364B" w:rsidRPr="005A3761" w:rsidRDefault="0012364B" w:rsidP="007204C7">
            <w:pPr>
              <w:spacing w:after="0"/>
              <w:rPr>
                <w:lang w:val="en-US"/>
              </w:rPr>
            </w:pPr>
          </w:p>
          <w:p w14:paraId="5231092F" w14:textId="77777777" w:rsidR="0012364B" w:rsidRPr="005A3761" w:rsidRDefault="0012364B" w:rsidP="007204C7">
            <w:pPr>
              <w:spacing w:after="0"/>
              <w:rPr>
                <w:lang w:val="en-US"/>
              </w:rPr>
            </w:pPr>
            <w:r w:rsidRPr="005A3761">
              <w:rPr>
                <w:lang w:val="en-US"/>
              </w:rPr>
              <w:t>From:  </w:t>
            </w:r>
          </w:p>
          <w:p w14:paraId="3E3A3DC5" w14:textId="77777777" w:rsidR="0012364B" w:rsidRPr="005A3761" w:rsidRDefault="0012364B" w:rsidP="007204C7">
            <w:pPr>
              <w:spacing w:after="0"/>
              <w:rPr>
                <w:lang w:val="en-US"/>
              </w:rPr>
            </w:pPr>
            <w:r w:rsidRPr="005A3761">
              <w:rPr>
                <w:lang w:val="en-US"/>
              </w:rPr>
              <w:t>TR 22.847 5.1 “Immersive multi-modal Virtual Reality (VR) application” </w:t>
            </w:r>
          </w:p>
          <w:p w14:paraId="5B608568" w14:textId="77777777" w:rsidR="0012364B" w:rsidRPr="005A3761" w:rsidRDefault="0012364B" w:rsidP="007204C7">
            <w:pPr>
              <w:spacing w:after="0"/>
              <w:rPr>
                <w:lang w:val="en-US"/>
              </w:rPr>
            </w:pPr>
            <w:r w:rsidRPr="005A3761">
              <w:rPr>
                <w:lang w:val="en-US"/>
              </w:rPr>
              <w:t>TR 26.813 UC3 “Multi-user Gaming” </w:t>
            </w:r>
          </w:p>
          <w:p w14:paraId="20EAD4A1" w14:textId="77777777" w:rsidR="0012364B" w:rsidRPr="005A3761" w:rsidRDefault="0012364B" w:rsidP="007204C7">
            <w:pPr>
              <w:spacing w:after="0"/>
              <w:rPr>
                <w:lang w:val="en-US"/>
              </w:rPr>
            </w:pPr>
            <w:r w:rsidRPr="005A3761">
              <w:rPr>
                <w:lang w:val="en-US"/>
              </w:rPr>
              <w:t>TR 22.856 5.7 “AR Enabled Immersive Experience” </w:t>
            </w:r>
          </w:p>
          <w:p w14:paraId="6BEBE2E7" w14:textId="77777777" w:rsidR="0012364B" w:rsidRPr="00205F31" w:rsidRDefault="0012364B" w:rsidP="007204C7">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7204C7">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7204C7">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7204C7">
            <w:pPr>
              <w:spacing w:after="0"/>
              <w:rPr>
                <w:lang w:val="en-US"/>
              </w:rPr>
            </w:pPr>
          </w:p>
          <w:p w14:paraId="0E7C65EC" w14:textId="77777777" w:rsidR="0012364B" w:rsidRPr="005A3761" w:rsidRDefault="0012364B" w:rsidP="007204C7">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7204C7">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7204C7">
            <w:pPr>
              <w:spacing w:after="0"/>
              <w:rPr>
                <w:lang w:val="en-US"/>
              </w:rPr>
            </w:pPr>
          </w:p>
          <w:p w14:paraId="1BB90DB2" w14:textId="77777777" w:rsidR="0012364B" w:rsidRPr="005A3761" w:rsidRDefault="0012364B" w:rsidP="007204C7">
            <w:pPr>
              <w:spacing w:after="0"/>
              <w:rPr>
                <w:lang w:val="en-US"/>
              </w:rPr>
            </w:pPr>
            <w:r w:rsidRPr="005A3761">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7204C7">
            <w:pPr>
              <w:spacing w:after="0"/>
              <w:rPr>
                <w:u w:val="single"/>
                <w:lang w:val="en-US"/>
              </w:rPr>
            </w:pPr>
          </w:p>
          <w:p w14:paraId="3AB76959" w14:textId="634B3303" w:rsidR="00E97383" w:rsidRPr="005A3761" w:rsidRDefault="00E97383" w:rsidP="007204C7">
            <w:pPr>
              <w:spacing w:after="0"/>
              <w:rPr>
                <w:lang w:val="en-US"/>
              </w:rPr>
            </w:pPr>
            <w:r>
              <w:rPr>
                <w:lang w:val="en-US"/>
              </w:rPr>
              <w:t>Note: This SA2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7204C7">
            <w:pPr>
              <w:spacing w:after="0"/>
              <w:rPr>
                <w:u w:val="single"/>
                <w:lang w:val="en-US"/>
              </w:rPr>
            </w:pPr>
          </w:p>
          <w:p w14:paraId="68B013A0" w14:textId="77777777" w:rsidR="0012364B" w:rsidRPr="005A3761" w:rsidRDefault="0012364B" w:rsidP="007204C7">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7204C7">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7204C7">
            <w:pPr>
              <w:rPr>
                <w:sz w:val="22"/>
                <w:szCs w:val="22"/>
                <w:lang w:val="fr-FR"/>
              </w:rPr>
            </w:pPr>
            <w:r w:rsidRPr="00FD1967">
              <w:rPr>
                <w:b/>
                <w:bCs/>
                <w:sz w:val="22"/>
                <w:szCs w:val="22"/>
                <w:lang w:val="en-US"/>
              </w:rPr>
              <w:t>Categorization</w:t>
            </w:r>
            <w:r w:rsidRPr="00A330F5">
              <w:rPr>
                <w:sz w:val="22"/>
                <w:szCs w:val="22"/>
                <w:lang w:val="fr-FR"/>
              </w:rPr>
              <w:t> </w:t>
            </w:r>
          </w:p>
        </w:tc>
      </w:tr>
      <w:tr w:rsidR="0012364B" w:rsidRPr="000E7F25" w14:paraId="6A47668F"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7204C7">
            <w:pPr>
              <w:spacing w:after="0"/>
              <w:rPr>
                <w:lang w:val="en-US"/>
              </w:rPr>
            </w:pPr>
            <w:r w:rsidRPr="005A3761">
              <w:rPr>
                <w:b/>
                <w:bCs/>
                <w:lang w:val="en-US"/>
              </w:rPr>
              <w:t xml:space="preserve">Type: </w:t>
            </w:r>
            <w:r w:rsidRPr="005A3761">
              <w:rPr>
                <w:lang w:val="en-US"/>
              </w:rPr>
              <w:t>VR /AR</w:t>
            </w:r>
            <w:r w:rsidR="00E97383">
              <w:rPr>
                <w:lang w:val="en-US"/>
              </w:rPr>
              <w:t>/XR</w:t>
            </w:r>
          </w:p>
          <w:p w14:paraId="642C9E04" w14:textId="7437B784" w:rsidR="0012364B" w:rsidRPr="005A3761" w:rsidRDefault="0012364B" w:rsidP="007204C7">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7204C7">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7204C7">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77777777" w:rsidR="0012364B" w:rsidRPr="00A330F5" w:rsidRDefault="0012364B" w:rsidP="007204C7">
            <w:pPr>
              <w:rPr>
                <w:sz w:val="22"/>
                <w:szCs w:val="22"/>
                <w:lang w:val="fr-FR"/>
              </w:rPr>
            </w:pPr>
            <w:r w:rsidRPr="00FD1967">
              <w:rPr>
                <w:b/>
                <w:bCs/>
                <w:sz w:val="22"/>
                <w:szCs w:val="22"/>
                <w:lang w:val="en-US"/>
              </w:rPr>
              <w:t>Requirements</w:t>
            </w:r>
            <w:r w:rsidRPr="00A330F5">
              <w:rPr>
                <w:sz w:val="22"/>
                <w:szCs w:val="22"/>
                <w:lang w:val="fr-FR"/>
              </w:rPr>
              <w:t> </w:t>
            </w:r>
          </w:p>
        </w:tc>
      </w:tr>
      <w:tr w:rsidR="0012364B" w:rsidRPr="000E7F25" w14:paraId="390CED02"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77777777" w:rsidR="0071152E" w:rsidRPr="00A66D57" w:rsidRDefault="0071152E" w:rsidP="0071152E">
            <w:pPr>
              <w:spacing w:after="0"/>
              <w:rPr>
                <w:lang w:val="en-US"/>
              </w:rPr>
            </w:pPr>
            <w:r w:rsidRPr="00A66D57">
              <w:rPr>
                <w:lang w:val="en-US"/>
              </w:rPr>
              <w:t>Bit-rates = 8-16 kbit/s per channel</w:t>
            </w:r>
          </w:p>
          <w:p w14:paraId="0FB90194" w14:textId="77777777" w:rsidR="0071152E" w:rsidRPr="00A66D57" w:rsidRDefault="0071152E" w:rsidP="0071152E">
            <w:pPr>
              <w:spacing w:after="0"/>
              <w:rPr>
                <w:lang w:val="en-US"/>
              </w:rPr>
            </w:pPr>
            <w:r w:rsidRPr="00A66D57">
              <w:rPr>
                <w:lang w:val="en-US"/>
              </w:rPr>
              <w:t xml:space="preserve">Message size = </w:t>
            </w:r>
            <w:r w:rsidRPr="00A66D57">
              <w:rPr>
                <w:highlight w:val="yellow"/>
                <w:lang w:val="en-US"/>
              </w:rPr>
              <w:t>TBD</w:t>
            </w:r>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77777777" w:rsidR="0071152E" w:rsidRPr="00A66D57" w:rsidRDefault="0071152E" w:rsidP="0071152E">
            <w:pPr>
              <w:spacing w:after="0"/>
              <w:rPr>
                <w:lang w:val="en-US"/>
              </w:rPr>
            </w:pPr>
            <w:r>
              <w:rPr>
                <w:lang w:val="en-US"/>
              </w:rPr>
              <w:t>[</w:t>
            </w:r>
            <w:r w:rsidRPr="00A66D57">
              <w:rPr>
                <w:lang w:val="en-US"/>
              </w:rPr>
              <w:t xml:space="preserve">Delay = </w:t>
            </w:r>
            <w:r w:rsidRPr="007C0A61">
              <w:rPr>
                <w:highlight w:val="yellow"/>
                <w:lang w:val="en-US"/>
              </w:rPr>
              <w:t>TBD</w:t>
            </w:r>
            <w:r>
              <w:rPr>
                <w:lang w:val="en-US"/>
              </w:rPr>
              <w:t>]</w:t>
            </w:r>
          </w:p>
          <w:p w14:paraId="59868798" w14:textId="77777777" w:rsidR="0071152E" w:rsidRDefault="0071152E" w:rsidP="0071152E">
            <w:pPr>
              <w:spacing w:after="0"/>
            </w:pPr>
            <w:r w:rsidRPr="00A66D57">
              <w:t>Format: mostly parametric (esp. virtual scenes)</w:t>
            </w:r>
          </w:p>
          <w:p w14:paraId="190CBA5F" w14:textId="77777777" w:rsidR="0071152E" w:rsidRPr="00A66D57" w:rsidRDefault="0071152E" w:rsidP="0071152E">
            <w:pPr>
              <w:spacing w:after="0"/>
            </w:pPr>
          </w:p>
          <w:p w14:paraId="1856946C" w14:textId="77777777" w:rsidR="0071152E" w:rsidRPr="00A66D57" w:rsidRDefault="0071152E" w:rsidP="0071152E">
            <w:pPr>
              <w:spacing w:after="0"/>
            </w:pPr>
            <w:r w:rsidRPr="00A66D57">
              <w:rPr>
                <w:highlight w:val="yellow"/>
              </w:rPr>
              <w:t>Editor’s note; to be refined when additional data is provided.</w:t>
            </w:r>
          </w:p>
          <w:p w14:paraId="6E6BCFB9" w14:textId="77777777" w:rsidR="0012364B" w:rsidRPr="00E87D61" w:rsidRDefault="0012364B" w:rsidP="0012364B">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7204C7">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7777777" w:rsidR="0012364B" w:rsidRPr="005A3761" w:rsidRDefault="0012364B" w:rsidP="007204C7">
            <w:pPr>
              <w:spacing w:after="0"/>
              <w:rPr>
                <w:lang w:val="en-US"/>
              </w:rPr>
            </w:pPr>
            <w:r w:rsidRPr="005A3761">
              <w:rPr>
                <w:lang w:val="en-US"/>
              </w:rPr>
              <w:t>Enabling technologies have reached a sufficient maturity in terms of: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77777777" w:rsidR="0012364B" w:rsidRPr="00205F31" w:rsidRDefault="0012364B" w:rsidP="009B0F78">
            <w:pPr>
              <w:pStyle w:val="B1"/>
              <w:rPr>
                <w:sz w:val="22"/>
                <w:szCs w:val="22"/>
                <w:lang w:val="en-US"/>
              </w:rPr>
            </w:pPr>
            <w:r w:rsidRPr="005A3761">
              <w:rPr>
                <w:lang w:val="en-US"/>
              </w:rPr>
              <w:t>Connected devices in various form factors exist that are capable of decoding and rendering haptics (HMD, gloves, controllers, suits…).</w:t>
            </w:r>
            <w:r w:rsidRPr="005A3761">
              <w:rPr>
                <w:u w:val="single"/>
                <w:lang w:val="en-US"/>
              </w:rPr>
              <w:t> </w:t>
            </w:r>
            <w:r w:rsidRPr="005A3761">
              <w:rPr>
                <w:lang w:val="en-US"/>
              </w:rPr>
              <w:t> </w:t>
            </w:r>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77777777" w:rsidR="0012364B" w:rsidRPr="00A330F5" w:rsidRDefault="0012364B" w:rsidP="007204C7">
            <w:pPr>
              <w:rPr>
                <w:sz w:val="22"/>
                <w:szCs w:val="22"/>
                <w:lang w:val="fr-FR"/>
              </w:rPr>
            </w:pPr>
            <w:r w:rsidRPr="00FD1967">
              <w:rPr>
                <w:b/>
                <w:bCs/>
                <w:sz w:val="22"/>
                <w:szCs w:val="22"/>
                <w:lang w:val="en-US"/>
              </w:rPr>
              <w:t>Interoperability considerations</w:t>
            </w:r>
            <w:r w:rsidRPr="00A330F5">
              <w:rPr>
                <w:sz w:val="22"/>
                <w:szCs w:val="22"/>
                <w:lang w:val="fr-FR"/>
              </w:rPr>
              <w:t> </w:t>
            </w:r>
          </w:p>
        </w:tc>
      </w:tr>
      <w:tr w:rsidR="0012364B" w:rsidRPr="000E7F25" w14:paraId="691D29E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77777777" w:rsidR="0012364B" w:rsidRPr="005A3761" w:rsidRDefault="0012364B" w:rsidP="007204C7">
            <w:pPr>
              <w:spacing w:after="0"/>
              <w:rPr>
                <w:lang w:val="en-US"/>
              </w:rPr>
            </w:pPr>
            <w:r w:rsidRPr="005A3761">
              <w:rPr>
                <w:lang w:val="en-US"/>
              </w:rPr>
              <w:t>Haptic data should be able to be transmitted and rendered with various applications, environments and devices. </w:t>
            </w:r>
          </w:p>
          <w:p w14:paraId="63ECD489" w14:textId="77777777" w:rsidR="0012364B" w:rsidRPr="005A3761" w:rsidRDefault="0012364B" w:rsidP="007204C7">
            <w:pPr>
              <w:spacing w:after="0"/>
              <w:rPr>
                <w:lang w:val="en-US"/>
              </w:rPr>
            </w:pPr>
            <w:r w:rsidRPr="005A3761">
              <w:rPr>
                <w:lang w:val="en-US"/>
              </w:rPr>
              <w:t>Adaptation to the rendering capabilities should be supported. </w:t>
            </w:r>
          </w:p>
          <w:p w14:paraId="0FA286E1" w14:textId="77777777" w:rsidR="0012364B" w:rsidRPr="00205F31" w:rsidRDefault="0012364B" w:rsidP="007204C7">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7204C7">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12364B" w:rsidRPr="000E7F25" w14:paraId="38CD9110"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6E8CBEAF" w:rsidR="006B2757" w:rsidRPr="006B2757" w:rsidRDefault="0017676A" w:rsidP="009B0F78">
            <w:pPr>
              <w:pStyle w:val="B1"/>
              <w:rPr>
                <w:lang w:val="en-US"/>
              </w:rPr>
            </w:pPr>
            <w:r w:rsidRPr="00CA1CE8">
              <w:t>-</w:t>
            </w:r>
            <w:r w:rsidRPr="00CA1CE8">
              <w:tab/>
            </w:r>
            <w:r>
              <w:rPr>
                <w:lang w:val="en-US"/>
              </w:rPr>
              <w:t xml:space="preserve"> </w:t>
            </w:r>
            <w:r w:rsidR="006B2757">
              <w:rPr>
                <w:lang w:val="en-US"/>
              </w:rPr>
              <w:t>[</w:t>
            </w:r>
            <w:r w:rsidR="006B2757" w:rsidRPr="00410409">
              <w:rPr>
                <w:lang w:val="en-US"/>
              </w:rPr>
              <w:t xml:space="preserve">Haptic data integration into scenes and with avatar representations </w:t>
            </w:r>
            <w:r w:rsidR="006B2757">
              <w:rPr>
                <w:lang w:val="en-US"/>
              </w:rPr>
              <w:t>]</w:t>
            </w:r>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3746F90F" w14:textId="3D1994AA" w:rsidR="0012364B" w:rsidRPr="00205F31" w:rsidRDefault="0017676A" w:rsidP="009B0F78">
            <w:pPr>
              <w:pStyle w:val="B1"/>
              <w:rPr>
                <w:sz w:val="22"/>
                <w:szCs w:val="22"/>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tc>
      </w:tr>
    </w:tbl>
    <w:p w14:paraId="762E336F" w14:textId="0337A158" w:rsidR="002C2689" w:rsidRPr="005A3761" w:rsidRDefault="002C2689" w:rsidP="0017676A">
      <w:pPr>
        <w:rPr>
          <w:lang w:val="en-US"/>
        </w:rPr>
      </w:pPr>
    </w:p>
    <w:p w14:paraId="71208FC5" w14:textId="1AEFBB19" w:rsidR="002C2689" w:rsidRDefault="002C2689" w:rsidP="008926A0">
      <w:pPr>
        <w:pStyle w:val="Heading2"/>
      </w:pPr>
      <w:bookmarkStart w:id="49" w:name="_Toc184113695"/>
      <w:r>
        <w:t>5.</w:t>
      </w:r>
      <w:r w:rsidR="00467B4D">
        <w:t>6</w:t>
      </w:r>
      <w:r w:rsidR="00EC7679">
        <w:tab/>
      </w:r>
      <w:r>
        <w:t>Use Case Template</w:t>
      </w:r>
      <w:bookmarkEnd w:id="49"/>
    </w:p>
    <w:p w14:paraId="698F732E" w14:textId="77777777" w:rsidR="008926A0" w:rsidRPr="008926A0" w:rsidRDefault="008926A0" w:rsidP="0017676A">
      <w:bookmarkStart w:id="50" w:name="MCCQCTEMPBM_0000006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C2689" w:rsidRPr="001A79D2" w14:paraId="51DAC4CD" w14:textId="77777777" w:rsidTr="005A5FFC">
        <w:tc>
          <w:tcPr>
            <w:tcW w:w="9631" w:type="dxa"/>
            <w:shd w:val="clear" w:color="auto" w:fill="A6A6A6"/>
          </w:tcPr>
          <w:bookmarkEnd w:id="50"/>
          <w:p w14:paraId="093859D4" w14:textId="77777777" w:rsidR="002C2689" w:rsidRPr="001A79D2" w:rsidRDefault="002C2689" w:rsidP="005A5FFC">
            <w:pPr>
              <w:spacing w:after="0"/>
              <w:rPr>
                <w:rFonts w:ascii="Calibri" w:eastAsiaTheme="minorHAnsi" w:hAnsi="Calibri" w:cs="Calibri"/>
                <w:b/>
                <w:sz w:val="22"/>
                <w:szCs w:val="22"/>
                <w:lang w:val="en-US"/>
              </w:rPr>
            </w:pPr>
            <w:r w:rsidRPr="001A79D2">
              <w:rPr>
                <w:rFonts w:ascii="Calibri" w:eastAsiaTheme="minorHAnsi" w:hAnsi="Calibri" w:cs="Calibri"/>
                <w:b/>
                <w:sz w:val="22"/>
                <w:szCs w:val="22"/>
                <w:lang w:val="en-US"/>
              </w:rPr>
              <w:t xml:space="preserve">Use Case Name: </w:t>
            </w:r>
          </w:p>
        </w:tc>
      </w:tr>
      <w:tr w:rsidR="002C2689" w:rsidRPr="001A79D2" w14:paraId="736FEF7C" w14:textId="77777777" w:rsidTr="005A5FFC">
        <w:tc>
          <w:tcPr>
            <w:tcW w:w="9631" w:type="dxa"/>
            <w:shd w:val="clear" w:color="auto" w:fill="auto"/>
          </w:tcPr>
          <w:p w14:paraId="50BCBB72" w14:textId="77777777" w:rsidR="002C2689" w:rsidRPr="001A79D2" w:rsidRDefault="002C2689" w:rsidP="005A5FFC">
            <w:pPr>
              <w:spacing w:after="0"/>
              <w:rPr>
                <w:rFonts w:ascii="Calibri" w:eastAsiaTheme="minorHAnsi" w:hAnsi="Calibri" w:cs="Arial"/>
                <w:sz w:val="22"/>
                <w:szCs w:val="22"/>
                <w:lang w:val="en-US"/>
              </w:rPr>
            </w:pPr>
            <w:r>
              <w:rPr>
                <w:rFonts w:ascii="Calibri" w:eastAsiaTheme="minorHAnsi" w:hAnsi="Calibri" w:cs="Arial"/>
                <w:sz w:val="22"/>
                <w:szCs w:val="22"/>
                <w:lang w:val="en-US" w:eastAsia="zh-CN"/>
              </w:rPr>
              <w:t>xxx</w:t>
            </w:r>
          </w:p>
        </w:tc>
      </w:tr>
      <w:tr w:rsidR="002C2689" w:rsidRPr="001A79D2" w14:paraId="3A822DC3" w14:textId="77777777" w:rsidTr="005A5FFC">
        <w:tc>
          <w:tcPr>
            <w:tcW w:w="9631" w:type="dxa"/>
            <w:shd w:val="clear" w:color="auto" w:fill="A6A6A6"/>
          </w:tcPr>
          <w:p w14:paraId="2843578B" w14:textId="77777777" w:rsidR="002C2689" w:rsidRPr="001A79D2" w:rsidRDefault="002C2689" w:rsidP="005A5FFC">
            <w:pPr>
              <w:spacing w:after="0"/>
              <w:rPr>
                <w:rFonts w:ascii="Calibri" w:eastAsiaTheme="minorHAnsi" w:hAnsi="Calibri" w:cs="Calibri"/>
                <w:b/>
                <w:sz w:val="22"/>
                <w:szCs w:val="22"/>
                <w:lang w:val="en-US"/>
              </w:rPr>
            </w:pPr>
            <w:r w:rsidRPr="001A79D2">
              <w:rPr>
                <w:rFonts w:ascii="Calibri" w:eastAsiaTheme="minorHAnsi" w:hAnsi="Calibri" w:cs="Calibri"/>
                <w:b/>
                <w:sz w:val="22"/>
                <w:szCs w:val="22"/>
                <w:lang w:val="en-US"/>
              </w:rPr>
              <w:t>Description:</w:t>
            </w:r>
          </w:p>
        </w:tc>
      </w:tr>
      <w:tr w:rsidR="002C2689" w:rsidRPr="001A79D2" w14:paraId="00328FAA" w14:textId="77777777" w:rsidTr="005A5FFC">
        <w:tc>
          <w:tcPr>
            <w:tcW w:w="9631" w:type="dxa"/>
            <w:shd w:val="clear" w:color="auto" w:fill="auto"/>
          </w:tcPr>
          <w:p w14:paraId="2F226982" w14:textId="77777777" w:rsidR="002C2689" w:rsidRDefault="002C2689" w:rsidP="005A5FFC">
            <w:pPr>
              <w:spacing w:after="0"/>
              <w:rPr>
                <w:rFonts w:ascii="Calibri" w:eastAsiaTheme="minorHAnsi" w:hAnsi="Calibri" w:cs="Arial"/>
                <w:sz w:val="22"/>
                <w:szCs w:val="22"/>
                <w:lang w:val="en-US" w:eastAsia="zh-CN"/>
              </w:rPr>
            </w:pPr>
            <w:r>
              <w:rPr>
                <w:rFonts w:ascii="Calibri" w:eastAsiaTheme="minorHAnsi" w:hAnsi="Calibri" w:cs="Arial"/>
                <w:sz w:val="22"/>
                <w:szCs w:val="22"/>
                <w:lang w:val="en-US" w:eastAsia="zh-CN"/>
              </w:rPr>
              <w:t>xxx</w:t>
            </w:r>
          </w:p>
          <w:p w14:paraId="563667A2" w14:textId="77777777" w:rsidR="002C2689" w:rsidRPr="001A79D2" w:rsidRDefault="002C2689" w:rsidP="005A5FFC">
            <w:pPr>
              <w:spacing w:after="0"/>
              <w:rPr>
                <w:sz w:val="24"/>
                <w:szCs w:val="24"/>
                <w:lang w:val="en-US"/>
              </w:rPr>
            </w:pPr>
          </w:p>
        </w:tc>
      </w:tr>
      <w:tr w:rsidR="002C2689" w:rsidRPr="001A79D2" w14:paraId="5148D40D" w14:textId="77777777" w:rsidTr="005A5FFC">
        <w:tc>
          <w:tcPr>
            <w:tcW w:w="9631" w:type="dxa"/>
            <w:shd w:val="clear" w:color="auto" w:fill="A6A6A6"/>
          </w:tcPr>
          <w:p w14:paraId="2EBE301F"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Categorization</w:t>
            </w:r>
          </w:p>
        </w:tc>
      </w:tr>
      <w:tr w:rsidR="002C2689" w:rsidRPr="002E7D9D" w14:paraId="2B9195B3" w14:textId="77777777" w:rsidTr="005A5FFC">
        <w:tc>
          <w:tcPr>
            <w:tcW w:w="9631" w:type="dxa"/>
            <w:shd w:val="clear" w:color="auto" w:fill="auto"/>
          </w:tcPr>
          <w:p w14:paraId="71FBE730" w14:textId="77777777" w:rsidR="002C2689" w:rsidRPr="00ED67DB" w:rsidRDefault="002C2689" w:rsidP="005A5FFC">
            <w:pPr>
              <w:spacing w:after="0"/>
              <w:rPr>
                <w:rFonts w:ascii="Calibri" w:eastAsiaTheme="minorHAnsi" w:hAnsi="Calibri" w:cs="Calibri"/>
                <w:bCs/>
                <w:sz w:val="22"/>
                <w:szCs w:val="22"/>
                <w:lang w:val="en-US"/>
              </w:rPr>
            </w:pPr>
            <w:r w:rsidRPr="00ED67DB">
              <w:rPr>
                <w:rFonts w:ascii="Calibri" w:eastAsiaTheme="minorHAnsi" w:hAnsi="Calibri" w:cs="Calibri"/>
                <w:b/>
                <w:sz w:val="22"/>
                <w:szCs w:val="22"/>
                <w:lang w:val="en-US"/>
              </w:rPr>
              <w:t xml:space="preserve">Type: </w:t>
            </w:r>
          </w:p>
          <w:p w14:paraId="67E10EED" w14:textId="77777777" w:rsidR="002C2689" w:rsidRPr="00ED67DB" w:rsidRDefault="002C2689" w:rsidP="005A5FFC">
            <w:pPr>
              <w:spacing w:after="0"/>
              <w:rPr>
                <w:rFonts w:ascii="Calibri" w:eastAsiaTheme="minorHAnsi" w:hAnsi="Calibri" w:cs="Calibri"/>
                <w:bCs/>
                <w:sz w:val="22"/>
                <w:szCs w:val="22"/>
                <w:lang w:val="en-US"/>
              </w:rPr>
            </w:pPr>
            <w:r w:rsidRPr="00ED67DB">
              <w:rPr>
                <w:rFonts w:ascii="Calibri" w:eastAsiaTheme="minorHAnsi" w:hAnsi="Calibri" w:cs="Calibri"/>
                <w:b/>
                <w:sz w:val="22"/>
                <w:szCs w:val="22"/>
                <w:lang w:val="en-US"/>
              </w:rPr>
              <w:t xml:space="preserve">Delivery: </w:t>
            </w:r>
          </w:p>
          <w:p w14:paraId="400688EB" w14:textId="77777777" w:rsidR="002C2689" w:rsidRDefault="002C2689" w:rsidP="005A5FFC">
            <w:pPr>
              <w:spacing w:after="0"/>
              <w:rPr>
                <w:rFonts w:ascii="Calibri" w:eastAsiaTheme="minorHAnsi" w:hAnsi="Calibri" w:cs="Calibri"/>
                <w:b/>
                <w:sz w:val="22"/>
                <w:szCs w:val="22"/>
                <w:lang w:val="en-US"/>
              </w:rPr>
            </w:pPr>
            <w:r w:rsidRPr="00ED67DB">
              <w:rPr>
                <w:rFonts w:ascii="Calibri" w:eastAsiaTheme="minorHAnsi" w:hAnsi="Calibri" w:cs="Calibri"/>
                <w:b/>
                <w:sz w:val="22"/>
                <w:szCs w:val="22"/>
                <w:lang w:val="en-US"/>
              </w:rPr>
              <w:t xml:space="preserve">Device: </w:t>
            </w:r>
          </w:p>
          <w:p w14:paraId="55BF6BA6" w14:textId="77777777" w:rsidR="002C2689" w:rsidRPr="00F245D8" w:rsidRDefault="002C2689" w:rsidP="005A5FFC">
            <w:pPr>
              <w:spacing w:after="0"/>
              <w:rPr>
                <w:rFonts w:ascii="Calibri" w:eastAsiaTheme="minorHAnsi" w:hAnsi="Calibri" w:cs="Calibri"/>
                <w:b/>
                <w:sz w:val="22"/>
                <w:szCs w:val="22"/>
                <w:lang w:val="en-US"/>
              </w:rPr>
            </w:pPr>
            <w:r>
              <w:rPr>
                <w:rFonts w:ascii="Calibri" w:eastAsiaTheme="minorHAnsi" w:hAnsi="Calibri" w:cs="Calibri"/>
                <w:b/>
                <w:sz w:val="22"/>
                <w:szCs w:val="22"/>
                <w:lang w:val="en-US"/>
              </w:rPr>
              <w:t>Other:</w:t>
            </w:r>
          </w:p>
        </w:tc>
      </w:tr>
      <w:tr w:rsidR="002C2689" w:rsidRPr="001A79D2" w14:paraId="342A14F5" w14:textId="77777777" w:rsidTr="005A5FFC">
        <w:tc>
          <w:tcPr>
            <w:tcW w:w="9631" w:type="dxa"/>
            <w:shd w:val="clear" w:color="auto" w:fill="A6A6A6"/>
          </w:tcPr>
          <w:p w14:paraId="0B28B811"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Preconditions</w:t>
            </w:r>
          </w:p>
        </w:tc>
      </w:tr>
      <w:tr w:rsidR="002C2689" w:rsidRPr="001A79D2" w14:paraId="450985EE" w14:textId="77777777" w:rsidTr="005A5FFC">
        <w:tc>
          <w:tcPr>
            <w:tcW w:w="9631" w:type="dxa"/>
            <w:shd w:val="clear" w:color="auto" w:fill="auto"/>
          </w:tcPr>
          <w:p w14:paraId="4D72B7FF" w14:textId="77777777" w:rsidR="002C2689" w:rsidRPr="001A79D2" w:rsidRDefault="002C2689" w:rsidP="005A5FFC">
            <w:pPr>
              <w:spacing w:after="0"/>
              <w:contextualSpacing/>
              <w:rPr>
                <w:rFonts w:asciiTheme="minorHAnsi" w:eastAsiaTheme="minorHAnsi" w:hAnsiTheme="minorHAnsi" w:cs="Arial"/>
                <w:sz w:val="22"/>
                <w:szCs w:val="24"/>
                <w:lang w:val="en-US"/>
              </w:rPr>
            </w:pPr>
            <w:r>
              <w:rPr>
                <w:rFonts w:asciiTheme="minorHAnsi" w:eastAsiaTheme="minorHAnsi" w:hAnsiTheme="minorHAnsi" w:cs="Arial"/>
                <w:sz w:val="22"/>
                <w:szCs w:val="24"/>
                <w:lang w:val="en-US"/>
              </w:rPr>
              <w:t>xxx</w:t>
            </w:r>
          </w:p>
        </w:tc>
      </w:tr>
      <w:tr w:rsidR="002C2689" w:rsidRPr="001A79D2" w14:paraId="27F785C1" w14:textId="77777777" w:rsidTr="005A5FFC">
        <w:tc>
          <w:tcPr>
            <w:tcW w:w="9631" w:type="dxa"/>
            <w:shd w:val="clear" w:color="auto" w:fill="A6A6A6"/>
          </w:tcPr>
          <w:p w14:paraId="1963E291"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 xml:space="preserve">Requirements </w:t>
            </w:r>
          </w:p>
        </w:tc>
      </w:tr>
      <w:tr w:rsidR="002C2689" w:rsidRPr="001A79D2" w14:paraId="05FF01FF" w14:textId="77777777" w:rsidTr="005A5FFC">
        <w:tc>
          <w:tcPr>
            <w:tcW w:w="9631" w:type="dxa"/>
            <w:shd w:val="clear" w:color="auto" w:fill="auto"/>
          </w:tcPr>
          <w:p w14:paraId="5DD315FA" w14:textId="77777777" w:rsidR="002C2689" w:rsidRPr="003F6A3F" w:rsidRDefault="002C2689" w:rsidP="005A5FFC">
            <w:pPr>
              <w:spacing w:after="0"/>
              <w:rPr>
                <w:sz w:val="24"/>
                <w:szCs w:val="24"/>
                <w:highlight w:val="yellow"/>
                <w:lang w:val="en-US"/>
              </w:rPr>
            </w:pPr>
            <w:r w:rsidRPr="00ED67DB">
              <w:rPr>
                <w:rFonts w:asciiTheme="minorHAnsi" w:hAnsiTheme="minorHAnsi" w:cs="Arial"/>
                <w:sz w:val="22"/>
                <w:szCs w:val="24"/>
                <w:lang w:val="en-US"/>
              </w:rPr>
              <w:t>xxx</w:t>
            </w:r>
            <w:r w:rsidRPr="00ED67DB">
              <w:rPr>
                <w:rFonts w:cs="Arial"/>
                <w:sz w:val="24"/>
                <w:szCs w:val="24"/>
                <w:lang w:val="en-US"/>
              </w:rPr>
              <w:t xml:space="preserve"> </w:t>
            </w:r>
          </w:p>
        </w:tc>
      </w:tr>
      <w:tr w:rsidR="002C2689" w:rsidRPr="001A79D2" w14:paraId="45773BBB" w14:textId="77777777" w:rsidTr="005A5FFC">
        <w:tc>
          <w:tcPr>
            <w:tcW w:w="9631" w:type="dxa"/>
            <w:shd w:val="clear" w:color="auto" w:fill="A6A6A6"/>
          </w:tcPr>
          <w:p w14:paraId="22FC55E0"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Feasibility</w:t>
            </w:r>
          </w:p>
        </w:tc>
      </w:tr>
      <w:tr w:rsidR="002C2689" w:rsidRPr="001A79D2" w14:paraId="1F49FF1D" w14:textId="77777777" w:rsidTr="005A5FFC">
        <w:tc>
          <w:tcPr>
            <w:tcW w:w="9631" w:type="dxa"/>
            <w:shd w:val="clear" w:color="auto" w:fill="auto"/>
          </w:tcPr>
          <w:p w14:paraId="0A3B481C" w14:textId="77777777" w:rsidR="002C2689" w:rsidRPr="006D3AE3" w:rsidRDefault="002C2689" w:rsidP="005A5FFC">
            <w:pPr>
              <w:spacing w:after="0"/>
              <w:rPr>
                <w:rFonts w:ascii="Calibri" w:eastAsiaTheme="minorHAnsi" w:hAnsi="Calibri" w:cs="Calibri"/>
                <w:bCs/>
                <w:sz w:val="22"/>
                <w:szCs w:val="22"/>
                <w:lang w:val="en-US"/>
              </w:rPr>
            </w:pPr>
            <w:r w:rsidRPr="006D3AE3">
              <w:rPr>
                <w:rFonts w:ascii="Calibri" w:eastAsiaTheme="minorHAnsi" w:hAnsi="Calibri" w:cs="Calibri"/>
                <w:bCs/>
                <w:sz w:val="22"/>
                <w:szCs w:val="22"/>
                <w:lang w:val="en-US"/>
              </w:rPr>
              <w:t>xxx</w:t>
            </w:r>
          </w:p>
        </w:tc>
      </w:tr>
      <w:tr w:rsidR="002C2689" w:rsidRPr="001A79D2" w14:paraId="6E8A936B" w14:textId="77777777" w:rsidTr="005A5FFC">
        <w:tc>
          <w:tcPr>
            <w:tcW w:w="9631" w:type="dxa"/>
            <w:shd w:val="clear" w:color="auto" w:fill="A6A6A6"/>
          </w:tcPr>
          <w:p w14:paraId="74CCC410" w14:textId="77777777" w:rsidR="002C2689" w:rsidRPr="001A79D2" w:rsidRDefault="002C2689" w:rsidP="005A5FFC">
            <w:pPr>
              <w:spacing w:after="0"/>
              <w:rPr>
                <w:rFonts w:ascii="Calibri" w:eastAsiaTheme="minorHAnsi" w:hAnsi="Calibri" w:cs="Calibri"/>
                <w:b/>
                <w:sz w:val="22"/>
                <w:szCs w:val="22"/>
                <w:lang w:val="en-US"/>
              </w:rPr>
            </w:pPr>
            <w:r>
              <w:rPr>
                <w:rFonts w:ascii="Calibri" w:eastAsiaTheme="minorHAnsi" w:hAnsi="Calibri" w:cs="Calibri"/>
                <w:b/>
                <w:sz w:val="22"/>
                <w:szCs w:val="22"/>
                <w:lang w:val="en-US"/>
              </w:rPr>
              <w:t>Interoperability considerations</w:t>
            </w:r>
          </w:p>
        </w:tc>
      </w:tr>
      <w:tr w:rsidR="002C2689" w:rsidRPr="001A79D2" w14:paraId="0926E796" w14:textId="77777777" w:rsidTr="005A5FFC">
        <w:tc>
          <w:tcPr>
            <w:tcW w:w="9631" w:type="dxa"/>
            <w:shd w:val="clear" w:color="auto" w:fill="auto"/>
          </w:tcPr>
          <w:p w14:paraId="55466894" w14:textId="77777777" w:rsidR="002C2689" w:rsidRPr="001A79D2" w:rsidRDefault="002C2689" w:rsidP="005A5FFC">
            <w:pPr>
              <w:spacing w:after="0"/>
              <w:ind w:left="30"/>
              <w:rPr>
                <w:rFonts w:ascii="Calibri" w:eastAsiaTheme="minorHAnsi" w:hAnsi="Calibri" w:cs="Arial"/>
                <w:sz w:val="22"/>
                <w:szCs w:val="22"/>
                <w:lang w:val="en-US"/>
              </w:rPr>
            </w:pPr>
            <w:r>
              <w:rPr>
                <w:rFonts w:ascii="Calibri" w:eastAsiaTheme="minorHAnsi" w:hAnsi="Calibri" w:cs="Calibri"/>
                <w:sz w:val="22"/>
                <w:szCs w:val="22"/>
                <w:lang w:val="en-US"/>
              </w:rPr>
              <w:t>xxx</w:t>
            </w:r>
          </w:p>
        </w:tc>
      </w:tr>
      <w:tr w:rsidR="002C2689" w:rsidRPr="001A79D2" w14:paraId="703C5995" w14:textId="77777777" w:rsidTr="005A5FFC">
        <w:tc>
          <w:tcPr>
            <w:tcW w:w="9631" w:type="dxa"/>
            <w:shd w:val="clear" w:color="auto" w:fill="A6A6A6"/>
          </w:tcPr>
          <w:p w14:paraId="348F1599" w14:textId="77777777" w:rsidR="002C2689" w:rsidRPr="001A79D2" w:rsidRDefault="002C2689" w:rsidP="005A5FFC">
            <w:pPr>
              <w:spacing w:after="0"/>
              <w:rPr>
                <w:rFonts w:ascii="Calibri" w:eastAsiaTheme="minorHAnsi" w:hAnsi="Calibri" w:cs="Calibri"/>
                <w:b/>
                <w:color w:val="FFFFFF"/>
                <w:sz w:val="22"/>
                <w:szCs w:val="22"/>
                <w:lang w:val="en-US"/>
              </w:rPr>
            </w:pPr>
            <w:r w:rsidRPr="001A79D2">
              <w:rPr>
                <w:rFonts w:ascii="Calibri" w:eastAsiaTheme="minorHAnsi" w:hAnsi="Calibri" w:cs="Calibri"/>
                <w:b/>
                <w:sz w:val="22"/>
                <w:szCs w:val="22"/>
                <w:lang w:val="en-US"/>
              </w:rPr>
              <w:t>Potential Standardization Status and Needs</w:t>
            </w:r>
          </w:p>
        </w:tc>
      </w:tr>
      <w:tr w:rsidR="002C2689" w:rsidRPr="001A79D2" w14:paraId="48785F52" w14:textId="77777777" w:rsidTr="005A5FFC">
        <w:tc>
          <w:tcPr>
            <w:tcW w:w="9631" w:type="dxa"/>
            <w:shd w:val="clear" w:color="auto" w:fill="auto"/>
          </w:tcPr>
          <w:p w14:paraId="5645A283" w14:textId="77777777" w:rsidR="002C2689" w:rsidRPr="00CB1A18" w:rsidRDefault="002C2689" w:rsidP="005A5FFC">
            <w:pPr>
              <w:spacing w:after="0"/>
              <w:rPr>
                <w:sz w:val="24"/>
                <w:szCs w:val="24"/>
                <w:lang w:val="en-US"/>
              </w:rPr>
            </w:pPr>
            <w:r>
              <w:rPr>
                <w:sz w:val="24"/>
                <w:szCs w:val="24"/>
                <w:lang w:val="en-US"/>
              </w:rPr>
              <w:t>xxx</w:t>
            </w:r>
          </w:p>
        </w:tc>
      </w:tr>
    </w:tbl>
    <w:p w14:paraId="33F94E51" w14:textId="4CED9D90" w:rsidR="009F5EA6" w:rsidRDefault="009F5EA6" w:rsidP="0017676A"/>
    <w:p w14:paraId="3CC0D989" w14:textId="2C308972" w:rsidR="00080512" w:rsidRDefault="00080512" w:rsidP="009775B8">
      <w:pPr>
        <w:pStyle w:val="Heading1"/>
      </w:pPr>
      <w:r w:rsidRPr="004D3578">
        <w:rPr>
          <w:i/>
        </w:rPr>
        <w:br w:type="page"/>
      </w:r>
      <w:bookmarkStart w:id="51" w:name="_Toc184113696"/>
      <w:r w:rsidR="009775B8">
        <w:t>6</w:t>
      </w:r>
      <w:r w:rsidR="009775B8">
        <w:tab/>
      </w:r>
      <w:r w:rsidR="005915E7">
        <w:t>Haptic</w:t>
      </w:r>
      <w:r w:rsidR="00A43707">
        <w:t>s</w:t>
      </w:r>
      <w:r w:rsidR="005915E7">
        <w:t xml:space="preserve"> </w:t>
      </w:r>
      <w:r w:rsidR="00010C1B">
        <w:t xml:space="preserve">signals, </w:t>
      </w:r>
      <w:r w:rsidR="0069168D">
        <w:t xml:space="preserve">media </w:t>
      </w:r>
      <w:r w:rsidR="005915E7">
        <w:t>formats and device types</w:t>
      </w:r>
      <w:bookmarkEnd w:id="51"/>
    </w:p>
    <w:p w14:paraId="7AA08EB5" w14:textId="77777777" w:rsidR="00D237DA" w:rsidRDefault="00D237DA" w:rsidP="00D237DA">
      <w:pPr>
        <w:pStyle w:val="Heading2"/>
      </w:pPr>
      <w:bookmarkStart w:id="52" w:name="_Toc169871221"/>
      <w:bookmarkStart w:id="53" w:name="_Toc184113697"/>
      <w:r>
        <w:t>6.1</w:t>
      </w:r>
      <w:r>
        <w:tab/>
        <w:t>Introduction</w:t>
      </w:r>
      <w:bookmarkEnd w:id="52"/>
      <w:bookmarkEnd w:id="53"/>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54C8F29B" w:rsidR="00295DC1" w:rsidRPr="001477CB" w:rsidRDefault="00295DC1" w:rsidP="00295DC1">
      <w:r w:rsidRPr="001477CB">
        <w:rPr>
          <w:lang w:val="en-US"/>
        </w:rPr>
        <w:t>In general, three types of modalities are considered, tactile (vibration, temperature, pression), kinesthetic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3C1009FD" w:rsidR="00295DC1" w:rsidRDefault="00295DC1" w:rsidP="00211641">
      <w:pPr>
        <w:rPr>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ERM), temperature, wind (fan), force  devices.</w:t>
      </w:r>
    </w:p>
    <w:p w14:paraId="6B0D2448" w14:textId="77777777" w:rsidR="00617062" w:rsidRDefault="00617062" w:rsidP="00617062">
      <w:pPr>
        <w:rPr>
          <w:lang w:val="en-US"/>
        </w:rPr>
      </w:pPr>
      <w:r>
        <w:rPr>
          <w:lang w:val="en-US"/>
        </w:rPr>
        <w:t>Haptics signals correspond to the raw haptics data at the output of the sensors or authoring tools, described in section 6.2</w:t>
      </w:r>
    </w:p>
    <w:p w14:paraId="7235D836" w14:textId="18D92D98" w:rsidR="00617062" w:rsidRPr="00F45F80" w:rsidRDefault="00617062" w:rsidP="00617062">
      <w:pPr>
        <w:rPr>
          <w:lang w:val="en-US"/>
        </w:rPr>
      </w:pPr>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p>
    <w:p w14:paraId="22C64405" w14:textId="38D4816F" w:rsidR="00673B81" w:rsidRDefault="00673B81" w:rsidP="00673B81">
      <w:pPr>
        <w:pStyle w:val="Heading2"/>
      </w:pPr>
      <w:bookmarkStart w:id="54" w:name="_Toc169871222"/>
      <w:bookmarkStart w:id="55" w:name="_Toc184113698"/>
      <w:r>
        <w:t>6.2</w:t>
      </w:r>
      <w:r>
        <w:tab/>
        <w:t>Haptics</w:t>
      </w:r>
      <w:r w:rsidR="00351124">
        <w:t xml:space="preserve"> </w:t>
      </w:r>
      <w:bookmarkEnd w:id="54"/>
      <w:r w:rsidR="005F7072">
        <w:t>signals</w:t>
      </w:r>
      <w:bookmarkEnd w:id="55"/>
    </w:p>
    <w:p w14:paraId="68C54129" w14:textId="77777777" w:rsidR="00211641" w:rsidRDefault="00211641" w:rsidP="00211641">
      <w:pPr>
        <w:pStyle w:val="Heading3"/>
        <w:rPr>
          <w:lang w:val="en-US"/>
        </w:rPr>
      </w:pPr>
      <w:bookmarkStart w:id="56" w:name="_Toc184113699"/>
      <w:r>
        <w:rPr>
          <w:lang w:val="en-US"/>
        </w:rPr>
        <w:t>6.2.1</w:t>
      </w:r>
      <w:r>
        <w:rPr>
          <w:lang w:val="en-US"/>
        </w:rPr>
        <w:tab/>
        <w:t>Introduction</w:t>
      </w:r>
      <w:bookmarkEnd w:id="56"/>
    </w:p>
    <w:p w14:paraId="01A1DF8B" w14:textId="11CBCC33" w:rsidR="00521B4F" w:rsidRDefault="00211641" w:rsidP="00211641">
      <w:pPr>
        <w:rPr>
          <w:lang w:val="en-US"/>
        </w:rPr>
      </w:pPr>
      <w:r w:rsidRPr="001477CB">
        <w:rPr>
          <w:lang w:val="en-US"/>
        </w:rPr>
        <w:t xml:space="preserve">Haptic </w:t>
      </w:r>
      <w:r w:rsidR="00A06764">
        <w:rPr>
          <w:lang w:val="en-US"/>
        </w:rPr>
        <w:t>signals</w:t>
      </w:r>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r w:rsidR="00B6095E">
        <w:rPr>
          <w:lang w:val="en-US"/>
        </w:rPr>
        <w:t>signals</w:t>
      </w:r>
      <w:r w:rsidRPr="00F12BD2">
        <w:rPr>
          <w:lang w:val="en-US"/>
        </w:rPr>
        <w:t xml:space="preserve"> exist, time-sampled signals typically capture</w:t>
      </w:r>
      <w:r>
        <w:rPr>
          <w:lang w:val="en-US"/>
        </w:rPr>
        <w:t>d</w:t>
      </w:r>
      <w:r w:rsidRPr="00F12BD2">
        <w:rPr>
          <w:lang w:val="en-US"/>
        </w:rPr>
        <w:t xml:space="preserve"> by sensors, and </w:t>
      </w:r>
      <w:r w:rsidR="00F74A9E">
        <w:rPr>
          <w:lang w:val="en-US"/>
        </w:rPr>
        <w:t>synthetic signals</w:t>
      </w:r>
      <w:r w:rsidRPr="00F12BD2">
        <w:rPr>
          <w:lang w:val="en-US"/>
        </w:rPr>
        <w:t xml:space="preserve"> of haptic effects</w:t>
      </w:r>
      <w:r w:rsidR="00692453">
        <w:rPr>
          <w:lang w:val="en-US"/>
        </w:rPr>
        <w:t>, typically created from authoring tools</w:t>
      </w:r>
      <w:r w:rsidR="00692453" w:rsidRPr="00F12BD2">
        <w:rPr>
          <w:lang w:val="en-US"/>
        </w:rPr>
        <w:t>.</w:t>
      </w:r>
    </w:p>
    <w:p w14:paraId="689FBB09" w14:textId="77777777" w:rsidR="00A22A18" w:rsidRPr="001477CB" w:rsidRDefault="00A22A18" w:rsidP="00A22A18">
      <w:pPr>
        <w:pStyle w:val="Heading3"/>
      </w:pPr>
      <w:bookmarkStart w:id="57" w:name="_Toc184113700"/>
      <w:r w:rsidRPr="001477CB">
        <w:t>6.2</w:t>
      </w:r>
      <w:r>
        <w:t>.2</w:t>
      </w:r>
      <w:r w:rsidRPr="001477CB">
        <w:tab/>
      </w:r>
      <w:r w:rsidRPr="001477CB">
        <w:tab/>
      </w:r>
      <w:r>
        <w:rPr>
          <w:lang w:val="en-US"/>
        </w:rPr>
        <w:t>Time-sampled signals</w:t>
      </w:r>
      <w:bookmarkEnd w:id="57"/>
    </w:p>
    <w:p w14:paraId="52D749E5" w14:textId="77777777" w:rsidR="00A22A18" w:rsidRDefault="00A22A18" w:rsidP="00A22A18">
      <w:pPr>
        <w:spacing w:after="0"/>
        <w:contextualSpacing/>
        <w:jc w:val="both"/>
        <w:rPr>
          <w:rFonts w:asciiTheme="minorHAnsi" w:hAnsiTheme="minorHAnsi" w:cs="Arial"/>
          <w:sz w:val="22"/>
          <w:szCs w:val="24"/>
          <w:lang w:val="en-US"/>
        </w:rPr>
      </w:pPr>
      <w:r w:rsidRPr="0081636E">
        <w:rPr>
          <w:lang w:val="en-US"/>
        </w:rPr>
        <w:t>In</w:t>
      </w:r>
      <w:r>
        <w:rPr>
          <w:lang w:val="en-US"/>
        </w:rPr>
        <w:t xml:space="preserve"> Figure 6.2-1</w:t>
      </w:r>
      <w:r w:rsidRPr="0081636E">
        <w:rPr>
          <w:lang w:val="en-US"/>
        </w:rPr>
        <w:t xml:space="preserve">, two examples of </w:t>
      </w:r>
      <w:r>
        <w:rPr>
          <w:lang w:val="en-US"/>
        </w:rPr>
        <w:t xml:space="preserve">time-sampled </w:t>
      </w:r>
      <w:r w:rsidRPr="0081636E">
        <w:rPr>
          <w:lang w:val="en-US"/>
        </w:rPr>
        <w:t>signals are provided</w:t>
      </w:r>
      <w:r>
        <w:rPr>
          <w:lang w:val="en-US"/>
        </w:rPr>
        <w:t>. T</w:t>
      </w:r>
      <w:r w:rsidRPr="0081636E">
        <w:rPr>
          <w:lang w:val="en-US"/>
        </w:rPr>
        <w:t xml:space="preserve">he left </w:t>
      </w:r>
      <w:r>
        <w:rPr>
          <w:lang w:val="en-US"/>
        </w:rPr>
        <w:t>side shows</w:t>
      </w:r>
      <w:r w:rsidRPr="0081636E">
        <w:rPr>
          <w:lang w:val="en-US"/>
        </w:rPr>
        <w:t xml:space="preserve"> the samples of 3D angular orientations and linear accelerations</w:t>
      </w:r>
      <w:r w:rsidRPr="0081636E" w:rsidDel="002C4F33">
        <w:rPr>
          <w:lang w:val="en-US"/>
        </w:rPr>
        <w:t xml:space="preserve"> </w:t>
      </w:r>
      <w:r w:rsidRPr="0081636E">
        <w:rPr>
          <w:lang w:val="en-US"/>
        </w:rPr>
        <w:t xml:space="preserve">of a horse captured with an accelerometer positioned on the horseman. </w:t>
      </w:r>
      <w:r>
        <w:rPr>
          <w:lang w:val="en-US"/>
        </w:rPr>
        <w:t>T</w:t>
      </w:r>
      <w:r w:rsidRPr="0081636E">
        <w:rPr>
          <w:lang w:val="en-US"/>
        </w:rPr>
        <w:t xml:space="preserve">he right </w:t>
      </w:r>
      <w:r>
        <w:rPr>
          <w:lang w:val="en-US"/>
        </w:rPr>
        <w:t xml:space="preserve">side illustrates </w:t>
      </w:r>
      <w:r w:rsidRPr="0081636E">
        <w:rPr>
          <w:lang w:val="en-US"/>
        </w:rPr>
        <w:t>the haptic signal of a texture (here a carpet) captured from the sound of a pen moving on the surface of the carpet in one direction.</w:t>
      </w:r>
    </w:p>
    <w:p w14:paraId="283AB92C" w14:textId="77777777" w:rsidR="00A22A18" w:rsidRDefault="00A22A18" w:rsidP="00A22A18">
      <w:pPr>
        <w:rPr>
          <w:lang w:val="en-US"/>
        </w:rPr>
      </w:pPr>
    </w:p>
    <w:p w14:paraId="6FDEA4CC" w14:textId="7A18E9AA" w:rsidR="00A22A18" w:rsidRDefault="00A22A18" w:rsidP="00A22A18">
      <w:pPr>
        <w:rPr>
          <w:lang w:val="en-US"/>
        </w:rPr>
      </w:pPr>
      <w:r>
        <w:rPr>
          <w:lang w:val="en-US"/>
        </w:rPr>
        <w:t>Those haptics time sampled signals are generally used for signals captured from sensors.</w:t>
      </w:r>
    </w:p>
    <w:p w14:paraId="4B6521D1" w14:textId="77777777" w:rsidR="00A22A18" w:rsidRDefault="00A22A18" w:rsidP="00D845E7">
      <w:pPr>
        <w:pStyle w:val="TH"/>
        <w:rPr>
          <w:lang w:val="en-US"/>
        </w:rPr>
      </w:pPr>
      <w:bookmarkStart w:id="58" w:name="MCCQCTEMPBM_00000065"/>
      <w:r>
        <w:rPr>
          <w:noProof/>
          <w:lang w:val="en-US"/>
        </w:rPr>
        <w:drawing>
          <wp:inline distT="0" distB="0" distL="0" distR="0" wp14:anchorId="47ECB312" wp14:editId="3FA8BE31">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728A5340">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58"/>
    <w:p w14:paraId="01CF2493" w14:textId="77777777" w:rsidR="00A22A18" w:rsidRPr="00314C18" w:rsidRDefault="00A22A18" w:rsidP="00D845E7">
      <w:pPr>
        <w:pStyle w:val="TF"/>
      </w:pPr>
      <w:r>
        <w:t xml:space="preserve">Figure </w:t>
      </w:r>
      <w:r w:rsidRPr="00314C18">
        <w:t>6.2-1 - Example of time sampled signals (left: Horse riding 3D angular orientations and linear</w:t>
      </w:r>
      <w:r>
        <w:t xml:space="preserve"> </w:t>
      </w:r>
      <w:r w:rsidRPr="00314C18">
        <w:t>accelerations captured with an accelerometer, right: texture captured from sound on one direction).</w:t>
      </w:r>
    </w:p>
    <w:p w14:paraId="02BAC01F" w14:textId="77777777" w:rsidR="00A22A18" w:rsidRDefault="00A22A18" w:rsidP="00A22A18">
      <w:pPr>
        <w:pStyle w:val="EW"/>
      </w:pPr>
    </w:p>
    <w:p w14:paraId="516918E4" w14:textId="77777777" w:rsidR="00A22A18" w:rsidRPr="0003450C" w:rsidRDefault="00A22A18" w:rsidP="00A22A18">
      <w:pPr>
        <w:rPr>
          <w:lang w:val="en-US"/>
        </w:rPr>
      </w:pPr>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p>
    <w:p w14:paraId="42D14D2F" w14:textId="5ED09DCC" w:rsidR="000B1284" w:rsidRPr="001477CB" w:rsidRDefault="000B1284" w:rsidP="000B1284">
      <w:pPr>
        <w:pStyle w:val="Heading3"/>
      </w:pPr>
      <w:bookmarkStart w:id="59" w:name="_Toc184113701"/>
      <w:r w:rsidRPr="001477CB">
        <w:t>6.2</w:t>
      </w:r>
      <w:r>
        <w:t>.3</w:t>
      </w:r>
      <w:r w:rsidRPr="001477CB">
        <w:tab/>
      </w:r>
      <w:r>
        <w:rPr>
          <w:lang w:val="en-US"/>
        </w:rPr>
        <w:t>Synthetic</w:t>
      </w:r>
      <w:r w:rsidR="00E7611A">
        <w:rPr>
          <w:lang w:val="en-US"/>
        </w:rPr>
        <w:t xml:space="preserve"> </w:t>
      </w:r>
      <w:r>
        <w:rPr>
          <w:lang w:val="en-US"/>
        </w:rPr>
        <w:t>signals</w:t>
      </w:r>
      <w:bookmarkEnd w:id="59"/>
      <w:r>
        <w:rPr>
          <w:lang w:val="en-US"/>
        </w:rPr>
        <w:t xml:space="preserve"> </w:t>
      </w:r>
    </w:p>
    <w:p w14:paraId="728AD9B7" w14:textId="02676B5E" w:rsidR="000B1284" w:rsidRDefault="000B1284" w:rsidP="000B1284">
      <w:pPr>
        <w:rPr>
          <w:lang w:val="en-US"/>
        </w:rPr>
      </w:pPr>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p>
    <w:p w14:paraId="53CF32EC" w14:textId="77777777" w:rsidR="000B1284" w:rsidRDefault="000B1284" w:rsidP="00D845E7">
      <w:pPr>
        <w:pStyle w:val="TH"/>
        <w:rPr>
          <w:noProof/>
          <w:lang w:val="en-US"/>
        </w:rPr>
      </w:pPr>
      <w:bookmarkStart w:id="60" w:name="MCCQCTEMPBM_00000066"/>
      <w:r>
        <w:rPr>
          <w:noProof/>
          <w:lang w:val="en-US"/>
        </w:rPr>
        <w:drawing>
          <wp:inline distT="0" distB="0" distL="0" distR="0" wp14:anchorId="2E2E49B9" wp14:editId="093287A4">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00DF14ED">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4EE161DF" w14:textId="67486521" w:rsidR="000B1284" w:rsidRPr="00287E88" w:rsidRDefault="000B1284" w:rsidP="00D845E7">
      <w:pPr>
        <w:pStyle w:val="TF"/>
        <w:rPr>
          <w:lang w:val="en-US"/>
        </w:rPr>
      </w:pPr>
      <w:bookmarkStart w:id="61" w:name="_Ref176965924"/>
      <w:bookmarkEnd w:id="60"/>
      <w:r w:rsidRPr="00287E88">
        <w:rPr>
          <w:lang w:val="en-US"/>
        </w:rPr>
        <w:t>Figure 6.2-2</w:t>
      </w:r>
      <w:bookmarkEnd w:id="61"/>
      <w:r w:rsidRPr="00287E88">
        <w:rPr>
          <w:lang w:val="en-US"/>
        </w:rPr>
        <w:t xml:space="preserve"> - Example of </w:t>
      </w:r>
      <w:r w:rsidR="00CC3070">
        <w:rPr>
          <w:lang w:val="en-US"/>
        </w:rPr>
        <w:t>synthetic</w:t>
      </w:r>
      <w:r w:rsidRPr="00287E88">
        <w:rPr>
          <w:lang w:val="en-US"/>
        </w:rPr>
        <w:t xml:space="preserve"> rendered haptic </w:t>
      </w:r>
      <w:r w:rsidR="00CC3070">
        <w:rPr>
          <w:lang w:val="en-US"/>
        </w:rPr>
        <w:t xml:space="preserve">signal </w:t>
      </w:r>
      <w:r w:rsidRPr="00287E88">
        <w:rPr>
          <w:lang w:val="en-US"/>
        </w:rPr>
        <w:t>(left: heart beat synthetic signal, right: synthetic rain effect with 4 channels for 4 different locations on the user).</w:t>
      </w:r>
    </w:p>
    <w:p w14:paraId="3774958F" w14:textId="77777777" w:rsidR="000B1284" w:rsidRPr="005B6260" w:rsidRDefault="000B1284" w:rsidP="000B1284">
      <w:pPr>
        <w:pStyle w:val="EW"/>
        <w:rPr>
          <w:lang w:val="en-US"/>
        </w:rPr>
      </w:pPr>
    </w:p>
    <w:p w14:paraId="0E9A57DC" w14:textId="77777777" w:rsidR="000B1284" w:rsidRDefault="000B1284" w:rsidP="000B1284">
      <w:pPr>
        <w:rPr>
          <w:lang w:val="en-US"/>
        </w:rPr>
      </w:pPr>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Default="000B1284" w:rsidP="00E7611A">
      <w:pPr>
        <w:rPr>
          <w:lang w:val="en-US"/>
        </w:rPr>
      </w:pPr>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p>
    <w:p w14:paraId="52293C48" w14:textId="389717E9" w:rsidR="000B1284" w:rsidRPr="00D67716" w:rsidRDefault="000B1284" w:rsidP="00E7611A">
      <w:pPr>
        <w:pStyle w:val="Heading3"/>
        <w:rPr>
          <w:lang w:val="en-US"/>
        </w:rPr>
      </w:pPr>
      <w:bookmarkStart w:id="62" w:name="_Toc184113702"/>
      <w:r w:rsidRPr="00D67716">
        <w:rPr>
          <w:lang w:val="en-US"/>
        </w:rPr>
        <w:t>6.2.4</w:t>
      </w:r>
      <w:r w:rsidRPr="00D67716">
        <w:rPr>
          <w:lang w:val="en-US"/>
        </w:rPr>
        <w:tab/>
      </w:r>
      <w:r w:rsidRPr="00D67716">
        <w:rPr>
          <w:lang w:val="en-US"/>
        </w:rPr>
        <w:tab/>
        <w:t>Comparison and applications</w:t>
      </w:r>
      <w:bookmarkEnd w:id="62"/>
    </w:p>
    <w:p w14:paraId="12FA7A30" w14:textId="77777777" w:rsidR="000B1284" w:rsidRDefault="000B1284" w:rsidP="000B1284">
      <w:pPr>
        <w:rPr>
          <w:lang w:val="en-US"/>
        </w:rPr>
      </w:pPr>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 feedback systems. </w:t>
      </w:r>
      <w:r>
        <w:rPr>
          <w:lang w:val="en-US"/>
        </w:rPr>
        <w:t>Synthetic</w:t>
      </w:r>
      <w:r w:rsidRPr="00FB62BA">
        <w:rPr>
          <w:lang w:val="en-US"/>
        </w:rPr>
        <w:t xml:space="preserve"> </w:t>
      </w:r>
      <w:r>
        <w:rPr>
          <w:lang w:val="en-US"/>
        </w:rPr>
        <w:t>signals</w:t>
      </w:r>
      <w:r w:rsidRPr="00FB62BA">
        <w:rPr>
          <w:lang w:val="en-US"/>
        </w:rPr>
        <w:t>, on the other hand, are ideal for applications where flexibility and ease of use are paramount, such as in mobile notifications</w:t>
      </w:r>
      <w:r w:rsidRPr="688FE4D8">
        <w:rPr>
          <w:lang w:val="en-US"/>
        </w:rPr>
        <w:t>, communication, movies</w:t>
      </w:r>
      <w:r w:rsidRPr="00FB62BA">
        <w:rPr>
          <w:lang w:val="en-US"/>
        </w:rPr>
        <w:t xml:space="preserve"> or gaming, where the haptic feedback needs to be 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p>
    <w:p w14:paraId="24AA080D" w14:textId="78877198" w:rsidR="003460A5" w:rsidRDefault="006D1880" w:rsidP="006D1880">
      <w:pPr>
        <w:pStyle w:val="Heading2"/>
      </w:pPr>
      <w:bookmarkStart w:id="63" w:name="_Toc169871223"/>
      <w:bookmarkStart w:id="64" w:name="_Toc184113703"/>
      <w:r>
        <w:t>6.3</w:t>
      </w:r>
      <w:r>
        <w:tab/>
      </w:r>
      <w:r w:rsidR="007B7FF6" w:rsidRPr="005E0BD2">
        <w:t xml:space="preserve">Haptic </w:t>
      </w:r>
      <w:r w:rsidR="007B7FF6">
        <w:t>media</w:t>
      </w:r>
      <w:r w:rsidR="007B7FF6" w:rsidRPr="005E0BD2">
        <w:t xml:space="preserve"> formats</w:t>
      </w:r>
      <w:bookmarkEnd w:id="64"/>
    </w:p>
    <w:p w14:paraId="2ADDAF0F" w14:textId="7D8EEF46" w:rsidR="00DB1EE5" w:rsidRPr="00D95579" w:rsidRDefault="00DB1EE5" w:rsidP="00D845E7">
      <w:pPr>
        <w:pStyle w:val="Heading3"/>
        <w:rPr>
          <w:lang w:val="en-US"/>
        </w:rPr>
      </w:pPr>
      <w:bookmarkStart w:id="65" w:name="_Toc184113704"/>
      <w:r w:rsidRPr="00D95579">
        <w:rPr>
          <w:lang w:val="en-US"/>
        </w:rPr>
        <w:t>6.3.1</w:t>
      </w:r>
      <w:r>
        <w:rPr>
          <w:lang w:val="en-US"/>
        </w:rPr>
        <w:tab/>
        <w:t>I</w:t>
      </w:r>
      <w:r w:rsidRPr="00D95579">
        <w:rPr>
          <w:lang w:val="en-US"/>
        </w:rPr>
        <w:t>ntroduction</w:t>
      </w:r>
      <w:bookmarkEnd w:id="65"/>
      <w:r w:rsidRPr="00D95579">
        <w:rPr>
          <w:lang w:val="en-US"/>
        </w:rPr>
        <w:t xml:space="preserve"> </w:t>
      </w:r>
    </w:p>
    <w:p w14:paraId="1591973C" w14:textId="1F80A724" w:rsidR="00DB1EE5" w:rsidRDefault="00DB1EE5" w:rsidP="00DB1EE5">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r w:rsidR="009B11E3">
        <w:t xml:space="preserve"> </w:t>
      </w:r>
      <w:r>
        <w:t xml:space="preserve">media </w:t>
      </w:r>
      <w:r w:rsidRPr="00FC1F7F">
        <w:t xml:space="preserve">formats for haptics are proprietary. However standardised interchangeable </w:t>
      </w:r>
      <w:r>
        <w:t xml:space="preserve">media </w:t>
      </w:r>
      <w:r w:rsidRPr="00FC1F7F">
        <w:t>formats (or mezzanine formats) have now been defined.</w:t>
      </w:r>
    </w:p>
    <w:p w14:paraId="0D63A8E6" w14:textId="2B3A0BD2" w:rsidR="00DB1EE5" w:rsidRPr="001477CB" w:rsidRDefault="00DB1EE5" w:rsidP="00D845E7">
      <w:pPr>
        <w:pStyle w:val="Heading3"/>
      </w:pPr>
      <w:bookmarkStart w:id="66" w:name="_Toc184113705"/>
      <w:r>
        <w:t>6.3.2</w:t>
      </w:r>
      <w:r w:rsidRPr="001477CB">
        <w:tab/>
      </w:r>
      <w:r>
        <w:rPr>
          <w:lang w:val="en-US"/>
        </w:rPr>
        <w:t>PCM format</w:t>
      </w:r>
      <w:bookmarkEnd w:id="66"/>
    </w:p>
    <w:p w14:paraId="435339B3" w14:textId="77777777" w:rsidR="00DB1EE5" w:rsidRDefault="00DB1EE5" w:rsidP="00DB1EE5">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p>
    <w:p w14:paraId="6AD96011" w14:textId="2378D6A7" w:rsidR="00DB1EE5" w:rsidRDefault="00DB1EE5" w:rsidP="00DB1EE5">
      <w:pPr>
        <w:rPr>
          <w:lang w:val="en-US"/>
        </w:rPr>
      </w:pPr>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D67716">
        <w:rPr>
          <w:lang w:val="en-US"/>
        </w:rPr>
        <w:t>[</w:t>
      </w:r>
      <w:r w:rsidR="001C3432" w:rsidRPr="00D67716">
        <w:rPr>
          <w:lang w:val="en-US"/>
        </w:rPr>
        <w:t>7</w:t>
      </w:r>
      <w:r w:rsidRPr="00D67716">
        <w:rPr>
          <w:lang w:val="en-US"/>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p>
    <w:p w14:paraId="3047566D" w14:textId="77777777" w:rsidR="00DB1EE5" w:rsidRPr="00E60710" w:rsidRDefault="00DB1EE5" w:rsidP="00DB1EE5">
      <w:pPr>
        <w:rPr>
          <w:lang w:val="en-US"/>
        </w:rPr>
      </w:pPr>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p>
    <w:p w14:paraId="3BCB5CF4" w14:textId="183542D1" w:rsidR="00DB1EE5" w:rsidRPr="001477CB" w:rsidRDefault="00DB1EE5" w:rsidP="00D845E7">
      <w:pPr>
        <w:pStyle w:val="Heading3"/>
      </w:pPr>
      <w:bookmarkStart w:id="67" w:name="_Toc184113706"/>
      <w:r>
        <w:t>6.3.4</w:t>
      </w:r>
      <w:r w:rsidRPr="001477CB">
        <w:tab/>
      </w:r>
      <w:r>
        <w:rPr>
          <w:lang w:val="en-US"/>
        </w:rPr>
        <w:t>Proprietary parametric formats</w:t>
      </w:r>
      <w:bookmarkEnd w:id="67"/>
    </w:p>
    <w:p w14:paraId="03B9CFD1" w14:textId="77777777" w:rsidR="00DB1EE5" w:rsidRDefault="00DB1EE5" w:rsidP="00DB1EE5">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p>
    <w:p w14:paraId="0A6629DE" w14:textId="75F6D8E5" w:rsidR="00DB1EE5" w:rsidRDefault="00DB1EE5" w:rsidP="00DB1EE5">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D67716">
        <w:t>[</w:t>
      </w:r>
      <w:r w:rsidR="00CD68BE" w:rsidRPr="00D67716">
        <w:t>18</w:t>
      </w:r>
      <w:r w:rsidRPr="00D67716">
        <w:t>]</w:t>
      </w:r>
      <w:r>
        <w:t xml:space="preserve"> and </w:t>
      </w:r>
      <w:r w:rsidRPr="009E458C">
        <w:t xml:space="preserve">IVS </w:t>
      </w:r>
      <w:r w:rsidRPr="00D67716">
        <w:t>[</w:t>
      </w:r>
      <w:r w:rsidR="009E458C" w:rsidRPr="00D67716">
        <w:t>19</w:t>
      </w:r>
      <w:r w:rsidRPr="00D67716">
        <w:t>]</w:t>
      </w:r>
      <w:r>
        <w:t xml:space="preserve"> from immersion corp. </w:t>
      </w:r>
      <w:bookmarkStart w:id="68" w:name="_Hlk180241459"/>
    </w:p>
    <w:bookmarkEnd w:id="68"/>
    <w:p w14:paraId="0C60F22F" w14:textId="77777777" w:rsidR="00DB1EE5" w:rsidRDefault="00DB1EE5" w:rsidP="00DB1EE5">
      <w:pPr>
        <w:rPr>
          <w:lang w:val="en-US"/>
        </w:rPr>
      </w:pPr>
      <w:r>
        <w:rPr>
          <w:lang w:val="en-US"/>
        </w:rPr>
        <w:t>AHAP has been mainly developed for vibrotactile signals and implementation into iOS Core Haptic framework.</w:t>
      </w:r>
    </w:p>
    <w:p w14:paraId="7E37A1F4" w14:textId="77777777" w:rsidR="00DB1EE5" w:rsidRDefault="00DB1EE5" w:rsidP="00DB1EE5">
      <w:pPr>
        <w:rPr>
          <w:lang w:val="en-US"/>
        </w:rPr>
      </w:pPr>
      <w:r w:rsidRPr="22CDF9EB">
        <w:rPr>
          <w:lang w:val="en-US"/>
        </w:rPr>
        <w:t>IVS was targeting media applications (movies, gaming) and communication (smartphone) using mainly vibrotactile signals described in XML format.  A binary version is available for networks transmission.</w:t>
      </w:r>
    </w:p>
    <w:p w14:paraId="374D0647" w14:textId="77777777" w:rsidR="00DB1EE5" w:rsidRDefault="00DB1EE5" w:rsidP="00DB1EE5">
      <w:pPr>
        <w:rPr>
          <w:lang w:val="en-US"/>
        </w:rPr>
      </w:pPr>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r>
        <w:rPr>
          <w:lang w:val="en-US"/>
        </w:rPr>
        <w:t xml:space="preserve"> </w:t>
      </w:r>
      <w:r w:rsidRPr="00CD3309">
        <w:rPr>
          <w:highlight w:val="yellow"/>
          <w:lang w:val="en-US"/>
        </w:rPr>
        <w:t>[HAPT]</w:t>
      </w:r>
    </w:p>
    <w:p w14:paraId="20F6965B" w14:textId="77777777" w:rsidR="00DB1EE5" w:rsidRPr="001B640B" w:rsidRDefault="00DB1EE5" w:rsidP="00136A85">
      <w:pPr>
        <w:pStyle w:val="EditorsNote"/>
        <w:rPr>
          <w:lang w:val="en-US"/>
        </w:rPr>
      </w:pPr>
      <w:r w:rsidRPr="00136A85">
        <w:rPr>
          <w:lang w:val="en-US"/>
        </w:rPr>
        <w:t>Editor’s note: need to find proper reference for HAPT</w:t>
      </w:r>
    </w:p>
    <w:p w14:paraId="2EF2DC41" w14:textId="2AE5A4C4" w:rsidR="00DB1EE5" w:rsidRDefault="00DB1EE5" w:rsidP="00DB1EE5">
      <w:pPr>
        <w:rPr>
          <w:lang w:val="en-US"/>
        </w:rPr>
      </w:pPr>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r w:rsidR="001C3432" w:rsidRPr="00D67716">
        <w:rPr>
          <w:lang w:val="en-US"/>
        </w:rPr>
        <w:t>7</w:t>
      </w:r>
      <w:r w:rsidRPr="001C3432">
        <w:rPr>
          <w:lang w:val="en-US"/>
        </w:rPr>
        <w:t>]</w:t>
      </w:r>
      <w:r>
        <w:rPr>
          <w:lang w:val="en-US"/>
        </w:rPr>
        <w:t xml:space="preserve"> codec supports both the AHAP and IVS formats, while the IEEE codec </w:t>
      </w:r>
      <w:r w:rsidRPr="00A35638">
        <w:rPr>
          <w:lang w:val="en-US"/>
        </w:rPr>
        <w:t>[</w:t>
      </w:r>
      <w:r w:rsidR="00A35638" w:rsidRPr="00D67716">
        <w:rPr>
          <w:lang w:val="en-US"/>
        </w:rPr>
        <w:t>30</w:t>
      </w:r>
      <w:r w:rsidRPr="00A35638">
        <w:rPr>
          <w:lang w:val="en-US"/>
        </w:rPr>
        <w:t>]</w:t>
      </w:r>
      <w:r>
        <w:rPr>
          <w:lang w:val="en-US"/>
        </w:rPr>
        <w:t xml:space="preserve"> only supports PCM input signals.</w:t>
      </w:r>
    </w:p>
    <w:p w14:paraId="35F8701F" w14:textId="77777777" w:rsidR="00DB1EE5" w:rsidRPr="00F77D63" w:rsidRDefault="00DB1EE5" w:rsidP="00D845E7">
      <w:pPr>
        <w:pStyle w:val="Heading3"/>
        <w:rPr>
          <w:lang w:val="en-US"/>
        </w:rPr>
      </w:pPr>
      <w:bookmarkStart w:id="69" w:name="_Toc184113707"/>
      <w:r>
        <w:rPr>
          <w:lang w:val="en-US"/>
        </w:rPr>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69"/>
      <w:r w:rsidRPr="00F77D63">
        <w:rPr>
          <w:lang w:val="en-US"/>
        </w:rPr>
        <w:tab/>
      </w:r>
    </w:p>
    <w:p w14:paraId="16F22C2E" w14:textId="00B5B751" w:rsidR="00DB1EE5" w:rsidRDefault="00DB1EE5" w:rsidP="00DB1EE5">
      <w:pPr>
        <w:spacing w:after="0"/>
      </w:pPr>
      <w:r>
        <w:t>SMPTE defined the</w:t>
      </w:r>
      <w:r w:rsidRPr="001218F0">
        <w:t xml:space="preserve"> Haptic-Tactile Essence for Broadcast Production </w:t>
      </w:r>
      <w:r w:rsidRPr="00DE7CCF">
        <w:t>Applications [</w:t>
      </w:r>
      <w:r w:rsidR="00DE7CCF" w:rsidRPr="00D67716">
        <w:t>17</w:t>
      </w:r>
      <w:r w:rsidRPr="00DE7CCF">
        <w:t>].</w:t>
      </w:r>
      <w:r>
        <w:t xml:space="preserve"> However, it was mainly dedicated to position, orientation, velocity and acceleration.</w:t>
      </w:r>
    </w:p>
    <w:p w14:paraId="006D988E" w14:textId="6FE5FA67" w:rsidR="00DB1EE5" w:rsidRDefault="00DB1EE5" w:rsidP="00DB1EE5">
      <w:pPr>
        <w:rPr>
          <w:lang w:val="en-US"/>
        </w:rPr>
      </w:pPr>
      <w:r>
        <w:rPr>
          <w:lang w:val="en-US"/>
        </w:rPr>
        <w:t xml:space="preserve">MPEG HJIF: MPEG defined in section 6 of </w:t>
      </w:r>
      <w:r w:rsidRPr="001C3432">
        <w:rPr>
          <w:lang w:val="en-US"/>
        </w:rPr>
        <w:t>specification [</w:t>
      </w:r>
      <w:r w:rsidR="001C3432" w:rsidRPr="00D67716">
        <w:rPr>
          <w:lang w:val="en-US"/>
        </w:rPr>
        <w:t>7</w:t>
      </w:r>
      <w:r w:rsidRPr="001C3432">
        <w:rPr>
          <w:lang w:val="en-US"/>
        </w:rPr>
        <w:t>]</w:t>
      </w:r>
      <w:r>
        <w:rPr>
          <w:lang w:val="en-US"/>
        </w:rPr>
        <w:t xml:space="preserve"> a standardized and interchanged parametric JSON based format (or mezzanine format) for describing haptics effects called HJIF</w:t>
      </w:r>
      <w:r w:rsidR="00980F9D">
        <w:rPr>
          <w:lang w:val="en-US"/>
        </w:rPr>
        <w:t xml:space="preserve">. An example of </w:t>
      </w:r>
      <w:r w:rsidR="00C142AE">
        <w:rPr>
          <w:lang w:val="en-US"/>
        </w:rPr>
        <w:t>an HJIF file is provided in Annex A.</w:t>
      </w:r>
    </w:p>
    <w:p w14:paraId="07823F34" w14:textId="42818AA0" w:rsidR="00DB1EE5" w:rsidRDefault="00DB1EE5" w:rsidP="00DB1EE5">
      <w:pPr>
        <w:rPr>
          <w:lang w:val="en-US"/>
        </w:rPr>
      </w:pPr>
      <w:r>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Default="00DB1EE5" w:rsidP="00DB1EE5">
      <w:pPr>
        <w:rPr>
          <w:lang w:val="en-US"/>
        </w:rPr>
      </w:pPr>
      <w:r>
        <w:rPr>
          <w:lang w:val="en-US"/>
        </w:rPr>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p>
    <w:p w14:paraId="0C40823B" w14:textId="77777777" w:rsidR="00DB1EE5" w:rsidRPr="001B640B" w:rsidRDefault="00DB1EE5" w:rsidP="00DB1EE5">
      <w:pPr>
        <w:rPr>
          <w:lang w:val="en-US"/>
        </w:rPr>
      </w:pPr>
      <w:r>
        <w:rPr>
          <w:lang w:val="en-US"/>
        </w:rPr>
        <w:t>The main advantage of MPEG HJIF</w:t>
      </w:r>
      <w:r w:rsidDel="00D827A3">
        <w:rPr>
          <w:lang w:val="en-US"/>
        </w:rPr>
        <w:t xml:space="preserve"> </w:t>
      </w:r>
      <w:r>
        <w:rPr>
          <w:lang w:val="en-US"/>
        </w:rPr>
        <w:t xml:space="preserve">is its flexibility to support various haptic modalities, various parametric formats and its flexibility for heterogeneous end-user devices and experiences. Thanks to its JSON formatting, it is also easy to edit and modify the file. </w:t>
      </w:r>
    </w:p>
    <w:p w14:paraId="5F2C36C1" w14:textId="10E02088" w:rsidR="00DB1EE5" w:rsidRDefault="00DB1EE5" w:rsidP="00DB1EE5">
      <w:pPr>
        <w:rPr>
          <w:lang w:val="en-US"/>
        </w:rPr>
      </w:pPr>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p>
    <w:p w14:paraId="5044A063" w14:textId="566AFA68" w:rsidR="006D1880" w:rsidRDefault="003460A5" w:rsidP="006D1880">
      <w:pPr>
        <w:pStyle w:val="Heading2"/>
      </w:pPr>
      <w:bookmarkStart w:id="70" w:name="_Toc184113708"/>
      <w:r>
        <w:t>6.4</w:t>
      </w:r>
      <w:r>
        <w:tab/>
      </w:r>
      <w:r w:rsidR="006D1880">
        <w:t>Haptics device types</w:t>
      </w:r>
      <w:bookmarkEnd w:id="63"/>
      <w:bookmarkEnd w:id="70"/>
    </w:p>
    <w:p w14:paraId="7AEA1790" w14:textId="0DFAE218" w:rsidR="00843447" w:rsidRPr="00843447" w:rsidRDefault="00843447" w:rsidP="00211641">
      <w:pPr>
        <w:pStyle w:val="Heading3"/>
      </w:pPr>
      <w:bookmarkStart w:id="71" w:name="_Toc184113709"/>
      <w:r w:rsidRPr="00843447">
        <w:t>6.</w:t>
      </w:r>
      <w:r w:rsidR="003460A5">
        <w:t>4</w:t>
      </w:r>
      <w:r w:rsidRPr="00843447">
        <w:t>.1</w:t>
      </w:r>
      <w:r w:rsidRPr="00843447">
        <w:tab/>
        <w:t>Introduction</w:t>
      </w:r>
      <w:bookmarkEnd w:id="71"/>
    </w:p>
    <w:p w14:paraId="25B31488" w14:textId="77777777" w:rsidR="00C13C08" w:rsidRDefault="00843447" w:rsidP="00C13C08">
      <w:r w:rsidRPr="00843447">
        <w:t>Haptics devices may be categorized into types defining their primary capability. Each category reflects the device's intended application and the type of haptic experience it provides.</w:t>
      </w:r>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p>
    <w:p w14:paraId="0196F823" w14:textId="61831911" w:rsidR="00843447" w:rsidRPr="00843447" w:rsidRDefault="00C13C08" w:rsidP="00467B4D">
      <w:pPr>
        <w:pStyle w:val="EditorsNote"/>
      </w:pPr>
      <w:r w:rsidRPr="00467B4D">
        <w:t>Editor’s note: example of devices should be provided to illustrate the haptic functionalities.</w:t>
      </w:r>
      <w:r>
        <w:t xml:space="preserve"> </w:t>
      </w:r>
    </w:p>
    <w:p w14:paraId="7C7B1848" w14:textId="6C9FA6DF" w:rsidR="000D2A6B" w:rsidRPr="000D2A6B" w:rsidRDefault="000D2A6B" w:rsidP="00211641">
      <w:pPr>
        <w:pStyle w:val="Heading3"/>
      </w:pPr>
      <w:bookmarkStart w:id="72" w:name="_Toc184113710"/>
      <w:r w:rsidRPr="000D2A6B">
        <w:t>6.</w:t>
      </w:r>
      <w:r w:rsidR="003460A5">
        <w:t>4</w:t>
      </w:r>
      <w:r w:rsidRPr="000D2A6B">
        <w:t>.2</w:t>
      </w:r>
      <w:r w:rsidRPr="000D2A6B">
        <w:tab/>
        <w:t>Haptics device type 1: Basic sensory feedback</w:t>
      </w:r>
      <w:bookmarkEnd w:id="72"/>
    </w:p>
    <w:p w14:paraId="2F6FB80B" w14:textId="77777777" w:rsidR="008D7600" w:rsidRDefault="000D2A6B" w:rsidP="000D2A6B">
      <w:r w:rsidRPr="000D2A6B">
        <w:t xml:space="preserve">Devices in this category are designed to provide passive, non-spatialised sensory feedback, in applications such as simple mobile game and entertainment, alerting, or communication. </w:t>
      </w:r>
    </w:p>
    <w:p w14:paraId="790B987B" w14:textId="77777777" w:rsidR="00E44B32" w:rsidRDefault="000D2A6B" w:rsidP="00E44B32">
      <w:pPr>
        <w:rPr>
          <w:lang w:val="en-US"/>
        </w:rPr>
      </w:pPr>
      <w:r w:rsidRPr="000D2A6B">
        <w:t xml:space="preserve">They include </w:t>
      </w:r>
      <w:r w:rsidR="008D7600">
        <w:t xml:space="preserve">actuators integrated into </w:t>
      </w:r>
      <w:r w:rsidRPr="000D2A6B">
        <w:rPr>
          <w:lang w:val="en-US"/>
        </w:rPr>
        <w:t>smartphone, smartwatch, wearables, finger UI, headphone, HMD. They usually have a low number of actuators</w:t>
      </w:r>
      <w:r w:rsidR="00E44B32">
        <w:rPr>
          <w:lang w:val="en-US"/>
        </w:rPr>
        <w:t xml:space="preserve"> and usually vibrotactile actuators.</w:t>
      </w:r>
    </w:p>
    <w:p w14:paraId="4CE59162" w14:textId="77777777" w:rsidR="00E44B32" w:rsidRDefault="00E44B32" w:rsidP="00E44B32">
      <w:r>
        <w:t xml:space="preserve">In this category it is anticipated that the haptic signals are synthetic haptic effects created by a designer. </w:t>
      </w:r>
    </w:p>
    <w:p w14:paraId="1E072941" w14:textId="77777777" w:rsidR="00E44B32" w:rsidRPr="00F36F22" w:rsidRDefault="00E44B32" w:rsidP="00E44B32">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0A968D45" w14:textId="13C6757D" w:rsidR="005915E7" w:rsidRPr="00D67716" w:rsidRDefault="005915E7" w:rsidP="000D2A6B"/>
    <w:p w14:paraId="2974740C" w14:textId="61929CE1" w:rsidR="00AD5611" w:rsidRPr="00AD5611" w:rsidRDefault="00AD5611" w:rsidP="00211641">
      <w:pPr>
        <w:pStyle w:val="Heading3"/>
      </w:pPr>
      <w:bookmarkStart w:id="73" w:name="_Toc184113711"/>
      <w:r w:rsidRPr="00AD5611">
        <w:t>6.</w:t>
      </w:r>
      <w:r w:rsidR="003460A5">
        <w:t>4</w:t>
      </w:r>
      <w:r w:rsidRPr="00AD5611">
        <w:t>.3</w:t>
      </w:r>
      <w:r w:rsidRPr="00AD5611">
        <w:tab/>
        <w:t xml:space="preserve">Haptics device type 2: </w:t>
      </w:r>
      <w:r w:rsidRPr="00AD5611">
        <w:rPr>
          <w:lang w:val="en-US"/>
        </w:rPr>
        <w:t xml:space="preserve">Sensorial texture feedback or Spatial </w:t>
      </w:r>
      <w:r w:rsidRPr="00AD5611">
        <w:t>sensory feedback</w:t>
      </w:r>
      <w:bookmarkEnd w:id="73"/>
    </w:p>
    <w:p w14:paraId="0585A9F0" w14:textId="6AD5F777" w:rsidR="008B6A3C" w:rsidRDefault="00AD5611" w:rsidP="00142D70">
      <w:r w:rsidRPr="00AD5611">
        <w:t>Devices in this category are designed to deliver highly detailed and precise haptics (e.g., tactile, kinest</w:t>
      </w:r>
      <w:r>
        <w:t>h</w:t>
      </w:r>
      <w:r w:rsidRPr="00AD5611">
        <w:t xml:space="preserve">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t>try-on, objects manipulation, training/education</w:t>
      </w:r>
      <w:r w:rsidR="00135133" w:rsidRPr="00AA266E">
        <w:t>.</w:t>
      </w:r>
      <w:r w:rsidRPr="00AD5611">
        <w:t xml:space="preserve">. </w:t>
      </w:r>
    </w:p>
    <w:p w14:paraId="1A01F024" w14:textId="2D838665" w:rsidR="00142D70" w:rsidRDefault="00AD5611" w:rsidP="00142D70">
      <w:r w:rsidRPr="00AD5611">
        <w:t>Fine-tuned sensory feedback devices include Haptic gloves Haptic touchpads</w:t>
      </w:r>
      <w:r w:rsidR="00B6656C">
        <w:t xml:space="preserve">, </w:t>
      </w:r>
      <w:r w:rsidR="00B6656C" w:rsidRPr="00AA266E">
        <w:t>touch-sensitive surfaces</w:t>
      </w:r>
      <w:r w:rsidRPr="00AD5611">
        <w:t xml:space="preserve"> and screens. </w:t>
      </w:r>
      <w:r w:rsidR="00142D70">
        <w:t xml:space="preserve">Haptic modalities here are not restricted to vibrotactile, kinesthetic and mid-air feedback is also considered. </w:t>
      </w:r>
    </w:p>
    <w:p w14:paraId="576648B4" w14:textId="77777777" w:rsidR="00142D70" w:rsidRDefault="00142D70" w:rsidP="00142D70">
      <w:r>
        <w:t xml:space="preserve">For the capture, sensors in this category capture sensory information related to objects surfaces physical properties. It consists of more complex systems combining tracking and measurement to get the localization and physics. The tracking measures location and speed of the sensors, the measurement unit captures pressure, force feedback and motion to infer smoothness, roughness, relief and other physical properties of a 2D surface. </w:t>
      </w:r>
    </w:p>
    <w:p w14:paraId="4B96DA49" w14:textId="29C79567" w:rsidR="00823B86" w:rsidRPr="00823B86" w:rsidRDefault="00823B86" w:rsidP="00211641">
      <w:pPr>
        <w:pStyle w:val="Heading3"/>
      </w:pPr>
      <w:bookmarkStart w:id="74" w:name="_Toc184113712"/>
      <w:r w:rsidRPr="00823B86">
        <w:t>6.</w:t>
      </w:r>
      <w:r w:rsidR="003460A5">
        <w:t>4</w:t>
      </w:r>
      <w:r w:rsidRPr="00823B86">
        <w:t>.4</w:t>
      </w:r>
      <w:r w:rsidRPr="00823B86">
        <w:tab/>
        <w:t>Haptics device type 3: Full-body and complex motion feedback</w:t>
      </w:r>
      <w:bookmarkEnd w:id="74"/>
    </w:p>
    <w:p w14:paraId="4E5CBE51" w14:textId="370C65BF" w:rsidR="001270CD" w:rsidRDefault="00823B86" w:rsidP="00823B86">
      <w:r w:rsidRPr="00823B86">
        <w:t>Devices in this category provide immersive, whole-body sensations</w:t>
      </w:r>
      <w:r w:rsidR="001736E2">
        <w:t xml:space="preserve">, but </w:t>
      </w:r>
      <w:r w:rsidR="0019182E">
        <w:t xml:space="preserve">mostly </w:t>
      </w:r>
      <w:r w:rsidR="001736E2">
        <w:t xml:space="preserve">as </w:t>
      </w:r>
      <w:r w:rsidR="0019182E">
        <w:t>passive feedback</w:t>
      </w:r>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r w:rsidRPr="00823B86">
        <w:t xml:space="preserve">. </w:t>
      </w:r>
    </w:p>
    <w:p w14:paraId="5D2C953C" w14:textId="5C40C11C" w:rsidR="00081121" w:rsidRDefault="00823B86" w:rsidP="00081121">
      <w:r w:rsidRPr="00823B86">
        <w:t xml:space="preserve">These </w:t>
      </w:r>
      <w:r w:rsidR="00195DED">
        <w:t xml:space="preserve">rendering </w:t>
      </w:r>
      <w:r w:rsidRPr="00823B86">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t>Multiple modalities are also provided ranging from vibrations, wind, water spray, heat or motion.</w:t>
      </w:r>
    </w:p>
    <w:p w14:paraId="1266053A" w14:textId="77777777" w:rsidR="00081121" w:rsidRDefault="00081121" w:rsidP="00081121">
      <w:r>
        <w:t xml:space="preserve">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 </w:t>
      </w:r>
    </w:p>
    <w:p w14:paraId="3A417E95" w14:textId="3B3D379F" w:rsidR="0076503C" w:rsidRPr="0076503C" w:rsidRDefault="0076503C" w:rsidP="00211641">
      <w:pPr>
        <w:pStyle w:val="Heading3"/>
      </w:pPr>
      <w:bookmarkStart w:id="75" w:name="_Toc184113713"/>
      <w:r w:rsidRPr="0076503C">
        <w:t>6.</w:t>
      </w:r>
      <w:r w:rsidR="003460A5">
        <w:t>4</w:t>
      </w:r>
      <w:r w:rsidRPr="0076503C">
        <w:t>.5</w:t>
      </w:r>
      <w:r w:rsidRPr="0076503C">
        <w:tab/>
        <w:t>Haptics device type 4: Interactive and spatialised feedback</w:t>
      </w:r>
      <w:bookmarkEnd w:id="75"/>
    </w:p>
    <w:p w14:paraId="7DA1F90F" w14:textId="31940457" w:rsidR="0076503C" w:rsidRDefault="0076503C" w:rsidP="0076503C">
      <w:r w:rsidRPr="0076503C">
        <w:t xml:space="preserve">Devices in this category are focused on providing targeted, spatialised </w:t>
      </w:r>
      <w:r w:rsidR="0019182E">
        <w:t xml:space="preserve">interactive </w:t>
      </w:r>
      <w:r w:rsidRPr="0076503C">
        <w:t>haptics (e.g., tactile, kinaest</w:t>
      </w:r>
      <w:r>
        <w:t>h</w:t>
      </w:r>
      <w:r w:rsidRPr="0076503C">
        <w:t>etic, proprioception</w:t>
      </w:r>
      <w:r w:rsidR="005D171A">
        <w:t>, thermal</w:t>
      </w:r>
      <w:r w:rsidRPr="0076503C">
        <w:t>) feedback. These devices simulate specific actions or interactions, such as button presses or in-game effects, through vibrations or adaptive triggers. This category includes haptic controllers such as game console</w:t>
      </w:r>
      <w:r w:rsidR="00EC0FBA">
        <w:t>, phones, HMD or VR</w:t>
      </w:r>
      <w:r w:rsidRPr="0076503C">
        <w:t xml:space="preserve"> controllers offering localized feedback through vibration motors and adaptive triggers to simulate various in-game sensations and interactions.  </w:t>
      </w:r>
      <w:r w:rsidR="00F61A7B">
        <w:t>Usually bi-directional interaction is considered.</w:t>
      </w:r>
    </w:p>
    <w:p w14:paraId="4A75F90C" w14:textId="77777777" w:rsidR="00B02ED8" w:rsidRPr="00AA266E" w:rsidRDefault="00B02ED8" w:rsidP="00B02ED8">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Default="005915E7" w:rsidP="005915E7">
      <w:pPr>
        <w:pStyle w:val="Heading1"/>
        <w:rPr>
          <w:highlight w:val="yellow"/>
        </w:rPr>
      </w:pPr>
      <w:bookmarkStart w:id="76" w:name="_Toc184113714"/>
      <w:r>
        <w:t>7</w:t>
      </w:r>
      <w:r>
        <w:tab/>
      </w:r>
      <w:r w:rsidR="008257A4">
        <w:t>Candidate technologies</w:t>
      </w:r>
      <w:bookmarkEnd w:id="76"/>
    </w:p>
    <w:p w14:paraId="13BDB853" w14:textId="17125444" w:rsidR="005915E7" w:rsidRDefault="00BF1AF7" w:rsidP="00136A85">
      <w:pPr>
        <w:pStyle w:val="EditorsNote"/>
      </w:pPr>
      <w:r w:rsidRPr="00136A85">
        <w:t>Editor’s note</w:t>
      </w:r>
      <w:r w:rsidR="00497C64">
        <w:t>:</w:t>
      </w:r>
      <w:r w:rsidR="00497C64">
        <w:tab/>
      </w:r>
      <w:r w:rsidR="00912604" w:rsidRPr="00136A85">
        <w:t>existing standards/work done in other SDOs</w:t>
      </w:r>
      <w:r w:rsidRPr="00136A85">
        <w:t>.</w:t>
      </w:r>
    </w:p>
    <w:p w14:paraId="149176CA" w14:textId="640E22AD" w:rsidR="00C7763A" w:rsidRPr="00AB12B6" w:rsidRDefault="00C7763A" w:rsidP="00C7763A">
      <w:pPr>
        <w:pStyle w:val="Heading2"/>
        <w:rPr>
          <w:lang w:val="en-US"/>
        </w:rPr>
      </w:pPr>
      <w:bookmarkStart w:id="77" w:name="_Toc184113715"/>
      <w:r w:rsidRPr="00AB12B6">
        <w:rPr>
          <w:lang w:val="en-US"/>
        </w:rPr>
        <w:t>7.1</w:t>
      </w:r>
      <w:r w:rsidRPr="00AB12B6">
        <w:rPr>
          <w:lang w:val="en-US"/>
        </w:rPr>
        <w:tab/>
      </w:r>
      <w:r w:rsidR="00912604" w:rsidRPr="00AB12B6">
        <w:rPr>
          <w:lang w:val="en-US"/>
        </w:rPr>
        <w:t>Codec</w:t>
      </w:r>
      <w:r w:rsidR="00137156" w:rsidRPr="00AB12B6">
        <w:rPr>
          <w:lang w:val="en-US"/>
        </w:rPr>
        <w:t>s</w:t>
      </w:r>
      <w:bookmarkEnd w:id="77"/>
    </w:p>
    <w:p w14:paraId="20CDDEA8" w14:textId="77777777" w:rsidR="000144BD" w:rsidRPr="008F5055" w:rsidRDefault="000144BD" w:rsidP="000144BD">
      <w:pPr>
        <w:pStyle w:val="Heading3"/>
        <w:rPr>
          <w:lang w:val="en-US"/>
        </w:rPr>
      </w:pPr>
      <w:bookmarkStart w:id="78" w:name="_Toc184113716"/>
      <w:r w:rsidRPr="008F5055">
        <w:rPr>
          <w:lang w:val="en-US"/>
        </w:rPr>
        <w:t>7.1.1</w:t>
      </w:r>
      <w:r w:rsidRPr="008F5055">
        <w:rPr>
          <w:lang w:val="en-US"/>
        </w:rPr>
        <w:tab/>
        <w:t>MPEG Haptics</w:t>
      </w:r>
      <w:r>
        <w:rPr>
          <w:lang w:val="en-US"/>
        </w:rPr>
        <w:t xml:space="preserve"> Coding</w:t>
      </w:r>
      <w:bookmarkEnd w:id="78"/>
    </w:p>
    <w:p w14:paraId="14E393C6" w14:textId="77777777" w:rsidR="000144BD" w:rsidRPr="008F5055" w:rsidRDefault="000144BD" w:rsidP="000144BD">
      <w:pPr>
        <w:pStyle w:val="Heading4"/>
        <w:rPr>
          <w:lang w:val="en-US"/>
        </w:rPr>
      </w:pPr>
      <w:bookmarkStart w:id="79" w:name="_Toc184113717"/>
      <w:r w:rsidRPr="008F5055">
        <w:rPr>
          <w:lang w:val="en-US"/>
        </w:rPr>
        <w:t>7.1.1.1</w:t>
      </w:r>
      <w:r w:rsidRPr="008F5055">
        <w:rPr>
          <w:lang w:val="en-US"/>
        </w:rPr>
        <w:tab/>
        <w:t>Overview</w:t>
      </w:r>
      <w:bookmarkEnd w:id="79"/>
    </w:p>
    <w:p w14:paraId="79A8C401" w14:textId="74B64957" w:rsidR="000144BD" w:rsidRDefault="000144BD" w:rsidP="000144BD">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r w:rsidR="001C3432" w:rsidRPr="00D67716">
        <w:t xml:space="preserve"> [7</w:t>
      </w:r>
      <w:r w:rsidRPr="001C3432">
        <w:t>].</w:t>
      </w:r>
    </w:p>
    <w:p w14:paraId="5A745997" w14:textId="77777777" w:rsidR="000144BD" w:rsidRDefault="000144BD" w:rsidP="000144BD">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Application areas especially targeted for 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p>
    <w:p w14:paraId="62F351D8" w14:textId="77777777" w:rsidR="000144BD" w:rsidRDefault="000144BD" w:rsidP="000144BD">
      <w:r>
        <w:t xml:space="preserve">During the standardization process, MPEG also worked on a reference and conformance software [ISO/IEC 23090-33] that was publicly released. </w:t>
      </w:r>
    </w:p>
    <w:p w14:paraId="3C9DE02E" w14:textId="42F50654" w:rsidR="000144BD" w:rsidRDefault="000144BD" w:rsidP="000144BD">
      <w:r>
        <w:t>[An in-depth evaluation of the performances of this reference codec was conducted with both objective metrics (PSNR) and subjective tests (MUSHRA) for different target bitrates and different input test streams. The encoding of parametric input content is usually around 1-4 kbps with lossless coding. The results on PCM input data show that signals 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p>
    <w:p w14:paraId="24640994" w14:textId="77777777" w:rsidR="000144BD" w:rsidRDefault="000144BD" w:rsidP="000144BD">
      <w:pPr>
        <w:pStyle w:val="Heading4"/>
        <w:rPr>
          <w:lang w:val="en-US"/>
        </w:rPr>
      </w:pPr>
      <w:bookmarkStart w:id="80" w:name="_Toc184113718"/>
      <w:r>
        <w:rPr>
          <w:lang w:val="en-US"/>
        </w:rPr>
        <w:t>7.1.1.2</w:t>
      </w:r>
      <w:r>
        <w:rPr>
          <w:lang w:val="en-US"/>
        </w:rPr>
        <w:tab/>
        <w:t>MPEG Haptics Codec Architecture</w:t>
      </w:r>
      <w:bookmarkEnd w:id="80"/>
    </w:p>
    <w:p w14:paraId="2CD046B0" w14:textId="77777777" w:rsidR="000144BD" w:rsidRDefault="000144BD" w:rsidP="000144BD">
      <w:pPr>
        <w:rPr>
          <w:lang w:val="en-US"/>
        </w:rPr>
      </w:pPr>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p>
    <w:p w14:paraId="4D349232" w14:textId="77777777" w:rsidR="000144BD" w:rsidRPr="00DF67F8" w:rsidRDefault="000144BD" w:rsidP="000144BD">
      <w:pPr>
        <w:rPr>
          <w:lang w:val="en-US"/>
        </w:rPr>
      </w:pPr>
      <w:r w:rsidRPr="3A3681B1">
        <w:rPr>
          <w:lang w:val="en-US"/>
        </w:rPr>
        <w:t>The synthesizer is not defined by the standard and is illustrated in this figure to highlight how the MPEG Haptics codec can be integrated with a renderer.</w:t>
      </w:r>
    </w:p>
    <w:p w14:paraId="74D97435" w14:textId="77777777" w:rsidR="000144BD" w:rsidRDefault="000144BD" w:rsidP="00D845E7">
      <w:pPr>
        <w:pStyle w:val="TH"/>
        <w:rPr>
          <w:lang w:val="en-US"/>
        </w:rPr>
      </w:pPr>
      <w:r w:rsidRPr="001F7CEE">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2"/>
                    <a:stretch>
                      <a:fillRect/>
                    </a:stretch>
                  </pic:blipFill>
                  <pic:spPr>
                    <a:xfrm>
                      <a:off x="0" y="0"/>
                      <a:ext cx="6120765" cy="2305050"/>
                    </a:xfrm>
                    <a:prstGeom prst="rect">
                      <a:avLst/>
                    </a:prstGeom>
                  </pic:spPr>
                </pic:pic>
              </a:graphicData>
            </a:graphic>
          </wp:inline>
        </w:drawing>
      </w:r>
    </w:p>
    <w:p w14:paraId="554C129C" w14:textId="77777777" w:rsidR="000144BD" w:rsidRDefault="000144BD" w:rsidP="00D845E7">
      <w:pPr>
        <w:pStyle w:val="TF"/>
        <w:rPr>
          <w:lang w:val="en-US"/>
        </w:rPr>
      </w:pPr>
      <w:r w:rsidRPr="00526AB3">
        <w:rPr>
          <w:lang w:val="en-US"/>
        </w:rPr>
        <w:t xml:space="preserve">Fig 7.1.1.2-1 – </w:t>
      </w:r>
      <w:r>
        <w:rPr>
          <w:lang w:val="en-US"/>
        </w:rPr>
        <w:t>MPEG Haptics codec architecture.</w:t>
      </w:r>
    </w:p>
    <w:p w14:paraId="6272C02A" w14:textId="62C93F7D" w:rsidR="000144BD" w:rsidRDefault="000144BD" w:rsidP="000144BD">
      <w:pPr>
        <w:pStyle w:val="Heading4"/>
        <w:rPr>
          <w:lang w:val="en-US"/>
        </w:rPr>
      </w:pPr>
      <w:bookmarkStart w:id="81" w:name="_Toc184113719"/>
      <w:r>
        <w:rPr>
          <w:lang w:val="en-US"/>
        </w:rPr>
        <w:t>7.1.1.3</w:t>
      </w:r>
      <w:r w:rsidR="00D845E7">
        <w:rPr>
          <w:lang w:val="en-US"/>
        </w:rPr>
        <w:tab/>
      </w:r>
      <w:r>
        <w:rPr>
          <w:lang w:val="en-US"/>
        </w:rPr>
        <w:t>Integration in MPEG-SD</w:t>
      </w:r>
      <w:bookmarkEnd w:id="81"/>
    </w:p>
    <w:p w14:paraId="6742EEC3" w14:textId="6254058C" w:rsidR="000144BD" w:rsidRPr="00AC36AB" w:rsidRDefault="000144BD" w:rsidP="000144BD">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w:t>
      </w:r>
      <w:r w:rsidR="00B222B6">
        <w:rPr>
          <w:lang w:val="en-US"/>
        </w:rPr>
        <w:t>31</w:t>
      </w:r>
      <w:r w:rsidRPr="00AC36AB">
        <w:rPr>
          <w:lang w:val="en-US"/>
        </w:rPr>
        <w:t>] is used in IBACS [</w:t>
      </w:r>
      <w:r w:rsidR="007F7252">
        <w:rPr>
          <w:lang w:val="en-US"/>
        </w:rPr>
        <w:t>23</w:t>
      </w:r>
      <w:r w:rsidRPr="00AC36AB">
        <w:rPr>
          <w:lang w:val="en-US"/>
        </w:rPr>
        <w:t>] and in [SR-MSE] via M</w:t>
      </w:r>
      <w:r>
        <w:rPr>
          <w:lang w:val="en-US"/>
        </w:rPr>
        <w:t>e</w:t>
      </w:r>
      <w:r w:rsidRPr="00AC36AB">
        <w:rPr>
          <w:lang w:val="en-US"/>
        </w:rPr>
        <w:t>CAR [</w:t>
      </w:r>
      <w:r w:rsidR="00B222B6">
        <w:rPr>
          <w:lang w:val="en-US"/>
        </w:rPr>
        <w:t>32</w:t>
      </w:r>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p>
    <w:p w14:paraId="0DCE9113" w14:textId="77777777" w:rsidR="000144BD" w:rsidRPr="00AC36AB" w:rsidRDefault="000144BD" w:rsidP="000144BD">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r w:rsidRPr="00AC36AB">
        <w:rPr>
          <w:lang w:val="en-US"/>
        </w:rPr>
        <w:t>.</w:t>
      </w:r>
    </w:p>
    <w:p w14:paraId="48A03E66" w14:textId="3B4A2887" w:rsidR="000144BD" w:rsidRDefault="00625D12" w:rsidP="00136A85">
      <w:pPr>
        <w:pStyle w:val="EditorsNote"/>
        <w:rPr>
          <w:lang w:val="en-US"/>
        </w:rPr>
      </w:pPr>
      <w:r w:rsidRPr="00136A85">
        <w:rPr>
          <w:lang w:val="en-US"/>
        </w:rPr>
        <w:t xml:space="preserve">Editor’s </w:t>
      </w:r>
      <w:r w:rsidR="000144BD" w:rsidRPr="00136A85">
        <w:rPr>
          <w:lang w:val="en-US"/>
        </w:rPr>
        <w:t>Note: further details are TBD.</w:t>
      </w:r>
      <w:r w:rsidR="000144BD" w:rsidRPr="00AC36AB">
        <w:rPr>
          <w:lang w:val="en-US"/>
        </w:rPr>
        <w:t xml:space="preserve"> </w:t>
      </w:r>
    </w:p>
    <w:p w14:paraId="4686A73F" w14:textId="77777777" w:rsidR="000144BD" w:rsidRDefault="000144BD" w:rsidP="000144BD">
      <w:pPr>
        <w:pStyle w:val="Heading3"/>
        <w:rPr>
          <w:lang w:val="en-US"/>
        </w:rPr>
      </w:pPr>
      <w:bookmarkStart w:id="82" w:name="_Toc184113720"/>
      <w:r w:rsidRPr="240D6D7A">
        <w:rPr>
          <w:lang w:val="en-US"/>
        </w:rPr>
        <w:t>7.1.2</w:t>
      </w:r>
      <w:r>
        <w:tab/>
      </w:r>
      <w:r w:rsidRPr="240D6D7A">
        <w:rPr>
          <w:lang w:val="en-US"/>
        </w:rPr>
        <w:t>IEEE</w:t>
      </w:r>
      <w:bookmarkEnd w:id="82"/>
    </w:p>
    <w:p w14:paraId="36CAEDB6" w14:textId="248DC7C4" w:rsidR="000144BD" w:rsidRDefault="000144BD" w:rsidP="000144BD">
      <w:pPr>
        <w:pStyle w:val="Heading4"/>
        <w:rPr>
          <w:lang w:val="en-US"/>
        </w:rPr>
      </w:pPr>
      <w:r>
        <w:rPr>
          <w:lang w:val="en-US"/>
        </w:rPr>
        <w:t xml:space="preserve"> </w:t>
      </w:r>
      <w:bookmarkStart w:id="83" w:name="_Toc184113721"/>
      <w:r>
        <w:rPr>
          <w:lang w:val="en-US"/>
        </w:rPr>
        <w:t>7.1.2.1</w:t>
      </w:r>
      <w:r w:rsidR="00D845E7">
        <w:rPr>
          <w:lang w:val="en-US"/>
        </w:rPr>
        <w:tab/>
      </w:r>
      <w:r>
        <w:rPr>
          <w:lang w:val="en-US"/>
        </w:rPr>
        <w:t>Overview</w:t>
      </w:r>
      <w:bookmarkEnd w:id="83"/>
    </w:p>
    <w:p w14:paraId="220E2015" w14:textId="697C8AC7" w:rsidR="000144BD" w:rsidRDefault="000144BD" w:rsidP="000144BD">
      <w:pPr>
        <w:rPr>
          <w:lang w:val="en-US"/>
        </w:rPr>
      </w:pPr>
      <w:r>
        <w:rPr>
          <w:lang w:val="en-US"/>
        </w:rPr>
        <w:t xml:space="preserve">The </w:t>
      </w:r>
      <w:r w:rsidRPr="00F42F9F">
        <w:rPr>
          <w:lang w:val="en-US"/>
        </w:rPr>
        <w:t>IEEE Standard for Haptic Codecs for the Tactile Internet</w:t>
      </w:r>
      <w:r>
        <w:rPr>
          <w:lang w:val="en-US"/>
        </w:rPr>
        <w:t xml:space="preserve"> was developed in 2016 and approved in 2024</w:t>
      </w:r>
      <w:r w:rsidR="00A35638">
        <w:rPr>
          <w:lang w:val="en-US"/>
        </w:rPr>
        <w:t xml:space="preserve"> [30]</w:t>
      </w:r>
      <w:r>
        <w:rPr>
          <w:lang w:val="en-US"/>
        </w:rPr>
        <w:t>. This standard specifies 3 different codecs (</w:t>
      </w:r>
      <w:r w:rsidRPr="00523256">
        <w:t xml:space="preserve">no-delay kinesthetic codec, delay-robust kinesthetic codec, and </w:t>
      </w:r>
      <w:r>
        <w:t>a</w:t>
      </w:r>
      <w:r w:rsidRPr="00523256">
        <w:t xml:space="preserve"> tactile codec</w:t>
      </w:r>
      <w:r>
        <w:t>) supporting only a time-sampled media format (PCM) and no parametric media formats.</w:t>
      </w:r>
      <w:r>
        <w:rPr>
          <w:lang w:val="en-US"/>
        </w:rPr>
        <w:t xml:space="preserve"> </w:t>
      </w:r>
    </w:p>
    <w:p w14:paraId="0CBD0C1D" w14:textId="41CF8A58" w:rsidR="00912604" w:rsidRPr="00AB12B6" w:rsidRDefault="001A037D" w:rsidP="001A037D">
      <w:pPr>
        <w:pStyle w:val="Heading2"/>
        <w:rPr>
          <w:lang w:val="en-US"/>
        </w:rPr>
      </w:pPr>
      <w:bookmarkStart w:id="84" w:name="_Toc184113722"/>
      <w:r w:rsidRPr="00AB12B6">
        <w:rPr>
          <w:lang w:val="en-US"/>
        </w:rPr>
        <w:t>7.2</w:t>
      </w:r>
      <w:r w:rsidRPr="00AB12B6">
        <w:rPr>
          <w:lang w:val="en-US"/>
        </w:rPr>
        <w:tab/>
        <w:t>Storage format</w:t>
      </w:r>
      <w:bookmarkEnd w:id="84"/>
    </w:p>
    <w:p w14:paraId="64B8111F" w14:textId="69C4C3E6" w:rsidR="00F179DA" w:rsidRDefault="00F179DA" w:rsidP="00F179DA">
      <w:pPr>
        <w:rPr>
          <w:lang w:val="en-US"/>
        </w:rPr>
      </w:pPr>
      <w:r>
        <w:rPr>
          <w:lang w:val="en-US"/>
        </w:rPr>
        <w:t xml:space="preserve">A specification for the storage and delivery signaling for haptics media as defined in </w:t>
      </w:r>
      <w:r w:rsidRPr="001C3432">
        <w:t>[</w:t>
      </w:r>
      <w:r w:rsidR="001C3432" w:rsidRPr="00D67716">
        <w:t>7</w:t>
      </w:r>
      <w:r w:rsidRPr="001C3432">
        <w:t>]</w:t>
      </w:r>
      <w:r>
        <w:rPr>
          <w:lang w:val="en-US"/>
        </w:rPr>
        <w:t xml:space="preserve"> is currently under development by MPEG and has reached FDIS stage. ISO/IEC 23090-32 [</w:t>
      </w:r>
      <w:r w:rsidR="00C9795F">
        <w:rPr>
          <w:lang w:val="en-US"/>
        </w:rPr>
        <w:t>25</w:t>
      </w:r>
      <w:r>
        <w:rPr>
          <w:lang w:val="en-US"/>
        </w:rPr>
        <w:t xml:space="preserve">] defines how a haptics MIHS bitstream can be encapsulated in ISOBMFF media containers. The specification supports single and multi-track encapsulation, where different channels or bands of the haptics media can be stored in separate tracks to enable selective access. </w:t>
      </w:r>
    </w:p>
    <w:p w14:paraId="0475C056" w14:textId="0D5B491C" w:rsidR="00F179DA" w:rsidRPr="00351BBD" w:rsidRDefault="00F179DA" w:rsidP="00F179DA">
      <w:pPr>
        <w:rPr>
          <w:lang w:val="en-US"/>
        </w:rPr>
      </w:pPr>
      <w:r>
        <w:rPr>
          <w:lang w:val="en-US"/>
        </w:rPr>
        <w:t>MPEG is also working on a reference software implementation for the storage and delivery aspects defined in ISO/IEC 23090-32 as part of a new specification (ISO/IEC 23090-</w:t>
      </w:r>
      <w:r w:rsidRPr="00C9795F">
        <w:rPr>
          <w:lang w:val="en-US"/>
        </w:rPr>
        <w:t>37 [</w:t>
      </w:r>
      <w:r w:rsidR="00C9795F" w:rsidRPr="00D67716">
        <w:rPr>
          <w:lang w:val="en-US"/>
        </w:rPr>
        <w:t>26</w:t>
      </w:r>
      <w:r w:rsidRPr="00C9795F">
        <w:rPr>
          <w:lang w:val="en-US"/>
        </w:rPr>
        <w:t>])</w:t>
      </w:r>
      <w:r>
        <w:rPr>
          <w:lang w:val="en-US"/>
        </w:rPr>
        <w:t xml:space="preserve"> that has recently been initiated and is expected to be completed by the end of 2025. </w:t>
      </w:r>
    </w:p>
    <w:p w14:paraId="48FC134C" w14:textId="77777777" w:rsidR="009A1A71" w:rsidRPr="00D67716" w:rsidRDefault="009A1A71" w:rsidP="00D67716">
      <w:pPr>
        <w:rPr>
          <w:lang w:val="en-US"/>
        </w:rPr>
      </w:pPr>
    </w:p>
    <w:p w14:paraId="621FAC71" w14:textId="79210DB4" w:rsidR="001A037D" w:rsidRPr="00AB12B6" w:rsidRDefault="001A037D" w:rsidP="001A037D">
      <w:pPr>
        <w:pStyle w:val="Heading2"/>
        <w:rPr>
          <w:lang w:val="en-US"/>
        </w:rPr>
      </w:pPr>
      <w:bookmarkStart w:id="85" w:name="_Toc184113723"/>
      <w:r w:rsidRPr="00AB12B6">
        <w:rPr>
          <w:lang w:val="en-US"/>
        </w:rPr>
        <w:t>7.3</w:t>
      </w:r>
      <w:r w:rsidRPr="00AB12B6">
        <w:rPr>
          <w:lang w:val="en-US"/>
        </w:rPr>
        <w:tab/>
        <w:t>Transport protocols</w:t>
      </w:r>
      <w:bookmarkEnd w:id="85"/>
    </w:p>
    <w:p w14:paraId="72FC7170" w14:textId="041304E6" w:rsidR="00095C34" w:rsidRDefault="00166007" w:rsidP="00095C34">
      <w:pPr>
        <w:pStyle w:val="Heading3"/>
      </w:pPr>
      <w:bookmarkStart w:id="86" w:name="_Toc184113724"/>
      <w:r>
        <w:t>7.3.1</w:t>
      </w:r>
      <w:r>
        <w:tab/>
      </w:r>
      <w:r w:rsidR="00095C34" w:rsidRPr="00E05AC7">
        <w:t xml:space="preserve">Haptics </w:t>
      </w:r>
      <w:r w:rsidR="00095C34">
        <w:t>media delivery</w:t>
      </w:r>
      <w:r w:rsidR="00095C34" w:rsidDel="008F66CD">
        <w:t xml:space="preserve"> </w:t>
      </w:r>
      <w:r w:rsidR="00095C34" w:rsidRPr="00E05AC7">
        <w:t>over DASH</w:t>
      </w:r>
      <w:bookmarkEnd w:id="86"/>
    </w:p>
    <w:p w14:paraId="5998D032" w14:textId="77777777" w:rsidR="00095C34" w:rsidRPr="00E05AC7" w:rsidRDefault="00095C34" w:rsidP="00095C34">
      <w:pPr>
        <w:rPr>
          <w:lang w:val="en-US"/>
        </w:rPr>
      </w:pPr>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C13F10" w:rsidRDefault="00095C34" w:rsidP="00095C34">
      <w:pPr>
        <w:pStyle w:val="Heading3"/>
        <w:rPr>
          <w:lang w:val="en-US"/>
        </w:rPr>
      </w:pPr>
      <w:bookmarkStart w:id="87" w:name="_Toc184113725"/>
      <w:r>
        <w:rPr>
          <w:lang w:val="en-US"/>
        </w:rPr>
        <w:t>7.3.2</w:t>
      </w:r>
      <w:r>
        <w:rPr>
          <w:lang w:val="en-US"/>
        </w:rPr>
        <w:tab/>
        <w:t>Haptics top-level media type and subtypes</w:t>
      </w:r>
      <w:bookmarkEnd w:id="87"/>
    </w:p>
    <w:p w14:paraId="50F54112" w14:textId="7E8864B4" w:rsidR="00095C34" w:rsidRDefault="00095C34" w:rsidP="00095C34">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r w:rsidR="00680FD0">
        <w:t>27</w:t>
      </w:r>
      <w:r>
        <w:t>]</w:t>
      </w:r>
      <w:r w:rsidRPr="000013B3">
        <w:t>.</w:t>
      </w:r>
    </w:p>
    <w:p w14:paraId="6BCE2388" w14:textId="77777777" w:rsidR="00095C34" w:rsidRDefault="00095C34" w:rsidP="00095C34">
      <w:r>
        <w:t>Under this top-level media type, the following haptics subtypes are currently registered:</w:t>
      </w:r>
    </w:p>
    <w:p w14:paraId="5E3609FF" w14:textId="75E6B9BD" w:rsidR="00095C34" w:rsidRPr="00166007" w:rsidRDefault="00095C34" w:rsidP="00232319">
      <w:pPr>
        <w:pStyle w:val="B1"/>
        <w:numPr>
          <w:ilvl w:val="0"/>
          <w:numId w:val="43"/>
        </w:numPr>
      </w:pPr>
      <w:bookmarkStart w:id="88" w:name="MCCQCTEMPBM_00000089"/>
      <w:bookmarkStart w:id="89" w:name="MCCQCTEMPBM_00000070"/>
      <w:r w:rsidRPr="00166007">
        <w:t>ivs, haptics/ivs</w:t>
      </w:r>
    </w:p>
    <w:p w14:paraId="5A2A6390" w14:textId="45B47384" w:rsidR="00095C34" w:rsidRPr="00166007" w:rsidRDefault="00095C34" w:rsidP="00232319">
      <w:pPr>
        <w:pStyle w:val="B1"/>
        <w:numPr>
          <w:ilvl w:val="0"/>
          <w:numId w:val="43"/>
        </w:numPr>
      </w:pPr>
      <w:bookmarkStart w:id="90" w:name="MCCQCTEMPBM_00000090"/>
      <w:bookmarkStart w:id="91" w:name="MCCQCTEMPBM_00000071"/>
      <w:bookmarkEnd w:id="88"/>
      <w:bookmarkEnd w:id="89"/>
      <w:r w:rsidRPr="00166007">
        <w:t>hjif, haptics/hjif</w:t>
      </w:r>
    </w:p>
    <w:p w14:paraId="273A62AE" w14:textId="72179694" w:rsidR="00095C34" w:rsidRPr="00166007" w:rsidRDefault="00095C34" w:rsidP="00232319">
      <w:pPr>
        <w:pStyle w:val="B1"/>
        <w:numPr>
          <w:ilvl w:val="0"/>
          <w:numId w:val="43"/>
        </w:numPr>
      </w:pPr>
      <w:bookmarkStart w:id="92" w:name="MCCQCTEMPBM_00000091"/>
      <w:bookmarkStart w:id="93" w:name="MCCQCTEMPBM_00000072"/>
      <w:bookmarkEnd w:id="90"/>
      <w:bookmarkEnd w:id="91"/>
      <w:r w:rsidRPr="00166007">
        <w:t>hmpg, haptics/hmpg</w:t>
      </w:r>
    </w:p>
    <w:bookmarkEnd w:id="92"/>
    <w:bookmarkEnd w:id="93"/>
    <w:p w14:paraId="05E87F1D" w14:textId="7D4F1570" w:rsidR="00095C34" w:rsidRDefault="00095C34" w:rsidP="00095C34">
      <w:pPr>
        <w:rPr>
          <w:lang w:val="en-US"/>
        </w:rPr>
      </w:pPr>
      <w:r>
        <w:rPr>
          <w:lang w:val="en-US"/>
        </w:rPr>
        <w:t xml:space="preserve">The justification for the </w:t>
      </w:r>
      <w:r w:rsidRPr="000013B3">
        <w:t>'</w:t>
      </w:r>
      <w:r>
        <w:rPr>
          <w:lang w:val="en-US"/>
        </w:rPr>
        <w:t>haptics</w:t>
      </w:r>
      <w:r w:rsidRPr="000013B3">
        <w:t>'</w:t>
      </w:r>
      <w:r>
        <w:rPr>
          <w:lang w:val="en-US"/>
        </w:rPr>
        <w:t xml:space="preserve"> top-level media type is found in [</w:t>
      </w:r>
      <w:r w:rsidR="0056350C">
        <w:rPr>
          <w:lang w:val="en-US"/>
        </w:rPr>
        <w:t>28</w:t>
      </w:r>
      <w:r>
        <w:rPr>
          <w:lang w:val="en-US"/>
        </w:rPr>
        <w:t>]</w:t>
      </w:r>
    </w:p>
    <w:p w14:paraId="43611D1A" w14:textId="77777777" w:rsidR="00095C34" w:rsidRDefault="00095C34" w:rsidP="00095C34">
      <w:pPr>
        <w:pStyle w:val="Heading3"/>
        <w:rPr>
          <w:lang w:val="en-US"/>
        </w:rPr>
      </w:pPr>
      <w:bookmarkStart w:id="94" w:name="_Toc184113726"/>
      <w:r>
        <w:rPr>
          <w:lang w:val="en-US"/>
        </w:rPr>
        <w:t>7.3.3</w:t>
      </w:r>
      <w:r>
        <w:rPr>
          <w:lang w:val="en-US"/>
        </w:rPr>
        <w:tab/>
        <w:t>Haptics media RTP payload</w:t>
      </w:r>
      <w:bookmarkEnd w:id="94"/>
    </w:p>
    <w:p w14:paraId="7FA656AB" w14:textId="5AC2B4E6" w:rsidR="00095C34" w:rsidRDefault="00095C34" w:rsidP="00095C34">
      <w:r>
        <w:rPr>
          <w:lang w:val="en-US"/>
        </w:rPr>
        <w:t xml:space="preserve">An RTP payload format for haptics media is under development in </w:t>
      </w:r>
      <w:r w:rsidRPr="006E1486">
        <w:rPr>
          <w:lang w:val="en-US"/>
        </w:rPr>
        <w:t>IETF [</w:t>
      </w:r>
      <w:r w:rsidR="006E1486" w:rsidRPr="00D67716">
        <w:rPr>
          <w:lang w:val="en-US"/>
        </w:rPr>
        <w:t>29</w:t>
      </w:r>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r w:rsidR="001C3432">
        <w:t>7</w:t>
      </w:r>
      <w:r>
        <w:t xml:space="preserve">] </w:t>
      </w:r>
      <w:r w:rsidRPr="006E2FBC">
        <w:t>can be transmitted using the RTP protocol</w:t>
      </w:r>
      <w:r>
        <w:t xml:space="preserve">. </w:t>
      </w:r>
      <w:r w:rsidRPr="00391D1E">
        <w:t>This RTP payload format enables the transport of the “hmpg” media subtype defined in [</w:t>
      </w:r>
      <w:r w:rsidR="002F0893">
        <w:rPr>
          <w:lang w:val="en-US"/>
        </w:rPr>
        <w:t>28</w:t>
      </w:r>
      <w:r w:rsidRPr="00391D1E">
        <w:t xml:space="preserve">]. </w:t>
      </w:r>
    </w:p>
    <w:p w14:paraId="2B57D15D" w14:textId="77777777" w:rsidR="00095C34" w:rsidRDefault="00095C34" w:rsidP="00095C34">
      <w:pPr>
        <w:rPr>
          <w:lang w:val="en-US"/>
        </w:rPr>
      </w:pPr>
      <w:r>
        <w:rPr>
          <w:lang w:val="en-US"/>
        </w:rPr>
        <w:t>Some of the characteristics of the payload formats include:</w:t>
      </w:r>
    </w:p>
    <w:p w14:paraId="0C324023" w14:textId="77777777" w:rsidR="00D845E7" w:rsidRPr="00D845E7" w:rsidRDefault="00D845E7" w:rsidP="00D845E7">
      <w:pPr>
        <w:pStyle w:val="B1"/>
        <w:rPr>
          <w:lang w:val="en-US"/>
        </w:rPr>
      </w:pPr>
      <w:r w:rsidRPr="00D845E7">
        <w:rPr>
          <w:lang w:val="en-US"/>
        </w:rPr>
        <w:t>-</w:t>
      </w:r>
      <w:r w:rsidRPr="00D845E7">
        <w:rPr>
          <w:lang w:val="en-US"/>
        </w:rPr>
        <w:tab/>
        <w:t>The 4 types of MIHS units are indicated in the payload header: initialization, time dependent (temporal), time independent (spatial), and silent units.</w:t>
      </w:r>
    </w:p>
    <w:p w14:paraId="7ED32FB7" w14:textId="77777777" w:rsidR="00D845E7" w:rsidRPr="00D845E7" w:rsidRDefault="00D845E7" w:rsidP="00D845E7">
      <w:pPr>
        <w:pStyle w:val="B1"/>
        <w:rPr>
          <w:lang w:val="en-US"/>
        </w:rPr>
      </w:pPr>
      <w:r w:rsidRPr="00D845E7">
        <w:rPr>
          <w:lang w:val="en-US"/>
        </w:rPr>
        <w:t>-</w:t>
      </w:r>
      <w:r w:rsidRPr="00D845E7">
        <w:rPr>
          <w:lang w:val="en-US"/>
        </w:rPr>
        <w:tab/>
        <w:t>A MIHS unit can be marked as independent or dependent. An independent unit resets the previous haptics effect and correspond to a “sync” MIHS unit as defined in [7].</w:t>
      </w:r>
    </w:p>
    <w:p w14:paraId="06DA77BF" w14:textId="77777777" w:rsidR="00D845E7" w:rsidRPr="00D845E7" w:rsidRDefault="00D845E7" w:rsidP="00D845E7">
      <w:pPr>
        <w:pStyle w:val="B1"/>
        <w:rPr>
          <w:lang w:val="en-US"/>
        </w:rPr>
      </w:pPr>
      <w:r w:rsidRPr="00D845E7">
        <w:rPr>
          <w:lang w:val="en-US"/>
        </w:rPr>
        <w:t>-</w:t>
      </w:r>
      <w:r w:rsidRPr="00D845E7">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D845E7" w:rsidRDefault="00D845E7" w:rsidP="00D845E7">
      <w:pPr>
        <w:pStyle w:val="B1"/>
        <w:rPr>
          <w:lang w:val="en-US"/>
        </w:rPr>
      </w:pPr>
      <w:r w:rsidRPr="00D845E7">
        <w:rPr>
          <w:lang w:val="en-US"/>
        </w:rPr>
        <w:t>-</w:t>
      </w:r>
      <w:r w:rsidRPr="00D845E7">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77777777" w:rsidR="00D845E7" w:rsidRPr="00D845E7" w:rsidRDefault="00D845E7" w:rsidP="00D845E7">
      <w:pPr>
        <w:pStyle w:val="B1"/>
        <w:rPr>
          <w:lang w:val="en-US"/>
        </w:rPr>
      </w:pPr>
      <w:r w:rsidRPr="00D845E7">
        <w:rPr>
          <w:lang w:val="en-US"/>
        </w:rPr>
        <w:t>-</w:t>
      </w:r>
      <w:r w:rsidRPr="00D845E7">
        <w:rPr>
          <w:lang w:val="en-US"/>
        </w:rPr>
        <w:tab/>
        <w:t xml:space="preserve">In case of congestion control, the draft recommends prioritizing initialization units, to treat silent units as less important, and to use the MIHS unit layer information present in the RTP payload header to prioritize packets. </w:t>
      </w:r>
    </w:p>
    <w:p w14:paraId="53F92533" w14:textId="2E1CA66B" w:rsidR="00D845E7" w:rsidRDefault="00D845E7" w:rsidP="00D845E7">
      <w:pPr>
        <w:pStyle w:val="B1"/>
        <w:rPr>
          <w:lang w:val="en-US"/>
        </w:rPr>
      </w:pPr>
      <w:r w:rsidRPr="00D845E7">
        <w:rPr>
          <w:lang w:val="en-US"/>
        </w:rPr>
        <w:t>-</w:t>
      </w:r>
      <w:r w:rsidRPr="00D845E7">
        <w:rPr>
          <w:lang w:val="en-US"/>
        </w:rPr>
        <w:tab/>
        <w:t>The draft also describes SDP considerations, to define additional optional parameters that can be used in the SDP exchange.</w:t>
      </w:r>
    </w:p>
    <w:p w14:paraId="36D2ABD4" w14:textId="62979B0A" w:rsidR="00095C34" w:rsidRDefault="00095C34" w:rsidP="00095C34">
      <w:pPr>
        <w:pStyle w:val="Heading3"/>
        <w:rPr>
          <w:lang w:val="en-US"/>
        </w:rPr>
      </w:pPr>
      <w:bookmarkStart w:id="95" w:name="_Toc184113727"/>
      <w:r w:rsidRPr="00351BBD">
        <w:rPr>
          <w:lang w:val="en-US"/>
        </w:rPr>
        <w:t>7.</w:t>
      </w:r>
      <w:r>
        <w:rPr>
          <w:lang w:val="en-US"/>
        </w:rPr>
        <w:t>3.4</w:t>
      </w:r>
      <w:r w:rsidRPr="00351BBD">
        <w:rPr>
          <w:lang w:val="en-US"/>
        </w:rPr>
        <w:tab/>
      </w:r>
      <w:r>
        <w:rPr>
          <w:lang w:val="en-US"/>
        </w:rPr>
        <w:t>OpenXR APIs</w:t>
      </w:r>
      <w:bookmarkEnd w:id="95"/>
    </w:p>
    <w:p w14:paraId="12F77E5D" w14:textId="58BF9AFA" w:rsidR="00BF1AF7" w:rsidRPr="00D67716" w:rsidRDefault="00D845E7" w:rsidP="00D845E7">
      <w:pPr>
        <w:pStyle w:val="EditorsNote"/>
        <w:rPr>
          <w:lang w:val="en-US"/>
        </w:rPr>
      </w:pPr>
      <w:r>
        <w:rPr>
          <w:lang w:val="en-US"/>
        </w:rPr>
        <w:t>Editor’s Note:</w:t>
      </w:r>
      <w:r>
        <w:rPr>
          <w:lang w:val="en-US"/>
        </w:rPr>
        <w:tab/>
      </w:r>
      <w:r w:rsidR="00095C34">
        <w:rPr>
          <w:lang w:val="en-US"/>
        </w:rPr>
        <w:t>Details are TBD.</w:t>
      </w:r>
    </w:p>
    <w:p w14:paraId="118D667E" w14:textId="77777777" w:rsidR="00B26BE3" w:rsidRPr="00D67716" w:rsidRDefault="00B26BE3" w:rsidP="001A037D">
      <w:pPr>
        <w:rPr>
          <w:lang w:val="en-US"/>
        </w:rPr>
      </w:pPr>
    </w:p>
    <w:p w14:paraId="4CFA379D" w14:textId="00C4D840" w:rsidR="0015252B" w:rsidRPr="00AB12B6" w:rsidRDefault="00B26BE3" w:rsidP="0015252B">
      <w:pPr>
        <w:pStyle w:val="Heading1"/>
        <w:rPr>
          <w:lang w:val="en-US"/>
        </w:rPr>
      </w:pPr>
      <w:bookmarkStart w:id="96" w:name="_Toc184113728"/>
      <w:r w:rsidRPr="00AB12B6">
        <w:rPr>
          <w:lang w:val="en-US"/>
        </w:rPr>
        <w:t>8</w:t>
      </w:r>
      <w:r w:rsidRPr="00AB12B6">
        <w:rPr>
          <w:lang w:val="en-US"/>
        </w:rPr>
        <w:tab/>
        <w:t>3</w:t>
      </w:r>
      <w:r w:rsidR="00391156" w:rsidRPr="00AB12B6">
        <w:rPr>
          <w:lang w:val="en-US"/>
        </w:rPr>
        <w:t xml:space="preserve">GPP </w:t>
      </w:r>
      <w:r w:rsidR="009E758E" w:rsidRPr="00AB12B6">
        <w:rPr>
          <w:lang w:val="en-US"/>
        </w:rPr>
        <w:t>services</w:t>
      </w:r>
      <w:bookmarkEnd w:id="96"/>
    </w:p>
    <w:p w14:paraId="2E9F2003" w14:textId="015EC0E0" w:rsidR="00C52142" w:rsidRPr="003A4145" w:rsidRDefault="00391156" w:rsidP="00C52142">
      <w:pPr>
        <w:pStyle w:val="Heading2"/>
        <w:rPr>
          <w:lang w:val="en-US"/>
        </w:rPr>
      </w:pPr>
      <w:bookmarkStart w:id="97" w:name="_Toc184113729"/>
      <w:r w:rsidRPr="00D67716">
        <w:rPr>
          <w:lang w:val="en-US"/>
        </w:rPr>
        <w:t>8.1</w:t>
      </w:r>
      <w:r w:rsidRPr="00D67716">
        <w:rPr>
          <w:lang w:val="en-US"/>
        </w:rPr>
        <w:tab/>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97"/>
      <w:r w:rsidR="00C52142">
        <w:rPr>
          <w:lang w:val="en-US"/>
        </w:rPr>
        <w:t xml:space="preserve">  </w:t>
      </w:r>
    </w:p>
    <w:p w14:paraId="299BDBB2" w14:textId="77777777" w:rsidR="00C52142" w:rsidRDefault="00C52142" w:rsidP="00C52142">
      <w:pPr>
        <w:pStyle w:val="Heading3"/>
      </w:pPr>
      <w:bookmarkStart w:id="98" w:name="_Toc175315391"/>
      <w:bookmarkStart w:id="99" w:name="_Toc175315387"/>
      <w:bookmarkStart w:id="100" w:name="_Toc184113730"/>
      <w:r>
        <w:t>8.1.1</w:t>
      </w:r>
      <w:r>
        <w:tab/>
      </w:r>
      <w:bookmarkEnd w:id="98"/>
      <w:r>
        <w:t>overview</w:t>
      </w:r>
      <w:bookmarkEnd w:id="100"/>
    </w:p>
    <w:p w14:paraId="618264C0" w14:textId="6B81DA02" w:rsidR="005E4161" w:rsidRDefault="00C52142" w:rsidP="00C52142">
      <w:pPr>
        <w:rPr>
          <w:rFonts w:eastAsia="Malgun Gothic"/>
          <w:lang w:eastAsia="en-GB"/>
        </w:rPr>
      </w:pPr>
      <w:r>
        <w:rPr>
          <w:rFonts w:eastAsia="Malgun Gothic"/>
          <w:lang w:eastAsia="en-GB"/>
        </w:rPr>
        <w:t>The</w:t>
      </w:r>
      <w:r>
        <w:t xml:space="preserve"> Haptics media functionalities in the generalized 5G Media Delivery architecture defined in </w:t>
      </w:r>
      <w:r>
        <w:rPr>
          <w:rFonts w:eastAsia="Malgun Gothic"/>
          <w:lang w:eastAsia="en-GB"/>
        </w:rPr>
        <w:t>[</w:t>
      </w:r>
      <w:r w:rsidR="00D54995">
        <w:rPr>
          <w:rFonts w:eastAsia="Malgun Gothic"/>
          <w:lang w:eastAsia="en-GB"/>
        </w:rPr>
        <w:t>33</w:t>
      </w:r>
      <w:r>
        <w:rPr>
          <w:rFonts w:eastAsia="Malgun Gothic"/>
          <w:lang w:eastAsia="en-GB"/>
        </w:rPr>
        <w:t>], and [</w:t>
      </w:r>
      <w:r w:rsidR="00FC0FC4">
        <w:rPr>
          <w:rFonts w:eastAsia="Malgun Gothic"/>
          <w:lang w:eastAsia="en-GB"/>
        </w:rPr>
        <w:t>34</w:t>
      </w:r>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xml:space="preserve">) to address the use-cases of section 5. </w:t>
      </w:r>
    </w:p>
    <w:p w14:paraId="5B4815E0" w14:textId="24A1E4CE" w:rsidR="00C52142" w:rsidRDefault="00BF0092" w:rsidP="00C52142">
      <w:pPr>
        <w:rPr>
          <w:rFonts w:eastAsia="Malgun Gothic"/>
          <w:lang w:eastAsia="en-GB"/>
        </w:rPr>
      </w:pPr>
      <w:r>
        <w:rPr>
          <w:rFonts w:eastAsia="Malgun Gothic"/>
          <w:lang w:eastAsia="en-GB"/>
        </w:rPr>
        <w:t xml:space="preserve">The architecture </w:t>
      </w:r>
      <w:r w:rsidR="005E4161">
        <w:rPr>
          <w:rFonts w:eastAsia="Malgun Gothic"/>
          <w:lang w:eastAsia="en-GB"/>
        </w:rPr>
        <w:t xml:space="preserve">is not modified, the </w:t>
      </w:r>
      <w:r w:rsidR="00CD2C9D">
        <w:rPr>
          <w:rFonts w:eastAsia="Malgun Gothic"/>
          <w:lang w:eastAsia="en-GB"/>
        </w:rPr>
        <w:t xml:space="preserve">haptics media functions are </w:t>
      </w:r>
      <w:r w:rsidR="007967C7">
        <w:rPr>
          <w:rFonts w:eastAsia="Malgun Gothic"/>
          <w:lang w:eastAsia="en-GB"/>
        </w:rPr>
        <w:t>added in the below figures for illustrative purposes.</w:t>
      </w:r>
    </w:p>
    <w:p w14:paraId="777C26E3" w14:textId="77777777" w:rsidR="00C52142" w:rsidRPr="000B719A" w:rsidRDefault="00C52142" w:rsidP="00C52142"/>
    <w:p w14:paraId="70ECBD9C" w14:textId="242D2ACD" w:rsidR="00C52142" w:rsidRDefault="00C166A2" w:rsidP="00D845E7">
      <w:pPr>
        <w:pStyle w:val="TH"/>
      </w:pPr>
      <w:r>
        <w:object w:dxaOrig="22465" w:dyaOrig="12745" w14:anchorId="749C10A3">
          <v:shape id="_x0000_i1029" type="#_x0000_t75" style="width:479.65pt;height:275.95pt" o:ole="">
            <v:imagedata r:id="rId43" o:title=""/>
          </v:shape>
          <o:OLEObject Type="Embed" ProgID="Visio.Drawing.15" ShapeID="_x0000_i1029" DrawAspect="Content" ObjectID="_1794726627" r:id="rId44"/>
        </w:object>
      </w:r>
    </w:p>
    <w:p w14:paraId="45330049" w14:textId="77777777" w:rsidR="00C52142" w:rsidRDefault="00C52142" w:rsidP="00C52142">
      <w:pPr>
        <w:pStyle w:val="TF"/>
      </w:pPr>
      <w:r w:rsidRPr="00E12216">
        <w:rPr>
          <w:noProof/>
        </w:rPr>
        <mc:AlternateContent>
          <mc:Choice Requires="wps">
            <w:drawing>
              <wp:anchor distT="0" distB="0" distL="114300" distR="114300" simplePos="0" relativeHeight="251659264"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7EF0F81B" id="AutoShape 3" o:spid="_x0000_s1026" style="position:absolute;margin-left:0;margin-top:.1pt;width:770.4pt;height:411.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p>
    <w:p w14:paraId="741F9B9D" w14:textId="77777777" w:rsidR="00C52142" w:rsidRPr="0055000A" w:rsidRDefault="00C52142" w:rsidP="00C52142">
      <w:pPr>
        <w:pStyle w:val="Heading3"/>
      </w:pPr>
      <w:bookmarkStart w:id="101" w:name="_Toc175315392"/>
      <w:bookmarkStart w:id="102" w:name="_Toc184113731"/>
      <w:bookmarkEnd w:id="99"/>
      <w:r>
        <w:t>8.1.2</w:t>
      </w:r>
      <w:r>
        <w:tab/>
      </w:r>
      <w:r w:rsidRPr="00585F47">
        <w:t xml:space="preserve">Network </w:t>
      </w:r>
      <w:r>
        <w:t>f</w:t>
      </w:r>
      <w:r w:rsidRPr="00585F47">
        <w:t>unctions and UE entities</w:t>
      </w:r>
      <w:bookmarkEnd w:id="101"/>
      <w:bookmarkEnd w:id="102"/>
    </w:p>
    <w:p w14:paraId="7BA1BCE9" w14:textId="5D947FAE" w:rsidR="00C52142" w:rsidRPr="00E15D93" w:rsidRDefault="00C52142" w:rsidP="00C52142">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r w:rsidR="00FC0FC4">
        <w:t>34</w:t>
      </w:r>
      <w:r>
        <w:t>] and [</w:t>
      </w:r>
      <w:r w:rsidR="00D54995">
        <w:t>33</w:t>
      </w:r>
      <w:r>
        <w:t>] are extended to describe the haptics media related functions highlighted in the figure 8.1.1-1 as follow</w:t>
      </w:r>
      <w:r w:rsidRPr="00E15D93">
        <w:t>:</w:t>
      </w:r>
    </w:p>
    <w:p w14:paraId="06D91F9F" w14:textId="7C57DCFA" w:rsidR="00C52142" w:rsidRPr="00B430A1" w:rsidRDefault="00C52142" w:rsidP="00C52142">
      <w:pPr>
        <w:pStyle w:val="B1"/>
        <w:keepNext/>
        <w:spacing w:after="240"/>
      </w:pPr>
      <w:r w:rsidRPr="00B430A1">
        <w:t>-</w:t>
      </w:r>
      <w:r w:rsidRPr="00B430A1">
        <w:tab/>
      </w:r>
      <w:r w:rsidRPr="00B430A1">
        <w:rPr>
          <w:b/>
          <w:bCs/>
        </w:rPr>
        <w:t>Media AF:</w:t>
      </w:r>
      <w:r w:rsidRPr="00B430A1">
        <w:t xml:space="preserve"> An Application Function as defined in clause 6.2.10 of </w:t>
      </w:r>
      <w:r w:rsidRPr="00FF1467">
        <w:t>[</w:t>
      </w:r>
      <w:r w:rsidR="00FF1467" w:rsidRPr="00D67716">
        <w:t>24</w:t>
      </w:r>
      <w:r w:rsidRPr="00D67716">
        <w:t>]</w:t>
      </w:r>
      <w:r w:rsidRPr="00FF1467">
        <w:t xml:space="preserve"> dedicated</w:t>
      </w:r>
      <w:r w:rsidRPr="00B430A1">
        <w:t xml:space="preserve"> to Media Delivery, including haptics media delivery.</w:t>
      </w:r>
    </w:p>
    <w:p w14:paraId="529EDCAB" w14:textId="77777777" w:rsidR="00C52142" w:rsidRPr="00B430A1" w:rsidRDefault="00C52142" w:rsidP="00C52142">
      <w:pPr>
        <w:pStyle w:val="B1"/>
        <w:spacing w:after="240"/>
      </w:pPr>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p>
    <w:p w14:paraId="33847805" w14:textId="77777777" w:rsidR="00C52142" w:rsidRPr="00B430A1" w:rsidRDefault="00C52142" w:rsidP="00C52142">
      <w:pPr>
        <w:pStyle w:val="B1"/>
        <w:spacing w:after="240"/>
      </w:pPr>
      <w:r w:rsidRPr="00B430A1">
        <w:t>-</w:t>
      </w:r>
      <w:r w:rsidRPr="00B430A1">
        <w:tab/>
      </w:r>
      <w:r w:rsidRPr="00B430A1">
        <w:rPr>
          <w:b/>
          <w:bCs/>
        </w:rPr>
        <w:t>Media Client:</w:t>
      </w:r>
      <w:r w:rsidRPr="00B430A1">
        <w:t xml:space="preserve"> A UE internal function dedicated to Media Delivery comprising:</w:t>
      </w:r>
    </w:p>
    <w:p w14:paraId="7BFD20DE" w14:textId="77777777" w:rsidR="00C52142" w:rsidRPr="00B430A1" w:rsidRDefault="00C52142" w:rsidP="00C52142">
      <w:pPr>
        <w:pStyle w:val="B2"/>
      </w:pPr>
      <w:r w:rsidRPr="00B430A1">
        <w:t>-</w:t>
      </w:r>
      <w:r w:rsidRPr="00B430A1">
        <w:tab/>
      </w:r>
      <w:r w:rsidRPr="00B430A1">
        <w:rPr>
          <w:b/>
          <w:bCs/>
        </w:rPr>
        <w:t>Media Session Handler:</w:t>
      </w:r>
      <w:r w:rsidRPr="00B430A1">
        <w:t xml:space="preserve"> An entity on the UE that communicates with the Media AF in order to establish, control and support the delivery of a media session. The media session includes delivery of Haptics media.</w:t>
      </w:r>
    </w:p>
    <w:p w14:paraId="38E2E8AC" w14:textId="77777777" w:rsidR="00C52142" w:rsidRPr="00B430A1" w:rsidRDefault="00C52142" w:rsidP="00C52142">
      <w:pPr>
        <w:pStyle w:val="B2"/>
      </w:pPr>
      <w:r w:rsidRPr="00B430A1">
        <w:t>-</w:t>
      </w:r>
      <w:r w:rsidRPr="00B430A1">
        <w:tab/>
      </w:r>
      <w:r w:rsidRPr="00B430A1">
        <w:rPr>
          <w:b/>
          <w:bCs/>
        </w:rPr>
        <w:t>Media Access Function:</w:t>
      </w:r>
      <w:r w:rsidRPr="00B430A1">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77777777" w:rsidR="00C52142" w:rsidRDefault="00C52142" w:rsidP="00C52142">
      <w:pPr>
        <w:pStyle w:val="B1"/>
      </w:pPr>
      <w:r w:rsidRPr="00B430A1">
        <w:t>-</w:t>
      </w:r>
      <w:r w:rsidRPr="00B430A1">
        <w:tab/>
      </w:r>
      <w:r w:rsidRPr="00B430A1">
        <w:rPr>
          <w:b/>
          <w:bCs/>
        </w:rPr>
        <w:t>Media-aware Application:</w:t>
      </w:r>
      <w:r w:rsidRPr="00B430A1">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AF07CB" w:rsidRDefault="00C52142" w:rsidP="00C52142">
      <w:pPr>
        <w:pStyle w:val="Heading3"/>
        <w:rPr>
          <w:lang w:val="en-US"/>
        </w:rPr>
      </w:pPr>
      <w:bookmarkStart w:id="103" w:name="_Toc184113732"/>
      <w:r>
        <w:rPr>
          <w:lang w:val="en-US"/>
        </w:rPr>
        <w:t>8.1.3</w:t>
      </w:r>
      <w:r>
        <w:rPr>
          <w:lang w:val="en-US"/>
        </w:rPr>
        <w:tab/>
        <w:t xml:space="preserve">Haptics media integration in </w:t>
      </w:r>
      <w:r w:rsidRPr="007A752A">
        <w:rPr>
          <w:lang w:val="en-US"/>
        </w:rPr>
        <w:t>XR</w:t>
      </w:r>
      <w:r>
        <w:rPr>
          <w:lang w:val="en-US"/>
        </w:rPr>
        <w:t xml:space="preserve"> Split rendering architecture</w:t>
      </w:r>
      <w:bookmarkEnd w:id="103"/>
    </w:p>
    <w:p w14:paraId="11D4D222" w14:textId="1227B022" w:rsidR="00C52142" w:rsidRDefault="00C52142" w:rsidP="00C52142">
      <w:pPr>
        <w:pStyle w:val="Heading4"/>
        <w:rPr>
          <w:lang w:val="en-US"/>
        </w:rPr>
      </w:pPr>
      <w:bookmarkStart w:id="104" w:name="_Toc184113733"/>
      <w:r>
        <w:rPr>
          <w:lang w:val="en-US"/>
        </w:rPr>
        <w:t>8.1.3.1</w:t>
      </w:r>
      <w:r w:rsidR="00166007">
        <w:rPr>
          <w:lang w:val="en-US"/>
        </w:rPr>
        <w:tab/>
      </w:r>
      <w:r>
        <w:rPr>
          <w:lang w:val="en-US"/>
        </w:rPr>
        <w:t>Overview</w:t>
      </w:r>
      <w:bookmarkEnd w:id="104"/>
    </w:p>
    <w:p w14:paraId="2C8E22B7" w14:textId="03366E45" w:rsidR="00C52142" w:rsidRDefault="00C52142" w:rsidP="00C52142">
      <w:pPr>
        <w:rPr>
          <w:lang w:val="en-US"/>
        </w:rPr>
      </w:pPr>
      <w:r>
        <w:rPr>
          <w:lang w:val="en-US"/>
        </w:rPr>
        <w:t>As expressed in [</w:t>
      </w:r>
      <w:r w:rsidR="004D5BBC">
        <w:rPr>
          <w:lang w:val="en-US"/>
        </w:rPr>
        <w:t>24</w:t>
      </w:r>
      <w:r>
        <w:rPr>
          <w:lang w:val="en-US"/>
        </w:rPr>
        <w:t xml:space="preserve">], typical use cases for split rendering includes immersive gaming and immersive communication. These use cases, haptic enabled, are also described in section 5 of this document. </w:t>
      </w:r>
    </w:p>
    <w:p w14:paraId="63D6A171" w14:textId="07136627" w:rsidR="00C52142" w:rsidRDefault="00C52142" w:rsidP="00C52142">
      <w:pPr>
        <w:rPr>
          <w:lang w:val="en-US"/>
        </w:rPr>
      </w:pPr>
      <w:r>
        <w:rPr>
          <w:lang w:val="en-US"/>
        </w:rPr>
        <w:t xml:space="preserve">Figure 8.1.3.1-1 is based on figure 6.1.4-1 </w:t>
      </w:r>
      <w:r w:rsidRPr="004D5BBC">
        <w:rPr>
          <w:lang w:val="en-US"/>
        </w:rPr>
        <w:t xml:space="preserve">of </w:t>
      </w:r>
      <w:r w:rsidRPr="00D67716">
        <w:rPr>
          <w:lang w:val="en-US"/>
        </w:rPr>
        <w:t>[</w:t>
      </w:r>
      <w:r w:rsidR="004D5BBC" w:rsidRPr="00D67716">
        <w:rPr>
          <w:lang w:val="en-US"/>
        </w:rPr>
        <w:t>24</w:t>
      </w:r>
      <w:r w:rsidRPr="00D67716">
        <w:rPr>
          <w:lang w:val="en-US"/>
        </w:rPr>
        <w:t>]</w:t>
      </w:r>
      <w:r>
        <w:rPr>
          <w:lang w:val="en-US"/>
        </w:rPr>
        <w:t xml:space="preserve"> and illustrates the haptics media functions as part of the SRS, providing support for haptic media coding and delivery, similarly to audio and video media.</w:t>
      </w:r>
    </w:p>
    <w:p w14:paraId="3BFC5986" w14:textId="3D15C5D5" w:rsidR="00C52142" w:rsidRDefault="00625D12" w:rsidP="00136A85">
      <w:pPr>
        <w:pStyle w:val="TH"/>
        <w:rPr>
          <w:lang w:val="en-US"/>
        </w:rPr>
      </w:pPr>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23AD203F" w14:textId="77777777" w:rsidR="00C52142" w:rsidRPr="00D25480" w:rsidRDefault="00C52142" w:rsidP="00136A85">
      <w:pPr>
        <w:pStyle w:val="TF"/>
      </w:pPr>
      <w:r w:rsidRPr="00D25480">
        <w:t xml:space="preserve">Figure </w:t>
      </w:r>
      <w:r>
        <w:t>8.1.3.1-1</w:t>
      </w:r>
      <w:r w:rsidRPr="00D25480">
        <w:t xml:space="preserve">: </w:t>
      </w:r>
      <w:r>
        <w:t xml:space="preserve">Haptic media functions in the </w:t>
      </w:r>
      <w:r w:rsidRPr="00742EDC">
        <w:t>User Plane Architecture for Split management architecture</w:t>
      </w:r>
    </w:p>
    <w:p w14:paraId="433EF527" w14:textId="77777777" w:rsidR="00625D12" w:rsidRDefault="00625D12" w:rsidP="00C52142"/>
    <w:p w14:paraId="70848483" w14:textId="27DC2332" w:rsidR="00C52142" w:rsidRDefault="00C52142" w:rsidP="00C52142">
      <w:r>
        <w:t>On the UE, Figure 8.1.3.1-2, based on Figure 5.1.2-1</w:t>
      </w:r>
      <w:r w:rsidRPr="00D67716">
        <w:rPr>
          <w:lang w:val="en-US"/>
        </w:rPr>
        <w:t>[</w:t>
      </w:r>
      <w:r w:rsidR="00E10A2E" w:rsidRPr="00D67716">
        <w:rPr>
          <w:lang w:val="en-US"/>
        </w:rPr>
        <w:t>24</w:t>
      </w:r>
      <w:r w:rsidRPr="00D67716">
        <w:rPr>
          <w:lang w:val="en-US"/>
        </w:rPr>
        <w:t>]</w:t>
      </w:r>
      <w:r>
        <w:rPr>
          <w:lang w:val="en-US"/>
        </w:rPr>
        <w:t xml:space="preserve"> </w:t>
      </w:r>
      <w:r>
        <w:t>illustrates the haptics media entities in the XR baseline client.</w:t>
      </w:r>
    </w:p>
    <w:p w14:paraId="27005781" w14:textId="1A921AC9" w:rsidR="004A7E88" w:rsidRDefault="00032D12" w:rsidP="00B96A60">
      <w:pPr>
        <w:pStyle w:val="TH"/>
      </w:pPr>
      <w:r>
        <w:rPr>
          <w:noProof/>
        </w:rPr>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7DD0546A" w14:textId="35C2C220" w:rsidR="00C52142" w:rsidRDefault="00C52142" w:rsidP="00B96A60">
      <w:pPr>
        <w:pStyle w:val="TF"/>
        <w:rPr>
          <w:lang w:val="en-US"/>
        </w:rPr>
      </w:pPr>
      <w:r>
        <w:rPr>
          <w:lang w:val="en-US"/>
        </w:rPr>
        <w:t>Figure 8.</w:t>
      </w:r>
      <w:r w:rsidR="00286E5C">
        <w:rPr>
          <w:lang w:val="en-US"/>
        </w:rPr>
        <w:t>1.3</w:t>
      </w:r>
      <w:r>
        <w:rPr>
          <w:lang w:val="en-US"/>
        </w:rPr>
        <w:t>.1-2 Haptic media entities in the XR Baseline Client architecture</w:t>
      </w:r>
    </w:p>
    <w:p w14:paraId="495DD190" w14:textId="77777777" w:rsidR="000627A7" w:rsidRPr="00D67716" w:rsidRDefault="000627A7" w:rsidP="00D67716"/>
    <w:p w14:paraId="3C437433" w14:textId="5259C003" w:rsidR="00C52142" w:rsidRDefault="00166007" w:rsidP="00166007">
      <w:pPr>
        <w:pStyle w:val="Heading4"/>
      </w:pPr>
      <w:bookmarkStart w:id="105" w:name="_Toc184113734"/>
      <w:r>
        <w:t>8.1.3</w:t>
      </w:r>
      <w:r w:rsidR="00C52142" w:rsidRPr="00166007">
        <w:t>.2</w:t>
      </w:r>
      <w:r w:rsidR="00C52142">
        <w:tab/>
      </w:r>
      <w:r w:rsidR="00C52142" w:rsidRPr="00585F47">
        <w:t xml:space="preserve">Network </w:t>
      </w:r>
      <w:r w:rsidR="00C52142">
        <w:t>f</w:t>
      </w:r>
      <w:r w:rsidR="00C52142" w:rsidRPr="00585F47">
        <w:t>unctions and UE entities</w:t>
      </w:r>
      <w:bookmarkEnd w:id="105"/>
    </w:p>
    <w:p w14:paraId="02CD8E97" w14:textId="77777777" w:rsidR="00C52142" w:rsidRDefault="00C52142" w:rsidP="00C52142">
      <w:r>
        <w:t>The haptics media related network functions in the XR end to end split rendering architecture are similar to the one described in section 8.1.2</w:t>
      </w:r>
    </w:p>
    <w:p w14:paraId="22E3E3F7" w14:textId="77777777" w:rsidR="00C52142" w:rsidRDefault="00C52142" w:rsidP="00C52142">
      <w:r>
        <w:t>The haptics media entities on the XR baseline Client consist of:</w:t>
      </w:r>
    </w:p>
    <w:p w14:paraId="1BAD3B8C" w14:textId="5B599FDE" w:rsidR="00C52142" w:rsidRDefault="00C52142" w:rsidP="00166007">
      <w:pPr>
        <w:pStyle w:val="B1"/>
      </w:pPr>
      <w:r>
        <w:t>-</w:t>
      </w:r>
      <w:r w:rsidR="00166007">
        <w:tab/>
      </w:r>
      <w:r>
        <w:t>the haptic media codec, handling and decompressing a compressed haptics media bitstream is illustrated in the MAF function of the SRC along with AV codecs.</w:t>
      </w:r>
    </w:p>
    <w:p w14:paraId="5FD238E8" w14:textId="55828946" w:rsidR="00C52142" w:rsidRDefault="00C52142" w:rsidP="00166007">
      <w:pPr>
        <w:pStyle w:val="B1"/>
      </w:pPr>
      <w:r>
        <w:t>-</w:t>
      </w:r>
      <w:r w:rsidR="00166007">
        <w:tab/>
      </w:r>
      <w:r>
        <w:t>the haptic renderer, handling the rendering of haptics effects using the targeted actuators is illustrated in the light presentation engine function of the SRC.</w:t>
      </w:r>
    </w:p>
    <w:p w14:paraId="05DD5627" w14:textId="47585840" w:rsidR="00936E2E" w:rsidRPr="00C444A4" w:rsidRDefault="00391156" w:rsidP="00936E2E">
      <w:pPr>
        <w:pStyle w:val="Heading2"/>
      </w:pPr>
      <w:bookmarkStart w:id="106" w:name="_Toc184113735"/>
      <w:r w:rsidRPr="00D67716">
        <w:rPr>
          <w:lang w:val="en-US"/>
        </w:rPr>
        <w:t>8.2</w:t>
      </w:r>
      <w:r w:rsidRPr="00D67716">
        <w:rPr>
          <w:lang w:val="en-US"/>
        </w:rPr>
        <w:tab/>
      </w:r>
      <w:r w:rsidR="00936E2E" w:rsidRPr="00C444A4">
        <w:t xml:space="preserve">Haptics media </w:t>
      </w:r>
      <w:r w:rsidR="00936E2E">
        <w:t xml:space="preserve">integration </w:t>
      </w:r>
      <w:r w:rsidR="00936E2E" w:rsidRPr="00C444A4">
        <w:t>in IMS architecture.</w:t>
      </w:r>
      <w:bookmarkEnd w:id="106"/>
    </w:p>
    <w:p w14:paraId="173ECD18" w14:textId="7FA35444" w:rsidR="00936E2E" w:rsidRDefault="00936E2E" w:rsidP="00936E2E">
      <w:pPr>
        <w:pStyle w:val="Heading3"/>
      </w:pPr>
      <w:bookmarkStart w:id="107" w:name="_Toc184113736"/>
      <w:r>
        <w:t>8.2.1</w:t>
      </w:r>
      <w:r w:rsidR="00166007">
        <w:tab/>
      </w:r>
      <w:r>
        <w:t>Overview.</w:t>
      </w:r>
      <w:bookmarkEnd w:id="107"/>
    </w:p>
    <w:p w14:paraId="5F4ECAAA" w14:textId="77777777" w:rsidR="00936E2E" w:rsidRPr="00141FCD" w:rsidRDefault="00936E2E" w:rsidP="00936E2E">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 xml:space="preserve">real time communication. </w:t>
      </w:r>
    </w:p>
    <w:p w14:paraId="6CC1B765" w14:textId="4B25590D" w:rsidR="00936E2E" w:rsidRPr="009246E3" w:rsidRDefault="00936E2E" w:rsidP="00936E2E">
      <w:r w:rsidRPr="009246E3">
        <w:t>Figure 8.2.1-1, illustrate</w:t>
      </w:r>
      <w:r>
        <w:t>s</w:t>
      </w:r>
      <w:r w:rsidRPr="009246E3">
        <w:t xml:space="preserve"> the haptic media functionalities in the MTSI client defined in </w:t>
      </w:r>
      <w:r w:rsidRPr="009246E3">
        <w:rPr>
          <w:lang w:val="en-US"/>
        </w:rPr>
        <w:t xml:space="preserve">figure 4.2 of </w:t>
      </w:r>
      <w:r w:rsidRPr="00D67716">
        <w:t>[</w:t>
      </w:r>
      <w:r w:rsidR="006877FF" w:rsidRPr="00D67716">
        <w:t>22</w:t>
      </w:r>
      <w:r w:rsidRPr="00D67716">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D67716">
        <w:t>[</w:t>
      </w:r>
      <w:r w:rsidR="007F7252" w:rsidRPr="00D67716">
        <w:t>23</w:t>
      </w:r>
      <w:r w:rsidRPr="00D67716">
        <w:t>]</w:t>
      </w:r>
      <w:r w:rsidRPr="009246E3">
        <w:t xml:space="preserve"> </w:t>
      </w:r>
    </w:p>
    <w:p w14:paraId="5EA57D26" w14:textId="13349059" w:rsidR="00936E2E" w:rsidRDefault="00936E2E" w:rsidP="00936E2E"/>
    <w:p w14:paraId="0DBF0488" w14:textId="5ED0D87A" w:rsidR="00936E2E" w:rsidRDefault="00501A82" w:rsidP="00B96A60">
      <w:pPr>
        <w:pStyle w:val="TH"/>
      </w:pPr>
      <w:r>
        <w:object w:dxaOrig="7981" w:dyaOrig="9241" w14:anchorId="20963FBF">
          <v:shape id="_x0000_i1030" type="#_x0000_t75" style="width:365.95pt;height:420pt" o:ole="">
            <v:imagedata r:id="rId47" o:title=""/>
          </v:shape>
          <o:OLEObject Type="Embed" ProgID="Visio.Drawing.15" ShapeID="_x0000_i1030" DrawAspect="Content" ObjectID="_1794726628" r:id="rId48"/>
        </w:object>
      </w:r>
      <w:r w:rsidR="00936E2E">
        <w:rPr>
          <w:noProof/>
        </w:rPr>
        <mc:AlternateContent>
          <mc:Choice Requires="wps">
            <w:drawing>
              <wp:anchor distT="0" distB="0" distL="114300" distR="114300" simplePos="0" relativeHeight="251674624" behindDoc="0" locked="0" layoutInCell="1" allowOverlap="1" wp14:anchorId="6DC67240" wp14:editId="0F67A664">
                <wp:simplePos x="0" y="0"/>
                <wp:positionH relativeFrom="column">
                  <wp:posOffset>4054806</wp:posOffset>
                </wp:positionH>
                <wp:positionV relativeFrom="paragraph">
                  <wp:posOffset>4180840</wp:posOffset>
                </wp:positionV>
                <wp:extent cx="197016" cy="0"/>
                <wp:effectExtent l="0" t="76200" r="12700" b="95250"/>
                <wp:wrapNone/>
                <wp:docPr id="1025965767" name="Straight Arrow Connector 13"/>
                <wp:cNvGraphicFramePr/>
                <a:graphic xmlns:a="http://schemas.openxmlformats.org/drawingml/2006/main">
                  <a:graphicData uri="http://schemas.microsoft.com/office/word/2010/wordprocessingShape">
                    <wps:wsp>
                      <wps:cNvCnPr/>
                      <wps:spPr>
                        <a:xfrm>
                          <a:off x="0" y="0"/>
                          <a:ext cx="19701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7ABBBA5" id="_x0000_t32" coordsize="21600,21600" o:spt="32" o:oned="t" path="m,l21600,21600e" filled="f">
                <v:path arrowok="t" fillok="f" o:connecttype="none"/>
                <o:lock v:ext="edit" shapetype="t"/>
              </v:shapetype>
              <v:shape id="Straight Arrow Connector 13" o:spid="_x0000_s1026" type="#_x0000_t32" style="position:absolute;margin-left:319.3pt;margin-top:329.2pt;width:15.5pt;height:0;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" strokecolor="#4472c4 [3204]" strokeweight=".5pt">
                <v:stroke endarrow="block" joinstyle="miter"/>
              </v:shape>
            </w:pict>
          </mc:Fallback>
        </mc:AlternateContent>
      </w:r>
    </w:p>
    <w:p w14:paraId="741D9431" w14:textId="77777777" w:rsidR="00936E2E" w:rsidRPr="00F937CD" w:rsidRDefault="00936E2E" w:rsidP="00B96A60">
      <w:pPr>
        <w:pStyle w:val="TF"/>
        <w:rPr>
          <w:lang w:val="en-US"/>
        </w:rPr>
      </w:pPr>
      <w:r w:rsidRPr="00F937CD">
        <w:rPr>
          <w:lang w:val="en-US"/>
        </w:rPr>
        <w:t>Figure 8.2.1-1: Functional components of an MTSI client with haptic media support.</w:t>
      </w:r>
    </w:p>
    <w:p w14:paraId="653A55E2" w14:textId="012806AE" w:rsidR="00936E2E" w:rsidRDefault="00936E2E" w:rsidP="00936E2E">
      <w:pPr>
        <w:pStyle w:val="Heading3"/>
        <w:rPr>
          <w:highlight w:val="yellow"/>
        </w:rPr>
      </w:pPr>
      <w:bookmarkStart w:id="108" w:name="MCCQCTEMPBM_00000057"/>
      <w:bookmarkStart w:id="109" w:name="_Toc184113737"/>
      <w:r>
        <w:t>8.2.2</w:t>
      </w:r>
      <w:r w:rsidR="00232319">
        <w:tab/>
      </w:r>
      <w:r>
        <w:t xml:space="preserve">Network functions and </w:t>
      </w:r>
      <w:r w:rsidRPr="00585F47">
        <w:t>UE entities</w:t>
      </w:r>
      <w:bookmarkEnd w:id="109"/>
    </w:p>
    <w:bookmarkEnd w:id="108"/>
    <w:p w14:paraId="09FDA682" w14:textId="1FA4CA0E" w:rsidR="00936E2E" w:rsidRDefault="00936E2E" w:rsidP="00936E2E">
      <w:r>
        <w:t>For MTSI, [</w:t>
      </w:r>
      <w:r w:rsidR="006877FF">
        <w:t>22</w:t>
      </w:r>
      <w:r>
        <w:t xml:space="preserve">] the network functions such as the MRFP and MGW may handle haptics media similarly to other media for supplemental services.  </w:t>
      </w:r>
    </w:p>
    <w:p w14:paraId="62E96FD0" w14:textId="6DACAAC5" w:rsidR="00936E2E" w:rsidRPr="006613A2" w:rsidRDefault="00936E2E" w:rsidP="00936E2E">
      <w:pPr>
        <w:rPr>
          <w:lang w:val="en-US"/>
        </w:rPr>
      </w:pPr>
      <w:r w:rsidRPr="00366BF5">
        <w:t>Referring to</w:t>
      </w:r>
      <w:bookmarkStart w:id="110" w:name="_CRFigure4_3_1"/>
      <w:r w:rsidRPr="00366BF5">
        <w:t xml:space="preserve"> </w:t>
      </w:r>
      <w:r w:rsidRPr="006613A2">
        <w:rPr>
          <w:lang w:val="en-US"/>
        </w:rPr>
        <w:t xml:space="preserve">Figure </w:t>
      </w:r>
      <w:bookmarkEnd w:id="110"/>
      <w:r w:rsidRPr="006613A2">
        <w:rPr>
          <w:lang w:val="en-US"/>
        </w:rPr>
        <w:t>4.3.1</w:t>
      </w:r>
      <w:r w:rsidRPr="00366BF5">
        <w:rPr>
          <w:lang w:val="en-US"/>
        </w:rPr>
        <w:t xml:space="preserve"> of [</w:t>
      </w:r>
      <w:r w:rsidR="009F0E96">
        <w:rPr>
          <w:lang w:val="en-US"/>
        </w:rPr>
        <w:t>23</w:t>
      </w:r>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p>
    <w:p w14:paraId="3BAA4439" w14:textId="2C759C93" w:rsidR="00D96288" w:rsidRDefault="002511A6" w:rsidP="00D96288">
      <w:pPr>
        <w:pStyle w:val="Heading2"/>
        <w:rPr>
          <w:lang w:val="en-US"/>
        </w:rPr>
      </w:pPr>
      <w:bookmarkStart w:id="111" w:name="_Toc184113738"/>
      <w:r w:rsidRPr="00D67716">
        <w:rPr>
          <w:lang w:val="en-US"/>
        </w:rPr>
        <w:t>8.3</w:t>
      </w:r>
      <w:r w:rsidRPr="00D67716">
        <w:rPr>
          <w:lang w:val="en-US"/>
        </w:rPr>
        <w:tab/>
      </w:r>
      <w:r w:rsidR="00D96288">
        <w:rPr>
          <w:lang w:val="en-US"/>
        </w:rPr>
        <w:t>Haptics media integration in 3GPP services</w:t>
      </w:r>
      <w:bookmarkEnd w:id="111"/>
    </w:p>
    <w:p w14:paraId="0E081D92" w14:textId="4BC356CD" w:rsidR="00D96288" w:rsidRDefault="00D96288" w:rsidP="00D96288">
      <w:pPr>
        <w:pStyle w:val="Heading3"/>
        <w:rPr>
          <w:lang w:val="en-US"/>
        </w:rPr>
      </w:pPr>
      <w:bookmarkStart w:id="112" w:name="_Toc184113739"/>
      <w:r>
        <w:rPr>
          <w:lang w:val="en-US"/>
        </w:rPr>
        <w:t>8.3.1</w:t>
      </w:r>
      <w:r>
        <w:rPr>
          <w:lang w:val="en-US"/>
        </w:rPr>
        <w:tab/>
        <w:t>5G Media Streaming services</w:t>
      </w:r>
      <w:bookmarkEnd w:id="112"/>
      <w:r>
        <w:rPr>
          <w:lang w:val="en-US"/>
        </w:rPr>
        <w:t xml:space="preserve"> </w:t>
      </w:r>
    </w:p>
    <w:p w14:paraId="68631BDD" w14:textId="77777777" w:rsidR="00D96288" w:rsidRDefault="00D96288" w:rsidP="00D96288">
      <w:pPr>
        <w:rPr>
          <w:lang w:val="en-US"/>
        </w:rPr>
      </w:pPr>
      <w:r>
        <w:rPr>
          <w:lang w:val="en-US"/>
        </w:rPr>
        <w:t xml:space="preserve">The support of Haptic media streaming over 5G would enable the use-cases defined in section 5, particularly those for on demand and live streaming. </w:t>
      </w:r>
    </w:p>
    <w:p w14:paraId="494EE5CF" w14:textId="506BECBC" w:rsidR="00D96288" w:rsidRDefault="00D96288" w:rsidP="00D96288">
      <w:pPr>
        <w:rPr>
          <w:lang w:val="en-US"/>
        </w:rPr>
      </w:pPr>
      <w:r>
        <w:rPr>
          <w:lang w:val="en-US"/>
        </w:rPr>
        <w:t>The 5GMS architecture [</w:t>
      </w:r>
      <w:r w:rsidR="00D54995">
        <w:rPr>
          <w:lang w:val="en-US"/>
        </w:rPr>
        <w:t>33</w:t>
      </w:r>
      <w:r>
        <w:rPr>
          <w:lang w:val="en-US"/>
        </w:rPr>
        <w:t>] defines in table 4.0.1-1 the list of main features of 5GMS, highlighting whether they are specified for the uplink and/or downlink. These features are equally applicable to Haptics media as illustrated in Table 8.</w:t>
      </w:r>
      <w:r w:rsidR="00751F3E">
        <w:rPr>
          <w:lang w:val="en-US"/>
        </w:rPr>
        <w:t>3</w:t>
      </w:r>
      <w:r>
        <w:rPr>
          <w:lang w:val="en-US"/>
        </w:rPr>
        <w:t xml:space="preserve">.1-1. </w:t>
      </w:r>
    </w:p>
    <w:p w14:paraId="3D30E578" w14:textId="650D0147" w:rsidR="00D96288" w:rsidRDefault="00D96288" w:rsidP="00B96A60">
      <w:pPr>
        <w:pStyle w:val="EditorsNote"/>
        <w:rPr>
          <w:lang w:val="en-US"/>
        </w:rPr>
      </w:pPr>
      <w:r w:rsidRPr="00B96A60">
        <w:rPr>
          <w:lang w:val="en-US"/>
        </w:rPr>
        <w:t>Editor’s note</w:t>
      </w:r>
      <w:r w:rsidR="0060453B" w:rsidRPr="00B96A60">
        <w:rPr>
          <w:lang w:val="en-US"/>
        </w:rPr>
        <w:t>:</w:t>
      </w:r>
      <w:r w:rsidRPr="00B96A60">
        <w:rPr>
          <w:lang w:val="en-US"/>
        </w:rPr>
        <w:t xml:space="preserve"> Priority</w:t>
      </w:r>
      <w:r w:rsidR="0060453B" w:rsidRPr="00B96A60">
        <w:rPr>
          <w:lang w:val="en-US"/>
        </w:rPr>
        <w:t xml:space="preserve"> of the work</w:t>
      </w:r>
      <w:r w:rsidRPr="00B96A60">
        <w:rPr>
          <w:lang w:val="en-US"/>
        </w:rPr>
        <w:t xml:space="preserve"> </w:t>
      </w:r>
      <w:r w:rsidR="00AB12B6" w:rsidRPr="00B96A60">
        <w:rPr>
          <w:lang w:val="en-US"/>
        </w:rPr>
        <w:t xml:space="preserve">in the study on </w:t>
      </w:r>
      <w:r w:rsidRPr="00B96A60">
        <w:rPr>
          <w:lang w:val="en-US"/>
        </w:rPr>
        <w:t xml:space="preserve">integration in 5G streaming services is on the downlink path, rather than on the </w:t>
      </w:r>
      <w:r w:rsidR="0060453B" w:rsidRPr="00B96A60">
        <w:rPr>
          <w:lang w:val="en-US"/>
        </w:rPr>
        <w:t>uplink content publishing and uplink remote control</w:t>
      </w:r>
      <w:r w:rsidR="0024211F" w:rsidRPr="00B96A60">
        <w:rPr>
          <w:lang w:val="en-US"/>
        </w:rPr>
        <w:t>.</w:t>
      </w:r>
    </w:p>
    <w:p w14:paraId="17E013EC" w14:textId="039F067F" w:rsidR="00D96288" w:rsidRPr="005D5700" w:rsidRDefault="00D96288" w:rsidP="00D96288">
      <w:pPr>
        <w:jc w:val="center"/>
        <w:rPr>
          <w:b/>
          <w:bCs/>
          <w:lang w:val="en-US"/>
        </w:rPr>
      </w:pPr>
      <w:bookmarkStart w:id="113" w:name="MCCQCTEMPBM_00000062"/>
      <w:r w:rsidRPr="005D5700">
        <w:rPr>
          <w:b/>
          <w:bCs/>
          <w:lang w:val="en-US"/>
        </w:rPr>
        <w:t>Table 8.</w:t>
      </w:r>
      <w:r w:rsidR="00B676E0">
        <w:rPr>
          <w:b/>
          <w:bCs/>
          <w:lang w:val="en-US"/>
        </w:rPr>
        <w:t>3</w:t>
      </w:r>
      <w:r w:rsidRPr="005D5700">
        <w:rPr>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305C73">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6A38FB" w:rsidRDefault="00D96288" w:rsidP="00305C73">
            <w:pPr>
              <w:rPr>
                <w:b/>
              </w:rPr>
            </w:pPr>
            <w:bookmarkStart w:id="114" w:name="MCCQCTEMPBM_00000086"/>
            <w:bookmarkStart w:id="115" w:name="MCCQCTEMPBM_00000067"/>
            <w:bookmarkEnd w:id="113"/>
            <w:r w:rsidRPr="006A38FB">
              <w:rPr>
                <w:b/>
              </w:rPr>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6A38FB" w:rsidRDefault="00D96288" w:rsidP="00305C73">
            <w:pPr>
              <w:rPr>
                <w:b/>
              </w:rPr>
            </w:pPr>
            <w:r w:rsidRPr="006A38FB">
              <w:rPr>
                <w:b/>
              </w:rPr>
              <w:t>Procedure</w:t>
            </w:r>
            <w:r>
              <w:rPr>
                <w:b/>
              </w:rPr>
              <w:t>s</w:t>
            </w:r>
            <w:r w:rsidRPr="006A38FB">
              <w:rPr>
                <w:b/>
              </w:rPr>
              <w:t xml:space="preserve"> </w:t>
            </w:r>
            <w:r>
              <w:rPr>
                <w:b/>
              </w:rPr>
              <w:t>applicable for haptics media</w:t>
            </w:r>
          </w:p>
        </w:tc>
      </w:tr>
      <w:tr w:rsidR="00D96288" w:rsidRPr="006A38FB" w14:paraId="36D28BBF" w14:textId="77777777" w:rsidTr="00305C73">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6A38FB" w:rsidRDefault="00D96288" w:rsidP="00305C73">
            <w:pPr>
              <w:rPr>
                <w:b/>
              </w:rPr>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6A38FB" w:rsidRDefault="00D96288" w:rsidP="00305C73">
            <w:pPr>
              <w:rPr>
                <w:b/>
              </w:rPr>
            </w:pPr>
            <w:r w:rsidRPr="006A38FB">
              <w:rPr>
                <w:b/>
              </w:rPr>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6A38FB" w:rsidRDefault="00D96288" w:rsidP="00305C73">
            <w:pPr>
              <w:rPr>
                <w:b/>
              </w:rPr>
            </w:pPr>
            <w:r w:rsidRPr="006A38FB">
              <w:rPr>
                <w:b/>
              </w:rPr>
              <w:t>Uplink media streaming</w:t>
            </w:r>
          </w:p>
        </w:tc>
      </w:tr>
      <w:tr w:rsidR="00D96288" w:rsidRPr="006A38FB" w14:paraId="188812E0"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305C73">
            <w:r w:rsidRPr="006A38FB">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305C73">
            <w:r w:rsidRPr="006A38FB">
              <w:t>Not applicable</w:t>
            </w:r>
          </w:p>
        </w:tc>
      </w:tr>
      <w:tr w:rsidR="00D96288" w:rsidRPr="006A38FB" w14:paraId="4337A228"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305C73">
            <w:r w:rsidRPr="006A38FB">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305C73">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305C73">
            <w:r>
              <w:t xml:space="preserve">Yes </w:t>
            </w:r>
          </w:p>
        </w:tc>
      </w:tr>
      <w:tr w:rsidR="00D96288" w:rsidRPr="006A38FB" w14:paraId="2CD6447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305C73">
            <w:r w:rsidRPr="006A38FB">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305C73">
            <w:r w:rsidRPr="006A38FB">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305C73">
            <w:r w:rsidRPr="006A38FB">
              <w:t>Not defined</w:t>
            </w:r>
          </w:p>
        </w:tc>
      </w:tr>
      <w:tr w:rsidR="00D96288" w:rsidRPr="006A38FB" w14:paraId="5349496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305C73">
            <w:r w:rsidRPr="006A38FB">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305C73">
            <w:r>
              <w:t>Yes</w:t>
            </w:r>
          </w:p>
        </w:tc>
      </w:tr>
      <w:tr w:rsidR="00D96288" w:rsidRPr="006A38FB" w14:paraId="160D8917"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305C73">
            <w:r w:rsidRPr="006A38FB">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305C73">
            <w:r>
              <w:t>Yes</w:t>
            </w:r>
          </w:p>
        </w:tc>
      </w:tr>
      <w:tr w:rsidR="00D96288" w:rsidRPr="006A38FB" w14:paraId="62DBDBD3"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305C73">
            <w:r w:rsidRPr="006A38FB">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305C73">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305C73">
            <w:r>
              <w:t>Yes</w:t>
            </w:r>
          </w:p>
        </w:tc>
      </w:tr>
      <w:tr w:rsidR="00D96288" w:rsidRPr="006A38FB" w14:paraId="42D4A6F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305C73">
            <w:r w:rsidRPr="006A38FB">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305C73">
            <w:r w:rsidRPr="006A38FB">
              <w:t>Not applicable</w:t>
            </w:r>
          </w:p>
        </w:tc>
      </w:tr>
      <w:tr w:rsidR="00D96288" w:rsidRPr="006A38FB" w14:paraId="3574602E"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305C73">
            <w:r w:rsidRPr="006A38FB">
              <w:t>QoE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305C73">
            <w:r w:rsidRPr="006A38FB">
              <w:t>Not applicable</w:t>
            </w:r>
          </w:p>
        </w:tc>
      </w:tr>
      <w:tr w:rsidR="00D96288" w:rsidRPr="006A38FB" w14:paraId="0F5332EC"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305C73">
            <w:r w:rsidRPr="006A38FB">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305C73">
            <w:pPr>
              <w:jc w:val="center"/>
            </w:pPr>
            <w:r>
              <w:t>Yes</w:t>
            </w:r>
          </w:p>
        </w:tc>
      </w:tr>
      <w:tr w:rsidR="00D96288" w:rsidRPr="006A38FB" w14:paraId="15EC774A"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305C73">
            <w:r w:rsidRPr="006A38FB">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305C73">
            <w:r w:rsidRPr="006A38FB">
              <w:t>Not applicable</w:t>
            </w:r>
          </w:p>
        </w:tc>
      </w:tr>
      <w:tr w:rsidR="00D96288" w:rsidRPr="006A38FB" w14:paraId="7FF77E8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305C73">
            <w:r w:rsidRPr="006A38FB">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305C73">
            <w:r>
              <w:t>Yes</w:t>
            </w:r>
          </w:p>
        </w:tc>
      </w:tr>
      <w:tr w:rsidR="00D96288" w:rsidRPr="006A38FB" w14:paraId="57511DE5"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305C73">
            <w:r w:rsidRPr="006A38FB">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305C73">
            <w:r>
              <w:t>Yes</w:t>
            </w:r>
          </w:p>
        </w:tc>
      </w:tr>
      <w:bookmarkEnd w:id="114"/>
      <w:bookmarkEnd w:id="115"/>
    </w:tbl>
    <w:p w14:paraId="5DF4BCCC" w14:textId="77777777" w:rsidR="00D96288" w:rsidRDefault="00D96288" w:rsidP="00D96288">
      <w:pPr>
        <w:rPr>
          <w:lang w:val="en-US"/>
        </w:rPr>
      </w:pPr>
    </w:p>
    <w:p w14:paraId="10FBC4EA" w14:textId="7B9D26C8" w:rsidR="00D96288" w:rsidRDefault="00D96288" w:rsidP="00D96288">
      <w:pPr>
        <w:rPr>
          <w:lang w:val="en-US"/>
        </w:rPr>
      </w:pPr>
      <w:r>
        <w:rPr>
          <w:lang w:val="en-US"/>
        </w:rPr>
        <w:t>In addition to the generalized architecture described in section 8.2 of this document, the 5GMS specification [</w:t>
      </w:r>
      <w:r w:rsidR="00D54995">
        <w:rPr>
          <w:lang w:val="en-US"/>
        </w:rPr>
        <w:t>33</w:t>
      </w:r>
      <w:r>
        <w:rPr>
          <w:lang w:val="en-US"/>
        </w:rPr>
        <w:t xml:space="preserve">] details the UE functions of the 5GMSd client for downlink, in section 4.2.2 and uplink in section 4.2.3. </w:t>
      </w:r>
    </w:p>
    <w:p w14:paraId="25BE0094" w14:textId="6C97B245" w:rsidR="00D96288" w:rsidRDefault="00D96288" w:rsidP="00D96288">
      <w:pPr>
        <w:rPr>
          <w:lang w:val="en-US"/>
        </w:rPr>
      </w:pPr>
      <w:r>
        <w:rPr>
          <w:lang w:val="en-US"/>
        </w:rPr>
        <w:t>For handling haptic media, no new UE subfunctions are needed. The following highlights some requirements needed within some of the subfunctions described in [</w:t>
      </w:r>
      <w:r w:rsidR="00D54995">
        <w:rPr>
          <w:lang w:val="en-US"/>
        </w:rPr>
        <w:t>33</w:t>
      </w:r>
      <w:r>
        <w:rPr>
          <w:lang w:val="en-US"/>
        </w:rPr>
        <w:t>] to support haptic media:</w:t>
      </w:r>
    </w:p>
    <w:p w14:paraId="0528F0C1" w14:textId="77777777" w:rsidR="00D96288" w:rsidRPr="001821B3" w:rsidRDefault="00D96288" w:rsidP="00D96288">
      <w:pPr>
        <w:rPr>
          <w:i/>
          <w:iCs/>
        </w:rPr>
      </w:pPr>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p>
    <w:p w14:paraId="0EA8DE6E" w14:textId="77777777" w:rsidR="00D96288" w:rsidRPr="000C53C6" w:rsidRDefault="00D96288" w:rsidP="00D96288">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p>
    <w:p w14:paraId="7F69CBEB" w14:textId="0F294480" w:rsidR="00D96288" w:rsidRDefault="00D96288" w:rsidP="00D96288">
      <w:pPr>
        <w:rPr>
          <w:lang w:val="en-US"/>
        </w:rPr>
      </w:pPr>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67716">
        <w:t>6.</w:t>
      </w:r>
      <w:r w:rsidR="00D54995" w:rsidRPr="00D54995">
        <w:t>4</w:t>
      </w:r>
      <w:r>
        <w:t xml:space="preserve"> of this document </w:t>
      </w:r>
    </w:p>
    <w:p w14:paraId="18C0EBC9" w14:textId="77777777" w:rsidR="00D96288" w:rsidRDefault="00D96288" w:rsidP="00D96288">
      <w:pPr>
        <w:rPr>
          <w:lang w:val="en-US"/>
        </w:rPr>
      </w:pPr>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if any are FFS</w:t>
      </w:r>
      <w:r w:rsidRPr="001F0356">
        <w:rPr>
          <w:lang w:val="en-US"/>
        </w:rPr>
        <w:t>.</w:t>
      </w:r>
      <w:r>
        <w:rPr>
          <w:lang w:val="en-US"/>
        </w:rPr>
        <w:t xml:space="preserve"> </w:t>
      </w:r>
    </w:p>
    <w:p w14:paraId="0A74FCE9" w14:textId="24D5C48C" w:rsidR="00D96288" w:rsidRDefault="00D96288" w:rsidP="00D96288">
      <w:pPr>
        <w:pStyle w:val="Heading3"/>
        <w:rPr>
          <w:lang w:val="en-US"/>
        </w:rPr>
      </w:pPr>
      <w:bookmarkStart w:id="116" w:name="_Toc184113740"/>
      <w:r>
        <w:rPr>
          <w:lang w:val="en-US"/>
        </w:rPr>
        <w:t>8.</w:t>
      </w:r>
      <w:r w:rsidR="00B676E0">
        <w:rPr>
          <w:lang w:val="en-US"/>
        </w:rPr>
        <w:t>3</w:t>
      </w:r>
      <w:r>
        <w:rPr>
          <w:lang w:val="en-US"/>
        </w:rPr>
        <w:t>.2</w:t>
      </w:r>
      <w:r>
        <w:rPr>
          <w:lang w:val="en-US"/>
        </w:rPr>
        <w:tab/>
        <w:t>Broadcast services</w:t>
      </w:r>
      <w:bookmarkEnd w:id="116"/>
    </w:p>
    <w:p w14:paraId="4517312A" w14:textId="76D8422C" w:rsidR="00D96288" w:rsidRDefault="00B96A60" w:rsidP="00166007">
      <w:pPr>
        <w:pStyle w:val="EditorsNote"/>
        <w:rPr>
          <w:lang w:val="en-US"/>
        </w:rPr>
      </w:pPr>
      <w:r>
        <w:rPr>
          <w:lang w:val="en-US"/>
        </w:rPr>
        <w:t>Editor’s Note:</w:t>
      </w:r>
      <w:r>
        <w:rPr>
          <w:lang w:val="en-US"/>
        </w:rPr>
        <w:tab/>
      </w:r>
      <w:r w:rsidR="00D96288">
        <w:rPr>
          <w:lang w:val="en-US"/>
        </w:rPr>
        <w:t>This section is FFS</w:t>
      </w:r>
      <w:r>
        <w:rPr>
          <w:lang w:val="en-US"/>
        </w:rPr>
        <w:t>.</w:t>
      </w:r>
    </w:p>
    <w:p w14:paraId="25C5ECC7" w14:textId="77777777" w:rsidR="00D96288" w:rsidRPr="007B61AB" w:rsidRDefault="00D96288" w:rsidP="00D96288">
      <w:pPr>
        <w:rPr>
          <w:lang w:val="en-US"/>
        </w:rPr>
      </w:pPr>
    </w:p>
    <w:p w14:paraId="351963F0" w14:textId="1944EEFF" w:rsidR="00D96288" w:rsidRDefault="00D96288" w:rsidP="00D96288">
      <w:pPr>
        <w:pStyle w:val="Heading3"/>
        <w:rPr>
          <w:lang w:val="en-US"/>
        </w:rPr>
      </w:pPr>
      <w:bookmarkStart w:id="117" w:name="_Toc184113741"/>
      <w:r>
        <w:rPr>
          <w:lang w:val="en-US"/>
        </w:rPr>
        <w:t>8.</w:t>
      </w:r>
      <w:r w:rsidR="00B676E0">
        <w:rPr>
          <w:lang w:val="en-US"/>
        </w:rPr>
        <w:t>3</w:t>
      </w:r>
      <w:r>
        <w:rPr>
          <w:lang w:val="en-US"/>
        </w:rPr>
        <w:t>.3</w:t>
      </w:r>
      <w:r>
        <w:rPr>
          <w:lang w:val="en-US"/>
        </w:rPr>
        <w:tab/>
        <w:t>Real time media communication</w:t>
      </w:r>
      <w:bookmarkEnd w:id="117"/>
    </w:p>
    <w:p w14:paraId="2A1BB944" w14:textId="079B2433" w:rsidR="00D96288" w:rsidRDefault="00D96288" w:rsidP="00D96288">
      <w:pPr>
        <w:pStyle w:val="Heading4"/>
        <w:rPr>
          <w:lang w:val="en-US"/>
        </w:rPr>
      </w:pPr>
      <w:bookmarkStart w:id="118" w:name="MCCQCTEMPBM_00000059"/>
      <w:bookmarkStart w:id="119" w:name="_Toc184113742"/>
      <w:r>
        <w:rPr>
          <w:lang w:val="en-US"/>
        </w:rPr>
        <w:t>8.</w:t>
      </w:r>
      <w:r w:rsidR="00B676E0">
        <w:rPr>
          <w:lang w:val="en-US"/>
        </w:rPr>
        <w:t>3</w:t>
      </w:r>
      <w:r>
        <w:rPr>
          <w:lang w:val="en-US"/>
        </w:rPr>
        <w:t>.3.1</w:t>
      </w:r>
      <w:r w:rsidR="00166007">
        <w:rPr>
          <w:lang w:val="en-US"/>
        </w:rPr>
        <w:tab/>
      </w:r>
      <w:r>
        <w:rPr>
          <w:lang w:val="en-US"/>
        </w:rPr>
        <w:t>WebRTC services</w:t>
      </w:r>
      <w:bookmarkEnd w:id="119"/>
    </w:p>
    <w:bookmarkEnd w:id="118"/>
    <w:p w14:paraId="049F3FB2" w14:textId="30FC833E" w:rsidR="00D96288" w:rsidRPr="00C136F7" w:rsidRDefault="00D96288" w:rsidP="00D96288">
      <w:pPr>
        <w:rPr>
          <w:lang w:val="en-US"/>
        </w:rPr>
      </w:pPr>
      <w:r>
        <w:rPr>
          <w:lang w:val="en-US"/>
        </w:rPr>
        <w:t>In addition to the generalized architecture described in section 8.2 of this document, the GA4RTAR specification in section 4.2 [</w:t>
      </w:r>
      <w:r w:rsidR="005E05B4">
        <w:rPr>
          <w:lang w:val="en-US"/>
        </w:rPr>
        <w:t>34</w:t>
      </w:r>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r>
        <w:t xml:space="preserve"> </w:t>
      </w:r>
    </w:p>
    <w:p w14:paraId="6C5B48E8" w14:textId="2CD3B9E8" w:rsidR="00D96288" w:rsidRDefault="00D96288" w:rsidP="00D96288">
      <w:pPr>
        <w:rPr>
          <w:lang w:val="en-US"/>
        </w:rPr>
      </w:pPr>
      <w:r>
        <w:rPr>
          <w:lang w:val="en-US"/>
        </w:rPr>
        <w:t>The protocol stack for a basic RTC endpoint is specified in section 13.1 of [</w:t>
      </w:r>
      <w:r w:rsidR="00DD3BB4">
        <w:rPr>
          <w:lang w:val="en-US"/>
        </w:rPr>
        <w:t>35</w:t>
      </w:r>
      <w:r>
        <w:rPr>
          <w:lang w:val="en-US"/>
        </w:rPr>
        <w:t xml:space="preserve">]. </w:t>
      </w:r>
    </w:p>
    <w:p w14:paraId="0508E3CC" w14:textId="39338C46" w:rsidR="00D96288" w:rsidRDefault="00D96288" w:rsidP="00D96288">
      <w:pPr>
        <w:rPr>
          <w:lang w:val="en-US"/>
        </w:rPr>
      </w:pPr>
      <w:r>
        <w:rPr>
          <w:lang w:val="en-US"/>
        </w:rPr>
        <w:t>Figure 8.</w:t>
      </w:r>
      <w:r w:rsidR="00B676E0">
        <w:rPr>
          <w:lang w:val="en-US"/>
        </w:rPr>
        <w:t>3</w:t>
      </w:r>
      <w:r>
        <w:rPr>
          <w:lang w:val="en-US"/>
        </w:rPr>
        <w:t>.3.1-1 illustrates the integration of haptics media support in this protocol stack.</w:t>
      </w:r>
    </w:p>
    <w:p w14:paraId="6142024D" w14:textId="62466A91" w:rsidR="00824948" w:rsidRDefault="00824948" w:rsidP="00B96A60">
      <w:pPr>
        <w:pStyle w:val="TH"/>
        <w:rPr>
          <w:bCs/>
          <w:lang w:val="en-US"/>
        </w:rPr>
      </w:pPr>
      <w:r>
        <w:object w:dxaOrig="23137" w:dyaOrig="9505" w14:anchorId="62AEC19F">
          <v:shape id="_x0000_i1031" type="#_x0000_t75" style="width:450pt;height:185.8pt" o:ole="">
            <v:imagedata r:id="rId49" o:title=""/>
          </v:shape>
          <o:OLEObject Type="Embed" ProgID="Visio.Drawing.15" ShapeID="_x0000_i1031" DrawAspect="Content" ObjectID="_1794726629" r:id="rId50"/>
        </w:object>
      </w:r>
    </w:p>
    <w:p w14:paraId="3D8FF5A0" w14:textId="535DB938"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3.1</w:t>
      </w:r>
      <w:r w:rsidRPr="00A25766">
        <w:rPr>
          <w:lang w:val="en-US"/>
        </w:rPr>
        <w:t xml:space="preserve">-1 Haptics media support in the protocol stack for a basic </w:t>
      </w:r>
      <w:r w:rsidRPr="00A25766">
        <w:t>RTC endpoint</w:t>
      </w:r>
    </w:p>
    <w:p w14:paraId="56CED916" w14:textId="77777777" w:rsidR="00D96288" w:rsidRDefault="00D96288" w:rsidP="00D96288">
      <w:pPr>
        <w:rPr>
          <w:lang w:val="en-US"/>
        </w:rPr>
      </w:pPr>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p>
    <w:p w14:paraId="586AF24A" w14:textId="1629B1F0" w:rsidR="00D96288" w:rsidRDefault="00D96288" w:rsidP="00D96288">
      <w:pPr>
        <w:pStyle w:val="Heading4"/>
        <w:rPr>
          <w:lang w:val="en-US"/>
        </w:rPr>
      </w:pPr>
      <w:bookmarkStart w:id="120" w:name="MCCQCTEMPBM_00000060"/>
      <w:bookmarkStart w:id="121" w:name="_Toc184113743"/>
      <w:r>
        <w:rPr>
          <w:lang w:val="en-US"/>
        </w:rPr>
        <w:t>8.</w:t>
      </w:r>
      <w:r w:rsidR="00B676E0">
        <w:rPr>
          <w:lang w:val="en-US"/>
        </w:rPr>
        <w:t>3</w:t>
      </w:r>
      <w:r>
        <w:rPr>
          <w:lang w:val="en-US"/>
        </w:rPr>
        <w:t>.3.2</w:t>
      </w:r>
      <w:r w:rsidR="00166007">
        <w:rPr>
          <w:lang w:val="en-US"/>
        </w:rPr>
        <w:tab/>
      </w:r>
      <w:r>
        <w:rPr>
          <w:lang w:val="en-US"/>
        </w:rPr>
        <w:t>IMS based RTC services</w:t>
      </w:r>
      <w:bookmarkEnd w:id="121"/>
    </w:p>
    <w:bookmarkEnd w:id="120"/>
    <w:p w14:paraId="19DDDDCC" w14:textId="375E5E6D" w:rsidR="00D96288" w:rsidRDefault="00D96288" w:rsidP="00D96288">
      <w:r>
        <w:rPr>
          <w:lang w:val="en-US"/>
        </w:rPr>
        <w:t>IMS based RTC services include IBACS [</w:t>
      </w:r>
      <w:r w:rsidR="007F7252">
        <w:t>23</w:t>
      </w:r>
      <w:r>
        <w:rPr>
          <w:lang w:val="en-US"/>
        </w:rPr>
        <w:t>] and MTSI [</w:t>
      </w:r>
      <w:r w:rsidR="006877FF">
        <w:t>22</w:t>
      </w:r>
      <w:r>
        <w:t>], in which Haptics media can be integrated to satisfy the use case of section 5. Figure 4.3 of [</w:t>
      </w:r>
      <w:r w:rsidR="006877FF">
        <w:t>22</w:t>
      </w:r>
      <w:r>
        <w:t>] specifies the user plane protocol stack for a basic MTSI client. It also applies to IBACS.</w:t>
      </w:r>
    </w:p>
    <w:p w14:paraId="6F929793" w14:textId="2414F176" w:rsidR="00D96288" w:rsidRDefault="00D96288" w:rsidP="00D96288">
      <w:pPr>
        <w:rPr>
          <w:lang w:val="en-US"/>
        </w:rPr>
      </w:pPr>
      <w:r>
        <w:t>Figurr 8.</w:t>
      </w:r>
      <w:r w:rsidR="00B676E0">
        <w:t>3</w:t>
      </w:r>
      <w:r>
        <w:t xml:space="preserve">.32-1 illustrates </w:t>
      </w:r>
      <w:r>
        <w:rPr>
          <w:lang w:val="en-US"/>
        </w:rPr>
        <w:t>the integration of haptics media support in this protocol stack.</w:t>
      </w:r>
    </w:p>
    <w:p w14:paraId="540AD938" w14:textId="1F13EF30" w:rsidR="00D96288" w:rsidRDefault="008F1D8C" w:rsidP="00B96A60">
      <w:pPr>
        <w:pStyle w:val="TH"/>
        <w:rPr>
          <w:lang w:val="en-US"/>
        </w:rPr>
      </w:pPr>
      <w:r>
        <w:object w:dxaOrig="9242" w:dyaOrig="4057" w14:anchorId="5AF321D6">
          <v:shape id="_x0000_i1032" type="#_x0000_t75" style="width:450.1pt;height:198pt" o:ole="">
            <v:imagedata r:id="rId51" o:title=""/>
          </v:shape>
          <o:OLEObject Type="Embed" ProgID="Visio.Drawing.15" ShapeID="_x0000_i1032" DrawAspect="Content" ObjectID="_1794726630" r:id="rId52"/>
        </w:object>
      </w:r>
    </w:p>
    <w:p w14:paraId="15CD8876" w14:textId="17C69430"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3.2</w:t>
      </w:r>
      <w:r w:rsidRPr="00A25766">
        <w:rPr>
          <w:lang w:val="en-US"/>
        </w:rPr>
        <w:t xml:space="preserve">-1 Haptics media support in the </w:t>
      </w:r>
      <w:r>
        <w:rPr>
          <w:lang w:val="en-US"/>
        </w:rPr>
        <w:t xml:space="preserve">user plane </w:t>
      </w:r>
      <w:r w:rsidRPr="00A25766">
        <w:rPr>
          <w:lang w:val="en-US"/>
        </w:rPr>
        <w:t xml:space="preserve">protocol stack for a basic </w:t>
      </w:r>
      <w:r>
        <w:t>MTSI</w:t>
      </w:r>
      <w:r w:rsidRPr="00A25766">
        <w:t xml:space="preserve"> endpoint</w:t>
      </w:r>
    </w:p>
    <w:p w14:paraId="08F8DCEE" w14:textId="77777777" w:rsidR="00D96288" w:rsidRDefault="00D96288" w:rsidP="00D96288">
      <w:pPr>
        <w:rPr>
          <w:lang w:val="en-US"/>
        </w:rPr>
      </w:pPr>
    </w:p>
    <w:p w14:paraId="4E404391" w14:textId="77777777" w:rsidR="00D96288" w:rsidRDefault="00D96288" w:rsidP="00D96288">
      <w:pPr>
        <w:rPr>
          <w:lang w:val="en-US"/>
        </w:rPr>
      </w:pPr>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7993A19A" w14:textId="6B22DF13" w:rsidR="00D96288" w:rsidRPr="006007EA" w:rsidRDefault="00D96288" w:rsidP="00D96288">
      <w:pPr>
        <w:pStyle w:val="Heading2"/>
        <w:rPr>
          <w:lang w:val="en-US"/>
        </w:rPr>
      </w:pPr>
      <w:bookmarkStart w:id="122" w:name="_Toc184113744"/>
      <w:r w:rsidRPr="006007EA">
        <w:rPr>
          <w:lang w:val="en-US"/>
        </w:rPr>
        <w:t>8.</w:t>
      </w:r>
      <w:r w:rsidR="00B21DA9">
        <w:rPr>
          <w:lang w:val="en-US"/>
        </w:rPr>
        <w:t>4</w:t>
      </w:r>
      <w:r w:rsidR="00B96A60">
        <w:rPr>
          <w:lang w:val="en-US"/>
        </w:rPr>
        <w:tab/>
      </w:r>
      <w:r w:rsidRPr="006007EA">
        <w:rPr>
          <w:lang w:val="en-US"/>
        </w:rPr>
        <w:t>Identified gaps.</w:t>
      </w:r>
      <w:bookmarkEnd w:id="122"/>
    </w:p>
    <w:p w14:paraId="2FAB8C0E" w14:textId="77777777" w:rsidR="00D96288" w:rsidRPr="006B5418" w:rsidRDefault="00D96288" w:rsidP="00D96288">
      <w:pPr>
        <w:rPr>
          <w:lang w:val="en-US"/>
        </w:rPr>
      </w:pPr>
      <w:r w:rsidRPr="006007EA">
        <w:rPr>
          <w:lang w:val="en-US"/>
        </w:rPr>
        <w:t xml:space="preserve">This section is </w:t>
      </w:r>
      <w:r>
        <w:rPr>
          <w:lang w:val="en-US"/>
        </w:rPr>
        <w:t>TBD and will summarize the gaps identified in previous sections.</w:t>
      </w:r>
    </w:p>
    <w:p w14:paraId="138B2D7C" w14:textId="04EF2012" w:rsidR="00CD26A0" w:rsidRDefault="00C8782D" w:rsidP="00B96A60">
      <w:pPr>
        <w:pStyle w:val="Heading1"/>
      </w:pPr>
      <w:bookmarkStart w:id="123" w:name="_Toc184113745"/>
      <w:r>
        <w:t>9</w:t>
      </w:r>
      <w:r w:rsidR="00B96A60">
        <w:tab/>
      </w:r>
      <w:r w:rsidR="00CD26A0" w:rsidRPr="00F66AF8">
        <w:t xml:space="preserve">Typical </w:t>
      </w:r>
      <w:r w:rsidR="00CD26A0">
        <w:t>haptics media traffic</w:t>
      </w:r>
      <w:r w:rsidR="00CD26A0" w:rsidRPr="00F66AF8">
        <w:t xml:space="preserve"> characteristics</w:t>
      </w:r>
      <w:bookmarkEnd w:id="123"/>
    </w:p>
    <w:p w14:paraId="5D5CA7E4" w14:textId="35AFC8CE" w:rsidR="00CD26A0" w:rsidRDefault="00B21DA9" w:rsidP="00B96A60">
      <w:pPr>
        <w:pStyle w:val="Heading2"/>
      </w:pPr>
      <w:bookmarkStart w:id="124" w:name="_Toc184113746"/>
      <w:r>
        <w:t>9</w:t>
      </w:r>
      <w:r w:rsidR="00CD26A0">
        <w:t>.1</w:t>
      </w:r>
      <w:r w:rsidR="00B96A60">
        <w:tab/>
      </w:r>
      <w:r w:rsidR="00CD26A0" w:rsidRPr="00DA723E">
        <w:t xml:space="preserve">Typical </w:t>
      </w:r>
      <w:r w:rsidR="00CD26A0">
        <w:t>traffic</w:t>
      </w:r>
      <w:r w:rsidR="00CD26A0" w:rsidRPr="00DA723E">
        <w:t xml:space="preserve"> </w:t>
      </w:r>
      <w:r w:rsidR="00CD26A0">
        <w:t>characteristics summarized per use cases and formats.</w:t>
      </w:r>
      <w:bookmarkEnd w:id="124"/>
    </w:p>
    <w:p w14:paraId="46A1B85C" w14:textId="1974FA7C" w:rsidR="00CD26A0" w:rsidRDefault="00CD26A0" w:rsidP="00CD26A0">
      <w:r>
        <w:t xml:space="preserve">In general, haptics media PCM </w:t>
      </w:r>
      <w:r w:rsidR="00876F2C">
        <w:t xml:space="preserve">coded </w:t>
      </w:r>
      <w:r>
        <w:t xml:space="preserve">bitstreams require substantially more bandwidth than parametric </w:t>
      </w:r>
      <w:r w:rsidR="00876F2C">
        <w:t xml:space="preserve">coded </w:t>
      </w:r>
      <w:r>
        <w:t xml:space="preserve">bitstreams, this is due to the capability of having silent units in a parametric bitstream. </w:t>
      </w:r>
    </w:p>
    <w:p w14:paraId="452A75CB" w14:textId="1BB26463" w:rsidR="00CD26A0" w:rsidRDefault="00CD26A0" w:rsidP="00CD26A0">
      <w:r>
        <w:t xml:space="preserve">When coding repetitive haptics media effect, a key difference between a parametric </w:t>
      </w:r>
      <w:r w:rsidR="00876F2C">
        <w:t xml:space="preserve">coded </w:t>
      </w:r>
      <w:r>
        <w:t xml:space="preserve">bitstream and a pcm </w:t>
      </w:r>
      <w:r w:rsidR="00876F2C">
        <w:t xml:space="preserve">coded </w:t>
      </w:r>
      <w:r>
        <w:t>bitstream on the traffic characteristic is the following:</w:t>
      </w:r>
    </w:p>
    <w:p w14:paraId="08F5B475" w14:textId="5DD20AC2" w:rsidR="00CD26A0" w:rsidRDefault="00CD26A0" w:rsidP="00CD26A0">
      <w:pPr>
        <w:ind w:left="568" w:hanging="284"/>
      </w:pPr>
      <w:r>
        <w:t xml:space="preserve">- </w:t>
      </w:r>
      <w:r>
        <w:tab/>
        <w:t>In a parametric</w:t>
      </w:r>
      <w:r w:rsidR="00876F2C">
        <w:t xml:space="preserve"> coded</w:t>
      </w:r>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p>
    <w:p w14:paraId="55189976" w14:textId="254C0FAB" w:rsidR="00CD26A0" w:rsidRDefault="00CD26A0" w:rsidP="00CD26A0">
      <w:pPr>
        <w:ind w:left="568" w:hanging="284"/>
      </w:pPr>
      <w:r>
        <w:t xml:space="preserve">- </w:t>
      </w:r>
      <w:r>
        <w:tab/>
        <w:t xml:space="preserve">In a pcm </w:t>
      </w:r>
      <w:r w:rsidR="00876F2C">
        <w:t xml:space="preserve">coded </w:t>
      </w:r>
      <w:r>
        <w:t>bitstream, similarly to audio and video, coding performance improves for these repeated consecutive effects but provide a much higher overhead compared to the parametric coded bitstream.</w:t>
      </w:r>
    </w:p>
    <w:p w14:paraId="1D9D7B76" w14:textId="77777777" w:rsidR="00CD26A0" w:rsidRDefault="00CD26A0" w:rsidP="00CD26A0">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A35FF2" w:rsidRDefault="00CD26A0" w:rsidP="00CD26A0">
      <w:pPr>
        <w:pStyle w:val="TH"/>
        <w:rPr>
          <w:lang w:val="en-US"/>
        </w:rPr>
      </w:pPr>
      <w:r w:rsidRPr="006B5418">
        <w:rPr>
          <w:lang w:val="en-US"/>
        </w:rPr>
        <w:t xml:space="preserve">Table </w:t>
      </w:r>
      <w:r w:rsidR="00B21DA9">
        <w:rPr>
          <w:lang w:val="en-US" w:eastAsia="zh-CN"/>
        </w:rPr>
        <w:t>9</w:t>
      </w:r>
      <w:r>
        <w:rPr>
          <w:lang w:val="en-US" w:eastAsia="zh-CN"/>
        </w:rPr>
        <w:t>.1-1</w:t>
      </w:r>
      <w:r w:rsidRPr="006B5418">
        <w:rPr>
          <w:lang w:val="en-US"/>
        </w:rPr>
        <w:t xml:space="preserve">: </w:t>
      </w:r>
      <w:r>
        <w:rPr>
          <w:lang w:val="en-US"/>
        </w:rPr>
        <w:t>summary of typical haptics media traffic characteristic</w:t>
      </w:r>
      <w:r w:rsidRPr="006B5418">
        <w:rPr>
          <w:lang w:val="en-US"/>
        </w:rPr>
        <w:t>.</w:t>
      </w:r>
    </w:p>
    <w:tbl>
      <w:tblPr>
        <w:tblStyle w:val="TableGrid"/>
        <w:tblW w:w="0" w:type="auto"/>
        <w:tblLook w:val="04A0" w:firstRow="1" w:lastRow="0" w:firstColumn="1" w:lastColumn="0" w:noHBand="0" w:noVBand="1"/>
      </w:tblPr>
      <w:tblGrid>
        <w:gridCol w:w="1838"/>
        <w:gridCol w:w="992"/>
        <w:gridCol w:w="1701"/>
        <w:gridCol w:w="1418"/>
        <w:gridCol w:w="3402"/>
      </w:tblGrid>
      <w:tr w:rsidR="00CD26A0" w14:paraId="6977FCDF" w14:textId="77777777" w:rsidTr="00305C73">
        <w:tc>
          <w:tcPr>
            <w:tcW w:w="1838" w:type="dxa"/>
          </w:tcPr>
          <w:p w14:paraId="4603B683" w14:textId="77777777" w:rsidR="00CD26A0" w:rsidRDefault="00CD26A0" w:rsidP="00305C73">
            <w:bookmarkStart w:id="125" w:name="MCCQCTEMPBM_00000087"/>
            <w:bookmarkStart w:id="126" w:name="MCCQCTEMPBM_00000068"/>
            <w:r>
              <w:t>Use case</w:t>
            </w:r>
          </w:p>
        </w:tc>
        <w:tc>
          <w:tcPr>
            <w:tcW w:w="992" w:type="dxa"/>
          </w:tcPr>
          <w:p w14:paraId="177DA785" w14:textId="77777777" w:rsidR="00CD26A0" w:rsidRDefault="00CD26A0" w:rsidP="00305C73">
            <w:r>
              <w:t>Nb of channels</w:t>
            </w:r>
          </w:p>
        </w:tc>
        <w:tc>
          <w:tcPr>
            <w:tcW w:w="1701" w:type="dxa"/>
          </w:tcPr>
          <w:p w14:paraId="4A904A52" w14:textId="77777777" w:rsidR="00CD26A0" w:rsidRDefault="00CD26A0" w:rsidP="00305C73">
            <w:r>
              <w:t>Media Format</w:t>
            </w:r>
          </w:p>
        </w:tc>
        <w:tc>
          <w:tcPr>
            <w:tcW w:w="1418" w:type="dxa"/>
          </w:tcPr>
          <w:p w14:paraId="1C7FFDB0" w14:textId="77777777" w:rsidR="00CD26A0" w:rsidRDefault="00CD26A0" w:rsidP="00305C73">
            <w:r>
              <w:t>Density</w:t>
            </w:r>
          </w:p>
        </w:tc>
        <w:tc>
          <w:tcPr>
            <w:tcW w:w="3402" w:type="dxa"/>
          </w:tcPr>
          <w:p w14:paraId="753410DE" w14:textId="77777777" w:rsidR="00CD26A0" w:rsidRDefault="00CD26A0" w:rsidP="00305C73">
            <w:r>
              <w:t>Average bitrate per channel</w:t>
            </w:r>
          </w:p>
        </w:tc>
      </w:tr>
      <w:tr w:rsidR="00CD26A0" w14:paraId="75CB50C2" w14:textId="77777777" w:rsidTr="00305C73">
        <w:trPr>
          <w:trHeight w:val="204"/>
        </w:trPr>
        <w:tc>
          <w:tcPr>
            <w:tcW w:w="1838" w:type="dxa"/>
            <w:vMerge w:val="restart"/>
          </w:tcPr>
          <w:p w14:paraId="3B2CEA54" w14:textId="77777777" w:rsidR="00CD26A0" w:rsidRDefault="00CD26A0" w:rsidP="00305C73">
            <w:r>
              <w:t>Haptic enhanced media distribution (5.2)</w:t>
            </w:r>
          </w:p>
        </w:tc>
        <w:tc>
          <w:tcPr>
            <w:tcW w:w="992" w:type="dxa"/>
          </w:tcPr>
          <w:p w14:paraId="452660E5" w14:textId="77777777" w:rsidR="00CD26A0" w:rsidRDefault="00CD26A0" w:rsidP="00305C73">
            <w:r>
              <w:t>1 to 32</w:t>
            </w:r>
          </w:p>
        </w:tc>
        <w:tc>
          <w:tcPr>
            <w:tcW w:w="1701" w:type="dxa"/>
          </w:tcPr>
          <w:p w14:paraId="6C601CDC" w14:textId="77777777" w:rsidR="00CD26A0" w:rsidRDefault="00CD26A0" w:rsidP="00305C73">
            <w:r>
              <w:t>Parametric</w:t>
            </w:r>
          </w:p>
        </w:tc>
        <w:tc>
          <w:tcPr>
            <w:tcW w:w="1418" w:type="dxa"/>
          </w:tcPr>
          <w:p w14:paraId="3E4024CD" w14:textId="77777777" w:rsidR="00CD26A0" w:rsidRDefault="00CD26A0" w:rsidP="00305C73">
            <w:r>
              <w:t xml:space="preserve"> Light</w:t>
            </w:r>
          </w:p>
          <w:p w14:paraId="3DD09022" w14:textId="77777777" w:rsidR="00CD26A0" w:rsidRDefault="00CD26A0" w:rsidP="00305C73">
            <w:r>
              <w:t>Medium</w:t>
            </w:r>
          </w:p>
          <w:p w14:paraId="05364305" w14:textId="77777777" w:rsidR="00CD26A0" w:rsidRDefault="00CD26A0" w:rsidP="00305C73">
            <w:r>
              <w:t>High</w:t>
            </w:r>
          </w:p>
        </w:tc>
        <w:tc>
          <w:tcPr>
            <w:tcW w:w="3402" w:type="dxa"/>
          </w:tcPr>
          <w:p w14:paraId="0DB5C20E" w14:textId="77777777" w:rsidR="00CD26A0" w:rsidRDefault="00CD26A0" w:rsidP="00305C73">
            <w:r>
              <w:t>0.25 to 0.75 kbps</w:t>
            </w:r>
          </w:p>
          <w:p w14:paraId="10E23F26" w14:textId="77777777" w:rsidR="00CD26A0" w:rsidRDefault="00CD26A0" w:rsidP="00305C73">
            <w:r>
              <w:t>0. 5 to 1.5 kbps</w:t>
            </w:r>
          </w:p>
          <w:p w14:paraId="529D40C9" w14:textId="77777777" w:rsidR="00CD26A0" w:rsidRDefault="00CD26A0" w:rsidP="00305C73">
            <w:r>
              <w:t>1 to 5 kbps</w:t>
            </w:r>
          </w:p>
        </w:tc>
      </w:tr>
      <w:tr w:rsidR="00CD26A0" w14:paraId="0BEF3FD5" w14:textId="77777777" w:rsidTr="00305C73">
        <w:tc>
          <w:tcPr>
            <w:tcW w:w="1838" w:type="dxa"/>
            <w:vMerge/>
          </w:tcPr>
          <w:p w14:paraId="13E61857" w14:textId="77777777" w:rsidR="00CD26A0" w:rsidRDefault="00CD26A0" w:rsidP="00305C73"/>
        </w:tc>
        <w:tc>
          <w:tcPr>
            <w:tcW w:w="992" w:type="dxa"/>
          </w:tcPr>
          <w:p w14:paraId="7D4090CD" w14:textId="77777777" w:rsidR="00CD26A0" w:rsidRDefault="00CD26A0" w:rsidP="00305C73">
            <w:r>
              <w:t>1 to 32</w:t>
            </w:r>
          </w:p>
        </w:tc>
        <w:tc>
          <w:tcPr>
            <w:tcW w:w="1701" w:type="dxa"/>
          </w:tcPr>
          <w:p w14:paraId="31000874" w14:textId="77777777" w:rsidR="00CD26A0" w:rsidRDefault="00CD26A0" w:rsidP="00305C73">
            <w:r>
              <w:t>Time sampled</w:t>
            </w:r>
          </w:p>
        </w:tc>
        <w:tc>
          <w:tcPr>
            <w:tcW w:w="1418" w:type="dxa"/>
          </w:tcPr>
          <w:p w14:paraId="695106E8" w14:textId="77777777" w:rsidR="00CD26A0" w:rsidRDefault="00CD26A0" w:rsidP="00305C73">
            <w:r>
              <w:t>Light</w:t>
            </w:r>
          </w:p>
          <w:p w14:paraId="6482D808" w14:textId="77777777" w:rsidR="00CD26A0" w:rsidRDefault="00CD26A0" w:rsidP="00305C73">
            <w:r>
              <w:t>Medium</w:t>
            </w:r>
          </w:p>
          <w:p w14:paraId="0AA69E60" w14:textId="77777777" w:rsidR="00CD26A0" w:rsidRPr="00D531D5" w:rsidRDefault="00CD26A0" w:rsidP="00305C73">
            <w:pPr>
              <w:rPr>
                <w:highlight w:val="yellow"/>
              </w:rPr>
            </w:pPr>
            <w:r>
              <w:t>High</w:t>
            </w:r>
          </w:p>
        </w:tc>
        <w:tc>
          <w:tcPr>
            <w:tcW w:w="3402" w:type="dxa"/>
          </w:tcPr>
          <w:p w14:paraId="351678D5" w14:textId="77777777" w:rsidR="00CD26A0" w:rsidRPr="00D27DAA" w:rsidRDefault="00CD26A0" w:rsidP="00305C73">
            <w:r w:rsidRPr="00D27DAA">
              <w:t>From 6 to 64kbps depending on the density and the quality of the desired signal.</w:t>
            </w:r>
          </w:p>
          <w:p w14:paraId="3A264072" w14:textId="77777777" w:rsidR="00CD26A0" w:rsidRDefault="00CD26A0" w:rsidP="00305C73">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688330AD" w14:textId="77777777" w:rsidR="00CD26A0" w:rsidRPr="00D27DAA" w:rsidRDefault="00CD26A0" w:rsidP="00305C73">
            <w:pPr>
              <w:rPr>
                <w:lang w:val="en-US"/>
              </w:rPr>
            </w:pPr>
            <w:r w:rsidRPr="0056258F">
              <w:rPr>
                <w:lang w:val="en-US"/>
              </w:rPr>
              <w:t>32-64 kbps for very high quality</w:t>
            </w:r>
            <w:r>
              <w:rPr>
                <w:lang w:val="en-US"/>
              </w:rPr>
              <w:t xml:space="preserve"> at medium and high density.</w:t>
            </w:r>
          </w:p>
        </w:tc>
      </w:tr>
      <w:tr w:rsidR="00CD26A0" w14:paraId="6BC2D93E" w14:textId="77777777" w:rsidTr="00305C73">
        <w:tc>
          <w:tcPr>
            <w:tcW w:w="1838" w:type="dxa"/>
          </w:tcPr>
          <w:p w14:paraId="74707FD4" w14:textId="77777777" w:rsidR="00CD26A0" w:rsidRDefault="00CD26A0" w:rsidP="00305C73">
            <w:r>
              <w:t>Haptic enhanced communication (5.3)</w:t>
            </w:r>
          </w:p>
        </w:tc>
        <w:tc>
          <w:tcPr>
            <w:tcW w:w="992" w:type="dxa"/>
          </w:tcPr>
          <w:p w14:paraId="1AE4E3BA" w14:textId="77777777" w:rsidR="00CD26A0" w:rsidRDefault="00CD26A0" w:rsidP="00305C73">
            <w:r>
              <w:t>1 to 4</w:t>
            </w:r>
          </w:p>
        </w:tc>
        <w:tc>
          <w:tcPr>
            <w:tcW w:w="1701" w:type="dxa"/>
          </w:tcPr>
          <w:p w14:paraId="5A0105D9" w14:textId="77777777" w:rsidR="00CD26A0" w:rsidRDefault="00CD26A0" w:rsidP="00305C73">
            <w:r>
              <w:t>Parametric</w:t>
            </w:r>
          </w:p>
        </w:tc>
        <w:tc>
          <w:tcPr>
            <w:tcW w:w="1418" w:type="dxa"/>
          </w:tcPr>
          <w:p w14:paraId="744A4745" w14:textId="77777777" w:rsidR="00CD26A0" w:rsidRDefault="00CD26A0" w:rsidP="00305C73">
            <w:r>
              <w:t>Light</w:t>
            </w:r>
          </w:p>
          <w:p w14:paraId="609D226B" w14:textId="77777777" w:rsidR="00CD26A0" w:rsidRDefault="00CD26A0" w:rsidP="00305C73">
            <w:r>
              <w:t>Medium</w:t>
            </w:r>
          </w:p>
        </w:tc>
        <w:tc>
          <w:tcPr>
            <w:tcW w:w="3402" w:type="dxa"/>
          </w:tcPr>
          <w:p w14:paraId="073E428F" w14:textId="77777777" w:rsidR="00CD26A0" w:rsidRDefault="00CD26A0" w:rsidP="00305C73">
            <w:r>
              <w:t>0.25 to 0.75 kbps</w:t>
            </w:r>
          </w:p>
          <w:p w14:paraId="7A8C19B3" w14:textId="77777777" w:rsidR="00CD26A0" w:rsidRDefault="00CD26A0" w:rsidP="00305C73">
            <w:r>
              <w:t>0.5 to 2  kbps</w:t>
            </w:r>
          </w:p>
        </w:tc>
      </w:tr>
      <w:tr w:rsidR="00CD26A0" w14:paraId="3E27B515" w14:textId="77777777" w:rsidTr="00305C73">
        <w:tc>
          <w:tcPr>
            <w:tcW w:w="1838" w:type="dxa"/>
            <w:vMerge w:val="restart"/>
          </w:tcPr>
          <w:p w14:paraId="2D150B0C" w14:textId="77777777" w:rsidR="00CD26A0" w:rsidRDefault="00CD26A0" w:rsidP="00305C73">
            <w:r>
              <w:t>Immersive Entertainment (5.4)</w:t>
            </w:r>
          </w:p>
        </w:tc>
        <w:tc>
          <w:tcPr>
            <w:tcW w:w="992" w:type="dxa"/>
          </w:tcPr>
          <w:p w14:paraId="1B559803" w14:textId="77777777" w:rsidR="00CD26A0" w:rsidRDefault="00CD26A0" w:rsidP="00305C73">
            <w:r>
              <w:t>1 to 32</w:t>
            </w:r>
          </w:p>
        </w:tc>
        <w:tc>
          <w:tcPr>
            <w:tcW w:w="1701" w:type="dxa"/>
          </w:tcPr>
          <w:p w14:paraId="3DB57DF6" w14:textId="77777777" w:rsidR="00CD26A0" w:rsidRDefault="00CD26A0" w:rsidP="00305C73">
            <w:r>
              <w:t>Parametric</w:t>
            </w:r>
          </w:p>
        </w:tc>
        <w:tc>
          <w:tcPr>
            <w:tcW w:w="1418" w:type="dxa"/>
          </w:tcPr>
          <w:p w14:paraId="76AE1C28" w14:textId="77777777" w:rsidR="00CD26A0" w:rsidRDefault="00CD26A0" w:rsidP="00305C73">
            <w:r>
              <w:t>Light</w:t>
            </w:r>
          </w:p>
          <w:p w14:paraId="107B29EA" w14:textId="77777777" w:rsidR="00CD26A0" w:rsidRDefault="00CD26A0" w:rsidP="00305C73">
            <w:r>
              <w:t>Medium</w:t>
            </w:r>
          </w:p>
          <w:p w14:paraId="6003A164" w14:textId="77777777" w:rsidR="00CD26A0" w:rsidRDefault="00CD26A0" w:rsidP="00305C73">
            <w:r>
              <w:t>High</w:t>
            </w:r>
          </w:p>
        </w:tc>
        <w:tc>
          <w:tcPr>
            <w:tcW w:w="3402" w:type="dxa"/>
          </w:tcPr>
          <w:p w14:paraId="065359B1" w14:textId="77777777" w:rsidR="00CD26A0" w:rsidRDefault="00CD26A0" w:rsidP="00305C73">
            <w:r>
              <w:t>0.25 to 0.75 kbps</w:t>
            </w:r>
          </w:p>
          <w:p w14:paraId="46A47F0B" w14:textId="77777777" w:rsidR="00CD26A0" w:rsidRDefault="00CD26A0" w:rsidP="00305C73">
            <w:r>
              <w:t>0. 5 to 1.5 kbps</w:t>
            </w:r>
          </w:p>
          <w:p w14:paraId="2FAA9520" w14:textId="77777777" w:rsidR="00CD26A0" w:rsidRDefault="00CD26A0" w:rsidP="00305C73">
            <w:r>
              <w:t>1 to 5 kbps</w:t>
            </w:r>
          </w:p>
        </w:tc>
      </w:tr>
      <w:tr w:rsidR="00CD26A0" w14:paraId="7D78DD16" w14:textId="77777777" w:rsidTr="00305C73">
        <w:tc>
          <w:tcPr>
            <w:tcW w:w="1838" w:type="dxa"/>
            <w:vMerge/>
          </w:tcPr>
          <w:p w14:paraId="145AB2E9" w14:textId="77777777" w:rsidR="00CD26A0" w:rsidRDefault="00CD26A0" w:rsidP="00305C73"/>
        </w:tc>
        <w:tc>
          <w:tcPr>
            <w:tcW w:w="992" w:type="dxa"/>
          </w:tcPr>
          <w:p w14:paraId="768E44AC" w14:textId="77777777" w:rsidR="00CD26A0" w:rsidRDefault="00CD26A0" w:rsidP="00305C73">
            <w:r>
              <w:t>1 to 32</w:t>
            </w:r>
          </w:p>
        </w:tc>
        <w:tc>
          <w:tcPr>
            <w:tcW w:w="1701" w:type="dxa"/>
          </w:tcPr>
          <w:p w14:paraId="4AED64E2" w14:textId="77777777" w:rsidR="00CD26A0" w:rsidRDefault="00CD26A0" w:rsidP="00305C73">
            <w:r>
              <w:t>Time sampled</w:t>
            </w:r>
          </w:p>
        </w:tc>
        <w:tc>
          <w:tcPr>
            <w:tcW w:w="1418" w:type="dxa"/>
          </w:tcPr>
          <w:p w14:paraId="1044093F" w14:textId="77777777" w:rsidR="00CD26A0" w:rsidRDefault="00CD26A0" w:rsidP="00305C73">
            <w:r>
              <w:t>Light</w:t>
            </w:r>
          </w:p>
          <w:p w14:paraId="1D2372E1" w14:textId="77777777" w:rsidR="00CD26A0" w:rsidRDefault="00CD26A0" w:rsidP="00305C73">
            <w:r>
              <w:t>Medium</w:t>
            </w:r>
          </w:p>
          <w:p w14:paraId="73FAF608" w14:textId="77777777" w:rsidR="00CD26A0" w:rsidRDefault="00CD26A0" w:rsidP="00305C73">
            <w:r>
              <w:t>High</w:t>
            </w:r>
          </w:p>
        </w:tc>
        <w:tc>
          <w:tcPr>
            <w:tcW w:w="3402" w:type="dxa"/>
          </w:tcPr>
          <w:p w14:paraId="7DBD7801" w14:textId="77777777" w:rsidR="00CD26A0" w:rsidRPr="00FE5790" w:rsidRDefault="00CD26A0" w:rsidP="00305C73">
            <w:r w:rsidRPr="00FE5790">
              <w:t>From 6 to 64kbps depending on the density and the quality of the desired signal.</w:t>
            </w:r>
          </w:p>
          <w:p w14:paraId="68B1BC2A" w14:textId="77777777" w:rsidR="00CD26A0" w:rsidRDefault="00CD26A0" w:rsidP="00305C73">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058C9691" w14:textId="77777777" w:rsidR="00CD26A0" w:rsidRPr="00D27DAA" w:rsidRDefault="00CD26A0" w:rsidP="00305C73">
            <w:pPr>
              <w:rPr>
                <w:lang w:val="en-US"/>
              </w:rPr>
            </w:pPr>
            <w:r w:rsidRPr="0056258F">
              <w:rPr>
                <w:lang w:val="en-US"/>
              </w:rPr>
              <w:t>32-64 kbps for very high quality</w:t>
            </w:r>
            <w:r>
              <w:rPr>
                <w:lang w:val="en-US"/>
              </w:rPr>
              <w:t xml:space="preserve"> at medium and high density</w:t>
            </w:r>
          </w:p>
        </w:tc>
      </w:tr>
      <w:tr w:rsidR="00CD26A0" w14:paraId="04992F66" w14:textId="77777777" w:rsidTr="00305C73">
        <w:tc>
          <w:tcPr>
            <w:tcW w:w="1838" w:type="dxa"/>
            <w:vMerge w:val="restart"/>
          </w:tcPr>
          <w:p w14:paraId="20C69FD6" w14:textId="77777777" w:rsidR="00CD26A0" w:rsidRDefault="00CD26A0" w:rsidP="00305C73">
            <w:r w:rsidRPr="005A3761">
              <w:rPr>
                <w:lang w:val="en-US"/>
              </w:rPr>
              <w:t>Immersive multi-modal XR and metaverse</w:t>
            </w:r>
            <w:r>
              <w:rPr>
                <w:lang w:val="en-US"/>
              </w:rPr>
              <w:t xml:space="preserve"> (5.5)</w:t>
            </w:r>
          </w:p>
        </w:tc>
        <w:tc>
          <w:tcPr>
            <w:tcW w:w="992" w:type="dxa"/>
          </w:tcPr>
          <w:p w14:paraId="7EEE9E8B" w14:textId="77777777" w:rsidR="00CD26A0" w:rsidRPr="008C0D01" w:rsidRDefault="00CD26A0" w:rsidP="00305C73">
            <w:pPr>
              <w:rPr>
                <w:highlight w:val="yellow"/>
              </w:rPr>
            </w:pPr>
            <w:r w:rsidRPr="006F39FE">
              <w:t>6 to 32</w:t>
            </w:r>
          </w:p>
        </w:tc>
        <w:tc>
          <w:tcPr>
            <w:tcW w:w="1701" w:type="dxa"/>
          </w:tcPr>
          <w:p w14:paraId="2345377B" w14:textId="77777777" w:rsidR="00CD26A0" w:rsidRDefault="00CD26A0" w:rsidP="00305C73">
            <w:r>
              <w:t>Parametric</w:t>
            </w:r>
          </w:p>
        </w:tc>
        <w:tc>
          <w:tcPr>
            <w:tcW w:w="1418" w:type="dxa"/>
          </w:tcPr>
          <w:p w14:paraId="316E1C43" w14:textId="77777777" w:rsidR="00CD26A0" w:rsidRDefault="00CD26A0" w:rsidP="00305C73">
            <w:r>
              <w:t>Light</w:t>
            </w:r>
          </w:p>
          <w:p w14:paraId="683F011E" w14:textId="77777777" w:rsidR="00CD26A0" w:rsidRDefault="00CD26A0" w:rsidP="00305C73">
            <w:r>
              <w:t>Medium</w:t>
            </w:r>
          </w:p>
          <w:p w14:paraId="541AC060" w14:textId="77777777" w:rsidR="00CD26A0" w:rsidRDefault="00CD26A0" w:rsidP="00305C73">
            <w:r>
              <w:t>High</w:t>
            </w:r>
          </w:p>
        </w:tc>
        <w:tc>
          <w:tcPr>
            <w:tcW w:w="3402" w:type="dxa"/>
          </w:tcPr>
          <w:p w14:paraId="215312F8" w14:textId="77777777" w:rsidR="00CD26A0" w:rsidRDefault="00CD26A0" w:rsidP="00305C73">
            <w:r>
              <w:t>0.25 to 0.75 kbps</w:t>
            </w:r>
          </w:p>
          <w:p w14:paraId="0B0B83BF" w14:textId="77777777" w:rsidR="00CD26A0" w:rsidRDefault="00CD26A0" w:rsidP="00305C73">
            <w:r>
              <w:t>0. 5 to 1.5 kbps</w:t>
            </w:r>
          </w:p>
          <w:p w14:paraId="53C9ED15" w14:textId="77777777" w:rsidR="00CD26A0" w:rsidRDefault="00CD26A0" w:rsidP="00305C73">
            <w:r>
              <w:t>1 to 5 kbps</w:t>
            </w:r>
          </w:p>
        </w:tc>
      </w:tr>
      <w:tr w:rsidR="00CD26A0" w14:paraId="18D573B8" w14:textId="77777777" w:rsidTr="00305C73">
        <w:tc>
          <w:tcPr>
            <w:tcW w:w="1838" w:type="dxa"/>
            <w:vMerge/>
          </w:tcPr>
          <w:p w14:paraId="03BC1DB2" w14:textId="77777777" w:rsidR="00CD26A0" w:rsidRPr="005A3761" w:rsidRDefault="00CD26A0" w:rsidP="00305C73">
            <w:pPr>
              <w:rPr>
                <w:lang w:val="en-US"/>
              </w:rPr>
            </w:pPr>
          </w:p>
        </w:tc>
        <w:tc>
          <w:tcPr>
            <w:tcW w:w="992" w:type="dxa"/>
          </w:tcPr>
          <w:p w14:paraId="62CBEDA2" w14:textId="77777777" w:rsidR="00CD26A0" w:rsidRPr="006F39FE" w:rsidRDefault="00CD26A0" w:rsidP="00305C73">
            <w:r w:rsidRPr="006F39FE">
              <w:t>6 to 32</w:t>
            </w:r>
          </w:p>
        </w:tc>
        <w:tc>
          <w:tcPr>
            <w:tcW w:w="1701" w:type="dxa"/>
          </w:tcPr>
          <w:p w14:paraId="446853FE" w14:textId="77777777" w:rsidR="00CD26A0" w:rsidRDefault="00CD26A0" w:rsidP="00305C73">
            <w:r>
              <w:t>Time sampled</w:t>
            </w:r>
          </w:p>
        </w:tc>
        <w:tc>
          <w:tcPr>
            <w:tcW w:w="1418" w:type="dxa"/>
          </w:tcPr>
          <w:p w14:paraId="716AFF94" w14:textId="77777777" w:rsidR="00CD26A0" w:rsidRDefault="00CD26A0" w:rsidP="00305C73">
            <w:r>
              <w:t>Light</w:t>
            </w:r>
          </w:p>
          <w:p w14:paraId="30DBB578" w14:textId="77777777" w:rsidR="00CD26A0" w:rsidRDefault="00CD26A0" w:rsidP="00305C73">
            <w:r>
              <w:t>Medium</w:t>
            </w:r>
          </w:p>
          <w:p w14:paraId="77CD9B3A" w14:textId="77777777" w:rsidR="00CD26A0" w:rsidRDefault="00CD26A0" w:rsidP="00305C73">
            <w:r>
              <w:t>High</w:t>
            </w:r>
          </w:p>
        </w:tc>
        <w:tc>
          <w:tcPr>
            <w:tcW w:w="3402" w:type="dxa"/>
          </w:tcPr>
          <w:p w14:paraId="25C8E9B9" w14:textId="77777777" w:rsidR="00CD26A0" w:rsidRPr="00FE5790" w:rsidRDefault="00CD26A0" w:rsidP="00305C73">
            <w:r w:rsidRPr="00FE5790">
              <w:t>From 6 to 64kbps depending on the density and the quality of the desired signal.</w:t>
            </w:r>
          </w:p>
          <w:p w14:paraId="27BB162E" w14:textId="77777777" w:rsidR="00CD26A0" w:rsidRDefault="00CD26A0" w:rsidP="00305C73">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4F4EB07C" w14:textId="77777777" w:rsidR="00CD26A0" w:rsidRPr="0004482A" w:rsidRDefault="00CD26A0" w:rsidP="00305C73">
            <w:pPr>
              <w:rPr>
                <w:lang w:val="en-US"/>
              </w:rPr>
            </w:pPr>
            <w:r w:rsidRPr="0056258F">
              <w:rPr>
                <w:lang w:val="en-US"/>
              </w:rPr>
              <w:t>32-64 kbps for very high quality</w:t>
            </w:r>
            <w:r>
              <w:rPr>
                <w:lang w:val="en-US"/>
              </w:rPr>
              <w:t xml:space="preserve"> at medium and high density*</w:t>
            </w:r>
          </w:p>
        </w:tc>
      </w:tr>
    </w:tbl>
    <w:bookmarkEnd w:id="125"/>
    <w:bookmarkEnd w:id="126"/>
    <w:p w14:paraId="4FC5182F" w14:textId="77777777" w:rsidR="00CD26A0" w:rsidRDefault="00CD26A0" w:rsidP="00CD26A0">
      <w:r>
        <w:rPr>
          <w:lang w:val="en-US"/>
        </w:rPr>
        <w:t xml:space="preserve">* Note1: </w:t>
      </w:r>
      <w:r w:rsidRPr="00C35911">
        <w:t>TR 22.847</w:t>
      </w:r>
      <w:r>
        <w:t>, mentioned a bitrate of up to 200kpbs, which may be related to use cases for close-loop tactile internet, robotics etc.</w:t>
      </w:r>
    </w:p>
    <w:p w14:paraId="573DA1B5" w14:textId="77777777" w:rsidR="00CD26A0" w:rsidRPr="006A3C40" w:rsidRDefault="00CD26A0" w:rsidP="00CD26A0">
      <w:pPr>
        <w:rPr>
          <w:lang w:val="en-US"/>
        </w:rPr>
      </w:pPr>
      <w:r>
        <w:t>Note 2: values in the table may be re-evaluated if more tests are done.</w:t>
      </w:r>
    </w:p>
    <w:p w14:paraId="5C396BE8" w14:textId="1CC422F1" w:rsidR="005C174D" w:rsidRDefault="00394CE2" w:rsidP="005C174D">
      <w:pPr>
        <w:pStyle w:val="Heading1"/>
        <w:rPr>
          <w:lang w:val="en-US"/>
        </w:rPr>
      </w:pPr>
      <w:bookmarkStart w:id="127" w:name="_Toc184113747"/>
      <w:r>
        <w:t>10</w:t>
      </w:r>
      <w:r w:rsidR="00B96A60">
        <w:tab/>
      </w:r>
      <w:r w:rsidR="005C174D">
        <w:rPr>
          <w:lang w:val="en-US"/>
        </w:rPr>
        <w:t>QoS</w:t>
      </w:r>
      <w:bookmarkEnd w:id="127"/>
    </w:p>
    <w:p w14:paraId="21ED7F85" w14:textId="1DBB26AE" w:rsidR="005C174D" w:rsidRDefault="005C174D" w:rsidP="005C174D">
      <w:pPr>
        <w:pStyle w:val="Heading2"/>
      </w:pPr>
      <w:bookmarkStart w:id="128" w:name="_Toc184113748"/>
      <w:r>
        <w:t>10.1</w:t>
      </w:r>
      <w:r w:rsidR="00B96A60">
        <w:tab/>
      </w:r>
      <w:r>
        <w:t>Introduction</w:t>
      </w:r>
      <w:bookmarkEnd w:id="128"/>
    </w:p>
    <w:p w14:paraId="2F41DBCC" w14:textId="0A34B098" w:rsidR="005C174D" w:rsidRDefault="00B96A60" w:rsidP="00B96A60">
      <w:pPr>
        <w:pStyle w:val="EditorsNote"/>
      </w:pPr>
      <w:r>
        <w:t>Editor’s note:</w:t>
      </w:r>
      <w:r>
        <w:tab/>
      </w:r>
      <w:r w:rsidR="005C174D">
        <w:t>TBD</w:t>
      </w:r>
    </w:p>
    <w:p w14:paraId="0C99E9B8" w14:textId="6F79F420" w:rsidR="005C174D" w:rsidRDefault="005C174D" w:rsidP="005C174D">
      <w:pPr>
        <w:pStyle w:val="Heading2"/>
        <w:rPr>
          <w:lang w:val="en-US"/>
        </w:rPr>
      </w:pPr>
      <w:bookmarkStart w:id="129" w:name="_Toc184113749"/>
      <w:r>
        <w:rPr>
          <w:lang w:val="en-US"/>
        </w:rPr>
        <w:t>10.2A</w:t>
      </w:r>
      <w:r w:rsidR="00B96A60">
        <w:rPr>
          <w:lang w:val="en-US"/>
        </w:rPr>
        <w:tab/>
        <w:t>S</w:t>
      </w:r>
      <w:r>
        <w:rPr>
          <w:lang w:val="en-US"/>
        </w:rPr>
        <w:t>ynchronicity between haptics and other media</w:t>
      </w:r>
      <w:bookmarkEnd w:id="129"/>
    </w:p>
    <w:p w14:paraId="07A7EBB3" w14:textId="77777777" w:rsidR="005C174D" w:rsidRDefault="005C174D" w:rsidP="005C174D">
      <w:pPr>
        <w:rPr>
          <w:lang w:val="en-US"/>
        </w:rPr>
      </w:pPr>
      <w:r>
        <w:rPr>
          <w:lang w:val="en-US"/>
        </w:rPr>
        <w:t>In Haptics enhanced media services, the quality of experience may be impacted by the a-synchronicity of the haptics media with either audio, or visual information. This a-synchronicity may be due to various QoS factors which are FFS.</w:t>
      </w:r>
    </w:p>
    <w:p w14:paraId="5009D9D0" w14:textId="78704A7C" w:rsidR="005C174D" w:rsidRDefault="005C174D" w:rsidP="005C174D">
      <w:pPr>
        <w:rPr>
          <w:lang w:val="en-US"/>
        </w:rPr>
      </w:pPr>
      <w:r>
        <w:rPr>
          <w:lang w:val="en-US"/>
        </w:rPr>
        <w:t xml:space="preserve">Studies demonstrate (such </w:t>
      </w:r>
      <w:r w:rsidRPr="00217B2B">
        <w:rPr>
          <w:lang w:val="en-US"/>
        </w:rPr>
        <w:t xml:space="preserve">as </w:t>
      </w:r>
      <w:r w:rsidRPr="00D67716">
        <w:rPr>
          <w:lang w:val="en-US"/>
        </w:rPr>
        <w:t>[</w:t>
      </w:r>
      <w:r w:rsidR="00217B2B" w:rsidRPr="00D67716">
        <w:rPr>
          <w:lang w:val="en-US"/>
        </w:rPr>
        <w:t>21</w:t>
      </w:r>
      <w:r w:rsidRPr="00D67716">
        <w:rPr>
          <w:lang w:val="en-US"/>
        </w:rPr>
        <w:t>]</w:t>
      </w:r>
      <w:r>
        <w:rPr>
          <w:lang w:val="en-US"/>
        </w:rPr>
        <w:t xml:space="preserve"> and </w:t>
      </w:r>
      <w:r w:rsidRPr="00D67716">
        <w:rPr>
          <w:lang w:val="en-US"/>
        </w:rPr>
        <w:t>[</w:t>
      </w:r>
      <w:r w:rsidR="00267271" w:rsidRPr="00D67716">
        <w:rPr>
          <w:lang w:val="en-US"/>
        </w:rPr>
        <w:t>20</w:t>
      </w:r>
      <w:r w:rsidRPr="00D67716">
        <w:rPr>
          <w:lang w:val="en-US"/>
        </w:rPr>
        <w:t>])</w:t>
      </w:r>
      <w:r>
        <w:rPr>
          <w:lang w:val="en-US"/>
        </w:rPr>
        <w:t xml:space="preserve"> that haptics effects perceived prior visual cues is less detrimental to the experience than the reverse and that a-synchronicity is more tolerable in passive than active user involvement. </w:t>
      </w:r>
    </w:p>
    <w:p w14:paraId="24F5EBB6" w14:textId="3F4A1D70" w:rsidR="005C174D" w:rsidRDefault="005C174D" w:rsidP="005C174D">
      <w:pPr>
        <w:rPr>
          <w:lang w:val="en-US"/>
        </w:rPr>
      </w:pPr>
      <w:r>
        <w:rPr>
          <w:lang w:val="en-US"/>
        </w:rPr>
        <w:t>The suitable threshold for a-</w:t>
      </w:r>
      <w:r w:rsidRPr="00267271">
        <w:rPr>
          <w:lang w:val="en-US"/>
        </w:rPr>
        <w:t xml:space="preserve">synchronicity </w:t>
      </w:r>
      <w:r w:rsidRPr="00D67716">
        <w:rPr>
          <w:lang w:val="en-US"/>
        </w:rPr>
        <w:t>[2</w:t>
      </w:r>
      <w:r w:rsidR="00267271" w:rsidRPr="00267271">
        <w:rPr>
          <w:lang w:val="en-US"/>
        </w:rPr>
        <w:t>0</w:t>
      </w:r>
      <w:r>
        <w:rPr>
          <w:lang w:val="en-US"/>
        </w:rPr>
        <w:t xml:space="preserve">], </w:t>
      </w:r>
      <w:r w:rsidRPr="00D67716">
        <w:rPr>
          <w:lang w:val="en-US"/>
        </w:rPr>
        <w:t>[</w:t>
      </w:r>
      <w:r w:rsidR="00217B2B">
        <w:rPr>
          <w:lang w:val="en-US"/>
        </w:rPr>
        <w:t>21</w:t>
      </w:r>
      <w:r w:rsidRPr="00BE7D71">
        <w:rPr>
          <w:lang w:val="en-US"/>
        </w:rPr>
        <w:t xml:space="preserve">], </w:t>
      </w:r>
      <w:r w:rsidRPr="00D67716">
        <w:rPr>
          <w:lang w:val="en-US"/>
        </w:rPr>
        <w:t>[2]</w:t>
      </w:r>
      <w:r w:rsidRPr="00BE7D71">
        <w:rPr>
          <w:lang w:val="en-US"/>
        </w:rPr>
        <w:t>,</w:t>
      </w:r>
      <w:r>
        <w:rPr>
          <w:lang w:val="en-US"/>
        </w:rPr>
        <w:t xml:space="preserve"> [</w:t>
      </w:r>
      <w:r w:rsidR="0027518D">
        <w:t>4</w:t>
      </w:r>
      <w:r>
        <w:t>]</w:t>
      </w:r>
      <w:r>
        <w:rPr>
          <w:lang w:val="en-US"/>
        </w:rPr>
        <w:t xml:space="preserve"> is listed in table Y.2-1</w:t>
      </w:r>
    </w:p>
    <w:p w14:paraId="09607538" w14:textId="2C63BE91" w:rsidR="005C174D" w:rsidRPr="00E149A5" w:rsidRDefault="005C174D" w:rsidP="005C174D">
      <w:pPr>
        <w:pStyle w:val="TH"/>
        <w:rPr>
          <w:rFonts w:eastAsia="SimSun"/>
          <w:lang w:eastAsia="zh-CN"/>
        </w:rPr>
      </w:pPr>
      <w:r w:rsidRPr="00A6510D">
        <w:t>Table </w:t>
      </w:r>
      <w:r w:rsidR="00B21DA9">
        <w:t>10</w:t>
      </w:r>
      <w:r>
        <w:t>.2-1</w:t>
      </w:r>
      <w:r w:rsidRPr="00A6510D">
        <w:t xml:space="preserve">: </w:t>
      </w:r>
      <w:r w:rsidRPr="00A73A45">
        <w:t>T</w:t>
      </w:r>
      <w:r>
        <w:t>olerable a-</w:t>
      </w:r>
      <w:r w:rsidRPr="002F23EF">
        <w:t>synchroni</w:t>
      </w:r>
      <w:r>
        <w:t>city</w:t>
      </w:r>
      <w:r w:rsidRPr="002F23EF">
        <w:t xml:space="preserve"> thresholds </w:t>
      </w:r>
      <w:r>
        <w:t>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4D0C2B" w14:paraId="0EA329E7" w14:textId="77777777" w:rsidTr="00305C73">
        <w:tc>
          <w:tcPr>
            <w:tcW w:w="1977" w:type="dxa"/>
          </w:tcPr>
          <w:p w14:paraId="547D9F7D" w14:textId="77777777" w:rsidR="005C174D" w:rsidRPr="004D0C2B" w:rsidRDefault="005C174D" w:rsidP="00305C73">
            <w:pPr>
              <w:snapToGrid w:val="0"/>
              <w:spacing w:after="0"/>
              <w:rPr>
                <w:rFonts w:eastAsia="FangSong"/>
                <w:b/>
                <w:lang w:val="en-US" w:eastAsia="zh-CN"/>
              </w:rPr>
            </w:pPr>
            <w:bookmarkStart w:id="130" w:name="MCCQCTEMPBM_00000088"/>
            <w:bookmarkStart w:id="131" w:name="MCCQCTEMPBM_00000069"/>
            <w:r>
              <w:rPr>
                <w:rFonts w:eastAsia="FangSong"/>
                <w:b/>
                <w:lang w:val="en-US" w:eastAsia="zh-CN"/>
              </w:rPr>
              <w:t>Use case</w:t>
            </w:r>
          </w:p>
        </w:tc>
        <w:tc>
          <w:tcPr>
            <w:tcW w:w="2088" w:type="dxa"/>
            <w:shd w:val="clear" w:color="auto" w:fill="auto"/>
          </w:tcPr>
          <w:p w14:paraId="725C5673" w14:textId="77777777" w:rsidR="005C174D" w:rsidRPr="004D0C2B" w:rsidRDefault="005C174D" w:rsidP="00305C73">
            <w:pPr>
              <w:snapToGrid w:val="0"/>
              <w:spacing w:after="0"/>
              <w:rPr>
                <w:rFonts w:eastAsia="FangSong"/>
                <w:b/>
                <w:lang w:val="en-US" w:eastAsia="zh-CN"/>
              </w:rPr>
            </w:pPr>
            <w:r>
              <w:rPr>
                <w:rFonts w:eastAsia="FangSong"/>
                <w:b/>
                <w:lang w:val="en-US" w:eastAsia="zh-CN"/>
              </w:rPr>
              <w:t>Media</w:t>
            </w:r>
          </w:p>
        </w:tc>
        <w:tc>
          <w:tcPr>
            <w:tcW w:w="4747" w:type="dxa"/>
            <w:gridSpan w:val="2"/>
            <w:shd w:val="clear" w:color="auto" w:fill="auto"/>
          </w:tcPr>
          <w:p w14:paraId="5B6D6406" w14:textId="77777777" w:rsidR="005C174D" w:rsidRPr="004D0C2B" w:rsidRDefault="005C174D" w:rsidP="00305C73">
            <w:pPr>
              <w:snapToGrid w:val="0"/>
              <w:spacing w:after="0"/>
              <w:rPr>
                <w:rFonts w:eastAsia="FangSong"/>
                <w:b/>
                <w:lang w:val="en-US" w:eastAsia="zh-CN"/>
              </w:rPr>
            </w:pPr>
            <w:r>
              <w:rPr>
                <w:rFonts w:eastAsia="FangSong"/>
                <w:b/>
                <w:lang w:val="en-US" w:eastAsia="zh-CN"/>
              </w:rPr>
              <w:t>Tolerable a-</w:t>
            </w:r>
            <w:r w:rsidRPr="00AB6E66">
              <w:rPr>
                <w:rFonts w:eastAsia="FangSong"/>
                <w:b/>
                <w:lang w:val="en-US" w:eastAsia="zh-CN"/>
              </w:rPr>
              <w:t>synchroni</w:t>
            </w:r>
            <w:r>
              <w:rPr>
                <w:rFonts w:eastAsia="FangSong"/>
                <w:b/>
                <w:lang w:val="en-US" w:eastAsia="zh-CN"/>
              </w:rPr>
              <w:t>city</w:t>
            </w:r>
            <w:r w:rsidRPr="004D0C2B">
              <w:rPr>
                <w:rFonts w:eastAsia="FangSong"/>
                <w:b/>
                <w:lang w:val="en-US" w:eastAsia="zh-CN"/>
              </w:rPr>
              <w:t xml:space="preserve"> threshold</w:t>
            </w:r>
            <w:r w:rsidRPr="00A73A45">
              <w:rPr>
                <w:rFonts w:eastAsia="FangSong"/>
                <w:b/>
                <w:lang w:val="en-US" w:eastAsia="zh-CN"/>
              </w:rPr>
              <w:t xml:space="preserve"> (note 1)</w:t>
            </w:r>
          </w:p>
        </w:tc>
      </w:tr>
      <w:tr w:rsidR="005C174D" w:rsidRPr="004D0C2B" w14:paraId="4DDF9A5D" w14:textId="77777777" w:rsidTr="00305C73">
        <w:tc>
          <w:tcPr>
            <w:tcW w:w="1977" w:type="dxa"/>
            <w:vMerge w:val="restart"/>
          </w:tcPr>
          <w:p w14:paraId="248B2FBA" w14:textId="77777777" w:rsidR="005C174D" w:rsidRPr="0064530D" w:rsidRDefault="005C174D" w:rsidP="00305C73">
            <w:pPr>
              <w:snapToGrid w:val="0"/>
              <w:spacing w:after="0"/>
              <w:rPr>
                <w:rFonts w:eastAsia="FangSong"/>
                <w:bCs/>
                <w:lang w:val="en-US" w:eastAsia="zh-CN"/>
              </w:rPr>
            </w:pPr>
            <w:r w:rsidRPr="0064530D">
              <w:rPr>
                <w:rFonts w:eastAsia="FangSong"/>
                <w:bCs/>
                <w:lang w:val="en-US" w:eastAsia="zh-CN"/>
              </w:rPr>
              <w:t>Haptic enhanced media distribution (5.2)</w:t>
            </w:r>
          </w:p>
        </w:tc>
        <w:tc>
          <w:tcPr>
            <w:tcW w:w="2088" w:type="dxa"/>
            <w:shd w:val="clear" w:color="auto" w:fill="auto"/>
          </w:tcPr>
          <w:p w14:paraId="0AB2BDE0" w14:textId="77777777" w:rsidR="005C174D" w:rsidRPr="004D0C2B" w:rsidRDefault="005C174D" w:rsidP="00305C73">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62B02E9"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B1B5187" w14:textId="77777777" w:rsidR="005C174D" w:rsidRPr="004D0C2B" w:rsidRDefault="005C174D" w:rsidP="00305C73">
            <w:pPr>
              <w:snapToGrid w:val="0"/>
              <w:spacing w:after="0"/>
              <w:rPr>
                <w:rFonts w:eastAsia="FangSong"/>
                <w:lang w:val="en-US" w:eastAsia="zh-CN"/>
              </w:rPr>
            </w:pPr>
            <w:r>
              <w:rPr>
                <w:rFonts w:eastAsia="FangSong"/>
                <w:lang w:val="en-US" w:eastAsia="zh-CN"/>
              </w:rPr>
              <w:t>TBD</w:t>
            </w:r>
          </w:p>
        </w:tc>
        <w:tc>
          <w:tcPr>
            <w:tcW w:w="2427" w:type="dxa"/>
            <w:shd w:val="clear" w:color="auto" w:fill="auto"/>
          </w:tcPr>
          <w:p w14:paraId="22137A51"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604839D5" w14:textId="77777777" w:rsidR="005C174D" w:rsidRPr="004D0C2B" w:rsidRDefault="005C174D" w:rsidP="00305C73">
            <w:pPr>
              <w:snapToGrid w:val="0"/>
              <w:spacing w:after="0"/>
              <w:rPr>
                <w:rFonts w:eastAsia="FangSong"/>
                <w:lang w:val="en-US" w:eastAsia="zh-CN"/>
              </w:rPr>
            </w:pPr>
            <w:r>
              <w:rPr>
                <w:rFonts w:eastAsia="FangSong"/>
                <w:lang w:val="en-US" w:eastAsia="zh-CN"/>
              </w:rPr>
              <w:t>TBD</w:t>
            </w:r>
          </w:p>
        </w:tc>
      </w:tr>
      <w:tr w:rsidR="005C174D" w:rsidRPr="004D0C2B" w14:paraId="11414404" w14:textId="77777777" w:rsidTr="00305C73">
        <w:tc>
          <w:tcPr>
            <w:tcW w:w="1977" w:type="dxa"/>
            <w:vMerge/>
          </w:tcPr>
          <w:p w14:paraId="1631B08A" w14:textId="77777777" w:rsidR="005C174D" w:rsidRPr="0064530D" w:rsidRDefault="005C174D" w:rsidP="00305C73">
            <w:pPr>
              <w:snapToGrid w:val="0"/>
              <w:spacing w:after="0"/>
              <w:rPr>
                <w:rFonts w:eastAsia="FangSong"/>
                <w:bCs/>
                <w:lang w:val="en-US" w:eastAsia="zh-CN"/>
              </w:rPr>
            </w:pPr>
          </w:p>
        </w:tc>
        <w:tc>
          <w:tcPr>
            <w:tcW w:w="2088" w:type="dxa"/>
            <w:shd w:val="clear" w:color="auto" w:fill="auto"/>
          </w:tcPr>
          <w:p w14:paraId="0B4E4DF1"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5610C5AE"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5C7C87B7" w14:textId="77777777" w:rsidR="005C174D" w:rsidRPr="004D0C2B" w:rsidRDefault="005C174D" w:rsidP="00305C73">
            <w:pPr>
              <w:snapToGrid w:val="0"/>
              <w:spacing w:after="0"/>
              <w:rPr>
                <w:rFonts w:eastAsia="FangSong"/>
                <w:lang w:val="en-US" w:eastAsia="zh-CN"/>
              </w:rPr>
            </w:pPr>
            <w:r>
              <w:rPr>
                <w:rFonts w:eastAsia="FangSong"/>
                <w:lang w:val="en-US" w:eastAsia="zh-CN"/>
              </w:rPr>
              <w:t>TBD</w:t>
            </w:r>
          </w:p>
        </w:tc>
        <w:tc>
          <w:tcPr>
            <w:tcW w:w="2427" w:type="dxa"/>
            <w:shd w:val="clear" w:color="auto" w:fill="auto"/>
          </w:tcPr>
          <w:p w14:paraId="306F59B6"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3AD179FA" w14:textId="77777777" w:rsidR="005C174D" w:rsidRDefault="005C174D" w:rsidP="00305C73">
            <w:pPr>
              <w:snapToGrid w:val="0"/>
              <w:spacing w:after="0"/>
              <w:rPr>
                <w:rFonts w:eastAsia="FangSong"/>
                <w:lang w:val="en-US" w:eastAsia="zh-CN"/>
              </w:rPr>
            </w:pPr>
            <w:r>
              <w:rPr>
                <w:rFonts w:eastAsia="FangSong"/>
                <w:lang w:val="en-US" w:eastAsia="zh-CN"/>
              </w:rPr>
              <w:t>TBD</w:t>
            </w:r>
          </w:p>
        </w:tc>
      </w:tr>
      <w:tr w:rsidR="005C174D" w:rsidRPr="004D0C2B" w14:paraId="5AF12EF6" w14:textId="77777777" w:rsidTr="00305C73">
        <w:tc>
          <w:tcPr>
            <w:tcW w:w="1977" w:type="dxa"/>
            <w:vMerge w:val="restart"/>
          </w:tcPr>
          <w:p w14:paraId="0FDAF8EA" w14:textId="77777777" w:rsidR="005C174D" w:rsidRPr="0064530D" w:rsidRDefault="005C174D" w:rsidP="00305C73">
            <w:pPr>
              <w:snapToGrid w:val="0"/>
              <w:spacing w:after="0"/>
              <w:rPr>
                <w:rFonts w:eastAsia="FangSong"/>
                <w:bCs/>
                <w:lang w:val="en-US" w:eastAsia="zh-CN"/>
              </w:rPr>
            </w:pPr>
            <w:r w:rsidRPr="0064530D">
              <w:rPr>
                <w:rFonts w:eastAsia="FangSong"/>
                <w:bCs/>
                <w:lang w:val="en-US" w:eastAsia="zh-CN"/>
              </w:rPr>
              <w:t>Haptic enhanced communication (5.</w:t>
            </w:r>
            <w:r>
              <w:rPr>
                <w:rFonts w:eastAsia="FangSong"/>
                <w:bCs/>
                <w:lang w:val="en-US" w:eastAsia="zh-CN"/>
              </w:rPr>
              <w:t>3</w:t>
            </w:r>
            <w:r w:rsidRPr="0064530D">
              <w:rPr>
                <w:rFonts w:eastAsia="FangSong"/>
                <w:bCs/>
                <w:lang w:val="en-US" w:eastAsia="zh-CN"/>
              </w:rPr>
              <w:t>)</w:t>
            </w:r>
          </w:p>
        </w:tc>
        <w:tc>
          <w:tcPr>
            <w:tcW w:w="2088" w:type="dxa"/>
            <w:shd w:val="clear" w:color="auto" w:fill="auto"/>
          </w:tcPr>
          <w:p w14:paraId="5E8BE9F8" w14:textId="77777777" w:rsidR="005C174D" w:rsidRPr="004D0C2B" w:rsidRDefault="005C174D" w:rsidP="00305C73">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389BBB71"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972AA8D" w14:textId="77777777" w:rsidR="005C174D" w:rsidRPr="004D0C2B" w:rsidRDefault="005C174D" w:rsidP="00305C73">
            <w:pPr>
              <w:snapToGrid w:val="0"/>
              <w:spacing w:after="0"/>
              <w:rPr>
                <w:rFonts w:eastAsia="FangSong"/>
                <w:lang w:val="en-US" w:eastAsia="zh-CN"/>
              </w:rPr>
            </w:pPr>
            <w:r>
              <w:rPr>
                <w:rFonts w:eastAsia="FangSong"/>
                <w:lang w:val="en-US" w:eastAsia="zh-CN"/>
              </w:rPr>
              <w:t>TBD</w:t>
            </w:r>
          </w:p>
        </w:tc>
        <w:tc>
          <w:tcPr>
            <w:tcW w:w="2427" w:type="dxa"/>
            <w:shd w:val="clear" w:color="auto" w:fill="auto"/>
          </w:tcPr>
          <w:p w14:paraId="4F05CE85"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2CD0A25A" w14:textId="77777777" w:rsidR="005C174D" w:rsidRPr="004D0C2B" w:rsidRDefault="005C174D" w:rsidP="00305C73">
            <w:pPr>
              <w:snapToGrid w:val="0"/>
              <w:spacing w:after="0"/>
              <w:rPr>
                <w:rFonts w:eastAsia="FangSong"/>
                <w:lang w:val="en-US" w:eastAsia="zh-CN"/>
              </w:rPr>
            </w:pPr>
            <w:r>
              <w:rPr>
                <w:rFonts w:eastAsia="FangSong"/>
                <w:lang w:val="en-US" w:eastAsia="zh-CN"/>
              </w:rPr>
              <w:t>TBD</w:t>
            </w:r>
          </w:p>
        </w:tc>
      </w:tr>
      <w:tr w:rsidR="005C174D" w:rsidRPr="004D0C2B" w14:paraId="4AEA4042" w14:textId="77777777" w:rsidTr="00305C73">
        <w:tc>
          <w:tcPr>
            <w:tcW w:w="1977" w:type="dxa"/>
            <w:vMerge/>
          </w:tcPr>
          <w:p w14:paraId="71A36C28" w14:textId="77777777" w:rsidR="005C174D" w:rsidRPr="0064530D" w:rsidRDefault="005C174D" w:rsidP="00305C73">
            <w:pPr>
              <w:snapToGrid w:val="0"/>
              <w:spacing w:after="0"/>
              <w:rPr>
                <w:rFonts w:eastAsia="FangSong"/>
                <w:bCs/>
                <w:lang w:val="en-US" w:eastAsia="zh-CN"/>
              </w:rPr>
            </w:pPr>
          </w:p>
        </w:tc>
        <w:tc>
          <w:tcPr>
            <w:tcW w:w="2088" w:type="dxa"/>
            <w:shd w:val="clear" w:color="auto" w:fill="auto"/>
          </w:tcPr>
          <w:p w14:paraId="25791DBD" w14:textId="77777777" w:rsidR="005C174D" w:rsidRPr="00DF620D" w:rsidRDefault="005C174D" w:rsidP="00305C73">
            <w:pPr>
              <w:snapToGrid w:val="0"/>
              <w:spacing w:after="0"/>
              <w:rPr>
                <w:rFonts w:eastAsia="FangSong"/>
                <w:bCs/>
                <w:lang w:val="en-US" w:eastAsia="zh-CN"/>
              </w:rPr>
            </w:pPr>
            <w:r>
              <w:rPr>
                <w:rFonts w:eastAsia="FangSong"/>
                <w:bCs/>
                <w:lang w:val="en-US" w:eastAsia="zh-CN"/>
              </w:rPr>
              <w:t>Visual-haptics</w:t>
            </w:r>
          </w:p>
        </w:tc>
        <w:tc>
          <w:tcPr>
            <w:tcW w:w="2320" w:type="dxa"/>
            <w:shd w:val="clear" w:color="auto" w:fill="auto"/>
          </w:tcPr>
          <w:p w14:paraId="3276A205" w14:textId="77777777" w:rsidR="005C174D" w:rsidRDefault="005C174D" w:rsidP="00305C73">
            <w:pPr>
              <w:snapToGrid w:val="0"/>
              <w:spacing w:after="0"/>
              <w:rPr>
                <w:rFonts w:eastAsia="FangSong"/>
                <w:lang w:val="en-US" w:eastAsia="zh-CN"/>
              </w:rPr>
            </w:pPr>
            <w:r>
              <w:rPr>
                <w:rFonts w:eastAsia="FangSong"/>
                <w:lang w:val="en-US" w:eastAsia="zh-CN"/>
              </w:rPr>
              <w:t xml:space="preserve">Visual delay: </w:t>
            </w:r>
          </w:p>
          <w:p w14:paraId="0C3262CD" w14:textId="77777777" w:rsidR="005C174D" w:rsidRPr="004D0C2B" w:rsidRDefault="005C174D" w:rsidP="00305C73">
            <w:pPr>
              <w:snapToGrid w:val="0"/>
              <w:spacing w:after="0"/>
              <w:rPr>
                <w:rFonts w:eastAsia="FangSong"/>
                <w:lang w:val="en-US" w:eastAsia="zh-CN"/>
              </w:rPr>
            </w:pPr>
            <w:r>
              <w:rPr>
                <w:rFonts w:eastAsia="FangSong"/>
                <w:lang w:val="en-US" w:eastAsia="zh-CN"/>
              </w:rPr>
              <w:t>TBD</w:t>
            </w:r>
          </w:p>
        </w:tc>
        <w:tc>
          <w:tcPr>
            <w:tcW w:w="2427" w:type="dxa"/>
            <w:shd w:val="clear" w:color="auto" w:fill="auto"/>
          </w:tcPr>
          <w:p w14:paraId="040502CE" w14:textId="77777777" w:rsidR="005C174D" w:rsidRDefault="005C174D" w:rsidP="00305C73">
            <w:pPr>
              <w:snapToGrid w:val="0"/>
              <w:spacing w:after="0"/>
              <w:rPr>
                <w:rFonts w:eastAsia="FangSong"/>
                <w:lang w:val="en-US" w:eastAsia="zh-CN"/>
              </w:rPr>
            </w:pPr>
            <w:r>
              <w:rPr>
                <w:rFonts w:eastAsia="FangSong"/>
                <w:lang w:val="en-US" w:eastAsia="zh-CN"/>
              </w:rPr>
              <w:t>Haptic delay:</w:t>
            </w:r>
          </w:p>
          <w:p w14:paraId="4F495261" w14:textId="77777777" w:rsidR="005C174D" w:rsidRDefault="005C174D" w:rsidP="00305C73">
            <w:pPr>
              <w:snapToGrid w:val="0"/>
              <w:spacing w:after="0"/>
              <w:rPr>
                <w:rFonts w:eastAsia="FangSong"/>
                <w:lang w:val="en-US" w:eastAsia="zh-CN"/>
              </w:rPr>
            </w:pPr>
            <w:r>
              <w:rPr>
                <w:rFonts w:eastAsia="FangSong"/>
                <w:lang w:val="en-US" w:eastAsia="zh-CN"/>
              </w:rPr>
              <w:t>TBD</w:t>
            </w:r>
          </w:p>
        </w:tc>
      </w:tr>
      <w:tr w:rsidR="005C174D" w:rsidRPr="004D0C2B" w14:paraId="10BBF85D" w14:textId="77777777" w:rsidTr="00305C73">
        <w:tc>
          <w:tcPr>
            <w:tcW w:w="1977" w:type="dxa"/>
            <w:vMerge w:val="restart"/>
          </w:tcPr>
          <w:p w14:paraId="17B008D5" w14:textId="557EE6D3" w:rsidR="005C174D" w:rsidRPr="00DF620D" w:rsidRDefault="005C174D" w:rsidP="00305C73">
            <w:pPr>
              <w:snapToGrid w:val="0"/>
              <w:spacing w:after="0"/>
              <w:rPr>
                <w:rFonts w:eastAsia="FangSong"/>
                <w:bCs/>
                <w:lang w:val="en-US" w:eastAsia="zh-CN"/>
              </w:rPr>
            </w:pPr>
            <w:r w:rsidRPr="00DF620D">
              <w:rPr>
                <w:rFonts w:eastAsia="FangSong"/>
                <w:bCs/>
                <w:lang w:val="en-US" w:eastAsia="zh-CN"/>
              </w:rPr>
              <w:t>Immersive games (5.4 and 5.5)</w:t>
            </w:r>
            <w:r>
              <w:rPr>
                <w:rFonts w:eastAsia="FangSong"/>
                <w:bCs/>
                <w:lang w:val="en-US" w:eastAsia="zh-CN"/>
              </w:rPr>
              <w:t xml:space="preserve"> </w:t>
            </w:r>
            <w:r w:rsidRPr="00BE7D71">
              <w:rPr>
                <w:rFonts w:eastAsia="FangSong"/>
                <w:bCs/>
                <w:lang w:val="en-US" w:eastAsia="zh-CN"/>
              </w:rPr>
              <w:t>[</w:t>
            </w:r>
            <w:r w:rsidRPr="00D67716">
              <w:rPr>
                <w:lang w:val="en-US"/>
              </w:rPr>
              <w:t>2</w:t>
            </w:r>
            <w:r w:rsidRPr="00BE7D71">
              <w:rPr>
                <w:lang w:val="en-US"/>
              </w:rPr>
              <w:t>]</w:t>
            </w:r>
          </w:p>
        </w:tc>
        <w:tc>
          <w:tcPr>
            <w:tcW w:w="2088" w:type="dxa"/>
            <w:shd w:val="clear" w:color="auto" w:fill="auto"/>
          </w:tcPr>
          <w:p w14:paraId="574F9996"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3C3F0E7"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threshold</w:t>
            </w:r>
            <w:r w:rsidRPr="004D0C2B">
              <w:rPr>
                <w:rFonts w:eastAsia="FangSong"/>
                <w:lang w:val="en-US" w:eastAsia="zh-CN"/>
              </w:rPr>
              <w:t>:</w:t>
            </w:r>
          </w:p>
          <w:p w14:paraId="2EFD867D"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50 ms</w:t>
            </w:r>
          </w:p>
        </w:tc>
        <w:tc>
          <w:tcPr>
            <w:tcW w:w="2427" w:type="dxa"/>
            <w:shd w:val="clear" w:color="auto" w:fill="auto"/>
          </w:tcPr>
          <w:p w14:paraId="4F1D4892"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threshold</w:t>
            </w:r>
            <w:r w:rsidRPr="004D0C2B">
              <w:rPr>
                <w:rFonts w:eastAsia="FangSong"/>
                <w:lang w:val="en-US" w:eastAsia="zh-CN"/>
              </w:rPr>
              <w:t>:</w:t>
            </w:r>
          </w:p>
          <w:p w14:paraId="3175D6BE"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25 ms</w:t>
            </w:r>
          </w:p>
        </w:tc>
      </w:tr>
      <w:tr w:rsidR="005C174D" w:rsidRPr="004D0C2B" w14:paraId="350BE0AE" w14:textId="77777777" w:rsidTr="00305C73">
        <w:tc>
          <w:tcPr>
            <w:tcW w:w="1977" w:type="dxa"/>
            <w:vMerge/>
          </w:tcPr>
          <w:p w14:paraId="1633CA40" w14:textId="77777777" w:rsidR="005C174D" w:rsidRPr="00DF620D" w:rsidRDefault="005C174D" w:rsidP="00305C73">
            <w:pPr>
              <w:snapToGrid w:val="0"/>
              <w:spacing w:after="0"/>
              <w:rPr>
                <w:rFonts w:eastAsia="FangSong"/>
                <w:bCs/>
                <w:lang w:val="en-US" w:eastAsia="zh-CN"/>
              </w:rPr>
            </w:pPr>
          </w:p>
        </w:tc>
        <w:tc>
          <w:tcPr>
            <w:tcW w:w="2088" w:type="dxa"/>
            <w:shd w:val="clear" w:color="auto" w:fill="auto"/>
          </w:tcPr>
          <w:p w14:paraId="5BE2B125"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22B2C59D"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3F53E476"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15 ms</w:t>
            </w:r>
          </w:p>
        </w:tc>
        <w:tc>
          <w:tcPr>
            <w:tcW w:w="2427" w:type="dxa"/>
            <w:shd w:val="clear" w:color="auto" w:fill="auto"/>
          </w:tcPr>
          <w:p w14:paraId="10706733"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333CB52"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50 ms</w:t>
            </w:r>
          </w:p>
        </w:tc>
      </w:tr>
      <w:tr w:rsidR="005C174D" w:rsidRPr="004D0C2B" w14:paraId="58C1E39C" w14:textId="77777777" w:rsidTr="00305C73">
        <w:tc>
          <w:tcPr>
            <w:tcW w:w="1977" w:type="dxa"/>
            <w:vMerge w:val="restart"/>
          </w:tcPr>
          <w:p w14:paraId="23B74F86" w14:textId="44ED4289" w:rsidR="005C174D" w:rsidRPr="0064530D" w:rsidRDefault="005C174D" w:rsidP="00305C73">
            <w:pPr>
              <w:snapToGrid w:val="0"/>
              <w:spacing w:after="0"/>
              <w:rPr>
                <w:rFonts w:eastAsia="FangSong"/>
                <w:bCs/>
                <w:lang w:val="en-US" w:eastAsia="zh-CN"/>
              </w:rPr>
            </w:pPr>
            <w:r w:rsidRPr="0064530D">
              <w:rPr>
                <w:rFonts w:eastAsia="FangSong"/>
                <w:bCs/>
                <w:lang w:val="en-US" w:eastAsia="zh-CN"/>
              </w:rPr>
              <w:t>Immersive entertainment (5.4)</w:t>
            </w:r>
            <w:r>
              <w:rPr>
                <w:rFonts w:eastAsia="FangSong"/>
                <w:bCs/>
                <w:lang w:val="en-US" w:eastAsia="zh-CN"/>
              </w:rPr>
              <w:t xml:space="preserve"> [</w:t>
            </w:r>
            <w:r w:rsidR="0027518D">
              <w:t>4</w:t>
            </w:r>
            <w:r>
              <w:t>]</w:t>
            </w:r>
          </w:p>
        </w:tc>
        <w:tc>
          <w:tcPr>
            <w:tcW w:w="2088" w:type="dxa"/>
            <w:shd w:val="clear" w:color="auto" w:fill="auto"/>
          </w:tcPr>
          <w:p w14:paraId="4A729920" w14:textId="77777777" w:rsidR="005C174D" w:rsidRPr="004D0C2B" w:rsidRDefault="005C174D" w:rsidP="00305C73">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9694B79"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7813B8C" w14:textId="77777777" w:rsidR="005C174D" w:rsidRPr="004D0C2B" w:rsidRDefault="005C174D" w:rsidP="00305C73">
            <w:pPr>
              <w:snapToGrid w:val="0"/>
              <w:spacing w:after="0"/>
              <w:rPr>
                <w:rFonts w:eastAsia="FangSong"/>
                <w:lang w:val="en-US" w:eastAsia="zh-CN"/>
              </w:rPr>
            </w:pPr>
            <w:r>
              <w:rPr>
                <w:rFonts w:eastAsia="FangSong"/>
                <w:lang w:val="en-US" w:eastAsia="zh-CN"/>
              </w:rPr>
              <w:t>25 ms</w:t>
            </w:r>
          </w:p>
        </w:tc>
        <w:tc>
          <w:tcPr>
            <w:tcW w:w="2427" w:type="dxa"/>
            <w:shd w:val="clear" w:color="auto" w:fill="auto"/>
          </w:tcPr>
          <w:p w14:paraId="43D6347D"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A875F5" w14:textId="77777777" w:rsidR="005C174D" w:rsidRPr="004D0C2B" w:rsidRDefault="005C174D" w:rsidP="00305C73">
            <w:pPr>
              <w:snapToGrid w:val="0"/>
              <w:spacing w:after="0"/>
              <w:rPr>
                <w:rFonts w:eastAsia="FangSong"/>
                <w:lang w:val="en-US" w:eastAsia="zh-CN"/>
              </w:rPr>
            </w:pPr>
            <w:r>
              <w:rPr>
                <w:rFonts w:eastAsia="FangSong"/>
                <w:lang w:val="en-US" w:eastAsia="zh-CN"/>
              </w:rPr>
              <w:t>12 ms</w:t>
            </w:r>
          </w:p>
        </w:tc>
      </w:tr>
      <w:tr w:rsidR="005C174D" w:rsidRPr="004D0C2B" w14:paraId="20958692" w14:textId="77777777" w:rsidTr="00305C73">
        <w:tc>
          <w:tcPr>
            <w:tcW w:w="1977" w:type="dxa"/>
            <w:vMerge/>
          </w:tcPr>
          <w:p w14:paraId="2145CCF0" w14:textId="77777777" w:rsidR="005C174D" w:rsidRPr="0064530D" w:rsidRDefault="005C174D" w:rsidP="00305C73">
            <w:pPr>
              <w:snapToGrid w:val="0"/>
              <w:spacing w:after="0"/>
              <w:rPr>
                <w:rFonts w:eastAsia="FangSong"/>
                <w:bCs/>
                <w:lang w:val="en-US" w:eastAsia="zh-CN"/>
              </w:rPr>
            </w:pPr>
          </w:p>
        </w:tc>
        <w:tc>
          <w:tcPr>
            <w:tcW w:w="2088" w:type="dxa"/>
            <w:shd w:val="clear" w:color="auto" w:fill="auto"/>
          </w:tcPr>
          <w:p w14:paraId="0DD3D0EF"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120307B7"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194BB560" w14:textId="77777777" w:rsidR="005C174D" w:rsidRPr="004D0C2B" w:rsidRDefault="005C174D" w:rsidP="00305C73">
            <w:pPr>
              <w:snapToGrid w:val="0"/>
              <w:spacing w:after="0"/>
              <w:rPr>
                <w:rFonts w:eastAsia="FangSong"/>
                <w:lang w:val="en-US" w:eastAsia="zh-CN"/>
              </w:rPr>
            </w:pPr>
            <w:r>
              <w:rPr>
                <w:rFonts w:eastAsia="FangSong"/>
                <w:lang w:val="en-US" w:eastAsia="zh-CN"/>
              </w:rPr>
              <w:t>20 ms</w:t>
            </w:r>
          </w:p>
        </w:tc>
        <w:tc>
          <w:tcPr>
            <w:tcW w:w="2427" w:type="dxa"/>
            <w:shd w:val="clear" w:color="auto" w:fill="auto"/>
          </w:tcPr>
          <w:p w14:paraId="0879D8B4"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57B270A" w14:textId="77777777" w:rsidR="005C174D" w:rsidRDefault="005C174D" w:rsidP="00305C73">
            <w:pPr>
              <w:snapToGrid w:val="0"/>
              <w:spacing w:after="0"/>
              <w:rPr>
                <w:rFonts w:eastAsia="FangSong"/>
                <w:lang w:val="en-US" w:eastAsia="zh-CN"/>
              </w:rPr>
            </w:pPr>
            <w:r>
              <w:rPr>
                <w:rFonts w:eastAsia="FangSong"/>
                <w:lang w:val="en-US" w:eastAsia="zh-CN"/>
              </w:rPr>
              <w:t>30ms</w:t>
            </w:r>
          </w:p>
        </w:tc>
      </w:tr>
      <w:tr w:rsidR="005C174D" w:rsidRPr="004D0C2B" w14:paraId="7F041863" w14:textId="77777777" w:rsidTr="00305C73">
        <w:tc>
          <w:tcPr>
            <w:tcW w:w="1977" w:type="dxa"/>
            <w:vMerge w:val="restart"/>
          </w:tcPr>
          <w:p w14:paraId="23586403" w14:textId="77777777" w:rsidR="005C174D" w:rsidRPr="0064530D" w:rsidRDefault="005C174D" w:rsidP="00305C73">
            <w:pPr>
              <w:snapToGrid w:val="0"/>
              <w:spacing w:after="0"/>
              <w:rPr>
                <w:rFonts w:eastAsia="FangSong"/>
                <w:bCs/>
                <w:lang w:val="en-US" w:eastAsia="zh-CN"/>
              </w:rPr>
            </w:pPr>
            <w:r>
              <w:rPr>
                <w:rFonts w:eastAsia="FangSong"/>
                <w:bCs/>
                <w:lang w:val="en-US" w:eastAsia="zh-CN"/>
              </w:rPr>
              <w:t xml:space="preserve">Immersive multimodal XR and metaverse (5.5) </w:t>
            </w:r>
          </w:p>
        </w:tc>
        <w:tc>
          <w:tcPr>
            <w:tcW w:w="2088" w:type="dxa"/>
            <w:shd w:val="clear" w:color="auto" w:fill="auto"/>
          </w:tcPr>
          <w:p w14:paraId="110179D2"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0AB1FA5"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FE9B2D1" w14:textId="77777777" w:rsidR="005C174D" w:rsidRPr="004D0C2B" w:rsidRDefault="005C174D" w:rsidP="00305C73">
            <w:pPr>
              <w:snapToGrid w:val="0"/>
              <w:spacing w:after="0"/>
              <w:rPr>
                <w:rFonts w:eastAsia="FangSong"/>
                <w:lang w:val="en-US" w:eastAsia="zh-CN"/>
              </w:rPr>
            </w:pPr>
            <w:r>
              <w:rPr>
                <w:rFonts w:eastAsia="FangSong"/>
                <w:lang w:val="en-US" w:eastAsia="zh-CN"/>
              </w:rPr>
              <w:t>TBD</w:t>
            </w:r>
          </w:p>
        </w:tc>
        <w:tc>
          <w:tcPr>
            <w:tcW w:w="2427" w:type="dxa"/>
            <w:shd w:val="clear" w:color="auto" w:fill="auto"/>
          </w:tcPr>
          <w:p w14:paraId="037DC669"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3157DB" w14:textId="77777777" w:rsidR="005C174D" w:rsidRDefault="005C174D" w:rsidP="00305C73">
            <w:pPr>
              <w:snapToGrid w:val="0"/>
              <w:spacing w:after="0"/>
              <w:rPr>
                <w:rFonts w:eastAsia="FangSong"/>
                <w:lang w:val="en-US" w:eastAsia="zh-CN"/>
              </w:rPr>
            </w:pPr>
            <w:r>
              <w:rPr>
                <w:rFonts w:eastAsia="FangSong"/>
                <w:lang w:val="en-US" w:eastAsia="zh-CN"/>
              </w:rPr>
              <w:t>TBD</w:t>
            </w:r>
          </w:p>
        </w:tc>
      </w:tr>
      <w:tr w:rsidR="005C174D" w:rsidRPr="004D0C2B" w14:paraId="186AAEFE" w14:textId="77777777" w:rsidTr="00305C73">
        <w:tc>
          <w:tcPr>
            <w:tcW w:w="1977" w:type="dxa"/>
            <w:vMerge/>
          </w:tcPr>
          <w:p w14:paraId="5B289822" w14:textId="77777777" w:rsidR="005C174D" w:rsidRDefault="005C174D" w:rsidP="00305C73">
            <w:pPr>
              <w:snapToGrid w:val="0"/>
              <w:spacing w:after="0"/>
              <w:rPr>
                <w:rFonts w:eastAsia="FangSong"/>
                <w:bCs/>
                <w:lang w:val="en-US" w:eastAsia="zh-CN"/>
              </w:rPr>
            </w:pPr>
          </w:p>
        </w:tc>
        <w:tc>
          <w:tcPr>
            <w:tcW w:w="2088" w:type="dxa"/>
            <w:shd w:val="clear" w:color="auto" w:fill="auto"/>
          </w:tcPr>
          <w:p w14:paraId="3F612818"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0D4BEF19" w14:textId="77777777" w:rsidR="005C174D" w:rsidRDefault="005C174D" w:rsidP="00305C73">
            <w:pPr>
              <w:snapToGrid w:val="0"/>
              <w:spacing w:after="0"/>
              <w:rPr>
                <w:rFonts w:eastAsia="FangSong"/>
                <w:lang w:val="en-US" w:eastAsia="zh-CN"/>
              </w:rPr>
            </w:pPr>
            <w:r>
              <w:rPr>
                <w:rFonts w:eastAsia="FangSong"/>
                <w:lang w:val="en-US" w:eastAsia="zh-CN"/>
              </w:rPr>
              <w:t xml:space="preserve">Visual delay: </w:t>
            </w:r>
          </w:p>
          <w:p w14:paraId="35204569" w14:textId="77777777" w:rsidR="005C174D" w:rsidRPr="004D0C2B" w:rsidRDefault="005C174D" w:rsidP="00305C73">
            <w:pPr>
              <w:snapToGrid w:val="0"/>
              <w:spacing w:after="0"/>
              <w:rPr>
                <w:rFonts w:eastAsia="FangSong"/>
                <w:lang w:val="en-US" w:eastAsia="zh-CN"/>
              </w:rPr>
            </w:pPr>
            <w:r>
              <w:rPr>
                <w:rFonts w:eastAsia="FangSong"/>
                <w:lang w:val="en-US" w:eastAsia="zh-CN"/>
              </w:rPr>
              <w:t>TBD</w:t>
            </w:r>
          </w:p>
        </w:tc>
        <w:tc>
          <w:tcPr>
            <w:tcW w:w="2427" w:type="dxa"/>
            <w:shd w:val="clear" w:color="auto" w:fill="auto"/>
          </w:tcPr>
          <w:p w14:paraId="321390E2" w14:textId="77777777" w:rsidR="005C174D" w:rsidRDefault="005C174D" w:rsidP="00305C73">
            <w:pPr>
              <w:snapToGrid w:val="0"/>
              <w:spacing w:after="0"/>
              <w:rPr>
                <w:rFonts w:eastAsia="FangSong"/>
                <w:lang w:val="en-US" w:eastAsia="zh-CN"/>
              </w:rPr>
            </w:pPr>
            <w:r>
              <w:rPr>
                <w:rFonts w:eastAsia="FangSong"/>
                <w:lang w:val="en-US" w:eastAsia="zh-CN"/>
              </w:rPr>
              <w:t>Haptic delay:</w:t>
            </w:r>
          </w:p>
          <w:p w14:paraId="33A9E95F" w14:textId="77777777" w:rsidR="005C174D" w:rsidRDefault="005C174D" w:rsidP="00305C73">
            <w:pPr>
              <w:snapToGrid w:val="0"/>
              <w:spacing w:after="0"/>
              <w:rPr>
                <w:rFonts w:eastAsia="FangSong"/>
                <w:lang w:val="en-US" w:eastAsia="zh-CN"/>
              </w:rPr>
            </w:pPr>
            <w:r>
              <w:rPr>
                <w:rFonts w:eastAsia="FangSong"/>
                <w:lang w:val="en-US" w:eastAsia="zh-CN"/>
              </w:rPr>
              <w:t>TBD</w:t>
            </w:r>
          </w:p>
        </w:tc>
      </w:tr>
      <w:tr w:rsidR="005C174D" w:rsidRPr="00AB6E66" w14:paraId="359F82E7" w14:textId="77777777" w:rsidTr="00305C73">
        <w:tc>
          <w:tcPr>
            <w:tcW w:w="1977" w:type="dxa"/>
          </w:tcPr>
          <w:p w14:paraId="4FC7F2B5" w14:textId="77777777" w:rsidR="005C174D" w:rsidRPr="00A73A45" w:rsidRDefault="005C174D" w:rsidP="00305C73">
            <w:pPr>
              <w:snapToGrid w:val="0"/>
              <w:spacing w:after="0"/>
              <w:rPr>
                <w:rFonts w:eastAsia="FangSong"/>
                <w:lang w:val="en-US" w:eastAsia="zh-CN"/>
              </w:rPr>
            </w:pPr>
          </w:p>
        </w:tc>
        <w:tc>
          <w:tcPr>
            <w:tcW w:w="6835" w:type="dxa"/>
            <w:gridSpan w:val="3"/>
            <w:shd w:val="clear" w:color="auto" w:fill="auto"/>
          </w:tcPr>
          <w:p w14:paraId="44B6D894" w14:textId="77777777" w:rsidR="005C174D" w:rsidRPr="00AB6E66" w:rsidRDefault="005C174D" w:rsidP="00305C73">
            <w:pPr>
              <w:snapToGrid w:val="0"/>
              <w:spacing w:after="0"/>
              <w:rPr>
                <w:rFonts w:eastAsia="FangSong"/>
                <w:lang w:val="en-US" w:eastAsia="zh-CN"/>
              </w:rPr>
            </w:pPr>
            <w:r w:rsidRPr="00A73A45">
              <w:rPr>
                <w:rFonts w:eastAsia="FangSong"/>
                <w:lang w:val="en-US" w:eastAsia="zh-CN"/>
              </w:rPr>
              <w:t>NOTE 1:  For each media component, “</w:t>
            </w:r>
            <w:r>
              <w:rPr>
                <w:rFonts w:eastAsia="FangSong"/>
                <w:lang w:val="en-US" w:eastAsia="zh-CN"/>
              </w:rPr>
              <w:t>delay</w:t>
            </w:r>
            <w:r w:rsidRPr="00A73A45">
              <w:rPr>
                <w:rFonts w:eastAsia="FangSong"/>
                <w:lang w:val="en-US" w:eastAsia="zh-CN"/>
              </w:rPr>
              <w:t>” refers to the case where that media component is delayed compared to the other.</w:t>
            </w:r>
          </w:p>
        </w:tc>
      </w:tr>
      <w:bookmarkEnd w:id="130"/>
      <w:bookmarkEnd w:id="131"/>
    </w:tbl>
    <w:p w14:paraId="436DA94A" w14:textId="77777777" w:rsidR="005C174D" w:rsidRDefault="005C174D" w:rsidP="005C174D">
      <w:pPr>
        <w:rPr>
          <w:lang w:val="en-US"/>
        </w:rPr>
      </w:pPr>
    </w:p>
    <w:p w14:paraId="61045FC3" w14:textId="3E9DD46A" w:rsidR="005C174D" w:rsidRDefault="005C174D" w:rsidP="00B96A60">
      <w:pPr>
        <w:pStyle w:val="EditorsNote"/>
        <w:rPr>
          <w:lang w:val="en-US"/>
        </w:rPr>
      </w:pPr>
      <w:r w:rsidRPr="00B96A60">
        <w:rPr>
          <w:lang w:val="en-US"/>
        </w:rPr>
        <w:t>Editor’s Note: Further work needed to complete and refine these values.</w:t>
      </w:r>
    </w:p>
    <w:p w14:paraId="6BB8D10F" w14:textId="5FE4F9EF" w:rsidR="002A2868" w:rsidRPr="002A2868" w:rsidRDefault="00664C00" w:rsidP="00664C00">
      <w:pPr>
        <w:pStyle w:val="Heading1"/>
      </w:pPr>
      <w:bookmarkStart w:id="132" w:name="_Toc184113750"/>
      <w:r>
        <w:t>1</w:t>
      </w:r>
      <w:r w:rsidR="00394CE2">
        <w:t>1</w:t>
      </w:r>
      <w:r>
        <w:tab/>
      </w:r>
      <w:r w:rsidR="002D39DD">
        <w:t>Conclusions and proposed next steps</w:t>
      </w:r>
      <w:bookmarkEnd w:id="132"/>
    </w:p>
    <w:p w14:paraId="337F58AB" w14:textId="5D43A39E" w:rsidR="00080512" w:rsidRPr="004D3578" w:rsidRDefault="002D39DD" w:rsidP="002D39DD">
      <w:r>
        <w:t>xxxx</w:t>
      </w:r>
    </w:p>
    <w:p w14:paraId="37796A3E" w14:textId="69B11815" w:rsidR="00080512" w:rsidRDefault="00D9134D" w:rsidP="00B96A60">
      <w:pPr>
        <w:pStyle w:val="Heading8"/>
      </w:pPr>
      <w:bookmarkStart w:id="133" w:name="startOfAnnexes"/>
      <w:bookmarkEnd w:id="133"/>
      <w:r>
        <w:br w:type="page"/>
      </w:r>
      <w:bookmarkStart w:id="134" w:name="_Toc184113751"/>
      <w:r w:rsidR="00080512" w:rsidRPr="004D3578">
        <w:t>Annex A (</w:t>
      </w:r>
      <w:r w:rsidR="004878E7">
        <w:t>informative</w:t>
      </w:r>
      <w:r w:rsidR="00080512" w:rsidRPr="004D3578">
        <w:t>):</w:t>
      </w:r>
      <w:r w:rsidR="00080512" w:rsidRPr="004D3578">
        <w:br/>
      </w:r>
      <w:r w:rsidR="004878E7">
        <w:t>Example of a JSON HJIF file</w:t>
      </w:r>
      <w:bookmarkEnd w:id="134"/>
      <w:r w:rsidR="004878E7">
        <w:t xml:space="preserve"> </w:t>
      </w:r>
    </w:p>
    <w:p w14:paraId="45882FD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w:t>
      </w:r>
    </w:p>
    <w:p w14:paraId="149F7DD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"version":"2023",</w:t>
      </w:r>
    </w:p>
    <w:p w14:paraId="45AC09F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"profile":"Main",</w:t>
      </w:r>
    </w:p>
    <w:p w14:paraId="7407D0B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"level":1,</w:t>
      </w:r>
    </w:p>
    <w:p w14:paraId="6ADE6028"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"date":"Mon Sep 16 15:17:39 2024\n",</w:t>
      </w:r>
    </w:p>
    <w:p w14:paraId="701BC58E"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"description":"Ringtone effect",</w:t>
      </w:r>
    </w:p>
    <w:p w14:paraId="7476CF7F"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"timescale":1000,</w:t>
      </w:r>
    </w:p>
    <w:p w14:paraId="0D031F2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"avatars":[</w:t>
      </w:r>
    </w:p>
    <w:p w14:paraId="4BCF7AFA"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71ADB829"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307EF9F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"perceptions":[</w:t>
      </w:r>
    </w:p>
    <w:p w14:paraId="1247BF4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65813AF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"id":0,</w:t>
      </w:r>
    </w:p>
    <w:p w14:paraId="29BFF67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"avatar_id":0,</w:t>
      </w:r>
    </w:p>
    <w:p w14:paraId="445EF9D0"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"description":"Vibration effect",</w:t>
      </w:r>
    </w:p>
    <w:p w14:paraId="0AA27E74"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"perception_modality":"Vibrotactile",</w:t>
      </w:r>
    </w:p>
    <w:p w14:paraId="16D9CC1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"unit_exponent":-3,</w:t>
      </w:r>
    </w:p>
    <w:p w14:paraId="3C7808D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"perception_unit_exponent":0,</w:t>
      </w:r>
    </w:p>
    <w:p w14:paraId="63F8028F" w14:textId="77777777" w:rsidR="00980F9D" w:rsidRPr="00FA4884" w:rsidRDefault="00980F9D" w:rsidP="00980F9D">
      <w:pPr>
        <w:pStyle w:val="PlainText"/>
        <w:rPr>
          <w:rFonts w:ascii="Courier New" w:hAnsi="Courier New" w:cs="Courier New"/>
        </w:rPr>
      </w:pPr>
      <w:r w:rsidRPr="00D67716">
        <w:rPr>
          <w:rFonts w:ascii="Courier New" w:hAnsi="Courier New" w:cs="Courier New"/>
          <w:lang w:val="fr-FR"/>
        </w:rPr>
        <w:t xml:space="preserve">         </w:t>
      </w:r>
      <w:r w:rsidRPr="00FA4884">
        <w:rPr>
          <w:rFonts w:ascii="Courier New" w:hAnsi="Courier New" w:cs="Courier New"/>
        </w:rPr>
        <w:t>"reference_devices":[</w:t>
      </w:r>
    </w:p>
    <w:p w14:paraId="3C871B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F07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B0834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"effect_library":[</w:t>
      </w:r>
    </w:p>
    <w:p w14:paraId="64D87A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E820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2B62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"channels":[</w:t>
      </w:r>
    </w:p>
    <w:p w14:paraId="06740A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C060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"id":0,</w:t>
      </w:r>
    </w:p>
    <w:p w14:paraId="6B3DEA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"description":"Left Hand Palm",</w:t>
      </w:r>
    </w:p>
    <w:p w14:paraId="415A80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"gain":1.0,</w:t>
      </w:r>
    </w:p>
    <w:p w14:paraId="480C10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"mixing_coefficient":0.9999983310699463,</w:t>
      </w:r>
    </w:p>
    <w:p w14:paraId="11EDDB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"body_part_mask":131072,</w:t>
      </w:r>
    </w:p>
    <w:p w14:paraId="6D03B7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"bands":[</w:t>
      </w:r>
    </w:p>
    <w:p w14:paraId="42B1D3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FC9E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"band_type":"VectorialWave",</w:t>
      </w:r>
    </w:p>
    <w:p w14:paraId="085E6E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"lower_frequency_limit":0,</w:t>
      </w:r>
    </w:p>
    <w:p w14:paraId="29D2CE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"upper_frequency_limit":1000,</w:t>
      </w:r>
    </w:p>
    <w:p w14:paraId="175ADB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"effects":[</w:t>
      </w:r>
    </w:p>
    <w:p w14:paraId="13A3D4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26CC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75C98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w:t>
      </w:r>
    </w:p>
    <w:p w14:paraId="67C10E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458B8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AA343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46DFE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B15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BFA40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A7B78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DC99A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2C1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CC5C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200F1F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F448E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41FCF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804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4C8B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8F8E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57D3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B68F2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"position":542,</w:t>
      </w:r>
    </w:p>
    <w:p w14:paraId="14281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0FC0D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AEED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1D46E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A52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4E24D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8CDAE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5B964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42AF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653A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F8C7F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C06BC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678C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93E8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95CBD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5D8B7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60878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073D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CB7EB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C84A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D2A6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4C08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"position":844,</w:t>
      </w:r>
    </w:p>
    <w:p w14:paraId="1CF0CB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CC896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6456A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0D0C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9452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828E5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40592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4D537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D0F6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59796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7913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6EBC8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6AE5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F6FF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B34C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9437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E8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F7A876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"position":1004,</w:t>
      </w:r>
    </w:p>
    <w:p w14:paraId="1AAA3C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D5A9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2CDE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E5CE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3195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356B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4760F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35BB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855BB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F985A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E89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8CB77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AE96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D57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42170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7969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073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211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"position":1320,</w:t>
      </w:r>
    </w:p>
    <w:p w14:paraId="2CCE9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D553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EEDE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CA0C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5DAB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8CD0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32654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09001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9E50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7B61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620E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3E297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E36B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B117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E53B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22F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306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B254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"position":1651,</w:t>
      </w:r>
    </w:p>
    <w:p w14:paraId="676983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5DCBE4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07CCB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E947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24C4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D8C80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217E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A172A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C097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6F14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68602F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D0FFA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FF22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CE8D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051F3A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A1B35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CD0A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103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4EF0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7A7C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19CCA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CDEF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"position":1937,</w:t>
      </w:r>
    </w:p>
    <w:p w14:paraId="0A7275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40372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733AAC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CF192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918BB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CAAA6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9B60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76B56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45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F17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29F22C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A947C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D83C9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D0E4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D25C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072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B4CF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08840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"position":2242,</w:t>
      </w:r>
    </w:p>
    <w:p w14:paraId="66271A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53EC2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C866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9FFA8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ED8E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780BF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12F68C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2D2DC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5E34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FF8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CF579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040D2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E0C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670D6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41DC9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60C42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F64B0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D1C1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A5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FC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35F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74CD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"position":2308,</w:t>
      </w:r>
    </w:p>
    <w:p w14:paraId="27F3EC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BCC87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C6297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D48C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40E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F307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746A6B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1B0EF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BDF5D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077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017374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55A72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9D487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5F17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13D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CBB7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ECF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2A95F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"position":2548,</w:t>
      </w:r>
    </w:p>
    <w:p w14:paraId="46AF20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77A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092C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95BB5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3C5C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CADED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78ADC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153525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E66B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CC90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5670E6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43651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2E147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85E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79B97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1E62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B9EC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BDC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"position":3016,</w:t>
      </w:r>
    </w:p>
    <w:p w14:paraId="727C23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F633B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FC16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DEC93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F56B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D19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55C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718A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85873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5BBD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E90DD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69018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FB77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1B6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8AB79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55151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B190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06D3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E4DD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0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870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60A7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"position":3318,</w:t>
      </w:r>
    </w:p>
    <w:p w14:paraId="231235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A4A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8B9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DD01D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07352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38EC1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698BB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C552C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784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FE45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746DB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471FC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3FF35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BC1E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F91A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3BA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D41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D3D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"position":3478,</w:t>
      </w:r>
    </w:p>
    <w:p w14:paraId="763E69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6676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CEEAD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B8DB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1280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BDD50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45862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DDABC7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7CBD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6C9E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045A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F0D3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B541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8E0D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A8F0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CC7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15647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5F128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"position":3794,</w:t>
      </w:r>
    </w:p>
    <w:p w14:paraId="3FB046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891A9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71CF9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DA489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8A0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375A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4CA4D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FFEE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1F88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BA0C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3279FA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C85E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8FA87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1D67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13C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F545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778AB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5354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"position":4099,</w:t>
      </w:r>
    </w:p>
    <w:p w14:paraId="06D2DA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2054D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07AA9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CD4AF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6521E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773A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B2F4C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08AC9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7024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D681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2CFB5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791D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5FB4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9CEC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B2E39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76EFD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7F26C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CDE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5635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A03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54DB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E7D95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"position":4411,</w:t>
      </w:r>
    </w:p>
    <w:p w14:paraId="42D6AA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06755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74CE9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C94FF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1B77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7D079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3CC1E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8C685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020F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21B4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50BD9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29A8EB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E60DB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C6EB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3B01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C437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A296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A8116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"position":4716,</w:t>
      </w:r>
    </w:p>
    <w:p w14:paraId="65373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2DF3F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99E61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0C6B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94B7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B477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305F88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FA6C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4D4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F109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5FCCB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7E159D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3B62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4BE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66A146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416A2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36D94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D6D3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8288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B4F6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86078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804E3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"position":4782,</w:t>
      </w:r>
    </w:p>
    <w:p w14:paraId="1E937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B77C05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C1A25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22D7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DA78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FD778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6837D7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16501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F3FB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0250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CDB1E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3D2941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2C0232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1080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2754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3DD14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5F0D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0A72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"position":5023,</w:t>
      </w:r>
    </w:p>
    <w:p w14:paraId="784249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2014D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7082B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F7036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D772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A4EE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F0A3A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7BA4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6090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3B0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"relative_position":108,</w:t>
      </w:r>
    </w:p>
    <w:p w14:paraId="0E0A53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D2726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1FE79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95E52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604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5482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2A7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C8998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"position":5487,</w:t>
      </w:r>
    </w:p>
    <w:p w14:paraId="05B447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299F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7EBE7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10BF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8132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80E61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C07FB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943E8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D3D11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DE4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"relative_position":57,</w:t>
      </w:r>
    </w:p>
    <w:p w14:paraId="47BE5D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D0404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E27C19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3BAA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157E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A0F0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9AA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83F7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"position":5640,</w:t>
      </w:r>
    </w:p>
    <w:p w14:paraId="50CCCD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BEAA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66EA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84484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AF08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DE27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659A3B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8D99C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4EFF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AFD2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"relative_position":86,</w:t>
      </w:r>
    </w:p>
    <w:p w14:paraId="382729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516E53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D8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7A4D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FF309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6B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2C2F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C2AD8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"position":5796,</w:t>
      </w:r>
    </w:p>
    <w:p w14:paraId="72BF76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62906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EEBBA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45F15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BB19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AC6E8F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BE4B3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FCC2E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117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8407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32FCC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BC57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22A7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5806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0185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BC2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DDB7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6538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"position":5949,</w:t>
      </w:r>
    </w:p>
    <w:p w14:paraId="5E484A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66A95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1EDB9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7FEEF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39DA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87B9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97761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3F3A8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819E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9C61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26010E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A75E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8AC56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7FCB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BF82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0585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D52C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C25BF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"position":6265,</w:t>
      </w:r>
    </w:p>
    <w:p w14:paraId="5F3601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5D8B6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D87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4ED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0230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702A0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CCB6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A94DC0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ADE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BD1C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20BD4F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AF4EC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11E16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601F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9C14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C381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5E09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FA0FC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"position":6570,</w:t>
      </w:r>
    </w:p>
    <w:p w14:paraId="0DFFCC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94C263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963F4A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AAEC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26538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F5E55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10AA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177BB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5B47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E086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997DC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1FE29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4E76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ADB9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12B8ED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B7199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01D45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2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5B3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F9C6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4337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68398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"position":6882,</w:t>
      </w:r>
    </w:p>
    <w:p w14:paraId="417CEF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FE40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50101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A936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8A02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99B75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BE5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B3786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7DC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0449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4D7A5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6871DF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3A007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4AF2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F3812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2837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F315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280A3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"position":7187,</w:t>
      </w:r>
    </w:p>
    <w:p w14:paraId="0C07E0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54A0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3C8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04D68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B87C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49B3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1DED6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CD333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5D8E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3AF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7AE1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33565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8BFB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2B8F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253FF4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219ECA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3C547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4535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1856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CD8B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6560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42B7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"position":7253,</w:t>
      </w:r>
    </w:p>
    <w:p w14:paraId="3285F3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7E5EA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A5440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D3CE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DDF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1BD87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EF7A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DC354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814E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A078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7490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71D3F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824C5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A6A0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566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311D9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C0B9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02A359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"position":7493,</w:t>
      </w:r>
    </w:p>
    <w:p w14:paraId="4FA25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12214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388F8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8B02A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73D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E43A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8AA16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03FF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2FD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F7FFE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"relative_position":107,</w:t>
      </w:r>
    </w:p>
    <w:p w14:paraId="1321F1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84902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3FF55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577C7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2E89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5C8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4D40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2B58B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"position":7961,</w:t>
      </w:r>
    </w:p>
    <w:p w14:paraId="69B76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D03BE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A89B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650AD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13F35A" w14:textId="77777777" w:rsidR="00980F9D" w:rsidRPr="00AB12B6" w:rsidRDefault="00980F9D" w:rsidP="00980F9D">
      <w:pPr>
        <w:pStyle w:val="PlainText"/>
        <w:rPr>
          <w:rFonts w:ascii="Courier New" w:hAnsi="Courier New" w:cs="Courier New"/>
        </w:rPr>
      </w:pPr>
      <w:r w:rsidRPr="00FA4884">
        <w:rPr>
          <w:rFonts w:ascii="Courier New" w:hAnsi="Courier New" w:cs="Courier New"/>
        </w:rPr>
        <w:t xml:space="preserve">                                 </w:t>
      </w:r>
      <w:r w:rsidRPr="00AB12B6">
        <w:rPr>
          <w:rFonts w:ascii="Courier New" w:hAnsi="Courier New" w:cs="Courier New"/>
        </w:rPr>
        <w:t>"relative_position":0,</w:t>
      </w:r>
    </w:p>
    <w:p w14:paraId="786BA1E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542E1AF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"frequency_modulation":200</w:t>
      </w:r>
    </w:p>
    <w:p w14:paraId="07CC601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468F8309"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0AA2D5F3"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"relative_position":20,</w:t>
      </w:r>
    </w:p>
    <w:p w14:paraId="23F6916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45354395"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276E8E30"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57517FDB"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"relative_position":77,</w:t>
      </w:r>
    </w:p>
    <w:p w14:paraId="6CA2EC24"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"amplitude_modulation":-0.003921568393707275,</w:t>
      </w:r>
    </w:p>
    <w:p w14:paraId="414A1D62" w14:textId="77777777" w:rsidR="00980F9D" w:rsidRPr="00FA4884" w:rsidRDefault="00980F9D" w:rsidP="00980F9D">
      <w:pPr>
        <w:pStyle w:val="PlainText"/>
        <w:rPr>
          <w:rFonts w:ascii="Courier New" w:hAnsi="Courier New" w:cs="Courier New"/>
        </w:rPr>
      </w:pPr>
      <w:r w:rsidRPr="00AB12B6">
        <w:rPr>
          <w:rFonts w:ascii="Courier New" w:hAnsi="Courier New" w:cs="Courier New"/>
        </w:rPr>
        <w:t xml:space="preserve">                                 </w:t>
      </w:r>
      <w:r w:rsidRPr="00FA4884">
        <w:rPr>
          <w:rFonts w:ascii="Courier New" w:hAnsi="Courier New" w:cs="Courier New"/>
        </w:rPr>
        <w:t>"frequency_modulation":200</w:t>
      </w:r>
    </w:p>
    <w:p w14:paraId="53561F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0833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BE41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DE037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38E4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9B203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"position":8271,</w:t>
      </w:r>
    </w:p>
    <w:p w14:paraId="7D32A0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A40BB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756C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3C2E8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6B3D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1C5C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304B3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667C9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6B40C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450F3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08CF8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B33D3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4E95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CB72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E608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EC45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2FBC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E507E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"position":8423,</w:t>
      </w:r>
    </w:p>
    <w:p w14:paraId="711E39D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F9E01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BADDE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3EC1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896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50D4B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A0413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96351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3D274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18B5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F88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6E093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7963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EC2C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E78D6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CC07D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9CEF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2A754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"position":8739,</w:t>
      </w:r>
    </w:p>
    <w:p w14:paraId="2858D7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33FBE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F8E7D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864E0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0BD8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E7646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8A33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2E3C8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A0B8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CFA5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818AD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5D31C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EF0A8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185F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760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5F19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51B5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A575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"position":9044,</w:t>
      </w:r>
    </w:p>
    <w:p w14:paraId="0C99E5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71780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BA6DE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BA11C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DF43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3906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4CAE0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6192F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400A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D647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458BF0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4874E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CAD1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D791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690440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33201D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937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32A6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5C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A1D46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F20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F6DE2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"position":9356,</w:t>
      </w:r>
    </w:p>
    <w:p w14:paraId="7586F9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61D79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3CA84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B5794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9DE9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A6D60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1125A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222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587D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DCEAD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CE8E1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D1D9C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41BA5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B247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DE1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9CC7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A5AF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D4FCE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"position":9661,</w:t>
      </w:r>
    </w:p>
    <w:p w14:paraId="39A13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7F2E9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EF4D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37A5B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054A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E189A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0FB4E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40D17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4E5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9763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D4AE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643B82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FE84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3A1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13D61F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892B9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FF3D7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A1DC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90FF2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9994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D07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CAA3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"position":9727,</w:t>
      </w:r>
    </w:p>
    <w:p w14:paraId="5EEEEF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5FC8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897B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0ABD7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B8087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CE05C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16484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D3C8E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3025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287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59916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D03B0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1A1EF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69265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F0CA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85E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D1F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AD5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2ED3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67EF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65EF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625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7E0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"syncs":[</w:t>
      </w:r>
    </w:p>
    <w:p w14:paraId="61E071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78AB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"timestamp":0,</w:t>
      </w:r>
    </w:p>
    <w:p w14:paraId="025C90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"timescale":1000</w:t>
      </w:r>
    </w:p>
    <w:p w14:paraId="341529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F65FC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C588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w:t>
      </w:r>
    </w:p>
    <w:p w14:paraId="71B081D9" w14:textId="77777777" w:rsidR="006B30D0" w:rsidRPr="004D3578" w:rsidRDefault="006B30D0"/>
    <w:p w14:paraId="1B726482" w14:textId="27986C0C" w:rsidR="002675F0" w:rsidRPr="004D3578" w:rsidRDefault="002675F0" w:rsidP="002675F0">
      <w:pPr>
        <w:pStyle w:val="Heading8"/>
      </w:pPr>
      <w:r>
        <w:br w:type="page"/>
      </w:r>
      <w:bookmarkStart w:id="135" w:name="_Toc184113752"/>
      <w:r w:rsidRPr="004D3578">
        <w:t xml:space="preserve">Annex </w:t>
      </w:r>
      <w:r w:rsidR="00B96A60">
        <w:t>B</w:t>
      </w:r>
      <w:r>
        <w:t xml:space="preserve"> (informative)</w:t>
      </w:r>
      <w:r w:rsidRPr="004D3578">
        <w:t>:</w:t>
      </w:r>
      <w:r w:rsidRPr="004D3578">
        <w:br/>
      </w:r>
      <w:r>
        <w:t>Bibliography</w:t>
      </w:r>
      <w:bookmarkEnd w:id="135"/>
    </w:p>
    <w:p w14:paraId="64DE76AE" w14:textId="4C0AEAB0" w:rsidR="00EF608C" w:rsidRDefault="00EF608C">
      <w:pPr>
        <w:pStyle w:val="Guidance"/>
      </w:pPr>
      <w:r>
        <w:t>Use style "Heading 8" in TSs</w:t>
      </w:r>
      <w:r w:rsidR="00C91962">
        <w:t xml:space="preserve"> and "Heading 9" in TRs</w:t>
      </w:r>
      <w:r>
        <w:t>.</w:t>
      </w:r>
      <w:r w:rsidR="00A95A32">
        <w:t xml:space="preserve"> Do not use "informative"</w:t>
      </w:r>
      <w:r w:rsidR="004C30AC">
        <w:t xml:space="preserve"> in the ti</w:t>
      </w:r>
      <w:r w:rsidR="005F788A">
        <w:t>t</w:t>
      </w:r>
      <w:r w:rsidR="004C30AC">
        <w:t xml:space="preserve">le </w:t>
      </w:r>
      <w:r w:rsidR="00AF1460">
        <w:t>in</w:t>
      </w:r>
      <w:r w:rsidR="004C30AC">
        <w:t xml:space="preserve"> TRs.</w:t>
      </w:r>
    </w:p>
    <w:p w14:paraId="0E86A0AD" w14:textId="7C1FA3DE"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62418477" w14:textId="77777777" w:rsidR="00080512" w:rsidRPr="004D3578" w:rsidRDefault="00080512">
      <w:pPr>
        <w:pStyle w:val="Guidance"/>
      </w:pPr>
      <w:r w:rsidRPr="004D3578">
        <w:t>Bibliography format</w:t>
      </w:r>
    </w:p>
    <w:p w14:paraId="03CCA36B" w14:textId="7D3D3D4A" w:rsidR="002675F0" w:rsidRPr="002675F0" w:rsidRDefault="00080512" w:rsidP="002675F0">
      <w:r w:rsidRPr="004D3578">
        <w:t>&lt;Publication&gt;: "&lt;Title&gt;".</w:t>
      </w:r>
    </w:p>
    <w:p w14:paraId="5CA5E6C2" w14:textId="760B3C8D" w:rsidR="00080512" w:rsidRPr="004D3578" w:rsidRDefault="00080512">
      <w:pPr>
        <w:pStyle w:val="Heading8"/>
      </w:pPr>
      <w:r w:rsidRPr="004D3578">
        <w:br w:type="page"/>
      </w:r>
      <w:bookmarkStart w:id="136" w:name="_Toc184113753"/>
      <w:r w:rsidRPr="004D3578">
        <w:t xml:space="preserve">Annex </w:t>
      </w:r>
      <w:r w:rsidR="00B96A60">
        <w:t>C</w:t>
      </w:r>
      <w:r w:rsidRPr="004D3578">
        <w:t xml:space="preserve"> (informative):</w:t>
      </w:r>
      <w:r w:rsidRPr="004D3578">
        <w:br/>
        <w:t>Change history</w:t>
      </w:r>
      <w:bookmarkEnd w:id="136"/>
    </w:p>
    <w:p w14:paraId="06FAD520" w14:textId="77777777" w:rsidR="00054A22" w:rsidRPr="00235394" w:rsidRDefault="00054A22" w:rsidP="00054A22">
      <w:pPr>
        <w:pStyle w:val="TH"/>
      </w:pPr>
      <w:bookmarkStart w:id="137" w:name="historyclause"/>
      <w:bookmarkEnd w:id="1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C72833">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C72833">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C72833">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C72833">
        <w:tc>
          <w:tcPr>
            <w:tcW w:w="800" w:type="dxa"/>
            <w:shd w:val="solid" w:color="FFFFFF" w:fill="auto"/>
          </w:tcPr>
          <w:p w14:paraId="22C36266" w14:textId="2E7703F9" w:rsidR="001D3444" w:rsidRDefault="001D3444" w:rsidP="00C72833">
            <w:pPr>
              <w:pStyle w:val="TAC"/>
              <w:rPr>
                <w:sz w:val="16"/>
                <w:szCs w:val="16"/>
              </w:rPr>
            </w:pPr>
            <w:r>
              <w:rPr>
                <w:sz w:val="16"/>
                <w:szCs w:val="16"/>
              </w:rPr>
              <w:t>2024-11</w:t>
            </w:r>
          </w:p>
        </w:tc>
        <w:tc>
          <w:tcPr>
            <w:tcW w:w="800" w:type="dxa"/>
            <w:shd w:val="solid" w:color="FFFFFF" w:fill="auto"/>
          </w:tcPr>
          <w:p w14:paraId="3CA2A67E" w14:textId="0B672B7D" w:rsidR="001D3444" w:rsidRDefault="002C214A" w:rsidP="00C72833">
            <w:pPr>
              <w:pStyle w:val="TAC"/>
              <w:rPr>
                <w:sz w:val="16"/>
                <w:szCs w:val="16"/>
              </w:rPr>
            </w:pPr>
            <w:r>
              <w:rPr>
                <w:sz w:val="16"/>
                <w:szCs w:val="16"/>
              </w:rPr>
              <w:t>S4#131</w:t>
            </w:r>
          </w:p>
        </w:tc>
        <w:tc>
          <w:tcPr>
            <w:tcW w:w="1094" w:type="dxa"/>
            <w:shd w:val="solid" w:color="FFFFFF" w:fill="auto"/>
          </w:tcPr>
          <w:p w14:paraId="70DDE9A3" w14:textId="7A7042BC" w:rsidR="008661CD" w:rsidRDefault="008661CD" w:rsidP="00C72833">
            <w:pPr>
              <w:pStyle w:val="TAC"/>
              <w:rPr>
                <w:sz w:val="16"/>
                <w:szCs w:val="16"/>
              </w:rPr>
            </w:pPr>
            <w:r>
              <w:rPr>
                <w:sz w:val="16"/>
                <w:szCs w:val="16"/>
              </w:rPr>
              <w:t>S4-241852</w:t>
            </w:r>
          </w:p>
          <w:p w14:paraId="73A5C951" w14:textId="3416FC68" w:rsidR="001D3444" w:rsidRDefault="007479A7" w:rsidP="00C72833">
            <w:pPr>
              <w:pStyle w:val="TAC"/>
              <w:rPr>
                <w:sz w:val="16"/>
                <w:szCs w:val="16"/>
              </w:rPr>
            </w:pPr>
            <w:r>
              <w:rPr>
                <w:sz w:val="16"/>
                <w:szCs w:val="16"/>
              </w:rPr>
              <w:t>S4-24</w:t>
            </w:r>
            <w:r w:rsidR="00B04AEF">
              <w:rPr>
                <w:sz w:val="16"/>
                <w:szCs w:val="16"/>
              </w:rPr>
              <w:t>1854</w:t>
            </w:r>
          </w:p>
          <w:p w14:paraId="02FF2922" w14:textId="77777777" w:rsidR="00F61BC2" w:rsidRDefault="00F61BC2" w:rsidP="00C72833">
            <w:pPr>
              <w:pStyle w:val="TAC"/>
              <w:rPr>
                <w:sz w:val="16"/>
                <w:szCs w:val="16"/>
              </w:rPr>
            </w:pPr>
            <w:r w:rsidRPr="00F61BC2">
              <w:rPr>
                <w:sz w:val="16"/>
                <w:szCs w:val="16"/>
              </w:rPr>
              <w:t>S4-242099</w:t>
            </w:r>
          </w:p>
          <w:p w14:paraId="16FA6337" w14:textId="77777777" w:rsidR="00972BB3" w:rsidRDefault="00972BB3" w:rsidP="00C72833">
            <w:pPr>
              <w:pStyle w:val="TAC"/>
              <w:rPr>
                <w:sz w:val="16"/>
                <w:szCs w:val="16"/>
              </w:rPr>
            </w:pPr>
            <w:r>
              <w:rPr>
                <w:sz w:val="16"/>
                <w:szCs w:val="16"/>
              </w:rPr>
              <w:t>S4-242100</w:t>
            </w:r>
          </w:p>
          <w:p w14:paraId="1E7AA77B" w14:textId="77777777" w:rsidR="00333153" w:rsidRDefault="00333153" w:rsidP="00C72833">
            <w:pPr>
              <w:pStyle w:val="TAC"/>
              <w:rPr>
                <w:sz w:val="16"/>
                <w:szCs w:val="16"/>
              </w:rPr>
            </w:pPr>
            <w:r>
              <w:rPr>
                <w:sz w:val="16"/>
                <w:szCs w:val="16"/>
              </w:rPr>
              <w:t>S4-</w:t>
            </w:r>
            <w:r w:rsidR="009F24E2">
              <w:rPr>
                <w:sz w:val="16"/>
                <w:szCs w:val="16"/>
              </w:rPr>
              <w:t>241856</w:t>
            </w:r>
          </w:p>
          <w:p w14:paraId="3024442D" w14:textId="77777777" w:rsidR="005A3974" w:rsidRDefault="005A3974" w:rsidP="00C72833">
            <w:pPr>
              <w:pStyle w:val="TAC"/>
              <w:rPr>
                <w:sz w:val="16"/>
                <w:szCs w:val="16"/>
              </w:rPr>
            </w:pPr>
            <w:r>
              <w:rPr>
                <w:sz w:val="16"/>
                <w:szCs w:val="16"/>
              </w:rPr>
              <w:t>S4-</w:t>
            </w:r>
            <w:r w:rsidR="00D6715B">
              <w:rPr>
                <w:sz w:val="16"/>
                <w:szCs w:val="16"/>
              </w:rPr>
              <w:t>241857</w:t>
            </w:r>
          </w:p>
          <w:p w14:paraId="0050C35D" w14:textId="77777777" w:rsidR="007D2554" w:rsidRDefault="007D2554" w:rsidP="00C72833">
            <w:pPr>
              <w:pStyle w:val="TAC"/>
              <w:rPr>
                <w:sz w:val="16"/>
                <w:szCs w:val="16"/>
              </w:rPr>
            </w:pPr>
            <w:r>
              <w:rPr>
                <w:sz w:val="16"/>
                <w:szCs w:val="16"/>
              </w:rPr>
              <w:t>S4-241858</w:t>
            </w:r>
          </w:p>
          <w:p w14:paraId="46D9F588" w14:textId="1A99C49B" w:rsidR="00196B2F" w:rsidRDefault="00196B2F" w:rsidP="00C72833">
            <w:pPr>
              <w:pStyle w:val="TAC"/>
              <w:rPr>
                <w:sz w:val="16"/>
                <w:szCs w:val="16"/>
              </w:rPr>
            </w:pPr>
            <w:r>
              <w:rPr>
                <w:sz w:val="16"/>
                <w:szCs w:val="16"/>
              </w:rPr>
              <w:t>S4-24</w:t>
            </w:r>
            <w:r w:rsidR="003B5A87">
              <w:rPr>
                <w:sz w:val="16"/>
                <w:szCs w:val="16"/>
              </w:rPr>
              <w:t>1859</w:t>
            </w:r>
          </w:p>
        </w:tc>
        <w:tc>
          <w:tcPr>
            <w:tcW w:w="425" w:type="dxa"/>
            <w:shd w:val="solid" w:color="FFFFFF" w:fill="auto"/>
          </w:tcPr>
          <w:p w14:paraId="32AD405E" w14:textId="77777777" w:rsidR="001D3444" w:rsidRPr="006B0D02" w:rsidRDefault="001D3444" w:rsidP="00C72833">
            <w:pPr>
              <w:pStyle w:val="TAL"/>
              <w:rPr>
                <w:sz w:val="16"/>
                <w:szCs w:val="16"/>
              </w:rPr>
            </w:pPr>
          </w:p>
        </w:tc>
        <w:tc>
          <w:tcPr>
            <w:tcW w:w="425" w:type="dxa"/>
            <w:shd w:val="solid" w:color="FFFFFF" w:fill="auto"/>
          </w:tcPr>
          <w:p w14:paraId="3B8B2772" w14:textId="77777777" w:rsidR="001D3444" w:rsidRPr="006B0D02" w:rsidRDefault="001D3444" w:rsidP="00C72833">
            <w:pPr>
              <w:pStyle w:val="TAR"/>
              <w:rPr>
                <w:sz w:val="16"/>
                <w:szCs w:val="16"/>
              </w:rPr>
            </w:pPr>
          </w:p>
        </w:tc>
        <w:tc>
          <w:tcPr>
            <w:tcW w:w="425" w:type="dxa"/>
            <w:shd w:val="solid" w:color="FFFFFF" w:fill="auto"/>
          </w:tcPr>
          <w:p w14:paraId="64751D53" w14:textId="77777777" w:rsidR="001D3444" w:rsidRPr="006B0D02" w:rsidRDefault="001D3444" w:rsidP="00C72833">
            <w:pPr>
              <w:pStyle w:val="TAC"/>
              <w:rPr>
                <w:sz w:val="16"/>
                <w:szCs w:val="16"/>
              </w:rPr>
            </w:pPr>
          </w:p>
        </w:tc>
        <w:tc>
          <w:tcPr>
            <w:tcW w:w="4962" w:type="dxa"/>
            <w:shd w:val="solid" w:color="FFFFFF" w:fill="auto"/>
          </w:tcPr>
          <w:p w14:paraId="702CE1CE" w14:textId="77777777" w:rsidR="001D3444" w:rsidRDefault="00B04AEF" w:rsidP="00C72833">
            <w:pPr>
              <w:pStyle w:val="TAL"/>
              <w:rPr>
                <w:sz w:val="16"/>
                <w:szCs w:val="16"/>
              </w:rPr>
            </w:pPr>
            <w:r>
              <w:rPr>
                <w:sz w:val="16"/>
                <w:szCs w:val="16"/>
              </w:rPr>
              <w:t>Includes:</w:t>
            </w:r>
            <w:r w:rsidR="008661CD">
              <w:rPr>
                <w:sz w:val="16"/>
                <w:szCs w:val="16"/>
              </w:rPr>
              <w:t xml:space="preserve"> communication pipeline (S4-241852), </w:t>
            </w:r>
            <w:r>
              <w:rPr>
                <w:sz w:val="16"/>
                <w:szCs w:val="16"/>
              </w:rPr>
              <w:t xml:space="preserve">control loops (S4-241854), </w:t>
            </w:r>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r w:rsidR="00972BB3">
              <w:rPr>
                <w:sz w:val="16"/>
                <w:szCs w:val="16"/>
              </w:rPr>
              <w:t>,</w:t>
            </w:r>
            <w:r w:rsidR="004B2E97">
              <w:rPr>
                <w:sz w:val="16"/>
                <w:szCs w:val="16"/>
              </w:rPr>
              <w:t>define haptics signals and media formats (S4-242100)</w:t>
            </w:r>
            <w:r w:rsidR="009F24E2">
              <w:rPr>
                <w:sz w:val="16"/>
                <w:szCs w:val="16"/>
              </w:rPr>
              <w:t>, haptics media traffic characteristics (S4-241856)</w:t>
            </w:r>
            <w:r w:rsidR="00D6715B">
              <w:rPr>
                <w:sz w:val="16"/>
                <w:szCs w:val="16"/>
              </w:rPr>
              <w:t>, integration in 3GPP architecture (S4-241857)</w:t>
            </w:r>
            <w:r w:rsidR="007D2554">
              <w:rPr>
                <w:sz w:val="16"/>
                <w:szCs w:val="16"/>
              </w:rPr>
              <w:t xml:space="preserve">, </w:t>
            </w:r>
            <w:r w:rsidR="00714AC0">
              <w:rPr>
                <w:sz w:val="16"/>
                <w:szCs w:val="16"/>
              </w:rPr>
              <w:t>integration in 3GPP services (S4-241858)</w:t>
            </w:r>
            <w:r w:rsidR="003B5A87">
              <w:rPr>
                <w:sz w:val="16"/>
                <w:szCs w:val="16"/>
              </w:rPr>
              <w:t xml:space="preserve"> candidate technologies (S4-241859), </w:t>
            </w:r>
            <w:r w:rsidR="009C231F" w:rsidRPr="009C231F">
              <w:rPr>
                <w:sz w:val="16"/>
                <w:szCs w:val="16"/>
              </w:rPr>
              <w:t>Update to haptic communication use case</w:t>
            </w:r>
            <w:r w:rsidR="009C231F">
              <w:rPr>
                <w:sz w:val="16"/>
                <w:szCs w:val="16"/>
              </w:rPr>
              <w:t xml:space="preserve"> (S4-241859)</w:t>
            </w:r>
          </w:p>
          <w:p w14:paraId="7BF2DBFB" w14:textId="37D46BA4" w:rsidR="00D14BDB" w:rsidRDefault="00D14BDB" w:rsidP="00C72833">
            <w:pPr>
              <w:pStyle w:val="TAL"/>
              <w:rPr>
                <w:sz w:val="16"/>
                <w:szCs w:val="16"/>
              </w:rPr>
            </w:pPr>
            <w:r>
              <w:rPr>
                <w:sz w:val="16"/>
                <w:szCs w:val="16"/>
              </w:rPr>
              <w:t>Editor’s clean-up.</w:t>
            </w:r>
          </w:p>
        </w:tc>
        <w:tc>
          <w:tcPr>
            <w:tcW w:w="708" w:type="dxa"/>
            <w:shd w:val="solid" w:color="FFFFFF" w:fill="auto"/>
          </w:tcPr>
          <w:p w14:paraId="2EEE1C6D" w14:textId="267E2918" w:rsidR="001D3444" w:rsidRDefault="00B04AEF" w:rsidP="00C72833">
            <w:pPr>
              <w:pStyle w:val="TAC"/>
              <w:rPr>
                <w:sz w:val="16"/>
                <w:szCs w:val="16"/>
              </w:rPr>
            </w:pPr>
            <w:r>
              <w:rPr>
                <w:sz w:val="16"/>
                <w:szCs w:val="16"/>
              </w:rPr>
              <w:t>0.3.0</w:t>
            </w:r>
          </w:p>
        </w:tc>
      </w:tr>
      <w:tr w:rsidR="00B96A60" w:rsidRPr="006B0D02" w14:paraId="52B0A452" w14:textId="77777777" w:rsidTr="00C72833">
        <w:tc>
          <w:tcPr>
            <w:tcW w:w="800" w:type="dxa"/>
            <w:shd w:val="solid" w:color="FFFFFF" w:fill="auto"/>
          </w:tcPr>
          <w:p w14:paraId="6E5C6B41" w14:textId="60C817FF" w:rsidR="00B96A60" w:rsidRDefault="00B96A60" w:rsidP="00C72833">
            <w:pPr>
              <w:pStyle w:val="TAC"/>
              <w:rPr>
                <w:sz w:val="16"/>
                <w:szCs w:val="16"/>
              </w:rPr>
            </w:pPr>
            <w:r>
              <w:rPr>
                <w:sz w:val="16"/>
                <w:szCs w:val="16"/>
              </w:rPr>
              <w:t>2024-12</w:t>
            </w:r>
          </w:p>
        </w:tc>
        <w:tc>
          <w:tcPr>
            <w:tcW w:w="800" w:type="dxa"/>
            <w:shd w:val="solid" w:color="FFFFFF" w:fill="auto"/>
          </w:tcPr>
          <w:p w14:paraId="6A8B9971" w14:textId="260A74F4" w:rsidR="00B96A60" w:rsidRDefault="00B96A60" w:rsidP="00C72833">
            <w:pPr>
              <w:pStyle w:val="TAC"/>
              <w:rPr>
                <w:sz w:val="16"/>
                <w:szCs w:val="16"/>
              </w:rPr>
            </w:pPr>
            <w:r>
              <w:rPr>
                <w:sz w:val="16"/>
                <w:szCs w:val="16"/>
              </w:rPr>
              <w:t>SA#106</w:t>
            </w:r>
          </w:p>
        </w:tc>
        <w:tc>
          <w:tcPr>
            <w:tcW w:w="1094" w:type="dxa"/>
            <w:shd w:val="solid" w:color="FFFFFF" w:fill="auto"/>
          </w:tcPr>
          <w:p w14:paraId="088A7592" w14:textId="1D188191" w:rsidR="00B96A60" w:rsidRDefault="00B96A60" w:rsidP="00C72833">
            <w:pPr>
              <w:pStyle w:val="TAC"/>
              <w:rPr>
                <w:sz w:val="16"/>
                <w:szCs w:val="16"/>
              </w:rPr>
            </w:pPr>
            <w:r>
              <w:rPr>
                <w:sz w:val="16"/>
                <w:szCs w:val="16"/>
              </w:rPr>
              <w:t>SP-241753</w:t>
            </w:r>
          </w:p>
        </w:tc>
        <w:tc>
          <w:tcPr>
            <w:tcW w:w="425" w:type="dxa"/>
            <w:shd w:val="solid" w:color="FFFFFF" w:fill="auto"/>
          </w:tcPr>
          <w:p w14:paraId="42CD1CA2" w14:textId="77777777" w:rsidR="00B96A60" w:rsidRPr="006B0D02" w:rsidRDefault="00B96A60" w:rsidP="00C72833">
            <w:pPr>
              <w:pStyle w:val="TAL"/>
              <w:rPr>
                <w:sz w:val="16"/>
                <w:szCs w:val="16"/>
              </w:rPr>
            </w:pPr>
          </w:p>
        </w:tc>
        <w:tc>
          <w:tcPr>
            <w:tcW w:w="425" w:type="dxa"/>
            <w:shd w:val="solid" w:color="FFFFFF" w:fill="auto"/>
          </w:tcPr>
          <w:p w14:paraId="51D04E57" w14:textId="77777777" w:rsidR="00B96A60" w:rsidRPr="006B0D02" w:rsidRDefault="00B96A60" w:rsidP="00C72833">
            <w:pPr>
              <w:pStyle w:val="TAR"/>
              <w:rPr>
                <w:sz w:val="16"/>
                <w:szCs w:val="16"/>
              </w:rPr>
            </w:pPr>
          </w:p>
        </w:tc>
        <w:tc>
          <w:tcPr>
            <w:tcW w:w="425" w:type="dxa"/>
            <w:shd w:val="solid" w:color="FFFFFF" w:fill="auto"/>
          </w:tcPr>
          <w:p w14:paraId="3F5A3121" w14:textId="77777777" w:rsidR="00B96A60" w:rsidRPr="006B0D02" w:rsidRDefault="00B96A60" w:rsidP="00C72833">
            <w:pPr>
              <w:pStyle w:val="TAC"/>
              <w:rPr>
                <w:sz w:val="16"/>
                <w:szCs w:val="16"/>
              </w:rPr>
            </w:pPr>
          </w:p>
        </w:tc>
        <w:tc>
          <w:tcPr>
            <w:tcW w:w="4962" w:type="dxa"/>
            <w:shd w:val="solid" w:color="FFFFFF" w:fill="auto"/>
          </w:tcPr>
          <w:p w14:paraId="021B8A72" w14:textId="67C48A33" w:rsidR="00B96A60" w:rsidRDefault="00B96A60" w:rsidP="00C72833">
            <w:pPr>
              <w:pStyle w:val="TAL"/>
              <w:rPr>
                <w:sz w:val="16"/>
                <w:szCs w:val="16"/>
              </w:rPr>
            </w:pPr>
            <w:r>
              <w:rPr>
                <w:sz w:val="16"/>
                <w:szCs w:val="16"/>
              </w:rPr>
              <w:t>Version 1.0.0 created by MCC to present to TSG for information</w:t>
            </w:r>
          </w:p>
        </w:tc>
        <w:tc>
          <w:tcPr>
            <w:tcW w:w="708" w:type="dxa"/>
            <w:shd w:val="solid" w:color="FFFFFF" w:fill="auto"/>
          </w:tcPr>
          <w:p w14:paraId="759AE784" w14:textId="507FFFE3" w:rsidR="00B96A60" w:rsidRDefault="00B96A60" w:rsidP="00C72833">
            <w:pPr>
              <w:pStyle w:val="TAC"/>
              <w:rPr>
                <w:sz w:val="16"/>
                <w:szCs w:val="16"/>
              </w:rPr>
            </w:pPr>
            <w:r>
              <w:rPr>
                <w:sz w:val="16"/>
                <w:szCs w:val="16"/>
              </w:rPr>
              <w:t>1.0.0</w:t>
            </w:r>
          </w:p>
        </w:tc>
      </w:tr>
    </w:tbl>
    <w:p w14:paraId="6BA8C2E7" w14:textId="77777777" w:rsidR="003C3971" w:rsidRPr="00235394" w:rsidRDefault="003C3971" w:rsidP="003C3971"/>
    <w:p w14:paraId="6AE5F0B0" w14:textId="10353A47" w:rsidR="00080512" w:rsidRDefault="003C3971" w:rsidP="005B291B">
      <w:pPr>
        <w:pStyle w:val="Guidance"/>
      </w:pPr>
      <w:r>
        <w:br w:type="page"/>
      </w:r>
    </w:p>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953EB4" w14:textId="77777777" w:rsidR="003C4380" w:rsidRDefault="003C4380">
      <w:r>
        <w:separator/>
      </w:r>
    </w:p>
  </w:endnote>
  <w:endnote w:type="continuationSeparator" w:id="0">
    <w:p w14:paraId="2C4B6BB7" w14:textId="77777777" w:rsidR="003C4380" w:rsidRDefault="003C4380">
      <w:r>
        <w:continuationSeparator/>
      </w:r>
    </w:p>
  </w:endnote>
  <w:endnote w:type="continuationNotice" w:id="1">
    <w:p w14:paraId="39EAB3C7" w14:textId="77777777" w:rsidR="003C4380" w:rsidRDefault="003C438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790460" w14:textId="77777777" w:rsidR="003C4380" w:rsidRDefault="003C4380">
      <w:r>
        <w:separator/>
      </w:r>
    </w:p>
  </w:footnote>
  <w:footnote w:type="continuationSeparator" w:id="0">
    <w:p w14:paraId="25A2F40C" w14:textId="77777777" w:rsidR="003C4380" w:rsidRDefault="003C4380">
      <w:r>
        <w:continuationSeparator/>
      </w:r>
    </w:p>
  </w:footnote>
  <w:footnote w:type="continuationNotice" w:id="1">
    <w:p w14:paraId="0009DBC5" w14:textId="77777777" w:rsidR="003C4380" w:rsidRDefault="003C438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4A6F62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6FAF">
      <w:rPr>
        <w:rFonts w:ascii="Arial" w:hAnsi="Arial" w:cs="Arial"/>
        <w:b/>
        <w:noProof/>
        <w:sz w:val="18"/>
        <w:szCs w:val="18"/>
      </w:rPr>
      <w:t>3GPP TR 26.854 V1.0.0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B0B30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6FA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39"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4"/>
  </w:num>
  <w:num w:numId="5" w16cid:durableId="553666462">
    <w:abstractNumId w:val="38"/>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39"/>
  </w:num>
  <w:num w:numId="11" w16cid:durableId="176434344">
    <w:abstractNumId w:val="36"/>
  </w:num>
  <w:num w:numId="12" w16cid:durableId="459154520">
    <w:abstractNumId w:val="15"/>
  </w:num>
  <w:num w:numId="13" w16cid:durableId="511381781">
    <w:abstractNumId w:val="23"/>
  </w:num>
  <w:num w:numId="14" w16cid:durableId="427970028">
    <w:abstractNumId w:val="35"/>
  </w:num>
  <w:num w:numId="15" w16cid:durableId="1162310571">
    <w:abstractNumId w:val="32"/>
  </w:num>
  <w:num w:numId="16" w16cid:durableId="297882896">
    <w:abstractNumId w:val="30"/>
  </w:num>
  <w:num w:numId="17" w16cid:durableId="1125197312">
    <w:abstractNumId w:val="40"/>
  </w:num>
  <w:num w:numId="18" w16cid:durableId="1980840693">
    <w:abstractNumId w:val="24"/>
  </w:num>
  <w:num w:numId="19" w16cid:durableId="594483989">
    <w:abstractNumId w:val="37"/>
  </w:num>
  <w:num w:numId="20" w16cid:durableId="1000813104">
    <w:abstractNumId w:val="26"/>
  </w:num>
  <w:num w:numId="21" w16cid:durableId="917326961">
    <w:abstractNumId w:val="29"/>
  </w:num>
  <w:num w:numId="22" w16cid:durableId="1677999675">
    <w:abstractNumId w:val="31"/>
  </w:num>
  <w:num w:numId="23" w16cid:durableId="638078190">
    <w:abstractNumId w:val="33"/>
  </w:num>
  <w:num w:numId="24" w16cid:durableId="1186597045">
    <w:abstractNumId w:val="14"/>
  </w:num>
  <w:num w:numId="25" w16cid:durableId="614794164">
    <w:abstractNumId w:val="18"/>
  </w:num>
  <w:num w:numId="26" w16cid:durableId="1145974960">
    <w:abstractNumId w:val="16"/>
  </w:num>
  <w:num w:numId="27" w16cid:durableId="918179010">
    <w:abstractNumId w:val="27"/>
  </w:num>
  <w:num w:numId="28" w16cid:durableId="166135927">
    <w:abstractNumId w:val="28"/>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1"/>
  </w:num>
  <w:num w:numId="41" w16cid:durableId="1207451950">
    <w:abstractNumId w:val="12"/>
  </w:num>
  <w:num w:numId="42" w16cid:durableId="1725983409">
    <w:abstractNumId w:val="21"/>
  </w:num>
  <w:num w:numId="43" w16cid:durableId="101726620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10C1B"/>
    <w:rsid w:val="000144BD"/>
    <w:rsid w:val="00016D36"/>
    <w:rsid w:val="00032D12"/>
    <w:rsid w:val="00033397"/>
    <w:rsid w:val="000341EF"/>
    <w:rsid w:val="00034350"/>
    <w:rsid w:val="00040095"/>
    <w:rsid w:val="0004535B"/>
    <w:rsid w:val="00045997"/>
    <w:rsid w:val="00046158"/>
    <w:rsid w:val="00051834"/>
    <w:rsid w:val="00054A22"/>
    <w:rsid w:val="0005707A"/>
    <w:rsid w:val="00057444"/>
    <w:rsid w:val="00062023"/>
    <w:rsid w:val="000627A7"/>
    <w:rsid w:val="0006289D"/>
    <w:rsid w:val="000655A6"/>
    <w:rsid w:val="000749E7"/>
    <w:rsid w:val="000760C9"/>
    <w:rsid w:val="00080512"/>
    <w:rsid w:val="00081121"/>
    <w:rsid w:val="00082462"/>
    <w:rsid w:val="00082B14"/>
    <w:rsid w:val="00083789"/>
    <w:rsid w:val="00087713"/>
    <w:rsid w:val="00095C34"/>
    <w:rsid w:val="000A0F82"/>
    <w:rsid w:val="000B0A23"/>
    <w:rsid w:val="000B1284"/>
    <w:rsid w:val="000C47C3"/>
    <w:rsid w:val="000D0188"/>
    <w:rsid w:val="000D2A6B"/>
    <w:rsid w:val="000D58AB"/>
    <w:rsid w:val="000D5F2F"/>
    <w:rsid w:val="000E14C3"/>
    <w:rsid w:val="000E38D0"/>
    <w:rsid w:val="000F5B93"/>
    <w:rsid w:val="000F70F3"/>
    <w:rsid w:val="00111490"/>
    <w:rsid w:val="00113659"/>
    <w:rsid w:val="00115BA9"/>
    <w:rsid w:val="00115D25"/>
    <w:rsid w:val="0011672D"/>
    <w:rsid w:val="00120007"/>
    <w:rsid w:val="00122E8A"/>
    <w:rsid w:val="0012364B"/>
    <w:rsid w:val="001265E2"/>
    <w:rsid w:val="001270CD"/>
    <w:rsid w:val="00133525"/>
    <w:rsid w:val="00135133"/>
    <w:rsid w:val="00136A85"/>
    <w:rsid w:val="00137156"/>
    <w:rsid w:val="00142D70"/>
    <w:rsid w:val="00146183"/>
    <w:rsid w:val="00150150"/>
    <w:rsid w:val="0015252B"/>
    <w:rsid w:val="00154E51"/>
    <w:rsid w:val="001626BB"/>
    <w:rsid w:val="00166007"/>
    <w:rsid w:val="001711BE"/>
    <w:rsid w:val="0017300C"/>
    <w:rsid w:val="001736E2"/>
    <w:rsid w:val="0017676A"/>
    <w:rsid w:val="00177FC9"/>
    <w:rsid w:val="0019182E"/>
    <w:rsid w:val="00195DED"/>
    <w:rsid w:val="00196B2F"/>
    <w:rsid w:val="00197A86"/>
    <w:rsid w:val="001A037D"/>
    <w:rsid w:val="001A3012"/>
    <w:rsid w:val="001A4C42"/>
    <w:rsid w:val="001A4E0C"/>
    <w:rsid w:val="001A7420"/>
    <w:rsid w:val="001B2BC1"/>
    <w:rsid w:val="001B6637"/>
    <w:rsid w:val="001C21C3"/>
    <w:rsid w:val="001C3432"/>
    <w:rsid w:val="001C5A00"/>
    <w:rsid w:val="001C675A"/>
    <w:rsid w:val="001C7BAC"/>
    <w:rsid w:val="001D00E1"/>
    <w:rsid w:val="001D02C2"/>
    <w:rsid w:val="001D2311"/>
    <w:rsid w:val="001D29C9"/>
    <w:rsid w:val="001D33DC"/>
    <w:rsid w:val="001D3444"/>
    <w:rsid w:val="001D7315"/>
    <w:rsid w:val="001E2376"/>
    <w:rsid w:val="001E500E"/>
    <w:rsid w:val="001F047A"/>
    <w:rsid w:val="001F0C1D"/>
    <w:rsid w:val="001F1132"/>
    <w:rsid w:val="001F168B"/>
    <w:rsid w:val="001F27EE"/>
    <w:rsid w:val="001F36A6"/>
    <w:rsid w:val="001F64DC"/>
    <w:rsid w:val="001F6F87"/>
    <w:rsid w:val="00211156"/>
    <w:rsid w:val="00211641"/>
    <w:rsid w:val="00212AF0"/>
    <w:rsid w:val="00217B2B"/>
    <w:rsid w:val="00220AFE"/>
    <w:rsid w:val="002263C7"/>
    <w:rsid w:val="00227448"/>
    <w:rsid w:val="002276EA"/>
    <w:rsid w:val="00232052"/>
    <w:rsid w:val="002320AB"/>
    <w:rsid w:val="00232319"/>
    <w:rsid w:val="002347A2"/>
    <w:rsid w:val="00240F91"/>
    <w:rsid w:val="00241B22"/>
    <w:rsid w:val="0024211F"/>
    <w:rsid w:val="00243E71"/>
    <w:rsid w:val="002501D7"/>
    <w:rsid w:val="002511A6"/>
    <w:rsid w:val="00252E85"/>
    <w:rsid w:val="00267271"/>
    <w:rsid w:val="002675F0"/>
    <w:rsid w:val="00271112"/>
    <w:rsid w:val="00273435"/>
    <w:rsid w:val="0027377A"/>
    <w:rsid w:val="0027518D"/>
    <w:rsid w:val="002760EE"/>
    <w:rsid w:val="00282256"/>
    <w:rsid w:val="00286E5C"/>
    <w:rsid w:val="00295D61"/>
    <w:rsid w:val="00295DC1"/>
    <w:rsid w:val="002A2868"/>
    <w:rsid w:val="002A45DF"/>
    <w:rsid w:val="002B2FA4"/>
    <w:rsid w:val="002B4772"/>
    <w:rsid w:val="002B6339"/>
    <w:rsid w:val="002C214A"/>
    <w:rsid w:val="002C2689"/>
    <w:rsid w:val="002C37F8"/>
    <w:rsid w:val="002C3EFB"/>
    <w:rsid w:val="002C5AA9"/>
    <w:rsid w:val="002C63CB"/>
    <w:rsid w:val="002C6C47"/>
    <w:rsid w:val="002C7126"/>
    <w:rsid w:val="002D39DD"/>
    <w:rsid w:val="002E00EE"/>
    <w:rsid w:val="002E161E"/>
    <w:rsid w:val="002E5540"/>
    <w:rsid w:val="002F029A"/>
    <w:rsid w:val="002F0893"/>
    <w:rsid w:val="002F7224"/>
    <w:rsid w:val="003020D8"/>
    <w:rsid w:val="00305CAE"/>
    <w:rsid w:val="00305CD6"/>
    <w:rsid w:val="00307EA2"/>
    <w:rsid w:val="00313AB2"/>
    <w:rsid w:val="003172DC"/>
    <w:rsid w:val="00321B86"/>
    <w:rsid w:val="003275CC"/>
    <w:rsid w:val="00331F03"/>
    <w:rsid w:val="00333153"/>
    <w:rsid w:val="00334413"/>
    <w:rsid w:val="003365C5"/>
    <w:rsid w:val="00337C0C"/>
    <w:rsid w:val="00340809"/>
    <w:rsid w:val="00345252"/>
    <w:rsid w:val="003460A5"/>
    <w:rsid w:val="00350512"/>
    <w:rsid w:val="00351124"/>
    <w:rsid w:val="0035462D"/>
    <w:rsid w:val="00356555"/>
    <w:rsid w:val="003618E4"/>
    <w:rsid w:val="00362B37"/>
    <w:rsid w:val="0036386E"/>
    <w:rsid w:val="00365E81"/>
    <w:rsid w:val="003714EC"/>
    <w:rsid w:val="003716E4"/>
    <w:rsid w:val="00371B6B"/>
    <w:rsid w:val="003765B8"/>
    <w:rsid w:val="003823EA"/>
    <w:rsid w:val="00385584"/>
    <w:rsid w:val="00391156"/>
    <w:rsid w:val="003923F5"/>
    <w:rsid w:val="00394CE2"/>
    <w:rsid w:val="003A61B1"/>
    <w:rsid w:val="003B13E5"/>
    <w:rsid w:val="003B5A87"/>
    <w:rsid w:val="003C3971"/>
    <w:rsid w:val="003C4380"/>
    <w:rsid w:val="003C47D4"/>
    <w:rsid w:val="003D6C72"/>
    <w:rsid w:val="003E053E"/>
    <w:rsid w:val="003E4563"/>
    <w:rsid w:val="003F7144"/>
    <w:rsid w:val="00401F32"/>
    <w:rsid w:val="00423334"/>
    <w:rsid w:val="00423E43"/>
    <w:rsid w:val="00425872"/>
    <w:rsid w:val="004345EC"/>
    <w:rsid w:val="00434CF0"/>
    <w:rsid w:val="0043771C"/>
    <w:rsid w:val="004432FD"/>
    <w:rsid w:val="0045347C"/>
    <w:rsid w:val="00465515"/>
    <w:rsid w:val="00467B4D"/>
    <w:rsid w:val="00471E2E"/>
    <w:rsid w:val="004752FB"/>
    <w:rsid w:val="00480556"/>
    <w:rsid w:val="00486C33"/>
    <w:rsid w:val="004878E7"/>
    <w:rsid w:val="00494D8D"/>
    <w:rsid w:val="0049751D"/>
    <w:rsid w:val="00497C64"/>
    <w:rsid w:val="004A0A66"/>
    <w:rsid w:val="004A7E88"/>
    <w:rsid w:val="004B2E97"/>
    <w:rsid w:val="004B5A96"/>
    <w:rsid w:val="004C30AC"/>
    <w:rsid w:val="004C4776"/>
    <w:rsid w:val="004C6A81"/>
    <w:rsid w:val="004D3578"/>
    <w:rsid w:val="004D5BBC"/>
    <w:rsid w:val="004D7D65"/>
    <w:rsid w:val="004E213A"/>
    <w:rsid w:val="004E4E94"/>
    <w:rsid w:val="004F0988"/>
    <w:rsid w:val="004F0FEF"/>
    <w:rsid w:val="004F3340"/>
    <w:rsid w:val="004F3359"/>
    <w:rsid w:val="004F58F6"/>
    <w:rsid w:val="00501273"/>
    <w:rsid w:val="00501A82"/>
    <w:rsid w:val="005065F5"/>
    <w:rsid w:val="0050666C"/>
    <w:rsid w:val="00512F13"/>
    <w:rsid w:val="00521B4F"/>
    <w:rsid w:val="00532D26"/>
    <w:rsid w:val="0053388B"/>
    <w:rsid w:val="00534606"/>
    <w:rsid w:val="00535773"/>
    <w:rsid w:val="00535ED5"/>
    <w:rsid w:val="00540454"/>
    <w:rsid w:val="00543E6C"/>
    <w:rsid w:val="00545D21"/>
    <w:rsid w:val="0056350C"/>
    <w:rsid w:val="00565087"/>
    <w:rsid w:val="005740B3"/>
    <w:rsid w:val="00575560"/>
    <w:rsid w:val="005806B5"/>
    <w:rsid w:val="005828FF"/>
    <w:rsid w:val="0058581C"/>
    <w:rsid w:val="00587597"/>
    <w:rsid w:val="005915E7"/>
    <w:rsid w:val="00597B11"/>
    <w:rsid w:val="005A189C"/>
    <w:rsid w:val="005A3761"/>
    <w:rsid w:val="005A3974"/>
    <w:rsid w:val="005A62ED"/>
    <w:rsid w:val="005B0C5C"/>
    <w:rsid w:val="005B291B"/>
    <w:rsid w:val="005C174D"/>
    <w:rsid w:val="005C1C41"/>
    <w:rsid w:val="005C74CA"/>
    <w:rsid w:val="005D171A"/>
    <w:rsid w:val="005D2D58"/>
    <w:rsid w:val="005D2E01"/>
    <w:rsid w:val="005D7526"/>
    <w:rsid w:val="005E05B4"/>
    <w:rsid w:val="005E4161"/>
    <w:rsid w:val="005E4BB2"/>
    <w:rsid w:val="005F2E8E"/>
    <w:rsid w:val="005F66BC"/>
    <w:rsid w:val="005F7072"/>
    <w:rsid w:val="005F788A"/>
    <w:rsid w:val="00602AEA"/>
    <w:rsid w:val="0060453B"/>
    <w:rsid w:val="00614823"/>
    <w:rsid w:val="00614FDF"/>
    <w:rsid w:val="00617062"/>
    <w:rsid w:val="0061766B"/>
    <w:rsid w:val="00624064"/>
    <w:rsid w:val="00625D12"/>
    <w:rsid w:val="00626C25"/>
    <w:rsid w:val="0063543D"/>
    <w:rsid w:val="00642165"/>
    <w:rsid w:val="00643B98"/>
    <w:rsid w:val="00647114"/>
    <w:rsid w:val="00664B3E"/>
    <w:rsid w:val="00664C00"/>
    <w:rsid w:val="00666E54"/>
    <w:rsid w:val="00667FBF"/>
    <w:rsid w:val="006735EE"/>
    <w:rsid w:val="00673B81"/>
    <w:rsid w:val="0067751B"/>
    <w:rsid w:val="00680FD0"/>
    <w:rsid w:val="006877FF"/>
    <w:rsid w:val="00690549"/>
    <w:rsid w:val="00690E65"/>
    <w:rsid w:val="006912E9"/>
    <w:rsid w:val="0069168D"/>
    <w:rsid w:val="00692453"/>
    <w:rsid w:val="006A323F"/>
    <w:rsid w:val="006A3256"/>
    <w:rsid w:val="006A382C"/>
    <w:rsid w:val="006B2757"/>
    <w:rsid w:val="006B30D0"/>
    <w:rsid w:val="006B3CA2"/>
    <w:rsid w:val="006B3F1F"/>
    <w:rsid w:val="006B634B"/>
    <w:rsid w:val="006B740E"/>
    <w:rsid w:val="006C0B1D"/>
    <w:rsid w:val="006C3D95"/>
    <w:rsid w:val="006C5F93"/>
    <w:rsid w:val="006D1880"/>
    <w:rsid w:val="006D1EFD"/>
    <w:rsid w:val="006D3AE3"/>
    <w:rsid w:val="006D428E"/>
    <w:rsid w:val="006D4988"/>
    <w:rsid w:val="006D7A9A"/>
    <w:rsid w:val="006E1486"/>
    <w:rsid w:val="006E15BB"/>
    <w:rsid w:val="006E5C86"/>
    <w:rsid w:val="006F1F40"/>
    <w:rsid w:val="006F2735"/>
    <w:rsid w:val="006F400D"/>
    <w:rsid w:val="006F6786"/>
    <w:rsid w:val="00701116"/>
    <w:rsid w:val="00703E23"/>
    <w:rsid w:val="0071152E"/>
    <w:rsid w:val="0071174C"/>
    <w:rsid w:val="00713C44"/>
    <w:rsid w:val="00714AC0"/>
    <w:rsid w:val="00724DA6"/>
    <w:rsid w:val="00733B00"/>
    <w:rsid w:val="00734A5B"/>
    <w:rsid w:val="0074026F"/>
    <w:rsid w:val="007429F6"/>
    <w:rsid w:val="00744E76"/>
    <w:rsid w:val="00745BB1"/>
    <w:rsid w:val="007479A7"/>
    <w:rsid w:val="00747C2E"/>
    <w:rsid w:val="0075009D"/>
    <w:rsid w:val="00751F3E"/>
    <w:rsid w:val="00753D0C"/>
    <w:rsid w:val="0076503C"/>
    <w:rsid w:val="00765EA3"/>
    <w:rsid w:val="00774DA4"/>
    <w:rsid w:val="00781F0F"/>
    <w:rsid w:val="0078352E"/>
    <w:rsid w:val="007967C7"/>
    <w:rsid w:val="007B600E"/>
    <w:rsid w:val="007B7FF6"/>
    <w:rsid w:val="007D2554"/>
    <w:rsid w:val="007D432F"/>
    <w:rsid w:val="007E1CE1"/>
    <w:rsid w:val="007F04A3"/>
    <w:rsid w:val="007F0F4A"/>
    <w:rsid w:val="007F2921"/>
    <w:rsid w:val="007F7252"/>
    <w:rsid w:val="00800CD4"/>
    <w:rsid w:val="008028A4"/>
    <w:rsid w:val="00802CBD"/>
    <w:rsid w:val="00813539"/>
    <w:rsid w:val="008142AA"/>
    <w:rsid w:val="0081656C"/>
    <w:rsid w:val="00820EDA"/>
    <w:rsid w:val="00823B86"/>
    <w:rsid w:val="00824948"/>
    <w:rsid w:val="008257A4"/>
    <w:rsid w:val="00830747"/>
    <w:rsid w:val="00830E5F"/>
    <w:rsid w:val="00843447"/>
    <w:rsid w:val="00845348"/>
    <w:rsid w:val="008461E0"/>
    <w:rsid w:val="00862E46"/>
    <w:rsid w:val="00865695"/>
    <w:rsid w:val="008661CD"/>
    <w:rsid w:val="008663AB"/>
    <w:rsid w:val="00871B93"/>
    <w:rsid w:val="008768CA"/>
    <w:rsid w:val="00876F2C"/>
    <w:rsid w:val="00885BB0"/>
    <w:rsid w:val="00892484"/>
    <w:rsid w:val="008926A0"/>
    <w:rsid w:val="008A1E0C"/>
    <w:rsid w:val="008A4B65"/>
    <w:rsid w:val="008B6A3C"/>
    <w:rsid w:val="008B79E1"/>
    <w:rsid w:val="008C1399"/>
    <w:rsid w:val="008C384C"/>
    <w:rsid w:val="008D7600"/>
    <w:rsid w:val="008E2D68"/>
    <w:rsid w:val="008E60AE"/>
    <w:rsid w:val="008E6756"/>
    <w:rsid w:val="008F1D8C"/>
    <w:rsid w:val="0090271F"/>
    <w:rsid w:val="00902E23"/>
    <w:rsid w:val="00906744"/>
    <w:rsid w:val="009114D7"/>
    <w:rsid w:val="00912604"/>
    <w:rsid w:val="00912CC1"/>
    <w:rsid w:val="0091348E"/>
    <w:rsid w:val="00917287"/>
    <w:rsid w:val="00917CCB"/>
    <w:rsid w:val="009307D4"/>
    <w:rsid w:val="0093161A"/>
    <w:rsid w:val="0093243D"/>
    <w:rsid w:val="00933FB0"/>
    <w:rsid w:val="00936E2E"/>
    <w:rsid w:val="00937C19"/>
    <w:rsid w:val="00942EC2"/>
    <w:rsid w:val="00962B23"/>
    <w:rsid w:val="00972BB3"/>
    <w:rsid w:val="00974158"/>
    <w:rsid w:val="00976726"/>
    <w:rsid w:val="009775B8"/>
    <w:rsid w:val="00980F9D"/>
    <w:rsid w:val="00984DB3"/>
    <w:rsid w:val="00984E2A"/>
    <w:rsid w:val="009A1A71"/>
    <w:rsid w:val="009A2236"/>
    <w:rsid w:val="009A37BF"/>
    <w:rsid w:val="009A521F"/>
    <w:rsid w:val="009B0F78"/>
    <w:rsid w:val="009B11E3"/>
    <w:rsid w:val="009B5811"/>
    <w:rsid w:val="009C231F"/>
    <w:rsid w:val="009D038F"/>
    <w:rsid w:val="009E1174"/>
    <w:rsid w:val="009E458C"/>
    <w:rsid w:val="009E4FC0"/>
    <w:rsid w:val="009E758E"/>
    <w:rsid w:val="009F0E96"/>
    <w:rsid w:val="009F24E2"/>
    <w:rsid w:val="009F37B7"/>
    <w:rsid w:val="009F5EA6"/>
    <w:rsid w:val="00A06764"/>
    <w:rsid w:val="00A0680B"/>
    <w:rsid w:val="00A07100"/>
    <w:rsid w:val="00A10F02"/>
    <w:rsid w:val="00A135E1"/>
    <w:rsid w:val="00A15FFD"/>
    <w:rsid w:val="00A164B4"/>
    <w:rsid w:val="00A22695"/>
    <w:rsid w:val="00A22A18"/>
    <w:rsid w:val="00A26956"/>
    <w:rsid w:val="00A27486"/>
    <w:rsid w:val="00A30F78"/>
    <w:rsid w:val="00A330F5"/>
    <w:rsid w:val="00A35638"/>
    <w:rsid w:val="00A35A6E"/>
    <w:rsid w:val="00A43176"/>
    <w:rsid w:val="00A43707"/>
    <w:rsid w:val="00A45DE3"/>
    <w:rsid w:val="00A46FAF"/>
    <w:rsid w:val="00A52313"/>
    <w:rsid w:val="00A53724"/>
    <w:rsid w:val="00A56066"/>
    <w:rsid w:val="00A6240E"/>
    <w:rsid w:val="00A66869"/>
    <w:rsid w:val="00A73129"/>
    <w:rsid w:val="00A82346"/>
    <w:rsid w:val="00A926D0"/>
    <w:rsid w:val="00A92BA1"/>
    <w:rsid w:val="00A93778"/>
    <w:rsid w:val="00A95A32"/>
    <w:rsid w:val="00A96EB5"/>
    <w:rsid w:val="00AB12B6"/>
    <w:rsid w:val="00AB4A5D"/>
    <w:rsid w:val="00AC6BC6"/>
    <w:rsid w:val="00AD5611"/>
    <w:rsid w:val="00AE65E2"/>
    <w:rsid w:val="00AF1460"/>
    <w:rsid w:val="00AF3C30"/>
    <w:rsid w:val="00AF42BE"/>
    <w:rsid w:val="00B02ED8"/>
    <w:rsid w:val="00B0392C"/>
    <w:rsid w:val="00B04AEF"/>
    <w:rsid w:val="00B14C5F"/>
    <w:rsid w:val="00B15449"/>
    <w:rsid w:val="00B15495"/>
    <w:rsid w:val="00B15C81"/>
    <w:rsid w:val="00B179E0"/>
    <w:rsid w:val="00B21DA9"/>
    <w:rsid w:val="00B222B6"/>
    <w:rsid w:val="00B2370B"/>
    <w:rsid w:val="00B26BE3"/>
    <w:rsid w:val="00B4059D"/>
    <w:rsid w:val="00B42479"/>
    <w:rsid w:val="00B47D9A"/>
    <w:rsid w:val="00B53FC8"/>
    <w:rsid w:val="00B6095E"/>
    <w:rsid w:val="00B65899"/>
    <w:rsid w:val="00B6656C"/>
    <w:rsid w:val="00B670D6"/>
    <w:rsid w:val="00B676E0"/>
    <w:rsid w:val="00B72A02"/>
    <w:rsid w:val="00B7445F"/>
    <w:rsid w:val="00B76B24"/>
    <w:rsid w:val="00B85D71"/>
    <w:rsid w:val="00B93086"/>
    <w:rsid w:val="00B94C35"/>
    <w:rsid w:val="00B96A60"/>
    <w:rsid w:val="00BA0C00"/>
    <w:rsid w:val="00BA19ED"/>
    <w:rsid w:val="00BA4B8D"/>
    <w:rsid w:val="00BA7B6C"/>
    <w:rsid w:val="00BB2066"/>
    <w:rsid w:val="00BC0F7D"/>
    <w:rsid w:val="00BC163D"/>
    <w:rsid w:val="00BC6F1F"/>
    <w:rsid w:val="00BD2EBE"/>
    <w:rsid w:val="00BD7D31"/>
    <w:rsid w:val="00BE2610"/>
    <w:rsid w:val="00BE3255"/>
    <w:rsid w:val="00BE4333"/>
    <w:rsid w:val="00BE7B6C"/>
    <w:rsid w:val="00BE7D71"/>
    <w:rsid w:val="00BF0092"/>
    <w:rsid w:val="00BF128E"/>
    <w:rsid w:val="00BF1AF7"/>
    <w:rsid w:val="00BF1EA5"/>
    <w:rsid w:val="00C05DD0"/>
    <w:rsid w:val="00C06409"/>
    <w:rsid w:val="00C074DD"/>
    <w:rsid w:val="00C13C08"/>
    <w:rsid w:val="00C142AE"/>
    <w:rsid w:val="00C1496A"/>
    <w:rsid w:val="00C14BA4"/>
    <w:rsid w:val="00C15B9D"/>
    <w:rsid w:val="00C166A2"/>
    <w:rsid w:val="00C33079"/>
    <w:rsid w:val="00C4381C"/>
    <w:rsid w:val="00C43998"/>
    <w:rsid w:val="00C45231"/>
    <w:rsid w:val="00C45973"/>
    <w:rsid w:val="00C52142"/>
    <w:rsid w:val="00C551FF"/>
    <w:rsid w:val="00C622AE"/>
    <w:rsid w:val="00C72833"/>
    <w:rsid w:val="00C7763A"/>
    <w:rsid w:val="00C80F1D"/>
    <w:rsid w:val="00C876AA"/>
    <w:rsid w:val="00C8782D"/>
    <w:rsid w:val="00C91962"/>
    <w:rsid w:val="00C93F40"/>
    <w:rsid w:val="00C9795F"/>
    <w:rsid w:val="00C97DBE"/>
    <w:rsid w:val="00CA3D0C"/>
    <w:rsid w:val="00CA68EC"/>
    <w:rsid w:val="00CB5C14"/>
    <w:rsid w:val="00CC3070"/>
    <w:rsid w:val="00CC55F9"/>
    <w:rsid w:val="00CD26A0"/>
    <w:rsid w:val="00CD2C9D"/>
    <w:rsid w:val="00CD68BE"/>
    <w:rsid w:val="00CE1463"/>
    <w:rsid w:val="00CF092F"/>
    <w:rsid w:val="00CF3474"/>
    <w:rsid w:val="00D021A2"/>
    <w:rsid w:val="00D03D44"/>
    <w:rsid w:val="00D04088"/>
    <w:rsid w:val="00D10FF3"/>
    <w:rsid w:val="00D14BDB"/>
    <w:rsid w:val="00D163C2"/>
    <w:rsid w:val="00D237DA"/>
    <w:rsid w:val="00D31A73"/>
    <w:rsid w:val="00D42526"/>
    <w:rsid w:val="00D46FF7"/>
    <w:rsid w:val="00D477AD"/>
    <w:rsid w:val="00D54995"/>
    <w:rsid w:val="00D57972"/>
    <w:rsid w:val="00D64F32"/>
    <w:rsid w:val="00D6715B"/>
    <w:rsid w:val="00D675A9"/>
    <w:rsid w:val="00D67716"/>
    <w:rsid w:val="00D738D6"/>
    <w:rsid w:val="00D755EB"/>
    <w:rsid w:val="00D76048"/>
    <w:rsid w:val="00D77833"/>
    <w:rsid w:val="00D82E6F"/>
    <w:rsid w:val="00D845E7"/>
    <w:rsid w:val="00D87E00"/>
    <w:rsid w:val="00D87FF3"/>
    <w:rsid w:val="00D9134D"/>
    <w:rsid w:val="00D93669"/>
    <w:rsid w:val="00D93ACF"/>
    <w:rsid w:val="00D96288"/>
    <w:rsid w:val="00DA338F"/>
    <w:rsid w:val="00DA3C68"/>
    <w:rsid w:val="00DA7A03"/>
    <w:rsid w:val="00DB1818"/>
    <w:rsid w:val="00DB1EE5"/>
    <w:rsid w:val="00DB1FB8"/>
    <w:rsid w:val="00DB481B"/>
    <w:rsid w:val="00DC309B"/>
    <w:rsid w:val="00DC4DA2"/>
    <w:rsid w:val="00DD2A87"/>
    <w:rsid w:val="00DD3BB4"/>
    <w:rsid w:val="00DD4C17"/>
    <w:rsid w:val="00DD74A5"/>
    <w:rsid w:val="00DD7BEB"/>
    <w:rsid w:val="00DE0EC7"/>
    <w:rsid w:val="00DE544B"/>
    <w:rsid w:val="00DE7CCF"/>
    <w:rsid w:val="00DF19E5"/>
    <w:rsid w:val="00DF2B1F"/>
    <w:rsid w:val="00DF62CD"/>
    <w:rsid w:val="00E0435D"/>
    <w:rsid w:val="00E10A2E"/>
    <w:rsid w:val="00E12683"/>
    <w:rsid w:val="00E12750"/>
    <w:rsid w:val="00E16509"/>
    <w:rsid w:val="00E3776D"/>
    <w:rsid w:val="00E4119F"/>
    <w:rsid w:val="00E425AB"/>
    <w:rsid w:val="00E43894"/>
    <w:rsid w:val="00E44582"/>
    <w:rsid w:val="00E44B32"/>
    <w:rsid w:val="00E463BC"/>
    <w:rsid w:val="00E46FC5"/>
    <w:rsid w:val="00E56AB4"/>
    <w:rsid w:val="00E56BC6"/>
    <w:rsid w:val="00E63DAA"/>
    <w:rsid w:val="00E70392"/>
    <w:rsid w:val="00E71601"/>
    <w:rsid w:val="00E72055"/>
    <w:rsid w:val="00E73EC2"/>
    <w:rsid w:val="00E7611A"/>
    <w:rsid w:val="00E76906"/>
    <w:rsid w:val="00E76C76"/>
    <w:rsid w:val="00E77645"/>
    <w:rsid w:val="00E80F8A"/>
    <w:rsid w:val="00E86BEA"/>
    <w:rsid w:val="00E87D61"/>
    <w:rsid w:val="00E90994"/>
    <w:rsid w:val="00E97383"/>
    <w:rsid w:val="00EA0FF5"/>
    <w:rsid w:val="00EA15B0"/>
    <w:rsid w:val="00EA47C1"/>
    <w:rsid w:val="00EA5EA7"/>
    <w:rsid w:val="00EA784E"/>
    <w:rsid w:val="00EB01CC"/>
    <w:rsid w:val="00EB30C9"/>
    <w:rsid w:val="00EB49C5"/>
    <w:rsid w:val="00EC0FBA"/>
    <w:rsid w:val="00EC4A25"/>
    <w:rsid w:val="00EC53FD"/>
    <w:rsid w:val="00EC7679"/>
    <w:rsid w:val="00ED1650"/>
    <w:rsid w:val="00ED67DB"/>
    <w:rsid w:val="00EE1E64"/>
    <w:rsid w:val="00EE3469"/>
    <w:rsid w:val="00EF608C"/>
    <w:rsid w:val="00F00766"/>
    <w:rsid w:val="00F025A2"/>
    <w:rsid w:val="00F040B7"/>
    <w:rsid w:val="00F04712"/>
    <w:rsid w:val="00F1197F"/>
    <w:rsid w:val="00F13360"/>
    <w:rsid w:val="00F13C4A"/>
    <w:rsid w:val="00F16B33"/>
    <w:rsid w:val="00F179DA"/>
    <w:rsid w:val="00F20E00"/>
    <w:rsid w:val="00F22EC7"/>
    <w:rsid w:val="00F245D8"/>
    <w:rsid w:val="00F325C8"/>
    <w:rsid w:val="00F3705C"/>
    <w:rsid w:val="00F4324A"/>
    <w:rsid w:val="00F43B7C"/>
    <w:rsid w:val="00F459DE"/>
    <w:rsid w:val="00F61A7B"/>
    <w:rsid w:val="00F61BC2"/>
    <w:rsid w:val="00F653B8"/>
    <w:rsid w:val="00F66C35"/>
    <w:rsid w:val="00F70112"/>
    <w:rsid w:val="00F724B1"/>
    <w:rsid w:val="00F74A9E"/>
    <w:rsid w:val="00F74DB9"/>
    <w:rsid w:val="00F84E70"/>
    <w:rsid w:val="00F9008D"/>
    <w:rsid w:val="00FA1266"/>
    <w:rsid w:val="00FA18BA"/>
    <w:rsid w:val="00FA4304"/>
    <w:rsid w:val="00FB2C94"/>
    <w:rsid w:val="00FB5103"/>
    <w:rsid w:val="00FB7815"/>
    <w:rsid w:val="00FC0FC4"/>
    <w:rsid w:val="00FC1192"/>
    <w:rsid w:val="00FC23F6"/>
    <w:rsid w:val="00FC44A0"/>
    <w:rsid w:val="00FC5994"/>
    <w:rsid w:val="00FC6EC0"/>
    <w:rsid w:val="00FD1967"/>
    <w:rsid w:val="00FD4CF6"/>
    <w:rsid w:val="00FF1467"/>
    <w:rsid w:val="00FF4F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developers.meta.com/horizon/documentation/unreal/unreal-haptics-sdk" TargetMode="External"/><Relationship Id="rId26" Type="http://schemas.openxmlformats.org/officeDocument/2006/relationships/hyperlink" Target="https://datatracker.ietf.org/doc/html/draft-ietf-avtcore-rtp-haptics" TargetMode="External"/><Relationship Id="rId39" Type="http://schemas.openxmlformats.org/officeDocument/2006/relationships/image" Target="media/image11.png"/><Relationship Id="rId21" Type="http://schemas.openxmlformats.org/officeDocument/2006/relationships/hyperlink" Target="https://www.interhaptics.com/platform-partner/" TargetMode="External"/><Relationship Id="rId34" Type="http://schemas.openxmlformats.org/officeDocument/2006/relationships/package" Target="embeddings/Microsoft_Visio_Drawing3.vsdx"/><Relationship Id="rId42" Type="http://schemas.openxmlformats.org/officeDocument/2006/relationships/image" Target="media/image14.png"/><Relationship Id="rId47" Type="http://schemas.openxmlformats.org/officeDocument/2006/relationships/image" Target="media/image18.emf"/><Relationship Id="rId50" Type="http://schemas.openxmlformats.org/officeDocument/2006/relationships/package" Target="embeddings/Microsoft_Visio_Drawing6.vsdx"/><Relationship Id="rId55"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developers.meta.com/horizon/documentation/unity/unity-haptic" TargetMode="External"/><Relationship Id="rId25" Type="http://schemas.openxmlformats.org/officeDocument/2006/relationships/hyperlink" Target="https://datatracker.ietf.org/doc/draft-ietf-mediaman-haptics/" TargetMode="External"/><Relationship Id="rId33" Type="http://schemas.openxmlformats.org/officeDocument/2006/relationships/image" Target="media/image6.emf"/><Relationship Id="rId38" Type="http://schemas.openxmlformats.org/officeDocument/2006/relationships/image" Target="media/image10.png"/><Relationship Id="rId46"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hyperlink" Target="https://www.interhaptics.com/tech/haptic-composer" TargetMode="External"/><Relationship Id="rId20" Type="http://schemas.openxmlformats.org/officeDocument/2006/relationships/hyperlink" Target="https://developer.apple.com/documentation/corehaptics" TargetMode="External"/><Relationship Id="rId29" Type="http://schemas.openxmlformats.org/officeDocument/2006/relationships/image" Target="media/image4.emf"/><Relationship Id="rId41" Type="http://schemas.openxmlformats.org/officeDocument/2006/relationships/image" Target="media/image13.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iana.org/assignments/media-types/media-types.xhtml" TargetMode="External"/><Relationship Id="rId32" Type="http://schemas.openxmlformats.org/officeDocument/2006/relationships/package" Target="embeddings/Microsoft_Visio_Drawing2.vsdx"/><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6.png"/><Relationship Id="rId53"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hyperlink" Target="https://www.meta.com/experiences/meta-haptics-studio/6759764157450104/" TargetMode="External"/><Relationship Id="rId23" Type="http://schemas.openxmlformats.org/officeDocument/2006/relationships/hyperlink" Target="https://developer.apple.com/documentation/corehaptics/representing_haptic_patterns_in_ahap_files" TargetMode="External"/><Relationship Id="rId28" Type="http://schemas.openxmlformats.org/officeDocument/2006/relationships/package" Target="embeddings/Microsoft_Visio_Drawing.vsdx"/><Relationship Id="rId36" Type="http://schemas.openxmlformats.org/officeDocument/2006/relationships/image" Target="media/image8.png"/><Relationship Id="rId49" Type="http://schemas.openxmlformats.org/officeDocument/2006/relationships/image" Target="media/image19.emf"/><Relationship Id="rId10" Type="http://schemas.openxmlformats.org/officeDocument/2006/relationships/footnotes" Target="footnotes.xml"/><Relationship Id="rId19" Type="http://schemas.openxmlformats.org/officeDocument/2006/relationships/hyperlink" Target="https://docs.bhaptics.com/sdk/" TargetMode="External"/><Relationship Id="rId31" Type="http://schemas.openxmlformats.org/officeDocument/2006/relationships/image" Target="media/image5.emf"/><Relationship Id="rId44" Type="http://schemas.openxmlformats.org/officeDocument/2006/relationships/package" Target="embeddings/Microsoft_Visio_Drawing4.vsdx"/><Relationship Id="rId52" Type="http://schemas.openxmlformats.org/officeDocument/2006/relationships/package" Target="embeddings/Microsoft_Visio_Drawing7.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docs.bhaptics.com/designer/" TargetMode="External"/><Relationship Id="rId22" Type="http://schemas.openxmlformats.org/officeDocument/2006/relationships/hyperlink" Target="https://docs.qualcomm.com/bundle/publicresource/87-69021-1_REV_A_Snapdragon_G3x_Gen_2_Gaming_Platform_Product_Brief.pdf" TargetMode="External"/><Relationship Id="rId27" Type="http://schemas.openxmlformats.org/officeDocument/2006/relationships/image" Target="media/image3.emf"/><Relationship Id="rId30" Type="http://schemas.openxmlformats.org/officeDocument/2006/relationships/package" Target="embeddings/Microsoft_Visio_Drawing1.vsdx"/><Relationship Id="rId35" Type="http://schemas.openxmlformats.org/officeDocument/2006/relationships/image" Target="media/image7.jpeg"/><Relationship Id="rId43" Type="http://schemas.openxmlformats.org/officeDocument/2006/relationships/image" Target="media/image15.emf"/><Relationship Id="rId48" Type="http://schemas.openxmlformats.org/officeDocument/2006/relationships/package" Target="embeddings/Microsoft_Visio_Drawing5.vsdx"/><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ée un document." ma:contentTypeScope="" ma:versionID="8a89c333846d6f16ea979fd9ec6867c9">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3d4899ef1264956c4c1843c566c56a8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3.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D6596F7-6338-4CCB-9124-AEBED8FF2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51</Pages>
  <Words>16473</Words>
  <Characters>93899</Characters>
  <Application>Microsoft Office Word</Application>
  <DocSecurity>0</DocSecurity>
  <Lines>782</Lines>
  <Paragraphs>220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110152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26.113_CR0003</cp:lastModifiedBy>
  <cp:revision>11</cp:revision>
  <cp:lastPrinted>2019-02-25T14:05:00Z</cp:lastPrinted>
  <dcterms:created xsi:type="dcterms:W3CDTF">2024-11-21T13:07:00Z</dcterms:created>
  <dcterms:modified xsi:type="dcterms:W3CDTF">2024-12-03T09:23:00Z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ies>
</file>