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AA183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F804B3">
          <w:rPr>
            <w:b/>
            <w:i/>
            <w:noProof/>
            <w:sz w:val="28"/>
          </w:rPr>
          <w:t>7876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39E73" w:rsidR="001E41F3" w:rsidRPr="00410371" w:rsidRDefault="00A82F5E" w:rsidP="00547111">
            <w:pPr>
              <w:pStyle w:val="CRCoverPage"/>
              <w:spacing w:after="0"/>
              <w:rPr>
                <w:noProof/>
              </w:rPr>
            </w:pPr>
            <w: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390E5" w:rsidR="001E41F3" w:rsidRPr="00410371" w:rsidRDefault="00F804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A2360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</w:t>
            </w:r>
            <w:r w:rsidR="00B27895">
              <w:t>5</w:t>
            </w:r>
            <w:r w:rsidRPr="00495ABB">
              <w:t>.</w:t>
            </w:r>
            <w:r w:rsidR="00206C9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DCBBC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</w:t>
            </w:r>
            <w:r w:rsidR="00B27895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206C95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9E0FB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</w:t>
            </w:r>
            <w:r w:rsidR="00B27895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206C95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A82F5E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FFCE6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82F5E">
              <w:rPr>
                <w:noProof/>
              </w:rPr>
              <w:t>3545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658DC636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B27895" w:rsidRPr="00B27895">
              <w:rPr>
                <w:noProof/>
              </w:rPr>
              <w:t>38.533 10.5.5.1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10.5.5.2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11.6.5.1+11.6.5.2 TT</w:t>
            </w:r>
            <w:r>
              <w:rPr>
                <w:noProof/>
              </w:rPr>
              <w:t>.zip</w:t>
            </w:r>
          </w:p>
          <w:p w14:paraId="00D3B8F7" w14:textId="24F71BAC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B27895" w:rsidRPr="00B27895">
              <w:rPr>
                <w:noProof/>
              </w:rPr>
              <w:t>38.533 10.5.5.1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10.5.5.2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11.6.5.1+11.6.5.2 TT_v2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32D4B" w14:textId="1CD1CFF9" w:rsidR="00957D67" w:rsidRDefault="00957D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7D67"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 xml:space="preserve">6863 &gt; </w:t>
            </w:r>
            <w:r w:rsidRPr="00957D67">
              <w:rPr>
                <w:noProof/>
                <w:lang w:eastAsia="ja-JP"/>
              </w:rPr>
              <w:t>R5-24</w:t>
            </w:r>
            <w:r>
              <w:rPr>
                <w:noProof/>
                <w:lang w:eastAsia="ja-JP"/>
              </w:rPr>
              <w:t xml:space="preserve">6863r1 &gt; </w:t>
            </w:r>
            <w:r w:rsidRPr="00957D67">
              <w:rPr>
                <w:noProof/>
                <w:lang w:eastAsia="ja-JP"/>
              </w:rPr>
              <w:t>R5-247876</w:t>
            </w:r>
          </w:p>
          <w:p w14:paraId="6ACA4173" w14:textId="4FE1310A" w:rsidR="008863B9" w:rsidRDefault="00055F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a correction to the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40AB2" w14:textId="77777777" w:rsidR="00B27895" w:rsidRPr="00B27895" w:rsidRDefault="00B27895" w:rsidP="00B27895">
      <w:pPr>
        <w:rPr>
          <w:noProof/>
          <w:sz w:val="22"/>
          <w:szCs w:val="22"/>
        </w:rPr>
      </w:pPr>
      <w:r w:rsidRPr="00B27895">
        <w:rPr>
          <w:noProof/>
          <w:sz w:val="22"/>
          <w:szCs w:val="22"/>
        </w:rPr>
        <w:lastRenderedPageBreak/>
        <w:t>Remove file: 38.533 10.5.5.1+10.5.5.2+11.6.5.1+11.6.5.2 TT.zip</w:t>
      </w:r>
    </w:p>
    <w:p w14:paraId="12819176" w14:textId="77777777" w:rsidR="00B27895" w:rsidRDefault="00B27895" w:rsidP="00B27895">
      <w:pPr>
        <w:rPr>
          <w:b/>
          <w:bCs/>
          <w:noProof/>
          <w:color w:val="FF0000"/>
          <w:sz w:val="22"/>
          <w:szCs w:val="22"/>
        </w:rPr>
      </w:pPr>
      <w:r w:rsidRPr="00B27895">
        <w:rPr>
          <w:noProof/>
          <w:sz w:val="22"/>
          <w:szCs w:val="22"/>
        </w:rPr>
        <w:t>Add file: 38.533 10.5.5.1+10.5.5.2+11.6.5.1+11.6.5.2 TT_v2.zip</w:t>
      </w:r>
      <w:r w:rsidRPr="00B27895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6EE99838" w:rsidR="00FA3D11" w:rsidRDefault="00FA3D11" w:rsidP="00B2789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6F644" w14:textId="77777777" w:rsidR="00260621" w:rsidRDefault="00260621">
      <w:r>
        <w:separator/>
      </w:r>
    </w:p>
  </w:endnote>
  <w:endnote w:type="continuationSeparator" w:id="0">
    <w:p w14:paraId="059AD508" w14:textId="77777777" w:rsidR="00260621" w:rsidRDefault="0026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7BFB0" w14:textId="77777777" w:rsidR="00260621" w:rsidRDefault="00260621">
      <w:r>
        <w:separator/>
      </w:r>
    </w:p>
  </w:footnote>
  <w:footnote w:type="continuationSeparator" w:id="0">
    <w:p w14:paraId="3E407275" w14:textId="77777777" w:rsidR="00260621" w:rsidRDefault="00260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5F94"/>
    <w:rsid w:val="000811F1"/>
    <w:rsid w:val="00087B1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69F2"/>
    <w:rsid w:val="001A7B60"/>
    <w:rsid w:val="001B4D40"/>
    <w:rsid w:val="001B52F0"/>
    <w:rsid w:val="001B54E5"/>
    <w:rsid w:val="001B7A65"/>
    <w:rsid w:val="001E41F3"/>
    <w:rsid w:val="001E6E43"/>
    <w:rsid w:val="001E7309"/>
    <w:rsid w:val="001F69E5"/>
    <w:rsid w:val="00206C95"/>
    <w:rsid w:val="00221D90"/>
    <w:rsid w:val="00223108"/>
    <w:rsid w:val="00223DBC"/>
    <w:rsid w:val="00244E36"/>
    <w:rsid w:val="00250EF3"/>
    <w:rsid w:val="0026004D"/>
    <w:rsid w:val="00260621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0C2F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3690"/>
    <w:rsid w:val="00957D67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82F5E"/>
    <w:rsid w:val="00AA2CBC"/>
    <w:rsid w:val="00AA5A6C"/>
    <w:rsid w:val="00AC5820"/>
    <w:rsid w:val="00AD04B7"/>
    <w:rsid w:val="00AD1CD8"/>
    <w:rsid w:val="00AF4846"/>
    <w:rsid w:val="00B03E11"/>
    <w:rsid w:val="00B258BB"/>
    <w:rsid w:val="00B27895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373B2"/>
    <w:rsid w:val="00C40E77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1CD8"/>
    <w:rsid w:val="00D84AE9"/>
    <w:rsid w:val="00D864A9"/>
    <w:rsid w:val="00DB1119"/>
    <w:rsid w:val="00DB3D8B"/>
    <w:rsid w:val="00DC1776"/>
    <w:rsid w:val="00DC25E4"/>
    <w:rsid w:val="00DE34CF"/>
    <w:rsid w:val="00E13F3D"/>
    <w:rsid w:val="00E32CC9"/>
    <w:rsid w:val="00E34898"/>
    <w:rsid w:val="00E503AB"/>
    <w:rsid w:val="00E703A7"/>
    <w:rsid w:val="00EB09B7"/>
    <w:rsid w:val="00EC330B"/>
    <w:rsid w:val="00EE4A14"/>
    <w:rsid w:val="00EE7D7C"/>
    <w:rsid w:val="00EF7C16"/>
    <w:rsid w:val="00F00873"/>
    <w:rsid w:val="00F13C1F"/>
    <w:rsid w:val="00F25D98"/>
    <w:rsid w:val="00F300FB"/>
    <w:rsid w:val="00F30D7C"/>
    <w:rsid w:val="00F76D44"/>
    <w:rsid w:val="00F804B3"/>
    <w:rsid w:val="00F96994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2024-11-21T21:22:00Z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