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43EE7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1F62F6">
          <w:rPr>
            <w:b/>
            <w:i/>
            <w:noProof/>
            <w:sz w:val="28"/>
          </w:rPr>
          <w:t>7874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E06F9" w:rsidR="001E41F3" w:rsidRPr="00410371" w:rsidRDefault="00AD331B" w:rsidP="00547111">
            <w:pPr>
              <w:pStyle w:val="CRCoverPage"/>
              <w:spacing w:after="0"/>
              <w:rPr>
                <w:noProof/>
              </w:rPr>
            </w:pPr>
            <w:r>
              <w:t>0893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BCA200" w:rsidR="001E41F3" w:rsidRPr="00410371" w:rsidRDefault="001F62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9DD3A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</w:t>
            </w:r>
            <w:r w:rsidR="00AA6189">
              <w:t>s 11.6.</w:t>
            </w:r>
            <w:r w:rsidR="009B258E">
              <w:t>3</w:t>
            </w:r>
            <w:r w:rsidR="00AA6189">
              <w:t>.1</w:t>
            </w:r>
            <w:r w:rsidR="009B258E">
              <w:t>, 11.6.3.3</w:t>
            </w:r>
            <w:r w:rsidR="00AA6189">
              <w:t xml:space="preserve"> and</w:t>
            </w:r>
            <w:r w:rsidRPr="00495ABB">
              <w:t xml:space="preserve"> 13.4.</w:t>
            </w:r>
            <w:r w:rsidR="009B258E">
              <w:t>3</w:t>
            </w:r>
            <w:r w:rsidRPr="00495ABB">
              <w:t>.</w:t>
            </w:r>
            <w:r w:rsidR="003B5D88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C9E5B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9B258E">
              <w:t>11.6.3.1, 11.6.3.3 and</w:t>
            </w:r>
            <w:r w:rsidR="009B258E" w:rsidRPr="00495ABB">
              <w:t xml:space="preserve"> 13.4.</w:t>
            </w:r>
            <w:r w:rsidR="009B258E">
              <w:t>3</w:t>
            </w:r>
            <w:r w:rsidR="009B258E" w:rsidRPr="00495ABB">
              <w:t>.</w:t>
            </w:r>
            <w:r w:rsidR="009B258E"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43498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9B258E">
              <w:t>11.6.3.1, 11.6.3.3 and</w:t>
            </w:r>
            <w:r w:rsidR="009B258E" w:rsidRPr="00495ABB">
              <w:t xml:space="preserve"> 13.4.</w:t>
            </w:r>
            <w:r w:rsidR="009B258E">
              <w:t>3</w:t>
            </w:r>
            <w:r w:rsidR="009B258E" w:rsidRPr="00495ABB">
              <w:t>.</w:t>
            </w:r>
            <w:r w:rsidR="009B258E"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AD331B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AE6F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D331B">
              <w:rPr>
                <w:noProof/>
              </w:rPr>
              <w:t>3543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06D6D1F8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9B258E" w:rsidRPr="009B258E">
              <w:rPr>
                <w:noProof/>
              </w:rPr>
              <w:t>38.533 10.5.3.1+10.5.3.3 TT</w:t>
            </w:r>
            <w:r>
              <w:rPr>
                <w:noProof/>
              </w:rPr>
              <w:t>.zip</w:t>
            </w:r>
          </w:p>
          <w:p w14:paraId="00D3B8F7" w14:textId="73CBADD0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9B258E" w:rsidRPr="009B258E">
              <w:rPr>
                <w:noProof/>
              </w:rPr>
              <w:t>38.533 10.5.3.1+10.5.3.3+11.6.3.1+11.6.3.3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F2176" w14:textId="2AE08C14" w:rsidR="00791244" w:rsidRDefault="007912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R5-246864 &gt; </w:t>
            </w:r>
            <w:r>
              <w:rPr>
                <w:noProof/>
                <w:lang w:eastAsia="ja-JP"/>
              </w:rPr>
              <w:t>R5-246864</w:t>
            </w:r>
            <w:r>
              <w:rPr>
                <w:noProof/>
                <w:lang w:eastAsia="ja-JP"/>
              </w:rPr>
              <w:t xml:space="preserve">r1 &gt; </w:t>
            </w:r>
            <w:r>
              <w:rPr>
                <w:noProof/>
                <w:lang w:eastAsia="ja-JP"/>
              </w:rPr>
              <w:t>R5-24</w:t>
            </w:r>
            <w:r>
              <w:rPr>
                <w:noProof/>
                <w:lang w:eastAsia="ja-JP"/>
              </w:rPr>
              <w:t>7874</w:t>
            </w:r>
          </w:p>
          <w:p w14:paraId="6ACA4173" w14:textId="00C3CBD3" w:rsidR="008863B9" w:rsidRDefault="002406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added correction to TT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5AD7D" w14:textId="77777777" w:rsidR="009B258E" w:rsidRPr="009B258E" w:rsidRDefault="009B258E" w:rsidP="009B258E">
      <w:pPr>
        <w:rPr>
          <w:noProof/>
          <w:sz w:val="22"/>
          <w:szCs w:val="22"/>
        </w:rPr>
      </w:pPr>
      <w:r w:rsidRPr="009B258E">
        <w:rPr>
          <w:noProof/>
          <w:sz w:val="22"/>
          <w:szCs w:val="22"/>
        </w:rPr>
        <w:lastRenderedPageBreak/>
        <w:t>Remove file: 38.533 10.5.3.1+10.5.3.3 TT.zip</w:t>
      </w:r>
    </w:p>
    <w:p w14:paraId="2ADA80CE" w14:textId="77777777" w:rsidR="009B258E" w:rsidRDefault="009B258E" w:rsidP="009B258E">
      <w:pPr>
        <w:rPr>
          <w:b/>
          <w:bCs/>
          <w:noProof/>
          <w:color w:val="FF0000"/>
          <w:sz w:val="22"/>
          <w:szCs w:val="22"/>
        </w:rPr>
      </w:pPr>
      <w:r w:rsidRPr="009B258E">
        <w:rPr>
          <w:noProof/>
          <w:sz w:val="22"/>
          <w:szCs w:val="22"/>
        </w:rPr>
        <w:t>Add file: 38.533 10.5.3.1+10.5.3.3+11.6.3.1+11.6.3.3 TT.zip</w:t>
      </w:r>
      <w:r w:rsidRPr="009B258E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165A8CDC" w:rsidR="00FA3D11" w:rsidRDefault="00FA3D11" w:rsidP="009B258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7EFDC" w14:textId="77777777" w:rsidR="00EA0F0E" w:rsidRDefault="00EA0F0E">
      <w:r>
        <w:separator/>
      </w:r>
    </w:p>
  </w:endnote>
  <w:endnote w:type="continuationSeparator" w:id="0">
    <w:p w14:paraId="19D4666C" w14:textId="77777777" w:rsidR="00EA0F0E" w:rsidRDefault="00EA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EEA84" w14:textId="77777777" w:rsidR="00EA0F0E" w:rsidRDefault="00EA0F0E">
      <w:r>
        <w:separator/>
      </w:r>
    </w:p>
  </w:footnote>
  <w:footnote w:type="continuationSeparator" w:id="0">
    <w:p w14:paraId="4FC182E7" w14:textId="77777777" w:rsidR="00EA0F0E" w:rsidRDefault="00EA0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1F62F6"/>
    <w:rsid w:val="00221D90"/>
    <w:rsid w:val="00223108"/>
    <w:rsid w:val="00223DBC"/>
    <w:rsid w:val="002406F5"/>
    <w:rsid w:val="00244E36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B5D88"/>
    <w:rsid w:val="003C2ABA"/>
    <w:rsid w:val="003C56A6"/>
    <w:rsid w:val="003D3027"/>
    <w:rsid w:val="003E1A36"/>
    <w:rsid w:val="00410371"/>
    <w:rsid w:val="00411E83"/>
    <w:rsid w:val="00421E87"/>
    <w:rsid w:val="004242F1"/>
    <w:rsid w:val="00461F10"/>
    <w:rsid w:val="00472CCB"/>
    <w:rsid w:val="00495ABB"/>
    <w:rsid w:val="004B75B7"/>
    <w:rsid w:val="004D3445"/>
    <w:rsid w:val="004D57D3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57E8D"/>
    <w:rsid w:val="00665C47"/>
    <w:rsid w:val="00695808"/>
    <w:rsid w:val="006A2043"/>
    <w:rsid w:val="006A574C"/>
    <w:rsid w:val="006B46FB"/>
    <w:rsid w:val="006E21FB"/>
    <w:rsid w:val="00791244"/>
    <w:rsid w:val="00792342"/>
    <w:rsid w:val="007977A8"/>
    <w:rsid w:val="007B4A21"/>
    <w:rsid w:val="007B512A"/>
    <w:rsid w:val="007C2097"/>
    <w:rsid w:val="007D6A07"/>
    <w:rsid w:val="007F7259"/>
    <w:rsid w:val="00800C2F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508F"/>
    <w:rsid w:val="009761EA"/>
    <w:rsid w:val="009777D9"/>
    <w:rsid w:val="00987E55"/>
    <w:rsid w:val="00991B88"/>
    <w:rsid w:val="009A5753"/>
    <w:rsid w:val="009A579D"/>
    <w:rsid w:val="009B0543"/>
    <w:rsid w:val="009B258E"/>
    <w:rsid w:val="009C4E92"/>
    <w:rsid w:val="009E3297"/>
    <w:rsid w:val="009F734F"/>
    <w:rsid w:val="00A20CD1"/>
    <w:rsid w:val="00A215B2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A6189"/>
    <w:rsid w:val="00AC5820"/>
    <w:rsid w:val="00AD04B7"/>
    <w:rsid w:val="00AD1CD8"/>
    <w:rsid w:val="00AD331B"/>
    <w:rsid w:val="00AF4846"/>
    <w:rsid w:val="00B03E11"/>
    <w:rsid w:val="00B258BB"/>
    <w:rsid w:val="00B25BFE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5285E"/>
    <w:rsid w:val="00D5455B"/>
    <w:rsid w:val="00D66520"/>
    <w:rsid w:val="00D77E05"/>
    <w:rsid w:val="00D84AE9"/>
    <w:rsid w:val="00D864A9"/>
    <w:rsid w:val="00DB1119"/>
    <w:rsid w:val="00DB1437"/>
    <w:rsid w:val="00DB3D8B"/>
    <w:rsid w:val="00DB7C43"/>
    <w:rsid w:val="00DC25E4"/>
    <w:rsid w:val="00DE34CF"/>
    <w:rsid w:val="00E13F3D"/>
    <w:rsid w:val="00E32CC9"/>
    <w:rsid w:val="00E34898"/>
    <w:rsid w:val="00E703A7"/>
    <w:rsid w:val="00E9583F"/>
    <w:rsid w:val="00EA0F0E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5621D"/>
    <w:rsid w:val="00F76D44"/>
    <w:rsid w:val="00F82B05"/>
    <w:rsid w:val="00FA3D11"/>
    <w:rsid w:val="00FA7664"/>
    <w:rsid w:val="00FB4DEF"/>
    <w:rsid w:val="00FB6386"/>
    <w:rsid w:val="00FD5642"/>
    <w:rsid w:val="00FF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18</cp:revision>
  <cp:lastPrinted>1900-01-01T08:00:00Z</cp:lastPrinted>
  <dcterms:created xsi:type="dcterms:W3CDTF">2024-05-17T17:49:00Z</dcterms:created>
  <dcterms:modified xsi:type="dcterms:W3CDTF">2024-11-21T21:18:00Z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