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C0D54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85722">
          <w:rPr>
            <w:rFonts w:hint="eastAsia"/>
            <w:b/>
            <w:noProof/>
            <w:sz w:val="24"/>
            <w:lang w:eastAsia="ko-KR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28E4">
        <w:rPr>
          <w:rFonts w:hint="eastAsia"/>
          <w:b/>
          <w:noProof/>
          <w:sz w:val="24"/>
          <w:lang w:eastAsia="ko-KR"/>
        </w:rPr>
        <w:t>105</w:t>
      </w:r>
      <w:r>
        <w:rPr>
          <w:b/>
          <w:i/>
          <w:noProof/>
          <w:sz w:val="28"/>
        </w:rPr>
        <w:tab/>
      </w:r>
      <w:r w:rsidR="007428E4">
        <w:rPr>
          <w:b/>
          <w:i/>
          <w:noProof/>
          <w:sz w:val="28"/>
        </w:rPr>
        <w:fldChar w:fldCharType="begin"/>
      </w:r>
      <w:r w:rsidR="007428E4" w:rsidRPr="00815063">
        <w:rPr>
          <w:b/>
          <w:i/>
          <w:noProof/>
          <w:sz w:val="28"/>
        </w:rPr>
        <w:instrText xml:space="preserve"> DOCPROPERTY  Tdoc#  \* MERGEFORMAT </w:instrText>
      </w:r>
      <w:r w:rsidR="007428E4">
        <w:rPr>
          <w:b/>
          <w:i/>
          <w:noProof/>
          <w:sz w:val="28"/>
        </w:rPr>
        <w:fldChar w:fldCharType="separate"/>
      </w:r>
      <w:r w:rsidR="007428E4">
        <w:rPr>
          <w:rFonts w:hint="eastAsia"/>
          <w:b/>
          <w:i/>
          <w:noProof/>
          <w:sz w:val="28"/>
        </w:rPr>
        <w:t>R5-24</w:t>
      </w:r>
      <w:r w:rsidR="004D0FE7">
        <w:rPr>
          <w:rFonts w:hint="eastAsia"/>
          <w:b/>
          <w:i/>
          <w:noProof/>
          <w:sz w:val="28"/>
        </w:rPr>
        <w:t>6530</w:t>
      </w:r>
      <w:r w:rsidR="007428E4">
        <w:rPr>
          <w:b/>
          <w:i/>
          <w:noProof/>
          <w:sz w:val="28"/>
        </w:rPr>
        <w:fldChar w:fldCharType="end"/>
      </w:r>
      <w:r w:rsidR="00CF6BD7" w:rsidRPr="00815063">
        <w:rPr>
          <w:rFonts w:hint="eastAsia"/>
          <w:b/>
          <w:i/>
          <w:noProof/>
          <w:sz w:val="28"/>
          <w:highlight w:val="yellow"/>
        </w:rPr>
        <w:t>r1</w:t>
      </w:r>
    </w:p>
    <w:p w14:paraId="7CB45193" w14:textId="71088B91" w:rsidR="001E41F3" w:rsidRDefault="00943E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ko-KR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USA, 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0857A8">
          <w:rPr>
            <w:rFonts w:hint="eastAsia"/>
            <w:b/>
            <w:noProof/>
            <w:sz w:val="24"/>
            <w:lang w:eastAsia="ko-KR"/>
          </w:rPr>
          <w:t>November</w:t>
        </w:r>
      </w:fldSimple>
      <w:r w:rsidR="003F1505">
        <w:rPr>
          <w:rFonts w:hint="eastAsia"/>
          <w:b/>
          <w:noProof/>
          <w:sz w:val="24"/>
          <w:lang w:eastAsia="ko-KR"/>
        </w:rPr>
        <w:t xml:space="preserve"> 18</w:t>
      </w:r>
      <w:r w:rsidR="003F1505"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975F4C">
        <w:rPr>
          <w:rFonts w:hint="eastAsia"/>
          <w:b/>
          <w:noProof/>
          <w:sz w:val="24"/>
          <w:lang w:eastAsia="ko-KR"/>
        </w:rPr>
        <w:t>,</w:t>
      </w:r>
      <w:r w:rsidR="00045B3B">
        <w:rPr>
          <w:rFonts w:hint="eastAsia"/>
          <w:b/>
          <w:noProof/>
          <w:sz w:val="24"/>
          <w:lang w:eastAsia="ko-KR"/>
        </w:rPr>
        <w:t xml:space="preserve"> 2024</w:t>
      </w:r>
      <w:r w:rsidR="00547111">
        <w:rPr>
          <w:b/>
          <w:noProof/>
          <w:sz w:val="24"/>
        </w:rPr>
        <w:t xml:space="preserve"> </w:t>
      </w:r>
      <w:r w:rsidR="00045B3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45B3B">
        <w:rPr>
          <w:rFonts w:hint="eastAsia"/>
          <w:b/>
          <w:noProof/>
          <w:sz w:val="24"/>
          <w:lang w:eastAsia="ko-KR"/>
        </w:rPr>
        <w:t>November</w:t>
      </w:r>
      <w:r w:rsidR="00975F4C">
        <w:rPr>
          <w:rFonts w:hint="eastAsia"/>
          <w:b/>
          <w:noProof/>
          <w:sz w:val="24"/>
          <w:lang w:eastAsia="ko-KR"/>
        </w:rPr>
        <w:t xml:space="preserve"> </w:t>
      </w:r>
      <w:r w:rsidR="00975F4C" w:rsidRPr="00153974">
        <w:rPr>
          <w:rFonts w:hint="eastAsia"/>
          <w:b/>
          <w:noProof/>
          <w:sz w:val="24"/>
          <w:highlight w:val="yellow"/>
          <w:lang w:eastAsia="ko-KR"/>
        </w:rPr>
        <w:t>2</w:t>
      </w:r>
      <w:r w:rsidR="00FD501B" w:rsidRPr="00153974">
        <w:rPr>
          <w:rFonts w:hint="eastAsia"/>
          <w:b/>
          <w:noProof/>
          <w:sz w:val="24"/>
          <w:highlight w:val="yellow"/>
          <w:lang w:eastAsia="ko-KR"/>
        </w:rPr>
        <w:t>2</w:t>
      </w:r>
      <w:r w:rsidR="00FD501B" w:rsidRPr="00153974">
        <w:rPr>
          <w:rFonts w:hint="eastAsia"/>
          <w:b/>
          <w:noProof/>
          <w:sz w:val="24"/>
          <w:highlight w:val="yellow"/>
          <w:vertAlign w:val="superscript"/>
          <w:lang w:eastAsia="ko-KR"/>
        </w:rPr>
        <w:t>nd</w:t>
      </w:r>
      <w:r w:rsidR="00FD501B">
        <w:rPr>
          <w:rFonts w:hint="eastAsia"/>
          <w:b/>
          <w:noProof/>
          <w:sz w:val="24"/>
          <w:lang w:eastAsia="ko-KR"/>
        </w:rPr>
        <w:t>,</w:t>
      </w:r>
      <w:r w:rsidR="00045B3B">
        <w:rPr>
          <w:rFonts w:hint="eastAsia"/>
          <w:b/>
          <w:noProof/>
          <w:sz w:val="24"/>
          <w:lang w:eastAsia="ko-KR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EF58" w:rsidR="001E41F3" w:rsidRPr="00410371" w:rsidRDefault="00045B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36.579-2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B96BD" w:rsidR="001E41F3" w:rsidRPr="00410371" w:rsidRDefault="009D194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A1AB5" w:rsidR="001E41F3" w:rsidRPr="00410371" w:rsidRDefault="001B33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ECA44" w:rsidR="001E41F3" w:rsidRPr="00410371" w:rsidRDefault="0080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B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76BEA" w:rsidRDefault="00676BEA" w:rsidP="00676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DE634" w:rsidR="00676BEA" w:rsidRDefault="00676BEA" w:rsidP="00676BEA">
            <w:pPr>
              <w:pStyle w:val="CRCoverPage"/>
              <w:spacing w:after="0"/>
              <w:ind w:left="100"/>
              <w:rPr>
                <w:noProof/>
              </w:rPr>
            </w:pPr>
            <w:r w:rsidRPr="002872A4">
              <w:t>Updates to MCPTT TC 6.</w:t>
            </w:r>
            <w:r>
              <w:rPr>
                <w:rFonts w:hint="eastAsia"/>
                <w:lang w:eastAsia="ko-KR"/>
              </w:rPr>
              <w:t>2.</w:t>
            </w:r>
            <w:r w:rsidR="001F770D">
              <w:rPr>
                <w:rFonts w:hint="eastAsia"/>
                <w:lang w:eastAsia="ko-KR"/>
              </w:rPr>
              <w:t>7</w:t>
            </w:r>
          </w:p>
        </w:tc>
      </w:tr>
      <w:tr w:rsidR="00676B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76BEA" w:rsidRDefault="00676BEA" w:rsidP="00676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76BEA" w:rsidRDefault="00676BEA" w:rsidP="00676B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788E1" w:rsidR="00FD7FC4" w:rsidRDefault="00FD7FC4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val="de-DE" w:eastAsia="ko-KR"/>
              </w:rPr>
              <w:t xml:space="preserve">Element, </w:t>
            </w:r>
            <w:r w:rsidRPr="00672F36">
              <w:rPr>
                <w:lang w:val="de-DE"/>
              </w:rPr>
              <w:t>Ericsson, FirstNet, Samsung</w:t>
            </w:r>
            <w:r w:rsidR="00625ADD">
              <w:rPr>
                <w:rFonts w:hint="eastAsia"/>
                <w:lang w:val="de-DE" w:eastAsia="ko-KR"/>
              </w:rPr>
              <w:t xml:space="preserve"> R&amp;D Institute UK</w:t>
            </w:r>
          </w:p>
        </w:tc>
      </w:tr>
      <w:tr w:rsidR="00FD7F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2699B2" w:rsidR="00FD7FC4" w:rsidRDefault="00FD7FC4" w:rsidP="00FD7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R5</w:t>
              </w:r>
            </w:fldSimple>
          </w:p>
        </w:tc>
      </w:tr>
      <w:tr w:rsidR="00FD7F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2CBFF" w:rsidR="00FD7FC4" w:rsidRPr="0079608A" w:rsidRDefault="004C3F00" w:rsidP="00FD7FC4">
            <w:pPr>
              <w:pStyle w:val="CRCoverPage"/>
              <w:spacing w:after="0"/>
              <w:ind w:left="100"/>
              <w:rPr>
                <w:noProof/>
              </w:rPr>
            </w:pPr>
            <w:r w:rsidRPr="0079608A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7FC4" w:rsidRDefault="00FD7FC4" w:rsidP="00FD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7FC4" w:rsidRDefault="00FD7FC4" w:rsidP="00FD7F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F201A" w:rsidR="00FD7FC4" w:rsidRDefault="00A66C03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2024-11-</w:t>
            </w:r>
            <w:r w:rsidR="00FD501B" w:rsidRPr="00153974">
              <w:rPr>
                <w:rFonts w:hint="eastAsia"/>
                <w:highlight w:val="yellow"/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>1</w:t>
            </w:r>
          </w:p>
        </w:tc>
      </w:tr>
      <w:tr w:rsidR="00FD7F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4947F" w:rsidR="00FD7FC4" w:rsidRDefault="00A66C03" w:rsidP="00FD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7FC4" w:rsidRDefault="00FD7FC4" w:rsidP="00FD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549F2" w:rsidR="00FD7FC4" w:rsidRDefault="00801CE4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Rel-16</w:t>
            </w:r>
          </w:p>
        </w:tc>
      </w:tr>
      <w:tr w:rsidR="00FD7F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7FC4" w:rsidRDefault="00FD7FC4" w:rsidP="00FD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7FC4" w:rsidRDefault="00FD7FC4" w:rsidP="00FD7F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7FC4" w:rsidRPr="007C2097" w:rsidRDefault="00FD7FC4" w:rsidP="00FD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7FC4" w14:paraId="7FBEB8E7" w14:textId="77777777" w:rsidTr="00547111">
        <w:tc>
          <w:tcPr>
            <w:tcW w:w="1843" w:type="dxa"/>
          </w:tcPr>
          <w:p w14:paraId="44A3A604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3B0E8" w:rsidR="00FD7FC4" w:rsidRDefault="00276DC5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requirements for TC 6.2.</w:t>
            </w:r>
            <w:r w:rsidR="0079608A"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</w:rPr>
              <w:t xml:space="preserve"> are from Rel-13 but the TC applicability is Rel-14 so the core requirements needs to be updated to Rel-14</w:t>
            </w:r>
          </w:p>
        </w:tc>
      </w:tr>
      <w:tr w:rsidR="00FD7F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ACF3A7" w:rsidR="00FD7FC4" w:rsidRDefault="00741620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were updated to Rel-14</w:t>
            </w:r>
          </w:p>
        </w:tc>
      </w:tr>
      <w:tr w:rsidR="00FD7F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1A294" w:rsidR="00FD7FC4" w:rsidRDefault="004E19EE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requiremens will not be correct.</w:t>
            </w:r>
          </w:p>
        </w:tc>
      </w:tr>
      <w:tr w:rsidR="00FD7FC4" w14:paraId="034AF533" w14:textId="77777777" w:rsidTr="00547111">
        <w:tc>
          <w:tcPr>
            <w:tcW w:w="2694" w:type="dxa"/>
            <w:gridSpan w:val="2"/>
          </w:tcPr>
          <w:p w14:paraId="39D9EB5B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9DA2E" w:rsidR="00FD7FC4" w:rsidRDefault="004E19EE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</w:t>
            </w:r>
            <w:r w:rsidR="001F770D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FD7F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7FC4" w:rsidRDefault="00FD7FC4" w:rsidP="00FD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F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D1AD18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7FC4" w:rsidRDefault="00FD7FC4" w:rsidP="00FD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A4D34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0BBC7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</w:p>
        </w:tc>
      </w:tr>
      <w:tr w:rsidR="00FD7F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7FC4" w:rsidRDefault="00FD7FC4" w:rsidP="00FD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F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FC4" w:rsidRPr="008863B9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FC4" w:rsidRPr="008863B9" w:rsidRDefault="00FD7FC4" w:rsidP="00FD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6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F6BD7" w:rsidRDefault="00CF6BD7" w:rsidP="00CF6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F709AF" w:rsidR="00CF6BD7" w:rsidRDefault="00CF6BD7" w:rsidP="00CF6BD7">
            <w:pPr>
              <w:pStyle w:val="CRCoverPage"/>
              <w:spacing w:after="0"/>
              <w:ind w:left="100"/>
              <w:rPr>
                <w:noProof/>
              </w:rPr>
            </w:pPr>
            <w:r w:rsidRPr="00AF39C7">
              <w:rPr>
                <w:noProof/>
                <w:highlight w:val="yellow"/>
                <w:lang w:eastAsia="ko-KR"/>
              </w:rPr>
              <w:t>R</w:t>
            </w:r>
            <w:r>
              <w:rPr>
                <w:rFonts w:hint="eastAsia"/>
                <w:noProof/>
                <w:highlight w:val="yellow"/>
                <w:lang w:eastAsia="ko-KR"/>
              </w:rPr>
              <w:t xml:space="preserve">evision </w:t>
            </w:r>
            <w:r w:rsidRPr="00AF39C7">
              <w:rPr>
                <w:rFonts w:hint="eastAsia"/>
                <w:noProof/>
                <w:highlight w:val="yellow"/>
                <w:lang w:eastAsia="ko-KR"/>
              </w:rPr>
              <w:t>1</w:t>
            </w:r>
            <w:r>
              <w:rPr>
                <w:rFonts w:hint="eastAsia"/>
                <w:noProof/>
                <w:highlight w:val="yellow"/>
                <w:lang w:eastAsia="ko-KR"/>
              </w:rPr>
              <w:t>:</w:t>
            </w:r>
            <w:r w:rsidRPr="00AF39C7">
              <w:rPr>
                <w:rFonts w:hint="eastAsia"/>
                <w:noProof/>
                <w:highlight w:val="yellow"/>
                <w:lang w:eastAsia="ko-KR"/>
              </w:rPr>
              <w:t xml:space="preserve"> Updated meeting date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10298F">
              <w:rPr>
                <w:rFonts w:hint="eastAsia"/>
                <w:noProof/>
                <w:highlight w:val="yellow"/>
                <w:lang w:eastAsia="ko-KR"/>
              </w:rPr>
              <w:t>to resolve 3GU error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31B5F" w14:textId="77777777" w:rsidR="00444F96" w:rsidRDefault="00444F96" w:rsidP="00444F9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1006040"/>
      <w:bookmarkStart w:id="2" w:name="_Toc36037713"/>
      <w:bookmarkStart w:id="3" w:name="_Toc43837566"/>
      <w:bookmarkStart w:id="4" w:name="_Toc60995678"/>
      <w:bookmarkStart w:id="5" w:name="_Toc69159806"/>
      <w:bookmarkStart w:id="6" w:name="_Toc76583160"/>
      <w:bookmarkStart w:id="7" w:name="_Toc83808712"/>
      <w:bookmarkStart w:id="8" w:name="_Toc91233541"/>
      <w:bookmarkStart w:id="9" w:name="_Toc100349020"/>
      <w:bookmarkStart w:id="10" w:name="_Toc106787176"/>
      <w:r>
        <w:rPr>
          <w:rFonts w:ascii="Arial" w:hAnsi="Arial"/>
          <w:sz w:val="28"/>
        </w:rPr>
        <w:lastRenderedPageBreak/>
        <w:t>6.2.7</w:t>
      </w:r>
      <w:r>
        <w:rPr>
          <w:rFonts w:ascii="Arial" w:hAnsi="Arial"/>
          <w:sz w:val="28"/>
        </w:rPr>
        <w:tab/>
        <w:t>On-network / Private Call / On-demand / Manual Commencement Mode / Without Floor Control / Client Originated (CO)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BDFF93" w14:textId="77777777" w:rsidR="00444F96" w:rsidRDefault="00444F96" w:rsidP="00444F96">
      <w:pPr>
        <w:pStyle w:val="H6"/>
      </w:pPr>
      <w:r>
        <w:t>6.2.7.1</w:t>
      </w:r>
      <w:r>
        <w:tab/>
        <w:t>Test Purpose (TP)</w:t>
      </w:r>
    </w:p>
    <w:p w14:paraId="6B02921A" w14:textId="77777777" w:rsidR="00444F96" w:rsidRDefault="00444F96" w:rsidP="00444F96">
      <w:pPr>
        <w:pStyle w:val="H6"/>
      </w:pPr>
      <w:r>
        <w:t>(1)</w:t>
      </w:r>
    </w:p>
    <w:p w14:paraId="5CABD845" w14:textId="77777777" w:rsidR="00444F96" w:rsidRDefault="00444F96" w:rsidP="00444F96">
      <w:pPr>
        <w:pStyle w:val="PL"/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registered and authorized for MCPTT Service and authorized to initiate private calls with manual commencement }</w:t>
      </w:r>
    </w:p>
    <w:p w14:paraId="4794AD67" w14:textId="77777777" w:rsidR="00444F96" w:rsidRDefault="00444F96" w:rsidP="00444F96">
      <w:pPr>
        <w:pStyle w:val="PL"/>
      </w:pPr>
      <w:r>
        <w:rPr>
          <w:noProof w:val="0"/>
        </w:rPr>
        <w:t>ensure that {</w:t>
      </w:r>
    </w:p>
    <w:p w14:paraId="2DCD1632" w14:textId="77777777" w:rsidR="00444F96" w:rsidRDefault="00444F96" w:rsidP="00444F96">
      <w:pPr>
        <w:pStyle w:val="PL"/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the</w:t>
      </w:r>
      <w:proofErr w:type="gramEnd"/>
      <w:r>
        <w:rPr>
          <w:noProof w:val="0"/>
        </w:rPr>
        <w:t xml:space="preserve"> MCPTT User requests the establishment of an MCPTT on-demand Manual Commencement private call without floor control }</w:t>
      </w:r>
    </w:p>
    <w:p w14:paraId="2FD94479" w14:textId="77777777" w:rsidR="00444F96" w:rsidRDefault="00444F96" w:rsidP="00444F96">
      <w:pPr>
        <w:pStyle w:val="PL"/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requests On-demand Manual Commencement Mode Private Call establishment without floor control by sending a SIP INVITE message not offering a media-level section for a media-floor control entity, </w:t>
      </w:r>
      <w:r>
        <w:rPr>
          <w:b/>
          <w:noProof w:val="0"/>
        </w:rPr>
        <w:t>and</w:t>
      </w:r>
      <w:r>
        <w:rPr>
          <w:noProof w:val="0"/>
        </w:rPr>
        <w:t>, after indication from the MCPTT Server that the call was established the UE notifies the user }</w:t>
      </w:r>
    </w:p>
    <w:p w14:paraId="3D24944C" w14:textId="77777777" w:rsidR="00444F96" w:rsidRDefault="00444F96" w:rsidP="00444F96">
      <w:pPr>
        <w:pStyle w:val="PL"/>
      </w:pPr>
      <w:r>
        <w:rPr>
          <w:noProof w:val="0"/>
        </w:rPr>
        <w:t xml:space="preserve">            }</w:t>
      </w:r>
    </w:p>
    <w:p w14:paraId="3F5A063F" w14:textId="77777777" w:rsidR="00444F96" w:rsidRDefault="00444F96" w:rsidP="00444F96">
      <w:pPr>
        <w:pStyle w:val="PL"/>
      </w:pPr>
    </w:p>
    <w:p w14:paraId="7BAE622B" w14:textId="77777777" w:rsidR="00444F96" w:rsidRDefault="00444F96" w:rsidP="00444F96">
      <w:pPr>
        <w:pStyle w:val="H6"/>
      </w:pPr>
      <w:r>
        <w:t>(2)</w:t>
      </w:r>
    </w:p>
    <w:p w14:paraId="6BF9102B" w14:textId="77777777" w:rsidR="00444F96" w:rsidRDefault="00444F96" w:rsidP="00444F96">
      <w:pPr>
        <w:pStyle w:val="PL"/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having established an MCPTT on-demand Manual Commencement private call without floor control }</w:t>
      </w:r>
    </w:p>
    <w:p w14:paraId="4CEE27E6" w14:textId="77777777" w:rsidR="00444F96" w:rsidRDefault="00444F96" w:rsidP="00444F96">
      <w:pPr>
        <w:pStyle w:val="PL"/>
      </w:pPr>
      <w:r>
        <w:rPr>
          <w:noProof w:val="0"/>
        </w:rPr>
        <w:t>ensure that {</w:t>
      </w:r>
    </w:p>
    <w:p w14:paraId="677D7A25" w14:textId="77777777" w:rsidR="00444F96" w:rsidRDefault="00444F96" w:rsidP="00444F96">
      <w:pPr>
        <w:pStyle w:val="PL"/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the</w:t>
      </w:r>
      <w:proofErr w:type="gramEnd"/>
      <w:r>
        <w:rPr>
          <w:noProof w:val="0"/>
        </w:rPr>
        <w:t xml:space="preserve"> MCPTT User wants to cancel the ongoing MCPTT on-demand Manual Commencement private call }</w:t>
      </w:r>
    </w:p>
    <w:p w14:paraId="53C3C43E" w14:textId="77777777" w:rsidR="00444F96" w:rsidRDefault="00444F96" w:rsidP="00444F96">
      <w:pPr>
        <w:pStyle w:val="PL"/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sends a SIP BYE request and after receiving a SIP 200 (OK) response leaves the MCPTT session }</w:t>
      </w:r>
    </w:p>
    <w:p w14:paraId="184C6075" w14:textId="77777777" w:rsidR="00444F96" w:rsidRDefault="00444F96" w:rsidP="00444F96">
      <w:pPr>
        <w:pStyle w:val="PL"/>
      </w:pPr>
      <w:r>
        <w:rPr>
          <w:noProof w:val="0"/>
        </w:rPr>
        <w:t xml:space="preserve">            }</w:t>
      </w:r>
    </w:p>
    <w:p w14:paraId="451D2B7D" w14:textId="77777777" w:rsidR="00444F96" w:rsidRDefault="00444F96" w:rsidP="00444F96">
      <w:pPr>
        <w:pStyle w:val="PL"/>
      </w:pPr>
    </w:p>
    <w:p w14:paraId="0B1A4317" w14:textId="77777777" w:rsidR="00444F96" w:rsidRDefault="00444F96" w:rsidP="00444F96">
      <w:pPr>
        <w:pStyle w:val="H6"/>
      </w:pPr>
      <w:r>
        <w:t>6.2.7.2</w:t>
      </w:r>
      <w:r>
        <w:tab/>
        <w:t>Conformance requirements</w:t>
      </w:r>
    </w:p>
    <w:p w14:paraId="098C7352" w14:textId="77777777" w:rsidR="00444F96" w:rsidRDefault="00444F96" w:rsidP="00444F96">
      <w:r>
        <w:t>References: The conformance requirements covered in the present TC are specified in: TS 24.379 clauses 6.2.1, 6.2.5.1, 11.1.1.2.1.1, 11.1.2.2, 11.1.3.1.1.1. Unless otherwise stated these are Rel-13 requirements.</w:t>
      </w:r>
    </w:p>
    <w:p w14:paraId="6C30B979" w14:textId="77777777" w:rsidR="00444F96" w:rsidRDefault="00444F96" w:rsidP="00444F96">
      <w:r>
        <w:t>[TS 24.379, clause 6.2.1]</w:t>
      </w:r>
    </w:p>
    <w:p w14:paraId="24484900" w14:textId="77777777" w:rsidR="00444F96" w:rsidRDefault="00444F96" w:rsidP="00444F96">
      <w:r>
        <w:t xml:space="preserve">The SDP offer shall contain only one SDP media-level section for MCPTT speech according to 3GPP TS 24.229 [4] and, </w:t>
      </w:r>
      <w:r>
        <w:rPr>
          <w:lang w:val="x-none"/>
        </w:rPr>
        <w:t xml:space="preserve">if </w:t>
      </w:r>
      <w:r>
        <w:t>floor control shall be used during the session, shall contain one SDP media-level section for a media-floor control entity according to 3GPP TS 24.380 [5].</w:t>
      </w:r>
    </w:p>
    <w:p w14:paraId="04254A2A" w14:textId="77777777" w:rsidR="00444F96" w:rsidRDefault="00444F96" w:rsidP="00444F96">
      <w:r>
        <w:t>When composing an SDP offer according to 3GPP TS 24.229 [4] the MCPTT client:</w:t>
      </w:r>
    </w:p>
    <w:p w14:paraId="259AD379" w14:textId="77777777" w:rsidR="00444F96" w:rsidRDefault="00444F96" w:rsidP="00444F96">
      <w:pPr>
        <w:ind w:left="568" w:hanging="284"/>
      </w:pPr>
      <w:r>
        <w:t>1)</w:t>
      </w:r>
      <w:r>
        <w:tab/>
        <w:t xml:space="preserve">shall set the IP address of the MCPTT client for the offered MCPTT speech media stream and, if floor control shall be used, for the offered media-floor control </w:t>
      </w:r>
      <w:proofErr w:type="gramStart"/>
      <w:r>
        <w:t>entity;</w:t>
      </w:r>
      <w:proofErr w:type="gramEnd"/>
    </w:p>
    <w:p w14:paraId="3FAF94DC" w14:textId="77777777" w:rsidR="00444F96" w:rsidRDefault="00444F96" w:rsidP="00444F96">
      <w:pPr>
        <w:keepLines/>
        <w:ind w:left="1135" w:hanging="851"/>
      </w:pPr>
      <w:r>
        <w:t>NOTE:</w:t>
      </w:r>
      <w:r>
        <w:tab/>
        <w:t>If the MCPTT client is behind a NAT the IP address and port included in the SDP offer can be a different IP address and port than the actual IP address and port of the MCPTT client depending on the NAT traversal method used by the SIP/IP Core.</w:t>
      </w:r>
    </w:p>
    <w:p w14:paraId="4DEE95D6" w14:textId="77777777" w:rsidR="00444F96" w:rsidRDefault="00444F96" w:rsidP="00444F96">
      <w:pPr>
        <w:ind w:left="568" w:hanging="284"/>
      </w:pPr>
      <w:r>
        <w:t>2)</w:t>
      </w:r>
      <w:r>
        <w:tab/>
        <w:t>shall include an "m=audio" media-level section for the MCPTT media stream consisting of:</w:t>
      </w:r>
    </w:p>
    <w:p w14:paraId="54F70B62" w14:textId="77777777" w:rsidR="00444F96" w:rsidRDefault="00444F96" w:rsidP="00444F96">
      <w:pPr>
        <w:ind w:left="851" w:hanging="284"/>
      </w:pPr>
      <w:r>
        <w:t>a)</w:t>
      </w:r>
      <w:r>
        <w:tab/>
        <w:t>the port number for the media stream selected; and</w:t>
      </w:r>
    </w:p>
    <w:p w14:paraId="247C83DF" w14:textId="77777777" w:rsidR="00444F96" w:rsidRDefault="00444F96" w:rsidP="00444F96">
      <w:pPr>
        <w:ind w:left="851" w:hanging="284"/>
      </w:pPr>
      <w:r>
        <w:t>b)</w:t>
      </w:r>
      <w:r>
        <w:tab/>
        <w:t>the codec(s) and media parameters and attributes with the following clarification:</w:t>
      </w:r>
    </w:p>
    <w:p w14:paraId="57DBD09C" w14:textId="77777777" w:rsidR="00444F96" w:rsidRDefault="00444F96" w:rsidP="00444F96">
      <w:pPr>
        <w:ind w:left="1135" w:hanging="284"/>
      </w:pPr>
      <w:r>
        <w:t>...</w:t>
      </w:r>
    </w:p>
    <w:p w14:paraId="26DEDF45" w14:textId="77777777" w:rsidR="00444F96" w:rsidRDefault="00444F96" w:rsidP="00444F96">
      <w:pPr>
        <w:ind w:left="1135" w:hanging="284"/>
      </w:pPr>
      <w:r>
        <w:t>i)</w:t>
      </w:r>
      <w:r>
        <w:tab/>
        <w:t>shall insert the value of the "name" attribute in the &lt;encoding name&gt; field of the "a=</w:t>
      </w:r>
      <w:proofErr w:type="spellStart"/>
      <w:r>
        <w:t>rtpmap</w:t>
      </w:r>
      <w:proofErr w:type="spellEnd"/>
      <w:r>
        <w:t xml:space="preserve">" attribute as defined in IETF RFC 4566 [12]; </w:t>
      </w:r>
      <w:del w:id="11" w:author="Soohee Kwon" w:date="2024-10-31T19:06:00Z" w16du:dateUtc="2024-10-31T23:06:00Z">
        <w:r w:rsidDel="002B6978">
          <w:delText>and</w:delText>
        </w:r>
      </w:del>
    </w:p>
    <w:p w14:paraId="4F281170" w14:textId="7255DF81" w:rsidR="00444F96" w:rsidRDefault="00AC5E73" w:rsidP="00444F96">
      <w:pPr>
        <w:ind w:left="851" w:hanging="284"/>
      </w:pPr>
      <w:ins w:id="12" w:author="Soohee Kwon" w:date="2024-10-31T19:05:00Z" w16du:dateUtc="2024-10-31T23:05:00Z">
        <w:r>
          <w:rPr>
            <w:rFonts w:hint="eastAsia"/>
            <w:lang w:eastAsia="ko-KR"/>
          </w:rPr>
          <w:t>d</w:t>
        </w:r>
      </w:ins>
      <w:del w:id="13" w:author="Soohee Kwon" w:date="2024-10-31T19:05:00Z" w16du:dateUtc="2024-10-31T23:05:00Z">
        <w:r w:rsidR="00444F96" w:rsidDel="00AC5E73">
          <w:delText>c</w:delText>
        </w:r>
      </w:del>
      <w:r w:rsidR="00444F96">
        <w:t>)</w:t>
      </w:r>
      <w:r w:rsidR="00444F96">
        <w:tab/>
        <w:t>"i=" field set to "speech" according to 3GPP TS 24.229 [4</w:t>
      </w:r>
      <w:proofErr w:type="gramStart"/>
      <w:r w:rsidR="00444F96">
        <w:t>];</w:t>
      </w:r>
      <w:proofErr w:type="gramEnd"/>
    </w:p>
    <w:p w14:paraId="4F31D871" w14:textId="77777777" w:rsidR="00444F96" w:rsidRDefault="00444F96" w:rsidP="00444F96">
      <w:pPr>
        <w:ind w:left="568" w:hanging="284"/>
      </w:pPr>
      <w:r>
        <w:t>...</w:t>
      </w:r>
    </w:p>
    <w:p w14:paraId="46495053" w14:textId="77777777" w:rsidR="00444F96" w:rsidRDefault="00444F96" w:rsidP="00444F96">
      <w:pPr>
        <w:ind w:left="568" w:hanging="284"/>
      </w:pPr>
      <w:r>
        <w:t>4)</w:t>
      </w:r>
      <w:r>
        <w:tab/>
        <w:t>if end-to-end security is required for a private call and the SDP offer is not for establishing a pre-established session, shall include the MIKEY-SAKKE I_MESSAGE in an "a=key-</w:t>
      </w:r>
      <w:proofErr w:type="spellStart"/>
      <w:r>
        <w:t>mgmt</w:t>
      </w:r>
      <w:proofErr w:type="spellEnd"/>
      <w:r>
        <w:t>" attribute as a "</w:t>
      </w:r>
      <w:proofErr w:type="spellStart"/>
      <w:r>
        <w:t>mikey</w:t>
      </w:r>
      <w:proofErr w:type="spellEnd"/>
      <w:r>
        <w:t>" attribute value in the SDP offer as specified in IETF RFC 4567 [47].</w:t>
      </w:r>
    </w:p>
    <w:p w14:paraId="059B61DD" w14:textId="77777777" w:rsidR="00444F96" w:rsidRDefault="00444F96" w:rsidP="00444F96">
      <w:r>
        <w:lastRenderedPageBreak/>
        <w:t>[TS 24.379, clause 6.2.5.1]</w:t>
      </w:r>
    </w:p>
    <w:p w14:paraId="3506095E" w14:textId="77777777" w:rsidR="00444F96" w:rsidRDefault="00444F96" w:rsidP="00444F96">
      <w:r>
        <w:rPr>
          <w:lang w:eastAsia="ko-KR"/>
        </w:rPr>
        <w:t>When the MCPTT client wants to release an MCPTT session established using on-demand session signalling, the MCPTT client:</w:t>
      </w:r>
    </w:p>
    <w:p w14:paraId="43A229D3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s</w:t>
      </w:r>
      <w:r>
        <w:t xml:space="preserve">hall interact with the </w:t>
      </w:r>
      <w:r>
        <w:rPr>
          <w:lang w:eastAsia="ko-KR"/>
        </w:rPr>
        <w:t>media plane as specified in 3GPP TS 24.380 [5</w:t>
      </w:r>
      <w:proofErr w:type="gramStart"/>
      <w:r>
        <w:rPr>
          <w:lang w:eastAsia="ko-KR"/>
        </w:rPr>
        <w:t>];</w:t>
      </w:r>
      <w:proofErr w:type="gramEnd"/>
    </w:p>
    <w:p w14:paraId="3F2B52DA" w14:textId="77777777" w:rsidR="00444F96" w:rsidRDefault="00444F96" w:rsidP="00444F96">
      <w:pPr>
        <w:ind w:left="568" w:hanging="284"/>
      </w:pPr>
      <w:r>
        <w:rPr>
          <w:lang w:eastAsia="ko-KR"/>
        </w:rPr>
        <w:t>2)</w:t>
      </w:r>
      <w:r>
        <w:rPr>
          <w:lang w:eastAsia="ko-KR"/>
        </w:rPr>
        <w:tab/>
        <w:t>shall generate a SIP BYE request according to 3GPP TS 24.229 [4</w:t>
      </w:r>
      <w:proofErr w:type="gramStart"/>
      <w:r>
        <w:rPr>
          <w:lang w:eastAsia="ko-KR"/>
        </w:rPr>
        <w:t>];</w:t>
      </w:r>
      <w:proofErr w:type="gramEnd"/>
    </w:p>
    <w:p w14:paraId="7C164ECE" w14:textId="77777777" w:rsidR="00444F96" w:rsidRDefault="00444F96" w:rsidP="00444F96">
      <w:pPr>
        <w:ind w:left="568" w:hanging="284"/>
      </w:pPr>
      <w:r>
        <w:rPr>
          <w:lang w:eastAsia="ko-KR"/>
        </w:rPr>
        <w:t>3)</w:t>
      </w:r>
      <w:r>
        <w:rPr>
          <w:lang w:eastAsia="ko-KR"/>
        </w:rPr>
        <w:tab/>
        <w:t>shall set the Request-URI to the MCPTT session identity to release; and</w:t>
      </w:r>
    </w:p>
    <w:p w14:paraId="7EDA3E53" w14:textId="77777777" w:rsidR="00444F96" w:rsidRDefault="00444F96" w:rsidP="00444F96">
      <w:pPr>
        <w:ind w:left="568" w:hanging="284"/>
      </w:pPr>
      <w:r>
        <w:rPr>
          <w:lang w:eastAsia="ko-KR"/>
        </w:rPr>
        <w:t>4)</w:t>
      </w:r>
      <w:r>
        <w:rPr>
          <w:lang w:eastAsia="ko-KR"/>
        </w:rPr>
        <w:tab/>
        <w:t>shall send a SIP BYE request towards MCPTT server according to 3GPP TS 24.229 [4].</w:t>
      </w:r>
    </w:p>
    <w:p w14:paraId="15960259" w14:textId="77777777" w:rsidR="00444F96" w:rsidRDefault="00444F96" w:rsidP="00444F96">
      <w:r>
        <w:t xml:space="preserve">Upon receiving a SIP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the SIP BYE request, the MCPTT client shall interact with the </w:t>
      </w:r>
      <w:r>
        <w:rPr>
          <w:lang w:eastAsia="ko-KR"/>
        </w:rPr>
        <w:t>media plane as specified in 3GPP TS 24.380 [5].</w:t>
      </w:r>
    </w:p>
    <w:p w14:paraId="36E4BE1D" w14:textId="77777777" w:rsidR="00444F96" w:rsidRDefault="00444F96" w:rsidP="00444F96">
      <w:r>
        <w:t>[TS 24.379, clause 11.1.1.2.1.1]</w:t>
      </w:r>
    </w:p>
    <w:p w14:paraId="005E37B4" w14:textId="77777777" w:rsidR="00444F96" w:rsidRDefault="00444F96" w:rsidP="00444F96">
      <w:r>
        <w:t xml:space="preserve">Upon receiving a request from an MCPTT </w:t>
      </w:r>
      <w:r>
        <w:rPr>
          <w:lang w:eastAsia="ko-KR"/>
        </w:rPr>
        <w:t>u</w:t>
      </w:r>
      <w:r>
        <w:t xml:space="preserve">ser to establish an MCPTT </w:t>
      </w:r>
      <w:r>
        <w:rPr>
          <w:lang w:eastAsia="ko-KR"/>
        </w:rPr>
        <w:t>p</w:t>
      </w:r>
      <w:r>
        <w:t xml:space="preserve">rivate </w:t>
      </w:r>
      <w:r>
        <w:rPr>
          <w:lang w:eastAsia="ko-KR"/>
        </w:rPr>
        <w:t>c</w:t>
      </w:r>
      <w:r>
        <w:t xml:space="preserve">all </w:t>
      </w:r>
      <w:r>
        <w:rPr>
          <w:lang w:eastAsia="ko-KR"/>
        </w:rPr>
        <w:t>the MCPTT client shall generate an initial SIP INVITE request by following the UE originating session procedures specified in 3GPP TS 24.229 [4], with the clarifications given below.</w:t>
      </w:r>
    </w:p>
    <w:p w14:paraId="398BADB6" w14:textId="77777777" w:rsidR="00444F96" w:rsidRDefault="00444F96" w:rsidP="00444F96">
      <w:r>
        <w:rPr>
          <w:lang w:eastAsia="ko-KR"/>
        </w:rPr>
        <w:t>The MCPTT client:</w:t>
      </w:r>
    </w:p>
    <w:p w14:paraId="3E93F73C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 xml:space="preserve">shall set the Request-URI of the SIP INVITE request to a public service identity </w:t>
      </w:r>
      <w:r>
        <w:t xml:space="preserve">of the participating MCPTT function serving the MCPTT </w:t>
      </w:r>
      <w:proofErr w:type="gramStart"/>
      <w:r>
        <w:t>user</w:t>
      </w:r>
      <w:r>
        <w:rPr>
          <w:lang w:eastAsia="ko-KR"/>
        </w:rPr>
        <w:t>;</w:t>
      </w:r>
      <w:proofErr w:type="gramEnd"/>
    </w:p>
    <w:p w14:paraId="4D809209" w14:textId="77777777" w:rsidR="00444F96" w:rsidRDefault="00444F96" w:rsidP="00444F96">
      <w:pPr>
        <w:ind w:left="568" w:hanging="284"/>
      </w:pPr>
      <w:del w:id="14" w:author="Soohee Kwon" w:date="2024-10-31T19:15:00Z" w16du:dateUtc="2024-10-31T23:15:00Z">
        <w:r w:rsidDel="00A06008">
          <w:rPr>
            <w:lang w:eastAsia="ko-KR"/>
          </w:rPr>
          <w:delText>9</w:delText>
        </w:r>
      </w:del>
      <w:r>
        <w:rPr>
          <w:lang w:eastAsia="ko-KR"/>
        </w:rPr>
        <w:t>...</w:t>
      </w:r>
    </w:p>
    <w:p w14:paraId="586F49EC" w14:textId="706A2B1C" w:rsidR="00444F96" w:rsidRDefault="00444F96" w:rsidP="00444F96">
      <w:pPr>
        <w:ind w:left="568" w:hanging="284"/>
      </w:pPr>
      <w:del w:id="15" w:author="Soohee Kwon" w:date="2024-10-31T19:16:00Z" w16du:dateUtc="2024-10-31T23:16:00Z">
        <w:r w:rsidDel="00D145AC">
          <w:delText>3</w:delText>
        </w:r>
      </w:del>
      <w:ins w:id="16" w:author="Soohee Kwon" w:date="2024-10-31T19:16:00Z" w16du:dateUtc="2024-10-31T23:16:00Z">
        <w:r w:rsidR="00D145AC">
          <w:rPr>
            <w:rFonts w:hint="eastAsia"/>
            <w:lang w:eastAsia="ko-KR"/>
          </w:rPr>
          <w:t>4</w:t>
        </w:r>
      </w:ins>
      <w:r>
        <w:t>)</w:t>
      </w:r>
      <w:r>
        <w:tab/>
        <w:t>may include a P-Preferred-Identity header field in the SIP INVITE request containing a public user identity as specified in 3GPP TS 24.229 [4</w:t>
      </w:r>
      <w:proofErr w:type="gramStart"/>
      <w:r>
        <w:t>];</w:t>
      </w:r>
      <w:proofErr w:type="gramEnd"/>
    </w:p>
    <w:p w14:paraId="4073B6BB" w14:textId="2B6BAB38" w:rsidR="00444F96" w:rsidRDefault="00D145AC" w:rsidP="00444F96">
      <w:pPr>
        <w:ind w:left="568" w:hanging="284"/>
      </w:pPr>
      <w:ins w:id="17" w:author="Soohee Kwon" w:date="2024-10-31T19:16:00Z" w16du:dateUtc="2024-10-31T23:16:00Z">
        <w:r>
          <w:rPr>
            <w:rFonts w:hint="eastAsia"/>
            <w:lang w:eastAsia="ko-KR"/>
          </w:rPr>
          <w:t>5</w:t>
        </w:r>
      </w:ins>
      <w:del w:id="18" w:author="Soohee Kwon" w:date="2024-10-31T19:16:00Z" w16du:dateUtc="2024-10-31T23:16:00Z">
        <w:r w:rsidR="00444F96" w:rsidDel="00D145AC">
          <w:rPr>
            <w:lang w:eastAsia="ko-KR"/>
          </w:rPr>
          <w:delText>4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 xml:space="preserve">shall include the g.3gpp.mcptt media feature tag </w:t>
      </w:r>
      <w:r w:rsidR="00444F96">
        <w:t xml:space="preserve">and the </w:t>
      </w:r>
      <w:r w:rsidR="00444F96">
        <w:rPr>
          <w:lang w:eastAsia="ko-KR"/>
        </w:rPr>
        <w:t>g.3gpp.icsi-ref media feature tag with the value of "</w:t>
      </w:r>
      <w:proofErr w:type="gramStart"/>
      <w:r w:rsidR="00444F96">
        <w:rPr>
          <w:lang w:eastAsia="ko-KR"/>
        </w:rPr>
        <w:t>urn:urn</w:t>
      </w:r>
      <w:proofErr w:type="gramEnd"/>
      <w:r w:rsidR="00444F96">
        <w:rPr>
          <w:lang w:eastAsia="ko-KR"/>
        </w:rPr>
        <w:t>-7:3gpp-service.ims.icsi.mcptt" in the Contact header field of the SIP INVITE request according to IETF RFC 3840 [16];</w:t>
      </w:r>
    </w:p>
    <w:p w14:paraId="3235EF2A" w14:textId="72482784" w:rsidR="00444F96" w:rsidRDefault="00D145AC" w:rsidP="00444F96">
      <w:pPr>
        <w:ind w:left="568" w:hanging="284"/>
      </w:pPr>
      <w:ins w:id="19" w:author="Soohee Kwon" w:date="2024-10-31T19:16:00Z" w16du:dateUtc="2024-10-31T23:16:00Z">
        <w:r>
          <w:rPr>
            <w:rFonts w:hint="eastAsia"/>
            <w:lang w:eastAsia="ko-KR"/>
          </w:rPr>
          <w:t>6</w:t>
        </w:r>
      </w:ins>
      <w:del w:id="20" w:author="Soohee Kwon" w:date="2024-10-31T19:16:00Z" w16du:dateUtc="2024-10-31T23:16:00Z">
        <w:r w:rsidR="00444F96" w:rsidDel="00D145AC">
          <w:rPr>
            <w:lang w:eastAsia="ko-KR"/>
          </w:rPr>
          <w:delText>5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an Accept-Contact header field containing the g.3gpp.mcptt media feature tag along with the "require" and "explicit" header field parameters according to IETF RFC 3841 [6</w:t>
      </w:r>
      <w:proofErr w:type="gramStart"/>
      <w:r w:rsidR="00444F96">
        <w:rPr>
          <w:lang w:eastAsia="ko-KR"/>
        </w:rPr>
        <w:t>];</w:t>
      </w:r>
      <w:proofErr w:type="gramEnd"/>
    </w:p>
    <w:p w14:paraId="5A24DFD2" w14:textId="5F80CD44" w:rsidR="00444F96" w:rsidRDefault="00D145AC" w:rsidP="00444F96">
      <w:pPr>
        <w:ind w:left="568" w:hanging="284"/>
      </w:pPr>
      <w:ins w:id="21" w:author="Soohee Kwon" w:date="2024-10-31T19:16:00Z" w16du:dateUtc="2024-10-31T23:16:00Z">
        <w:r>
          <w:rPr>
            <w:rFonts w:hint="eastAsia"/>
            <w:lang w:eastAsia="ko-KR"/>
          </w:rPr>
          <w:t>7</w:t>
        </w:r>
      </w:ins>
      <w:del w:id="22" w:author="Soohee Kwon" w:date="2024-10-31T19:16:00Z" w16du:dateUtc="2024-10-31T23:16:00Z">
        <w:r w:rsidR="00444F96" w:rsidDel="00D145AC">
          <w:rPr>
            <w:lang w:eastAsia="ko-KR"/>
          </w:rPr>
          <w:delText>6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the ICSI value "</w:t>
      </w:r>
      <w:proofErr w:type="gramStart"/>
      <w:r w:rsidR="00444F96">
        <w:rPr>
          <w:lang w:eastAsia="ko-KR"/>
        </w:rPr>
        <w:t>urn:urn</w:t>
      </w:r>
      <w:proofErr w:type="gramEnd"/>
      <w:r w:rsidR="00444F96">
        <w:rPr>
          <w:lang w:eastAsia="ko-KR"/>
        </w:rPr>
        <w:t>-7:3gpp-service.ims.icsi.mcptt" (coded as specified in 3GPP TS 24.229 [4]), in a P-Preferred-Service header field according to IETF RFC 6050 [9] in the SIP INVITE request;</w:t>
      </w:r>
    </w:p>
    <w:p w14:paraId="53AB52A8" w14:textId="72BA89E6" w:rsidR="00444F96" w:rsidRDefault="0005096C" w:rsidP="00444F96">
      <w:pPr>
        <w:ind w:left="568" w:hanging="284"/>
      </w:pPr>
      <w:ins w:id="23" w:author="Soohee Kwon" w:date="2024-10-31T19:16:00Z" w16du:dateUtc="2024-10-31T23:16:00Z">
        <w:r>
          <w:rPr>
            <w:rFonts w:hint="eastAsia"/>
            <w:lang w:eastAsia="ko-KR"/>
          </w:rPr>
          <w:t>8</w:t>
        </w:r>
      </w:ins>
      <w:del w:id="24" w:author="Soohee Kwon" w:date="2024-10-31T19:16:00Z" w16du:dateUtc="2024-10-31T23:16:00Z">
        <w:r w:rsidR="00444F96" w:rsidDel="0005096C">
          <w:rPr>
            <w:lang w:eastAsia="ko-KR"/>
          </w:rPr>
          <w:delText>7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an Accept-Contact header field with the media feature tag g.3gpp.icsi-ref contain with the value of "</w:t>
      </w:r>
      <w:proofErr w:type="gramStart"/>
      <w:r w:rsidR="00444F96">
        <w:rPr>
          <w:lang w:eastAsia="ko-KR"/>
        </w:rPr>
        <w:t>urn:urn</w:t>
      </w:r>
      <w:proofErr w:type="gramEnd"/>
      <w:r w:rsidR="00444F96">
        <w:rPr>
          <w:lang w:eastAsia="ko-KR"/>
        </w:rPr>
        <w:t>-7:3gpp-service.ims.icsi.mcptt" along with parameters "require" and "explicit" according to IETF RFC 3841 [6];</w:t>
      </w:r>
    </w:p>
    <w:p w14:paraId="6E8EC8ED" w14:textId="5C7F5BD3" w:rsidR="00444F96" w:rsidRDefault="0005096C" w:rsidP="00444F96">
      <w:pPr>
        <w:ind w:left="568" w:hanging="284"/>
      </w:pPr>
      <w:ins w:id="25" w:author="Soohee Kwon" w:date="2024-10-31T19:16:00Z" w16du:dateUtc="2024-10-31T23:16:00Z">
        <w:r>
          <w:rPr>
            <w:rFonts w:hint="eastAsia"/>
            <w:lang w:eastAsia="ko-KR"/>
          </w:rPr>
          <w:t>9</w:t>
        </w:r>
      </w:ins>
      <w:del w:id="26" w:author="Soohee Kwon" w:date="2024-10-31T19:16:00Z" w16du:dateUtc="2024-10-31T23:16:00Z">
        <w:r w:rsidR="00444F96" w:rsidDel="0005096C">
          <w:rPr>
            <w:lang w:eastAsia="ko-KR"/>
          </w:rPr>
          <w:delText>8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</w:r>
      <w:ins w:id="27" w:author="Soohee Kwon" w:date="2024-10-31T19:17:00Z" w16du:dateUtc="2024-10-31T23:17:00Z">
        <w:r w:rsidR="00033F06">
          <w:rPr>
            <w:lang w:eastAsia="ko-KR"/>
          </w:rPr>
          <w:t xml:space="preserve">for the establishment of a private call </w:t>
        </w:r>
      </w:ins>
      <w:r w:rsidR="00444F96">
        <w:rPr>
          <w:lang w:eastAsia="ko-KR"/>
        </w:rPr>
        <w:t>shall insert in the SIP INVITE request a MIME resource-lists body with the MCPTT ID of the invited MCPTT user, according to rules and procedures of IETF RFC 5366 [20</w:t>
      </w:r>
      <w:proofErr w:type="gramStart"/>
      <w:r w:rsidR="00444F96">
        <w:rPr>
          <w:lang w:eastAsia="ko-KR"/>
        </w:rPr>
        <w:t>];</w:t>
      </w:r>
      <w:proofErr w:type="gramEnd"/>
    </w:p>
    <w:p w14:paraId="7B2CE29F" w14:textId="3953EC5C" w:rsidR="0057170D" w:rsidRDefault="0057170D" w:rsidP="00444F96">
      <w:pPr>
        <w:ind w:left="568" w:hanging="284"/>
        <w:rPr>
          <w:ins w:id="28" w:author="Soohee Kwon" w:date="2024-10-31T19:17:00Z" w16du:dateUtc="2024-10-31T23:17:00Z"/>
          <w:lang w:eastAsia="ko-KR"/>
        </w:rPr>
      </w:pPr>
      <w:ins w:id="29" w:author="Soohee Kwon" w:date="2024-10-31T19:17:00Z" w16du:dateUtc="2024-10-31T23:17:00Z">
        <w:r>
          <w:rPr>
            <w:lang w:eastAsia="ko-KR"/>
          </w:rPr>
          <w:t>…</w:t>
        </w:r>
      </w:ins>
    </w:p>
    <w:p w14:paraId="76BF1A64" w14:textId="79B38B97" w:rsidR="00444F96" w:rsidRDefault="0005096C" w:rsidP="00444F96">
      <w:pPr>
        <w:ind w:left="568" w:hanging="284"/>
      </w:pPr>
      <w:ins w:id="30" w:author="Soohee Kwon" w:date="2024-10-31T19:16:00Z" w16du:dateUtc="2024-10-31T23:16:00Z">
        <w:r>
          <w:rPr>
            <w:rFonts w:hint="eastAsia"/>
            <w:lang w:eastAsia="ko-KR"/>
          </w:rPr>
          <w:t>1</w:t>
        </w:r>
      </w:ins>
      <w:ins w:id="31" w:author="Soohee Kwon" w:date="2024-10-31T19:17:00Z" w16du:dateUtc="2024-10-31T23:17:00Z">
        <w:r w:rsidR="0057170D">
          <w:rPr>
            <w:rFonts w:hint="eastAsia"/>
            <w:lang w:eastAsia="ko-KR"/>
          </w:rPr>
          <w:t>1</w:t>
        </w:r>
      </w:ins>
      <w:del w:id="32" w:author="Soohee Kwon" w:date="2024-10-31T19:16:00Z" w16du:dateUtc="2024-10-31T23:16:00Z">
        <w:r w:rsidR="00444F96" w:rsidDel="0005096C">
          <w:rPr>
            <w:lang w:eastAsia="ko-KR"/>
          </w:rPr>
          <w:delText>9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an end-to-end security context needs to be established</w:t>
      </w:r>
      <w:ins w:id="33" w:author="Soohee Kwon" w:date="2024-10-31T19:19:00Z" w16du:dateUtc="2024-10-31T23:19:00Z">
        <w:r w:rsidR="006D2CC9">
          <w:rPr>
            <w:rFonts w:hint="eastAsia"/>
            <w:lang w:eastAsia="ko-KR"/>
          </w:rPr>
          <w:t xml:space="preserve"> </w:t>
        </w:r>
        <w:r w:rsidR="006D2CC9">
          <w:rPr>
            <w:lang w:eastAsia="ko-KR"/>
          </w:rPr>
          <w:t>and if the MCPTT user is initiating a private call</w:t>
        </w:r>
      </w:ins>
      <w:r w:rsidR="00444F96">
        <w:rPr>
          <w:lang w:eastAsia="ko-KR"/>
        </w:rPr>
        <w:t xml:space="preserve"> then:</w:t>
      </w:r>
    </w:p>
    <w:p w14:paraId="1C64568E" w14:textId="3464B835" w:rsidR="00444F96" w:rsidRDefault="00444F96" w:rsidP="00444F96">
      <w:pPr>
        <w:ind w:left="851" w:hanging="284"/>
      </w:pPr>
      <w:r>
        <w:rPr>
          <w:lang w:eastAsia="ko-KR"/>
        </w:rPr>
        <w:t>a)</w:t>
      </w:r>
      <w:r>
        <w:rPr>
          <w:lang w:eastAsia="ko-KR"/>
        </w:rPr>
        <w:tab/>
        <w:t>if necessary, shall instruct the key management client to request keying material from the key management server as described in 3GPP TS </w:t>
      </w:r>
      <w:ins w:id="34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35" w:author="Soohee Kwon" w:date="2024-10-31T19:19:00Z" w16du:dateUtc="2024-10-31T23:19:00Z">
        <w:r w:rsidDel="0098384A">
          <w:rPr>
            <w:lang w:eastAsia="ko-KR"/>
          </w:rPr>
          <w:delText>33.1</w:delText>
        </w:r>
        <w:r w:rsidDel="006D2CC9">
          <w:rPr>
            <w:lang w:eastAsia="ko-KR"/>
          </w:rPr>
          <w:delText>79</w:delText>
        </w:r>
        <w:r w:rsidDel="0098384A">
          <w:rPr>
            <w:lang w:eastAsia="ko-KR"/>
          </w:rPr>
          <w:delText> [</w:delText>
        </w:r>
        <w:r w:rsidDel="006D2CC9">
          <w:rPr>
            <w:lang w:eastAsia="ko-KR"/>
          </w:rPr>
          <w:delText>46</w:delText>
        </w:r>
        <w:r w:rsidDel="0098384A">
          <w:rPr>
            <w:lang w:eastAsia="ko-KR"/>
          </w:rPr>
          <w:delText>]</w:delText>
        </w:r>
      </w:del>
      <w:r>
        <w:rPr>
          <w:lang w:eastAsia="ko-KR"/>
        </w:rPr>
        <w:t>;</w:t>
      </w:r>
    </w:p>
    <w:p w14:paraId="50595289" w14:textId="5A694B6F" w:rsidR="00444F96" w:rsidRDefault="00444F96" w:rsidP="00444F96">
      <w:pPr>
        <w:ind w:left="851" w:hanging="284"/>
      </w:pPr>
      <w:r>
        <w:rPr>
          <w:lang w:eastAsia="ko-KR"/>
        </w:rPr>
        <w:t>b)</w:t>
      </w:r>
      <w:r>
        <w:rPr>
          <w:lang w:eastAsia="ko-KR"/>
        </w:rPr>
        <w:tab/>
        <w:t>shall use the keying material to generate a PCK as described in 3GPP TS </w:t>
      </w:r>
      <w:ins w:id="36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37" w:author="Soohee Kwon" w:date="2024-10-31T19:19:00Z" w16du:dateUtc="2024-10-31T23:19:00Z">
        <w:r w:rsidDel="0098384A">
          <w:rPr>
            <w:lang w:eastAsia="ko-KR"/>
          </w:rPr>
          <w:delText>33.1</w:delText>
        </w:r>
        <w:r w:rsidDel="006D2CC9">
          <w:rPr>
            <w:lang w:eastAsia="ko-KR"/>
          </w:rPr>
          <w:delText>79</w:delText>
        </w:r>
        <w:r w:rsidDel="0098384A">
          <w:rPr>
            <w:lang w:eastAsia="ko-KR"/>
          </w:rPr>
          <w:delText> [</w:delText>
        </w:r>
        <w:r w:rsidDel="006D2CC9">
          <w:rPr>
            <w:lang w:eastAsia="ko-KR"/>
          </w:rPr>
          <w:delText>46</w:delText>
        </w:r>
        <w:r w:rsidDel="0098384A">
          <w:rPr>
            <w:lang w:eastAsia="ko-KR"/>
          </w:rPr>
          <w:delText>]</w:delText>
        </w:r>
      </w:del>
      <w:r>
        <w:rPr>
          <w:lang w:eastAsia="ko-KR"/>
        </w:rPr>
        <w:t>;</w:t>
      </w:r>
    </w:p>
    <w:p w14:paraId="0DC04084" w14:textId="430D03B5" w:rsidR="00444F96" w:rsidRDefault="00444F96" w:rsidP="00444F96">
      <w:pPr>
        <w:ind w:left="851" w:hanging="284"/>
      </w:pPr>
      <w:r>
        <w:rPr>
          <w:lang w:eastAsia="ko-KR"/>
        </w:rPr>
        <w:t>c)</w:t>
      </w:r>
      <w:r>
        <w:rPr>
          <w:lang w:eastAsia="ko-KR"/>
        </w:rPr>
        <w:tab/>
        <w:t xml:space="preserve">shall use the PCK to generate a PCK-ID with the four most significant bits set to "0001" to indicate that the </w:t>
      </w:r>
      <w:r>
        <w:t xml:space="preserve">purpose of the PCK is to protect private call communications and with the remaining </w:t>
      </w:r>
      <w:proofErr w:type="gramStart"/>
      <w:r>
        <w:t>twenty eight</w:t>
      </w:r>
      <w:proofErr w:type="gramEnd"/>
      <w:r>
        <w:t xml:space="preserve"> bits being randomly generated as </w:t>
      </w:r>
      <w:r>
        <w:rPr>
          <w:lang w:eastAsia="ko-KR"/>
        </w:rPr>
        <w:t>described in 3GPP TS </w:t>
      </w:r>
      <w:ins w:id="38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39" w:author="Soohee Kwon" w:date="2024-10-31T19:19:00Z" w16du:dateUtc="2024-10-31T23:19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;</w:t>
      </w:r>
    </w:p>
    <w:p w14:paraId="2377CD44" w14:textId="4CFE29DE" w:rsidR="00444F96" w:rsidRDefault="00444F96" w:rsidP="00444F96">
      <w:pPr>
        <w:ind w:left="851" w:hanging="284"/>
      </w:pPr>
      <w:r>
        <w:rPr>
          <w:lang w:eastAsia="ko-KR"/>
        </w:rPr>
        <w:t>d)</w:t>
      </w:r>
      <w:r>
        <w:rPr>
          <w:lang w:eastAsia="ko-KR"/>
        </w:rPr>
        <w:tab/>
        <w:t>shall encrypt the PCK to a UID associated to the MCPTT client using the MCPTT ID</w:t>
      </w:r>
      <w:ins w:id="40" w:author="Soohee Kwon" w:date="2024-10-31T19:22:00Z" w16du:dateUtc="2024-10-31T23:22:00Z">
        <w:r w:rsidR="00EE4087">
          <w:rPr>
            <w:rFonts w:hint="eastAsia"/>
            <w:lang w:eastAsia="ko-KR"/>
          </w:rPr>
          <w:t xml:space="preserve"> </w:t>
        </w:r>
        <w:r w:rsidR="00EE4087">
          <w:rPr>
            <w:lang w:eastAsia="ko-KR"/>
          </w:rPr>
          <w:t>and KMS URI</w:t>
        </w:r>
      </w:ins>
      <w:r>
        <w:rPr>
          <w:lang w:eastAsia="ko-KR"/>
        </w:rPr>
        <w:t xml:space="preserve"> of the invited user </w:t>
      </w:r>
      <w:ins w:id="41" w:author="Soohee Kwon" w:date="2024-10-31T19:22:00Z" w16du:dateUtc="2024-10-31T23:22:00Z">
        <w:r w:rsidR="00116E9C">
          <w:rPr>
            <w:lang w:eastAsia="ko-KR"/>
          </w:rPr>
          <w:t xml:space="preserve">as determined by the procedures of clause 6.2.8.3.9 </w:t>
        </w:r>
      </w:ins>
      <w:r>
        <w:rPr>
          <w:lang w:eastAsia="ko-KR"/>
        </w:rPr>
        <w:t>and a time related parameter as described in 3GPP TS </w:t>
      </w:r>
      <w:ins w:id="42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43" w:author="Soohee Kwon" w:date="2024-10-31T19:19:00Z" w16du:dateUtc="2024-10-31T23:19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;</w:t>
      </w:r>
    </w:p>
    <w:p w14:paraId="460A5DDA" w14:textId="7EA7AC09" w:rsidR="00444F96" w:rsidRDefault="00444F96" w:rsidP="00444F96">
      <w:pPr>
        <w:ind w:left="851" w:hanging="284"/>
      </w:pPr>
      <w:r>
        <w:lastRenderedPageBreak/>
        <w:t>e)</w:t>
      </w:r>
      <w:r>
        <w:tab/>
        <w:t>shall generate a MIKEY-SAKKE I_MESSAGE using the encapsulated PCK and PCK-ID as specified in 3GPP TS </w:t>
      </w:r>
      <w:ins w:id="44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45" w:author="Soohee Kwon" w:date="2024-10-31T19:20:00Z" w16du:dateUtc="2024-10-31T23:20:00Z">
        <w:r w:rsidDel="0098384A">
          <w:delText>33.179 [46]</w:delText>
        </w:r>
      </w:del>
      <w:r>
        <w:t>; and</w:t>
      </w:r>
    </w:p>
    <w:p w14:paraId="16BF5E39" w14:textId="786EE93F" w:rsidR="00444F96" w:rsidRDefault="00444F96" w:rsidP="00444F96">
      <w:pPr>
        <w:ind w:left="851" w:hanging="284"/>
      </w:pPr>
      <w:r>
        <w:rPr>
          <w:lang w:eastAsia="ko-KR"/>
        </w:rPr>
        <w:t>g)</w:t>
      </w:r>
      <w:r>
        <w:rPr>
          <w:lang w:eastAsia="ko-KR"/>
        </w:rPr>
        <w:tab/>
        <w:t xml:space="preserve">shall add the </w:t>
      </w:r>
      <w:r>
        <w:t>MCPTT ID of the originating MCPTT to the initiator field (</w:t>
      </w:r>
      <w:proofErr w:type="spellStart"/>
      <w:r>
        <w:t>IDRi</w:t>
      </w:r>
      <w:proofErr w:type="spellEnd"/>
      <w:r>
        <w:t>) of the I_MESSAGE as described in 3GPP TS </w:t>
      </w:r>
      <w:ins w:id="46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47" w:author="Soohee Kwon" w:date="2024-10-31T19:20:00Z" w16du:dateUtc="2024-10-31T23:20:00Z">
        <w:r w:rsidDel="0098384A">
          <w:delText>33.179 [46]</w:delText>
        </w:r>
      </w:del>
      <w:r>
        <w:t>; and</w:t>
      </w:r>
    </w:p>
    <w:p w14:paraId="468E6502" w14:textId="228D803D" w:rsidR="00444F96" w:rsidRDefault="00444F96" w:rsidP="00444F96">
      <w:pPr>
        <w:ind w:left="851" w:hanging="284"/>
      </w:pPr>
      <w:r>
        <w:t>f)</w:t>
      </w:r>
      <w:r>
        <w:tab/>
        <w:t xml:space="preserve">shall sign the MIKEY-SAKKE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</w:t>
      </w:r>
      <w:ins w:id="48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49" w:author="Soohee Kwon" w:date="2024-10-31T19:20:00Z" w16du:dateUtc="2024-10-31T23:20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.</w:t>
      </w:r>
    </w:p>
    <w:p w14:paraId="5FC5CF52" w14:textId="5D1F329A" w:rsidR="00444F96" w:rsidRDefault="0005442B" w:rsidP="00444F96">
      <w:pPr>
        <w:ind w:left="568" w:hanging="284"/>
      </w:pPr>
      <w:ins w:id="50" w:author="Soohee Kwon" w:date="2024-10-31T19:11:00Z" w16du:dateUtc="2024-10-31T23:11:00Z">
        <w:r>
          <w:rPr>
            <w:rFonts w:hint="eastAsia"/>
            <w:lang w:eastAsia="ko-KR"/>
          </w:rPr>
          <w:t>12</w:t>
        </w:r>
      </w:ins>
      <w:del w:id="51" w:author="Soohee Kwon" w:date="2024-10-31T19:11:00Z" w16du:dateUtc="2024-10-31T23:11:00Z">
        <w:r w:rsidR="00444F96" w:rsidDel="0005442B">
          <w:rPr>
            <w:lang w:eastAsia="ko-KR"/>
          </w:rPr>
          <w:delText>10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 xml:space="preserve">shall include an SDP offer according to 3GPP TS 24.229 [4] with the clarification given in subclause 6.2.1 and with a media stream of the offered media-floor control </w:t>
      </w:r>
      <w:proofErr w:type="gramStart"/>
      <w:r w:rsidR="00444F96">
        <w:rPr>
          <w:lang w:eastAsia="ko-KR"/>
        </w:rPr>
        <w:t>entity;</w:t>
      </w:r>
      <w:proofErr w:type="gramEnd"/>
    </w:p>
    <w:p w14:paraId="42AF7593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603E5ABF" w14:textId="7299F751" w:rsidR="00444F96" w:rsidRDefault="00A619DA" w:rsidP="00A619DA">
      <w:pPr>
        <w:ind w:left="568" w:hanging="1"/>
        <w:rPr>
          <w:ins w:id="52" w:author="Soohee Kwon" w:date="2024-10-31T19:12:00Z" w16du:dateUtc="2024-10-31T23:12:00Z"/>
          <w:lang w:eastAsia="ko-KR"/>
        </w:rPr>
      </w:pPr>
      <w:ins w:id="53" w:author="Soohee Kwon" w:date="2024-10-31T19:11:00Z" w16du:dateUtc="2024-10-31T23:11:00Z">
        <w:r>
          <w:rPr>
            <w:rFonts w:hint="eastAsia"/>
            <w:lang w:eastAsia="ko-KR"/>
          </w:rPr>
          <w:t>b</w:t>
        </w:r>
      </w:ins>
      <w:del w:id="54" w:author="Soohee Kwon" w:date="2024-10-31T19:11:00Z" w16du:dateUtc="2024-10-31T23:11:00Z">
        <w:r w:rsidR="00444F96" w:rsidDel="00A619DA">
          <w:rPr>
            <w:lang w:eastAsia="ko-KR"/>
          </w:rPr>
          <w:delText>13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force of automatic commencement mode at the invited MCPTT client is not requested by the MCPTT user and:</w:t>
      </w:r>
    </w:p>
    <w:p w14:paraId="0C7F7E2C" w14:textId="0A5F507C" w:rsidR="00A619DA" w:rsidRDefault="005D26D4" w:rsidP="005D26D4">
      <w:pPr>
        <w:ind w:left="568" w:firstLine="283"/>
      </w:pPr>
      <w:ins w:id="55" w:author="Soohee Kwon" w:date="2024-10-31T19:12:00Z" w16du:dateUtc="2024-10-31T23:12:00Z">
        <w:r>
          <w:rPr>
            <w:lang w:eastAsia="ko-KR"/>
          </w:rPr>
          <w:t>…</w:t>
        </w:r>
      </w:ins>
    </w:p>
    <w:p w14:paraId="532C4321" w14:textId="5700D574" w:rsidR="00444F96" w:rsidRDefault="00A619DA" w:rsidP="00A619DA">
      <w:pPr>
        <w:ind w:left="851"/>
      </w:pPr>
      <w:ins w:id="56" w:author="Soohee Kwon" w:date="2024-10-31T19:12:00Z" w16du:dateUtc="2024-10-31T23:12:00Z">
        <w:r>
          <w:rPr>
            <w:rFonts w:hint="eastAsia"/>
            <w:lang w:eastAsia="ko-KR"/>
          </w:rPr>
          <w:t>ii</w:t>
        </w:r>
      </w:ins>
      <w:del w:id="57" w:author="Soohee Kwon" w:date="2024-10-31T19:12:00Z" w16du:dateUtc="2024-10-31T23:12:00Z">
        <w:r w:rsidR="00444F96" w:rsidDel="00A619DA">
          <w:rPr>
            <w:lang w:eastAsia="ko-KR"/>
          </w:rPr>
          <w:delText>b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manual commencement mode at the invited MCPTT client is requested by the MCPTT user, shall include in the SIP INVITE request an Answer-Mode header field with the value "Manual" according to the rules and procedures of IETF RFC 5373 [18];</w:t>
      </w:r>
      <w:ins w:id="58" w:author="Soohee Kwon" w:date="2024-10-31T19:12:00Z" w16du:dateUtc="2024-10-31T23:12:00Z">
        <w:r w:rsidR="005D26D4">
          <w:rPr>
            <w:rFonts w:hint="eastAsia"/>
            <w:lang w:eastAsia="ko-KR"/>
          </w:rPr>
          <w:t xml:space="preserve"> and</w:t>
        </w:r>
      </w:ins>
    </w:p>
    <w:p w14:paraId="6418187C" w14:textId="1CBFA0FB" w:rsidR="00444F96" w:rsidRDefault="002B45CD" w:rsidP="002B45CD">
      <w:pPr>
        <w:ind w:left="568"/>
      </w:pPr>
      <w:ins w:id="59" w:author="Soohee Kwon" w:date="2024-10-31T19:13:00Z" w16du:dateUtc="2024-10-31T23:13:00Z">
        <w:r>
          <w:rPr>
            <w:rFonts w:hint="eastAsia"/>
            <w:lang w:eastAsia="ko-KR"/>
          </w:rPr>
          <w:t>c</w:t>
        </w:r>
      </w:ins>
      <w:del w:id="60" w:author="Soohee Kwon" w:date="2024-10-31T19:13:00Z" w16du:dateUtc="2024-10-31T23:13:00Z">
        <w:r w:rsidR="00444F96" w:rsidDel="002B45CD">
          <w:delText>14</w:delText>
        </w:r>
      </w:del>
      <w:r w:rsidR="00444F96">
        <w:t>)</w:t>
      </w:r>
      <w:r w:rsidR="00444F96">
        <w:tab/>
        <w:t>shall contain an application/vnd.3gpp.mcptt-info+xml MIME body with the &lt;</w:t>
      </w:r>
      <w:proofErr w:type="spellStart"/>
      <w:r w:rsidR="00444F96">
        <w:t>mcpttinfo</w:t>
      </w:r>
      <w:proofErr w:type="spellEnd"/>
      <w:r w:rsidR="00444F96">
        <w:t>&gt; element containing the &lt;</w:t>
      </w:r>
      <w:proofErr w:type="spellStart"/>
      <w:r w:rsidR="00444F96">
        <w:t>mcptt</w:t>
      </w:r>
      <w:proofErr w:type="spellEnd"/>
      <w:r w:rsidR="00444F96">
        <w:t>-Params&gt; element with the &lt;session-type&gt; element set to a value of "private</w:t>
      </w:r>
      <w:proofErr w:type="gramStart"/>
      <w:r w:rsidR="00444F96">
        <w:t>";</w:t>
      </w:r>
      <w:proofErr w:type="gramEnd"/>
    </w:p>
    <w:p w14:paraId="0B70428A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6CB5546A" w14:textId="2FBA0DBC" w:rsidR="00444F96" w:rsidRDefault="00A37ED0" w:rsidP="00444F96">
      <w:pPr>
        <w:ind w:left="568" w:hanging="284"/>
      </w:pPr>
      <w:ins w:id="61" w:author="Soohee Kwon" w:date="2024-10-31T19:10:00Z" w16du:dateUtc="2024-10-31T23:10:00Z">
        <w:r>
          <w:rPr>
            <w:rFonts w:hint="eastAsia"/>
            <w:lang w:eastAsia="ko-KR"/>
          </w:rPr>
          <w:t>17</w:t>
        </w:r>
      </w:ins>
      <w:del w:id="62" w:author="Soohee Kwon" w:date="2024-10-31T19:10:00Z" w16du:dateUtc="2024-10-31T23:10:00Z">
        <w:r w:rsidR="00444F96" w:rsidDel="00A37ED0">
          <w:rPr>
            <w:lang w:eastAsia="ko-KR"/>
          </w:rPr>
          <w:delText>16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send SIP INVITE request towards the MCPTT server according to 3GPP TS 24.229 [4].</w:t>
      </w:r>
    </w:p>
    <w:p w14:paraId="03744DC3" w14:textId="77777777" w:rsidR="00444F96" w:rsidRDefault="00444F96" w:rsidP="00444F96">
      <w:r>
        <w:rPr>
          <w:lang w:eastAsia="ko-KR"/>
        </w:rPr>
        <w:t>Upon receiving a SIP 183(Session Progress) response to the SIP INVITE request the MCPTT client:</w:t>
      </w:r>
    </w:p>
    <w:p w14:paraId="1FD7F102" w14:textId="77777777" w:rsidR="00444F96" w:rsidRDefault="00444F96" w:rsidP="00444F96">
      <w:pPr>
        <w:ind w:left="568" w:hanging="284"/>
      </w:pPr>
      <w:r>
        <w:t>1)</w:t>
      </w:r>
      <w:r>
        <w:tab/>
        <w:t>may indicate the progress of the session establishment to the inviting MCPTT user.</w:t>
      </w:r>
    </w:p>
    <w:p w14:paraId="3A4591EC" w14:textId="77777777" w:rsidR="00444F96" w:rsidRDefault="00444F96" w:rsidP="00444F96">
      <w:r>
        <w:rPr>
          <w:lang w:eastAsia="ko-KR"/>
        </w:rPr>
        <w:t>Upon receiving a SIP 200 (OK) response to the SIP INVITE request the MCPTT client:</w:t>
      </w:r>
    </w:p>
    <w:p w14:paraId="19FBED6B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shall interact with the media plane as specified in 3GPP TS 24.380 [5</w:t>
      </w:r>
      <w:proofErr w:type="gramStart"/>
      <w:r>
        <w:rPr>
          <w:lang w:eastAsia="ko-KR"/>
        </w:rPr>
        <w:t>];</w:t>
      </w:r>
      <w:proofErr w:type="gramEnd"/>
    </w:p>
    <w:p w14:paraId="70CFDDD0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717D5A63" w14:textId="5DCAF1CE" w:rsidR="00444F96" w:rsidRDefault="00ED087C" w:rsidP="00444F96">
      <w:pPr>
        <w:ind w:left="568" w:hanging="284"/>
        <w:rPr>
          <w:rFonts w:eastAsia="Malgun Gothic"/>
        </w:rPr>
      </w:pPr>
      <w:ins w:id="63" w:author="Soohee Kwon" w:date="2024-10-31T19:09:00Z" w16du:dateUtc="2024-10-31T23:09:00Z">
        <w:r>
          <w:rPr>
            <w:rFonts w:hint="eastAsia"/>
            <w:lang w:eastAsia="ko-KR"/>
          </w:rPr>
          <w:t>4</w:t>
        </w:r>
      </w:ins>
      <w:del w:id="64" w:author="Soohee Kwon" w:date="2024-10-31T19:09:00Z" w16du:dateUtc="2024-10-31T23:09:00Z">
        <w:r w:rsidR="00444F96" w:rsidDel="00ED087C">
          <w:delText>3</w:delText>
        </w:r>
      </w:del>
      <w:r w:rsidR="00444F96">
        <w:t>)</w:t>
      </w:r>
      <w:r w:rsidR="00444F96">
        <w:tab/>
        <w:t>shall notify the user that the call has been successfully established</w:t>
      </w:r>
      <w:r w:rsidR="00444F96">
        <w:rPr>
          <w:lang w:eastAsia="ko-KR"/>
        </w:rPr>
        <w:t>.</w:t>
      </w:r>
    </w:p>
    <w:p w14:paraId="71018278" w14:textId="77777777" w:rsidR="00444F96" w:rsidRDefault="00444F96" w:rsidP="00444F96">
      <w:r>
        <w:t>[TS 24.379, clause 11.1.2.2]</w:t>
      </w:r>
    </w:p>
    <w:p w14:paraId="61F73532" w14:textId="020AFE52" w:rsidR="00444F96" w:rsidRDefault="00444F96" w:rsidP="00444F96">
      <w:r>
        <w:rPr>
          <w:lang w:eastAsia="ko-KR"/>
        </w:rPr>
        <w:t>When the MCPTT user wants to make an on-demand private call without floor control</w:t>
      </w:r>
      <w:ins w:id="65" w:author="Soohee Kwon" w:date="2024-10-31T19:23:00Z" w16du:dateUtc="2024-10-31T23:23:00Z">
        <w:r w:rsidR="00067544">
          <w:rPr>
            <w:rFonts w:hint="eastAsia"/>
            <w:lang w:eastAsia="ko-KR"/>
          </w:rPr>
          <w:t xml:space="preserve"> </w:t>
        </w:r>
        <w:r w:rsidR="00067544" w:rsidRPr="00095162">
          <w:rPr>
            <w:noProof/>
            <w:lang w:eastAsia="ko-KR"/>
          </w:rPr>
          <w:t>or first-to-answer call</w:t>
        </w:r>
        <w:r w:rsidR="00067544">
          <w:rPr>
            <w:noProof/>
            <w:lang w:eastAsia="ko-KR"/>
          </w:rPr>
          <w:t xml:space="preserve"> without floor control</w:t>
        </w:r>
      </w:ins>
      <w:r>
        <w:rPr>
          <w:lang w:eastAsia="ko-KR"/>
        </w:rPr>
        <w:t>, the MCPTT client shall follow the procedures in subclause 11.1.1.2.1.1 with the following exceptions:</w:t>
      </w:r>
    </w:p>
    <w:p w14:paraId="63C0A5E4" w14:textId="2627A943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in step 1</w:t>
      </w:r>
      <w:ins w:id="66" w:author="Soohee Kwon" w:date="2024-10-31T19:23:00Z" w16du:dateUtc="2024-10-31T23:23:00Z">
        <w:r w:rsidR="00AA145D">
          <w:rPr>
            <w:rFonts w:hint="eastAsia"/>
            <w:lang w:eastAsia="ko-KR"/>
          </w:rPr>
          <w:t>2</w:t>
        </w:r>
      </w:ins>
      <w:del w:id="67" w:author="Soohee Kwon" w:date="2024-10-31T19:23:00Z" w16du:dateUtc="2024-10-31T23:23:00Z">
        <w:r w:rsidDel="00AA145D">
          <w:rPr>
            <w:lang w:eastAsia="ko-KR"/>
          </w:rPr>
          <w:delText>0</w:delText>
        </w:r>
      </w:del>
      <w:r>
        <w:rPr>
          <w:lang w:eastAsia="ko-KR"/>
        </w:rPr>
        <w:t>) of subclause</w:t>
      </w:r>
      <w:r>
        <w:t> 11.1.1.2.1.1, the MCPTT client shall not offer a media-level section for a media-floor control entity; and</w:t>
      </w:r>
    </w:p>
    <w:p w14:paraId="70A8F6CA" w14:textId="494249EE" w:rsidR="00444F96" w:rsidRDefault="00444F96" w:rsidP="00444F96">
      <w:pPr>
        <w:ind w:left="568" w:hanging="284"/>
        <w:rPr>
          <w:ins w:id="68" w:author="Soohee Kwon" w:date="2024-10-31T19:24:00Z" w16du:dateUtc="2024-10-31T23:24:00Z"/>
        </w:rPr>
      </w:pPr>
      <w:r>
        <w:t>2)</w:t>
      </w:r>
      <w:r>
        <w:tab/>
        <w:t>step 1</w:t>
      </w:r>
      <w:ins w:id="69" w:author="Soohee Kwon" w:date="2024-10-31T19:23:00Z" w16du:dateUtc="2024-10-31T23:23:00Z">
        <w:r w:rsidR="00AA145D">
          <w:rPr>
            <w:rFonts w:hint="eastAsia"/>
            <w:lang w:eastAsia="ko-KR"/>
          </w:rPr>
          <w:t>3</w:t>
        </w:r>
      </w:ins>
      <w:del w:id="70" w:author="Soohee Kwon" w:date="2024-10-31T19:23:00Z" w16du:dateUtc="2024-10-31T23:23:00Z">
        <w:r w:rsidDel="00AA145D">
          <w:delText>1</w:delText>
        </w:r>
      </w:del>
      <w:r>
        <w:t>) of subclause 11.1.1.2.1.1 shall be ignored.</w:t>
      </w:r>
    </w:p>
    <w:p w14:paraId="214AD0F1" w14:textId="55CFF856" w:rsidR="0029586D" w:rsidRDefault="0029586D" w:rsidP="00444F96">
      <w:pPr>
        <w:ind w:left="568" w:hanging="284"/>
        <w:rPr>
          <w:lang w:eastAsia="ko-KR"/>
        </w:rPr>
      </w:pPr>
      <w:ins w:id="71" w:author="Soohee Kwon" w:date="2024-10-31T19:24:00Z" w16du:dateUtc="2024-10-31T23:24:00Z">
        <w:r>
          <w:rPr>
            <w:lang w:eastAsia="ko-KR"/>
          </w:rPr>
          <w:t>…</w:t>
        </w:r>
      </w:ins>
    </w:p>
    <w:p w14:paraId="1D1090DB" w14:textId="77777777" w:rsidR="00444F96" w:rsidRDefault="00444F96" w:rsidP="00444F96">
      <w:r>
        <w:t>[TS 24.379, clause 11.1.3.1.1.1]</w:t>
      </w:r>
    </w:p>
    <w:p w14:paraId="1F91E393" w14:textId="77777777" w:rsidR="00444F96" w:rsidRDefault="00444F96" w:rsidP="00444F96">
      <w:r>
        <w:t>Upon receiving a request from an MCPTT user to release an MCPTT private call session established using on-demand session signalling, the MCPTT client shall follow the procedures as specified in subclause 6.2.5.1.</w:t>
      </w:r>
    </w:p>
    <w:p w14:paraId="3AD432DA" w14:textId="77777777" w:rsidR="00444F96" w:rsidRDefault="00444F96" w:rsidP="00444F96">
      <w:pPr>
        <w:pStyle w:val="H6"/>
      </w:pPr>
      <w:r>
        <w:t>6.2.7.3</w:t>
      </w:r>
      <w:r>
        <w:tab/>
        <w:t>Test description</w:t>
      </w:r>
    </w:p>
    <w:p w14:paraId="79AFB4BA" w14:textId="77777777" w:rsidR="00444F96" w:rsidRDefault="00444F96" w:rsidP="00444F96">
      <w:pPr>
        <w:pStyle w:val="H6"/>
      </w:pPr>
      <w:r>
        <w:t>6.2.7.3.1</w:t>
      </w:r>
      <w:r>
        <w:tab/>
        <w:t>Pre-test conditions</w:t>
      </w:r>
    </w:p>
    <w:p w14:paraId="64B5341C" w14:textId="77777777" w:rsidR="00444F96" w:rsidRDefault="00444F96" w:rsidP="00444F96">
      <w:pPr>
        <w:pStyle w:val="H6"/>
      </w:pPr>
      <w:r w:rsidRPr="00102CE5">
        <w:t>Test configuration</w:t>
      </w:r>
      <w:r>
        <w:t>:</w:t>
      </w:r>
    </w:p>
    <w:p w14:paraId="169D0FC9" w14:textId="77777777" w:rsidR="00444F96" w:rsidRDefault="00444F96" w:rsidP="00444F96">
      <w:pPr>
        <w:pStyle w:val="B1"/>
      </w:pPr>
      <w:r>
        <w:t>-</w:t>
      </w:r>
      <w:r>
        <w:tab/>
        <w:t>Single cell configuration according to TS 36.579-1 [2] clause 5.2.2.2.1.</w:t>
      </w:r>
    </w:p>
    <w:p w14:paraId="22733DEE" w14:textId="77777777" w:rsidR="00444F96" w:rsidRDefault="00444F96" w:rsidP="00444F96">
      <w:pPr>
        <w:pStyle w:val="H6"/>
      </w:pPr>
      <w:r>
        <w:lastRenderedPageBreak/>
        <w:t>Preamble:</w:t>
      </w:r>
    </w:p>
    <w:p w14:paraId="3A1B97DF" w14:textId="77777777" w:rsidR="00444F96" w:rsidRDefault="00444F96" w:rsidP="00444F96">
      <w:pPr>
        <w:pStyle w:val="B1"/>
      </w:pPr>
      <w:r>
        <w:t>-</w:t>
      </w:r>
      <w:r>
        <w:tab/>
        <w:t>The UE has performed procedure 'Initial registration' as described in TS 36.579-1 [2] clause 5.4.2.</w:t>
      </w:r>
    </w:p>
    <w:p w14:paraId="4F9E19A2" w14:textId="77777777" w:rsidR="00444F96" w:rsidRDefault="00444F96" w:rsidP="00444F96">
      <w:pPr>
        <w:pStyle w:val="B1"/>
      </w:pPr>
      <w:r>
        <w:t>-</w:t>
      </w:r>
      <w:r>
        <w:tab/>
      </w:r>
      <w:r w:rsidRPr="000573F5">
        <w:t>UE States at the end of the preamble</w:t>
      </w:r>
      <w:r>
        <w:t>:</w:t>
      </w:r>
    </w:p>
    <w:p w14:paraId="7F4A2A99" w14:textId="77777777" w:rsidR="00444F96" w:rsidRDefault="00444F96" w:rsidP="00444F96">
      <w:pPr>
        <w:pStyle w:val="B1"/>
        <w:ind w:left="852"/>
      </w:pPr>
      <w:r>
        <w:t>-</w:t>
      </w:r>
      <w:r>
        <w:tab/>
        <w:t>The UE is in RRC_IDLE state.</w:t>
      </w:r>
    </w:p>
    <w:p w14:paraId="5B512C1D" w14:textId="77777777" w:rsidR="00444F96" w:rsidRDefault="00444F96" w:rsidP="00444F96">
      <w:pPr>
        <w:pStyle w:val="B1"/>
        <w:ind w:left="852"/>
      </w:pPr>
      <w:r>
        <w:t>-</w:t>
      </w:r>
      <w:r>
        <w:tab/>
        <w:t>The client is registered for MCPTT.</w:t>
      </w:r>
    </w:p>
    <w:p w14:paraId="54162A2D" w14:textId="77777777" w:rsidR="00444F96" w:rsidRDefault="00444F96" w:rsidP="00444F96">
      <w:pPr>
        <w:pStyle w:val="H6"/>
      </w:pPr>
      <w:r>
        <w:t>6.2.7.3.2</w:t>
      </w:r>
      <w:r>
        <w:tab/>
        <w:t>Test procedure sequence</w:t>
      </w:r>
    </w:p>
    <w:p w14:paraId="715CF1C9" w14:textId="77777777" w:rsidR="00444F96" w:rsidRDefault="00444F96" w:rsidP="00444F96">
      <w:pPr>
        <w:pStyle w:val="TH"/>
      </w:pPr>
      <w:r>
        <w:t>Table 6.2.7.3.2-1: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444F96" w14:paraId="43449F1B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B4AC60" w14:textId="77777777" w:rsidR="00444F96" w:rsidRDefault="00444F96" w:rsidP="00BF58F0">
            <w:pPr>
              <w:pStyle w:val="TAH"/>
            </w:pPr>
            <w:r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59832" w14:textId="77777777" w:rsidR="00444F96" w:rsidRDefault="00444F96" w:rsidP="00BF58F0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8E48" w14:textId="77777777" w:rsidR="00444F96" w:rsidRDefault="00444F96" w:rsidP="00BF58F0">
            <w:pPr>
              <w:pStyle w:val="TAH"/>
            </w:pPr>
            <w:r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B2B02" w14:textId="77777777" w:rsidR="00444F96" w:rsidRDefault="00444F96" w:rsidP="00BF58F0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DD72D" w14:textId="77777777" w:rsidR="00444F96" w:rsidRDefault="00444F96" w:rsidP="00BF58F0">
            <w:pPr>
              <w:pStyle w:val="TAH"/>
            </w:pPr>
            <w:r>
              <w:t>Verdict</w:t>
            </w:r>
          </w:p>
        </w:tc>
      </w:tr>
      <w:tr w:rsidR="00444F96" w14:paraId="4575A8F4" w14:textId="77777777" w:rsidTr="00BF58F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CC5" w14:textId="77777777" w:rsidR="00444F96" w:rsidRDefault="00444F96" w:rsidP="00BF58F0">
            <w:pPr>
              <w:pStyle w:val="TAH"/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D2DE" w14:textId="77777777" w:rsidR="00444F96" w:rsidRDefault="00444F96" w:rsidP="00BF58F0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532" w14:textId="77777777" w:rsidR="00444F96" w:rsidRDefault="00444F96" w:rsidP="00BF58F0">
            <w:pPr>
              <w:pStyle w:val="TAH"/>
            </w:pPr>
            <w: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71FF" w14:textId="77777777" w:rsidR="00444F96" w:rsidRDefault="00444F96" w:rsidP="00BF58F0">
            <w:pPr>
              <w:pStyle w:val="TAH"/>
            </w:pPr>
            <w:r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0D84" w14:textId="77777777" w:rsidR="00444F96" w:rsidRDefault="00444F96" w:rsidP="00BF58F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5E8B" w14:textId="77777777" w:rsidR="00444F96" w:rsidRDefault="00444F96" w:rsidP="00BF58F0">
            <w:pPr>
              <w:pStyle w:val="TAH"/>
            </w:pPr>
          </w:p>
        </w:tc>
      </w:tr>
      <w:tr w:rsidR="00444F96" w14:paraId="2A182192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63CB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43B5" w14:textId="77777777" w:rsidR="00444F96" w:rsidRDefault="00444F96" w:rsidP="00BF58F0">
            <w:pPr>
              <w:pStyle w:val="TAL"/>
            </w:pPr>
            <w:r>
              <w:t>Make the UE (MCPTT client) request the establishment of a private call to user B with manual commencement mode and without floor control.</w:t>
            </w:r>
          </w:p>
          <w:p w14:paraId="54A62BE1" w14:textId="77777777" w:rsidR="00444F96" w:rsidRDefault="00444F96" w:rsidP="00BF58F0">
            <w:pPr>
              <w:pStyle w:val="TAL"/>
            </w:pPr>
            <w:r>
              <w:t xml:space="preserve">(NOTE 1)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844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5DCC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0B37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07FD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2D914144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9B67" w14:textId="77777777" w:rsidR="00444F96" w:rsidRDefault="00444F96" w:rsidP="00BF58F0">
            <w:pPr>
              <w:pStyle w:val="TAC"/>
            </w:pPr>
            <w: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B58F" w14:textId="77777777" w:rsidR="00444F96" w:rsidRDefault="00444F96" w:rsidP="00BF58F0">
            <w:pPr>
              <w:pStyle w:val="TAL"/>
            </w:pPr>
            <w:r>
              <w:t>Check: Does the UE (MCPTT client) correctly perform procedure 'MCX CO private call establishment with manual commencement'</w:t>
            </w:r>
            <w:r>
              <w:rPr>
                <w:rFonts w:eastAsia="Calibri"/>
                <w:lang w:eastAsia="ko-KR"/>
              </w:rPr>
              <w:t xml:space="preserve"> as described in TS 36.579.1 [2] Table 5.3.35.3-1 to establish a private call with manual commencement mode and without floor control</w:t>
            </w:r>
            <w:r>
              <w:rPr>
                <w:lang w:eastAsia="ko-KR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DB3B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4DAF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17F4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BC44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21F3BF8A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88E6" w14:textId="77777777" w:rsidR="00444F96" w:rsidRDefault="00444F96" w:rsidP="00BF58F0">
            <w:pPr>
              <w:pStyle w:val="TAC"/>
            </w:pPr>
            <w:r>
              <w:t>3-5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A610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8ABA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F663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EE56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1FD3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02EF57A0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DB77" w14:textId="77777777" w:rsidR="00444F96" w:rsidRDefault="00444F96" w:rsidP="00BF58F0">
            <w:pPr>
              <w:pStyle w:val="TAC"/>
            </w:pPr>
            <w: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1EE7" w14:textId="77777777" w:rsidR="00444F96" w:rsidRDefault="00444F96" w:rsidP="00BF58F0">
            <w:pPr>
              <w:pStyle w:val="TAL"/>
            </w:pPr>
            <w:r>
              <w:t>Check: Does the UE (MCPTT client) notify the user that the call has been established?</w:t>
            </w:r>
          </w:p>
          <w:p w14:paraId="0D5D4004" w14:textId="77777777" w:rsidR="00444F96" w:rsidRDefault="00444F96" w:rsidP="00BF58F0">
            <w:pPr>
              <w:pStyle w:val="TAL"/>
            </w:pPr>
            <w: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807E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2D99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3FE4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EAAB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0C4C570E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3CC3" w14:textId="77777777" w:rsidR="00444F96" w:rsidRDefault="00444F96" w:rsidP="00BF58F0">
            <w:pPr>
              <w:pStyle w:val="TAC"/>
            </w:pPr>
            <w:r>
              <w:t>7-8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E20D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FC10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EEDE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9AA2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067A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244F5B9D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7AAB" w14:textId="77777777" w:rsidR="00444F96" w:rsidRDefault="00444F96" w:rsidP="00BF58F0">
            <w:pPr>
              <w:pStyle w:val="TAC"/>
            </w:pPr>
            <w: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D002" w14:textId="77777777" w:rsidR="00444F96" w:rsidRDefault="00444F96" w:rsidP="00BF58F0">
            <w:pPr>
              <w:pStyle w:val="TAL"/>
            </w:pPr>
            <w:r>
              <w:t>Make the UE (MCPTT client) release the call.</w:t>
            </w:r>
          </w:p>
          <w:p w14:paraId="5F82A70E" w14:textId="77777777" w:rsidR="00444F96" w:rsidRDefault="00444F96" w:rsidP="00BF58F0">
            <w:pPr>
              <w:pStyle w:val="TAL"/>
            </w:pPr>
            <w: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A51F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525B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3A75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8CB3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43BCABE1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4C70" w14:textId="77777777" w:rsidR="00444F96" w:rsidRDefault="00444F96" w:rsidP="00BF58F0">
            <w:pPr>
              <w:pStyle w:val="TAC"/>
            </w:pPr>
            <w: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1338" w14:textId="77777777" w:rsidR="00444F96" w:rsidRDefault="00444F96" w:rsidP="00BF58F0">
            <w:pPr>
              <w:pStyle w:val="TAL"/>
            </w:pPr>
            <w:r>
              <w:t>Check: Does the UE (MCPTT client) correctly perform procedure 'MCX CO call release' as described in TS 36.579-1 [2] Table 5.3.10.3-1?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1D78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3B10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D709" w14:textId="77777777" w:rsidR="00444F96" w:rsidRDefault="00444F96" w:rsidP="00BF58F0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68C8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372BD16B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ADE1" w14:textId="77777777" w:rsidR="00444F96" w:rsidRDefault="00444F96" w:rsidP="00BF58F0">
            <w:pPr>
              <w:pStyle w:val="TAC"/>
            </w:pPr>
            <w:r>
              <w:t>11-12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7417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9104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0744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9A1C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1F48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54E10D94" w14:textId="77777777" w:rsidTr="00BF58F0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BB8E" w14:textId="77777777" w:rsidR="00444F96" w:rsidRDefault="00444F96" w:rsidP="00BF58F0">
            <w:pPr>
              <w:pStyle w:val="TAN"/>
            </w:pPr>
            <w:r>
              <w:t>NOTE 1: This is expected to be done via a suitable implementation dependent MMI.</w:t>
            </w:r>
          </w:p>
        </w:tc>
      </w:tr>
    </w:tbl>
    <w:p w14:paraId="58D2BC2F" w14:textId="77777777" w:rsidR="00444F96" w:rsidRDefault="00444F96" w:rsidP="00444F96"/>
    <w:p w14:paraId="278A339D" w14:textId="77777777" w:rsidR="00444F96" w:rsidRDefault="00444F96" w:rsidP="00444F96">
      <w:pPr>
        <w:pStyle w:val="H6"/>
      </w:pPr>
      <w:r>
        <w:t>6.2.7.3.3</w:t>
      </w:r>
      <w:r>
        <w:tab/>
        <w:t>Specific message contents</w:t>
      </w:r>
    </w:p>
    <w:p w14:paraId="7BEACE05" w14:textId="77777777" w:rsidR="00444F96" w:rsidRDefault="00444F96" w:rsidP="00444F96">
      <w:pPr>
        <w:pStyle w:val="TH"/>
      </w:pPr>
      <w:r>
        <w:t xml:space="preserve">Table 6.2.7.3.3-1: </w:t>
      </w:r>
      <w:r>
        <w:rPr>
          <w:lang w:eastAsia="ko-KR"/>
        </w:rPr>
        <w:t>SIP INVITE</w:t>
      </w:r>
      <w:r>
        <w:t xml:space="preserve"> from the UE (Step 2, Table 6.2.7.3.2-1;</w:t>
      </w:r>
      <w:r>
        <w:br/>
        <w:t>step 2, TS 36.579-1 [2] Table 5.3.35.3-1)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444F96" w14:paraId="51B0478B" w14:textId="77777777" w:rsidTr="00BF58F0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9AA9" w14:textId="77777777" w:rsidR="00444F96" w:rsidRDefault="00444F96" w:rsidP="00BF58F0">
            <w:pPr>
              <w:pStyle w:val="TAL"/>
            </w:pPr>
            <w:r>
              <w:t>Derivation Path: TS 36.579-1 [2], Table 5.5.2.5.1-1, condition PRIVATE-CALL, MANUAL</w:t>
            </w:r>
          </w:p>
        </w:tc>
      </w:tr>
      <w:tr w:rsidR="00444F96" w14:paraId="3B9AAADA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8CF7" w14:textId="77777777" w:rsidR="00444F96" w:rsidRDefault="00444F96" w:rsidP="00BF58F0">
            <w:pPr>
              <w:pStyle w:val="TAH"/>
            </w:pPr>
            <w: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C808" w14:textId="77777777" w:rsidR="00444F96" w:rsidRDefault="00444F96" w:rsidP="00BF58F0">
            <w:pPr>
              <w:pStyle w:val="TAH"/>
            </w:pPr>
            <w: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AEC0" w14:textId="77777777" w:rsidR="00444F96" w:rsidRDefault="00444F96" w:rsidP="00BF58F0">
            <w:pPr>
              <w:pStyle w:val="TAH"/>
            </w:pPr>
            <w: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DF68" w14:textId="77777777" w:rsidR="00444F96" w:rsidRDefault="00444F96" w:rsidP="00BF58F0">
            <w:pPr>
              <w:pStyle w:val="TAH"/>
            </w:pPr>
            <w: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62BB" w14:textId="77777777" w:rsidR="00444F96" w:rsidRDefault="00444F96" w:rsidP="00BF58F0">
            <w:pPr>
              <w:pStyle w:val="TAH"/>
            </w:pPr>
            <w:r>
              <w:t>Condition</w:t>
            </w:r>
          </w:p>
        </w:tc>
      </w:tr>
      <w:tr w:rsidR="00444F96" w14:paraId="079BF791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3E0B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0577" w14:textId="77777777" w:rsidR="00444F96" w:rsidRDefault="00444F96" w:rsidP="00BF58F0">
            <w:pPr>
              <w:pStyle w:val="TAL"/>
              <w:rPr>
                <w:rFonts w:eastAsia="Calibr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510" w14:textId="77777777" w:rsidR="00444F96" w:rsidRDefault="00444F96" w:rsidP="00BF58F0">
            <w:pPr>
              <w:pStyle w:val="TAL"/>
              <w:rPr>
                <w:rFonts w:eastAsia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0E72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F7C4" w14:textId="77777777" w:rsidR="00444F96" w:rsidRDefault="00444F96" w:rsidP="00BF58F0">
            <w:pPr>
              <w:pStyle w:val="TAL"/>
            </w:pPr>
          </w:p>
        </w:tc>
      </w:tr>
      <w:tr w:rsidR="00444F96" w14:paraId="35237E79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3598" w14:textId="77777777" w:rsidR="00444F96" w:rsidRDefault="00444F96" w:rsidP="00BF58F0">
            <w:pPr>
              <w:pStyle w:val="TAL"/>
            </w:pPr>
            <w:r>
              <w:t xml:space="preserve">  MIME body part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B95E" w14:textId="77777777" w:rsidR="00444F96" w:rsidRDefault="00444F96" w:rsidP="00BF58F0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5159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</w:rPr>
              <w:t>SDP Message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318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FA9" w14:textId="77777777" w:rsidR="00444F96" w:rsidRDefault="00444F96" w:rsidP="00BF58F0">
            <w:pPr>
              <w:pStyle w:val="TAL"/>
            </w:pPr>
          </w:p>
        </w:tc>
      </w:tr>
      <w:tr w:rsidR="00444F96" w14:paraId="7C992F61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A6E6" w14:textId="77777777" w:rsidR="00444F96" w:rsidRDefault="00444F96" w:rsidP="00BF58F0">
            <w:pPr>
              <w:pStyle w:val="TAL"/>
            </w:pPr>
            <w:r>
              <w:t xml:space="preserve">    MIME-part-body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8F35" w14:textId="77777777" w:rsidR="00444F96" w:rsidRDefault="00444F96" w:rsidP="00BF58F0">
            <w:pPr>
              <w:pStyle w:val="TAL"/>
            </w:pPr>
            <w:r>
              <w:t>SDP Message as described in Table 6.2.7.3.3-2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34C" w14:textId="77777777" w:rsidR="00444F96" w:rsidRDefault="00444F96" w:rsidP="00BF58F0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BF0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484" w14:textId="77777777" w:rsidR="00444F96" w:rsidRDefault="00444F96" w:rsidP="00BF58F0">
            <w:pPr>
              <w:pStyle w:val="TAL"/>
            </w:pPr>
          </w:p>
        </w:tc>
      </w:tr>
      <w:tr w:rsidR="00444F96" w14:paraId="43956B94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9DDE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 xml:space="preserve">  MIME body part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0A6B" w14:textId="77777777" w:rsidR="00444F96" w:rsidRDefault="00444F96" w:rsidP="00BF58F0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6A43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  <w:lang w:eastAsia="ko-KR"/>
              </w:rPr>
              <w:t>MCPTT-Info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971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A5F" w14:textId="77777777" w:rsidR="00444F96" w:rsidRDefault="00444F96" w:rsidP="00BF58F0">
            <w:pPr>
              <w:pStyle w:val="TAL"/>
            </w:pPr>
          </w:p>
        </w:tc>
      </w:tr>
      <w:tr w:rsidR="00444F96" w14:paraId="33D83DB9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E807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 xml:space="preserve">    MIME-part-body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3786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MCPTT-Info as described in Table 6.2.7.3.3-2A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77F" w14:textId="77777777" w:rsidR="00444F96" w:rsidRDefault="00444F96" w:rsidP="00BF58F0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C87B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C41" w14:textId="77777777" w:rsidR="00444F96" w:rsidRDefault="00444F96" w:rsidP="00BF58F0">
            <w:pPr>
              <w:pStyle w:val="TAL"/>
            </w:pPr>
          </w:p>
        </w:tc>
      </w:tr>
    </w:tbl>
    <w:p w14:paraId="09C4C052" w14:textId="77777777" w:rsidR="00444F96" w:rsidRDefault="00444F96" w:rsidP="00444F96"/>
    <w:p w14:paraId="5C12C2A9" w14:textId="77777777" w:rsidR="00444F96" w:rsidRDefault="00444F96" w:rsidP="00444F96">
      <w:pPr>
        <w:pStyle w:val="TH"/>
      </w:pPr>
      <w:r>
        <w:t>Table 6.2.7.3.3-2: SDP Message</w:t>
      </w:r>
      <w:r>
        <w:rPr>
          <w:lang w:eastAsia="ko-KR"/>
        </w:rPr>
        <w:t xml:space="preserve"> in SIP INVITE</w:t>
      </w:r>
      <w:r>
        <w:t xml:space="preserve"> (Table 6.2.7.3.3-1)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03D02365" w14:textId="77777777" w:rsidTr="00BF58F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A210" w14:textId="77777777" w:rsidR="00444F96" w:rsidRDefault="00444F96" w:rsidP="00BF58F0">
            <w:pPr>
              <w:pStyle w:val="TAL"/>
            </w:pPr>
            <w:r>
              <w:t>Derivation Path: TS 36.579-1 [2], Table 5.5.3.1.1-1, condition PRIVATE-CALL,</w:t>
            </w:r>
            <w:r>
              <w:rPr>
                <w:rFonts w:eastAsia="SimSun"/>
              </w:rPr>
              <w:t xml:space="preserve"> INITIAL_SDP_OFFER, WITHOUT_FLOORCONTROL</w:t>
            </w:r>
          </w:p>
        </w:tc>
      </w:tr>
    </w:tbl>
    <w:p w14:paraId="62EA9C87" w14:textId="77777777" w:rsidR="00444F96" w:rsidRDefault="00444F96" w:rsidP="00444F96"/>
    <w:p w14:paraId="5D83C1C8" w14:textId="77777777" w:rsidR="00444F96" w:rsidRDefault="00444F96" w:rsidP="00444F96">
      <w:pPr>
        <w:pStyle w:val="TH"/>
      </w:pPr>
      <w:r>
        <w:lastRenderedPageBreak/>
        <w:t xml:space="preserve">Table 6.2.7.3.3-2A: </w:t>
      </w:r>
      <w:r>
        <w:rPr>
          <w:lang w:eastAsia="ko-KR"/>
        </w:rPr>
        <w:t>MCPTT-Info in SIP INVITE</w:t>
      </w:r>
      <w:r>
        <w:t xml:space="preserve"> (Table 6.2.7.3.3-1)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0598CF03" w14:textId="77777777" w:rsidTr="00BF58F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EE39" w14:textId="77777777" w:rsidR="00444F96" w:rsidRDefault="00444F96" w:rsidP="00BF58F0">
            <w:pPr>
              <w:pStyle w:val="TAL"/>
            </w:pPr>
            <w:r>
              <w:t>Derivation Path: TS 36.579-1 [2], Table 5.5.3.2.1-1, condition INVITE_REFER, PRIVATE-CALL</w:t>
            </w:r>
          </w:p>
        </w:tc>
      </w:tr>
    </w:tbl>
    <w:p w14:paraId="524A5272" w14:textId="77777777" w:rsidR="00444F96" w:rsidRDefault="00444F96" w:rsidP="00444F96"/>
    <w:p w14:paraId="0849CDA3" w14:textId="77777777" w:rsidR="00444F96" w:rsidRDefault="00444F96" w:rsidP="00444F96">
      <w:pPr>
        <w:pStyle w:val="TH"/>
      </w:pPr>
      <w:r>
        <w:t xml:space="preserve">Table 6.2.7.3.3-3: </w:t>
      </w:r>
      <w:r>
        <w:rPr>
          <w:lang w:eastAsia="ko-KR"/>
        </w:rPr>
        <w:t>SIP 200 (OK)</w:t>
      </w:r>
      <w:r>
        <w:t xml:space="preserve"> from the SS (Step 2, Table 6.2.7.3.2-1;</w:t>
      </w:r>
      <w:r>
        <w:br/>
        <w:t>step 5, TS 36.579-1 [2] Table 5.3.35.3-1)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444F96" w14:paraId="6CCB802B" w14:textId="77777777" w:rsidTr="00BF58F0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A11D" w14:textId="77777777" w:rsidR="00444F96" w:rsidRDefault="00444F96" w:rsidP="00BF58F0">
            <w:pPr>
              <w:pStyle w:val="TAL"/>
            </w:pPr>
            <w:r>
              <w:t>Derivation Path: TS 36.579-1 [2], Table 5.5.2.17.1.2-1, condition INVITE-RSP</w:t>
            </w:r>
          </w:p>
        </w:tc>
      </w:tr>
      <w:tr w:rsidR="00444F96" w14:paraId="5E911B18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D905" w14:textId="77777777" w:rsidR="00444F96" w:rsidRDefault="00444F96" w:rsidP="00BF58F0">
            <w:pPr>
              <w:pStyle w:val="TAH"/>
            </w:pPr>
            <w: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8821" w14:textId="77777777" w:rsidR="00444F96" w:rsidRDefault="00444F96" w:rsidP="00BF58F0">
            <w:pPr>
              <w:pStyle w:val="TAH"/>
            </w:pPr>
            <w: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48BC" w14:textId="77777777" w:rsidR="00444F96" w:rsidRDefault="00444F96" w:rsidP="00BF58F0">
            <w:pPr>
              <w:pStyle w:val="TAH"/>
            </w:pPr>
            <w: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19C2" w14:textId="77777777" w:rsidR="00444F96" w:rsidRDefault="00444F96" w:rsidP="00BF58F0">
            <w:pPr>
              <w:pStyle w:val="TAH"/>
            </w:pPr>
            <w: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E991" w14:textId="77777777" w:rsidR="00444F96" w:rsidRDefault="00444F96" w:rsidP="00BF58F0">
            <w:pPr>
              <w:pStyle w:val="TAH"/>
            </w:pPr>
            <w:r>
              <w:t>Condition</w:t>
            </w:r>
          </w:p>
        </w:tc>
      </w:tr>
      <w:tr w:rsidR="00444F96" w14:paraId="48B48321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4321" w14:textId="77777777" w:rsidR="00444F96" w:rsidRPr="00303ED7" w:rsidRDefault="00444F96" w:rsidP="00BF58F0">
            <w:pPr>
              <w:pStyle w:val="TAL"/>
              <w:rPr>
                <w:b/>
                <w:bCs/>
              </w:rPr>
            </w:pPr>
            <w:r w:rsidRPr="002C79AA">
              <w:rPr>
                <w:b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9E7" w14:textId="77777777" w:rsidR="00444F96" w:rsidRDefault="00444F96" w:rsidP="00BF58F0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48EF" w14:textId="77777777" w:rsidR="00444F96" w:rsidRDefault="00444F96" w:rsidP="00BF58F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F86" w14:textId="77777777" w:rsidR="00444F96" w:rsidRDefault="00444F96" w:rsidP="00BF58F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7216" w14:textId="77777777" w:rsidR="00444F96" w:rsidRDefault="00444F96" w:rsidP="00BF58F0">
            <w:pPr>
              <w:pStyle w:val="TAL"/>
            </w:pPr>
          </w:p>
        </w:tc>
      </w:tr>
      <w:tr w:rsidR="00444F96" w14:paraId="4D8AC86A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75EF" w14:textId="77777777" w:rsidR="00444F96" w:rsidRDefault="00444F96" w:rsidP="00BF58F0">
            <w:pPr>
              <w:pStyle w:val="TAL"/>
              <w:rPr>
                <w:b/>
              </w:rPr>
            </w:pPr>
            <w:r>
              <w:t xml:space="preserve">  SDP Message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2FB6" w14:textId="77777777" w:rsidR="00444F96" w:rsidRDefault="00444F96" w:rsidP="00BF58F0">
            <w:pPr>
              <w:pStyle w:val="TAL"/>
            </w:pPr>
            <w:r>
              <w:t>As described in Table 6.2.7.3.3-4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372" w14:textId="77777777" w:rsidR="00444F96" w:rsidRDefault="00444F96" w:rsidP="00BF58F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AD72" w14:textId="77777777" w:rsidR="00444F96" w:rsidRDefault="00444F96" w:rsidP="00BF58F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0DF" w14:textId="77777777" w:rsidR="00444F96" w:rsidRDefault="00444F96" w:rsidP="00BF58F0">
            <w:pPr>
              <w:pStyle w:val="TAL"/>
            </w:pPr>
          </w:p>
        </w:tc>
      </w:tr>
    </w:tbl>
    <w:p w14:paraId="60375655" w14:textId="77777777" w:rsidR="00444F96" w:rsidRDefault="00444F96" w:rsidP="00444F96"/>
    <w:p w14:paraId="45F7F430" w14:textId="77777777" w:rsidR="00444F96" w:rsidRDefault="00444F96" w:rsidP="00444F96">
      <w:pPr>
        <w:pStyle w:val="TH"/>
      </w:pPr>
      <w:r>
        <w:t>Table 6.2.7.3.3-4: SDP Message</w:t>
      </w:r>
      <w:r>
        <w:rPr>
          <w:lang w:eastAsia="ko-KR"/>
        </w:rPr>
        <w:t xml:space="preserve"> in SIP 200 (OK)</w:t>
      </w:r>
      <w:r>
        <w:t xml:space="preserve"> (Table 6.2.7.3.3-3)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7644236B" w14:textId="77777777" w:rsidTr="00BF58F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B233" w14:textId="77777777" w:rsidR="00444F96" w:rsidRDefault="00444F96" w:rsidP="00BF58F0">
            <w:pPr>
              <w:pStyle w:val="TAL"/>
            </w:pPr>
            <w:r>
              <w:t xml:space="preserve">Derivation Path: TS 36.579-1 [2], Table 5.5.3.1.2-1, condition SDP_ANSWER, </w:t>
            </w:r>
            <w:r>
              <w:rPr>
                <w:rFonts w:eastAsia="SimSun"/>
              </w:rPr>
              <w:t>WITHOUT_FLOORCONTROL</w:t>
            </w:r>
          </w:p>
        </w:tc>
      </w:tr>
    </w:tbl>
    <w:p w14:paraId="2F0FB85B" w14:textId="77777777" w:rsidR="00444F96" w:rsidRDefault="00444F96" w:rsidP="00444F96"/>
    <w:p w14:paraId="092057E6" w14:textId="77777777" w:rsidR="00444F96" w:rsidRDefault="00444F96" w:rsidP="00444F96">
      <w:pPr>
        <w:pStyle w:val="TH"/>
      </w:pPr>
      <w:r>
        <w:t>Table 6.2.7.3.3-5: Void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E9757" w14:textId="77777777" w:rsidR="005C6EC1" w:rsidRDefault="005C6EC1">
      <w:r>
        <w:separator/>
      </w:r>
    </w:p>
  </w:endnote>
  <w:endnote w:type="continuationSeparator" w:id="0">
    <w:p w14:paraId="553BC8E0" w14:textId="77777777" w:rsidR="005C6EC1" w:rsidRDefault="005C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B4EA1" w14:textId="77777777" w:rsidR="005C6EC1" w:rsidRDefault="005C6EC1">
      <w:r>
        <w:separator/>
      </w:r>
    </w:p>
  </w:footnote>
  <w:footnote w:type="continuationSeparator" w:id="0">
    <w:p w14:paraId="63440627" w14:textId="77777777" w:rsidR="005C6EC1" w:rsidRDefault="005C6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06"/>
    <w:rsid w:val="00045B3B"/>
    <w:rsid w:val="0005096C"/>
    <w:rsid w:val="0005442B"/>
    <w:rsid w:val="00067544"/>
    <w:rsid w:val="00070E09"/>
    <w:rsid w:val="000857A8"/>
    <w:rsid w:val="000A6394"/>
    <w:rsid w:val="000B17E7"/>
    <w:rsid w:val="000B7FED"/>
    <w:rsid w:val="000C038A"/>
    <w:rsid w:val="000C6598"/>
    <w:rsid w:val="000D44B3"/>
    <w:rsid w:val="00116E9C"/>
    <w:rsid w:val="00145D43"/>
    <w:rsid w:val="00153974"/>
    <w:rsid w:val="00192C46"/>
    <w:rsid w:val="001A08B3"/>
    <w:rsid w:val="001A7B60"/>
    <w:rsid w:val="001B334C"/>
    <w:rsid w:val="001B52F0"/>
    <w:rsid w:val="001B7A65"/>
    <w:rsid w:val="001C6B43"/>
    <w:rsid w:val="001E41F3"/>
    <w:rsid w:val="001F770D"/>
    <w:rsid w:val="0026004D"/>
    <w:rsid w:val="002640DD"/>
    <w:rsid w:val="00275D12"/>
    <w:rsid w:val="00276DC5"/>
    <w:rsid w:val="00284E78"/>
    <w:rsid w:val="00284FEB"/>
    <w:rsid w:val="002860C4"/>
    <w:rsid w:val="0029586D"/>
    <w:rsid w:val="002B45CD"/>
    <w:rsid w:val="002B5741"/>
    <w:rsid w:val="002B6978"/>
    <w:rsid w:val="002E232C"/>
    <w:rsid w:val="002E472E"/>
    <w:rsid w:val="00305409"/>
    <w:rsid w:val="003609EF"/>
    <w:rsid w:val="0036231A"/>
    <w:rsid w:val="00374DD4"/>
    <w:rsid w:val="003E1A36"/>
    <w:rsid w:val="003F1505"/>
    <w:rsid w:val="00410371"/>
    <w:rsid w:val="004242F1"/>
    <w:rsid w:val="00444F96"/>
    <w:rsid w:val="004B75B7"/>
    <w:rsid w:val="004C3F00"/>
    <w:rsid w:val="004D0FE7"/>
    <w:rsid w:val="004E19EE"/>
    <w:rsid w:val="005135DA"/>
    <w:rsid w:val="005141D9"/>
    <w:rsid w:val="0051580D"/>
    <w:rsid w:val="00531176"/>
    <w:rsid w:val="00547111"/>
    <w:rsid w:val="0057170D"/>
    <w:rsid w:val="00585496"/>
    <w:rsid w:val="00592D74"/>
    <w:rsid w:val="005C2A5C"/>
    <w:rsid w:val="005C6EC1"/>
    <w:rsid w:val="005D26D4"/>
    <w:rsid w:val="005E2C44"/>
    <w:rsid w:val="00621188"/>
    <w:rsid w:val="006257ED"/>
    <w:rsid w:val="00625ADD"/>
    <w:rsid w:val="00653DE4"/>
    <w:rsid w:val="00665C47"/>
    <w:rsid w:val="00676BEA"/>
    <w:rsid w:val="00695808"/>
    <w:rsid w:val="006B46FB"/>
    <w:rsid w:val="006D2CC9"/>
    <w:rsid w:val="006E21FB"/>
    <w:rsid w:val="00741620"/>
    <w:rsid w:val="007428E4"/>
    <w:rsid w:val="00746D3B"/>
    <w:rsid w:val="00792342"/>
    <w:rsid w:val="0079608A"/>
    <w:rsid w:val="007977A8"/>
    <w:rsid w:val="007A2980"/>
    <w:rsid w:val="007B512A"/>
    <w:rsid w:val="007C2097"/>
    <w:rsid w:val="007D6A07"/>
    <w:rsid w:val="007F7259"/>
    <w:rsid w:val="00801CE4"/>
    <w:rsid w:val="008040A8"/>
    <w:rsid w:val="00815063"/>
    <w:rsid w:val="008279FA"/>
    <w:rsid w:val="008626E7"/>
    <w:rsid w:val="00870EE7"/>
    <w:rsid w:val="008863B9"/>
    <w:rsid w:val="008947C7"/>
    <w:rsid w:val="008A45A6"/>
    <w:rsid w:val="008D0485"/>
    <w:rsid w:val="008D3CCC"/>
    <w:rsid w:val="008E427C"/>
    <w:rsid w:val="008F3789"/>
    <w:rsid w:val="008F686C"/>
    <w:rsid w:val="009148DE"/>
    <w:rsid w:val="00937851"/>
    <w:rsid w:val="00941E30"/>
    <w:rsid w:val="00943EBC"/>
    <w:rsid w:val="009531B0"/>
    <w:rsid w:val="009741B3"/>
    <w:rsid w:val="00975F4C"/>
    <w:rsid w:val="009777D9"/>
    <w:rsid w:val="0098384A"/>
    <w:rsid w:val="00991B88"/>
    <w:rsid w:val="009A5753"/>
    <w:rsid w:val="009A579D"/>
    <w:rsid w:val="009D194C"/>
    <w:rsid w:val="009E3297"/>
    <w:rsid w:val="009F734F"/>
    <w:rsid w:val="00A06008"/>
    <w:rsid w:val="00A246B6"/>
    <w:rsid w:val="00A37ED0"/>
    <w:rsid w:val="00A47E70"/>
    <w:rsid w:val="00A50CF0"/>
    <w:rsid w:val="00A619DA"/>
    <w:rsid w:val="00A66C03"/>
    <w:rsid w:val="00A7671C"/>
    <w:rsid w:val="00A85722"/>
    <w:rsid w:val="00AA145D"/>
    <w:rsid w:val="00AA2CBC"/>
    <w:rsid w:val="00AC5820"/>
    <w:rsid w:val="00AC5E73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0F6"/>
    <w:rsid w:val="00C66BA2"/>
    <w:rsid w:val="00C870F6"/>
    <w:rsid w:val="00C907B5"/>
    <w:rsid w:val="00C95985"/>
    <w:rsid w:val="00CC5026"/>
    <w:rsid w:val="00CC632E"/>
    <w:rsid w:val="00CC68D0"/>
    <w:rsid w:val="00CF6BD7"/>
    <w:rsid w:val="00D03F9A"/>
    <w:rsid w:val="00D06D51"/>
    <w:rsid w:val="00D145AC"/>
    <w:rsid w:val="00D24991"/>
    <w:rsid w:val="00D50255"/>
    <w:rsid w:val="00D66520"/>
    <w:rsid w:val="00D84AE9"/>
    <w:rsid w:val="00D9124E"/>
    <w:rsid w:val="00DB3A69"/>
    <w:rsid w:val="00DE34CF"/>
    <w:rsid w:val="00DF0A01"/>
    <w:rsid w:val="00E13F3D"/>
    <w:rsid w:val="00E31A59"/>
    <w:rsid w:val="00E34898"/>
    <w:rsid w:val="00E8242F"/>
    <w:rsid w:val="00E955E2"/>
    <w:rsid w:val="00EB09B7"/>
    <w:rsid w:val="00ED087C"/>
    <w:rsid w:val="00EE4087"/>
    <w:rsid w:val="00EE7D7C"/>
    <w:rsid w:val="00F079C2"/>
    <w:rsid w:val="00F25D98"/>
    <w:rsid w:val="00F300FB"/>
    <w:rsid w:val="00F370D2"/>
    <w:rsid w:val="00F65F15"/>
    <w:rsid w:val="00FB6386"/>
    <w:rsid w:val="00FD501B"/>
    <w:rsid w:val="00FD7FC4"/>
    <w:rsid w:val="00FE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079C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079C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079C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079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79C2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F079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79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079C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24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A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2040</Words>
  <Characters>11632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34</cp:revision>
  <cp:lastPrinted>1900-01-01T05:00:00Z</cp:lastPrinted>
  <dcterms:created xsi:type="dcterms:W3CDTF">2024-10-31T22:43:00Z</dcterms:created>
  <dcterms:modified xsi:type="dcterms:W3CDTF">2024-11-12T21:48:00Z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