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0EBD" w14:textId="74B96870" w:rsidR="00384317" w:rsidRPr="00376830" w:rsidRDefault="00384317" w:rsidP="003D737B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6D7DE6">
        <w:rPr>
          <w:rFonts w:eastAsia="SimSun" w:cs="Arial"/>
          <w:sz w:val="24"/>
          <w:szCs w:val="24"/>
          <w:lang w:eastAsia="zh-CN"/>
        </w:rPr>
        <w:t>3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F27D5E" w:rsidRPr="00F27D5E">
        <w:rPr>
          <w:rFonts w:eastAsia="SimSun" w:cs="Arial"/>
          <w:sz w:val="24"/>
          <w:szCs w:val="24"/>
          <w:lang w:eastAsia="zh-CN"/>
        </w:rPr>
        <w:t>R4-2417525</w:t>
      </w:r>
    </w:p>
    <w:p w14:paraId="635B8DE9" w14:textId="16FBEBF4" w:rsidR="005929A6" w:rsidRPr="00356D6C" w:rsidRDefault="0009256A" w:rsidP="003D737B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  <w:bookmarkStart w:id="4" w:name="_Hlk181359721"/>
      <w:r w:rsidRPr="0009256A">
        <w:rPr>
          <w:rFonts w:ascii="Arial" w:eastAsia="SimSun" w:hAnsi="Arial" w:cs="Arial"/>
          <w:b/>
          <w:noProof/>
          <w:sz w:val="24"/>
          <w:szCs w:val="24"/>
          <w:lang w:eastAsia="zh-CN"/>
        </w:rPr>
        <w:t>Orlando, US, 18th – 22nd November, 2024</w:t>
      </w:r>
    </w:p>
    <w:bookmarkEnd w:id="4"/>
    <w:p w14:paraId="4A600D98" w14:textId="77777777" w:rsidR="005929A6" w:rsidRPr="005B4D3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>, 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61F653E9" w14:textId="55506F72" w:rsidR="005929A6" w:rsidRPr="006C181B" w:rsidRDefault="005929A6" w:rsidP="003D737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458C4">
        <w:rPr>
          <w:rFonts w:ascii="Arial" w:hAnsi="Arial" w:cs="Arial"/>
          <w:sz w:val="22"/>
        </w:rPr>
        <w:t>UE capability and IE name corrections</w:t>
      </w:r>
    </w:p>
    <w:p w14:paraId="41FE0DBA" w14:textId="5CCB749F" w:rsidR="005929A6" w:rsidRPr="001E4AC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E0AFC">
        <w:rPr>
          <w:rFonts w:ascii="Arial" w:eastAsia="SimSun" w:hAnsi="Arial" w:cs="Arial"/>
          <w:sz w:val="22"/>
          <w:lang w:eastAsia="zh-CN"/>
        </w:rPr>
        <w:t>9.1.1.4</w:t>
      </w:r>
    </w:p>
    <w:p w14:paraId="4A616A9E" w14:textId="77777777" w:rsidR="005929A6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16440545" w14:textId="77777777" w:rsidR="00FC0076" w:rsidRPr="00B16EEF" w:rsidRDefault="007726F1" w:rsidP="003D737B">
      <w:pPr>
        <w:pStyle w:val="Heading1"/>
        <w:spacing w:before="0"/>
      </w:pPr>
      <w:r w:rsidRPr="00B16EEF">
        <w:t>Introduction</w:t>
      </w:r>
    </w:p>
    <w:p w14:paraId="195928B3" w14:textId="483C1817" w:rsidR="00A14A7A" w:rsidRPr="00A14A7A" w:rsidRDefault="004916B2" w:rsidP="00B24AC3">
      <w:pPr>
        <w:widowControl w:val="0"/>
        <w:overflowPunct/>
        <w:autoSpaceDE/>
        <w:autoSpaceDN/>
        <w:adjustRightInd/>
        <w:spacing w:afterLines="100" w:after="240"/>
        <w:textAlignment w:val="auto"/>
        <w:rPr>
          <w:rFonts w:eastAsia="ＭＳ 明朝"/>
          <w:lang w:eastAsia="ja-JP"/>
        </w:rPr>
      </w:pPr>
      <w:r>
        <w:rPr>
          <w:rFonts w:eastAsia="SimSun"/>
          <w:lang w:val="en-US" w:eastAsia="zh-CN"/>
        </w:rPr>
        <w:t xml:space="preserve">This contribution </w:t>
      </w:r>
      <w:r w:rsidR="00B458C4">
        <w:rPr>
          <w:rFonts w:eastAsia="SimSun"/>
          <w:lang w:val="en-US" w:eastAsia="zh-CN"/>
        </w:rPr>
        <w:t>shares a list of</w:t>
      </w:r>
      <w:r w:rsidR="00EF7181">
        <w:rPr>
          <w:rFonts w:eastAsia="SimSun"/>
          <w:lang w:val="en-US" w:eastAsia="zh-CN"/>
        </w:rPr>
        <w:t xml:space="preserve"> </w:t>
      </w:r>
      <w:r w:rsidR="00B458C4">
        <w:rPr>
          <w:rFonts w:eastAsia="SimSun"/>
          <w:lang w:val="en-US" w:eastAsia="zh-CN"/>
        </w:rPr>
        <w:t>UE capability and IE names</w:t>
      </w:r>
      <w:r w:rsidR="00EF7181">
        <w:rPr>
          <w:rFonts w:eastAsia="SimSun"/>
          <w:lang w:val="en-US" w:eastAsia="zh-CN"/>
        </w:rPr>
        <w:t xml:space="preserve"> which should be corrected</w:t>
      </w:r>
      <w:r w:rsidR="00B458C4">
        <w:rPr>
          <w:rFonts w:eastAsia="SimSun"/>
          <w:lang w:val="en-US" w:eastAsia="zh-CN"/>
        </w:rPr>
        <w:t xml:space="preserve"> based on the approved WF [1] and how they are treated in companion CRs [2-4]</w:t>
      </w:r>
      <w:r w:rsidR="00FB7051">
        <w:rPr>
          <w:rFonts w:eastAsia="SimSun"/>
          <w:lang w:val="en-US" w:eastAsia="zh-CN"/>
        </w:rPr>
        <w:t>.</w:t>
      </w:r>
    </w:p>
    <w:p w14:paraId="252A5F3D" w14:textId="5F27B312" w:rsidR="00B749D9" w:rsidRDefault="004736D4" w:rsidP="003D737B">
      <w:pPr>
        <w:pStyle w:val="Heading1"/>
        <w:spacing w:before="0" w:after="24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0D352FF1" w14:textId="520D66DA" w:rsidR="00DA4282" w:rsidRDefault="00DA4282" w:rsidP="00DA4282">
      <w:pPr>
        <w:spacing w:beforeLines="50" w:before="12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There are roughly following potential error cases. See the specific errors in Table 2.1, 2.2 and 2.3.</w:t>
      </w:r>
    </w:p>
    <w:p w14:paraId="4C7CEA78" w14:textId="77777777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Case 1: A filed name is wrong, e.g., </w:t>
      </w:r>
      <w:proofErr w:type="spellStart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modifiedMPR-Behavior</w:t>
      </w:r>
      <w:proofErr w:type="spellEnd"/>
      <w:r w:rsidRPr="00DA4282">
        <w:rPr>
          <w:rFonts w:eastAsia="ＭＳ 明朝"/>
          <w:lang w:eastAsia="ja-JP"/>
        </w:rPr>
        <w:t xml:space="preserve"> </w:t>
      </w:r>
    </w:p>
    <w:p w14:paraId="6F3BE717" w14:textId="77777777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Case 2: A field name of an IE is in square brackets, e.g., [</w:t>
      </w:r>
      <w:proofErr w:type="spellStart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uplinkTxSwitchingOptionForBandPair</w:t>
      </w:r>
      <w:proofErr w:type="spellEnd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]</w:t>
      </w:r>
    </w:p>
    <w:p w14:paraId="681D53F7" w14:textId="3D82775B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Case 3: ‘IE’ is added to the head or tail of a field name of an IE, e.g., IE txDiversity-r16, </w:t>
      </w:r>
      <w:proofErr w:type="spellStart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dualPA</w:t>
      </w:r>
      <w:proofErr w:type="spellEnd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-Architecture IE</w:t>
      </w:r>
      <w:r w:rsidR="00412A73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. These would not be IE so that adding IE to them looks odd and confusing.</w:t>
      </w:r>
      <w:r w:rsidRPr="00DA4282">
        <w:rPr>
          <w:rFonts w:eastAsia="ＭＳ 明朝"/>
          <w:lang w:eastAsia="ja-JP"/>
        </w:rPr>
        <w:t xml:space="preserve"> </w:t>
      </w:r>
    </w:p>
    <w:p w14:paraId="482B1940" w14:textId="4FDCC814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Case 4: The others: Simultaneous Tx/Rx, IE CA_NC_NS_04 etc whose corrections are </w:t>
      </w:r>
      <w:r w:rsidR="00EF7181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straightforward </w:t>
      </w: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enoug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h</w:t>
      </w:r>
    </w:p>
    <w:p w14:paraId="0532DA6B" w14:textId="0032A97A" w:rsidR="00DA4282" w:rsidRDefault="00DA4282" w:rsidP="00BB5F8A">
      <w:pPr>
        <w:spacing w:beforeLines="50" w:before="12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>or Case 1 and 2, it is straightforward to correct them and remove the square brackets</w:t>
      </w:r>
      <w:r w:rsidR="00BB5F8A">
        <w:rPr>
          <w:rFonts w:eastAsia="ＭＳ 明朝"/>
          <w:lang w:eastAsia="ja-JP"/>
        </w:rPr>
        <w:t xml:space="preserve">. </w:t>
      </w: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or Case 3, it seems that most of the IEs in the head or tail of a filed name is misuse of ‘IE’. The number of names to be corrected is huge so that CRs to correct all of them </w:t>
      </w:r>
      <w:r w:rsidR="004C6F2F">
        <w:rPr>
          <w:rFonts w:eastAsia="ＭＳ 明朝"/>
          <w:lang w:eastAsia="ja-JP"/>
        </w:rPr>
        <w:t>require huge editorial efforts</w:t>
      </w:r>
      <w:r>
        <w:rPr>
          <w:rFonts w:eastAsia="ＭＳ 明朝"/>
          <w:lang w:eastAsia="ja-JP"/>
        </w:rPr>
        <w:t>,</w:t>
      </w:r>
      <w:r w:rsidR="004C6F2F">
        <w:rPr>
          <w:rFonts w:eastAsia="ＭＳ 明朝"/>
          <w:lang w:eastAsia="ja-JP"/>
        </w:rPr>
        <w:t xml:space="preserve"> while it may not </w:t>
      </w:r>
      <w:r w:rsidR="00BB5F8A">
        <w:rPr>
          <w:rFonts w:eastAsia="ＭＳ 明朝"/>
          <w:lang w:eastAsia="ja-JP"/>
        </w:rPr>
        <w:t xml:space="preserve">give readers </w:t>
      </w:r>
      <w:r>
        <w:rPr>
          <w:rFonts w:eastAsia="ＭＳ 明朝"/>
          <w:lang w:eastAsia="ja-JP"/>
        </w:rPr>
        <w:t xml:space="preserve">meaningful </w:t>
      </w:r>
      <w:r w:rsidR="00BB5F8A">
        <w:rPr>
          <w:rFonts w:eastAsia="ＭＳ 明朝"/>
          <w:lang w:eastAsia="ja-JP"/>
        </w:rPr>
        <w:t xml:space="preserve">gain. </w:t>
      </w:r>
      <w:r>
        <w:rPr>
          <w:rFonts w:eastAsia="ＭＳ 明朝"/>
          <w:lang w:eastAsia="ja-JP"/>
        </w:rPr>
        <w:t xml:space="preserve">Also, if the revisions of the CRs are needed specifically to add some more </w:t>
      </w:r>
      <w:r w:rsidR="00BB5F8A">
        <w:rPr>
          <w:rFonts w:eastAsia="ＭＳ 明朝"/>
          <w:lang w:eastAsia="ja-JP"/>
        </w:rPr>
        <w:t xml:space="preserve">new </w:t>
      </w:r>
      <w:r>
        <w:rPr>
          <w:rFonts w:eastAsia="ＭＳ 明朝"/>
          <w:lang w:eastAsia="ja-JP"/>
        </w:rPr>
        <w:t>corrections</w:t>
      </w:r>
      <w:r w:rsidR="00EF7181">
        <w:rPr>
          <w:rFonts w:eastAsia="ＭＳ 明朝"/>
          <w:lang w:eastAsia="ja-JP"/>
        </w:rPr>
        <w:t xml:space="preserve"> for newly identified names</w:t>
      </w:r>
      <w:r>
        <w:rPr>
          <w:rFonts w:eastAsia="ＭＳ 明朝"/>
          <w:lang w:eastAsia="ja-JP"/>
        </w:rPr>
        <w:t xml:space="preserve">, the revision work of the CRs would be </w:t>
      </w:r>
      <w:r w:rsidR="004C6F2F">
        <w:rPr>
          <w:rFonts w:eastAsia="ＭＳ 明朝"/>
          <w:lang w:eastAsia="ja-JP"/>
        </w:rPr>
        <w:t xml:space="preserve">more </w:t>
      </w:r>
      <w:r>
        <w:rPr>
          <w:rFonts w:eastAsia="ＭＳ 明朝"/>
          <w:lang w:eastAsia="ja-JP"/>
        </w:rPr>
        <w:t>painful. Thus, these should be left to MCC.</w:t>
      </w:r>
      <w:r w:rsidR="00BB5F8A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 xml:space="preserve">For case 4, regarding simultaneous Tx/Rx, there are many variants for those capabilities so that capturing all the capabilities in the specifications make the specifications look </w:t>
      </w:r>
      <w:r w:rsidR="00EF7181">
        <w:rPr>
          <w:rFonts w:eastAsia="ＭＳ 明朝"/>
          <w:lang w:eastAsia="ja-JP"/>
        </w:rPr>
        <w:t>not good</w:t>
      </w:r>
      <w:r>
        <w:rPr>
          <w:rFonts w:eastAsia="ＭＳ 明朝"/>
          <w:lang w:eastAsia="ja-JP"/>
        </w:rPr>
        <w:t>. Thus, our suggestion is just use Rx/Tx so that readers can find all the simultaneous Rx/Tx related NOTEs</w:t>
      </w:r>
      <w:r w:rsidR="00412A73">
        <w:rPr>
          <w:rFonts w:eastAsia="ＭＳ 明朝"/>
          <w:lang w:eastAsia="ja-JP"/>
        </w:rPr>
        <w:t xml:space="preserve"> and they can find associated capabilities</w:t>
      </w:r>
      <w:r w:rsidR="00EF7181">
        <w:rPr>
          <w:rFonts w:eastAsia="ＭＳ 明朝"/>
          <w:lang w:eastAsia="ja-JP"/>
        </w:rPr>
        <w:t xml:space="preserve"> from 38.101 series depending on the </w:t>
      </w:r>
      <w:r w:rsidR="00412A73">
        <w:rPr>
          <w:rFonts w:eastAsia="ＭＳ 明朝"/>
          <w:lang w:eastAsia="ja-JP"/>
        </w:rPr>
        <w:t>context</w:t>
      </w:r>
      <w:r>
        <w:rPr>
          <w:rFonts w:eastAsia="ＭＳ 明朝"/>
          <w:lang w:eastAsia="ja-JP"/>
        </w:rPr>
        <w:t>.</w:t>
      </w:r>
      <w:r w:rsidR="00412A73">
        <w:rPr>
          <w:rFonts w:eastAsia="ＭＳ 明朝"/>
          <w:lang w:eastAsia="ja-JP"/>
        </w:rPr>
        <w:t xml:space="preserve"> With respect to CA_NC_NS_04, such a parameter doesn’t exist in 38.331. </w:t>
      </w:r>
    </w:p>
    <w:p w14:paraId="7D796636" w14:textId="1B2DFEE2" w:rsidR="00350EBE" w:rsidRDefault="00081E78" w:rsidP="003D737B">
      <w:pPr>
        <w:pStyle w:val="Heading2"/>
        <w:spacing w:before="0" w:beforeAutospacing="0" w:after="240"/>
        <w:rPr>
          <w:rFonts w:eastAsiaTheme="minorEastAsia"/>
          <w:lang w:eastAsia="zh-CN"/>
        </w:rPr>
      </w:pPr>
      <w:r>
        <w:rPr>
          <w:lang w:eastAsia="zh-CN"/>
        </w:rPr>
        <w:t>38.101-1</w:t>
      </w:r>
    </w:p>
    <w:p w14:paraId="3B476077" w14:textId="590A0EF8" w:rsidR="005419DF" w:rsidRPr="005419DF" w:rsidRDefault="005419DF" w:rsidP="005419DF">
      <w:pPr>
        <w:jc w:val="center"/>
        <w:rPr>
          <w:rFonts w:ascii="Arial" w:hAnsi="Arial" w:cs="Arial"/>
        </w:rPr>
      </w:pPr>
      <w:r w:rsidRPr="005419DF">
        <w:rPr>
          <w:rFonts w:ascii="Arial" w:eastAsiaTheme="minorEastAsia" w:hAnsi="Arial" w:cs="Arial"/>
          <w:lang w:eastAsia="zh-CN"/>
        </w:rPr>
        <w:t>Table 2.1-1</w:t>
      </w:r>
      <w:r>
        <w:rPr>
          <w:rFonts w:ascii="Arial" w:eastAsiaTheme="minorEastAsia" w:hAnsi="Arial" w:cs="Arial"/>
          <w:lang w:eastAsia="zh-CN"/>
        </w:rPr>
        <w:t>: Potential field names identified and to be corrected in 38.101-1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421"/>
        <w:gridCol w:w="2410"/>
        <w:gridCol w:w="2795"/>
        <w:gridCol w:w="1691"/>
      </w:tblGrid>
      <w:tr w:rsidR="00BB5F8A" w:rsidRPr="009E4194" w14:paraId="149705CE" w14:textId="63B2202E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944310" w14:textId="2B672D54" w:rsidR="00B23DB4" w:rsidRPr="009E4194" w:rsidRDefault="008923D7" w:rsidP="009E4194">
            <w:pPr>
              <w:pStyle w:val="TAH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Case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2ABDD" w14:textId="0C81B89E" w:rsidR="00B23DB4" w:rsidRPr="009E4194" w:rsidRDefault="00B23DB4" w:rsidP="009E4194">
            <w:pPr>
              <w:pStyle w:val="TAH"/>
              <w:rPr>
                <w:sz w:val="14"/>
                <w:szCs w:val="16"/>
                <w:lang w:eastAsia="ja-JP"/>
              </w:rPr>
            </w:pPr>
            <w:r w:rsidRPr="009E4194">
              <w:rPr>
                <w:rFonts w:hint="eastAsia"/>
                <w:sz w:val="14"/>
                <w:szCs w:val="16"/>
                <w:lang w:eastAsia="ja-JP"/>
              </w:rPr>
              <w:t>I</w:t>
            </w:r>
            <w:r w:rsidRPr="009E4194">
              <w:rPr>
                <w:sz w:val="14"/>
                <w:szCs w:val="16"/>
                <w:lang w:eastAsia="ja-JP"/>
              </w:rPr>
              <w:t>tems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D821D8" w14:textId="7A69C724" w:rsidR="00B23DB4" w:rsidRPr="009E4194" w:rsidRDefault="00B23DB4" w:rsidP="009E4194">
            <w:pPr>
              <w:pStyle w:val="TAH"/>
              <w:rPr>
                <w:sz w:val="14"/>
                <w:szCs w:val="16"/>
              </w:rPr>
            </w:pPr>
            <w:r w:rsidRPr="009E4194">
              <w:rPr>
                <w:sz w:val="14"/>
                <w:szCs w:val="16"/>
                <w:lang w:eastAsia="ja-JP"/>
              </w:rPr>
              <w:t>Proposed corrections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2135A" w14:textId="43B7444C" w:rsidR="00B23DB4" w:rsidRPr="009E4194" w:rsidRDefault="00B23DB4" w:rsidP="009E4194">
            <w:pPr>
              <w:pStyle w:val="TAH"/>
              <w:rPr>
                <w:sz w:val="14"/>
                <w:szCs w:val="16"/>
                <w:lang w:eastAsia="ja-JP"/>
              </w:rPr>
            </w:pPr>
            <w:r>
              <w:rPr>
                <w:rFonts w:hint="eastAsia"/>
                <w:sz w:val="14"/>
                <w:szCs w:val="16"/>
                <w:lang w:eastAsia="ja-JP"/>
              </w:rPr>
              <w:t>R</w:t>
            </w:r>
            <w:r>
              <w:rPr>
                <w:sz w:val="14"/>
                <w:szCs w:val="16"/>
                <w:lang w:eastAsia="ja-JP"/>
              </w:rPr>
              <w:t>emark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96358" w14:textId="33F6E978" w:rsidR="00B23DB4" w:rsidRPr="009E4194" w:rsidRDefault="00B23DB4" w:rsidP="009E4194">
            <w:pPr>
              <w:pStyle w:val="TAH"/>
              <w:rPr>
                <w:sz w:val="14"/>
                <w:szCs w:val="16"/>
                <w:lang w:eastAsia="ja-JP"/>
              </w:rPr>
            </w:pPr>
            <w:r w:rsidRPr="009E4194">
              <w:rPr>
                <w:rFonts w:hint="eastAsia"/>
                <w:sz w:val="14"/>
                <w:szCs w:val="16"/>
                <w:lang w:eastAsia="ja-JP"/>
              </w:rPr>
              <w:t>W</w:t>
            </w:r>
            <w:r w:rsidRPr="009E4194">
              <w:rPr>
                <w:sz w:val="14"/>
                <w:szCs w:val="16"/>
                <w:lang w:eastAsia="ja-JP"/>
              </w:rPr>
              <w:t>I code</w:t>
            </w:r>
          </w:p>
        </w:tc>
      </w:tr>
      <w:tr w:rsidR="00027754" w:rsidRPr="009E4194" w14:paraId="57E55D97" w14:textId="08B5109F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BAD5E0" w14:textId="34043357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1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7B5E" w14:textId="2032650D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[BandCombination-UplinkTxSwitch-r18]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7C38" w14:textId="485B7266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>[BandCombination-UplinkTxSwitch-r18]</w:t>
            </w:r>
            <w:r w:rsidRPr="00027754">
              <w:rPr>
                <w:sz w:val="12"/>
                <w:szCs w:val="14"/>
              </w:rPr>
              <w:t xml:space="preserve"> </w:t>
            </w:r>
            <w:bookmarkStart w:id="5" w:name="_Hlk180584105"/>
            <w:r w:rsidRPr="00027754">
              <w:rPr>
                <w:color w:val="FF0000"/>
                <w:sz w:val="12"/>
                <w:szCs w:val="14"/>
              </w:rPr>
              <w:t>supportedBandPairListNR-r18</w:t>
            </w:r>
            <w:bookmarkEnd w:id="5"/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F65F" w14:textId="44BACAEE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B96" w14:textId="77408240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rFonts w:eastAsia="Malgun Gothic"/>
                <w:sz w:val="12"/>
                <w:szCs w:val="14"/>
                <w:lang w:eastAsia="ko-KR"/>
              </w:rPr>
              <w:t>NR_MC_enh</w:t>
            </w:r>
            <w:proofErr w:type="spellEnd"/>
            <w:r w:rsidRPr="00027754">
              <w:rPr>
                <w:rFonts w:eastAsia="Malgun Gothic"/>
                <w:sz w:val="12"/>
                <w:szCs w:val="14"/>
                <w:lang w:eastAsia="ko-KR"/>
              </w:rPr>
              <w:t>-Core</w:t>
            </w:r>
          </w:p>
        </w:tc>
      </w:tr>
      <w:tr w:rsidR="008E46DC" w:rsidRPr="009E4194" w14:paraId="1ECE3CB4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5DB04C" w14:textId="490EA18A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1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429" w14:textId="5ACC8A60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  <w:lang w:eastAsia="zh-CN"/>
              </w:rPr>
              <w:t>modifiedMPR-Behavior</w:t>
            </w:r>
            <w:proofErr w:type="spellEnd"/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0463" w14:textId="77777777" w:rsidR="004C6F2F" w:rsidRPr="00027754" w:rsidRDefault="004C6F2F" w:rsidP="004C6F2F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trike/>
                <w:color w:val="FF0000"/>
                <w:sz w:val="12"/>
                <w:szCs w:val="14"/>
              </w:rPr>
              <w:t>modifiedMPR-Behavior</w:t>
            </w:r>
            <w:proofErr w:type="spellEnd"/>
            <w:r w:rsidRPr="00027754">
              <w:rPr>
                <w:sz w:val="12"/>
                <w:szCs w:val="14"/>
              </w:rPr>
              <w:t xml:space="preserve"> </w:t>
            </w:r>
          </w:p>
          <w:p w14:paraId="7C14F67B" w14:textId="3B673364" w:rsidR="008E46DC" w:rsidRPr="00027754" w:rsidRDefault="004C6F2F" w:rsidP="004C6F2F">
            <w:pPr>
              <w:pStyle w:val="TAL"/>
              <w:rPr>
                <w:strike/>
                <w:color w:val="FF0000"/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modifiedMPR</w:t>
            </w:r>
            <w:proofErr w:type="spellEnd"/>
            <w:r w:rsidRPr="00027754">
              <w:rPr>
                <w:sz w:val="12"/>
                <w:szCs w:val="14"/>
              </w:rPr>
              <w:t>-Behaviour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D8B9" w14:textId="77777777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DC8" w14:textId="059AF6CC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NR_newRAT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8E46DC" w:rsidRPr="009E4194" w14:paraId="26A07BF9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FE8CB00" w14:textId="09976BA3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2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C3FF" w14:textId="1108F5CE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rFonts w:eastAsia="Malgun Gothic"/>
                <w:sz w:val="12"/>
                <w:szCs w:val="14"/>
                <w:lang w:eastAsia="ko-KR"/>
              </w:rPr>
              <w:t>[</w:t>
            </w:r>
            <w:proofErr w:type="spellStart"/>
            <w:r w:rsidRPr="00027754">
              <w:rPr>
                <w:rFonts w:eastAsia="Malgun Gothic"/>
                <w:sz w:val="12"/>
                <w:szCs w:val="14"/>
                <w:lang w:eastAsia="ko-KR"/>
              </w:rPr>
              <w:t>uplinkTxSwitchingOptionForBandPair</w:t>
            </w:r>
            <w:proofErr w:type="spellEnd"/>
            <w:r w:rsidRPr="00027754">
              <w:rPr>
                <w:rFonts w:eastAsia="Malgun Gothic"/>
                <w:sz w:val="12"/>
                <w:szCs w:val="14"/>
                <w:lang w:eastAsia="ko-KR"/>
              </w:rPr>
              <w:t>]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75D" w14:textId="1FCA8C0C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rFonts w:eastAsia="Malgun Gothic"/>
                <w:strike/>
                <w:color w:val="FF0000"/>
                <w:sz w:val="12"/>
                <w:szCs w:val="14"/>
                <w:lang w:eastAsia="ko-KR"/>
              </w:rPr>
              <w:t>[</w:t>
            </w:r>
            <w:proofErr w:type="spellStart"/>
            <w:r w:rsidRPr="00027754">
              <w:rPr>
                <w:rFonts w:eastAsia="Malgun Gothic"/>
                <w:sz w:val="12"/>
                <w:szCs w:val="14"/>
                <w:lang w:eastAsia="ko-KR"/>
              </w:rPr>
              <w:t>uplinkTxSwitchingOptionForBandPair</w:t>
            </w:r>
            <w:proofErr w:type="spellEnd"/>
            <w:r w:rsidRPr="00027754">
              <w:rPr>
                <w:rFonts w:eastAsia="Malgun Gothic"/>
                <w:strike/>
                <w:color w:val="FF0000"/>
                <w:sz w:val="12"/>
                <w:szCs w:val="14"/>
                <w:lang w:eastAsia="ko-KR"/>
              </w:rPr>
              <w:t>]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6993" w14:textId="77777777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E7C" w14:textId="386B6248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NR_MC_enh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8E46DC" w:rsidRPr="009E4194" w14:paraId="68ACCA5D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0FE6B87" w14:textId="791F15D8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color w:val="000000" w:themeColor="text1"/>
                <w:sz w:val="12"/>
                <w:szCs w:val="14"/>
                <w:lang w:eastAsia="ja-JP"/>
              </w:rPr>
              <w:t>2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B39" w14:textId="3895F69C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[maxDurationDMRS-Bundling-r17]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AA1A" w14:textId="6C2281E1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[</w:t>
            </w: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maxDurationDMRS-Bundling-r17</w:t>
            </w: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]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C9B" w14:textId="77777777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2E3" w14:textId="02DD9252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NR_cov_enh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8E46DC" w:rsidRPr="009E4194" w14:paraId="71903CBF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C7BE3BC" w14:textId="094317C1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color w:val="000000" w:themeColor="text1"/>
                <w:sz w:val="12"/>
                <w:szCs w:val="14"/>
                <w:lang w:eastAsia="ja-JP"/>
              </w:rPr>
              <w:t>2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8B72" w14:textId="6DF2F0EC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[dmrs-BundlingPUCCH-RepPerBC-r17]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80AF" w14:textId="1C118C35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color w:val="FF0000"/>
                <w:sz w:val="12"/>
                <w:szCs w:val="14"/>
                <w:lang w:eastAsia="zh-CN"/>
              </w:rPr>
              <w:t>[</w:t>
            </w: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dmrs-BundlingPUCCH-RepPerBC-r17</w:t>
            </w: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]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578" w14:textId="77777777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C03" w14:textId="683C88F8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NR_cov_enh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8E46DC" w:rsidRPr="009E4194" w14:paraId="2C901D93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669A39" w14:textId="480E9274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3846" w14:textId="72154F91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 xml:space="preserve">IE </w:t>
            </w:r>
            <w:r w:rsidRPr="00027754">
              <w:rPr>
                <w:i/>
                <w:sz w:val="12"/>
                <w:szCs w:val="14"/>
              </w:rPr>
              <w:t>txDiversity-r16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BEC7" w14:textId="369A6F4D" w:rsidR="008E46DC" w:rsidRPr="00027754" w:rsidRDefault="008E46DC" w:rsidP="008E46DC">
            <w:pPr>
              <w:pStyle w:val="TAL"/>
              <w:rPr>
                <w:strike/>
                <w:color w:val="FF0000"/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 xml:space="preserve">IE </w:t>
            </w:r>
            <w:r w:rsidRPr="00027754">
              <w:rPr>
                <w:i/>
                <w:sz w:val="12"/>
                <w:szCs w:val="14"/>
              </w:rPr>
              <w:t>txDiversity-r16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C11E" w14:textId="5D4D5FAB" w:rsidR="008E46DC" w:rsidRPr="00027754" w:rsidRDefault="00027754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 xml:space="preserve">A field name in IE </w:t>
            </w:r>
            <w:proofErr w:type="spellStart"/>
            <w:r w:rsidRPr="00027754">
              <w:rPr>
                <w:sz w:val="12"/>
                <w:szCs w:val="14"/>
                <w:lang w:eastAsia="ja-JP"/>
              </w:rPr>
              <w:t>BandNR</w:t>
            </w:r>
            <w:proofErr w:type="spell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A3B" w14:textId="5DACC01A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NR_RF_TxD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46A3D44E" w14:textId="57054954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AB47C1" w14:textId="13BEC101" w:rsidR="008E46DC" w:rsidRPr="00027754" w:rsidRDefault="008E46DC" w:rsidP="008E46DC">
            <w:pPr>
              <w:pStyle w:val="TAC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48B8" w14:textId="49ABF38D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 xml:space="preserve">IE </w:t>
            </w:r>
            <w:proofErr w:type="spellStart"/>
            <w:r w:rsidRPr="00027754">
              <w:rPr>
                <w:i/>
                <w:sz w:val="12"/>
                <w:szCs w:val="14"/>
              </w:rPr>
              <w:t>intraCellGuardBandsUL</w:t>
            </w:r>
            <w:proofErr w:type="spellEnd"/>
            <w:r w:rsidRPr="00027754">
              <w:rPr>
                <w:i/>
                <w:sz w:val="12"/>
                <w:szCs w:val="14"/>
              </w:rPr>
              <w:t>-List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CAB" w14:textId="5BC24AC4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>IE</w:t>
            </w:r>
            <w:r w:rsidRPr="00027754">
              <w:rPr>
                <w:sz w:val="12"/>
                <w:szCs w:val="14"/>
              </w:rPr>
              <w:t xml:space="preserve"> </w:t>
            </w:r>
            <w:proofErr w:type="spellStart"/>
            <w:r w:rsidRPr="00027754">
              <w:rPr>
                <w:i/>
                <w:sz w:val="12"/>
                <w:szCs w:val="14"/>
              </w:rPr>
              <w:t>intraCellGuardBandsUL</w:t>
            </w:r>
            <w:proofErr w:type="spellEnd"/>
            <w:r w:rsidRPr="00027754">
              <w:rPr>
                <w:i/>
                <w:sz w:val="12"/>
                <w:szCs w:val="14"/>
              </w:rPr>
              <w:t>-List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3AF" w14:textId="589B6D2C" w:rsidR="008E46DC" w:rsidRPr="00027754" w:rsidRDefault="008E46DC" w:rsidP="008E46DC">
            <w:pPr>
              <w:pStyle w:val="TAL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r w:rsidRPr="00027754">
              <w:rPr>
                <w:sz w:val="12"/>
                <w:szCs w:val="14"/>
                <w:lang w:eastAsia="ja-JP"/>
              </w:rPr>
              <w:t>ServingCellConfig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26E" w14:textId="02BA053B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NR_unlic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5704DB86" w14:textId="6F5EC38D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E8AB21" w14:textId="17FF0B13" w:rsidR="008E46DC" w:rsidRPr="00027754" w:rsidRDefault="008E46DC" w:rsidP="008E46DC">
            <w:pPr>
              <w:pStyle w:val="TAC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BAA" w14:textId="19ECA7A9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IE supportOfERedCap-r18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EBE" w14:textId="2ED640BB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>IE</w:t>
            </w:r>
            <w:r w:rsidRPr="00027754">
              <w:rPr>
                <w:sz w:val="12"/>
                <w:szCs w:val="14"/>
              </w:rPr>
              <w:t xml:space="preserve"> supportOfERedCap-r18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EA8E" w14:textId="51577873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r w:rsidRPr="00027754">
              <w:rPr>
                <w:sz w:val="12"/>
                <w:szCs w:val="14"/>
                <w:lang w:eastAsia="ja-JP"/>
              </w:rPr>
              <w:t>ERedCapParameters-r18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DE7" w14:textId="0F87F5E4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NR_redcap_enh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5E49ABE6" w14:textId="67CDB8AA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799DCD" w14:textId="2E5884DC" w:rsidR="008E46DC" w:rsidRPr="00027754" w:rsidRDefault="008E46DC" w:rsidP="008E46DC">
            <w:pPr>
              <w:pStyle w:val="TAC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8EF9" w14:textId="46F9D553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IE eRedCapNotReducedBB-BW-r18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EADB" w14:textId="5128AE0B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 xml:space="preserve">IE </w:t>
            </w:r>
            <w:r w:rsidRPr="00027754">
              <w:rPr>
                <w:sz w:val="12"/>
                <w:szCs w:val="14"/>
              </w:rPr>
              <w:t>eRedCapNotReducedBB-BW-r18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D8E" w14:textId="5787433F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r w:rsidRPr="00027754">
              <w:rPr>
                <w:sz w:val="12"/>
                <w:szCs w:val="14"/>
                <w:lang w:eastAsia="ja-JP"/>
              </w:rPr>
              <w:t>ERedCapParameters-r18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321D" w14:textId="49BBF429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NR_redcap_enh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2E310A8A" w14:textId="52B97300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B287B2" w14:textId="6494CD11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650" w14:textId="49A7BAB5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IE (frequencyShift7p5khz)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A27" w14:textId="210C51D0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>IE</w:t>
            </w:r>
            <w:r w:rsidRPr="00027754">
              <w:rPr>
                <w:sz w:val="12"/>
                <w:szCs w:val="14"/>
              </w:rPr>
              <w:t xml:space="preserve"> (frequencyShift7p5khz)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5807" w14:textId="583466BA" w:rsidR="008E46DC" w:rsidRPr="00027754" w:rsidRDefault="008E46DC" w:rsidP="008E46DC">
            <w:pPr>
              <w:pStyle w:val="TAL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proofErr w:type="spellStart"/>
            <w:r w:rsidRPr="00027754">
              <w:rPr>
                <w:sz w:val="12"/>
                <w:szCs w:val="14"/>
                <w:lang w:eastAsia="ja-JP"/>
              </w:rPr>
              <w:t>FrequencyInfoUL</w:t>
            </w:r>
            <w:proofErr w:type="spell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97E" w14:textId="4A1C8D82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NR_newRAT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62C03AA0" w14:textId="7E93A1D6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ECBF9E" w14:textId="2798154A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FBB" w14:textId="7E12EE18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  <w:lang w:eastAsia="zh-CN"/>
              </w:rPr>
              <w:t xml:space="preserve">IE </w:t>
            </w:r>
            <w:proofErr w:type="spellStart"/>
            <w:r w:rsidRPr="00027754">
              <w:rPr>
                <w:sz w:val="12"/>
                <w:szCs w:val="14"/>
                <w:lang w:eastAsia="zh-CN"/>
              </w:rPr>
              <w:t>dualPA</w:t>
            </w:r>
            <w:proofErr w:type="spellEnd"/>
            <w:r w:rsidRPr="00027754">
              <w:rPr>
                <w:sz w:val="12"/>
                <w:szCs w:val="14"/>
                <w:lang w:eastAsia="zh-CN"/>
              </w:rPr>
              <w:t>-Architecture</w:t>
            </w:r>
            <w:r w:rsidR="00BB5F8A">
              <w:rPr>
                <w:sz w:val="12"/>
                <w:szCs w:val="14"/>
                <w:lang w:eastAsia="zh-CN"/>
              </w:rPr>
              <w:t xml:space="preserve">, </w:t>
            </w:r>
            <w:proofErr w:type="spellStart"/>
            <w:r w:rsidR="00BB5F8A" w:rsidRPr="00027754">
              <w:rPr>
                <w:sz w:val="12"/>
                <w:szCs w:val="14"/>
                <w:lang w:eastAsia="zh-CN"/>
              </w:rPr>
              <w:t>dualPA</w:t>
            </w:r>
            <w:proofErr w:type="spellEnd"/>
            <w:r w:rsidR="00BB5F8A" w:rsidRPr="00027754">
              <w:rPr>
                <w:sz w:val="12"/>
                <w:szCs w:val="14"/>
                <w:lang w:eastAsia="zh-CN"/>
              </w:rPr>
              <w:t>-Architecture IE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2AB" w14:textId="707BF7F7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trike/>
                <w:color w:val="FF0000"/>
                <w:sz w:val="12"/>
                <w:szCs w:val="14"/>
              </w:rPr>
              <w:t xml:space="preserve">IE </w:t>
            </w:r>
            <w:proofErr w:type="spellStart"/>
            <w:r w:rsidRPr="00027754">
              <w:rPr>
                <w:sz w:val="12"/>
                <w:szCs w:val="14"/>
              </w:rPr>
              <w:t>dualPA</w:t>
            </w:r>
            <w:proofErr w:type="spellEnd"/>
            <w:r w:rsidRPr="00027754">
              <w:rPr>
                <w:sz w:val="12"/>
                <w:szCs w:val="14"/>
              </w:rPr>
              <w:t>-Architecture</w:t>
            </w:r>
            <w:r w:rsidR="00BB5F8A">
              <w:rPr>
                <w:sz w:val="12"/>
                <w:szCs w:val="14"/>
              </w:rPr>
              <w:t xml:space="preserve">, </w:t>
            </w:r>
            <w:proofErr w:type="spellStart"/>
            <w:r w:rsidR="00BB5F8A" w:rsidRPr="00027754">
              <w:rPr>
                <w:sz w:val="12"/>
                <w:szCs w:val="14"/>
              </w:rPr>
              <w:t>dualPA</w:t>
            </w:r>
            <w:proofErr w:type="spellEnd"/>
            <w:r w:rsidR="00BB5F8A" w:rsidRPr="00027754">
              <w:rPr>
                <w:sz w:val="12"/>
                <w:szCs w:val="14"/>
              </w:rPr>
              <w:t>-Architecture</w:t>
            </w:r>
            <w:r w:rsidR="00BB5F8A" w:rsidRPr="00027754">
              <w:rPr>
                <w:strike/>
                <w:color w:val="FF0000"/>
                <w:sz w:val="12"/>
                <w:szCs w:val="14"/>
              </w:rPr>
              <w:t xml:space="preserve"> IE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D712" w14:textId="462A9C32" w:rsidR="008E46DC" w:rsidRPr="00027754" w:rsidRDefault="008E46DC" w:rsidP="008E46DC">
            <w:pPr>
              <w:pStyle w:val="TAL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 CA-ParametersNR-v1540 or IE MRDC-Parameters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A87" w14:textId="1480EE51" w:rsidR="008E46DC" w:rsidRPr="00027754" w:rsidRDefault="008E46DC" w:rsidP="008E46DC">
            <w:pPr>
              <w:pStyle w:val="TAL"/>
              <w:rPr>
                <w:sz w:val="12"/>
                <w:szCs w:val="14"/>
                <w:lang w:eastAsia="zh-CN"/>
              </w:rPr>
            </w:pPr>
            <w:proofErr w:type="spellStart"/>
            <w:r w:rsidRPr="00027754">
              <w:rPr>
                <w:sz w:val="12"/>
                <w:szCs w:val="14"/>
              </w:rPr>
              <w:t>NR_newRAT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6DD05173" w14:textId="29331338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07E8F2" w14:textId="040075F6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A88" w14:textId="6AD1571D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  <w:lang w:eastAsia="zh-CN"/>
              </w:rPr>
              <w:t>IE posSRS-BWA-IndependentCA-RRC-Connected-r18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4B" w14:textId="49345DC2" w:rsidR="008E46DC" w:rsidRPr="00027754" w:rsidRDefault="008E46DC" w:rsidP="008E46DC">
            <w:pPr>
              <w:pStyle w:val="TAL"/>
              <w:rPr>
                <w:sz w:val="12"/>
                <w:szCs w:val="14"/>
                <w:lang w:eastAsia="zh-CN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 xml:space="preserve">IE </w:t>
            </w:r>
            <w:r w:rsidRPr="00027754">
              <w:rPr>
                <w:sz w:val="12"/>
                <w:szCs w:val="14"/>
                <w:lang w:eastAsia="zh-CN"/>
              </w:rPr>
              <w:t>posSRS-BWA-IndependentCA-RRC-Connected-r18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705" w14:textId="6A7BC723" w:rsidR="008E46DC" w:rsidRPr="00027754" w:rsidRDefault="0028688F" w:rsidP="008E46DC">
            <w:pPr>
              <w:pStyle w:val="TAL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 xml:space="preserve">A field name in IE </w:t>
            </w:r>
            <w:r w:rsidRPr="0028688F">
              <w:rPr>
                <w:sz w:val="12"/>
                <w:szCs w:val="14"/>
              </w:rPr>
              <w:t>FeatureSetUplink-v1800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B56" w14:textId="1A902203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NR_pos_enh2-Core</w:t>
            </w:r>
          </w:p>
        </w:tc>
      </w:tr>
      <w:tr w:rsidR="00BB5F8A" w:rsidRPr="009E4194" w14:paraId="406E2E46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1CEBF5" w14:textId="20BA009D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4DD" w14:textId="4CE3D2DB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  <w:lang w:eastAsia="zh-CN"/>
              </w:rPr>
              <w:t>IE powerBoostPi2BPSK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7ADB" w14:textId="7095B326" w:rsidR="008E46DC" w:rsidRPr="00027754" w:rsidRDefault="008E46DC" w:rsidP="008E46DC">
            <w:pPr>
              <w:pStyle w:val="TAL"/>
              <w:rPr>
                <w:strike/>
                <w:color w:val="FF0000"/>
                <w:sz w:val="12"/>
                <w:szCs w:val="14"/>
                <w:lang w:eastAsia="zh-CN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IE</w:t>
            </w:r>
            <w:r w:rsidRPr="00027754">
              <w:rPr>
                <w:sz w:val="12"/>
                <w:szCs w:val="14"/>
                <w:lang w:eastAsia="zh-CN"/>
              </w:rPr>
              <w:t xml:space="preserve"> powerBoostPi2BPSK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02B7" w14:textId="49C5785C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proofErr w:type="spellStart"/>
            <w:r w:rsidRPr="00027754">
              <w:rPr>
                <w:sz w:val="12"/>
                <w:szCs w:val="14"/>
                <w:lang w:eastAsia="ja-JP"/>
              </w:rPr>
              <w:t>UplinkConfig</w:t>
            </w:r>
            <w:proofErr w:type="spell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A8B" w14:textId="0AA06A5B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NR_newRAT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3A723046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2F69BD" w14:textId="1AB63AE3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4BA" w14:textId="7F94EC05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  <w:lang w:eastAsia="zh-CN"/>
              </w:rPr>
              <w:t>IE powerBoostPi2BPSK-r18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86D9" w14:textId="51145F01" w:rsidR="008E46DC" w:rsidRPr="00027754" w:rsidRDefault="008E46DC" w:rsidP="008E46DC">
            <w:pPr>
              <w:pStyle w:val="TAL"/>
              <w:rPr>
                <w:strike/>
                <w:color w:val="FF0000"/>
                <w:sz w:val="12"/>
                <w:szCs w:val="14"/>
                <w:lang w:eastAsia="zh-CN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IE</w:t>
            </w:r>
            <w:r w:rsidRPr="00027754">
              <w:rPr>
                <w:sz w:val="12"/>
                <w:szCs w:val="14"/>
                <w:lang w:eastAsia="zh-CN"/>
              </w:rPr>
              <w:t xml:space="preserve"> powerBoostPi2BPSK-r18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685" w14:textId="2AD82DA3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proofErr w:type="spellStart"/>
            <w:r w:rsidRPr="00027754">
              <w:rPr>
                <w:sz w:val="12"/>
                <w:szCs w:val="14"/>
                <w:lang w:eastAsia="ja-JP"/>
              </w:rPr>
              <w:t>UplinkConfig</w:t>
            </w:r>
            <w:proofErr w:type="spell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A789" w14:textId="5D139321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NR_cov_enh2-Core</w:t>
            </w:r>
          </w:p>
        </w:tc>
      </w:tr>
      <w:tr w:rsidR="00BB5F8A" w:rsidRPr="009E4194" w14:paraId="4F75308B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4D9059" w14:textId="5BFDE49D" w:rsidR="008E46DC" w:rsidRPr="00027754" w:rsidRDefault="008E46DC" w:rsidP="008E46DC">
            <w:pPr>
              <w:pStyle w:val="TAC"/>
              <w:rPr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D7FF" w14:textId="28F83D1F" w:rsidR="008E46DC" w:rsidRPr="00027754" w:rsidRDefault="008E46DC" w:rsidP="008E46DC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  <w:lang w:eastAsia="zh-CN"/>
              </w:rPr>
              <w:t>IE powerBoostQPSK-r18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16E" w14:textId="2841C1B6" w:rsidR="008E46DC" w:rsidRPr="00027754" w:rsidRDefault="008E46DC" w:rsidP="008E46DC">
            <w:pPr>
              <w:pStyle w:val="TAL"/>
              <w:rPr>
                <w:sz w:val="12"/>
                <w:szCs w:val="14"/>
                <w:lang w:eastAsia="zh-CN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IE</w:t>
            </w:r>
            <w:r w:rsidRPr="00027754">
              <w:rPr>
                <w:sz w:val="12"/>
                <w:szCs w:val="14"/>
                <w:lang w:eastAsia="zh-CN"/>
              </w:rPr>
              <w:t xml:space="preserve"> powerBoostQPSK-r18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319" w14:textId="19433A65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proofErr w:type="spellStart"/>
            <w:r w:rsidRPr="00027754">
              <w:rPr>
                <w:sz w:val="12"/>
                <w:szCs w:val="14"/>
                <w:lang w:eastAsia="ja-JP"/>
              </w:rPr>
              <w:t>UplinkConfig</w:t>
            </w:r>
            <w:proofErr w:type="spell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3A1" w14:textId="4323F235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NR_cov_enh2-Core</w:t>
            </w:r>
          </w:p>
        </w:tc>
      </w:tr>
      <w:tr w:rsidR="00BB5F8A" w:rsidRPr="009E4194" w14:paraId="7793A7BA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1D9BF2" w14:textId="3638462F" w:rsidR="008E46DC" w:rsidRPr="00027754" w:rsidRDefault="008E46DC" w:rsidP="008E46DC">
            <w:pPr>
              <w:pStyle w:val="TAC"/>
              <w:rPr>
                <w:color w:val="000000" w:themeColor="text1"/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color w:val="000000" w:themeColor="text1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15C" w14:textId="78A7881C" w:rsidR="008E46DC" w:rsidRPr="00027754" w:rsidRDefault="008E46DC" w:rsidP="008E46DC">
            <w:pPr>
              <w:pStyle w:val="TAC"/>
              <w:jc w:val="left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ue-PowerClassPerBandPerBC-r17 IE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B65" w14:textId="638ABEC0" w:rsidR="008E46DC" w:rsidRPr="00027754" w:rsidRDefault="008E46DC" w:rsidP="008E46DC">
            <w:pPr>
              <w:pStyle w:val="TAL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 xml:space="preserve">ue-PowerClassPerBandPerBC-r17 </w:t>
            </w: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IE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46B" w14:textId="194A054D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FeatureSetUplink-v1710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597" w14:textId="2DC34C24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</w:rPr>
              <w:t>NR_RF_FR1_enh</w:t>
            </w:r>
            <w:r w:rsidR="00BB5F8A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6BE5D19B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7251F4" w14:textId="27E9492D" w:rsidR="008E46DC" w:rsidRPr="00027754" w:rsidRDefault="008E46DC" w:rsidP="008E46DC">
            <w:pPr>
              <w:pStyle w:val="TAC"/>
              <w:rPr>
                <w:color w:val="000000" w:themeColor="text1"/>
                <w:sz w:val="12"/>
                <w:szCs w:val="14"/>
                <w:lang w:eastAsia="ja-JP"/>
              </w:rPr>
            </w:pPr>
            <w:r w:rsidRPr="00027754">
              <w:rPr>
                <w:rFonts w:hint="eastAsia"/>
                <w:color w:val="000000" w:themeColor="text1"/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F6E7" w14:textId="60F483D4" w:rsidR="008E46DC" w:rsidRPr="00027754" w:rsidRDefault="008E46DC" w:rsidP="008E46DC">
            <w:pPr>
              <w:pStyle w:val="TAC"/>
              <w:jc w:val="left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 xml:space="preserve">IE </w:t>
            </w:r>
            <w:proofErr w:type="spellStart"/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uplinkTxSwitchingPowerBoosting</w:t>
            </w:r>
            <w:proofErr w:type="spellEnd"/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F6BA" w14:textId="298E08D1" w:rsidR="008E46DC" w:rsidRPr="00027754" w:rsidRDefault="008E46DC" w:rsidP="008E46DC">
            <w:pPr>
              <w:pStyle w:val="TAL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>IE</w:t>
            </w: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 xml:space="preserve"> </w:t>
            </w:r>
            <w:proofErr w:type="spellStart"/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uplinkTxSwitchingPowerBoosting</w:t>
            </w:r>
            <w:proofErr w:type="spellEnd"/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C3F" w14:textId="11634FB2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>A field name in IE</w:t>
            </w:r>
            <w:r w:rsidRPr="00027754">
              <w:rPr>
                <w:sz w:val="12"/>
                <w:szCs w:val="14"/>
              </w:rPr>
              <w:t xml:space="preserve"> </w:t>
            </w:r>
            <w:proofErr w:type="spellStart"/>
            <w:r w:rsidRPr="00027754">
              <w:rPr>
                <w:sz w:val="12"/>
                <w:szCs w:val="14"/>
              </w:rPr>
              <w:t>CellGroupConfig</w:t>
            </w:r>
            <w:proofErr w:type="spell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C15" w14:textId="13906AF0" w:rsidR="008E46DC" w:rsidRPr="00027754" w:rsidRDefault="00BB5F8A" w:rsidP="008E46DC">
            <w:pPr>
              <w:pStyle w:val="TAL"/>
              <w:rPr>
                <w:sz w:val="12"/>
                <w:szCs w:val="14"/>
              </w:rPr>
            </w:pPr>
            <w:r w:rsidRPr="00BB5F8A">
              <w:rPr>
                <w:sz w:val="12"/>
                <w:szCs w:val="14"/>
              </w:rPr>
              <w:t>NR_RF_FR1</w:t>
            </w:r>
            <w:r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76FFA38A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14:paraId="26B8DEDE" w14:textId="63E753DA" w:rsidR="008E46DC" w:rsidRPr="00027754" w:rsidRDefault="008E46DC" w:rsidP="008E46DC">
            <w:pPr>
              <w:pStyle w:val="TAC"/>
              <w:rPr>
                <w:color w:val="000000" w:themeColor="text1"/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4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285" w14:textId="3C88CCB4" w:rsidR="008E46DC" w:rsidRPr="00027754" w:rsidRDefault="008E46DC" w:rsidP="008E46DC">
            <w:pPr>
              <w:pStyle w:val="TAC"/>
              <w:jc w:val="left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  <w:lang w:eastAsia="zh-CN"/>
              </w:rPr>
              <w:t>non-simultaneous Tx/Rx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11C" w14:textId="6721EE8E" w:rsidR="008E46DC" w:rsidRPr="00027754" w:rsidRDefault="008E46DC" w:rsidP="008E46DC">
            <w:pPr>
              <w:pStyle w:val="TAL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sz w:val="12"/>
                <w:szCs w:val="14"/>
              </w:rPr>
              <w:t xml:space="preserve">non-simultaneous </w:t>
            </w:r>
            <w:r w:rsidRPr="00027754">
              <w:rPr>
                <w:strike/>
                <w:color w:val="FF0000"/>
                <w:sz w:val="12"/>
                <w:szCs w:val="14"/>
              </w:rPr>
              <w:t>Tx/</w:t>
            </w:r>
            <w:proofErr w:type="spellStart"/>
            <w:r w:rsidRPr="00027754">
              <w:rPr>
                <w:strike/>
                <w:color w:val="FF0000"/>
                <w:sz w:val="12"/>
                <w:szCs w:val="14"/>
              </w:rPr>
              <w:t>Rx</w:t>
            </w:r>
            <w:r w:rsidRPr="00027754">
              <w:rPr>
                <w:color w:val="FF0000"/>
                <w:sz w:val="12"/>
                <w:szCs w:val="14"/>
              </w:rPr>
              <w:t>Rx</w:t>
            </w:r>
            <w:proofErr w:type="spellEnd"/>
            <w:r w:rsidRPr="00027754">
              <w:rPr>
                <w:color w:val="FF0000"/>
                <w:sz w:val="12"/>
                <w:szCs w:val="14"/>
              </w:rPr>
              <w:t>/Tx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C03" w14:textId="2914DEB2" w:rsidR="008E46DC" w:rsidRPr="00027754" w:rsidRDefault="00412A73" w:rsidP="008E46DC">
            <w:pPr>
              <w:pStyle w:val="TAL"/>
              <w:rPr>
                <w:sz w:val="12"/>
                <w:szCs w:val="14"/>
              </w:rPr>
            </w:pPr>
            <w:r w:rsidRPr="00027754">
              <w:rPr>
                <w:sz w:val="12"/>
                <w:szCs w:val="14"/>
                <w:lang w:eastAsia="ja-JP"/>
              </w:rPr>
              <w:t xml:space="preserve">See the detail on texts </w:t>
            </w:r>
            <w:r w:rsidR="00BB5F8A">
              <w:rPr>
                <w:sz w:val="12"/>
                <w:szCs w:val="14"/>
                <w:lang w:eastAsia="ja-JP"/>
              </w:rPr>
              <w:t xml:space="preserve">above </w:t>
            </w:r>
            <w:r w:rsidRPr="00027754">
              <w:rPr>
                <w:sz w:val="12"/>
                <w:szCs w:val="14"/>
                <w:lang w:eastAsia="ja-JP"/>
              </w:rPr>
              <w:t>Table 2.1.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BCF" w14:textId="20A3382F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NR_newRAT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  <w:tr w:rsidR="00BB5F8A" w:rsidRPr="009E4194" w14:paraId="251C709C" w14:textId="77777777" w:rsidTr="00BB5F8A">
        <w:trPr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14:paraId="53E8B48E" w14:textId="5836EB34" w:rsidR="008E46DC" w:rsidRPr="00027754" w:rsidRDefault="008E46DC" w:rsidP="008E46DC">
            <w:pPr>
              <w:pStyle w:val="TAC"/>
              <w:rPr>
                <w:color w:val="000000" w:themeColor="text1"/>
                <w:sz w:val="12"/>
                <w:szCs w:val="14"/>
                <w:lang w:eastAsia="ja-JP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ja-JP"/>
              </w:rPr>
              <w:t>4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6E3" w14:textId="1D4AA6AB" w:rsidR="008E46DC" w:rsidRPr="00027754" w:rsidRDefault="008E46DC" w:rsidP="008E46DC">
            <w:pPr>
              <w:pStyle w:val="TAC"/>
              <w:jc w:val="left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IE CA_NC_NS_04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17B" w14:textId="71A652AA" w:rsidR="008E46DC" w:rsidRPr="00027754" w:rsidRDefault="008E46DC" w:rsidP="008E46DC">
            <w:pPr>
              <w:pStyle w:val="TAL"/>
              <w:rPr>
                <w:color w:val="000000" w:themeColor="text1"/>
                <w:sz w:val="12"/>
                <w:szCs w:val="14"/>
                <w:lang w:eastAsia="zh-CN"/>
              </w:rPr>
            </w:pPr>
            <w:r w:rsidRPr="00027754">
              <w:rPr>
                <w:strike/>
                <w:color w:val="FF0000"/>
                <w:sz w:val="12"/>
                <w:szCs w:val="14"/>
                <w:lang w:eastAsia="zh-CN"/>
              </w:rPr>
              <w:t xml:space="preserve">IE </w:t>
            </w:r>
            <w:r w:rsidRPr="00027754">
              <w:rPr>
                <w:color w:val="000000" w:themeColor="text1"/>
                <w:sz w:val="12"/>
                <w:szCs w:val="14"/>
                <w:lang w:eastAsia="zh-CN"/>
              </w:rPr>
              <w:t>CA_NC_NS_04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C4E" w14:textId="69F35377" w:rsidR="008E46DC" w:rsidRPr="00027754" w:rsidRDefault="00412A73" w:rsidP="008E46DC">
            <w:pPr>
              <w:pStyle w:val="TAL"/>
              <w:rPr>
                <w:sz w:val="12"/>
                <w:szCs w:val="14"/>
                <w:lang w:eastAsia="ja-JP"/>
              </w:rPr>
            </w:pPr>
            <w:r w:rsidRPr="00027754">
              <w:rPr>
                <w:sz w:val="12"/>
                <w:szCs w:val="14"/>
                <w:lang w:eastAsia="ja-JP"/>
              </w:rPr>
              <w:t>This is not even a field name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742" w14:textId="689F8634" w:rsidR="008E46DC" w:rsidRPr="00027754" w:rsidRDefault="008E46DC" w:rsidP="008E46DC">
            <w:pPr>
              <w:pStyle w:val="TAL"/>
              <w:rPr>
                <w:sz w:val="12"/>
                <w:szCs w:val="14"/>
              </w:rPr>
            </w:pPr>
            <w:proofErr w:type="spellStart"/>
            <w:r w:rsidRPr="00027754">
              <w:rPr>
                <w:sz w:val="12"/>
                <w:szCs w:val="14"/>
              </w:rPr>
              <w:t>NR_newRAT</w:t>
            </w:r>
            <w:proofErr w:type="spellEnd"/>
            <w:r w:rsidRPr="00027754">
              <w:rPr>
                <w:sz w:val="12"/>
                <w:szCs w:val="14"/>
              </w:rPr>
              <w:t>-Core</w:t>
            </w:r>
          </w:p>
        </w:tc>
      </w:tr>
    </w:tbl>
    <w:p w14:paraId="37E9D633" w14:textId="29DAC11D" w:rsidR="008C7226" w:rsidRDefault="008E46DC" w:rsidP="00DA4282">
      <w:pPr>
        <w:pStyle w:val="Heading2"/>
        <w:spacing w:beforeLines="50" w:before="120" w:beforeAutospacing="0" w:after="240"/>
        <w:rPr>
          <w:rFonts w:eastAsiaTheme="minorEastAsia"/>
          <w:lang w:eastAsia="zh-CN"/>
        </w:rPr>
      </w:pPr>
      <w:r>
        <w:rPr>
          <w:lang w:eastAsia="zh-CN"/>
        </w:rPr>
        <w:t>38.101-2</w:t>
      </w:r>
    </w:p>
    <w:p w14:paraId="769F5AB0" w14:textId="59A9CCB9" w:rsidR="008E46DC" w:rsidRPr="005419DF" w:rsidRDefault="008E46DC" w:rsidP="008E46DC">
      <w:pPr>
        <w:jc w:val="center"/>
        <w:rPr>
          <w:rFonts w:ascii="Arial" w:hAnsi="Arial" w:cs="Arial"/>
        </w:rPr>
      </w:pPr>
      <w:r w:rsidRPr="005419DF">
        <w:rPr>
          <w:rFonts w:ascii="Arial" w:eastAsiaTheme="minorEastAsia" w:hAnsi="Arial" w:cs="Arial"/>
          <w:lang w:eastAsia="zh-CN"/>
        </w:rPr>
        <w:t>Table 2.</w:t>
      </w:r>
      <w:r>
        <w:rPr>
          <w:rFonts w:ascii="Arial" w:eastAsiaTheme="minorEastAsia" w:hAnsi="Arial" w:cs="Arial"/>
          <w:lang w:eastAsia="zh-CN"/>
        </w:rPr>
        <w:t>2: Potential field names identified and to be corrected in 38.101-2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614"/>
        <w:gridCol w:w="2614"/>
        <w:gridCol w:w="2161"/>
        <w:gridCol w:w="1691"/>
      </w:tblGrid>
      <w:tr w:rsidR="008E46DC" w:rsidRPr="009E4194" w14:paraId="2F22647A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671B21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lastRenderedPageBreak/>
              <w:t>Case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88B14E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 w:rsidRPr="009E4194">
              <w:rPr>
                <w:rFonts w:hint="eastAsia"/>
                <w:sz w:val="14"/>
                <w:szCs w:val="16"/>
                <w:lang w:eastAsia="ja-JP"/>
              </w:rPr>
              <w:t>I</w:t>
            </w:r>
            <w:r w:rsidRPr="009E4194">
              <w:rPr>
                <w:sz w:val="14"/>
                <w:szCs w:val="16"/>
                <w:lang w:eastAsia="ja-JP"/>
              </w:rPr>
              <w:t>tems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06E1E3" w14:textId="77777777" w:rsidR="008E46DC" w:rsidRPr="009E4194" w:rsidRDefault="008E46DC" w:rsidP="008A58B5">
            <w:pPr>
              <w:pStyle w:val="TAH"/>
              <w:rPr>
                <w:sz w:val="14"/>
                <w:szCs w:val="16"/>
              </w:rPr>
            </w:pPr>
            <w:r w:rsidRPr="009E4194">
              <w:rPr>
                <w:sz w:val="14"/>
                <w:szCs w:val="16"/>
                <w:lang w:eastAsia="ja-JP"/>
              </w:rPr>
              <w:t>Proposed corrections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14B887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>
              <w:rPr>
                <w:rFonts w:hint="eastAsia"/>
                <w:sz w:val="14"/>
                <w:szCs w:val="16"/>
                <w:lang w:eastAsia="ja-JP"/>
              </w:rPr>
              <w:t>R</w:t>
            </w:r>
            <w:r>
              <w:rPr>
                <w:sz w:val="14"/>
                <w:szCs w:val="16"/>
                <w:lang w:eastAsia="ja-JP"/>
              </w:rPr>
              <w:t>emark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F7DE92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 w:rsidRPr="009E4194">
              <w:rPr>
                <w:rFonts w:hint="eastAsia"/>
                <w:sz w:val="14"/>
                <w:szCs w:val="16"/>
                <w:lang w:eastAsia="ja-JP"/>
              </w:rPr>
              <w:t>W</w:t>
            </w:r>
            <w:r w:rsidRPr="009E4194">
              <w:rPr>
                <w:sz w:val="14"/>
                <w:szCs w:val="16"/>
                <w:lang w:eastAsia="ja-JP"/>
              </w:rPr>
              <w:t>I code</w:t>
            </w:r>
          </w:p>
        </w:tc>
      </w:tr>
      <w:tr w:rsidR="008E46DC" w:rsidRPr="009E4194" w14:paraId="69AE55A1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5756334" w14:textId="77777777" w:rsidR="008E46DC" w:rsidRPr="00255D69" w:rsidRDefault="008E46DC" w:rsidP="008A58B5">
            <w:pPr>
              <w:pStyle w:val="TAC"/>
              <w:rPr>
                <w:sz w:val="12"/>
                <w:szCs w:val="14"/>
                <w:lang w:eastAsia="ja-JP"/>
              </w:rPr>
            </w:pPr>
            <w:r w:rsidRPr="00255D69">
              <w:rPr>
                <w:sz w:val="12"/>
                <w:szCs w:val="14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954A" w14:textId="415B6F2E" w:rsidR="008E46DC" w:rsidRPr="00255D69" w:rsidRDefault="005F0BEC" w:rsidP="008A58B5">
            <w:pPr>
              <w:pStyle w:val="TAC"/>
              <w:jc w:val="left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>highSpeedMeasFlag-r17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1BB" w14:textId="73826D93" w:rsidR="008E46DC" w:rsidRPr="00255D69" w:rsidRDefault="005F0BEC" w:rsidP="008A58B5">
            <w:pPr>
              <w:pStyle w:val="TAL"/>
              <w:rPr>
                <w:sz w:val="12"/>
                <w:szCs w:val="14"/>
              </w:rPr>
            </w:pPr>
            <w:r w:rsidRPr="00255D69">
              <w:rPr>
                <w:strike/>
                <w:color w:val="FF0000"/>
                <w:sz w:val="12"/>
                <w:szCs w:val="14"/>
              </w:rPr>
              <w:t>highSpeedMeasFlag-r17</w:t>
            </w:r>
            <w:r w:rsidRPr="00255D69">
              <w:rPr>
                <w:sz w:val="12"/>
                <w:szCs w:val="14"/>
              </w:rPr>
              <w:t xml:space="preserve"> highSpeedMeasFlagFR2-r17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F1A" w14:textId="046BC7D0" w:rsidR="008E46DC" w:rsidRPr="00255D69" w:rsidRDefault="005F0BEC" w:rsidP="008A58B5">
            <w:pPr>
              <w:pStyle w:val="TAL"/>
              <w:rPr>
                <w:sz w:val="12"/>
                <w:szCs w:val="14"/>
                <w:lang w:eastAsia="ja-JP"/>
              </w:rPr>
            </w:pPr>
            <w:r w:rsidRPr="00255D69">
              <w:rPr>
                <w:rFonts w:hint="eastAsia"/>
                <w:sz w:val="12"/>
                <w:szCs w:val="14"/>
                <w:lang w:eastAsia="ja-JP"/>
              </w:rPr>
              <w:t>N</w:t>
            </w:r>
            <w:r w:rsidRPr="00255D69">
              <w:rPr>
                <w:sz w:val="12"/>
                <w:szCs w:val="14"/>
                <w:lang w:eastAsia="ja-JP"/>
              </w:rPr>
              <w:t>o such</w:t>
            </w:r>
            <w:r w:rsidR="0028688F" w:rsidRPr="00255D69">
              <w:rPr>
                <w:sz w:val="12"/>
                <w:szCs w:val="14"/>
                <w:lang w:eastAsia="ja-JP"/>
              </w:rPr>
              <w:t xml:space="preserve"> </w:t>
            </w:r>
            <w:proofErr w:type="spellStart"/>
            <w:r w:rsidR="0028688F" w:rsidRPr="00255D69">
              <w:rPr>
                <w:sz w:val="12"/>
                <w:szCs w:val="14"/>
                <w:lang w:eastAsia="ja-JP"/>
              </w:rPr>
              <w:t>a</w:t>
            </w:r>
            <w:proofErr w:type="spellEnd"/>
            <w:r w:rsidRPr="00255D69">
              <w:rPr>
                <w:sz w:val="12"/>
                <w:szCs w:val="14"/>
                <w:lang w:eastAsia="ja-JP"/>
              </w:rPr>
              <w:t xml:space="preserve"> filed name exists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CD0" w14:textId="687821BD" w:rsidR="008E46DC" w:rsidRPr="00255D69" w:rsidRDefault="0028688F" w:rsidP="008A58B5">
            <w:pPr>
              <w:pStyle w:val="TAL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>NR_HST_FR2-Core</w:t>
            </w:r>
          </w:p>
        </w:tc>
      </w:tr>
      <w:tr w:rsidR="008E46DC" w:rsidRPr="009E4194" w14:paraId="7160C501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017FB2C" w14:textId="77777777" w:rsidR="008E46DC" w:rsidRPr="00255D69" w:rsidRDefault="008E46DC" w:rsidP="008A58B5">
            <w:pPr>
              <w:pStyle w:val="TAC"/>
              <w:rPr>
                <w:sz w:val="12"/>
                <w:szCs w:val="14"/>
                <w:lang w:eastAsia="ja-JP"/>
              </w:rPr>
            </w:pPr>
            <w:r w:rsidRPr="00255D69">
              <w:rPr>
                <w:rFonts w:hint="eastAsia"/>
                <w:sz w:val="12"/>
                <w:szCs w:val="14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03A" w14:textId="1C32900A" w:rsidR="008E46DC" w:rsidRPr="00255D69" w:rsidRDefault="008E46DC" w:rsidP="008A58B5">
            <w:pPr>
              <w:pStyle w:val="TAC"/>
              <w:jc w:val="left"/>
              <w:rPr>
                <w:sz w:val="12"/>
                <w:szCs w:val="14"/>
              </w:rPr>
            </w:pPr>
            <w:proofErr w:type="spellStart"/>
            <w:r w:rsidRPr="00255D69">
              <w:rPr>
                <w:sz w:val="12"/>
                <w:szCs w:val="14"/>
                <w:lang w:eastAsia="zh-CN"/>
              </w:rPr>
              <w:t>modifiedMPR-Behavior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C50" w14:textId="77777777" w:rsidR="004C6F2F" w:rsidRPr="00255D69" w:rsidRDefault="004C6F2F" w:rsidP="004C6F2F">
            <w:pPr>
              <w:pStyle w:val="TAL"/>
              <w:rPr>
                <w:sz w:val="12"/>
                <w:szCs w:val="14"/>
              </w:rPr>
            </w:pPr>
            <w:proofErr w:type="spellStart"/>
            <w:r w:rsidRPr="00255D69">
              <w:rPr>
                <w:strike/>
                <w:color w:val="FF0000"/>
                <w:sz w:val="12"/>
                <w:szCs w:val="14"/>
              </w:rPr>
              <w:t>modifiedMPR-Behavior</w:t>
            </w:r>
            <w:proofErr w:type="spellEnd"/>
            <w:r w:rsidRPr="00255D69">
              <w:rPr>
                <w:sz w:val="12"/>
                <w:szCs w:val="14"/>
              </w:rPr>
              <w:t xml:space="preserve"> </w:t>
            </w:r>
          </w:p>
          <w:p w14:paraId="400E915C" w14:textId="3CF2420B" w:rsidR="008E46DC" w:rsidRPr="00255D69" w:rsidRDefault="004C6F2F" w:rsidP="004C6F2F">
            <w:pPr>
              <w:pStyle w:val="TAL"/>
              <w:rPr>
                <w:strike/>
                <w:color w:val="FF0000"/>
                <w:sz w:val="12"/>
                <w:szCs w:val="14"/>
              </w:rPr>
            </w:pPr>
            <w:proofErr w:type="spellStart"/>
            <w:r w:rsidRPr="00255D69">
              <w:rPr>
                <w:sz w:val="12"/>
                <w:szCs w:val="14"/>
              </w:rPr>
              <w:t>modifiedMPR</w:t>
            </w:r>
            <w:proofErr w:type="spellEnd"/>
            <w:r w:rsidRPr="00255D69">
              <w:rPr>
                <w:sz w:val="12"/>
                <w:szCs w:val="14"/>
              </w:rPr>
              <w:t>-Behaviour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4A6C" w14:textId="77777777" w:rsidR="008E46DC" w:rsidRPr="00255D69" w:rsidRDefault="008E46DC" w:rsidP="008A58B5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61A" w14:textId="77777777" w:rsidR="008E46DC" w:rsidRPr="00255D69" w:rsidRDefault="008E46DC" w:rsidP="008A58B5">
            <w:pPr>
              <w:pStyle w:val="TAL"/>
              <w:rPr>
                <w:sz w:val="12"/>
                <w:szCs w:val="14"/>
              </w:rPr>
            </w:pPr>
            <w:proofErr w:type="spellStart"/>
            <w:r w:rsidRPr="00255D69">
              <w:rPr>
                <w:sz w:val="12"/>
                <w:szCs w:val="14"/>
              </w:rPr>
              <w:t>NR_newRAT</w:t>
            </w:r>
            <w:proofErr w:type="spellEnd"/>
            <w:r w:rsidRPr="00255D69">
              <w:rPr>
                <w:sz w:val="12"/>
                <w:szCs w:val="14"/>
              </w:rPr>
              <w:t>-Core</w:t>
            </w:r>
          </w:p>
        </w:tc>
      </w:tr>
      <w:tr w:rsidR="0028688F" w:rsidRPr="009E4194" w14:paraId="46E342A3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FB2D3AE" w14:textId="54E17E33" w:rsidR="0028688F" w:rsidRPr="00255D69" w:rsidRDefault="000131E7" w:rsidP="0028688F">
            <w:pPr>
              <w:pStyle w:val="TAC"/>
              <w:rPr>
                <w:sz w:val="12"/>
                <w:szCs w:val="14"/>
                <w:lang w:eastAsia="ja-JP"/>
              </w:rPr>
            </w:pPr>
            <w:r>
              <w:rPr>
                <w:sz w:val="12"/>
                <w:szCs w:val="14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A59" w14:textId="54AE354B" w:rsidR="0028688F" w:rsidRPr="00255D69" w:rsidRDefault="0028688F" w:rsidP="0028688F">
            <w:pPr>
              <w:pStyle w:val="TAC"/>
              <w:jc w:val="left"/>
              <w:rPr>
                <w:sz w:val="12"/>
                <w:szCs w:val="14"/>
                <w:lang w:eastAsia="zh-CN"/>
              </w:rPr>
            </w:pPr>
            <w:r w:rsidRPr="00255D69">
              <w:rPr>
                <w:sz w:val="12"/>
                <w:szCs w:val="14"/>
              </w:rPr>
              <w:t>IE FullPowerTransmission-r16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94C1" w14:textId="5BD7B3BD" w:rsidR="0028688F" w:rsidRPr="00255D69" w:rsidRDefault="0028688F" w:rsidP="0028688F">
            <w:pPr>
              <w:pStyle w:val="TAL"/>
              <w:rPr>
                <w:strike/>
                <w:color w:val="FF0000"/>
                <w:sz w:val="12"/>
                <w:szCs w:val="14"/>
              </w:rPr>
            </w:pPr>
            <w:r w:rsidRPr="00255D69">
              <w:rPr>
                <w:strike/>
                <w:color w:val="FF0000"/>
                <w:sz w:val="12"/>
                <w:szCs w:val="14"/>
              </w:rPr>
              <w:t>IE</w:t>
            </w:r>
            <w:r w:rsidRPr="00255D69">
              <w:rPr>
                <w:sz w:val="12"/>
                <w:szCs w:val="14"/>
              </w:rPr>
              <w:t xml:space="preserve"> </w:t>
            </w:r>
            <w:r w:rsidRPr="00255D69">
              <w:rPr>
                <w:color w:val="FF0000"/>
                <w:sz w:val="12"/>
                <w:szCs w:val="14"/>
              </w:rPr>
              <w:t>ul-</w:t>
            </w:r>
            <w:r w:rsidRPr="00255D69">
              <w:rPr>
                <w:sz w:val="12"/>
                <w:szCs w:val="14"/>
              </w:rPr>
              <w:t>FullPowerTransmission-r16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3A8" w14:textId="2E39921A" w:rsidR="0028688F" w:rsidRPr="00255D69" w:rsidRDefault="0028688F" w:rsidP="0028688F">
            <w:pPr>
              <w:pStyle w:val="TAL"/>
              <w:rPr>
                <w:sz w:val="12"/>
                <w:szCs w:val="14"/>
              </w:rPr>
            </w:pPr>
            <w:r w:rsidRPr="00255D69">
              <w:rPr>
                <w:rFonts w:hint="eastAsia"/>
                <w:sz w:val="12"/>
                <w:szCs w:val="14"/>
                <w:lang w:eastAsia="ja-JP"/>
              </w:rPr>
              <w:t>N</w:t>
            </w:r>
            <w:r w:rsidRPr="00255D69">
              <w:rPr>
                <w:sz w:val="12"/>
                <w:szCs w:val="14"/>
                <w:lang w:eastAsia="ja-JP"/>
              </w:rPr>
              <w:t>o such a field name exists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B22E" w14:textId="42A074C8" w:rsidR="0028688F" w:rsidRPr="00255D69" w:rsidRDefault="00B74CA5" w:rsidP="0028688F">
            <w:pPr>
              <w:pStyle w:val="TAL"/>
              <w:rPr>
                <w:sz w:val="12"/>
                <w:szCs w:val="14"/>
              </w:rPr>
            </w:pPr>
            <w:proofErr w:type="spellStart"/>
            <w:r w:rsidRPr="00255D69">
              <w:rPr>
                <w:sz w:val="12"/>
                <w:szCs w:val="14"/>
              </w:rPr>
              <w:t>NR_eMIMO</w:t>
            </w:r>
            <w:proofErr w:type="spellEnd"/>
            <w:r w:rsidRPr="00255D69">
              <w:rPr>
                <w:sz w:val="12"/>
                <w:szCs w:val="14"/>
              </w:rPr>
              <w:t>-Core</w:t>
            </w:r>
          </w:p>
        </w:tc>
      </w:tr>
      <w:tr w:rsidR="008E46DC" w:rsidRPr="009E4194" w14:paraId="1320F246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77D8FC" w14:textId="77777777" w:rsidR="008E46DC" w:rsidRPr="00255D69" w:rsidRDefault="008E46DC" w:rsidP="008A58B5">
            <w:pPr>
              <w:pStyle w:val="TAC"/>
              <w:rPr>
                <w:sz w:val="12"/>
                <w:szCs w:val="14"/>
                <w:lang w:eastAsia="ja-JP"/>
              </w:rPr>
            </w:pPr>
            <w:r w:rsidRPr="00255D69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8F2" w14:textId="2B0D9AB5" w:rsidR="008E46DC" w:rsidRPr="00255D69" w:rsidRDefault="005F0BEC" w:rsidP="008A58B5">
            <w:pPr>
              <w:pStyle w:val="TAC"/>
              <w:jc w:val="left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>IE beamManagementType-r16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E1C" w14:textId="2FFBAB1F" w:rsidR="008E46DC" w:rsidRPr="00255D69" w:rsidRDefault="008E46DC" w:rsidP="008A58B5">
            <w:pPr>
              <w:pStyle w:val="TAL"/>
              <w:rPr>
                <w:strike/>
                <w:color w:val="FF0000"/>
                <w:sz w:val="12"/>
                <w:szCs w:val="14"/>
              </w:rPr>
            </w:pPr>
            <w:r w:rsidRPr="00255D69">
              <w:rPr>
                <w:strike/>
                <w:color w:val="FF0000"/>
                <w:sz w:val="12"/>
                <w:szCs w:val="14"/>
              </w:rPr>
              <w:t xml:space="preserve">IE </w:t>
            </w:r>
            <w:r w:rsidR="005F0BEC" w:rsidRPr="00255D69">
              <w:rPr>
                <w:sz w:val="12"/>
                <w:szCs w:val="14"/>
              </w:rPr>
              <w:t>beamManagementType-r16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C4C2" w14:textId="6074F3B4" w:rsidR="008E46DC" w:rsidRPr="00255D69" w:rsidRDefault="00B74CA5" w:rsidP="008A58B5">
            <w:pPr>
              <w:pStyle w:val="TAL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>A field name in IE CA-ParametersNR-v1630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CE0" w14:textId="1EA8A21C" w:rsidR="008E46DC" w:rsidRPr="00255D69" w:rsidRDefault="0028688F" w:rsidP="008A58B5">
            <w:pPr>
              <w:pStyle w:val="TAL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>NR_RF_FR2_req_enh-Core</w:t>
            </w:r>
          </w:p>
        </w:tc>
      </w:tr>
      <w:tr w:rsidR="008E46DC" w:rsidRPr="009E4194" w14:paraId="5E736271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FB132F" w14:textId="77777777" w:rsidR="008E46DC" w:rsidRPr="00255D69" w:rsidRDefault="008E46DC" w:rsidP="008A58B5">
            <w:pPr>
              <w:pStyle w:val="TAC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  <w:lang w:eastAsia="ja-JP"/>
              </w:rPr>
              <w:t>3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546" w14:textId="181D2F42" w:rsidR="008E46DC" w:rsidRPr="00255D69" w:rsidRDefault="005F0BEC" w:rsidP="008A58B5">
            <w:pPr>
              <w:pStyle w:val="TAC"/>
              <w:jc w:val="left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 xml:space="preserve">IE </w:t>
            </w:r>
            <w:proofErr w:type="spellStart"/>
            <w:r w:rsidRPr="00255D69">
              <w:rPr>
                <w:sz w:val="12"/>
                <w:szCs w:val="14"/>
              </w:rPr>
              <w:t>beamCorrespondenceWithoutUL-BeamSweeping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A5D" w14:textId="5A703875" w:rsidR="008E46DC" w:rsidRPr="00255D69" w:rsidRDefault="005F0BEC" w:rsidP="008A58B5">
            <w:pPr>
              <w:pStyle w:val="TAL"/>
              <w:rPr>
                <w:sz w:val="12"/>
                <w:szCs w:val="14"/>
              </w:rPr>
            </w:pPr>
            <w:r w:rsidRPr="00255D69">
              <w:rPr>
                <w:strike/>
                <w:color w:val="FF0000"/>
                <w:sz w:val="12"/>
                <w:szCs w:val="14"/>
              </w:rPr>
              <w:t>IE</w:t>
            </w:r>
            <w:r w:rsidRPr="00255D69">
              <w:rPr>
                <w:color w:val="000000" w:themeColor="text1"/>
                <w:sz w:val="12"/>
                <w:szCs w:val="14"/>
              </w:rPr>
              <w:t xml:space="preserve"> </w:t>
            </w:r>
            <w:proofErr w:type="spellStart"/>
            <w:r w:rsidRPr="00255D69">
              <w:rPr>
                <w:color w:val="000000" w:themeColor="text1"/>
                <w:sz w:val="12"/>
                <w:szCs w:val="14"/>
              </w:rPr>
              <w:t>beamCorrespondenceWithoutUL-BeamSweeping</w:t>
            </w:r>
            <w:proofErr w:type="spellEnd"/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9D1D" w14:textId="2A17BA49" w:rsidR="008E46DC" w:rsidRPr="00255D69" w:rsidRDefault="00B74CA5" w:rsidP="008A58B5">
            <w:pPr>
              <w:pStyle w:val="TAL"/>
              <w:rPr>
                <w:sz w:val="12"/>
                <w:szCs w:val="14"/>
                <w:lang w:eastAsia="ja-JP"/>
              </w:rPr>
            </w:pPr>
            <w:r w:rsidRPr="00255D69">
              <w:rPr>
                <w:sz w:val="12"/>
                <w:szCs w:val="14"/>
                <w:lang w:eastAsia="ja-JP"/>
              </w:rPr>
              <w:t>A field name in IE MIMO-</w:t>
            </w:r>
            <w:proofErr w:type="spellStart"/>
            <w:r w:rsidRPr="00255D69">
              <w:rPr>
                <w:sz w:val="12"/>
                <w:szCs w:val="14"/>
                <w:lang w:eastAsia="ja-JP"/>
              </w:rPr>
              <w:t>ParametersPerBand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6124" w14:textId="5C52CEB1" w:rsidR="008E46DC" w:rsidRPr="00255D69" w:rsidRDefault="0028688F" w:rsidP="008A58B5">
            <w:pPr>
              <w:pStyle w:val="TAL"/>
              <w:rPr>
                <w:sz w:val="12"/>
                <w:szCs w:val="14"/>
              </w:rPr>
            </w:pPr>
            <w:r w:rsidRPr="00255D69">
              <w:rPr>
                <w:sz w:val="12"/>
                <w:szCs w:val="14"/>
              </w:rPr>
              <w:t>NR_RF_FR2_req_enh-Core</w:t>
            </w:r>
          </w:p>
        </w:tc>
      </w:tr>
    </w:tbl>
    <w:p w14:paraId="143244C7" w14:textId="7FF42E5C" w:rsidR="004C6198" w:rsidRDefault="005F0BEC" w:rsidP="00BB5F8A">
      <w:pPr>
        <w:pStyle w:val="Heading2"/>
        <w:spacing w:beforeLines="50" w:before="120" w:beforeAutospacing="0" w:after="240"/>
        <w:rPr>
          <w:rFonts w:eastAsiaTheme="minorEastAsia"/>
          <w:lang w:eastAsia="zh-CN"/>
        </w:rPr>
      </w:pPr>
      <w:r>
        <w:rPr>
          <w:lang w:eastAsia="zh-CN"/>
        </w:rPr>
        <w:t>38.101-3</w:t>
      </w:r>
    </w:p>
    <w:p w14:paraId="0149CD15" w14:textId="448F4F96" w:rsidR="008E46DC" w:rsidRPr="005419DF" w:rsidRDefault="008E46DC" w:rsidP="008E46DC">
      <w:pPr>
        <w:jc w:val="center"/>
        <w:rPr>
          <w:rFonts w:ascii="Arial" w:hAnsi="Arial" w:cs="Arial"/>
        </w:rPr>
      </w:pPr>
      <w:r w:rsidRPr="005419DF">
        <w:rPr>
          <w:rFonts w:ascii="Arial" w:eastAsiaTheme="minorEastAsia" w:hAnsi="Arial" w:cs="Arial"/>
          <w:lang w:eastAsia="zh-CN"/>
        </w:rPr>
        <w:t>Table 2.</w:t>
      </w:r>
      <w:r w:rsidR="005F0BEC">
        <w:rPr>
          <w:rFonts w:ascii="Arial" w:eastAsiaTheme="minorEastAsia" w:hAnsi="Arial" w:cs="Arial"/>
          <w:lang w:eastAsia="zh-CN"/>
        </w:rPr>
        <w:t>3</w:t>
      </w:r>
      <w:r>
        <w:rPr>
          <w:rFonts w:ascii="Arial" w:eastAsiaTheme="minorEastAsia" w:hAnsi="Arial" w:cs="Arial"/>
          <w:lang w:eastAsia="zh-CN"/>
        </w:rPr>
        <w:t>: Potential field names identified and to be corrected in 38.101-</w:t>
      </w:r>
      <w:r w:rsidR="005F0BEC">
        <w:rPr>
          <w:rFonts w:ascii="Arial" w:eastAsiaTheme="minorEastAsia" w:hAnsi="Arial" w:cs="Arial"/>
          <w:lang w:eastAsia="zh-CN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614"/>
        <w:gridCol w:w="2614"/>
        <w:gridCol w:w="2161"/>
        <w:gridCol w:w="1691"/>
      </w:tblGrid>
      <w:tr w:rsidR="008E46DC" w:rsidRPr="009E4194" w14:paraId="56FAB535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D52DC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Case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706630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 w:rsidRPr="009E4194">
              <w:rPr>
                <w:rFonts w:hint="eastAsia"/>
                <w:sz w:val="14"/>
                <w:szCs w:val="16"/>
                <w:lang w:eastAsia="ja-JP"/>
              </w:rPr>
              <w:t>I</w:t>
            </w:r>
            <w:r w:rsidRPr="009E4194">
              <w:rPr>
                <w:sz w:val="14"/>
                <w:szCs w:val="16"/>
                <w:lang w:eastAsia="ja-JP"/>
              </w:rPr>
              <w:t>tems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0D217B" w14:textId="77777777" w:rsidR="008E46DC" w:rsidRPr="009E4194" w:rsidRDefault="008E46DC" w:rsidP="008A58B5">
            <w:pPr>
              <w:pStyle w:val="TAH"/>
              <w:rPr>
                <w:sz w:val="14"/>
                <w:szCs w:val="16"/>
              </w:rPr>
            </w:pPr>
            <w:r w:rsidRPr="009E4194">
              <w:rPr>
                <w:sz w:val="14"/>
                <w:szCs w:val="16"/>
                <w:lang w:eastAsia="ja-JP"/>
              </w:rPr>
              <w:t>Proposed corrections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A4C57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>
              <w:rPr>
                <w:rFonts w:hint="eastAsia"/>
                <w:sz w:val="14"/>
                <w:szCs w:val="16"/>
                <w:lang w:eastAsia="ja-JP"/>
              </w:rPr>
              <w:t>R</w:t>
            </w:r>
            <w:r>
              <w:rPr>
                <w:sz w:val="14"/>
                <w:szCs w:val="16"/>
                <w:lang w:eastAsia="ja-JP"/>
              </w:rPr>
              <w:t>emark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F8B95" w14:textId="77777777" w:rsidR="008E46DC" w:rsidRPr="009E4194" w:rsidRDefault="008E46DC" w:rsidP="008A58B5">
            <w:pPr>
              <w:pStyle w:val="TAH"/>
              <w:rPr>
                <w:sz w:val="14"/>
                <w:szCs w:val="16"/>
                <w:lang w:eastAsia="ja-JP"/>
              </w:rPr>
            </w:pPr>
            <w:r w:rsidRPr="009E4194">
              <w:rPr>
                <w:rFonts w:hint="eastAsia"/>
                <w:sz w:val="14"/>
                <w:szCs w:val="16"/>
                <w:lang w:eastAsia="ja-JP"/>
              </w:rPr>
              <w:t>W</w:t>
            </w:r>
            <w:r w:rsidRPr="009E4194">
              <w:rPr>
                <w:sz w:val="14"/>
                <w:szCs w:val="16"/>
                <w:lang w:eastAsia="ja-JP"/>
              </w:rPr>
              <w:t>I code</w:t>
            </w:r>
          </w:p>
        </w:tc>
      </w:tr>
      <w:tr w:rsidR="000E4849" w:rsidRPr="009E4194" w14:paraId="091FE7A0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AFE43A6" w14:textId="4B408A06" w:rsidR="000E4849" w:rsidRPr="00255D69" w:rsidRDefault="000E4849" w:rsidP="000E4849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E73" w14:textId="50109A99" w:rsidR="000E4849" w:rsidRPr="00255D69" w:rsidRDefault="00575EDA" w:rsidP="000E4849">
            <w:pPr>
              <w:pStyle w:val="TAC"/>
              <w:jc w:val="left"/>
              <w:rPr>
                <w:sz w:val="12"/>
                <w:szCs w:val="12"/>
              </w:rPr>
            </w:pPr>
            <w:proofErr w:type="spellStart"/>
            <w:r w:rsidRPr="00575EDA">
              <w:rPr>
                <w:sz w:val="12"/>
                <w:szCs w:val="12"/>
                <w:lang w:eastAsia="zh-CN"/>
              </w:rPr>
              <w:t>modifiedMPRbehavior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35D" w14:textId="2807BA8C" w:rsidR="000E4849" w:rsidRPr="00255D69" w:rsidRDefault="000E4849" w:rsidP="000E4849">
            <w:pPr>
              <w:pStyle w:val="TAL"/>
              <w:rPr>
                <w:sz w:val="12"/>
                <w:szCs w:val="12"/>
              </w:rPr>
            </w:pPr>
            <w:proofErr w:type="spellStart"/>
            <w:r w:rsidRPr="00255D69">
              <w:rPr>
                <w:strike/>
                <w:color w:val="FF0000"/>
                <w:sz w:val="12"/>
                <w:szCs w:val="12"/>
              </w:rPr>
              <w:t>modifiedMPRBehavior</w:t>
            </w:r>
            <w:proofErr w:type="spellEnd"/>
            <w:r w:rsidRPr="00255D69">
              <w:rPr>
                <w:sz w:val="12"/>
                <w:szCs w:val="12"/>
              </w:rPr>
              <w:t xml:space="preserve"> </w:t>
            </w:r>
          </w:p>
          <w:p w14:paraId="27150EC5" w14:textId="5CFFF660" w:rsidR="000E4849" w:rsidRPr="00255D69" w:rsidRDefault="000E4849" w:rsidP="000E4849">
            <w:pPr>
              <w:pStyle w:val="TAL"/>
              <w:rPr>
                <w:strike/>
                <w:color w:val="FF0000"/>
                <w:sz w:val="12"/>
                <w:szCs w:val="12"/>
              </w:rPr>
            </w:pPr>
            <w:bookmarkStart w:id="6" w:name="_Hlk181305214"/>
            <w:proofErr w:type="spellStart"/>
            <w:r w:rsidRPr="00255D69">
              <w:rPr>
                <w:sz w:val="12"/>
                <w:szCs w:val="12"/>
              </w:rPr>
              <w:t>modifiedMPR</w:t>
            </w:r>
            <w:proofErr w:type="spellEnd"/>
            <w:r w:rsidRPr="00255D69">
              <w:rPr>
                <w:sz w:val="12"/>
                <w:szCs w:val="12"/>
              </w:rPr>
              <w:t>-Behaviour</w:t>
            </w:r>
            <w:bookmarkEnd w:id="6"/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6FDC" w14:textId="77777777" w:rsidR="000E4849" w:rsidRPr="00255D69" w:rsidRDefault="000E4849" w:rsidP="000E4849">
            <w:pPr>
              <w:pStyle w:val="TAL"/>
              <w:rPr>
                <w:sz w:val="12"/>
                <w:szCs w:val="1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205" w14:textId="77777777" w:rsidR="000E4849" w:rsidRPr="00255D69" w:rsidRDefault="000E4849" w:rsidP="000E4849">
            <w:pPr>
              <w:pStyle w:val="TAL"/>
              <w:rPr>
                <w:sz w:val="12"/>
                <w:szCs w:val="12"/>
              </w:rPr>
            </w:pPr>
            <w:proofErr w:type="spellStart"/>
            <w:r w:rsidRPr="00255D69">
              <w:rPr>
                <w:sz w:val="12"/>
                <w:szCs w:val="12"/>
              </w:rPr>
              <w:t>NR_newRAT</w:t>
            </w:r>
            <w:proofErr w:type="spellEnd"/>
            <w:r w:rsidRPr="00255D69">
              <w:rPr>
                <w:sz w:val="12"/>
                <w:szCs w:val="12"/>
              </w:rPr>
              <w:t>-Core</w:t>
            </w:r>
          </w:p>
        </w:tc>
      </w:tr>
      <w:tr w:rsidR="000E4849" w:rsidRPr="009E4194" w14:paraId="2956F94B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AB95CD" w14:textId="05FBECE3" w:rsidR="000E4849" w:rsidRPr="00255D69" w:rsidRDefault="000E4849" w:rsidP="000E4849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9BA" w14:textId="3F2F3E03" w:rsidR="000E4849" w:rsidRPr="00255D69" w:rsidRDefault="000E4849" w:rsidP="000E4849">
            <w:pPr>
              <w:pStyle w:val="TAC"/>
              <w:jc w:val="left"/>
              <w:rPr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  <w:lang w:eastAsia="zh-CN"/>
              </w:rPr>
              <w:t>IE [powerBoostPi2BPSKRel18]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0B01" w14:textId="77777777" w:rsidR="000E4849" w:rsidRPr="00255D69" w:rsidRDefault="000E4849" w:rsidP="000E4849">
            <w:pPr>
              <w:pStyle w:val="TAL"/>
              <w:rPr>
                <w:strike/>
                <w:color w:val="FF0000"/>
                <w:sz w:val="12"/>
                <w:szCs w:val="12"/>
              </w:rPr>
            </w:pPr>
            <w:r w:rsidRPr="00255D69">
              <w:rPr>
                <w:strike/>
                <w:color w:val="FF0000"/>
                <w:sz w:val="12"/>
                <w:szCs w:val="12"/>
              </w:rPr>
              <w:t>IE [powerBoostPi2BPSKRel18]</w:t>
            </w:r>
          </w:p>
          <w:p w14:paraId="0F167D83" w14:textId="1ECC25A6" w:rsidR="000E4849" w:rsidRPr="00255D69" w:rsidRDefault="000E4849" w:rsidP="000E4849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powerBoostPi2BPSK-r18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55E" w14:textId="29678F82" w:rsidR="000E4849" w:rsidRPr="00255D69" w:rsidRDefault="000E4849" w:rsidP="000E4849">
            <w:pPr>
              <w:pStyle w:val="TAL"/>
              <w:rPr>
                <w:sz w:val="12"/>
                <w:szCs w:val="12"/>
                <w:lang w:eastAsia="ja-JP"/>
              </w:rPr>
            </w:pPr>
            <w:r w:rsidRPr="00255D69">
              <w:rPr>
                <w:sz w:val="12"/>
                <w:szCs w:val="12"/>
                <w:lang w:eastAsia="ja-JP"/>
              </w:rPr>
              <w:t>A filed</w:t>
            </w:r>
            <w:r w:rsidR="00B74CA5" w:rsidRPr="00255D69">
              <w:rPr>
                <w:sz w:val="12"/>
                <w:szCs w:val="12"/>
                <w:lang w:eastAsia="ja-JP"/>
              </w:rPr>
              <w:t xml:space="preserve"> </w:t>
            </w:r>
            <w:r w:rsidRPr="00255D69">
              <w:rPr>
                <w:sz w:val="12"/>
                <w:szCs w:val="12"/>
                <w:lang w:eastAsia="ja-JP"/>
              </w:rPr>
              <w:t xml:space="preserve">name in IE </w:t>
            </w:r>
            <w:proofErr w:type="spellStart"/>
            <w:r w:rsidRPr="00255D69">
              <w:rPr>
                <w:sz w:val="12"/>
                <w:szCs w:val="12"/>
                <w:lang w:eastAsia="ja-JP"/>
              </w:rPr>
              <w:t>UplinkConfig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BA0" w14:textId="57C7CB4F" w:rsidR="000E4849" w:rsidRPr="00255D69" w:rsidRDefault="000E4849" w:rsidP="000E4849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NR_cov_enh2-Core</w:t>
            </w:r>
          </w:p>
        </w:tc>
      </w:tr>
      <w:tr w:rsidR="00B74CA5" w:rsidRPr="009E4194" w14:paraId="1D2F3EF0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E4FB0D" w14:textId="2CBB78BD" w:rsidR="00B74CA5" w:rsidRPr="00255D69" w:rsidRDefault="00B74CA5" w:rsidP="00B74CA5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958" w14:textId="21D6D748" w:rsidR="00B74CA5" w:rsidRPr="00255D69" w:rsidRDefault="00B74CA5" w:rsidP="00B74CA5">
            <w:pPr>
              <w:pStyle w:val="TAC"/>
              <w:jc w:val="left"/>
              <w:rPr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  <w:lang w:eastAsia="zh-CN"/>
              </w:rPr>
              <w:t>[powerBoostQPSKRel18]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D30" w14:textId="6E426419" w:rsidR="00B74CA5" w:rsidRPr="00255D69" w:rsidRDefault="00B74CA5" w:rsidP="00B74CA5">
            <w:pPr>
              <w:pStyle w:val="TAL"/>
              <w:rPr>
                <w:strike/>
                <w:color w:val="FF0000"/>
                <w:sz w:val="12"/>
                <w:szCs w:val="12"/>
              </w:rPr>
            </w:pPr>
            <w:r w:rsidRPr="00255D69">
              <w:rPr>
                <w:strike/>
                <w:color w:val="FF0000"/>
                <w:sz w:val="12"/>
                <w:szCs w:val="12"/>
                <w:lang w:eastAsia="zh-CN"/>
              </w:rPr>
              <w:t>IE [powerBoostQPSKRel18]</w:t>
            </w:r>
            <w:r w:rsidRPr="00255D69">
              <w:rPr>
                <w:sz w:val="12"/>
                <w:szCs w:val="12"/>
              </w:rPr>
              <w:t xml:space="preserve"> </w:t>
            </w:r>
            <w:r w:rsidRPr="00255D69">
              <w:rPr>
                <w:sz w:val="12"/>
                <w:szCs w:val="12"/>
                <w:lang w:eastAsia="zh-CN"/>
              </w:rPr>
              <w:t>powerBoostQPSK-r18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7CF8" w14:textId="70AF95FA" w:rsidR="00B74CA5" w:rsidRPr="00255D69" w:rsidRDefault="00B74CA5" w:rsidP="00B74CA5">
            <w:pPr>
              <w:pStyle w:val="TAL"/>
              <w:rPr>
                <w:sz w:val="12"/>
                <w:szCs w:val="12"/>
                <w:lang w:eastAsia="ja-JP"/>
              </w:rPr>
            </w:pPr>
            <w:r w:rsidRPr="00255D69">
              <w:rPr>
                <w:sz w:val="12"/>
                <w:szCs w:val="12"/>
                <w:lang w:eastAsia="ja-JP"/>
              </w:rPr>
              <w:t xml:space="preserve">A filed name in IE </w:t>
            </w:r>
            <w:proofErr w:type="spellStart"/>
            <w:r w:rsidRPr="00255D69">
              <w:rPr>
                <w:sz w:val="12"/>
                <w:szCs w:val="12"/>
                <w:lang w:eastAsia="ja-JP"/>
              </w:rPr>
              <w:t>UplinkConfig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A77" w14:textId="529F52CB" w:rsidR="00B74CA5" w:rsidRPr="00255D69" w:rsidRDefault="00B74CA5" w:rsidP="00B74CA5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NR_cov_enh2-Core</w:t>
            </w:r>
          </w:p>
        </w:tc>
      </w:tr>
      <w:tr w:rsidR="00B74CA5" w:rsidRPr="009E4194" w14:paraId="39629D24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AA9A760" w14:textId="2F13ADF2" w:rsidR="00B74CA5" w:rsidRPr="00255D69" w:rsidRDefault="00B74CA5" w:rsidP="00B74CA5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B8A" w14:textId="6A150469" w:rsidR="00B74CA5" w:rsidRPr="00255D69" w:rsidRDefault="00B74CA5" w:rsidP="00B74CA5">
            <w:pPr>
              <w:pStyle w:val="TAC"/>
              <w:jc w:val="left"/>
              <w:rPr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  <w:lang w:eastAsia="zh-CN"/>
              </w:rPr>
              <w:t>[powerBoostTSRel18]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64D" w14:textId="77777777" w:rsidR="00B74CA5" w:rsidRPr="00255D69" w:rsidRDefault="00B74CA5" w:rsidP="00B74CA5">
            <w:pPr>
              <w:pStyle w:val="TAL"/>
              <w:rPr>
                <w:strike/>
                <w:color w:val="FF0000"/>
                <w:sz w:val="12"/>
                <w:szCs w:val="12"/>
                <w:lang w:eastAsia="zh-CN"/>
              </w:rPr>
            </w:pPr>
            <w:r w:rsidRPr="00255D69">
              <w:rPr>
                <w:strike/>
                <w:color w:val="FF0000"/>
                <w:sz w:val="12"/>
                <w:szCs w:val="12"/>
                <w:lang w:eastAsia="zh-CN"/>
              </w:rPr>
              <w:t>[powerBoostTSRel18]</w:t>
            </w:r>
          </w:p>
          <w:p w14:paraId="433B59C7" w14:textId="722F854E" w:rsidR="00B74CA5" w:rsidRPr="00255D69" w:rsidRDefault="00B74CA5" w:rsidP="00B74CA5">
            <w:pPr>
              <w:pStyle w:val="TAL"/>
              <w:rPr>
                <w:strike/>
                <w:color w:val="FF0000"/>
                <w:sz w:val="12"/>
                <w:szCs w:val="12"/>
              </w:rPr>
            </w:pPr>
            <w:r w:rsidRPr="00255D69">
              <w:rPr>
                <w:color w:val="000000" w:themeColor="text1"/>
                <w:sz w:val="12"/>
                <w:szCs w:val="12"/>
              </w:rPr>
              <w:t>powerBoosting-pi2BPSK-QPSK-r18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FD1" w14:textId="3C3CEE91" w:rsidR="00B74CA5" w:rsidRPr="00255D69" w:rsidRDefault="00B74CA5" w:rsidP="00B74CA5">
            <w:pPr>
              <w:pStyle w:val="TAL"/>
              <w:rPr>
                <w:sz w:val="12"/>
                <w:szCs w:val="12"/>
                <w:lang w:eastAsia="ja-JP"/>
              </w:rPr>
            </w:pPr>
            <w:r w:rsidRPr="00255D69">
              <w:rPr>
                <w:sz w:val="12"/>
                <w:szCs w:val="12"/>
                <w:lang w:eastAsia="ja-JP"/>
              </w:rPr>
              <w:t>A field name in FeatureSetUplink-v1800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DAD" w14:textId="3A0852B2" w:rsidR="00B74CA5" w:rsidRPr="00255D69" w:rsidRDefault="00B74CA5" w:rsidP="00B74CA5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NR_cov_enh2-Core</w:t>
            </w:r>
          </w:p>
        </w:tc>
      </w:tr>
      <w:tr w:rsidR="00B74CA5" w:rsidRPr="009E4194" w14:paraId="0C7DABA6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27608C7" w14:textId="2104FB1A" w:rsidR="00B74CA5" w:rsidRPr="00255D69" w:rsidRDefault="00B74CA5" w:rsidP="00B74CA5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808" w14:textId="47BC1B8B" w:rsidR="00B74CA5" w:rsidRPr="00255D69" w:rsidRDefault="00B74CA5" w:rsidP="00B74CA5">
            <w:pPr>
              <w:pStyle w:val="TAC"/>
              <w:jc w:val="left"/>
              <w:rPr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  <w:lang w:eastAsia="zh-CN"/>
              </w:rPr>
              <w:t>[powerBoostRel18]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26E" w14:textId="77777777" w:rsidR="00B74CA5" w:rsidRPr="00255D69" w:rsidRDefault="00B74CA5" w:rsidP="00B74CA5">
            <w:pPr>
              <w:pStyle w:val="TAL"/>
              <w:rPr>
                <w:strike/>
                <w:color w:val="FF0000"/>
                <w:sz w:val="12"/>
                <w:szCs w:val="12"/>
              </w:rPr>
            </w:pPr>
            <w:r w:rsidRPr="00255D69">
              <w:rPr>
                <w:strike/>
                <w:color w:val="FF0000"/>
                <w:sz w:val="12"/>
                <w:szCs w:val="12"/>
              </w:rPr>
              <w:t>[powerBoostRel18]</w:t>
            </w:r>
          </w:p>
          <w:p w14:paraId="2A44274D" w14:textId="4DDC0917" w:rsidR="00B74CA5" w:rsidRPr="00255D69" w:rsidRDefault="00B74CA5" w:rsidP="00B74CA5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powerBoosting-pi2BPSK-QPSK-Modified-r18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7E3" w14:textId="790C21E4" w:rsidR="00B74CA5" w:rsidRPr="00255D69" w:rsidRDefault="00B74CA5" w:rsidP="00B74CA5">
            <w:pPr>
              <w:pStyle w:val="TAL"/>
              <w:rPr>
                <w:sz w:val="12"/>
                <w:szCs w:val="12"/>
                <w:lang w:eastAsia="ja-JP"/>
              </w:rPr>
            </w:pPr>
            <w:r w:rsidRPr="00255D69">
              <w:rPr>
                <w:sz w:val="12"/>
                <w:szCs w:val="12"/>
                <w:lang w:eastAsia="ja-JP"/>
              </w:rPr>
              <w:t>A field name in FeatureSetUplink-v1800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ACF" w14:textId="57C13052" w:rsidR="00B74CA5" w:rsidRPr="00255D69" w:rsidRDefault="00B74CA5" w:rsidP="00B74CA5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NR_cov_enh2-Core</w:t>
            </w:r>
          </w:p>
        </w:tc>
      </w:tr>
      <w:tr w:rsidR="00B74CA5" w:rsidRPr="009E4194" w14:paraId="62C29A96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80597B4" w14:textId="77777777" w:rsidR="00B74CA5" w:rsidRPr="00255D69" w:rsidRDefault="00B74CA5" w:rsidP="00B74CA5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2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F2A" w14:textId="62822693" w:rsidR="00B74CA5" w:rsidRPr="00255D69" w:rsidRDefault="00B74CA5" w:rsidP="00B74CA5">
            <w:pPr>
              <w:pStyle w:val="TAC"/>
              <w:jc w:val="left"/>
              <w:rPr>
                <w:sz w:val="12"/>
                <w:szCs w:val="12"/>
                <w:lang w:eastAsia="zh-CN"/>
              </w:rPr>
            </w:pPr>
            <w:r w:rsidRPr="00255D69">
              <w:rPr>
                <w:rFonts w:eastAsia="Malgun Gothic"/>
                <w:sz w:val="12"/>
                <w:szCs w:val="12"/>
                <w:lang w:eastAsia="ko-KR"/>
              </w:rPr>
              <w:t>IE [</w:t>
            </w:r>
            <w:proofErr w:type="spellStart"/>
            <w:r w:rsidRPr="00255D69">
              <w:rPr>
                <w:rFonts w:eastAsia="Malgun Gothic"/>
                <w:sz w:val="12"/>
                <w:szCs w:val="12"/>
                <w:lang w:eastAsia="ko-KR"/>
              </w:rPr>
              <w:t>powerClassNRPart</w:t>
            </w:r>
            <w:proofErr w:type="spellEnd"/>
            <w:r w:rsidRPr="00255D69">
              <w:rPr>
                <w:rFonts w:eastAsia="Malgun Gothic"/>
                <w:sz w:val="12"/>
                <w:szCs w:val="12"/>
                <w:lang w:eastAsia="ko-KR"/>
              </w:rPr>
              <w:t>]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191A" w14:textId="589F53D6" w:rsidR="00B74CA5" w:rsidRPr="00255D69" w:rsidRDefault="00B74CA5" w:rsidP="00B74CA5">
            <w:pPr>
              <w:pStyle w:val="TAL"/>
              <w:rPr>
                <w:sz w:val="12"/>
                <w:szCs w:val="12"/>
              </w:rPr>
            </w:pPr>
            <w:r w:rsidRPr="00255D69">
              <w:rPr>
                <w:rFonts w:eastAsia="Malgun Gothic"/>
                <w:strike/>
                <w:color w:val="FF0000"/>
                <w:sz w:val="12"/>
                <w:szCs w:val="12"/>
                <w:lang w:eastAsia="ko-KR"/>
              </w:rPr>
              <w:t>IE [</w:t>
            </w:r>
            <w:proofErr w:type="spellStart"/>
            <w:r w:rsidRPr="00255D69">
              <w:rPr>
                <w:rFonts w:eastAsia="Malgun Gothic"/>
                <w:sz w:val="12"/>
                <w:szCs w:val="12"/>
                <w:lang w:eastAsia="ko-KR"/>
              </w:rPr>
              <w:t>powerClassNRPart</w:t>
            </w:r>
            <w:proofErr w:type="spellEnd"/>
            <w:r w:rsidRPr="00255D69">
              <w:rPr>
                <w:rFonts w:eastAsia="Malgun Gothic"/>
                <w:strike/>
                <w:color w:val="FF0000"/>
                <w:sz w:val="12"/>
                <w:szCs w:val="12"/>
                <w:lang w:eastAsia="ko-KR"/>
              </w:rPr>
              <w:t>]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440" w14:textId="6A393B2B" w:rsidR="00B74CA5" w:rsidRPr="00255D69" w:rsidRDefault="00B74CA5" w:rsidP="00B74CA5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  <w:lang w:eastAsia="ja-JP"/>
              </w:rPr>
              <w:t>A field name in IE</w:t>
            </w:r>
            <w:r w:rsidRPr="00255D69">
              <w:rPr>
                <w:sz w:val="12"/>
                <w:szCs w:val="12"/>
              </w:rPr>
              <w:t xml:space="preserve"> </w:t>
            </w:r>
            <w:r w:rsidRPr="00255D69">
              <w:rPr>
                <w:sz w:val="12"/>
                <w:szCs w:val="12"/>
                <w:lang w:eastAsia="ja-JP"/>
              </w:rPr>
              <w:t>BandCombination-v1610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1DF" w14:textId="64D53083" w:rsidR="00B74CA5" w:rsidRPr="00255D69" w:rsidRDefault="00311103" w:rsidP="00B74CA5">
            <w:pPr>
              <w:pStyle w:val="TAL"/>
              <w:rPr>
                <w:sz w:val="12"/>
                <w:szCs w:val="12"/>
                <w:lang w:eastAsia="ja-JP"/>
              </w:rPr>
            </w:pPr>
            <w:r>
              <w:rPr>
                <w:rFonts w:hint="eastAsia"/>
                <w:sz w:val="12"/>
                <w:szCs w:val="12"/>
                <w:lang w:eastAsia="ja-JP"/>
              </w:rPr>
              <w:t>T</w:t>
            </w:r>
            <w:r>
              <w:rPr>
                <w:sz w:val="12"/>
                <w:szCs w:val="12"/>
                <w:lang w:eastAsia="ja-JP"/>
              </w:rPr>
              <w:t>EI16</w:t>
            </w:r>
          </w:p>
        </w:tc>
      </w:tr>
      <w:tr w:rsidR="00311103" w:rsidRPr="009E4194" w14:paraId="2AE6C317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B7352A" w14:textId="77777777" w:rsidR="00311103" w:rsidRPr="00255D69" w:rsidRDefault="00311103" w:rsidP="00311103">
            <w:pPr>
              <w:pStyle w:val="TAC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  <w:lang w:eastAsia="ja-JP"/>
              </w:rPr>
              <w:t>3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EF1" w14:textId="2D1046F1" w:rsidR="00311103" w:rsidRPr="00255D69" w:rsidRDefault="00311103" w:rsidP="00311103">
            <w:pPr>
              <w:pStyle w:val="TAC"/>
              <w:jc w:val="left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</w:rPr>
              <w:t>IE maxUplinkDutyCycle-PC2-FR1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6B7" w14:textId="12E70F84" w:rsidR="00311103" w:rsidRPr="00255D69" w:rsidRDefault="00311103" w:rsidP="00311103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trike/>
                <w:color w:val="FF0000"/>
                <w:sz w:val="12"/>
                <w:szCs w:val="12"/>
              </w:rPr>
              <w:t>IE</w:t>
            </w:r>
            <w:r w:rsidRPr="00255D69">
              <w:rPr>
                <w:sz w:val="12"/>
                <w:szCs w:val="12"/>
              </w:rPr>
              <w:t xml:space="preserve"> maxUplinkDutyCycle-PC2-FR1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5B4A" w14:textId="7C03207A" w:rsidR="00311103" w:rsidRPr="00255D69" w:rsidRDefault="00311103" w:rsidP="00311103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z w:val="12"/>
                <w:szCs w:val="12"/>
                <w:lang w:eastAsia="ja-JP"/>
              </w:rPr>
              <w:t xml:space="preserve">A field name in IE </w:t>
            </w:r>
            <w:proofErr w:type="spellStart"/>
            <w:r w:rsidRPr="00255D69">
              <w:rPr>
                <w:sz w:val="12"/>
                <w:szCs w:val="12"/>
                <w:lang w:eastAsia="ja-JP"/>
              </w:rPr>
              <w:t>BandNR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36F" w14:textId="0295E00D" w:rsidR="00311103" w:rsidRPr="00255D69" w:rsidRDefault="00311103" w:rsidP="00311103">
            <w:pPr>
              <w:pStyle w:val="TAL"/>
              <w:rPr>
                <w:sz w:val="12"/>
                <w:szCs w:val="12"/>
              </w:rPr>
            </w:pPr>
            <w:proofErr w:type="spellStart"/>
            <w:r w:rsidRPr="00255D69">
              <w:rPr>
                <w:sz w:val="12"/>
                <w:szCs w:val="12"/>
              </w:rPr>
              <w:t>NR_newRAT</w:t>
            </w:r>
            <w:proofErr w:type="spellEnd"/>
            <w:r w:rsidRPr="00255D69">
              <w:rPr>
                <w:sz w:val="12"/>
                <w:szCs w:val="12"/>
              </w:rPr>
              <w:t>-Core</w:t>
            </w:r>
          </w:p>
        </w:tc>
      </w:tr>
      <w:tr w:rsidR="00311103" w:rsidRPr="009E4194" w14:paraId="7E4D5431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B64DDE" w14:textId="77777777" w:rsidR="00311103" w:rsidRPr="00255D69" w:rsidRDefault="00311103" w:rsidP="00311103">
            <w:pPr>
              <w:pStyle w:val="TAC"/>
              <w:rPr>
                <w:sz w:val="12"/>
                <w:szCs w:val="12"/>
                <w:lang w:eastAsia="ja-JP"/>
              </w:rPr>
            </w:pPr>
            <w:r w:rsidRPr="00255D69">
              <w:rPr>
                <w:rFonts w:hint="eastAsia"/>
                <w:sz w:val="12"/>
                <w:szCs w:val="12"/>
                <w:lang w:eastAsia="ja-JP"/>
              </w:rPr>
              <w:t>3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17D" w14:textId="090285D3" w:rsidR="00311103" w:rsidRPr="00255D69" w:rsidRDefault="00311103" w:rsidP="00311103">
            <w:pPr>
              <w:pStyle w:val="TAC"/>
              <w:jc w:val="left"/>
              <w:rPr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  <w:lang w:eastAsia="zh-CN"/>
              </w:rPr>
              <w:t xml:space="preserve">IE </w:t>
            </w:r>
            <w:proofErr w:type="spellStart"/>
            <w:r w:rsidRPr="00255D69">
              <w:rPr>
                <w:sz w:val="12"/>
                <w:szCs w:val="12"/>
                <w:lang w:eastAsia="zh-CN"/>
              </w:rPr>
              <w:t>dualPA</w:t>
            </w:r>
            <w:proofErr w:type="spellEnd"/>
            <w:r w:rsidRPr="00255D69">
              <w:rPr>
                <w:sz w:val="12"/>
                <w:szCs w:val="12"/>
                <w:lang w:eastAsia="zh-CN"/>
              </w:rPr>
              <w:t>-Architecture</w:t>
            </w:r>
            <w:r>
              <w:rPr>
                <w:sz w:val="12"/>
                <w:szCs w:val="12"/>
                <w:lang w:eastAsia="zh-CN"/>
              </w:rPr>
              <w:t xml:space="preserve">, </w:t>
            </w:r>
            <w:proofErr w:type="spellStart"/>
            <w:r w:rsidRPr="00255D69">
              <w:rPr>
                <w:sz w:val="12"/>
                <w:szCs w:val="12"/>
                <w:lang w:eastAsia="zh-CN"/>
              </w:rPr>
              <w:t>dualPA</w:t>
            </w:r>
            <w:proofErr w:type="spellEnd"/>
            <w:r w:rsidRPr="00255D69">
              <w:rPr>
                <w:sz w:val="12"/>
                <w:szCs w:val="12"/>
                <w:lang w:eastAsia="zh-CN"/>
              </w:rPr>
              <w:t>-Architecture IE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B5B" w14:textId="13E178CA" w:rsidR="00311103" w:rsidRPr="00255D69" w:rsidRDefault="00311103" w:rsidP="00311103">
            <w:pPr>
              <w:pStyle w:val="TAL"/>
              <w:rPr>
                <w:sz w:val="12"/>
                <w:szCs w:val="12"/>
              </w:rPr>
            </w:pPr>
            <w:r w:rsidRPr="00255D69">
              <w:rPr>
                <w:strike/>
                <w:color w:val="FF0000"/>
                <w:sz w:val="12"/>
                <w:szCs w:val="12"/>
              </w:rPr>
              <w:t xml:space="preserve">IE </w:t>
            </w:r>
            <w:proofErr w:type="spellStart"/>
            <w:r w:rsidRPr="00255D69">
              <w:rPr>
                <w:sz w:val="12"/>
                <w:szCs w:val="12"/>
              </w:rPr>
              <w:t>dualPA</w:t>
            </w:r>
            <w:proofErr w:type="spellEnd"/>
            <w:r w:rsidRPr="00255D69">
              <w:rPr>
                <w:sz w:val="12"/>
                <w:szCs w:val="12"/>
              </w:rPr>
              <w:t>-Architecture</w:t>
            </w:r>
            <w:r>
              <w:rPr>
                <w:sz w:val="12"/>
                <w:szCs w:val="12"/>
              </w:rPr>
              <w:t xml:space="preserve">, </w:t>
            </w:r>
            <w:proofErr w:type="spellStart"/>
            <w:r w:rsidRPr="00255D69">
              <w:rPr>
                <w:sz w:val="12"/>
                <w:szCs w:val="12"/>
              </w:rPr>
              <w:t>dualPA</w:t>
            </w:r>
            <w:proofErr w:type="spellEnd"/>
            <w:r w:rsidRPr="00255D69">
              <w:rPr>
                <w:sz w:val="12"/>
                <w:szCs w:val="12"/>
              </w:rPr>
              <w:t>-Architecture</w:t>
            </w:r>
            <w:r w:rsidRPr="00255D69">
              <w:rPr>
                <w:strike/>
                <w:color w:val="FF0000"/>
                <w:sz w:val="12"/>
                <w:szCs w:val="12"/>
              </w:rPr>
              <w:t xml:space="preserve"> IE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ED3" w14:textId="77777777" w:rsidR="00311103" w:rsidRPr="00255D69" w:rsidRDefault="00311103" w:rsidP="00311103">
            <w:pPr>
              <w:pStyle w:val="TAL"/>
              <w:rPr>
                <w:sz w:val="12"/>
                <w:szCs w:val="12"/>
                <w:lang w:eastAsia="ja-JP"/>
              </w:rPr>
            </w:pPr>
            <w:r w:rsidRPr="00255D69">
              <w:rPr>
                <w:sz w:val="12"/>
                <w:szCs w:val="12"/>
                <w:lang w:eastAsia="ja-JP"/>
              </w:rPr>
              <w:t>A field name in IE CA-ParametersNR-v1540 or IE MRDC-Parameters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32F" w14:textId="77777777" w:rsidR="00311103" w:rsidRPr="00255D69" w:rsidRDefault="00311103" w:rsidP="00311103">
            <w:pPr>
              <w:pStyle w:val="TAL"/>
              <w:rPr>
                <w:sz w:val="12"/>
                <w:szCs w:val="12"/>
                <w:lang w:eastAsia="zh-CN"/>
              </w:rPr>
            </w:pPr>
            <w:proofErr w:type="spellStart"/>
            <w:r w:rsidRPr="00255D69">
              <w:rPr>
                <w:sz w:val="12"/>
                <w:szCs w:val="12"/>
              </w:rPr>
              <w:t>NR_newRAT</w:t>
            </w:r>
            <w:proofErr w:type="spellEnd"/>
            <w:r w:rsidRPr="00255D69">
              <w:rPr>
                <w:sz w:val="12"/>
                <w:szCs w:val="12"/>
              </w:rPr>
              <w:t>-Core</w:t>
            </w:r>
          </w:p>
        </w:tc>
      </w:tr>
      <w:tr w:rsidR="00311103" w:rsidRPr="009E4194" w14:paraId="183DAA52" w14:textId="77777777" w:rsidTr="008A58B5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14:paraId="24C45C0E" w14:textId="77777777" w:rsidR="00311103" w:rsidRPr="00255D69" w:rsidRDefault="00311103" w:rsidP="00311103">
            <w:pPr>
              <w:pStyle w:val="TAC"/>
              <w:rPr>
                <w:color w:val="000000" w:themeColor="text1"/>
                <w:sz w:val="12"/>
                <w:szCs w:val="12"/>
                <w:lang w:eastAsia="ja-JP"/>
              </w:rPr>
            </w:pPr>
            <w:r w:rsidRPr="00255D69">
              <w:rPr>
                <w:sz w:val="12"/>
                <w:szCs w:val="12"/>
                <w:lang w:eastAsia="ja-JP"/>
              </w:rPr>
              <w:t>4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4DB2" w14:textId="77777777" w:rsidR="00311103" w:rsidRPr="00255D69" w:rsidRDefault="00311103" w:rsidP="00311103">
            <w:pPr>
              <w:pStyle w:val="TAC"/>
              <w:jc w:val="left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  <w:lang w:eastAsia="zh-CN"/>
              </w:rPr>
              <w:t>non-simultaneous Tx/Rx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984" w14:textId="77777777" w:rsidR="00311103" w:rsidRPr="00255D69" w:rsidRDefault="00311103" w:rsidP="00311103">
            <w:pPr>
              <w:pStyle w:val="TAL"/>
              <w:rPr>
                <w:color w:val="000000" w:themeColor="text1"/>
                <w:sz w:val="12"/>
                <w:szCs w:val="12"/>
                <w:lang w:eastAsia="zh-CN"/>
              </w:rPr>
            </w:pPr>
            <w:r w:rsidRPr="00255D69">
              <w:rPr>
                <w:sz w:val="12"/>
                <w:szCs w:val="12"/>
              </w:rPr>
              <w:t xml:space="preserve">non-simultaneous </w:t>
            </w:r>
            <w:r w:rsidRPr="00255D69">
              <w:rPr>
                <w:strike/>
                <w:color w:val="FF0000"/>
                <w:sz w:val="12"/>
                <w:szCs w:val="12"/>
              </w:rPr>
              <w:t>Tx/</w:t>
            </w:r>
            <w:proofErr w:type="spellStart"/>
            <w:r w:rsidRPr="00255D69">
              <w:rPr>
                <w:strike/>
                <w:color w:val="FF0000"/>
                <w:sz w:val="12"/>
                <w:szCs w:val="12"/>
              </w:rPr>
              <w:t>Rx</w:t>
            </w:r>
            <w:r w:rsidRPr="00255D69">
              <w:rPr>
                <w:color w:val="FF0000"/>
                <w:sz w:val="12"/>
                <w:szCs w:val="12"/>
              </w:rPr>
              <w:t>Rx</w:t>
            </w:r>
            <w:proofErr w:type="spellEnd"/>
            <w:r w:rsidRPr="00255D69">
              <w:rPr>
                <w:color w:val="FF0000"/>
                <w:sz w:val="12"/>
                <w:szCs w:val="12"/>
              </w:rPr>
              <w:t>/Tx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B1A" w14:textId="5F519EE9" w:rsidR="00311103" w:rsidRPr="00255D69" w:rsidRDefault="00311103" w:rsidP="00311103">
            <w:pPr>
              <w:pStyle w:val="TAL"/>
              <w:rPr>
                <w:sz w:val="12"/>
                <w:szCs w:val="12"/>
              </w:rPr>
            </w:pPr>
            <w:r w:rsidRPr="00027754">
              <w:rPr>
                <w:sz w:val="12"/>
                <w:szCs w:val="14"/>
                <w:lang w:eastAsia="ja-JP"/>
              </w:rPr>
              <w:t xml:space="preserve">See the detail on texts </w:t>
            </w:r>
            <w:r>
              <w:rPr>
                <w:sz w:val="12"/>
                <w:szCs w:val="14"/>
                <w:lang w:eastAsia="ja-JP"/>
              </w:rPr>
              <w:t xml:space="preserve">above </w:t>
            </w:r>
            <w:r w:rsidRPr="00027754">
              <w:rPr>
                <w:sz w:val="12"/>
                <w:szCs w:val="14"/>
                <w:lang w:eastAsia="ja-JP"/>
              </w:rPr>
              <w:t>Table 2.1.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2F97" w14:textId="77777777" w:rsidR="00311103" w:rsidRPr="00255D69" w:rsidRDefault="00311103" w:rsidP="00311103">
            <w:pPr>
              <w:pStyle w:val="TAL"/>
              <w:rPr>
                <w:sz w:val="12"/>
                <w:szCs w:val="12"/>
              </w:rPr>
            </w:pPr>
            <w:proofErr w:type="spellStart"/>
            <w:r w:rsidRPr="00255D69">
              <w:rPr>
                <w:sz w:val="12"/>
                <w:szCs w:val="12"/>
              </w:rPr>
              <w:t>NR_newRAT</w:t>
            </w:r>
            <w:proofErr w:type="spellEnd"/>
            <w:r w:rsidRPr="00255D69">
              <w:rPr>
                <w:sz w:val="12"/>
                <w:szCs w:val="12"/>
              </w:rPr>
              <w:t>-Core</w:t>
            </w:r>
          </w:p>
        </w:tc>
      </w:tr>
    </w:tbl>
    <w:p w14:paraId="381DB79C" w14:textId="77777777" w:rsidR="00845003" w:rsidRDefault="00845003" w:rsidP="00F64F26">
      <w:pPr>
        <w:pStyle w:val="Heading1"/>
        <w:spacing w:beforeLines="50" w:before="120"/>
        <w:rPr>
          <w:lang w:eastAsia="zh-CN"/>
        </w:rPr>
      </w:pPr>
      <w:r>
        <w:rPr>
          <w:lang w:eastAsia="zh-CN"/>
        </w:rPr>
        <w:t>Summary</w:t>
      </w:r>
    </w:p>
    <w:p w14:paraId="5EC0DAA2" w14:textId="2B25653F" w:rsidR="00E956AE" w:rsidRDefault="00E956AE" w:rsidP="00F64F26">
      <w:pPr>
        <w:rPr>
          <w:rFonts w:eastAsia="ＭＳ 明朝"/>
          <w:b/>
          <w:bCs/>
          <w:lang w:eastAsia="ja-JP"/>
        </w:rPr>
      </w:pPr>
      <w:r>
        <w:rPr>
          <w:rFonts w:eastAsiaTheme="minorEastAsia"/>
          <w:lang w:eastAsia="zh-CN"/>
        </w:rPr>
        <w:t xml:space="preserve">Following observations and proposals are obtained and we have </w:t>
      </w:r>
      <w:r>
        <w:rPr>
          <w:rFonts w:eastAsiaTheme="minorEastAsia"/>
          <w:lang w:eastAsia="zh-CN"/>
        </w:rPr>
        <w:t>companion CRs [2-4]</w:t>
      </w:r>
    </w:p>
    <w:p w14:paraId="5FCB66B1" w14:textId="0BAF4A44" w:rsidR="00DA4282" w:rsidRDefault="00DA4282" w:rsidP="00F64F26">
      <w:pPr>
        <w:rPr>
          <w:rFonts w:eastAsia="ＭＳ 明朝"/>
          <w:lang w:eastAsia="ja-JP"/>
        </w:rPr>
      </w:pPr>
      <w:r w:rsidRPr="008E46DC">
        <w:rPr>
          <w:rFonts w:eastAsia="ＭＳ 明朝"/>
          <w:b/>
          <w:bCs/>
          <w:lang w:eastAsia="ja-JP"/>
        </w:rPr>
        <w:t>Observation 1</w:t>
      </w:r>
      <w:r>
        <w:rPr>
          <w:rFonts w:eastAsia="ＭＳ 明朝"/>
          <w:lang w:eastAsia="ja-JP"/>
        </w:rPr>
        <w:t xml:space="preserve">: </w:t>
      </w:r>
      <w:r w:rsidR="005C28B8">
        <w:rPr>
          <w:rFonts w:eastAsia="ＭＳ 明朝"/>
          <w:lang w:eastAsia="ja-JP"/>
        </w:rPr>
        <w:t>R</w:t>
      </w:r>
      <w:r>
        <w:rPr>
          <w:rFonts w:eastAsia="ＭＳ 明朝"/>
          <w:lang w:eastAsia="ja-JP"/>
        </w:rPr>
        <w:t xml:space="preserve">oughly following </w:t>
      </w:r>
      <w:r w:rsidR="005C28B8">
        <w:rPr>
          <w:rFonts w:eastAsia="ＭＳ 明朝"/>
          <w:lang w:eastAsia="ja-JP"/>
        </w:rPr>
        <w:t xml:space="preserve">four </w:t>
      </w:r>
      <w:r>
        <w:rPr>
          <w:rFonts w:eastAsia="ＭＳ 明朝"/>
          <w:lang w:eastAsia="ja-JP"/>
        </w:rPr>
        <w:t>potential error cases</w:t>
      </w:r>
      <w:r w:rsidR="005C28B8">
        <w:rPr>
          <w:rFonts w:eastAsia="ＭＳ 明朝"/>
          <w:lang w:eastAsia="ja-JP"/>
        </w:rPr>
        <w:t xml:space="preserve"> are found</w:t>
      </w:r>
      <w:r>
        <w:rPr>
          <w:rFonts w:eastAsia="ＭＳ 明朝"/>
          <w:lang w:eastAsia="ja-JP"/>
        </w:rPr>
        <w:t xml:space="preserve">. See the </w:t>
      </w:r>
      <w:r w:rsidR="005C28B8">
        <w:rPr>
          <w:rFonts w:eastAsia="ＭＳ 明朝"/>
          <w:lang w:eastAsia="ja-JP"/>
        </w:rPr>
        <w:t xml:space="preserve">details </w:t>
      </w:r>
      <w:r>
        <w:rPr>
          <w:rFonts w:eastAsia="ＭＳ 明朝"/>
          <w:lang w:eastAsia="ja-JP"/>
        </w:rPr>
        <w:t>in Table 2.1, 2.2 and 2.3.</w:t>
      </w:r>
    </w:p>
    <w:p w14:paraId="192F708A" w14:textId="77777777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Case 1: A filed name is wrong, e.g., </w:t>
      </w:r>
      <w:proofErr w:type="spellStart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modifiedMPR-Behavior</w:t>
      </w:r>
      <w:proofErr w:type="spellEnd"/>
      <w:r w:rsidRPr="00DA4282">
        <w:rPr>
          <w:rFonts w:eastAsia="ＭＳ 明朝"/>
          <w:lang w:eastAsia="ja-JP"/>
        </w:rPr>
        <w:t xml:space="preserve"> </w:t>
      </w:r>
    </w:p>
    <w:p w14:paraId="4BFD289C" w14:textId="77777777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Case 2: A field name of an IE is in square brackets, e.g., [</w:t>
      </w:r>
      <w:proofErr w:type="spellStart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uplinkTxSwitchingOptionForBandPair</w:t>
      </w:r>
      <w:proofErr w:type="spellEnd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]</w:t>
      </w:r>
    </w:p>
    <w:p w14:paraId="126EB3C4" w14:textId="77777777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eastAsia="ＭＳ 明朝"/>
          <w:lang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Case 3: ‘IE’ is added to the head or tail of a field name of an IE, e.g., IE txDiversity-r16, </w:t>
      </w:r>
      <w:proofErr w:type="spellStart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dualPA</w:t>
      </w:r>
      <w:proofErr w:type="spellEnd"/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-Architecture IE</w:t>
      </w:r>
    </w:p>
    <w:p w14:paraId="3A215FFB" w14:textId="431EDF70" w:rsidR="00DA4282" w:rsidRPr="00DA4282" w:rsidRDefault="00DA4282" w:rsidP="00DA4282">
      <w:pPr>
        <w:pStyle w:val="ListParagraph"/>
        <w:numPr>
          <w:ilvl w:val="0"/>
          <w:numId w:val="48"/>
        </w:numPr>
        <w:ind w:firstLineChars="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 w:rsidRPr="00DA4282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Case 4: The others: Simultaneous Tx/Rx, IE CA_NC_NS_04 etc whose corrections are simple enough</w:t>
      </w:r>
    </w:p>
    <w:p w14:paraId="0BB9DD07" w14:textId="329C52B6" w:rsidR="00F64F26" w:rsidRPr="00DA4282" w:rsidRDefault="00F64F26" w:rsidP="00E956AE">
      <w:pPr>
        <w:rPr>
          <w:rFonts w:eastAsia="ＭＳ 明朝"/>
          <w:lang w:eastAsia="ja-JP"/>
        </w:rPr>
      </w:pPr>
      <w:r w:rsidRPr="008E46DC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2</w:t>
      </w:r>
      <w:r>
        <w:rPr>
          <w:rFonts w:eastAsia="ＭＳ 明朝"/>
          <w:lang w:eastAsia="ja-JP"/>
        </w:rPr>
        <w:t>: Too many corrections and CRs preparation/revision (if any) efforts are needed for Case 3.</w:t>
      </w:r>
    </w:p>
    <w:p w14:paraId="6D91A166" w14:textId="520457F6" w:rsidR="00F64F26" w:rsidRDefault="00E212F0" w:rsidP="00E956AE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Proposal</w:t>
      </w:r>
      <w:r w:rsidR="00F64F26">
        <w:rPr>
          <w:rFonts w:eastAsiaTheme="minorEastAsia"/>
          <w:b/>
          <w:bCs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r w:rsidR="00F64F26">
        <w:rPr>
          <w:rFonts w:eastAsiaTheme="minorEastAsia"/>
          <w:lang w:eastAsia="zh-CN"/>
        </w:rPr>
        <w:t xml:space="preserve">Address Case 1, 2 and 4. </w:t>
      </w:r>
    </w:p>
    <w:p w14:paraId="77C43787" w14:textId="35084DF3" w:rsidR="00E212F0" w:rsidRPr="004910EC" w:rsidRDefault="00F64F26" w:rsidP="00E956AE">
      <w:pPr>
        <w:rPr>
          <w:rFonts w:eastAsiaTheme="minorEastAsia"/>
        </w:rPr>
      </w:pPr>
      <w:r>
        <w:rPr>
          <w:rFonts w:eastAsiaTheme="minorEastAsia"/>
          <w:b/>
          <w:bCs/>
          <w:lang w:eastAsia="zh-CN"/>
        </w:rPr>
        <w:t>Proposal 2</w:t>
      </w:r>
      <w:r>
        <w:rPr>
          <w:rFonts w:eastAsiaTheme="minorEastAsia"/>
          <w:lang w:eastAsia="zh-CN"/>
        </w:rPr>
        <w:t>: For Case 3, once clear agreement including how to fix is reached, these are addressed by MCC.</w:t>
      </w:r>
    </w:p>
    <w:p w14:paraId="366B1129" w14:textId="77777777" w:rsidR="00B02AE0" w:rsidRPr="00A81A25" w:rsidRDefault="00B02AE0" w:rsidP="003D737B">
      <w:pPr>
        <w:pStyle w:val="Heading1"/>
        <w:numPr>
          <w:ilvl w:val="0"/>
          <w:numId w:val="0"/>
        </w:numPr>
        <w:spacing w:before="0"/>
      </w:pPr>
      <w:r>
        <w:t>References</w:t>
      </w:r>
    </w:p>
    <w:p w14:paraId="2A81EB96" w14:textId="1F17F151" w:rsidR="00BE721F" w:rsidRPr="007354DC" w:rsidRDefault="00BE721F" w:rsidP="00BE721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7354DC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1</w:t>
      </w:r>
      <w:r w:rsidRPr="007354DC">
        <w:rPr>
          <w:rFonts w:eastAsia="SimSun"/>
          <w:lang w:eastAsia="zh-CN"/>
        </w:rPr>
        <w:t xml:space="preserve">] </w:t>
      </w:r>
      <w:r w:rsidR="00081E78" w:rsidRPr="00081E78">
        <w:rPr>
          <w:rFonts w:eastAsia="SimSun"/>
          <w:lang w:eastAsia="zh-CN"/>
        </w:rPr>
        <w:t>R4-2417182</w:t>
      </w:r>
      <w:r w:rsidRPr="007354DC">
        <w:rPr>
          <w:rFonts w:eastAsia="SimSun"/>
          <w:lang w:eastAsia="zh-CN"/>
        </w:rPr>
        <w:t xml:space="preserve">, </w:t>
      </w:r>
      <w:r w:rsidR="00081E78" w:rsidRPr="00081E78">
        <w:rPr>
          <w:rFonts w:eastAsia="SimSun"/>
          <w:lang w:eastAsia="zh-CN"/>
        </w:rPr>
        <w:t>WF on UE RF spec improvement</w:t>
      </w:r>
      <w:r w:rsidRPr="007354DC">
        <w:rPr>
          <w:rFonts w:eastAsia="SimSun"/>
          <w:lang w:eastAsia="zh-CN"/>
        </w:rPr>
        <w:t>,</w:t>
      </w:r>
      <w:r w:rsidRPr="00BE721F">
        <w:rPr>
          <w:rFonts w:eastAsia="ＭＳ 明朝"/>
          <w:lang w:eastAsia="ja-JP"/>
        </w:rPr>
        <w:t xml:space="preserve"> </w:t>
      </w:r>
      <w:r w:rsidR="00081E78" w:rsidRPr="00081E78">
        <w:rPr>
          <w:rFonts w:eastAsia="ＭＳ 明朝"/>
          <w:lang w:eastAsia="ja-JP"/>
        </w:rPr>
        <w:t>Qualcomm</w:t>
      </w:r>
      <w:r w:rsidRPr="007354DC">
        <w:rPr>
          <w:rFonts w:eastAsia="ＭＳ 明朝"/>
          <w:lang w:eastAsia="ja-JP"/>
        </w:rPr>
        <w:t>, RAN4#11</w:t>
      </w:r>
      <w:r w:rsidR="00081E78">
        <w:rPr>
          <w:rFonts w:eastAsia="ＭＳ 明朝"/>
          <w:lang w:eastAsia="ja-JP"/>
        </w:rPr>
        <w:t>3</w:t>
      </w:r>
    </w:p>
    <w:p w14:paraId="447E2644" w14:textId="544955F9" w:rsidR="00900FB0" w:rsidRPr="007354DC" w:rsidRDefault="00B755E6" w:rsidP="003D737B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7354DC">
        <w:rPr>
          <w:rFonts w:eastAsia="SimSun"/>
          <w:lang w:eastAsia="zh-CN"/>
        </w:rPr>
        <w:t>[</w:t>
      </w:r>
      <w:r w:rsidR="00BE721F">
        <w:rPr>
          <w:rFonts w:eastAsia="SimSun"/>
          <w:lang w:eastAsia="zh-CN"/>
        </w:rPr>
        <w:t>2</w:t>
      </w:r>
      <w:r w:rsidRPr="007354DC">
        <w:rPr>
          <w:rFonts w:eastAsia="SimSun"/>
          <w:lang w:eastAsia="zh-CN"/>
        </w:rPr>
        <w:t xml:space="preserve">] </w:t>
      </w:r>
      <w:r w:rsidR="00F27D5E" w:rsidRPr="00F27D5E">
        <w:rPr>
          <w:rFonts w:eastAsia="SimSun"/>
          <w:lang w:eastAsia="zh-CN"/>
        </w:rPr>
        <w:t>R4-241752</w:t>
      </w:r>
      <w:r w:rsidR="00F27D5E">
        <w:rPr>
          <w:rFonts w:eastAsia="SimSun"/>
          <w:lang w:eastAsia="zh-CN"/>
        </w:rPr>
        <w:t>6</w:t>
      </w:r>
      <w:r w:rsidR="00B70CB0" w:rsidRPr="007354DC">
        <w:rPr>
          <w:rFonts w:eastAsia="SimSun"/>
          <w:lang w:eastAsia="zh-CN"/>
        </w:rPr>
        <w:t xml:space="preserve">, </w:t>
      </w:r>
      <w:r w:rsidR="00F27D5E" w:rsidRPr="00F27D5E">
        <w:rPr>
          <w:rFonts w:eastAsia="SimSun"/>
          <w:lang w:eastAsia="zh-CN"/>
        </w:rPr>
        <w:t xml:space="preserve">IE and UE capability name correction </w:t>
      </w:r>
      <w:r w:rsidR="00F27D5E">
        <w:rPr>
          <w:rFonts w:eastAsia="SimSun"/>
          <w:lang w:eastAsia="zh-CN"/>
        </w:rPr>
        <w:t>(38.101-1)</w:t>
      </w:r>
      <w:r w:rsidR="00B70CB0" w:rsidRPr="007354DC">
        <w:rPr>
          <w:rFonts w:eastAsia="SimSun"/>
          <w:lang w:eastAsia="zh-CN"/>
        </w:rPr>
        <w:t xml:space="preserve">, </w:t>
      </w:r>
      <w:r w:rsidR="00081E78" w:rsidRPr="006A597B">
        <w:rPr>
          <w:rFonts w:eastAsia="ＭＳ 明朝"/>
          <w:lang w:eastAsia="ja-JP"/>
        </w:rPr>
        <w:t>Huawei, HiSilicon</w:t>
      </w:r>
      <w:r w:rsidR="00081E78">
        <w:rPr>
          <w:rFonts w:eastAsia="ＭＳ 明朝"/>
          <w:lang w:eastAsia="ja-JP"/>
        </w:rPr>
        <w:t xml:space="preserve">, </w:t>
      </w:r>
      <w:r w:rsidR="00B70CB0" w:rsidRPr="007354DC">
        <w:rPr>
          <w:rFonts w:eastAsia="SimSun"/>
          <w:lang w:eastAsia="zh-CN"/>
        </w:rPr>
        <w:t>RAN4#11</w:t>
      </w:r>
      <w:r w:rsidR="00081E78">
        <w:rPr>
          <w:rFonts w:eastAsia="SimSun"/>
          <w:lang w:eastAsia="zh-CN"/>
        </w:rPr>
        <w:t>3</w:t>
      </w:r>
    </w:p>
    <w:p w14:paraId="022A7089" w14:textId="2CBF5ED1" w:rsidR="00081E78" w:rsidRPr="007354DC" w:rsidRDefault="00081E78" w:rsidP="00081E78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7354DC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3</w:t>
      </w:r>
      <w:r w:rsidRPr="007354DC">
        <w:rPr>
          <w:rFonts w:eastAsia="SimSun"/>
          <w:lang w:eastAsia="zh-CN"/>
        </w:rPr>
        <w:t xml:space="preserve">] </w:t>
      </w:r>
      <w:r w:rsidR="00F27D5E" w:rsidRPr="00F27D5E">
        <w:rPr>
          <w:rFonts w:eastAsia="SimSun"/>
          <w:lang w:eastAsia="zh-CN"/>
        </w:rPr>
        <w:t>R4-241752</w:t>
      </w:r>
      <w:r w:rsidR="00F27D5E">
        <w:rPr>
          <w:rFonts w:eastAsia="SimSun"/>
          <w:lang w:eastAsia="zh-CN"/>
        </w:rPr>
        <w:t>7</w:t>
      </w:r>
      <w:r w:rsidRPr="007354DC">
        <w:rPr>
          <w:rFonts w:eastAsia="SimSun"/>
          <w:lang w:eastAsia="zh-CN"/>
        </w:rPr>
        <w:t xml:space="preserve">, </w:t>
      </w:r>
      <w:r w:rsidR="00F27D5E" w:rsidRPr="00F27D5E">
        <w:rPr>
          <w:rFonts w:eastAsia="SimSun"/>
          <w:lang w:eastAsia="zh-CN"/>
        </w:rPr>
        <w:t xml:space="preserve">IE and UE capability name correction </w:t>
      </w:r>
      <w:r w:rsidR="00F27D5E">
        <w:rPr>
          <w:rFonts w:eastAsia="SimSun"/>
          <w:lang w:eastAsia="zh-CN"/>
        </w:rPr>
        <w:t>(38.101-2)</w:t>
      </w:r>
      <w:r w:rsidRPr="007354DC">
        <w:rPr>
          <w:rFonts w:eastAsia="SimSun"/>
          <w:lang w:eastAsia="zh-CN"/>
        </w:rPr>
        <w:t xml:space="preserve">, </w:t>
      </w:r>
      <w:r w:rsidRPr="006A597B">
        <w:rPr>
          <w:rFonts w:eastAsia="ＭＳ 明朝"/>
          <w:lang w:eastAsia="ja-JP"/>
        </w:rPr>
        <w:t>Huawei, HiSilicon</w:t>
      </w:r>
      <w:r>
        <w:rPr>
          <w:rFonts w:eastAsia="ＭＳ 明朝"/>
          <w:lang w:eastAsia="ja-JP"/>
        </w:rPr>
        <w:t xml:space="preserve">, </w:t>
      </w:r>
      <w:r w:rsidRPr="007354DC">
        <w:rPr>
          <w:rFonts w:eastAsia="SimSun"/>
          <w:lang w:eastAsia="zh-CN"/>
        </w:rPr>
        <w:t>RAN4#11</w:t>
      </w:r>
      <w:r>
        <w:rPr>
          <w:rFonts w:eastAsia="SimSun"/>
          <w:lang w:eastAsia="zh-CN"/>
        </w:rPr>
        <w:t>3</w:t>
      </w:r>
    </w:p>
    <w:p w14:paraId="19311337" w14:textId="1064D5BF" w:rsidR="00081E78" w:rsidRPr="007354DC" w:rsidRDefault="00081E78" w:rsidP="00081E78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7354DC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4</w:t>
      </w:r>
      <w:r w:rsidRPr="007354DC">
        <w:rPr>
          <w:rFonts w:eastAsia="SimSun"/>
          <w:lang w:eastAsia="zh-CN"/>
        </w:rPr>
        <w:t xml:space="preserve">] </w:t>
      </w:r>
      <w:r w:rsidR="00F27D5E" w:rsidRPr="00F27D5E">
        <w:rPr>
          <w:rFonts w:eastAsia="SimSun"/>
          <w:lang w:eastAsia="zh-CN"/>
        </w:rPr>
        <w:t>R4-241752</w:t>
      </w:r>
      <w:r w:rsidR="00F27D5E">
        <w:rPr>
          <w:rFonts w:eastAsia="SimSun"/>
          <w:lang w:eastAsia="zh-CN"/>
        </w:rPr>
        <w:t>8</w:t>
      </w:r>
      <w:r w:rsidR="00F27D5E" w:rsidRPr="007354DC">
        <w:rPr>
          <w:rFonts w:eastAsia="SimSun"/>
          <w:lang w:eastAsia="zh-CN"/>
        </w:rPr>
        <w:t>,</w:t>
      </w:r>
      <w:r w:rsidRPr="007354DC">
        <w:rPr>
          <w:rFonts w:eastAsia="SimSun"/>
          <w:lang w:eastAsia="zh-CN"/>
        </w:rPr>
        <w:t xml:space="preserve"> </w:t>
      </w:r>
      <w:r w:rsidR="00F27D5E" w:rsidRPr="00F27D5E">
        <w:rPr>
          <w:rFonts w:eastAsia="SimSun"/>
          <w:lang w:eastAsia="zh-CN"/>
        </w:rPr>
        <w:t xml:space="preserve">IE and UE capability name correction </w:t>
      </w:r>
      <w:r w:rsidR="00F27D5E">
        <w:rPr>
          <w:rFonts w:eastAsia="SimSun"/>
          <w:lang w:eastAsia="zh-CN"/>
        </w:rPr>
        <w:t>(38.101-3)</w:t>
      </w:r>
      <w:r w:rsidRPr="007354DC">
        <w:rPr>
          <w:rFonts w:eastAsia="SimSun"/>
          <w:lang w:eastAsia="zh-CN"/>
        </w:rPr>
        <w:t xml:space="preserve">, </w:t>
      </w:r>
      <w:r w:rsidRPr="006A597B">
        <w:rPr>
          <w:rFonts w:eastAsia="ＭＳ 明朝"/>
          <w:lang w:eastAsia="ja-JP"/>
        </w:rPr>
        <w:t>Huawei, HiSilicon</w:t>
      </w:r>
      <w:r>
        <w:rPr>
          <w:rFonts w:eastAsia="ＭＳ 明朝"/>
          <w:lang w:eastAsia="ja-JP"/>
        </w:rPr>
        <w:t xml:space="preserve">, </w:t>
      </w:r>
      <w:r w:rsidRPr="007354DC">
        <w:rPr>
          <w:rFonts w:eastAsia="SimSun"/>
          <w:lang w:eastAsia="zh-CN"/>
        </w:rPr>
        <w:t>RAN4#11</w:t>
      </w:r>
      <w:r>
        <w:rPr>
          <w:rFonts w:eastAsia="SimSun"/>
          <w:lang w:eastAsia="zh-CN"/>
        </w:rPr>
        <w:t>3</w:t>
      </w:r>
    </w:p>
    <w:p w14:paraId="60455226" w14:textId="77777777" w:rsidR="006101F6" w:rsidRPr="006101F6" w:rsidRDefault="006101F6" w:rsidP="00E245D8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</w:p>
    <w:sectPr w:rsidR="006101F6" w:rsidRPr="006101F6" w:rsidSect="00382268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82412" w14:textId="77777777" w:rsidR="002C4ACD" w:rsidRDefault="002C4ACD">
      <w:r>
        <w:separator/>
      </w:r>
    </w:p>
  </w:endnote>
  <w:endnote w:type="continuationSeparator" w:id="0">
    <w:p w14:paraId="671D40DB" w14:textId="77777777" w:rsidR="002C4ACD" w:rsidRDefault="002C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明朝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EBF43" w14:textId="77777777" w:rsidR="002C4ACD" w:rsidRDefault="002C4ACD">
      <w:r>
        <w:separator/>
      </w:r>
    </w:p>
  </w:footnote>
  <w:footnote w:type="continuationSeparator" w:id="0">
    <w:p w14:paraId="475BC9FA" w14:textId="77777777" w:rsidR="002C4ACD" w:rsidRDefault="002C4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47191"/>
    <w:multiLevelType w:val="hybridMultilevel"/>
    <w:tmpl w:val="10A6FE52"/>
    <w:lvl w:ilvl="0" w:tplc="24CCFB6A">
      <w:numFmt w:val="bullet"/>
      <w:lvlText w:val="•"/>
      <w:lvlJc w:val="left"/>
      <w:pPr>
        <w:ind w:left="67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4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C33B2B"/>
    <w:multiLevelType w:val="hybridMultilevel"/>
    <w:tmpl w:val="37786F34"/>
    <w:lvl w:ilvl="0" w:tplc="B59486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D6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A13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81A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F1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29B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A9C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10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0F2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A043581"/>
    <w:multiLevelType w:val="hybridMultilevel"/>
    <w:tmpl w:val="8FFC3DCE"/>
    <w:lvl w:ilvl="0" w:tplc="A0626B1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F292FF2"/>
    <w:multiLevelType w:val="hybridMultilevel"/>
    <w:tmpl w:val="09963E02"/>
    <w:lvl w:ilvl="0" w:tplc="531CD3C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6311C"/>
    <w:multiLevelType w:val="hybridMultilevel"/>
    <w:tmpl w:val="65B673F8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52785"/>
    <w:multiLevelType w:val="hybridMultilevel"/>
    <w:tmpl w:val="A9BC3A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284C38"/>
    <w:multiLevelType w:val="hybridMultilevel"/>
    <w:tmpl w:val="1BD06756"/>
    <w:lvl w:ilvl="0" w:tplc="4FB2CFB6"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17462CA"/>
    <w:multiLevelType w:val="hybridMultilevel"/>
    <w:tmpl w:val="9D344DA0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66030EF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E4D59A0"/>
    <w:multiLevelType w:val="hybridMultilevel"/>
    <w:tmpl w:val="EFD44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5686778"/>
    <w:multiLevelType w:val="hybridMultilevel"/>
    <w:tmpl w:val="06FC2AEE"/>
    <w:lvl w:ilvl="0" w:tplc="A43C0C0A"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25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342FB"/>
    <w:multiLevelType w:val="hybridMultilevel"/>
    <w:tmpl w:val="C48CDDE0"/>
    <w:lvl w:ilvl="0" w:tplc="AFC826D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530603"/>
    <w:multiLevelType w:val="hybridMultilevel"/>
    <w:tmpl w:val="52608ADE"/>
    <w:lvl w:ilvl="0" w:tplc="030E90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B452A3"/>
    <w:multiLevelType w:val="hybridMultilevel"/>
    <w:tmpl w:val="F550AA7C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6B3219"/>
    <w:multiLevelType w:val="hybridMultilevel"/>
    <w:tmpl w:val="CB5E4E3C"/>
    <w:lvl w:ilvl="0" w:tplc="FEC0D590">
      <w:start w:val="1"/>
      <w:numFmt w:val="bullet"/>
      <w:lvlText w:val=""/>
      <w:lvlJc w:val="left"/>
      <w:pPr>
        <w:ind w:left="1705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214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8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2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6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0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4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8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25" w:hanging="440"/>
      </w:pPr>
      <w:rPr>
        <w:rFonts w:ascii="Wingdings" w:hAnsi="Wingdings" w:hint="default"/>
      </w:rPr>
    </w:lvl>
  </w:abstractNum>
  <w:abstractNum w:abstractNumId="33" w15:restartNumberingAfterBreak="0">
    <w:nsid w:val="59A309DB"/>
    <w:multiLevelType w:val="hybridMultilevel"/>
    <w:tmpl w:val="810668F6"/>
    <w:lvl w:ilvl="0" w:tplc="04090001">
      <w:start w:val="1"/>
      <w:numFmt w:val="bullet"/>
      <w:lvlText w:val=""/>
      <w:lvlJc w:val="left"/>
      <w:pPr>
        <w:ind w:left="6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34" w15:restartNumberingAfterBreak="0">
    <w:nsid w:val="60F027BC"/>
    <w:multiLevelType w:val="hybridMultilevel"/>
    <w:tmpl w:val="0D68938C"/>
    <w:lvl w:ilvl="0" w:tplc="D136A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F0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8FF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442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D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C5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2EE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430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A41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7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CE6A26"/>
    <w:multiLevelType w:val="hybridMultilevel"/>
    <w:tmpl w:val="25BC1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F28FD"/>
    <w:multiLevelType w:val="hybridMultilevel"/>
    <w:tmpl w:val="4DA41CC8"/>
    <w:lvl w:ilvl="0" w:tplc="80E0B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DC74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834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C01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E6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850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2B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627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44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EC68D4"/>
    <w:multiLevelType w:val="hybridMultilevel"/>
    <w:tmpl w:val="3CBEBF56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8631A"/>
    <w:multiLevelType w:val="hybridMultilevel"/>
    <w:tmpl w:val="702CB3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3"/>
  </w:num>
  <w:num w:numId="4">
    <w:abstractNumId w:val="42"/>
  </w:num>
  <w:num w:numId="5">
    <w:abstractNumId w:val="1"/>
  </w:num>
  <w:num w:numId="6">
    <w:abstractNumId w:val="37"/>
  </w:num>
  <w:num w:numId="7">
    <w:abstractNumId w:val="36"/>
  </w:num>
  <w:num w:numId="8">
    <w:abstractNumId w:val="14"/>
  </w:num>
  <w:num w:numId="9">
    <w:abstractNumId w:val="40"/>
  </w:num>
  <w:num w:numId="10">
    <w:abstractNumId w:val="0"/>
  </w:num>
  <w:num w:numId="11">
    <w:abstractNumId w:val="31"/>
  </w:num>
  <w:num w:numId="12">
    <w:abstractNumId w:val="19"/>
  </w:num>
  <w:num w:numId="13">
    <w:abstractNumId w:val="25"/>
  </w:num>
  <w:num w:numId="14">
    <w:abstractNumId w:val="7"/>
  </w:num>
  <w:num w:numId="15">
    <w:abstractNumId w:val="31"/>
  </w:num>
  <w:num w:numId="16">
    <w:abstractNumId w:val="12"/>
  </w:num>
  <w:num w:numId="17">
    <w:abstractNumId w:val="17"/>
  </w:num>
  <w:num w:numId="18">
    <w:abstractNumId w:val="35"/>
  </w:num>
  <w:num w:numId="19">
    <w:abstractNumId w:val="5"/>
  </w:num>
  <w:num w:numId="20">
    <w:abstractNumId w:val="2"/>
  </w:num>
  <w:num w:numId="21">
    <w:abstractNumId w:val="30"/>
  </w:num>
  <w:num w:numId="22">
    <w:abstractNumId w:val="4"/>
  </w:num>
  <w:num w:numId="23">
    <w:abstractNumId w:val="22"/>
  </w:num>
  <w:num w:numId="24">
    <w:abstractNumId w:val="8"/>
  </w:num>
  <w:num w:numId="25">
    <w:abstractNumId w:val="16"/>
  </w:num>
  <w:num w:numId="26">
    <w:abstractNumId w:val="27"/>
  </w:num>
  <w:num w:numId="27">
    <w:abstractNumId w:val="21"/>
  </w:num>
  <w:num w:numId="28">
    <w:abstractNumId w:val="26"/>
  </w:num>
  <w:num w:numId="29">
    <w:abstractNumId w:val="11"/>
  </w:num>
  <w:num w:numId="30">
    <w:abstractNumId w:val="3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4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4"/>
  </w:num>
  <w:num w:numId="39">
    <w:abstractNumId w:val="33"/>
  </w:num>
  <w:num w:numId="40">
    <w:abstractNumId w:val="3"/>
  </w:num>
  <w:num w:numId="41">
    <w:abstractNumId w:val="32"/>
  </w:num>
  <w:num w:numId="42">
    <w:abstractNumId w:val="39"/>
  </w:num>
  <w:num w:numId="43">
    <w:abstractNumId w:val="34"/>
  </w:num>
  <w:num w:numId="44">
    <w:abstractNumId w:val="6"/>
  </w:num>
  <w:num w:numId="45">
    <w:abstractNumId w:val="15"/>
  </w:num>
  <w:num w:numId="46">
    <w:abstractNumId w:val="10"/>
  </w:num>
  <w:num w:numId="47">
    <w:abstractNumId w:val="13"/>
  </w:num>
  <w:num w:numId="48">
    <w:abstractNumId w:val="4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8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5AF"/>
    <w:rsid w:val="000046FC"/>
    <w:rsid w:val="000052A1"/>
    <w:rsid w:val="0000533B"/>
    <w:rsid w:val="000059BB"/>
    <w:rsid w:val="000059D0"/>
    <w:rsid w:val="00005D74"/>
    <w:rsid w:val="000063C5"/>
    <w:rsid w:val="00006F04"/>
    <w:rsid w:val="0000774A"/>
    <w:rsid w:val="0001083D"/>
    <w:rsid w:val="0001158B"/>
    <w:rsid w:val="000116BD"/>
    <w:rsid w:val="00011B21"/>
    <w:rsid w:val="00012217"/>
    <w:rsid w:val="000122DC"/>
    <w:rsid w:val="00012A63"/>
    <w:rsid w:val="00012BAB"/>
    <w:rsid w:val="000130F2"/>
    <w:rsid w:val="000131E7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666D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B7A"/>
    <w:rsid w:val="00023F5A"/>
    <w:rsid w:val="0002475A"/>
    <w:rsid w:val="00025562"/>
    <w:rsid w:val="00025C6B"/>
    <w:rsid w:val="00026607"/>
    <w:rsid w:val="00026764"/>
    <w:rsid w:val="00026904"/>
    <w:rsid w:val="00026A59"/>
    <w:rsid w:val="00026F5D"/>
    <w:rsid w:val="00027754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78C"/>
    <w:rsid w:val="00041AF5"/>
    <w:rsid w:val="0004204D"/>
    <w:rsid w:val="000432D7"/>
    <w:rsid w:val="000435AE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D13"/>
    <w:rsid w:val="00081E78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6DD4"/>
    <w:rsid w:val="0008727B"/>
    <w:rsid w:val="0008742B"/>
    <w:rsid w:val="0009044A"/>
    <w:rsid w:val="00090CDD"/>
    <w:rsid w:val="000915AF"/>
    <w:rsid w:val="0009175D"/>
    <w:rsid w:val="000923CF"/>
    <w:rsid w:val="0009256A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6812"/>
    <w:rsid w:val="000A7627"/>
    <w:rsid w:val="000A77AD"/>
    <w:rsid w:val="000A7819"/>
    <w:rsid w:val="000A7B11"/>
    <w:rsid w:val="000A7BD5"/>
    <w:rsid w:val="000A7C07"/>
    <w:rsid w:val="000B0689"/>
    <w:rsid w:val="000B0782"/>
    <w:rsid w:val="000B0854"/>
    <w:rsid w:val="000B0BA7"/>
    <w:rsid w:val="000B1F1E"/>
    <w:rsid w:val="000B1F9A"/>
    <w:rsid w:val="000B2B4F"/>
    <w:rsid w:val="000B2B80"/>
    <w:rsid w:val="000B36BA"/>
    <w:rsid w:val="000B3B5B"/>
    <w:rsid w:val="000B3F62"/>
    <w:rsid w:val="000B49CF"/>
    <w:rsid w:val="000B4A69"/>
    <w:rsid w:val="000B4C5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161D"/>
    <w:rsid w:val="000C28E8"/>
    <w:rsid w:val="000C2CEB"/>
    <w:rsid w:val="000C2E66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7EF"/>
    <w:rsid w:val="000C6B58"/>
    <w:rsid w:val="000C7058"/>
    <w:rsid w:val="000C7687"/>
    <w:rsid w:val="000C7887"/>
    <w:rsid w:val="000C7AAF"/>
    <w:rsid w:val="000C7C7C"/>
    <w:rsid w:val="000D02AA"/>
    <w:rsid w:val="000D0CC7"/>
    <w:rsid w:val="000D1FEC"/>
    <w:rsid w:val="000D22DB"/>
    <w:rsid w:val="000D2359"/>
    <w:rsid w:val="000D3128"/>
    <w:rsid w:val="000D3976"/>
    <w:rsid w:val="000D4391"/>
    <w:rsid w:val="000D457E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120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49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1ECF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B65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22F"/>
    <w:rsid w:val="0010552D"/>
    <w:rsid w:val="00105D85"/>
    <w:rsid w:val="00105FAF"/>
    <w:rsid w:val="00106050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F95"/>
    <w:rsid w:val="001154E6"/>
    <w:rsid w:val="001170DF"/>
    <w:rsid w:val="00117499"/>
    <w:rsid w:val="001177DB"/>
    <w:rsid w:val="00117964"/>
    <w:rsid w:val="00120BBB"/>
    <w:rsid w:val="0012120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6372"/>
    <w:rsid w:val="00147F5D"/>
    <w:rsid w:val="00150FB0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50F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67FB8"/>
    <w:rsid w:val="001701BB"/>
    <w:rsid w:val="00170564"/>
    <w:rsid w:val="001705AC"/>
    <w:rsid w:val="001708EB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028"/>
    <w:rsid w:val="001763AA"/>
    <w:rsid w:val="00176AED"/>
    <w:rsid w:val="00177C30"/>
    <w:rsid w:val="00177CB8"/>
    <w:rsid w:val="00177E17"/>
    <w:rsid w:val="001817C1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523E"/>
    <w:rsid w:val="00186490"/>
    <w:rsid w:val="0018686E"/>
    <w:rsid w:val="0018689E"/>
    <w:rsid w:val="00186918"/>
    <w:rsid w:val="001874A3"/>
    <w:rsid w:val="001878F6"/>
    <w:rsid w:val="00187B6A"/>
    <w:rsid w:val="00187E2C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6ABF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049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6AA7"/>
    <w:rsid w:val="001E71A9"/>
    <w:rsid w:val="001E74A4"/>
    <w:rsid w:val="001E753A"/>
    <w:rsid w:val="001F00E3"/>
    <w:rsid w:val="001F09BA"/>
    <w:rsid w:val="001F0B5F"/>
    <w:rsid w:val="001F0FB0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BDB"/>
    <w:rsid w:val="001F5FDC"/>
    <w:rsid w:val="001F626C"/>
    <w:rsid w:val="001F6E86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1EB8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0F0"/>
    <w:rsid w:val="0023456C"/>
    <w:rsid w:val="002357ED"/>
    <w:rsid w:val="00235C53"/>
    <w:rsid w:val="0023635B"/>
    <w:rsid w:val="002368A3"/>
    <w:rsid w:val="00236B46"/>
    <w:rsid w:val="00236C82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5D69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098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7C0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88F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9BC"/>
    <w:rsid w:val="00295B7A"/>
    <w:rsid w:val="00295E28"/>
    <w:rsid w:val="0029607D"/>
    <w:rsid w:val="00296366"/>
    <w:rsid w:val="00296CC1"/>
    <w:rsid w:val="00296E6B"/>
    <w:rsid w:val="00297058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ECF"/>
    <w:rsid w:val="002A5F87"/>
    <w:rsid w:val="002A6AA0"/>
    <w:rsid w:val="002A7C46"/>
    <w:rsid w:val="002B1BFB"/>
    <w:rsid w:val="002B1F8F"/>
    <w:rsid w:val="002B2455"/>
    <w:rsid w:val="002B2874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4ACD"/>
    <w:rsid w:val="002C4C9C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C6C"/>
    <w:rsid w:val="002D146C"/>
    <w:rsid w:val="002D1733"/>
    <w:rsid w:val="002D20F9"/>
    <w:rsid w:val="002D231A"/>
    <w:rsid w:val="002D39A1"/>
    <w:rsid w:val="002D4A67"/>
    <w:rsid w:val="002D4B4A"/>
    <w:rsid w:val="002D4FA2"/>
    <w:rsid w:val="002D51EB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4AA"/>
    <w:rsid w:val="002F7FD1"/>
    <w:rsid w:val="00300ACD"/>
    <w:rsid w:val="00300FBA"/>
    <w:rsid w:val="0030299D"/>
    <w:rsid w:val="00302FC2"/>
    <w:rsid w:val="00303418"/>
    <w:rsid w:val="003039E9"/>
    <w:rsid w:val="00304F87"/>
    <w:rsid w:val="0030598F"/>
    <w:rsid w:val="00306786"/>
    <w:rsid w:val="00306A71"/>
    <w:rsid w:val="00306F73"/>
    <w:rsid w:val="00307122"/>
    <w:rsid w:val="00307585"/>
    <w:rsid w:val="00307748"/>
    <w:rsid w:val="00307FC3"/>
    <w:rsid w:val="00310806"/>
    <w:rsid w:val="00310844"/>
    <w:rsid w:val="00310A1E"/>
    <w:rsid w:val="00310ABA"/>
    <w:rsid w:val="00311103"/>
    <w:rsid w:val="00311578"/>
    <w:rsid w:val="00311BD1"/>
    <w:rsid w:val="00312591"/>
    <w:rsid w:val="00312DF7"/>
    <w:rsid w:val="00312FAA"/>
    <w:rsid w:val="00312FE5"/>
    <w:rsid w:val="00315554"/>
    <w:rsid w:val="003157EA"/>
    <w:rsid w:val="00315834"/>
    <w:rsid w:val="003166B7"/>
    <w:rsid w:val="00316E2C"/>
    <w:rsid w:val="00317EC9"/>
    <w:rsid w:val="00320B8D"/>
    <w:rsid w:val="00320CA7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1E49"/>
    <w:rsid w:val="0033298B"/>
    <w:rsid w:val="00332A3B"/>
    <w:rsid w:val="00332E63"/>
    <w:rsid w:val="003337A4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318A"/>
    <w:rsid w:val="003442B0"/>
    <w:rsid w:val="00344CA5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EBE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56D6C"/>
    <w:rsid w:val="00360593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0BCB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26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203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5ED"/>
    <w:rsid w:val="003A697C"/>
    <w:rsid w:val="003A6A37"/>
    <w:rsid w:val="003A6A44"/>
    <w:rsid w:val="003A76F1"/>
    <w:rsid w:val="003A7929"/>
    <w:rsid w:val="003A7986"/>
    <w:rsid w:val="003A7BFB"/>
    <w:rsid w:val="003A7E9E"/>
    <w:rsid w:val="003B036F"/>
    <w:rsid w:val="003B08C9"/>
    <w:rsid w:val="003B0A07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262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3F1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37B"/>
    <w:rsid w:val="003D7A48"/>
    <w:rsid w:val="003E0D0C"/>
    <w:rsid w:val="003E1296"/>
    <w:rsid w:val="003E162A"/>
    <w:rsid w:val="003E19EB"/>
    <w:rsid w:val="003E203F"/>
    <w:rsid w:val="003E2620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07E1F"/>
    <w:rsid w:val="004103EC"/>
    <w:rsid w:val="004109F6"/>
    <w:rsid w:val="00410ABC"/>
    <w:rsid w:val="00410B0A"/>
    <w:rsid w:val="00411B2F"/>
    <w:rsid w:val="00412A73"/>
    <w:rsid w:val="00412A80"/>
    <w:rsid w:val="00412C67"/>
    <w:rsid w:val="0041310D"/>
    <w:rsid w:val="004134FD"/>
    <w:rsid w:val="004138D2"/>
    <w:rsid w:val="00413CB5"/>
    <w:rsid w:val="004140E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233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38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81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56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6"/>
    <w:rsid w:val="00452487"/>
    <w:rsid w:val="00452BB4"/>
    <w:rsid w:val="00452D97"/>
    <w:rsid w:val="00453086"/>
    <w:rsid w:val="004549EC"/>
    <w:rsid w:val="00454D5C"/>
    <w:rsid w:val="00456092"/>
    <w:rsid w:val="004561DE"/>
    <w:rsid w:val="004575E4"/>
    <w:rsid w:val="00457955"/>
    <w:rsid w:val="004579D9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5EC9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889"/>
    <w:rsid w:val="00486982"/>
    <w:rsid w:val="004879E3"/>
    <w:rsid w:val="00487E49"/>
    <w:rsid w:val="00490145"/>
    <w:rsid w:val="00490287"/>
    <w:rsid w:val="00490FAB"/>
    <w:rsid w:val="004910EC"/>
    <w:rsid w:val="004916B2"/>
    <w:rsid w:val="0049171C"/>
    <w:rsid w:val="00492A7A"/>
    <w:rsid w:val="00492B50"/>
    <w:rsid w:val="00493215"/>
    <w:rsid w:val="00494043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2EEE"/>
    <w:rsid w:val="004C3A4E"/>
    <w:rsid w:val="004C3AD6"/>
    <w:rsid w:val="004C4253"/>
    <w:rsid w:val="004C4271"/>
    <w:rsid w:val="004C4BC0"/>
    <w:rsid w:val="004C53D8"/>
    <w:rsid w:val="004C5872"/>
    <w:rsid w:val="004C6198"/>
    <w:rsid w:val="004C66F1"/>
    <w:rsid w:val="004C6E18"/>
    <w:rsid w:val="004C6F2F"/>
    <w:rsid w:val="004C7412"/>
    <w:rsid w:val="004C74BA"/>
    <w:rsid w:val="004C7937"/>
    <w:rsid w:val="004C7B61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AFC"/>
    <w:rsid w:val="004E14D0"/>
    <w:rsid w:val="004E1CB3"/>
    <w:rsid w:val="004E2198"/>
    <w:rsid w:val="004E23A7"/>
    <w:rsid w:val="004E2453"/>
    <w:rsid w:val="004E2554"/>
    <w:rsid w:val="004E3AF7"/>
    <w:rsid w:val="004E41E6"/>
    <w:rsid w:val="004E4796"/>
    <w:rsid w:val="004E51D9"/>
    <w:rsid w:val="004E5418"/>
    <w:rsid w:val="004E5D84"/>
    <w:rsid w:val="004E68C1"/>
    <w:rsid w:val="004E68FD"/>
    <w:rsid w:val="004E6B02"/>
    <w:rsid w:val="004E76F5"/>
    <w:rsid w:val="004E7C97"/>
    <w:rsid w:val="004F0118"/>
    <w:rsid w:val="004F042D"/>
    <w:rsid w:val="004F16E2"/>
    <w:rsid w:val="004F21EE"/>
    <w:rsid w:val="004F30C6"/>
    <w:rsid w:val="004F47DD"/>
    <w:rsid w:val="004F6373"/>
    <w:rsid w:val="004F6B1F"/>
    <w:rsid w:val="004F6E37"/>
    <w:rsid w:val="00500ADB"/>
    <w:rsid w:val="0050101A"/>
    <w:rsid w:val="005013B4"/>
    <w:rsid w:val="00501D97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5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0C2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8BC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19DF"/>
    <w:rsid w:val="0054296C"/>
    <w:rsid w:val="005429F6"/>
    <w:rsid w:val="00542EDD"/>
    <w:rsid w:val="00542FF4"/>
    <w:rsid w:val="00543793"/>
    <w:rsid w:val="0054466D"/>
    <w:rsid w:val="00544C10"/>
    <w:rsid w:val="00544D1B"/>
    <w:rsid w:val="00545440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48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EDA"/>
    <w:rsid w:val="00575F1E"/>
    <w:rsid w:val="005761F2"/>
    <w:rsid w:val="00577530"/>
    <w:rsid w:val="00580061"/>
    <w:rsid w:val="0058033C"/>
    <w:rsid w:val="00581A68"/>
    <w:rsid w:val="00581B00"/>
    <w:rsid w:val="005836AF"/>
    <w:rsid w:val="00583DA7"/>
    <w:rsid w:val="00583DC6"/>
    <w:rsid w:val="00583E0F"/>
    <w:rsid w:val="0058454D"/>
    <w:rsid w:val="00584584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3E3D"/>
    <w:rsid w:val="005A5060"/>
    <w:rsid w:val="005A591A"/>
    <w:rsid w:val="005A5C3E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28B8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2BE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4F53"/>
    <w:rsid w:val="005E50F7"/>
    <w:rsid w:val="005E5477"/>
    <w:rsid w:val="005E5E8F"/>
    <w:rsid w:val="005E5FFF"/>
    <w:rsid w:val="005E65A1"/>
    <w:rsid w:val="005E6A78"/>
    <w:rsid w:val="005F04DA"/>
    <w:rsid w:val="005F0514"/>
    <w:rsid w:val="005F073D"/>
    <w:rsid w:val="005F0BEC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1F6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113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E8A"/>
    <w:rsid w:val="00633593"/>
    <w:rsid w:val="00633C5B"/>
    <w:rsid w:val="00633CB5"/>
    <w:rsid w:val="00634614"/>
    <w:rsid w:val="00634B66"/>
    <w:rsid w:val="00635498"/>
    <w:rsid w:val="006358D6"/>
    <w:rsid w:val="00635B70"/>
    <w:rsid w:val="006365C0"/>
    <w:rsid w:val="006368D3"/>
    <w:rsid w:val="006373D3"/>
    <w:rsid w:val="00637496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5AA"/>
    <w:rsid w:val="00656666"/>
    <w:rsid w:val="0065692A"/>
    <w:rsid w:val="006573A5"/>
    <w:rsid w:val="0065768D"/>
    <w:rsid w:val="00657B8D"/>
    <w:rsid w:val="00660377"/>
    <w:rsid w:val="00660409"/>
    <w:rsid w:val="00660948"/>
    <w:rsid w:val="0066197F"/>
    <w:rsid w:val="00662717"/>
    <w:rsid w:val="006628E1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5FE5"/>
    <w:rsid w:val="00666569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6A8"/>
    <w:rsid w:val="006811CD"/>
    <w:rsid w:val="00681722"/>
    <w:rsid w:val="00681917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9AA"/>
    <w:rsid w:val="006A4A4E"/>
    <w:rsid w:val="006A4CD9"/>
    <w:rsid w:val="006A5591"/>
    <w:rsid w:val="006A597B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6BC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2D1"/>
    <w:rsid w:val="006C252A"/>
    <w:rsid w:val="006C2711"/>
    <w:rsid w:val="006C344A"/>
    <w:rsid w:val="006C3804"/>
    <w:rsid w:val="006C3978"/>
    <w:rsid w:val="006C3B5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D7DE6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368"/>
    <w:rsid w:val="006F2884"/>
    <w:rsid w:val="006F2E00"/>
    <w:rsid w:val="006F31E8"/>
    <w:rsid w:val="006F326B"/>
    <w:rsid w:val="006F32A4"/>
    <w:rsid w:val="006F38FF"/>
    <w:rsid w:val="006F4060"/>
    <w:rsid w:val="006F4807"/>
    <w:rsid w:val="006F5232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B22"/>
    <w:rsid w:val="00703B55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270"/>
    <w:rsid w:val="00731B1D"/>
    <w:rsid w:val="00732125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103"/>
    <w:rsid w:val="007354DC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193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A00"/>
    <w:rsid w:val="00753B92"/>
    <w:rsid w:val="00754177"/>
    <w:rsid w:val="00754414"/>
    <w:rsid w:val="00754F02"/>
    <w:rsid w:val="00754FA9"/>
    <w:rsid w:val="00755668"/>
    <w:rsid w:val="007557D4"/>
    <w:rsid w:val="0075603F"/>
    <w:rsid w:val="00756BB7"/>
    <w:rsid w:val="00756DDB"/>
    <w:rsid w:val="00756E3A"/>
    <w:rsid w:val="007605E9"/>
    <w:rsid w:val="0076143D"/>
    <w:rsid w:val="007619AD"/>
    <w:rsid w:val="00761F36"/>
    <w:rsid w:val="007637CE"/>
    <w:rsid w:val="00763AC4"/>
    <w:rsid w:val="00764665"/>
    <w:rsid w:val="0076474D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08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730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5D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6AC"/>
    <w:rsid w:val="007A68BF"/>
    <w:rsid w:val="007A6AED"/>
    <w:rsid w:val="007A6F26"/>
    <w:rsid w:val="007A7007"/>
    <w:rsid w:val="007A70E9"/>
    <w:rsid w:val="007A7ACB"/>
    <w:rsid w:val="007B0234"/>
    <w:rsid w:val="007B0467"/>
    <w:rsid w:val="007B17E3"/>
    <w:rsid w:val="007B24BD"/>
    <w:rsid w:val="007B2FB8"/>
    <w:rsid w:val="007B34A4"/>
    <w:rsid w:val="007B3E89"/>
    <w:rsid w:val="007B594B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1CC2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5FD"/>
    <w:rsid w:val="007D477B"/>
    <w:rsid w:val="007D55A4"/>
    <w:rsid w:val="007D57C7"/>
    <w:rsid w:val="007D5967"/>
    <w:rsid w:val="007D5BB5"/>
    <w:rsid w:val="007D5F98"/>
    <w:rsid w:val="007D69DB"/>
    <w:rsid w:val="007D6E1E"/>
    <w:rsid w:val="007D726E"/>
    <w:rsid w:val="007D77FB"/>
    <w:rsid w:val="007D7E39"/>
    <w:rsid w:val="007E037C"/>
    <w:rsid w:val="007E0487"/>
    <w:rsid w:val="007E0849"/>
    <w:rsid w:val="007E0C31"/>
    <w:rsid w:val="007E0DD3"/>
    <w:rsid w:val="007E1AB8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CD7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5F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432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2BE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1B5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6E3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57D67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010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90A"/>
    <w:rsid w:val="00884A6B"/>
    <w:rsid w:val="008863CE"/>
    <w:rsid w:val="00887C45"/>
    <w:rsid w:val="00887D7B"/>
    <w:rsid w:val="008904DF"/>
    <w:rsid w:val="00891A48"/>
    <w:rsid w:val="0089233C"/>
    <w:rsid w:val="008923D7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C88"/>
    <w:rsid w:val="008B3F53"/>
    <w:rsid w:val="008B4333"/>
    <w:rsid w:val="008B529D"/>
    <w:rsid w:val="008B55BE"/>
    <w:rsid w:val="008B57C6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156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26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958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11CA"/>
    <w:rsid w:val="008E2662"/>
    <w:rsid w:val="008E27E5"/>
    <w:rsid w:val="008E32C7"/>
    <w:rsid w:val="008E353A"/>
    <w:rsid w:val="008E3708"/>
    <w:rsid w:val="008E3736"/>
    <w:rsid w:val="008E3B36"/>
    <w:rsid w:val="008E3BCB"/>
    <w:rsid w:val="008E40CC"/>
    <w:rsid w:val="008E46DC"/>
    <w:rsid w:val="008E562F"/>
    <w:rsid w:val="008E56E6"/>
    <w:rsid w:val="008E5A0F"/>
    <w:rsid w:val="008E5D59"/>
    <w:rsid w:val="008E6D6C"/>
    <w:rsid w:val="008E6EF3"/>
    <w:rsid w:val="008E7337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F6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A87"/>
    <w:rsid w:val="008F7CFA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AD6"/>
    <w:rsid w:val="00916B2E"/>
    <w:rsid w:val="00916ED9"/>
    <w:rsid w:val="0091764F"/>
    <w:rsid w:val="00920014"/>
    <w:rsid w:val="00920B52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71B9"/>
    <w:rsid w:val="0093032D"/>
    <w:rsid w:val="0093035B"/>
    <w:rsid w:val="00930408"/>
    <w:rsid w:val="0093061F"/>
    <w:rsid w:val="00930A38"/>
    <w:rsid w:val="00930B4B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68C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709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91F"/>
    <w:rsid w:val="0097499A"/>
    <w:rsid w:val="00974C8F"/>
    <w:rsid w:val="00976057"/>
    <w:rsid w:val="00976132"/>
    <w:rsid w:val="00977056"/>
    <w:rsid w:val="00977BAF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63"/>
    <w:rsid w:val="00995E02"/>
    <w:rsid w:val="0099606A"/>
    <w:rsid w:val="009961C4"/>
    <w:rsid w:val="009963FC"/>
    <w:rsid w:val="00996400"/>
    <w:rsid w:val="009967F4"/>
    <w:rsid w:val="00996A33"/>
    <w:rsid w:val="009976CE"/>
    <w:rsid w:val="00997AF7"/>
    <w:rsid w:val="00997B77"/>
    <w:rsid w:val="00997E8B"/>
    <w:rsid w:val="009A0010"/>
    <w:rsid w:val="009A0322"/>
    <w:rsid w:val="009A08C9"/>
    <w:rsid w:val="009A13EE"/>
    <w:rsid w:val="009A1BBA"/>
    <w:rsid w:val="009A23AE"/>
    <w:rsid w:val="009A277F"/>
    <w:rsid w:val="009A2BCA"/>
    <w:rsid w:val="009A3404"/>
    <w:rsid w:val="009A351F"/>
    <w:rsid w:val="009A3C42"/>
    <w:rsid w:val="009A5201"/>
    <w:rsid w:val="009A5716"/>
    <w:rsid w:val="009A59D3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CE0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C7860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5F3"/>
    <w:rsid w:val="009E4194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7A3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345"/>
    <w:rsid w:val="00A02434"/>
    <w:rsid w:val="00A0261F"/>
    <w:rsid w:val="00A02DA6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4C9"/>
    <w:rsid w:val="00A14781"/>
    <w:rsid w:val="00A147D7"/>
    <w:rsid w:val="00A14A7A"/>
    <w:rsid w:val="00A15412"/>
    <w:rsid w:val="00A15C99"/>
    <w:rsid w:val="00A163B8"/>
    <w:rsid w:val="00A16513"/>
    <w:rsid w:val="00A16C22"/>
    <w:rsid w:val="00A17B89"/>
    <w:rsid w:val="00A17E61"/>
    <w:rsid w:val="00A203FA"/>
    <w:rsid w:val="00A20760"/>
    <w:rsid w:val="00A20D14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325"/>
    <w:rsid w:val="00A40542"/>
    <w:rsid w:val="00A413CA"/>
    <w:rsid w:val="00A4165B"/>
    <w:rsid w:val="00A4196D"/>
    <w:rsid w:val="00A42C7F"/>
    <w:rsid w:val="00A430F1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5AB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2E09"/>
    <w:rsid w:val="00A83359"/>
    <w:rsid w:val="00A83C91"/>
    <w:rsid w:val="00A83CAE"/>
    <w:rsid w:val="00A8586E"/>
    <w:rsid w:val="00A85AD9"/>
    <w:rsid w:val="00A85D91"/>
    <w:rsid w:val="00A860B5"/>
    <w:rsid w:val="00A86C4D"/>
    <w:rsid w:val="00A8725F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4CDE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879"/>
    <w:rsid w:val="00AA1AE4"/>
    <w:rsid w:val="00AA1B2D"/>
    <w:rsid w:val="00AA202C"/>
    <w:rsid w:val="00AA2AA6"/>
    <w:rsid w:val="00AA3724"/>
    <w:rsid w:val="00AA3A3F"/>
    <w:rsid w:val="00AA3E68"/>
    <w:rsid w:val="00AA5208"/>
    <w:rsid w:val="00AA5FA9"/>
    <w:rsid w:val="00AA62E6"/>
    <w:rsid w:val="00AA674B"/>
    <w:rsid w:val="00AA7084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4AA"/>
    <w:rsid w:val="00AB6A7E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537"/>
    <w:rsid w:val="00AC4A68"/>
    <w:rsid w:val="00AC588E"/>
    <w:rsid w:val="00AC6016"/>
    <w:rsid w:val="00AC6756"/>
    <w:rsid w:val="00AC6E50"/>
    <w:rsid w:val="00AC72B2"/>
    <w:rsid w:val="00AC7488"/>
    <w:rsid w:val="00AC7788"/>
    <w:rsid w:val="00AD0141"/>
    <w:rsid w:val="00AD01A3"/>
    <w:rsid w:val="00AD05D6"/>
    <w:rsid w:val="00AD1D7A"/>
    <w:rsid w:val="00AD2060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1"/>
    <w:rsid w:val="00AF5DAA"/>
    <w:rsid w:val="00AF6947"/>
    <w:rsid w:val="00B01301"/>
    <w:rsid w:val="00B01398"/>
    <w:rsid w:val="00B01914"/>
    <w:rsid w:val="00B029D8"/>
    <w:rsid w:val="00B02AE0"/>
    <w:rsid w:val="00B02CCA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2896"/>
    <w:rsid w:val="00B1383A"/>
    <w:rsid w:val="00B13ADB"/>
    <w:rsid w:val="00B15443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DB4"/>
    <w:rsid w:val="00B23E17"/>
    <w:rsid w:val="00B24051"/>
    <w:rsid w:val="00B24AC3"/>
    <w:rsid w:val="00B24D2B"/>
    <w:rsid w:val="00B256B8"/>
    <w:rsid w:val="00B25D5C"/>
    <w:rsid w:val="00B26138"/>
    <w:rsid w:val="00B264D8"/>
    <w:rsid w:val="00B26559"/>
    <w:rsid w:val="00B265AB"/>
    <w:rsid w:val="00B26FF7"/>
    <w:rsid w:val="00B279BA"/>
    <w:rsid w:val="00B3068B"/>
    <w:rsid w:val="00B30FE6"/>
    <w:rsid w:val="00B31897"/>
    <w:rsid w:val="00B31970"/>
    <w:rsid w:val="00B3264E"/>
    <w:rsid w:val="00B32B8D"/>
    <w:rsid w:val="00B3324B"/>
    <w:rsid w:val="00B332F3"/>
    <w:rsid w:val="00B33D7B"/>
    <w:rsid w:val="00B33DBE"/>
    <w:rsid w:val="00B34396"/>
    <w:rsid w:val="00B34711"/>
    <w:rsid w:val="00B3477F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732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C4"/>
    <w:rsid w:val="00B458DE"/>
    <w:rsid w:val="00B46093"/>
    <w:rsid w:val="00B46D69"/>
    <w:rsid w:val="00B470EF"/>
    <w:rsid w:val="00B47509"/>
    <w:rsid w:val="00B50181"/>
    <w:rsid w:val="00B50A30"/>
    <w:rsid w:val="00B50C96"/>
    <w:rsid w:val="00B518BD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C77"/>
    <w:rsid w:val="00B66D05"/>
    <w:rsid w:val="00B679C8"/>
    <w:rsid w:val="00B7016C"/>
    <w:rsid w:val="00B708CE"/>
    <w:rsid w:val="00B70903"/>
    <w:rsid w:val="00B70CB0"/>
    <w:rsid w:val="00B7167B"/>
    <w:rsid w:val="00B72164"/>
    <w:rsid w:val="00B7243E"/>
    <w:rsid w:val="00B72507"/>
    <w:rsid w:val="00B728F8"/>
    <w:rsid w:val="00B72EDE"/>
    <w:rsid w:val="00B734A5"/>
    <w:rsid w:val="00B73EEC"/>
    <w:rsid w:val="00B748C1"/>
    <w:rsid w:val="00B749D9"/>
    <w:rsid w:val="00B74CA5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108"/>
    <w:rsid w:val="00B95720"/>
    <w:rsid w:val="00B958D8"/>
    <w:rsid w:val="00B95E0B"/>
    <w:rsid w:val="00B961F3"/>
    <w:rsid w:val="00B961F6"/>
    <w:rsid w:val="00B969DE"/>
    <w:rsid w:val="00B973B5"/>
    <w:rsid w:val="00B97422"/>
    <w:rsid w:val="00B9759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5F8A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2FDE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9CF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557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1ED8"/>
    <w:rsid w:val="00BE277C"/>
    <w:rsid w:val="00BE32A8"/>
    <w:rsid w:val="00BE38EA"/>
    <w:rsid w:val="00BE50F7"/>
    <w:rsid w:val="00BE56DC"/>
    <w:rsid w:val="00BE5B6E"/>
    <w:rsid w:val="00BE6C47"/>
    <w:rsid w:val="00BE6F51"/>
    <w:rsid w:val="00BE70CC"/>
    <w:rsid w:val="00BE721F"/>
    <w:rsid w:val="00BE73AA"/>
    <w:rsid w:val="00BE7F5C"/>
    <w:rsid w:val="00BF045F"/>
    <w:rsid w:val="00BF18C7"/>
    <w:rsid w:val="00BF2A5A"/>
    <w:rsid w:val="00BF3052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1BB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3E43"/>
    <w:rsid w:val="00C23F5B"/>
    <w:rsid w:val="00C246EE"/>
    <w:rsid w:val="00C24C80"/>
    <w:rsid w:val="00C250E4"/>
    <w:rsid w:val="00C25A08"/>
    <w:rsid w:val="00C272BD"/>
    <w:rsid w:val="00C27A47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62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388"/>
    <w:rsid w:val="00C525C7"/>
    <w:rsid w:val="00C52639"/>
    <w:rsid w:val="00C52E23"/>
    <w:rsid w:val="00C53044"/>
    <w:rsid w:val="00C545D2"/>
    <w:rsid w:val="00C54B26"/>
    <w:rsid w:val="00C54B5F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670D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4E2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30"/>
    <w:rsid w:val="00CA4ECB"/>
    <w:rsid w:val="00CA5481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8D1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D4F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DAF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981"/>
    <w:rsid w:val="00CE5F3A"/>
    <w:rsid w:val="00CE66ED"/>
    <w:rsid w:val="00CE6C39"/>
    <w:rsid w:val="00CE6F28"/>
    <w:rsid w:val="00CE72B9"/>
    <w:rsid w:val="00CE752E"/>
    <w:rsid w:val="00CF045F"/>
    <w:rsid w:val="00CF0CC0"/>
    <w:rsid w:val="00CF1715"/>
    <w:rsid w:val="00CF2558"/>
    <w:rsid w:val="00CF28A3"/>
    <w:rsid w:val="00CF2DA8"/>
    <w:rsid w:val="00CF3A12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51D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AAB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42FC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2B10"/>
    <w:rsid w:val="00D231ED"/>
    <w:rsid w:val="00D23C52"/>
    <w:rsid w:val="00D26A8F"/>
    <w:rsid w:val="00D26E94"/>
    <w:rsid w:val="00D27340"/>
    <w:rsid w:val="00D27860"/>
    <w:rsid w:val="00D302B5"/>
    <w:rsid w:val="00D3085D"/>
    <w:rsid w:val="00D31AEA"/>
    <w:rsid w:val="00D320B2"/>
    <w:rsid w:val="00D328AB"/>
    <w:rsid w:val="00D32AA4"/>
    <w:rsid w:val="00D34AF5"/>
    <w:rsid w:val="00D35B4A"/>
    <w:rsid w:val="00D35EF1"/>
    <w:rsid w:val="00D36495"/>
    <w:rsid w:val="00D367E5"/>
    <w:rsid w:val="00D36ABD"/>
    <w:rsid w:val="00D3766F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72F"/>
    <w:rsid w:val="00D54D49"/>
    <w:rsid w:val="00D54DEA"/>
    <w:rsid w:val="00D5549A"/>
    <w:rsid w:val="00D55BD9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481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77A7D"/>
    <w:rsid w:val="00D77A90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1B5B"/>
    <w:rsid w:val="00D929C2"/>
    <w:rsid w:val="00D9370A"/>
    <w:rsid w:val="00D93CA1"/>
    <w:rsid w:val="00D9496A"/>
    <w:rsid w:val="00D9497C"/>
    <w:rsid w:val="00D94BAE"/>
    <w:rsid w:val="00D958C7"/>
    <w:rsid w:val="00D95A78"/>
    <w:rsid w:val="00D95D04"/>
    <w:rsid w:val="00D9626F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2D84"/>
    <w:rsid w:val="00DA33BD"/>
    <w:rsid w:val="00DA3646"/>
    <w:rsid w:val="00DA4282"/>
    <w:rsid w:val="00DA42A6"/>
    <w:rsid w:val="00DA42F2"/>
    <w:rsid w:val="00DA42F4"/>
    <w:rsid w:val="00DA44D3"/>
    <w:rsid w:val="00DA49BF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AD"/>
    <w:rsid w:val="00DB228B"/>
    <w:rsid w:val="00DB235B"/>
    <w:rsid w:val="00DB242E"/>
    <w:rsid w:val="00DB2F33"/>
    <w:rsid w:val="00DB3073"/>
    <w:rsid w:val="00DB3906"/>
    <w:rsid w:val="00DB398D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75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13A4"/>
    <w:rsid w:val="00DE221F"/>
    <w:rsid w:val="00DE22A7"/>
    <w:rsid w:val="00DE277D"/>
    <w:rsid w:val="00DE2A08"/>
    <w:rsid w:val="00DE2DD3"/>
    <w:rsid w:val="00DE2F8F"/>
    <w:rsid w:val="00DE39B6"/>
    <w:rsid w:val="00DE3AB5"/>
    <w:rsid w:val="00DE3F1E"/>
    <w:rsid w:val="00DE4235"/>
    <w:rsid w:val="00DE42E1"/>
    <w:rsid w:val="00DE453A"/>
    <w:rsid w:val="00DE45E4"/>
    <w:rsid w:val="00DE498B"/>
    <w:rsid w:val="00DE4B21"/>
    <w:rsid w:val="00DE4CFF"/>
    <w:rsid w:val="00DE5367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026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6C89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5FD5"/>
    <w:rsid w:val="00E165AB"/>
    <w:rsid w:val="00E170CB"/>
    <w:rsid w:val="00E17333"/>
    <w:rsid w:val="00E176A4"/>
    <w:rsid w:val="00E17A5D"/>
    <w:rsid w:val="00E17EAD"/>
    <w:rsid w:val="00E212F0"/>
    <w:rsid w:val="00E21BC1"/>
    <w:rsid w:val="00E226E2"/>
    <w:rsid w:val="00E22AC6"/>
    <w:rsid w:val="00E23C3E"/>
    <w:rsid w:val="00E245D8"/>
    <w:rsid w:val="00E24916"/>
    <w:rsid w:val="00E2497A"/>
    <w:rsid w:val="00E25A5D"/>
    <w:rsid w:val="00E2620C"/>
    <w:rsid w:val="00E266E4"/>
    <w:rsid w:val="00E26960"/>
    <w:rsid w:val="00E2720B"/>
    <w:rsid w:val="00E27654"/>
    <w:rsid w:val="00E27801"/>
    <w:rsid w:val="00E2780F"/>
    <w:rsid w:val="00E27F9B"/>
    <w:rsid w:val="00E3043C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2C82"/>
    <w:rsid w:val="00E42E8D"/>
    <w:rsid w:val="00E4351A"/>
    <w:rsid w:val="00E437D2"/>
    <w:rsid w:val="00E43B13"/>
    <w:rsid w:val="00E43CCD"/>
    <w:rsid w:val="00E44258"/>
    <w:rsid w:val="00E443A8"/>
    <w:rsid w:val="00E44816"/>
    <w:rsid w:val="00E44BCB"/>
    <w:rsid w:val="00E45E4E"/>
    <w:rsid w:val="00E46D16"/>
    <w:rsid w:val="00E50BE7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05D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306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6AE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030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D7BD3"/>
    <w:rsid w:val="00ED7BE5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4EB9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181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56"/>
    <w:rsid w:val="00F15C8F"/>
    <w:rsid w:val="00F15ED9"/>
    <w:rsid w:val="00F16309"/>
    <w:rsid w:val="00F164C9"/>
    <w:rsid w:val="00F1694A"/>
    <w:rsid w:val="00F16BC5"/>
    <w:rsid w:val="00F17A4D"/>
    <w:rsid w:val="00F205AB"/>
    <w:rsid w:val="00F206B6"/>
    <w:rsid w:val="00F2091F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27D5E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9E1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D47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53D"/>
    <w:rsid w:val="00F56A62"/>
    <w:rsid w:val="00F56E8B"/>
    <w:rsid w:val="00F57D63"/>
    <w:rsid w:val="00F611F4"/>
    <w:rsid w:val="00F61CF8"/>
    <w:rsid w:val="00F61EC6"/>
    <w:rsid w:val="00F62579"/>
    <w:rsid w:val="00F6325F"/>
    <w:rsid w:val="00F63BCA"/>
    <w:rsid w:val="00F6410A"/>
    <w:rsid w:val="00F643EE"/>
    <w:rsid w:val="00F64F26"/>
    <w:rsid w:val="00F65EE2"/>
    <w:rsid w:val="00F664BD"/>
    <w:rsid w:val="00F66992"/>
    <w:rsid w:val="00F66A8F"/>
    <w:rsid w:val="00F6722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8DD"/>
    <w:rsid w:val="00F8191B"/>
    <w:rsid w:val="00F828A7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330F"/>
    <w:rsid w:val="00F94662"/>
    <w:rsid w:val="00F95271"/>
    <w:rsid w:val="00F95382"/>
    <w:rsid w:val="00F95CA4"/>
    <w:rsid w:val="00F963C9"/>
    <w:rsid w:val="00F9653D"/>
    <w:rsid w:val="00F96659"/>
    <w:rsid w:val="00F96E4F"/>
    <w:rsid w:val="00F970BF"/>
    <w:rsid w:val="00F974FB"/>
    <w:rsid w:val="00F97837"/>
    <w:rsid w:val="00F97D87"/>
    <w:rsid w:val="00F97FB9"/>
    <w:rsid w:val="00FA0A5D"/>
    <w:rsid w:val="00FA15A1"/>
    <w:rsid w:val="00FA1955"/>
    <w:rsid w:val="00FA1BAC"/>
    <w:rsid w:val="00FA25AF"/>
    <w:rsid w:val="00FA35B1"/>
    <w:rsid w:val="00FA35CA"/>
    <w:rsid w:val="00FA3BAD"/>
    <w:rsid w:val="00FA423A"/>
    <w:rsid w:val="00FA47C8"/>
    <w:rsid w:val="00FA48D3"/>
    <w:rsid w:val="00FA537E"/>
    <w:rsid w:val="00FA550E"/>
    <w:rsid w:val="00FA5653"/>
    <w:rsid w:val="00FA588B"/>
    <w:rsid w:val="00FA5B24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4AE6"/>
    <w:rsid w:val="00FB59F1"/>
    <w:rsid w:val="00FB5B03"/>
    <w:rsid w:val="00FB5BD9"/>
    <w:rsid w:val="00FB6088"/>
    <w:rsid w:val="00FB60CA"/>
    <w:rsid w:val="00FB6185"/>
    <w:rsid w:val="00FB6A47"/>
    <w:rsid w:val="00FB6F1A"/>
    <w:rsid w:val="00FB7051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E7BB0"/>
    <w:rsid w:val="00FF057F"/>
    <w:rsid w:val="00FF0BCD"/>
    <w:rsid w:val="00FF0C84"/>
    <w:rsid w:val="00FF0DA2"/>
    <w:rsid w:val="00FF0F1C"/>
    <w:rsid w:val="00FF12D7"/>
    <w:rsid w:val="00FF15A4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54A"/>
    <w:rsid w:val="00FF4ADB"/>
    <w:rsid w:val="00FF50DD"/>
    <w:rsid w:val="00FF59DB"/>
    <w:rsid w:val="00FF5B4A"/>
    <w:rsid w:val="00FF5C6B"/>
    <w:rsid w:val="00FF5EAC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6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ＭＳ 明朝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ＭＳ 明朝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H6Char">
    <w:name w:val="H6 Char"/>
    <w:link w:val="H6"/>
    <w:qFormat/>
    <w:rsid w:val="001154E6"/>
    <w:rPr>
      <w:rFonts w:ascii="Arial" w:eastAsia="Arial" w:hAnsi="Arial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E1ED8"/>
    <w:pPr>
      <w:numPr>
        <w:numId w:val="26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rsid w:val="00BE1ED8"/>
    <w:rPr>
      <w:rFonts w:eastAsiaTheme="minorHAnsi" w:cstheme="minorBidi"/>
      <w:b/>
      <w:iCs/>
      <w:szCs w:val="18"/>
      <w:lang w:val="en-GB" w:eastAsia="en-US"/>
    </w:rPr>
  </w:style>
  <w:style w:type="table" w:styleId="GridTable5Dark-Accent5">
    <w:name w:val="Grid Table 5 Dark Accent 5"/>
    <w:basedOn w:val="TableNormal"/>
    <w:uiPriority w:val="50"/>
    <w:rsid w:val="006A49A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1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3F0C-311B-4D9B-B478-659CA2B9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7</TotalTime>
  <Pages>2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Umeda Hiromasa</cp:lastModifiedBy>
  <cp:revision>2</cp:revision>
  <cp:lastPrinted>2010-01-07T02:23:00Z</cp:lastPrinted>
  <dcterms:created xsi:type="dcterms:W3CDTF">2024-11-02T04:29:00Z</dcterms:created>
  <dcterms:modified xsi:type="dcterms:W3CDTF">2024-11-02T04:29:00Z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(3)njS5cgNXP5S3NHZYBt8H18qVdvn7XsCmoH+geTy/RyPL7edv7aNO8gCwjt/ZB0Lz+uWcO6cR
/WcFojCPRxPz7meyD5kNu/fmfUBNWZVHo+MV0myC9snU2XLjjgqy3Nr6gAPBHLDCFKyYS5N0
rH9JFXO13IO/H1TFv9fVjR2nSbXvG9FuvIkGpJerYSuUN3yzcJLDwF+weArRWCYrR6NtOtgB
DA+FV8XNQLQQTVWMD8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Cf/M7kZaHLsn7HA57meuE6Ty6Gu625OAdpMM+2BL3P4hnFsaD4AOsT
WEeQ65/+Ou9/2Jeq1mDMg6O/ONfxCs2IUsDSiWK9JHVgSzjLDtenz9pMAOUkMbQ2Q8gajKmZ
2IbYRd6lwERlPTTS9CXJcSg19IkRaogt38GF12FsMekv0DYZO1hplWZpYAur6JVNRimRxKnE
HyAL3v0NrWgpxxGob17bLrnIKkdmCuju5wue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/3ZDNob72mghjRXqdV4GqHx8jeIocIdvzA1F
e0o67FH/m5RsjyLl0hQRIWCowBpiPbhTSdan9qnggoYN4PpTpTo=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