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17F5F4" w14:textId="0C39F6F0" w:rsidR="00966199" w:rsidRPr="00EC178D" w:rsidRDefault="00966199" w:rsidP="00966199">
      <w:pPr>
        <w:tabs>
          <w:tab w:val="center" w:pos="4536"/>
          <w:tab w:val="right" w:pos="7938"/>
          <w:tab w:val="right" w:pos="9639"/>
        </w:tabs>
        <w:ind w:right="2"/>
        <w:rPr>
          <w:b/>
          <w:bCs/>
          <w:sz w:val="28"/>
          <w:szCs w:val="28"/>
          <w:lang w:val="en-US" w:eastAsia="zh-CN"/>
        </w:rPr>
      </w:pPr>
      <w:r w:rsidRPr="00EC178D">
        <w:rPr>
          <w:b/>
          <w:bCs/>
          <w:sz w:val="28"/>
          <w:szCs w:val="28"/>
        </w:rPr>
        <w:t>3GPP TSG RAN WG1 #11</w:t>
      </w:r>
      <w:r w:rsidRPr="00EC178D">
        <w:rPr>
          <w:rFonts w:hint="eastAsia"/>
          <w:b/>
          <w:bCs/>
          <w:sz w:val="28"/>
          <w:szCs w:val="28"/>
          <w:lang w:eastAsia="zh-CN"/>
        </w:rPr>
        <w:t>9</w:t>
      </w:r>
      <w:r w:rsidRPr="00EC178D">
        <w:rPr>
          <w:b/>
          <w:bCs/>
          <w:sz w:val="28"/>
          <w:szCs w:val="28"/>
        </w:rPr>
        <w:tab/>
      </w:r>
      <w:r w:rsidRPr="00EC178D">
        <w:rPr>
          <w:b/>
          <w:bCs/>
          <w:sz w:val="28"/>
          <w:szCs w:val="28"/>
        </w:rPr>
        <w:tab/>
      </w:r>
      <w:r w:rsidRPr="00EC178D">
        <w:rPr>
          <w:b/>
          <w:bCs/>
          <w:sz w:val="28"/>
          <w:szCs w:val="28"/>
        </w:rPr>
        <w:tab/>
      </w:r>
      <w:r w:rsidR="00EF218B" w:rsidRPr="00EF218B">
        <w:rPr>
          <w:b/>
          <w:bCs/>
          <w:sz w:val="28"/>
          <w:szCs w:val="28"/>
        </w:rPr>
        <w:t>R1-2409505</w:t>
      </w:r>
    </w:p>
    <w:p w14:paraId="204372AD" w14:textId="77777777" w:rsidR="00966199" w:rsidRPr="00EC178D" w:rsidRDefault="00966199" w:rsidP="00966199">
      <w:pPr>
        <w:tabs>
          <w:tab w:val="center" w:pos="4536"/>
          <w:tab w:val="right" w:pos="9072"/>
        </w:tabs>
        <w:rPr>
          <w:b/>
          <w:bCs/>
          <w:sz w:val="28"/>
          <w:szCs w:val="28"/>
        </w:rPr>
      </w:pPr>
      <w:r w:rsidRPr="00EC178D">
        <w:rPr>
          <w:b/>
          <w:bCs/>
          <w:sz w:val="28"/>
          <w:szCs w:val="28"/>
        </w:rPr>
        <w:t xml:space="preserve">Orlando, US, </w:t>
      </w:r>
      <w:r w:rsidRPr="00EC178D">
        <w:rPr>
          <w:rFonts w:hint="eastAsia"/>
          <w:b/>
          <w:bCs/>
          <w:sz w:val="28"/>
          <w:szCs w:val="28"/>
        </w:rPr>
        <w:t>N</w:t>
      </w:r>
      <w:r w:rsidRPr="00EC178D">
        <w:rPr>
          <w:b/>
          <w:bCs/>
          <w:sz w:val="28"/>
          <w:szCs w:val="28"/>
        </w:rPr>
        <w:t>ovember 18</w:t>
      </w:r>
      <w:r w:rsidRPr="00EC178D">
        <w:rPr>
          <w:rFonts w:hint="eastAsia"/>
          <w:b/>
          <w:bCs/>
          <w:sz w:val="28"/>
          <w:szCs w:val="28"/>
        </w:rPr>
        <w:t>th</w:t>
      </w:r>
      <w:r w:rsidRPr="00EC178D">
        <w:rPr>
          <w:b/>
          <w:bCs/>
          <w:sz w:val="28"/>
          <w:szCs w:val="28"/>
        </w:rPr>
        <w:t xml:space="preserve"> – 22nd, 2024</w:t>
      </w:r>
    </w:p>
    <w:p w14:paraId="3F1A6377" w14:textId="77777777" w:rsidR="001D7BF5" w:rsidRPr="00966199" w:rsidRDefault="001D7BF5"/>
    <w:p w14:paraId="0E4FC00D" w14:textId="08B4E501"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63996077"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5D61BC" w:rsidRPr="005D61BC">
        <w:rPr>
          <w:rFonts w:ascii="Times New Roman" w:hAnsi="Times New Roman"/>
          <w:sz w:val="24"/>
          <w:szCs w:val="24"/>
          <w:lang w:val="en-US"/>
        </w:rPr>
        <w:t>CSI enhancements</w:t>
      </w:r>
    </w:p>
    <w:p w14:paraId="7CAA1EB1" w14:textId="0359DE2C"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5D61BC">
        <w:rPr>
          <w:rFonts w:ascii="Times New Roman" w:hAnsi="Times New Roman"/>
          <w:sz w:val="24"/>
          <w:szCs w:val="24"/>
          <w:lang w:eastAsia="zh-CN"/>
        </w:rPr>
        <w:t>2</w:t>
      </w:r>
      <w:r w:rsidR="00FF7AB6">
        <w:rPr>
          <w:rFonts w:ascii="Times New Roman" w:hAnsi="Times New Roman"/>
          <w:sz w:val="24"/>
          <w:szCs w:val="24"/>
          <w:lang w:eastAsia="zh-CN"/>
        </w:rPr>
        <w:t>.2</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Heading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7B104618" w:rsidR="00B34B1B" w:rsidRDefault="00B346FD" w:rsidP="00083951">
      <w:pPr>
        <w:overflowPunct w:val="0"/>
        <w:autoSpaceDE w:val="0"/>
        <w:autoSpaceDN w:val="0"/>
        <w:adjustRightInd w:val="0"/>
        <w:spacing w:before="0"/>
        <w:ind w:right="-99"/>
        <w:jc w:val="both"/>
        <w:rPr>
          <w:color w:val="000000"/>
          <w:lang w:eastAsia="zh-CN"/>
        </w:rPr>
      </w:pPr>
      <w:r w:rsidRPr="00B346FD">
        <w:rPr>
          <w:color w:val="000000"/>
          <w:lang w:eastAsia="zh-CN"/>
        </w:rPr>
        <w:t>Rel-19 NR</w:t>
      </w:r>
      <w:r w:rsidR="005D61BC">
        <w:rPr>
          <w:color w:val="000000"/>
          <w:lang w:eastAsia="zh-CN"/>
        </w:rPr>
        <w:t xml:space="preserve"> MIMO</w:t>
      </w:r>
      <w:r w:rsidRPr="00B346FD">
        <w:rPr>
          <w:color w:val="000000"/>
          <w:lang w:eastAsia="zh-CN"/>
        </w:rPr>
        <w:t xml:space="preserve"> evolution WI was </w:t>
      </w:r>
      <w:r w:rsidR="0067622C">
        <w:rPr>
          <w:color w:val="000000"/>
          <w:lang w:val="en-US" w:eastAsia="zh-CN"/>
        </w:rPr>
        <w:t xml:space="preserve">revised </w:t>
      </w:r>
      <w:r w:rsidRPr="00B346FD">
        <w:rPr>
          <w:color w:val="000000"/>
          <w:lang w:eastAsia="zh-CN"/>
        </w:rPr>
        <w:t>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p w14:paraId="76228AA3" w14:textId="77777777" w:rsidR="00A34286" w:rsidRDefault="00A34286">
      <w:pPr>
        <w:pStyle w:val="ListParagraph"/>
        <w:numPr>
          <w:ilvl w:val="0"/>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Specify CSI support for up to 128 CSI-RS ports, targeting FR1</w:t>
      </w:r>
    </w:p>
    <w:p w14:paraId="69EE1F13" w14:textId="77777777" w:rsidR="00A34286" w:rsidRDefault="00A34286">
      <w:pPr>
        <w:pStyle w:val="ListParagraph"/>
        <w:numPr>
          <w:ilvl w:val="1"/>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 xml:space="preserve">Type-I codebook refinement supporting up to </w:t>
      </w:r>
      <w:bookmarkStart w:id="5" w:name="_Hlk158209324"/>
      <w:r w:rsidRPr="00A34286">
        <w:rPr>
          <w:color w:val="000000"/>
          <w:lang w:val="en-US" w:eastAsia="zh-CN"/>
        </w:rPr>
        <w:t>a total of 128 CSI-RS ports across all resources</w:t>
      </w:r>
      <w:bookmarkEnd w:id="5"/>
      <w:r w:rsidRPr="00A34286">
        <w:rPr>
          <w:color w:val="000000"/>
          <w:lang w:val="en-US" w:eastAsia="zh-CN"/>
        </w:rPr>
        <w:t>, assuming legacy CSI-RS resources (with up to 32 CSI-RS ports per resource), based on extension of legacy codebooks</w:t>
      </w:r>
    </w:p>
    <w:p w14:paraId="5F78C8D8" w14:textId="77777777" w:rsidR="00A34286" w:rsidRDefault="00A34286">
      <w:pPr>
        <w:pStyle w:val="ListParagraph"/>
        <w:numPr>
          <w:ilvl w:val="1"/>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F3E768F" w14:textId="3F34965A" w:rsidR="00A34286" w:rsidRDefault="00A34286">
      <w:pPr>
        <w:pStyle w:val="ListParagraph"/>
        <w:numPr>
          <w:ilvl w:val="1"/>
          <w:numId w:val="9"/>
        </w:numPr>
        <w:overflowPunct w:val="0"/>
        <w:autoSpaceDE w:val="0"/>
        <w:autoSpaceDN w:val="0"/>
        <w:adjustRightInd w:val="0"/>
        <w:spacing w:before="0" w:after="120"/>
        <w:ind w:leftChars="0" w:right="-96" w:hanging="442"/>
        <w:jc w:val="both"/>
        <w:rPr>
          <w:color w:val="000000"/>
          <w:lang w:val="en-US" w:eastAsia="zh-CN"/>
        </w:rPr>
      </w:pPr>
      <w:r w:rsidRPr="00A34286">
        <w:rPr>
          <w:rFonts w:hint="eastAsia"/>
          <w:color w:val="000000"/>
          <w:lang w:val="en-US" w:eastAsia="zh-CN"/>
        </w:rPr>
        <w:t xml:space="preserve">Extension of CRI(s)-based CSI reporting (CQI/PMI/RI calculated per CRI for </w:t>
      </w:r>
      <w:r w:rsidRPr="00A34286">
        <w:rPr>
          <w:rFonts w:hint="eastAsia"/>
          <w:color w:val="000000"/>
          <w:lang w:val="en-US" w:eastAsia="zh-CN"/>
        </w:rPr>
        <w:t>≥</w:t>
      </w:r>
      <w:r w:rsidRPr="00A34286">
        <w:rPr>
          <w:rFonts w:hint="eastAsia"/>
          <w:color w:val="000000"/>
          <w:lang w:val="en-US" w:eastAsia="zh-CN"/>
        </w:rPr>
        <w:t>1 CRIs) for hybrid beamforming supporting up to a total of 128 CSI-RS ports across all resources, with up to 32 CSI-RS ports per resource, without new codebook design</w:t>
      </w:r>
    </w:p>
    <w:p w14:paraId="6F3F3855" w14:textId="77777777" w:rsidR="0067622C" w:rsidRPr="0067622C" w:rsidRDefault="0067622C">
      <w:pPr>
        <w:pStyle w:val="ListParagraph"/>
        <w:numPr>
          <w:ilvl w:val="1"/>
          <w:numId w:val="9"/>
        </w:numPr>
        <w:overflowPunct w:val="0"/>
        <w:autoSpaceDE w:val="0"/>
        <w:autoSpaceDN w:val="0"/>
        <w:adjustRightInd w:val="0"/>
        <w:spacing w:before="0" w:after="120"/>
        <w:ind w:leftChars="0" w:right="-96"/>
        <w:jc w:val="both"/>
        <w:rPr>
          <w:color w:val="000000"/>
          <w:lang w:val="en-US" w:eastAsia="zh-CN"/>
        </w:rPr>
      </w:pPr>
      <w:r w:rsidRPr="0067622C">
        <w:rPr>
          <w:color w:val="000000"/>
          <w:lang w:val="en-US" w:eastAsia="zh-CN"/>
        </w:rPr>
        <w:t>SRS port grouping and its association to the two codewords for the 6/8Rx low complexity receiver supporting more than 4 layers, with legacy codebook</w:t>
      </w:r>
    </w:p>
    <w:p w14:paraId="67611827" w14:textId="77777777" w:rsidR="0067622C" w:rsidRPr="0067622C" w:rsidRDefault="0067622C">
      <w:pPr>
        <w:pStyle w:val="ListParagraph"/>
        <w:numPr>
          <w:ilvl w:val="2"/>
          <w:numId w:val="9"/>
        </w:numPr>
        <w:overflowPunct w:val="0"/>
        <w:autoSpaceDE w:val="0"/>
        <w:autoSpaceDN w:val="0"/>
        <w:adjustRightInd w:val="0"/>
        <w:spacing w:before="0" w:after="120"/>
        <w:ind w:leftChars="0" w:right="-96"/>
        <w:jc w:val="both"/>
        <w:rPr>
          <w:color w:val="000000"/>
          <w:lang w:val="en-US" w:eastAsia="zh-CN"/>
        </w:rPr>
      </w:pPr>
      <w:r w:rsidRPr="0067622C">
        <w:rPr>
          <w:color w:val="000000"/>
          <w:lang w:val="en-US" w:eastAsia="zh-CN"/>
        </w:rPr>
        <w:t>No enhancement on codeword-to-layer mapping, DL resource allocation, CSI feedback, and DCI format</w:t>
      </w:r>
    </w:p>
    <w:p w14:paraId="12E87300" w14:textId="77777777" w:rsidR="0067622C" w:rsidRPr="0067622C" w:rsidRDefault="0067622C">
      <w:pPr>
        <w:pStyle w:val="ListParagraph"/>
        <w:numPr>
          <w:ilvl w:val="2"/>
          <w:numId w:val="9"/>
        </w:numPr>
        <w:overflowPunct w:val="0"/>
        <w:autoSpaceDE w:val="0"/>
        <w:autoSpaceDN w:val="0"/>
        <w:adjustRightInd w:val="0"/>
        <w:spacing w:before="0" w:after="120"/>
        <w:ind w:leftChars="0" w:right="-96"/>
        <w:jc w:val="both"/>
        <w:rPr>
          <w:color w:val="000000"/>
          <w:lang w:val="en-US" w:eastAsia="zh-CN"/>
        </w:rPr>
      </w:pPr>
      <w:r w:rsidRPr="0067622C">
        <w:rPr>
          <w:color w:val="000000"/>
          <w:lang w:val="en-US" w:eastAsia="zh-CN"/>
        </w:rPr>
        <w:t>Note: Whether to support 6Rx with more than 4 layers is to be decided in RAN4 Rel-19 RF enhancements WI</w:t>
      </w:r>
    </w:p>
    <w:p w14:paraId="0CA0D452" w14:textId="77777777" w:rsidR="00A34286" w:rsidRDefault="00A34286">
      <w:pPr>
        <w:pStyle w:val="ListParagraph"/>
        <w:numPr>
          <w:ilvl w:val="0"/>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Specify UE reporting enhancement for CJT deployments under non-ideal synchronization and backhaul, targeting FR1, both FDD and TDD</w:t>
      </w:r>
    </w:p>
    <w:p w14:paraId="2CDAE29F" w14:textId="562961FC" w:rsidR="00A34286" w:rsidRPr="00A34286" w:rsidRDefault="00A34286">
      <w:pPr>
        <w:pStyle w:val="ListParagraph"/>
        <w:numPr>
          <w:ilvl w:val="1"/>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Inter-TRP time misalignment and frequency/phase offset measurement and reporting, assuming legacy CSI-RS design, with stand-alone aperiodic reporting on PUSCH</w:t>
      </w:r>
    </w:p>
    <w:p w14:paraId="72DA6DA2" w14:textId="632ADB58" w:rsidR="003312D6" w:rsidRDefault="004B00C5" w:rsidP="00B67061">
      <w:pPr>
        <w:pStyle w:val="Heading1"/>
        <w:jc w:val="both"/>
        <w:rPr>
          <w:rFonts w:ascii="Times New Roman" w:hAnsi="Times New Roman"/>
        </w:rPr>
      </w:pPr>
      <w:r>
        <w:rPr>
          <w:rFonts w:ascii="Times New Roman" w:hAnsi="Times New Roman" w:hint="eastAsia"/>
          <w:lang w:eastAsia="zh-CN"/>
        </w:rPr>
        <w:t>CSI</w:t>
      </w:r>
      <w:r>
        <w:rPr>
          <w:rFonts w:ascii="Times New Roman" w:hAnsi="Times New Roman"/>
        </w:rPr>
        <w:t xml:space="preserve"> </w:t>
      </w:r>
      <w:r>
        <w:rPr>
          <w:rFonts w:ascii="Times New Roman" w:hAnsi="Times New Roman"/>
          <w:lang w:val="en-US"/>
        </w:rPr>
        <w:t xml:space="preserve">report </w:t>
      </w:r>
      <w:r w:rsidR="00B67061" w:rsidRPr="00BC6821">
        <w:rPr>
          <w:rFonts w:ascii="Times New Roman" w:hAnsi="Times New Roman"/>
        </w:rPr>
        <w:t>for up to 128 CSI-RS ports</w:t>
      </w:r>
    </w:p>
    <w:p w14:paraId="74D7BEC4" w14:textId="4089F2C4" w:rsidR="00FB443E" w:rsidRDefault="00FB443E" w:rsidP="00FB443E">
      <w:pPr>
        <w:jc w:val="both"/>
        <w:rPr>
          <w:rFonts w:eastAsia="MS Mincho"/>
        </w:rPr>
      </w:pPr>
      <w:r>
        <w:rPr>
          <w:rFonts w:eastAsia="MS Mincho"/>
        </w:rPr>
        <w:t xml:space="preserve">In Rel-19 MIMO WID, there are </w:t>
      </w:r>
      <w:r w:rsidR="006C35BF">
        <w:rPr>
          <w:rFonts w:eastAsiaTheme="minorEastAsia" w:hint="eastAsia"/>
          <w:lang w:eastAsia="zh-CN"/>
        </w:rPr>
        <w:t xml:space="preserve">three </w:t>
      </w:r>
      <w:r>
        <w:rPr>
          <w:rFonts w:eastAsiaTheme="minorEastAsia" w:hint="eastAsia"/>
          <w:lang w:eastAsia="zh-CN"/>
        </w:rPr>
        <w:t>aspects</w:t>
      </w:r>
      <w:r>
        <w:rPr>
          <w:rFonts w:eastAsia="MS Mincho"/>
        </w:rPr>
        <w:t xml:space="preserve"> of enhancement on the CSI report for up to 128 CSI-RS ports:</w:t>
      </w:r>
    </w:p>
    <w:p w14:paraId="13BE66D5" w14:textId="77777777" w:rsidR="00FB443E" w:rsidRDefault="00FB443E">
      <w:pPr>
        <w:pStyle w:val="ListParagraph"/>
        <w:numPr>
          <w:ilvl w:val="0"/>
          <w:numId w:val="10"/>
        </w:numPr>
        <w:ind w:leftChars="0"/>
        <w:jc w:val="both"/>
        <w:rPr>
          <w:rFonts w:eastAsia="MS Mincho"/>
        </w:rPr>
      </w:pPr>
      <w:r>
        <w:rPr>
          <w:rFonts w:eastAsia="MS Mincho" w:hint="eastAsia"/>
        </w:rPr>
        <w:t>T</w:t>
      </w:r>
      <w:r>
        <w:rPr>
          <w:rFonts w:eastAsia="MS Mincho"/>
        </w:rPr>
        <w:t>ype-I</w:t>
      </w:r>
      <w:r>
        <w:rPr>
          <w:rFonts w:eastAsiaTheme="minorEastAsia" w:hint="eastAsia"/>
          <w:lang w:eastAsia="zh-CN"/>
        </w:rPr>
        <w:t>/II</w:t>
      </w:r>
      <w:r>
        <w:rPr>
          <w:rFonts w:eastAsia="MS Mincho"/>
        </w:rPr>
        <w:t xml:space="preserve"> codebook refinement for up to 128 CSI-RS ports</w:t>
      </w:r>
    </w:p>
    <w:p w14:paraId="0A7BB626" w14:textId="77777777" w:rsidR="00FB443E" w:rsidRDefault="00FB443E">
      <w:pPr>
        <w:pStyle w:val="ListParagraph"/>
        <w:numPr>
          <w:ilvl w:val="0"/>
          <w:numId w:val="10"/>
        </w:numPr>
        <w:ind w:leftChars="0"/>
        <w:jc w:val="both"/>
        <w:rPr>
          <w:rFonts w:eastAsia="MS Mincho"/>
        </w:rPr>
      </w:pPr>
      <w:bookmarkStart w:id="6" w:name="_Hlk158279686"/>
      <w:r>
        <w:rPr>
          <w:rFonts w:eastAsia="MS Mincho"/>
        </w:rPr>
        <w:t>CRI based CSI report for hybrid beamforming</w:t>
      </w:r>
    </w:p>
    <w:p w14:paraId="5C1EE22C" w14:textId="4CA7C0A9" w:rsidR="000015F4" w:rsidRPr="00363B72" w:rsidRDefault="000015F4">
      <w:pPr>
        <w:pStyle w:val="ListParagraph"/>
        <w:numPr>
          <w:ilvl w:val="0"/>
          <w:numId w:val="10"/>
        </w:numPr>
        <w:ind w:leftChars="0"/>
        <w:jc w:val="both"/>
        <w:rPr>
          <w:rFonts w:eastAsia="MS Mincho"/>
        </w:rPr>
      </w:pPr>
      <w:r w:rsidRPr="0067622C">
        <w:rPr>
          <w:color w:val="000000"/>
          <w:lang w:val="en-US" w:eastAsia="zh-CN"/>
        </w:rPr>
        <w:t>SRS port grouping</w:t>
      </w:r>
    </w:p>
    <w:bookmarkEnd w:id="6"/>
    <w:p w14:paraId="47078F32" w14:textId="77777777" w:rsidR="00FB443E" w:rsidRDefault="00FB443E" w:rsidP="00FB443E">
      <w:pPr>
        <w:jc w:val="both"/>
        <w:rPr>
          <w:rFonts w:eastAsia="MS Mincho"/>
        </w:rPr>
      </w:pPr>
      <w:r>
        <w:rPr>
          <w:rFonts w:eastAsia="MS Mincho"/>
        </w:rPr>
        <w:t>In this section, we will discuss the above enhancements respectively.</w:t>
      </w:r>
    </w:p>
    <w:p w14:paraId="080D3E45" w14:textId="77777777" w:rsidR="00FB443E" w:rsidRPr="00180E07" w:rsidRDefault="00FB443E" w:rsidP="00FB443E">
      <w:pPr>
        <w:pStyle w:val="Heading2"/>
        <w:jc w:val="both"/>
        <w:rPr>
          <w:rFonts w:ascii="Times New Roman" w:hAnsi="Times New Roman"/>
        </w:rPr>
      </w:pPr>
      <w:r>
        <w:rPr>
          <w:rFonts w:ascii="Times New Roman" w:hAnsi="Times New Roman"/>
          <w:lang w:eastAsia="zh-CN"/>
        </w:rPr>
        <w:t>Type-I</w:t>
      </w:r>
      <w:r>
        <w:rPr>
          <w:rFonts w:ascii="Times New Roman" w:hAnsi="Times New Roman" w:hint="eastAsia"/>
          <w:lang w:eastAsia="zh-CN"/>
        </w:rPr>
        <w:t>/II</w:t>
      </w:r>
      <w:r>
        <w:rPr>
          <w:rFonts w:ascii="Times New Roman" w:hAnsi="Times New Roman"/>
          <w:lang w:eastAsia="zh-CN"/>
        </w:rPr>
        <w:t xml:space="preserve"> codebook refinement</w:t>
      </w:r>
    </w:p>
    <w:p w14:paraId="64E3DDF2" w14:textId="194A6D74" w:rsidR="00997002" w:rsidRPr="00D735DA" w:rsidRDefault="00435EB8" w:rsidP="00997002">
      <w:pPr>
        <w:pStyle w:val="Heading3"/>
        <w:jc w:val="both"/>
        <w:rPr>
          <w:rFonts w:ascii="Times New Roman" w:hAnsi="Times New Roman"/>
        </w:rPr>
      </w:pPr>
      <w:r w:rsidRPr="00435EB8">
        <w:rPr>
          <w:rFonts w:ascii="Times New Roman" w:hAnsi="Times New Roman"/>
          <w:lang w:val="en-US" w:eastAsia="zh-CN"/>
        </w:rPr>
        <w:t xml:space="preserve">Soft scaling </w:t>
      </w:r>
      <w:r>
        <w:rPr>
          <w:rFonts w:ascii="Times New Roman" w:hAnsi="Times New Roman"/>
          <w:lang w:val="en-US" w:eastAsia="zh-CN"/>
        </w:rPr>
        <w:t xml:space="preserve">for </w:t>
      </w:r>
      <w:r w:rsidRPr="00435EB8">
        <w:rPr>
          <w:rFonts w:ascii="Times New Roman" w:hAnsi="Times New Roman"/>
          <w:lang w:val="en-US" w:eastAsia="zh-CN"/>
        </w:rPr>
        <w:t>RI=2</w:t>
      </w:r>
    </w:p>
    <w:p w14:paraId="775DC620" w14:textId="5F54FDC5" w:rsidR="00FC1AD0" w:rsidRDefault="002C0B6E" w:rsidP="002C0B6E">
      <w:pPr>
        <w:jc w:val="both"/>
        <w:rPr>
          <w:rFonts w:eastAsiaTheme="minorEastAsia"/>
          <w:lang w:val="en-US" w:eastAsia="zh-CN"/>
        </w:rPr>
      </w:pPr>
      <w:r>
        <w:rPr>
          <w:rFonts w:eastAsiaTheme="minorEastAsia" w:hint="eastAsia"/>
          <w:lang w:eastAsia="zh-CN"/>
        </w:rPr>
        <w:t xml:space="preserve">In </w:t>
      </w:r>
      <w:r w:rsidR="00FC1AD0">
        <w:rPr>
          <w:rFonts w:eastAsiaTheme="minorEastAsia"/>
          <w:lang w:eastAsia="zh-CN"/>
        </w:rPr>
        <w:t xml:space="preserve">RAN1#117 and </w:t>
      </w:r>
      <w:r w:rsidR="00BC4D3F">
        <w:rPr>
          <w:rFonts w:eastAsiaTheme="minorEastAsia"/>
          <w:lang w:eastAsia="zh-CN"/>
        </w:rPr>
        <w:t>RAN1#11</w:t>
      </w:r>
      <w:r w:rsidR="000007B5">
        <w:rPr>
          <w:rFonts w:eastAsiaTheme="minorEastAsia"/>
          <w:lang w:eastAsia="zh-CN"/>
        </w:rPr>
        <w:t>8</w:t>
      </w:r>
      <w:r w:rsidR="00435EB8">
        <w:rPr>
          <w:rFonts w:eastAsiaTheme="minorEastAsia"/>
          <w:lang w:eastAsia="zh-CN"/>
        </w:rPr>
        <w:t>bis</w:t>
      </w:r>
      <w:r w:rsidR="00BC4D3F">
        <w:rPr>
          <w:rFonts w:eastAsiaTheme="minorEastAsia"/>
          <w:lang w:eastAsia="zh-CN"/>
        </w:rPr>
        <w:t xml:space="preserve"> </w:t>
      </w:r>
      <w:r>
        <w:rPr>
          <w:rFonts w:eastAsiaTheme="minorEastAsia"/>
          <w:lang w:val="en-US" w:eastAsia="zh-CN"/>
        </w:rPr>
        <w:t>meetin</w:t>
      </w:r>
      <w:r w:rsidRPr="00BC4D3F">
        <w:rPr>
          <w:rFonts w:eastAsiaTheme="minorEastAsia"/>
          <w:lang w:val="en-US" w:eastAsia="zh-CN"/>
        </w:rPr>
        <w:t>g</w:t>
      </w:r>
      <w:r w:rsidR="00FC1AD0">
        <w:rPr>
          <w:rFonts w:eastAsiaTheme="minorEastAsia"/>
          <w:lang w:val="en-US" w:eastAsia="zh-CN"/>
        </w:rPr>
        <w:t xml:space="preserve"> [4]</w:t>
      </w:r>
      <w:r w:rsidRPr="00BC4D3F">
        <w:rPr>
          <w:rFonts w:eastAsiaTheme="minorEastAsia"/>
          <w:lang w:val="en-US" w:eastAsia="zh-CN"/>
        </w:rPr>
        <w:t xml:space="preserve"> [</w:t>
      </w:r>
      <w:r w:rsidR="00435EB8">
        <w:rPr>
          <w:rFonts w:eastAsiaTheme="minorEastAsia"/>
          <w:lang w:val="en-US" w:eastAsia="zh-CN"/>
        </w:rPr>
        <w:t>6</w:t>
      </w:r>
      <w:r w:rsidRPr="00BC4D3F">
        <w:rPr>
          <w:rFonts w:eastAsiaTheme="minorEastAsia"/>
          <w:lang w:val="en-US" w:eastAsia="zh-CN"/>
        </w:rPr>
        <w:t>],</w:t>
      </w:r>
      <w:r>
        <w:rPr>
          <w:rFonts w:eastAsiaTheme="minorEastAsia"/>
          <w:lang w:val="en-US" w:eastAsia="zh-CN"/>
        </w:rPr>
        <w:t xml:space="preserve"> we have the following </w:t>
      </w:r>
      <w:r w:rsidR="00FC1AD0">
        <w:rPr>
          <w:rFonts w:eastAsiaTheme="minorEastAsia"/>
          <w:lang w:val="en-US" w:eastAsia="zh-CN"/>
        </w:rPr>
        <w:t>agreements on the soft scaling featu</w:t>
      </w:r>
      <w:r w:rsidR="00DC7FB5">
        <w:rPr>
          <w:rFonts w:eastAsiaTheme="minorEastAsia"/>
          <w:lang w:val="en-US" w:eastAsia="zh-CN"/>
        </w:rPr>
        <w:t>r</w:t>
      </w:r>
      <w:r w:rsidR="00FC1AD0">
        <w:rPr>
          <w:rFonts w:eastAsiaTheme="minorEastAsia"/>
          <w:lang w:val="en-US" w:eastAsia="zh-CN"/>
        </w:rPr>
        <w:t>e:</w:t>
      </w:r>
    </w:p>
    <w:tbl>
      <w:tblPr>
        <w:tblStyle w:val="TableGrid"/>
        <w:tblW w:w="0" w:type="auto"/>
        <w:tblLook w:val="04A0" w:firstRow="1" w:lastRow="0" w:firstColumn="1" w:lastColumn="0" w:noHBand="0" w:noVBand="1"/>
      </w:tblPr>
      <w:tblGrid>
        <w:gridCol w:w="9629"/>
      </w:tblGrid>
      <w:tr w:rsidR="00FC1AD0" w14:paraId="358552F9" w14:textId="77777777" w:rsidTr="00FC1AD0">
        <w:tc>
          <w:tcPr>
            <w:tcW w:w="9629" w:type="dxa"/>
          </w:tcPr>
          <w:p w14:paraId="79A31F18" w14:textId="77777777" w:rsidR="00FC1AD0" w:rsidRPr="00FC1AD0" w:rsidRDefault="00FC1AD0" w:rsidP="00FC1AD0">
            <w:pPr>
              <w:snapToGrid w:val="0"/>
              <w:spacing w:before="0" w:after="0"/>
              <w:rPr>
                <w:rFonts w:ascii="Times" w:eastAsia="Batang" w:hAnsi="Times"/>
                <w:highlight w:val="green"/>
                <w:lang w:eastAsia="en-US"/>
              </w:rPr>
            </w:pPr>
            <w:r w:rsidRPr="00FC1AD0">
              <w:rPr>
                <w:rFonts w:ascii="Times" w:eastAsia="Batang" w:hAnsi="Times"/>
                <w:b/>
                <w:highlight w:val="green"/>
                <w:lang w:eastAsia="en-US"/>
              </w:rPr>
              <w:t xml:space="preserve">Agreement </w:t>
            </w:r>
            <w:r w:rsidRPr="00FC1AD0">
              <w:rPr>
                <w:rFonts w:eastAsia="等线" w:hint="eastAsia"/>
                <w:b/>
                <w:bCs/>
                <w:sz w:val="18"/>
                <w:szCs w:val="18"/>
                <w:highlight w:val="green"/>
                <w:lang w:val="en-US" w:eastAsia="zh-CN"/>
              </w:rPr>
              <w:t>@</w:t>
            </w:r>
            <w:r w:rsidRPr="00FC1AD0">
              <w:rPr>
                <w:rFonts w:eastAsia="等线"/>
                <w:b/>
                <w:bCs/>
                <w:sz w:val="18"/>
                <w:szCs w:val="18"/>
                <w:highlight w:val="green"/>
                <w:lang w:val="en-US" w:eastAsia="zh-CN"/>
              </w:rPr>
              <w:t>RAN1#</w:t>
            </w:r>
            <w:r w:rsidRPr="00FC1AD0">
              <w:rPr>
                <w:rFonts w:eastAsia="等线" w:hint="eastAsia"/>
                <w:b/>
                <w:bCs/>
                <w:sz w:val="18"/>
                <w:szCs w:val="18"/>
                <w:highlight w:val="green"/>
                <w:lang w:val="en-US" w:eastAsia="zh-CN"/>
              </w:rPr>
              <w:t>11</w:t>
            </w:r>
            <w:r w:rsidRPr="00FC1AD0">
              <w:rPr>
                <w:rFonts w:eastAsia="等线"/>
                <w:b/>
                <w:bCs/>
                <w:sz w:val="18"/>
                <w:szCs w:val="18"/>
                <w:highlight w:val="green"/>
                <w:lang w:val="en-US" w:eastAsia="zh-CN"/>
              </w:rPr>
              <w:t>7</w:t>
            </w:r>
          </w:p>
          <w:p w14:paraId="01ECC2F9" w14:textId="77777777" w:rsidR="00FC1AD0" w:rsidRPr="00FC1AD0" w:rsidRDefault="00FC1AD0" w:rsidP="00FC1AD0">
            <w:pPr>
              <w:widowControl w:val="0"/>
              <w:snapToGrid w:val="0"/>
              <w:spacing w:before="0" w:after="0"/>
              <w:rPr>
                <w:rFonts w:ascii="Times" w:eastAsia="Batang" w:hAnsi="Times"/>
                <w:iCs/>
                <w:lang w:eastAsia="en-US"/>
              </w:rPr>
            </w:pPr>
            <w:r w:rsidRPr="00FC1AD0">
              <w:rPr>
                <w:rFonts w:ascii="Times" w:eastAsia="Batang" w:hAnsi="Times"/>
                <w:iCs/>
                <w:lang w:eastAsia="en-US"/>
              </w:rPr>
              <w:t>For the Rel-19 Type-I codebook refinement for 48, 64, and 128 CSI-RS ports, for RI=v=1, support the following:</w:t>
            </w:r>
          </w:p>
          <w:p w14:paraId="7300899E" w14:textId="77777777" w:rsidR="00FC1AD0" w:rsidRPr="00FC1AD0" w:rsidRDefault="00FC1AD0" w:rsidP="00FC1AD0">
            <w:pPr>
              <w:widowControl w:val="0"/>
              <w:numPr>
                <w:ilvl w:val="0"/>
                <w:numId w:val="36"/>
              </w:numPr>
              <w:snapToGrid w:val="0"/>
              <w:spacing w:before="0" w:after="0"/>
              <w:rPr>
                <w:rFonts w:ascii="Times" w:eastAsia="Batang" w:hAnsi="Times"/>
                <w:iCs/>
                <w:lang w:eastAsia="en-US"/>
              </w:rPr>
            </w:pPr>
            <w:r w:rsidRPr="00FC1AD0">
              <w:rPr>
                <w:rFonts w:ascii="Times" w:eastAsia="Batang" w:hAnsi="Times"/>
                <w:iCs/>
                <w:lang w:eastAsia="en-US"/>
              </w:rPr>
              <w:lastRenderedPageBreak/>
              <w:t xml:space="preserve">for each group of </w:t>
            </w:r>
            <m:oMath>
              <m:sSub>
                <m:sSubPr>
                  <m:ctrlPr>
                    <w:rPr>
                      <w:rFonts w:ascii="Cambria Math" w:eastAsia="Batang" w:hAnsi="Cambria Math"/>
                      <w:i/>
                      <w:iCs/>
                      <w:lang w:eastAsia="en-US"/>
                    </w:rPr>
                  </m:ctrlPr>
                </m:sSubPr>
                <m:e>
                  <m:r>
                    <w:rPr>
                      <w:rFonts w:ascii="Cambria Math" w:eastAsia="Batang" w:hAnsi="Cambria Math"/>
                      <w:lang w:eastAsia="en-US"/>
                    </w:rPr>
                    <m:t>X</m:t>
                  </m:r>
                </m:e>
                <m:sub>
                  <m:r>
                    <w:rPr>
                      <w:rFonts w:ascii="Cambria Math" w:eastAsia="Batang" w:hAnsi="Cambria Math"/>
                      <w:lang w:eastAsia="en-US"/>
                    </w:rPr>
                    <m:t>1</m:t>
                  </m:r>
                </m:sub>
              </m:sSub>
              <m:sSub>
                <m:sSubPr>
                  <m:ctrlPr>
                    <w:rPr>
                      <w:rFonts w:ascii="Cambria Math" w:eastAsia="Batang" w:hAnsi="Cambria Math"/>
                      <w:i/>
                      <w:iCs/>
                      <w:lang w:eastAsia="en-US"/>
                    </w:rPr>
                  </m:ctrlPr>
                </m:sSubPr>
                <m:e>
                  <m:r>
                    <w:rPr>
                      <w:rFonts w:ascii="Cambria Math" w:eastAsia="Batang" w:hAnsi="Cambria Math"/>
                      <w:lang w:eastAsia="en-US"/>
                    </w:rPr>
                    <m:t>X</m:t>
                  </m:r>
                </m:e>
                <m:sub>
                  <m:r>
                    <w:rPr>
                      <w:rFonts w:ascii="Cambria Math" w:eastAsia="Batang" w:hAnsi="Cambria Math"/>
                      <w:lang w:eastAsia="en-US"/>
                    </w:rPr>
                    <m:t>2</m:t>
                  </m:r>
                </m:sub>
              </m:sSub>
            </m:oMath>
            <w:r w:rsidRPr="00FC1AD0">
              <w:rPr>
                <w:rFonts w:ascii="Times" w:eastAsia="Batang" w:hAnsi="Times"/>
                <w:iCs/>
                <w:lang w:val="en-CA" w:eastAsia="en-US"/>
              </w:rPr>
              <w:t xml:space="preserve"> </w:t>
            </w:r>
            <w:r w:rsidRPr="00FC1AD0">
              <w:rPr>
                <w:rFonts w:ascii="Times" w:eastAsia="Batang" w:hAnsi="Times"/>
                <w:iCs/>
                <w:lang w:eastAsia="en-US"/>
              </w:rPr>
              <w:t>SD basis vectors, a 3-bit scaling factor can be NW-configured via higher-layer (RRC) signalling, where</w:t>
            </w:r>
            <w:bookmarkStart w:id="7" w:name="_Hlk181640543"/>
            <w:r w:rsidRPr="00FC1AD0">
              <w:rPr>
                <w:rFonts w:ascii="Times" w:eastAsia="Batang" w:hAnsi="Times"/>
                <w:iCs/>
                <w:lang w:eastAsia="en-US"/>
              </w:rPr>
              <w:t xml:space="preserve"> the scaling factors are defined as </w:t>
            </w:r>
            <w:proofErr w:type="spellStart"/>
            <w:r w:rsidRPr="00FC1AD0">
              <w:rPr>
                <w:rFonts w:ascii="Times" w:eastAsia="Batang" w:hAnsi="Times"/>
                <w:iCs/>
                <w:lang w:eastAsia="en-US"/>
              </w:rPr>
              <w:t>scalings</w:t>
            </w:r>
            <w:proofErr w:type="spellEnd"/>
            <w:r w:rsidRPr="00FC1AD0">
              <w:rPr>
                <w:rFonts w:ascii="Times" w:eastAsia="Batang" w:hAnsi="Times"/>
                <w:iCs/>
                <w:lang w:eastAsia="en-US"/>
              </w:rPr>
              <w:t xml:space="preserve"> on the power control offset configured for the associated CSI-RS resources</w:t>
            </w:r>
            <w:bookmarkEnd w:id="7"/>
          </w:p>
          <w:p w14:paraId="76AC7752" w14:textId="77777777" w:rsidR="00FC1AD0" w:rsidRPr="00FC1AD0" w:rsidRDefault="00FC1AD0" w:rsidP="00FC1AD0">
            <w:pPr>
              <w:widowControl w:val="0"/>
              <w:numPr>
                <w:ilvl w:val="1"/>
                <w:numId w:val="36"/>
              </w:numPr>
              <w:snapToGrid w:val="0"/>
              <w:spacing w:before="0" w:after="0"/>
              <w:rPr>
                <w:rFonts w:ascii="Times" w:eastAsia="Batang" w:hAnsi="Times"/>
                <w:iCs/>
                <w:lang w:eastAsia="en-US"/>
              </w:rPr>
            </w:pPr>
            <w:r w:rsidRPr="00FC1AD0">
              <w:rPr>
                <w:rFonts w:ascii="Times" w:eastAsia="Batang" w:hAnsi="Times"/>
                <w:iCs/>
                <w:lang w:eastAsia="en-US"/>
              </w:rPr>
              <w:t xml:space="preserve">The values of </w:t>
            </w:r>
            <m:oMath>
              <m:sSub>
                <m:sSubPr>
                  <m:ctrlPr>
                    <w:rPr>
                      <w:rFonts w:ascii="Cambria Math" w:eastAsia="Batang" w:hAnsi="Cambria Math"/>
                      <w:i/>
                      <w:iCs/>
                      <w:lang w:eastAsia="en-US"/>
                    </w:rPr>
                  </m:ctrlPr>
                </m:sSubPr>
                <m:e>
                  <m:r>
                    <w:rPr>
                      <w:rFonts w:ascii="Cambria Math" w:eastAsia="Batang" w:hAnsi="Cambria Math"/>
                      <w:lang w:eastAsia="en-US"/>
                    </w:rPr>
                    <m:t>X</m:t>
                  </m:r>
                </m:e>
                <m:sub>
                  <m:r>
                    <w:rPr>
                      <w:rFonts w:ascii="Cambria Math" w:eastAsia="Batang" w:hAnsi="Cambria Math"/>
                      <w:lang w:eastAsia="en-US"/>
                    </w:rPr>
                    <m:t>1</m:t>
                  </m:r>
                </m:sub>
              </m:sSub>
            </m:oMath>
            <w:r w:rsidRPr="00FC1AD0">
              <w:rPr>
                <w:rFonts w:ascii="Times" w:eastAsia="Batang" w:hAnsi="Times"/>
                <w:iCs/>
                <w:lang w:eastAsia="en-US"/>
              </w:rPr>
              <w:t xml:space="preserve"> and </w:t>
            </w:r>
            <m:oMath>
              <m:sSub>
                <m:sSubPr>
                  <m:ctrlPr>
                    <w:rPr>
                      <w:rFonts w:ascii="Cambria Math" w:eastAsia="Batang" w:hAnsi="Cambria Math"/>
                      <w:i/>
                      <w:iCs/>
                      <w:lang w:eastAsia="en-US"/>
                    </w:rPr>
                  </m:ctrlPr>
                </m:sSubPr>
                <m:e>
                  <m:r>
                    <w:rPr>
                      <w:rFonts w:ascii="Cambria Math" w:eastAsia="Batang" w:hAnsi="Cambria Math"/>
                      <w:lang w:eastAsia="en-US"/>
                    </w:rPr>
                    <m:t>X</m:t>
                  </m:r>
                </m:e>
                <m:sub>
                  <m:r>
                    <w:rPr>
                      <w:rFonts w:ascii="Cambria Math" w:eastAsia="Batang" w:hAnsi="Cambria Math"/>
                      <w:lang w:eastAsia="en-US"/>
                    </w:rPr>
                    <m:t>2</m:t>
                  </m:r>
                </m:sub>
              </m:sSub>
            </m:oMath>
            <w:r w:rsidRPr="00FC1AD0">
              <w:rPr>
                <w:rFonts w:ascii="Times" w:eastAsia="Batang" w:hAnsi="Times"/>
                <w:iCs/>
                <w:lang w:eastAsia="en-US"/>
              </w:rPr>
              <w:t xml:space="preserve"> for this feature are separately configured from those for CBSR</w:t>
            </w:r>
          </w:p>
          <w:p w14:paraId="516A7E8C" w14:textId="77777777" w:rsidR="00FC1AD0" w:rsidRPr="00FC1AD0" w:rsidRDefault="00FC1AD0" w:rsidP="00FC1AD0">
            <w:pPr>
              <w:widowControl w:val="0"/>
              <w:numPr>
                <w:ilvl w:val="1"/>
                <w:numId w:val="36"/>
              </w:numPr>
              <w:snapToGrid w:val="0"/>
              <w:spacing w:before="0" w:after="0"/>
              <w:rPr>
                <w:rFonts w:ascii="Times" w:eastAsia="Batang" w:hAnsi="Times"/>
                <w:iCs/>
                <w:lang w:eastAsia="en-US"/>
              </w:rPr>
            </w:pPr>
            <w:r w:rsidRPr="00FC1AD0">
              <w:rPr>
                <w:rFonts w:ascii="Times" w:eastAsia="Batang" w:hAnsi="Times"/>
                <w:iCs/>
                <w:lang w:eastAsia="en-US"/>
              </w:rPr>
              <w:t>Separate configuration (RRC signalling) from CBSR</w:t>
            </w:r>
          </w:p>
          <w:p w14:paraId="7D85A124" w14:textId="77777777" w:rsidR="00FC1AD0" w:rsidRPr="00FC1AD0" w:rsidRDefault="00FC1AD0" w:rsidP="00FC1AD0">
            <w:pPr>
              <w:widowControl w:val="0"/>
              <w:numPr>
                <w:ilvl w:val="1"/>
                <w:numId w:val="36"/>
              </w:numPr>
              <w:snapToGrid w:val="0"/>
              <w:spacing w:before="0" w:after="0"/>
              <w:rPr>
                <w:rFonts w:ascii="Times" w:eastAsia="Batang" w:hAnsi="Times"/>
                <w:iCs/>
                <w:lang w:eastAsia="en-US"/>
              </w:rPr>
            </w:pPr>
            <w:r w:rsidRPr="00FC1AD0">
              <w:rPr>
                <w:rFonts w:ascii="Times" w:eastAsia="Batang" w:hAnsi="Times"/>
                <w:iCs/>
                <w:lang w:eastAsia="en-US"/>
              </w:rPr>
              <w:t xml:space="preserve">The candidate values of </w:t>
            </w:r>
            <m:oMath>
              <m:sSub>
                <m:sSubPr>
                  <m:ctrlPr>
                    <w:rPr>
                      <w:rFonts w:ascii="Cambria Math" w:eastAsia="Batang" w:hAnsi="Cambria Math"/>
                      <w:i/>
                      <w:iCs/>
                      <w:lang w:eastAsia="en-US"/>
                    </w:rPr>
                  </m:ctrlPr>
                </m:sSubPr>
                <m:e>
                  <m:r>
                    <w:rPr>
                      <w:rFonts w:ascii="Cambria Math" w:eastAsia="Batang" w:hAnsi="Cambria Math"/>
                      <w:lang w:eastAsia="en-US"/>
                    </w:rPr>
                    <m:t>X</m:t>
                  </m:r>
                </m:e>
                <m:sub>
                  <m:r>
                    <w:rPr>
                      <w:rFonts w:ascii="Cambria Math" w:eastAsia="Batang" w:hAnsi="Cambria Math"/>
                      <w:lang w:eastAsia="en-US"/>
                    </w:rPr>
                    <m:t>1</m:t>
                  </m:r>
                </m:sub>
              </m:sSub>
            </m:oMath>
            <w:r w:rsidRPr="00FC1AD0">
              <w:rPr>
                <w:rFonts w:ascii="Times" w:eastAsia="Batang" w:hAnsi="Times"/>
                <w:iCs/>
                <w:lang w:eastAsia="en-US"/>
              </w:rPr>
              <w:t xml:space="preserve"> and </w:t>
            </w:r>
            <m:oMath>
              <m:sSub>
                <m:sSubPr>
                  <m:ctrlPr>
                    <w:rPr>
                      <w:rFonts w:ascii="Cambria Math" w:eastAsia="Batang" w:hAnsi="Cambria Math"/>
                      <w:i/>
                      <w:iCs/>
                      <w:lang w:eastAsia="en-US"/>
                    </w:rPr>
                  </m:ctrlPr>
                </m:sSubPr>
                <m:e>
                  <m:r>
                    <w:rPr>
                      <w:rFonts w:ascii="Cambria Math" w:eastAsia="Batang" w:hAnsi="Cambria Math"/>
                      <w:lang w:eastAsia="en-US"/>
                    </w:rPr>
                    <m:t>X</m:t>
                  </m:r>
                </m:e>
                <m:sub>
                  <m:r>
                    <w:rPr>
                      <w:rFonts w:ascii="Cambria Math" w:eastAsia="Batang" w:hAnsi="Cambria Math"/>
                      <w:lang w:eastAsia="en-US"/>
                    </w:rPr>
                    <m:t>2</m:t>
                  </m:r>
                </m:sub>
              </m:sSub>
            </m:oMath>
            <w:r w:rsidRPr="00FC1AD0">
              <w:rPr>
                <w:rFonts w:ascii="Times" w:eastAsia="Batang" w:hAnsi="Times"/>
                <w:iCs/>
                <w:lang w:eastAsia="en-US"/>
              </w:rPr>
              <w:t xml:space="preserve"> are the same as those agreed for CBSR</w:t>
            </w:r>
          </w:p>
          <w:p w14:paraId="0A83CB95" w14:textId="77777777" w:rsidR="00FC1AD0" w:rsidRPr="00FC1AD0" w:rsidRDefault="00FC1AD0" w:rsidP="00FC1AD0">
            <w:pPr>
              <w:widowControl w:val="0"/>
              <w:numPr>
                <w:ilvl w:val="0"/>
                <w:numId w:val="36"/>
              </w:numPr>
              <w:snapToGrid w:val="0"/>
              <w:spacing w:before="0" w:after="0"/>
              <w:rPr>
                <w:rFonts w:ascii="Times" w:eastAsia="Batang" w:hAnsi="Times"/>
                <w:iCs/>
                <w:lang w:eastAsia="en-US"/>
              </w:rPr>
            </w:pPr>
            <w:r w:rsidRPr="00FC1AD0">
              <w:rPr>
                <w:rFonts w:ascii="Times" w:eastAsia="Batang" w:hAnsi="Times"/>
                <w:iCs/>
                <w:lang w:eastAsia="en-US"/>
              </w:rPr>
              <w:t xml:space="preserve">The codepoints of each of the group-specific 3-bit scaling factors are mapped to values of </w:t>
            </w:r>
            <m:oMath>
              <m:d>
                <m:dPr>
                  <m:begChr m:val="{"/>
                  <m:endChr m:val="}"/>
                  <m:ctrlPr>
                    <w:rPr>
                      <w:rFonts w:ascii="Cambria Math" w:eastAsia="Batang" w:hAnsi="Cambria Math"/>
                      <w:i/>
                      <w:iCs/>
                      <w:lang w:eastAsia="en-US"/>
                    </w:rPr>
                  </m:ctrlPr>
                </m:dPr>
                <m:e>
                  <m:rad>
                    <m:radPr>
                      <m:degHide m:val="1"/>
                      <m:ctrlPr>
                        <w:rPr>
                          <w:rFonts w:ascii="Cambria Math" w:eastAsia="Batang" w:hAnsi="Cambria Math"/>
                          <w:i/>
                          <w:iCs/>
                          <w:lang w:eastAsia="en-US"/>
                        </w:rPr>
                      </m:ctrlPr>
                    </m:radPr>
                    <m:deg/>
                    <m:e>
                      <m:r>
                        <w:rPr>
                          <w:rFonts w:ascii="Cambria Math" w:eastAsia="Batang" w:hAnsi="Cambria Math"/>
                          <w:lang w:eastAsia="en-US"/>
                        </w:rPr>
                        <m:t>1</m:t>
                      </m:r>
                    </m:e>
                  </m:rad>
                  <m:r>
                    <m:rPr>
                      <m:sty m:val="p"/>
                    </m:rPr>
                    <w:rPr>
                      <w:rFonts w:ascii="Cambria Math" w:eastAsia="Batang" w:hAnsi="Cambria Math"/>
                      <w:lang w:eastAsia="en-US"/>
                    </w:rPr>
                    <m:t>, </m:t>
                  </m:r>
                  <m:rad>
                    <m:radPr>
                      <m:degHide m:val="1"/>
                      <m:ctrlPr>
                        <w:rPr>
                          <w:rFonts w:ascii="Cambria Math" w:eastAsia="Batang" w:hAnsi="Cambria Math"/>
                          <w:i/>
                          <w:iCs/>
                          <w:lang w:eastAsia="en-US"/>
                        </w:rPr>
                      </m:ctrlPr>
                    </m:radPr>
                    <m:deg/>
                    <m:e>
                      <m:r>
                        <w:rPr>
                          <w:rFonts w:ascii="Cambria Math" w:eastAsia="Batang" w:hAnsi="Cambria Math"/>
                          <w:lang w:eastAsia="en-US"/>
                        </w:rPr>
                        <m:t>1/2</m:t>
                      </m:r>
                    </m:e>
                  </m:rad>
                  <m:r>
                    <m:rPr>
                      <m:sty m:val="p"/>
                    </m:rPr>
                    <w:rPr>
                      <w:rFonts w:ascii="Cambria Math" w:eastAsia="Batang" w:hAnsi="Cambria Math"/>
                      <w:lang w:eastAsia="en-US"/>
                    </w:rPr>
                    <m:t>, </m:t>
                  </m:r>
                  <m:rad>
                    <m:radPr>
                      <m:degHide m:val="1"/>
                      <m:ctrlPr>
                        <w:rPr>
                          <w:rFonts w:ascii="Cambria Math" w:eastAsia="Batang" w:hAnsi="Cambria Math"/>
                          <w:i/>
                          <w:iCs/>
                          <w:lang w:eastAsia="en-US"/>
                        </w:rPr>
                      </m:ctrlPr>
                    </m:radPr>
                    <m:deg/>
                    <m:e>
                      <m:r>
                        <w:rPr>
                          <w:rFonts w:ascii="Cambria Math" w:eastAsia="Batang" w:hAnsi="Cambria Math"/>
                          <w:lang w:eastAsia="en-US"/>
                        </w:rPr>
                        <m:t>1/3</m:t>
                      </m:r>
                    </m:e>
                  </m:rad>
                  <m:r>
                    <m:rPr>
                      <m:sty m:val="p"/>
                    </m:rPr>
                    <w:rPr>
                      <w:rFonts w:ascii="Cambria Math" w:eastAsia="Batang" w:hAnsi="Cambria Math"/>
                      <w:lang w:eastAsia="en-US"/>
                    </w:rPr>
                    <m:t> ,</m:t>
                  </m:r>
                  <m:rad>
                    <m:radPr>
                      <m:degHide m:val="1"/>
                      <m:ctrlPr>
                        <w:rPr>
                          <w:rFonts w:ascii="Cambria Math" w:eastAsia="Batang" w:hAnsi="Cambria Math"/>
                          <w:i/>
                          <w:iCs/>
                          <w:lang w:eastAsia="en-US"/>
                        </w:rPr>
                      </m:ctrlPr>
                    </m:radPr>
                    <m:deg/>
                    <m:e>
                      <m:r>
                        <w:rPr>
                          <w:rFonts w:ascii="Cambria Math" w:eastAsia="Batang" w:hAnsi="Cambria Math"/>
                          <w:lang w:eastAsia="en-US"/>
                        </w:rPr>
                        <m:t>1/4</m:t>
                      </m:r>
                    </m:e>
                  </m:rad>
                  <m:r>
                    <m:rPr>
                      <m:sty m:val="p"/>
                    </m:rPr>
                    <w:rPr>
                      <w:rFonts w:ascii="Cambria Math" w:eastAsia="Batang" w:hAnsi="Cambria Math"/>
                      <w:lang w:eastAsia="en-US"/>
                    </w:rPr>
                    <m:t>,</m:t>
                  </m:r>
                  <m:rad>
                    <m:radPr>
                      <m:degHide m:val="1"/>
                      <m:ctrlPr>
                        <w:rPr>
                          <w:rFonts w:ascii="Cambria Math" w:eastAsia="Batang" w:hAnsi="Cambria Math"/>
                          <w:i/>
                          <w:iCs/>
                          <w:lang w:eastAsia="en-US"/>
                        </w:rPr>
                      </m:ctrlPr>
                    </m:radPr>
                    <m:deg/>
                    <m:e>
                      <m:r>
                        <w:rPr>
                          <w:rFonts w:ascii="Cambria Math" w:eastAsia="Batang" w:hAnsi="Cambria Math"/>
                          <w:lang w:eastAsia="en-US"/>
                        </w:rPr>
                        <m:t>1/6</m:t>
                      </m:r>
                    </m:e>
                  </m:rad>
                  <m:r>
                    <m:rPr>
                      <m:sty m:val="p"/>
                    </m:rPr>
                    <w:rPr>
                      <w:rFonts w:ascii="Cambria Math" w:eastAsia="Batang" w:hAnsi="Cambria Math"/>
                      <w:lang w:eastAsia="en-US"/>
                    </w:rPr>
                    <m:t>,</m:t>
                  </m:r>
                  <m:rad>
                    <m:radPr>
                      <m:degHide m:val="1"/>
                      <m:ctrlPr>
                        <w:rPr>
                          <w:rFonts w:ascii="Cambria Math" w:eastAsia="Batang" w:hAnsi="Cambria Math"/>
                          <w:i/>
                          <w:iCs/>
                          <w:lang w:eastAsia="en-US"/>
                        </w:rPr>
                      </m:ctrlPr>
                    </m:radPr>
                    <m:deg/>
                    <m:e>
                      <m:r>
                        <w:rPr>
                          <w:rFonts w:ascii="Cambria Math" w:eastAsia="Batang" w:hAnsi="Cambria Math"/>
                          <w:lang w:eastAsia="en-US"/>
                        </w:rPr>
                        <m:t>1/8</m:t>
                      </m:r>
                    </m:e>
                  </m:rad>
                  <m:r>
                    <m:rPr>
                      <m:sty m:val="p"/>
                    </m:rPr>
                    <w:rPr>
                      <w:rFonts w:ascii="Cambria Math" w:eastAsia="Batang" w:hAnsi="Cambria Math"/>
                      <w:lang w:eastAsia="en-US"/>
                    </w:rPr>
                    <m:t>,</m:t>
                  </m:r>
                  <m:rad>
                    <m:radPr>
                      <m:degHide m:val="1"/>
                      <m:ctrlPr>
                        <w:rPr>
                          <w:rFonts w:ascii="Cambria Math" w:eastAsia="Batang" w:hAnsi="Cambria Math"/>
                          <w:i/>
                          <w:iCs/>
                          <w:lang w:eastAsia="en-US"/>
                        </w:rPr>
                      </m:ctrlPr>
                    </m:radPr>
                    <m:deg/>
                    <m:e>
                      <m:r>
                        <w:rPr>
                          <w:rFonts w:ascii="Cambria Math" w:eastAsia="Batang" w:hAnsi="Cambria Math"/>
                          <w:lang w:eastAsia="en-US"/>
                        </w:rPr>
                        <m:t>1/12</m:t>
                      </m:r>
                    </m:e>
                  </m:rad>
                  <m:r>
                    <m:rPr>
                      <m:sty m:val="p"/>
                    </m:rPr>
                    <w:rPr>
                      <w:rFonts w:ascii="Cambria Math" w:eastAsia="Batang" w:hAnsi="Cambria Math"/>
                      <w:lang w:eastAsia="en-US"/>
                    </w:rPr>
                    <m:t>,</m:t>
                  </m:r>
                  <m:rad>
                    <m:radPr>
                      <m:degHide m:val="1"/>
                      <m:ctrlPr>
                        <w:rPr>
                          <w:rFonts w:ascii="Cambria Math" w:eastAsia="Batang" w:hAnsi="Cambria Math"/>
                          <w:i/>
                          <w:iCs/>
                          <w:lang w:eastAsia="en-US"/>
                        </w:rPr>
                      </m:ctrlPr>
                    </m:radPr>
                    <m:deg/>
                    <m:e>
                      <m:r>
                        <w:rPr>
                          <w:rFonts w:ascii="Cambria Math" w:eastAsia="Batang" w:hAnsi="Cambria Math"/>
                          <w:lang w:eastAsia="en-US"/>
                        </w:rPr>
                        <m:t>1/16</m:t>
                      </m:r>
                    </m:e>
                  </m:rad>
                </m:e>
              </m:d>
            </m:oMath>
          </w:p>
          <w:p w14:paraId="7D25BD03" w14:textId="77777777" w:rsidR="00FC1AD0" w:rsidRPr="00FC1AD0" w:rsidRDefault="00FC1AD0" w:rsidP="00FC1AD0">
            <w:pPr>
              <w:widowControl w:val="0"/>
              <w:numPr>
                <w:ilvl w:val="0"/>
                <w:numId w:val="36"/>
              </w:numPr>
              <w:snapToGrid w:val="0"/>
              <w:spacing w:before="0" w:after="0"/>
              <w:rPr>
                <w:rFonts w:ascii="Times" w:eastAsia="Batang" w:hAnsi="Times"/>
                <w:iCs/>
                <w:lang w:eastAsia="en-US"/>
              </w:rPr>
            </w:pPr>
            <w:r w:rsidRPr="00FC1AD0">
              <w:rPr>
                <w:rFonts w:ascii="Times" w:eastAsia="Batang" w:hAnsi="Times"/>
                <w:iCs/>
                <w:lang w:eastAsia="en-US"/>
              </w:rPr>
              <w:t>Note: This feature is a separate UE capability</w:t>
            </w:r>
          </w:p>
          <w:p w14:paraId="2BD10A89" w14:textId="77777777" w:rsidR="00FC1AD0" w:rsidRPr="00FC1AD0" w:rsidRDefault="00FC1AD0" w:rsidP="00FC1AD0">
            <w:pPr>
              <w:snapToGrid w:val="0"/>
              <w:spacing w:before="0" w:after="0"/>
              <w:rPr>
                <w:rFonts w:ascii="Times" w:eastAsia="Batang" w:hAnsi="Times"/>
                <w:szCs w:val="24"/>
                <w:lang w:eastAsia="en-US"/>
              </w:rPr>
            </w:pPr>
            <w:r w:rsidRPr="00FC1AD0">
              <w:rPr>
                <w:rFonts w:ascii="Times" w:eastAsia="Batang" w:hAnsi="Times"/>
                <w:szCs w:val="24"/>
                <w:lang w:eastAsia="en-US"/>
              </w:rPr>
              <w:t xml:space="preserve">FFS: Whether this can be extended to RI=v&gt;1 as well as Type-II codebook refinement </w:t>
            </w:r>
          </w:p>
          <w:p w14:paraId="09C7E0CE" w14:textId="77777777" w:rsidR="00FC1AD0" w:rsidRDefault="00FC1AD0" w:rsidP="00FC1AD0">
            <w:pPr>
              <w:snapToGrid w:val="0"/>
              <w:spacing w:before="0" w:after="0"/>
              <w:jc w:val="both"/>
              <w:rPr>
                <w:rFonts w:ascii="Times" w:eastAsia="Malgun Gothic" w:hAnsi="Times" w:cs="Times"/>
                <w:b/>
                <w:highlight w:val="green"/>
                <w:lang w:eastAsia="ko-KR"/>
              </w:rPr>
            </w:pPr>
          </w:p>
          <w:p w14:paraId="1F922CD8" w14:textId="225DF68A" w:rsidR="00FC1AD0" w:rsidRPr="00FC1AD0" w:rsidRDefault="00FC1AD0" w:rsidP="00FC1AD0">
            <w:pPr>
              <w:snapToGrid w:val="0"/>
              <w:spacing w:before="0" w:after="0"/>
              <w:jc w:val="both"/>
              <w:rPr>
                <w:rFonts w:ascii="Times" w:eastAsia="Malgun Gothic" w:hAnsi="Times" w:cs="Times"/>
                <w:b/>
                <w:lang w:eastAsia="ko-KR"/>
              </w:rPr>
            </w:pPr>
            <w:r w:rsidRPr="00FC1AD0">
              <w:rPr>
                <w:rFonts w:ascii="Times" w:eastAsia="Malgun Gothic" w:hAnsi="Times" w:cs="Times" w:hint="eastAsia"/>
                <w:b/>
                <w:highlight w:val="green"/>
                <w:lang w:eastAsia="ko-KR"/>
              </w:rPr>
              <w:t>Agreement</w:t>
            </w:r>
            <w:r w:rsidRPr="00FC1AD0">
              <w:rPr>
                <w:rFonts w:ascii="Times" w:eastAsia="Batang" w:hAnsi="Times" w:cs="Times" w:hint="eastAsia"/>
                <w:b/>
                <w:bCs/>
                <w:szCs w:val="24"/>
                <w:highlight w:val="green"/>
                <w:lang w:eastAsia="x-none"/>
              </w:rPr>
              <w:t xml:space="preserve"> </w:t>
            </w:r>
            <w:r w:rsidRPr="00FC1AD0">
              <w:rPr>
                <w:rFonts w:eastAsia="等线" w:hint="eastAsia"/>
                <w:b/>
                <w:bCs/>
                <w:sz w:val="18"/>
                <w:szCs w:val="18"/>
                <w:highlight w:val="green"/>
                <w:lang w:val="en-US" w:eastAsia="zh-CN"/>
              </w:rPr>
              <w:t>@</w:t>
            </w:r>
            <w:r w:rsidRPr="00FC1AD0">
              <w:rPr>
                <w:rFonts w:eastAsia="等线"/>
                <w:b/>
                <w:bCs/>
                <w:sz w:val="18"/>
                <w:szCs w:val="18"/>
                <w:highlight w:val="green"/>
                <w:lang w:val="en-US" w:eastAsia="zh-CN"/>
              </w:rPr>
              <w:t>RAN1#</w:t>
            </w:r>
            <w:r w:rsidRPr="00FC1AD0">
              <w:rPr>
                <w:rFonts w:eastAsia="等线" w:hint="eastAsia"/>
                <w:b/>
                <w:bCs/>
                <w:sz w:val="18"/>
                <w:szCs w:val="18"/>
                <w:highlight w:val="green"/>
                <w:lang w:val="en-US" w:eastAsia="zh-CN"/>
              </w:rPr>
              <w:t>118</w:t>
            </w:r>
            <w:r w:rsidRPr="00FC1AD0">
              <w:rPr>
                <w:rFonts w:eastAsia="等线"/>
                <w:b/>
                <w:bCs/>
                <w:sz w:val="18"/>
                <w:szCs w:val="18"/>
                <w:highlight w:val="green"/>
                <w:lang w:val="en-US" w:eastAsia="zh-CN"/>
              </w:rPr>
              <w:t>bis</w:t>
            </w:r>
          </w:p>
          <w:p w14:paraId="45CF2F5D" w14:textId="77777777" w:rsidR="00FC1AD0" w:rsidRPr="00FC1AD0" w:rsidRDefault="00FC1AD0" w:rsidP="00FC1AD0">
            <w:pPr>
              <w:snapToGrid w:val="0"/>
              <w:spacing w:before="0" w:after="0"/>
              <w:rPr>
                <w:rFonts w:ascii="Times" w:eastAsia="Batang" w:hAnsi="Times"/>
                <w:iCs/>
                <w:lang w:eastAsia="en-US"/>
              </w:rPr>
            </w:pPr>
            <w:r w:rsidRPr="00FC1AD0">
              <w:rPr>
                <w:rFonts w:ascii="Times" w:eastAsia="Batang" w:hAnsi="Times"/>
                <w:iCs/>
                <w:lang w:eastAsia="en-US"/>
              </w:rPr>
              <w:t>For the Rel-19 Type-I SP codebook refinement for 48, 64, and 128 CSI-RS ports, regarding the support for the 3-bit scaling factor(s) for RI=</w:t>
            </w:r>
            <w:r w:rsidRPr="00FC1AD0">
              <w:rPr>
                <w:rFonts w:ascii="Times" w:eastAsia="Batang" w:hAnsi="Times"/>
                <w:i/>
                <w:iCs/>
                <w:lang w:eastAsia="en-US"/>
              </w:rPr>
              <w:t>v</w:t>
            </w:r>
            <w:r w:rsidRPr="00FC1AD0">
              <w:rPr>
                <w:rFonts w:ascii="Times" w:eastAsia="Batang" w:hAnsi="Times"/>
                <w:iCs/>
                <w:lang w:eastAsia="en-US"/>
              </w:rPr>
              <w:t xml:space="preserve"> &gt;1, support only for RI=</w:t>
            </w:r>
            <w:r w:rsidRPr="00FC1AD0">
              <w:rPr>
                <w:rFonts w:ascii="Times" w:eastAsia="Batang" w:hAnsi="Times"/>
                <w:i/>
                <w:iCs/>
                <w:lang w:eastAsia="en-US"/>
              </w:rPr>
              <w:t>v</w:t>
            </w:r>
            <w:r w:rsidRPr="00FC1AD0">
              <w:rPr>
                <w:rFonts w:ascii="Times" w:eastAsia="Batang" w:hAnsi="Times"/>
                <w:iCs/>
                <w:lang w:eastAsia="en-US"/>
              </w:rPr>
              <w:t xml:space="preserve">=2 without per-SD-basis-vector/layer power adjustment/boosting </w:t>
            </w:r>
          </w:p>
          <w:p w14:paraId="3858D4E8" w14:textId="77777777" w:rsidR="00FC1AD0" w:rsidRPr="00FC1AD0" w:rsidRDefault="00FC1AD0" w:rsidP="00FC1AD0">
            <w:pPr>
              <w:numPr>
                <w:ilvl w:val="0"/>
                <w:numId w:val="37"/>
              </w:numPr>
              <w:snapToGrid w:val="0"/>
              <w:spacing w:before="0" w:after="0"/>
              <w:contextualSpacing/>
              <w:rPr>
                <w:rFonts w:ascii="Times" w:eastAsia="Batang" w:hAnsi="Times"/>
                <w:lang w:eastAsia="x-none"/>
              </w:rPr>
            </w:pPr>
            <w:r w:rsidRPr="00FC1AD0">
              <w:rPr>
                <w:rFonts w:ascii="Times" w:eastAsia="Batang" w:hAnsi="Times"/>
                <w:lang w:eastAsia="x-none"/>
              </w:rPr>
              <w:t>FFS: Details on per-layer scaling factor applied to each of the selected SD basis vectors, extending the agreed scaling factor for RI=</w:t>
            </w:r>
            <w:r w:rsidRPr="00FC1AD0">
              <w:rPr>
                <w:rFonts w:ascii="Times" w:eastAsia="Batang" w:hAnsi="Times"/>
                <w:i/>
                <w:iCs/>
                <w:lang w:eastAsia="x-none"/>
              </w:rPr>
              <w:t xml:space="preserve"> v</w:t>
            </w:r>
            <w:r w:rsidRPr="00FC1AD0">
              <w:rPr>
                <w:rFonts w:ascii="Times" w:eastAsia="Batang" w:hAnsi="Times"/>
                <w:lang w:eastAsia="x-none"/>
              </w:rPr>
              <w:t xml:space="preserve"> =1 </w:t>
            </w:r>
            <m:oMath>
              <m:sSub>
                <m:sSubPr>
                  <m:ctrlPr>
                    <w:rPr>
                      <w:rFonts w:ascii="Cambria Math" w:eastAsia="Batang" w:hAnsi="Cambria Math"/>
                      <w:i/>
                      <w:iCs/>
                      <w:lang w:eastAsia="x-none"/>
                    </w:rPr>
                  </m:ctrlPr>
                </m:sSubPr>
                <m:e>
                  <m:r>
                    <w:rPr>
                      <w:rFonts w:ascii="Cambria Math" w:eastAsia="Batang" w:hAnsi="Cambria Math"/>
                      <w:lang w:eastAsia="x-none"/>
                    </w:rPr>
                    <m:t>s</m:t>
                  </m:r>
                </m:e>
                <m:sub>
                  <m:r>
                    <w:rPr>
                      <w:rFonts w:ascii="Cambria Math" w:eastAsia="Batang" w:hAnsi="Cambria Math"/>
                      <w:lang w:eastAsia="x-none"/>
                    </w:rPr>
                    <m:t>i</m:t>
                  </m:r>
                </m:sub>
              </m:sSub>
              <m:r>
                <w:rPr>
                  <w:rFonts w:ascii="Cambria Math" w:eastAsia="Batang" w:hAnsi="Cambria Math"/>
                  <w:lang w:eastAsia="x-none"/>
                </w:rPr>
                <m:t>∈</m:t>
              </m:r>
              <m:d>
                <m:dPr>
                  <m:begChr m:val="{"/>
                  <m:endChr m:val="}"/>
                  <m:ctrlPr>
                    <w:rPr>
                      <w:rFonts w:ascii="Cambria Math" w:eastAsia="Batang" w:hAnsi="Cambria Math"/>
                      <w:i/>
                      <w:iCs/>
                      <w:lang w:eastAsia="x-none"/>
                    </w:rPr>
                  </m:ctrlPr>
                </m:dPr>
                <m:e>
                  <m:rad>
                    <m:radPr>
                      <m:degHide m:val="1"/>
                      <m:ctrlPr>
                        <w:rPr>
                          <w:rFonts w:ascii="Cambria Math" w:eastAsia="Batang" w:hAnsi="Cambria Math"/>
                          <w:i/>
                          <w:iCs/>
                          <w:lang w:eastAsia="x-none"/>
                        </w:rPr>
                      </m:ctrlPr>
                    </m:radPr>
                    <m:deg/>
                    <m:e>
                      <m:r>
                        <w:rPr>
                          <w:rFonts w:ascii="Cambria Math" w:eastAsia="Batang" w:hAnsi="Cambria Math"/>
                          <w:lang w:eastAsia="x-none"/>
                        </w:rPr>
                        <m:t>1</m:t>
                      </m:r>
                    </m:e>
                  </m:rad>
                  <m:r>
                    <m:rPr>
                      <m:sty m:val="p"/>
                    </m:rPr>
                    <w:rPr>
                      <w:rFonts w:ascii="Cambria Math" w:eastAsia="Batang" w:hAnsi="Cambria Math"/>
                      <w:lang w:eastAsia="x-none"/>
                    </w:rPr>
                    <m:t>, </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2</m:t>
                          </m:r>
                        </m:den>
                      </m:f>
                    </m:e>
                  </m:rad>
                  <m:r>
                    <m:rPr>
                      <m:sty m:val="p"/>
                    </m:rPr>
                    <w:rPr>
                      <w:rFonts w:ascii="Cambria Math" w:eastAsia="Batang" w:hAnsi="Cambria Math"/>
                      <w:lang w:eastAsia="x-none"/>
                    </w:rPr>
                    <m:t>, </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3</m:t>
                          </m:r>
                        </m:den>
                      </m:f>
                    </m:e>
                  </m:rad>
                  <m:r>
                    <m:rPr>
                      <m:sty m:val="p"/>
                    </m:rPr>
                    <w:rPr>
                      <w:rFonts w:ascii="Cambria Math" w:eastAsia="Batang" w:hAnsi="Cambria Math"/>
                      <w:lang w:eastAsia="x-none"/>
                    </w:rPr>
                    <m:t> ,</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4</m:t>
                          </m:r>
                        </m:den>
                      </m:f>
                    </m:e>
                  </m:rad>
                  <m:r>
                    <m:rPr>
                      <m:sty m:val="p"/>
                    </m:rPr>
                    <w:rPr>
                      <w:rFonts w:ascii="Cambria Math" w:eastAsia="Batang" w:hAnsi="Cambria Math"/>
                      <w:lang w:eastAsia="x-none"/>
                    </w:rPr>
                    <m:t>,</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6</m:t>
                          </m:r>
                        </m:den>
                      </m:f>
                    </m:e>
                  </m:rad>
                  <m:r>
                    <m:rPr>
                      <m:sty m:val="p"/>
                    </m:rPr>
                    <w:rPr>
                      <w:rFonts w:ascii="Cambria Math" w:eastAsia="Batang" w:hAnsi="Cambria Math"/>
                      <w:lang w:eastAsia="x-none"/>
                    </w:rPr>
                    <m:t>,</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8</m:t>
                          </m:r>
                        </m:den>
                      </m:f>
                    </m:e>
                  </m:rad>
                  <m:r>
                    <m:rPr>
                      <m:sty m:val="p"/>
                    </m:rPr>
                    <w:rPr>
                      <w:rFonts w:ascii="Cambria Math" w:eastAsia="Batang" w:hAnsi="Cambria Math"/>
                      <w:lang w:eastAsia="x-none"/>
                    </w:rPr>
                    <m:t>,</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12</m:t>
                          </m:r>
                        </m:den>
                      </m:f>
                    </m:e>
                  </m:rad>
                  <m:r>
                    <m:rPr>
                      <m:sty m:val="p"/>
                    </m:rPr>
                    <w:rPr>
                      <w:rFonts w:ascii="Cambria Math" w:eastAsia="Batang" w:hAnsi="Cambria Math"/>
                      <w:lang w:eastAsia="x-none"/>
                    </w:rPr>
                    <m:t>,</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16</m:t>
                          </m:r>
                        </m:den>
                      </m:f>
                    </m:e>
                  </m:rad>
                </m:e>
              </m:d>
            </m:oMath>
            <w:r w:rsidRPr="00FC1AD0">
              <w:rPr>
                <w:rFonts w:ascii="Times" w:eastAsia="Batang" w:hAnsi="Times"/>
                <w:iCs/>
                <w:lang w:eastAsia="x-none"/>
              </w:rPr>
              <w:t xml:space="preserve"> </w:t>
            </w:r>
            <w:r w:rsidRPr="00FC1AD0">
              <w:rPr>
                <w:rFonts w:ascii="Times" w:eastAsia="Batang" w:hAnsi="Times"/>
                <w:lang w:eastAsia="x-none"/>
              </w:rPr>
              <w:t>(in RAN1#117)</w:t>
            </w:r>
          </w:p>
          <w:p w14:paraId="42ECA51E" w14:textId="77777777" w:rsidR="00FC1AD0" w:rsidRPr="00FC1AD0" w:rsidRDefault="00FC1AD0" w:rsidP="00FC1AD0">
            <w:pPr>
              <w:widowControl w:val="0"/>
              <w:snapToGrid w:val="0"/>
              <w:spacing w:before="0" w:after="0"/>
              <w:rPr>
                <w:rFonts w:ascii="Times" w:eastAsia="Batang" w:hAnsi="Times"/>
                <w:iCs/>
                <w:lang w:eastAsia="ko-KR"/>
              </w:rPr>
            </w:pPr>
            <w:r w:rsidRPr="00FC1AD0">
              <w:rPr>
                <w:rFonts w:ascii="Times" w:eastAsia="Batang" w:hAnsi="Times"/>
                <w:iCs/>
                <w:lang w:eastAsia="en-US"/>
              </w:rPr>
              <w:t>This feature is a separate UE capability from soft scaling for RI=</w:t>
            </w:r>
            <w:r w:rsidRPr="00FC1AD0">
              <w:rPr>
                <w:rFonts w:ascii="Times" w:eastAsia="Batang" w:hAnsi="Times"/>
                <w:i/>
                <w:iCs/>
                <w:lang w:eastAsia="en-US"/>
              </w:rPr>
              <w:t>v</w:t>
            </w:r>
            <w:r w:rsidRPr="00FC1AD0">
              <w:rPr>
                <w:rFonts w:ascii="Times" w:eastAsia="Batang" w:hAnsi="Times"/>
                <w:iCs/>
                <w:lang w:eastAsia="en-US"/>
              </w:rPr>
              <w:t>=1</w:t>
            </w:r>
            <w:r w:rsidRPr="00FC1AD0">
              <w:rPr>
                <w:rFonts w:ascii="Times" w:eastAsia="Batang" w:hAnsi="Times" w:hint="eastAsia"/>
                <w:iCs/>
                <w:lang w:eastAsia="ko-KR"/>
              </w:rPr>
              <w:t>. Introduce new RRC parameter to enable the feature.</w:t>
            </w:r>
          </w:p>
          <w:p w14:paraId="0B874BC4" w14:textId="77777777" w:rsidR="00FC1AD0" w:rsidRPr="00FC1AD0" w:rsidRDefault="00FC1AD0" w:rsidP="00FC1AD0">
            <w:pPr>
              <w:widowControl w:val="0"/>
              <w:snapToGrid w:val="0"/>
              <w:spacing w:before="0" w:after="0"/>
              <w:rPr>
                <w:rFonts w:ascii="Times" w:eastAsia="Batang" w:hAnsi="Times"/>
                <w:iCs/>
                <w:lang w:eastAsia="en-US"/>
              </w:rPr>
            </w:pPr>
            <w:r w:rsidRPr="00FC1AD0">
              <w:rPr>
                <w:rFonts w:ascii="Times" w:eastAsia="Batang" w:hAnsi="Times"/>
                <w:iCs/>
                <w:lang w:eastAsia="en-US"/>
              </w:rPr>
              <w:t>Note: This doesn’t preclude the use of power boosting at the NW side by implementation</w:t>
            </w:r>
          </w:p>
          <w:p w14:paraId="607245D7" w14:textId="77777777" w:rsidR="00FC1AD0" w:rsidRPr="00FC1AD0" w:rsidRDefault="00FC1AD0" w:rsidP="00FC1AD0">
            <w:pPr>
              <w:spacing w:before="0" w:after="0"/>
              <w:rPr>
                <w:rFonts w:ascii="Times" w:hAnsi="Times" w:cs="Times"/>
                <w:lang w:eastAsia="zh-CN"/>
              </w:rPr>
            </w:pPr>
          </w:p>
          <w:p w14:paraId="1AEE2652" w14:textId="77777777" w:rsidR="00FC1AD0" w:rsidRPr="00FC1AD0" w:rsidRDefault="00FC1AD0" w:rsidP="00FC1AD0">
            <w:pPr>
              <w:snapToGrid w:val="0"/>
              <w:spacing w:before="0" w:after="0"/>
              <w:jc w:val="both"/>
              <w:rPr>
                <w:rFonts w:ascii="Times" w:hAnsi="Times" w:cs="Times"/>
                <w:b/>
                <w:lang w:eastAsia="zh-CN"/>
              </w:rPr>
            </w:pPr>
            <w:r w:rsidRPr="00FC1AD0">
              <w:rPr>
                <w:rFonts w:ascii="Times" w:eastAsia="Malgun Gothic" w:hAnsi="Times" w:cs="Times" w:hint="eastAsia"/>
                <w:b/>
                <w:highlight w:val="green"/>
                <w:lang w:eastAsia="ko-KR"/>
              </w:rPr>
              <w:t>Agreement</w:t>
            </w:r>
            <w:r w:rsidRPr="00FC1AD0">
              <w:rPr>
                <w:rFonts w:ascii="Times" w:hAnsi="Times" w:cs="Times" w:hint="eastAsia"/>
                <w:b/>
                <w:highlight w:val="green"/>
                <w:lang w:eastAsia="zh-CN"/>
              </w:rPr>
              <w:t xml:space="preserve"> </w:t>
            </w:r>
            <w:r w:rsidRPr="00FC1AD0">
              <w:rPr>
                <w:rFonts w:eastAsia="等线" w:hint="eastAsia"/>
                <w:b/>
                <w:bCs/>
                <w:sz w:val="18"/>
                <w:szCs w:val="18"/>
                <w:highlight w:val="green"/>
                <w:lang w:val="en-US" w:eastAsia="zh-CN"/>
              </w:rPr>
              <w:t>@</w:t>
            </w:r>
            <w:r w:rsidRPr="00FC1AD0">
              <w:rPr>
                <w:rFonts w:eastAsia="等线"/>
                <w:b/>
                <w:bCs/>
                <w:sz w:val="18"/>
                <w:szCs w:val="18"/>
                <w:highlight w:val="green"/>
                <w:lang w:val="en-US" w:eastAsia="zh-CN"/>
              </w:rPr>
              <w:t>RAN1#</w:t>
            </w:r>
            <w:r w:rsidRPr="00FC1AD0">
              <w:rPr>
                <w:rFonts w:eastAsia="等线" w:hint="eastAsia"/>
                <w:b/>
                <w:bCs/>
                <w:sz w:val="18"/>
                <w:szCs w:val="18"/>
                <w:highlight w:val="green"/>
                <w:lang w:val="en-US" w:eastAsia="zh-CN"/>
              </w:rPr>
              <w:t>118</w:t>
            </w:r>
            <w:r w:rsidRPr="00FC1AD0">
              <w:rPr>
                <w:rFonts w:eastAsia="等线"/>
                <w:b/>
                <w:bCs/>
                <w:sz w:val="18"/>
                <w:szCs w:val="18"/>
                <w:highlight w:val="green"/>
                <w:lang w:val="en-US" w:eastAsia="zh-CN"/>
              </w:rPr>
              <w:t>bis</w:t>
            </w:r>
          </w:p>
          <w:p w14:paraId="3D40C9C4" w14:textId="77777777" w:rsidR="00FC1AD0" w:rsidRPr="00FC1AD0" w:rsidRDefault="00FC1AD0" w:rsidP="00FC1AD0">
            <w:pPr>
              <w:snapToGrid w:val="0"/>
              <w:spacing w:before="0" w:after="0"/>
              <w:jc w:val="both"/>
              <w:rPr>
                <w:rFonts w:ascii="Times" w:eastAsia="Batang" w:hAnsi="Times"/>
                <w:iCs/>
                <w:lang w:eastAsia="en-US"/>
              </w:rPr>
            </w:pPr>
            <w:r w:rsidRPr="00FC1AD0">
              <w:rPr>
                <w:rFonts w:ascii="Times" w:eastAsia="Batang" w:hAnsi="Times"/>
                <w:iCs/>
                <w:lang w:eastAsia="en-US"/>
              </w:rPr>
              <w:t xml:space="preserve">For the Rel-19 Type-I SP codebook refinement for 48, 64, and 128 CSI-RS ports, regarding </w:t>
            </w:r>
            <w:r w:rsidRPr="00FC1AD0">
              <w:rPr>
                <w:rFonts w:ascii="Times" w:eastAsia="Batang" w:hAnsi="Times"/>
                <w:lang w:eastAsia="en-US"/>
              </w:rPr>
              <w:t>per-layer scaling factor applied to each of the selected SD basis vectors</w:t>
            </w:r>
            <w:r w:rsidRPr="00FC1AD0">
              <w:rPr>
                <w:rFonts w:ascii="Times" w:eastAsia="Batang" w:hAnsi="Times"/>
                <w:iCs/>
                <w:lang w:eastAsia="en-US"/>
              </w:rPr>
              <w:t xml:space="preserve"> associated with RI=</w:t>
            </w:r>
            <w:r w:rsidRPr="00FC1AD0">
              <w:rPr>
                <w:rFonts w:ascii="Times" w:eastAsia="Batang" w:hAnsi="Times"/>
                <w:i/>
                <w:iCs/>
                <w:lang w:eastAsia="en-US"/>
              </w:rPr>
              <w:t xml:space="preserve">v </w:t>
            </w:r>
            <m:oMath>
              <m:r>
                <w:rPr>
                  <w:rFonts w:ascii="Cambria Math" w:eastAsia="Batang" w:hAnsi="Cambria Math"/>
                  <w:lang w:eastAsia="en-US"/>
                </w:rPr>
                <m:t>∈</m:t>
              </m:r>
            </m:oMath>
            <w:r w:rsidRPr="00FC1AD0">
              <w:rPr>
                <w:rFonts w:ascii="Times" w:eastAsia="Batang" w:hAnsi="Times"/>
                <w:iCs/>
                <w:lang w:eastAsia="en-US"/>
              </w:rPr>
              <w:t>{2} for the 3-bit scaling factor(s), decide, by RAN1#119, from the following alternatives:</w:t>
            </w:r>
          </w:p>
          <w:p w14:paraId="798943F5" w14:textId="77777777" w:rsidR="00FC1AD0" w:rsidRPr="00FC1AD0" w:rsidRDefault="00FC1AD0" w:rsidP="00FC1AD0">
            <w:pPr>
              <w:numPr>
                <w:ilvl w:val="0"/>
                <w:numId w:val="37"/>
              </w:numPr>
              <w:snapToGrid w:val="0"/>
              <w:spacing w:before="0" w:after="0"/>
              <w:jc w:val="both"/>
              <w:rPr>
                <w:rFonts w:ascii="Times" w:eastAsia="等线" w:hAnsi="Times"/>
                <w:bCs/>
                <w:lang w:val="de-DE" w:eastAsia="zh-CN"/>
              </w:rPr>
            </w:pPr>
            <w:r w:rsidRPr="00FC1AD0">
              <w:rPr>
                <w:rFonts w:ascii="Times" w:eastAsia="等线" w:hAnsi="Times"/>
                <w:lang w:val="de-DE" w:eastAsia="x-none"/>
              </w:rPr>
              <w:t xml:space="preserve">Alt1: </w:t>
            </w:r>
            <m:oMath>
              <m:r>
                <m:rPr>
                  <m:sty m:val="p"/>
                </m:rPr>
                <w:rPr>
                  <w:rFonts w:ascii="Cambria Math" w:eastAsia="Batang" w:hAnsi="Cambria Math"/>
                  <w:lang w:val="de-DE" w:eastAsia="x-none"/>
                </w:rPr>
                <m:t>min</m:t>
              </m:r>
              <m:d>
                <m:dPr>
                  <m:begChr m:val="{"/>
                  <m:endChr m:val="}"/>
                  <m:ctrlPr>
                    <w:rPr>
                      <w:rFonts w:ascii="Cambria Math" w:eastAsia="Batang" w:hAnsi="Cambria Math"/>
                      <w:bCs/>
                      <w:iCs/>
                      <w:lang w:eastAsia="x-none"/>
                    </w:rPr>
                  </m:ctrlPr>
                </m:dPr>
                <m:e>
                  <m:f>
                    <m:fPr>
                      <m:ctrlPr>
                        <w:rPr>
                          <w:rFonts w:ascii="Cambria Math" w:eastAsia="Batang" w:hAnsi="Cambria Math"/>
                          <w:bCs/>
                          <w:i/>
                          <w:lang w:eastAsia="x-none"/>
                        </w:rPr>
                      </m:ctrlPr>
                    </m:fPr>
                    <m:num>
                      <m:r>
                        <m:rPr>
                          <m:sty m:val="p"/>
                        </m:rPr>
                        <w:rPr>
                          <w:rFonts w:ascii="Cambria Math" w:eastAsia="Batang" w:hAnsi="Cambria Math"/>
                          <w:lang w:val="de-DE" w:eastAsia="x-none"/>
                        </w:rPr>
                        <m:t>1</m:t>
                      </m:r>
                    </m:num>
                    <m:den>
                      <m:r>
                        <m:rPr>
                          <m:sty m:val="p"/>
                        </m:rPr>
                        <w:rPr>
                          <w:rFonts w:ascii="Cambria Math" w:eastAsia="Batang" w:hAnsi="Cambria Math"/>
                          <w:lang w:eastAsia="x-none"/>
                        </w:rPr>
                        <m:t>υ</m:t>
                      </m:r>
                    </m:den>
                  </m:f>
                  <m:r>
                    <m:rPr>
                      <m:sty m:val="p"/>
                    </m:rPr>
                    <w:rPr>
                      <w:rFonts w:ascii="Cambria Math" w:eastAsia="Batang" w:hAnsi="Cambria Math"/>
                      <w:lang w:val="de-DE" w:eastAsia="x-none"/>
                    </w:rPr>
                    <m:t>,</m:t>
                  </m:r>
                  <m:f>
                    <m:fPr>
                      <m:ctrlPr>
                        <w:rPr>
                          <w:rFonts w:ascii="Cambria Math" w:eastAsia="Batang" w:hAnsi="Cambria Math"/>
                          <w:bCs/>
                          <w:iCs/>
                          <w:lang w:eastAsia="x-none"/>
                        </w:rPr>
                      </m:ctrlPr>
                    </m:fPr>
                    <m:num>
                      <m:sSubSup>
                        <m:sSubSupPr>
                          <m:ctrlPr>
                            <w:rPr>
                              <w:rFonts w:ascii="Cambria Math" w:eastAsia="Batang" w:hAnsi="Cambria Math"/>
                              <w:bCs/>
                              <w:iCs/>
                              <w:lang w:eastAsia="x-none"/>
                            </w:rPr>
                          </m:ctrlPr>
                        </m:sSubSupPr>
                        <m:e>
                          <m:r>
                            <m:rPr>
                              <m:sty m:val="p"/>
                            </m:rPr>
                            <w:rPr>
                              <w:rFonts w:ascii="Cambria Math" w:eastAsia="Batang" w:hAnsi="Cambria Math"/>
                              <w:lang w:val="de-DE" w:eastAsia="x-none"/>
                            </w:rPr>
                            <m:t>s</m:t>
                          </m:r>
                        </m:e>
                        <m:sub>
                          <m:r>
                            <m:rPr>
                              <m:sty m:val="p"/>
                            </m:rPr>
                            <w:rPr>
                              <w:rFonts w:ascii="Cambria Math" w:eastAsia="Batang" w:hAnsi="Cambria Math"/>
                              <w:lang w:val="de-DE" w:eastAsia="x-none"/>
                            </w:rPr>
                            <m:t>i</m:t>
                          </m:r>
                        </m:sub>
                        <m:sup>
                          <m:r>
                            <m:rPr>
                              <m:sty m:val="p"/>
                            </m:rPr>
                            <w:rPr>
                              <w:rFonts w:ascii="Cambria Math" w:eastAsia="Batang" w:hAnsi="Cambria Math"/>
                              <w:lang w:val="de-DE" w:eastAsia="x-none"/>
                            </w:rPr>
                            <m:t>2</m:t>
                          </m:r>
                        </m:sup>
                      </m:sSubSup>
                    </m:num>
                    <m:den>
                      <m:sSub>
                        <m:sSubPr>
                          <m:ctrlPr>
                            <w:rPr>
                              <w:rFonts w:ascii="Cambria Math" w:eastAsia="Batang" w:hAnsi="Cambria Math"/>
                              <w:bCs/>
                              <w:iCs/>
                              <w:lang w:eastAsia="x-none"/>
                            </w:rPr>
                          </m:ctrlPr>
                        </m:sSubPr>
                        <m:e>
                          <m:r>
                            <m:rPr>
                              <m:sty m:val="p"/>
                            </m:rPr>
                            <w:rPr>
                              <w:rFonts w:ascii="Cambria Math" w:eastAsia="Batang" w:hAnsi="Cambria Math"/>
                              <w:lang w:val="de-DE" w:eastAsia="x-none"/>
                            </w:rPr>
                            <m:t>r</m:t>
                          </m:r>
                        </m:e>
                        <m:sub>
                          <m:r>
                            <m:rPr>
                              <m:sty m:val="p"/>
                            </m:rPr>
                            <w:rPr>
                              <w:rFonts w:ascii="Cambria Math" w:eastAsia="Batang" w:hAnsi="Cambria Math"/>
                              <w:lang w:val="de-DE" w:eastAsia="x-none"/>
                            </w:rPr>
                            <m:t>i</m:t>
                          </m:r>
                        </m:sub>
                      </m:sSub>
                    </m:den>
                  </m:f>
                </m:e>
              </m:d>
            </m:oMath>
            <w:r w:rsidRPr="00FC1AD0">
              <w:rPr>
                <w:rFonts w:ascii="Times" w:eastAsia="等线" w:hAnsi="Times"/>
                <w:bCs/>
                <w:iCs/>
                <w:lang w:val="de-DE" w:eastAsia="x-none"/>
              </w:rPr>
              <w:t xml:space="preserve"> </w:t>
            </w:r>
          </w:p>
          <w:p w14:paraId="22011374" w14:textId="77777777" w:rsidR="00FC1AD0" w:rsidRPr="00FC1AD0" w:rsidRDefault="00FC1AD0" w:rsidP="00FC1AD0">
            <w:pPr>
              <w:numPr>
                <w:ilvl w:val="0"/>
                <w:numId w:val="37"/>
              </w:numPr>
              <w:snapToGrid w:val="0"/>
              <w:spacing w:before="0" w:after="0"/>
              <w:jc w:val="both"/>
              <w:rPr>
                <w:rFonts w:ascii="Times" w:eastAsia="等线" w:hAnsi="Times"/>
                <w:bCs/>
                <w:lang w:val="de-DE" w:eastAsia="zh-CN"/>
              </w:rPr>
            </w:pPr>
            <w:r w:rsidRPr="00FC1AD0">
              <w:rPr>
                <w:rFonts w:ascii="Times" w:eastAsia="Batang" w:hAnsi="Times"/>
                <w:bCs/>
                <w:lang w:val="de-DE" w:eastAsia="x-none"/>
              </w:rPr>
              <w:t xml:space="preserve">Alt2: </w:t>
            </w:r>
            <m:oMath>
              <m:func>
                <m:funcPr>
                  <m:ctrlPr>
                    <w:rPr>
                      <w:rFonts w:ascii="Cambria Math" w:eastAsia="Batang" w:hAnsi="Cambria Math"/>
                      <w:bCs/>
                      <w:i/>
                      <w:lang w:eastAsia="x-none"/>
                    </w:rPr>
                  </m:ctrlPr>
                </m:funcPr>
                <m:fName>
                  <m:r>
                    <m:rPr>
                      <m:sty m:val="p"/>
                    </m:rPr>
                    <w:rPr>
                      <w:rFonts w:ascii="Cambria Math" w:eastAsia="Batang" w:hAnsi="Cambria Math"/>
                      <w:lang w:val="de-DE" w:eastAsia="x-none"/>
                    </w:rPr>
                    <m:t>min</m:t>
                  </m:r>
                </m:fName>
                <m:e>
                  <m:d>
                    <m:dPr>
                      <m:begChr m:val="{"/>
                      <m:endChr m:val="}"/>
                      <m:ctrlPr>
                        <w:rPr>
                          <w:rFonts w:ascii="Cambria Math" w:eastAsia="Batang" w:hAnsi="Cambria Math"/>
                          <w:bCs/>
                          <w:i/>
                          <w:lang w:eastAsia="x-none"/>
                        </w:rPr>
                      </m:ctrlPr>
                    </m:dPr>
                    <m:e>
                      <m:f>
                        <m:fPr>
                          <m:ctrlPr>
                            <w:rPr>
                              <w:rFonts w:ascii="Cambria Math" w:eastAsia="Batang" w:hAnsi="Cambria Math"/>
                              <w:bCs/>
                              <w:i/>
                              <w:lang w:eastAsia="x-none"/>
                            </w:rPr>
                          </m:ctrlPr>
                        </m:fPr>
                        <m:num>
                          <m:r>
                            <m:rPr>
                              <m:sty m:val="p"/>
                            </m:rPr>
                            <w:rPr>
                              <w:rFonts w:ascii="Cambria Math" w:eastAsia="Batang" w:hAnsi="Cambria Math"/>
                              <w:lang w:val="de-DE" w:eastAsia="x-none"/>
                            </w:rPr>
                            <m:t>1</m:t>
                          </m:r>
                        </m:num>
                        <m:den>
                          <m:r>
                            <m:rPr>
                              <m:sty m:val="p"/>
                            </m:rPr>
                            <w:rPr>
                              <w:rFonts w:ascii="Cambria Math" w:eastAsia="Batang" w:hAnsi="Cambria Math"/>
                              <w:lang w:eastAsia="x-none"/>
                            </w:rPr>
                            <m:t>υ</m:t>
                          </m:r>
                        </m:den>
                      </m:f>
                      <m:r>
                        <m:rPr>
                          <m:sty m:val="p"/>
                        </m:rPr>
                        <w:rPr>
                          <w:rFonts w:ascii="Cambria Math" w:eastAsia="Batang" w:hAnsi="Cambria Math"/>
                          <w:lang w:val="de-DE" w:eastAsia="x-none"/>
                        </w:rPr>
                        <m:t>,</m:t>
                      </m:r>
                      <m:f>
                        <m:fPr>
                          <m:ctrlPr>
                            <w:rPr>
                              <w:rFonts w:ascii="Cambria Math" w:eastAsia="Batang" w:hAnsi="Cambria Math"/>
                              <w:bCs/>
                              <w:i/>
                              <w:lang w:eastAsia="x-none"/>
                            </w:rPr>
                          </m:ctrlPr>
                        </m:fPr>
                        <m:num>
                          <m:sSubSup>
                            <m:sSubSupPr>
                              <m:ctrlPr>
                                <w:rPr>
                                  <w:rFonts w:ascii="Cambria Math" w:eastAsia="Batang" w:hAnsi="Cambria Math"/>
                                  <w:bCs/>
                                  <w:i/>
                                  <w:lang w:eastAsia="x-none"/>
                                </w:rPr>
                              </m:ctrlPr>
                            </m:sSubSupPr>
                            <m:e>
                              <m:r>
                                <m:rPr>
                                  <m:sty m:val="p"/>
                                </m:rPr>
                                <w:rPr>
                                  <w:rFonts w:ascii="Cambria Math" w:eastAsia="Batang" w:hAnsi="Cambria Math"/>
                                  <w:lang w:val="de-DE" w:eastAsia="x-none"/>
                                </w:rPr>
                                <m:t>s</m:t>
                              </m:r>
                            </m:e>
                            <m:sub>
                              <m:r>
                                <m:rPr>
                                  <m:sty m:val="p"/>
                                </m:rPr>
                                <w:rPr>
                                  <w:rFonts w:ascii="Cambria Math" w:eastAsia="Batang" w:hAnsi="Cambria Math"/>
                                  <w:lang w:val="de-DE" w:eastAsia="x-none"/>
                                </w:rPr>
                                <m:t>i</m:t>
                              </m:r>
                            </m:sub>
                            <m:sup>
                              <m:r>
                                <m:rPr>
                                  <m:sty m:val="p"/>
                                </m:rPr>
                                <w:rPr>
                                  <w:rFonts w:ascii="Cambria Math" w:eastAsia="Batang" w:hAnsi="Cambria Math"/>
                                  <w:lang w:val="de-DE" w:eastAsia="x-none"/>
                                </w:rPr>
                                <m:t>2</m:t>
                              </m:r>
                            </m:sup>
                          </m:sSubSup>
                        </m:num>
                        <m:den>
                          <m:nary>
                            <m:naryPr>
                              <m:chr m:val="∑"/>
                              <m:supHide m:val="1"/>
                              <m:ctrlPr>
                                <w:rPr>
                                  <w:rFonts w:ascii="Cambria Math" w:eastAsia="Batang" w:hAnsi="Cambria Math"/>
                                  <w:bCs/>
                                  <w:i/>
                                  <w:lang w:eastAsia="x-none"/>
                                </w:rPr>
                              </m:ctrlPr>
                            </m:naryPr>
                            <m:sub>
                              <m:r>
                                <m:rPr>
                                  <m:sty m:val="p"/>
                                </m:rPr>
                                <w:rPr>
                                  <w:rFonts w:ascii="Cambria Math" w:eastAsia="Batang" w:hAnsi="Cambria Math"/>
                                  <w:lang w:val="de-DE" w:eastAsia="x-none"/>
                                </w:rPr>
                                <m:t>k∈</m:t>
                              </m:r>
                              <m:sSub>
                                <m:sSubPr>
                                  <m:ctrlPr>
                                    <w:rPr>
                                      <w:rFonts w:ascii="Cambria Math" w:eastAsia="Batang" w:hAnsi="Cambria Math"/>
                                      <w:bCs/>
                                      <w:i/>
                                      <w:lang w:eastAsia="x-none"/>
                                    </w:rPr>
                                  </m:ctrlPr>
                                </m:sSubPr>
                                <m:e>
                                  <m:r>
                                    <m:rPr>
                                      <m:sty m:val="p"/>
                                    </m:rPr>
                                    <w:rPr>
                                      <w:rFonts w:ascii="Cambria Math" w:eastAsia="Batang" w:hAnsi="Cambria Math"/>
                                      <w:lang w:val="de-DE" w:eastAsia="x-none"/>
                                    </w:rPr>
                                    <m:t>G</m:t>
                                  </m:r>
                                </m:e>
                                <m:sub>
                                  <m:r>
                                    <m:rPr>
                                      <m:sty m:val="p"/>
                                    </m:rPr>
                                    <w:rPr>
                                      <w:rFonts w:ascii="Cambria Math" w:eastAsia="Batang" w:hAnsi="Cambria Math"/>
                                      <w:lang w:val="de-DE" w:eastAsia="x-none"/>
                                    </w:rPr>
                                    <m:t>i</m:t>
                                  </m:r>
                                </m:sub>
                              </m:sSub>
                            </m:sub>
                            <m:sup/>
                            <m:e>
                              <m:sSub>
                                <m:sSubPr>
                                  <m:ctrlPr>
                                    <w:rPr>
                                      <w:rFonts w:ascii="Cambria Math" w:eastAsia="Batang" w:hAnsi="Cambria Math"/>
                                      <w:bCs/>
                                      <w:i/>
                                      <w:lang w:eastAsia="x-none"/>
                                    </w:rPr>
                                  </m:ctrlPr>
                                </m:sSubPr>
                                <m:e>
                                  <m:r>
                                    <m:rPr>
                                      <m:sty m:val="p"/>
                                    </m:rPr>
                                    <w:rPr>
                                      <w:rFonts w:ascii="Cambria Math" w:eastAsia="Batang" w:hAnsi="Cambria Math"/>
                                      <w:lang w:val="de-DE" w:eastAsia="x-none"/>
                                    </w:rPr>
                                    <m:t>r</m:t>
                                  </m:r>
                                </m:e>
                                <m:sub>
                                  <m:r>
                                    <m:rPr>
                                      <m:sty m:val="p"/>
                                    </m:rPr>
                                    <w:rPr>
                                      <w:rFonts w:ascii="Cambria Math" w:eastAsia="Batang" w:hAnsi="Cambria Math"/>
                                      <w:lang w:val="de-DE" w:eastAsia="x-none"/>
                                    </w:rPr>
                                    <m:t>k</m:t>
                                  </m:r>
                                </m:sub>
                              </m:sSub>
                            </m:e>
                          </m:nary>
                        </m:den>
                      </m:f>
                    </m:e>
                  </m:d>
                </m:e>
              </m:func>
            </m:oMath>
            <w:r w:rsidRPr="00FC1AD0">
              <w:rPr>
                <w:rFonts w:ascii="Times" w:eastAsia="Batang" w:hAnsi="Times"/>
                <w:bCs/>
                <w:lang w:val="de-DE" w:eastAsia="x-none"/>
              </w:rPr>
              <w:t xml:space="preserve"> </w:t>
            </w:r>
          </w:p>
          <w:p w14:paraId="1E540FF3" w14:textId="77777777" w:rsidR="00FC1AD0" w:rsidRPr="00FC1AD0" w:rsidRDefault="00FC1AD0" w:rsidP="00FC1AD0">
            <w:pPr>
              <w:numPr>
                <w:ilvl w:val="0"/>
                <w:numId w:val="37"/>
              </w:numPr>
              <w:snapToGrid w:val="0"/>
              <w:spacing w:before="0" w:after="0"/>
              <w:jc w:val="both"/>
              <w:rPr>
                <w:rFonts w:ascii="Times" w:eastAsia="Batang" w:hAnsi="Times"/>
                <w:bCs/>
                <w:lang w:eastAsia="zh-CN"/>
              </w:rPr>
            </w:pPr>
            <w:r w:rsidRPr="00FC1AD0">
              <w:rPr>
                <w:rFonts w:ascii="Times" w:eastAsia="Batang" w:hAnsi="Times"/>
                <w:bCs/>
                <w:lang w:eastAsia="x-none"/>
              </w:rPr>
              <w:t xml:space="preserve">Alt3: </w:t>
            </w:r>
            <m:oMath>
              <m:sSubSup>
                <m:sSubSupPr>
                  <m:ctrlPr>
                    <w:rPr>
                      <w:rFonts w:ascii="Cambria Math" w:eastAsia="Batang" w:hAnsi="Cambria Math"/>
                      <w:bCs/>
                      <w:i/>
                      <w:lang w:eastAsia="x-none"/>
                    </w:rPr>
                  </m:ctrlPr>
                </m:sSubSupPr>
                <m:e>
                  <m:r>
                    <m:rPr>
                      <m:sty m:val="p"/>
                    </m:rPr>
                    <w:rPr>
                      <w:rFonts w:ascii="Cambria Math" w:eastAsia="Batang" w:hAnsi="Cambria Math"/>
                      <w:lang w:eastAsia="x-none"/>
                    </w:rPr>
                    <m:t>s</m:t>
                  </m:r>
                </m:e>
                <m:sub>
                  <m:r>
                    <m:rPr>
                      <m:sty m:val="p"/>
                    </m:rPr>
                    <w:rPr>
                      <w:rFonts w:ascii="Cambria Math" w:eastAsia="Batang" w:hAnsi="Cambria Math"/>
                      <w:lang w:eastAsia="x-none"/>
                    </w:rPr>
                    <m:t>i</m:t>
                  </m:r>
                </m:sub>
                <m:sup>
                  <m:r>
                    <m:rPr>
                      <m:sty m:val="p"/>
                    </m:rPr>
                    <w:rPr>
                      <w:rFonts w:ascii="Cambria Math" w:eastAsia="Batang" w:hAnsi="Cambria Math"/>
                      <w:lang w:eastAsia="x-none"/>
                    </w:rPr>
                    <m:t>2</m:t>
                  </m:r>
                </m:sup>
              </m:sSubSup>
            </m:oMath>
          </w:p>
          <w:p w14:paraId="19F4A9B5" w14:textId="77777777" w:rsidR="00FC1AD0" w:rsidRPr="00FC1AD0" w:rsidRDefault="00FC1AD0" w:rsidP="00FC1AD0">
            <w:pPr>
              <w:numPr>
                <w:ilvl w:val="0"/>
                <w:numId w:val="37"/>
              </w:numPr>
              <w:snapToGrid w:val="0"/>
              <w:spacing w:before="0" w:after="0"/>
              <w:jc w:val="both"/>
              <w:rPr>
                <w:rFonts w:ascii="Times" w:eastAsia="Batang" w:hAnsi="Times"/>
                <w:bCs/>
                <w:lang w:eastAsia="zh-CN"/>
              </w:rPr>
            </w:pPr>
            <w:r w:rsidRPr="00FC1AD0">
              <w:rPr>
                <w:rFonts w:ascii="Times" w:eastAsia="等线" w:hAnsi="Times"/>
                <w:lang w:eastAsia="x-none"/>
              </w:rPr>
              <w:t xml:space="preserve">Alt4: </w:t>
            </w:r>
            <m:oMath>
              <m:f>
                <m:fPr>
                  <m:ctrlPr>
                    <w:rPr>
                      <w:rFonts w:ascii="Cambria Math" w:eastAsia="Batang" w:hAnsi="Cambria Math"/>
                      <w:bCs/>
                      <w:iCs/>
                      <w:lang w:eastAsia="x-none"/>
                    </w:rPr>
                  </m:ctrlPr>
                </m:fPr>
                <m:num>
                  <m:sSubSup>
                    <m:sSubSupPr>
                      <m:ctrlPr>
                        <w:rPr>
                          <w:rFonts w:ascii="Cambria Math" w:eastAsia="Batang" w:hAnsi="Cambria Math"/>
                          <w:bCs/>
                          <w:iCs/>
                          <w:lang w:eastAsia="x-none"/>
                        </w:rPr>
                      </m:ctrlPr>
                    </m:sSubSupPr>
                    <m:e>
                      <m:r>
                        <m:rPr>
                          <m:sty m:val="p"/>
                        </m:rPr>
                        <w:rPr>
                          <w:rFonts w:ascii="Cambria Math" w:eastAsia="Batang" w:hAnsi="Cambria Math"/>
                          <w:lang w:eastAsia="x-none"/>
                        </w:rPr>
                        <m:t>υs</m:t>
                      </m:r>
                    </m:e>
                    <m:sub>
                      <m:r>
                        <m:rPr>
                          <m:sty m:val="p"/>
                        </m:rPr>
                        <w:rPr>
                          <w:rFonts w:ascii="Cambria Math" w:eastAsia="Batang" w:hAnsi="Cambria Math"/>
                          <w:lang w:eastAsia="x-none"/>
                        </w:rPr>
                        <m:t>i</m:t>
                      </m:r>
                    </m:sub>
                    <m:sup>
                      <m:r>
                        <m:rPr>
                          <m:sty m:val="p"/>
                        </m:rPr>
                        <w:rPr>
                          <w:rFonts w:ascii="Cambria Math" w:eastAsia="Batang" w:hAnsi="Cambria Math"/>
                          <w:lang w:eastAsia="x-none"/>
                        </w:rPr>
                        <m:t>2</m:t>
                      </m:r>
                    </m:sup>
                  </m:sSubSup>
                </m:num>
                <m:den>
                  <m:sSub>
                    <m:sSubPr>
                      <m:ctrlPr>
                        <w:rPr>
                          <w:rFonts w:ascii="Cambria Math" w:eastAsia="Batang" w:hAnsi="Cambria Math"/>
                          <w:bCs/>
                          <w:iCs/>
                          <w:lang w:eastAsia="x-none"/>
                        </w:rPr>
                      </m:ctrlPr>
                    </m:sSubPr>
                    <m:e>
                      <m:r>
                        <m:rPr>
                          <m:sty m:val="p"/>
                        </m:rPr>
                        <w:rPr>
                          <w:rFonts w:ascii="Cambria Math" w:eastAsia="Batang" w:hAnsi="Cambria Math"/>
                          <w:lang w:eastAsia="x-none"/>
                        </w:rPr>
                        <m:t>r</m:t>
                      </m:r>
                    </m:e>
                    <m:sub>
                      <m:r>
                        <m:rPr>
                          <m:sty m:val="p"/>
                        </m:rPr>
                        <w:rPr>
                          <w:rFonts w:ascii="Cambria Math" w:eastAsia="Batang" w:hAnsi="Cambria Math"/>
                          <w:lang w:eastAsia="x-none"/>
                        </w:rPr>
                        <m:t>i</m:t>
                      </m:r>
                    </m:sub>
                  </m:sSub>
                </m:den>
              </m:f>
            </m:oMath>
            <w:r w:rsidRPr="00FC1AD0">
              <w:rPr>
                <w:rFonts w:ascii="Times" w:eastAsia="等线" w:hAnsi="Times"/>
                <w:bCs/>
                <w:iCs/>
                <w:lang w:eastAsia="x-none"/>
              </w:rPr>
              <w:t xml:space="preserve">  </w:t>
            </w:r>
          </w:p>
          <w:p w14:paraId="5A1F42B8" w14:textId="77777777" w:rsidR="00FC1AD0" w:rsidRPr="00FC1AD0" w:rsidRDefault="00FC1AD0" w:rsidP="00FC1AD0">
            <w:pPr>
              <w:numPr>
                <w:ilvl w:val="0"/>
                <w:numId w:val="37"/>
              </w:numPr>
              <w:snapToGrid w:val="0"/>
              <w:spacing w:before="0" w:after="0"/>
              <w:jc w:val="both"/>
              <w:rPr>
                <w:rFonts w:ascii="Times" w:eastAsia="Batang" w:hAnsi="Times"/>
                <w:bCs/>
                <w:lang w:val="de-DE" w:eastAsia="zh-CN"/>
              </w:rPr>
            </w:pPr>
            <w:r w:rsidRPr="00FC1AD0">
              <w:rPr>
                <w:rFonts w:ascii="Times" w:eastAsia="等线" w:hAnsi="Times"/>
                <w:bCs/>
                <w:lang w:val="de-DE" w:eastAsia="zh-CN"/>
              </w:rPr>
              <w:t xml:space="preserve">Alt5: </w:t>
            </w:r>
            <m:oMath>
              <m:r>
                <m:rPr>
                  <m:sty m:val="p"/>
                </m:rPr>
                <w:rPr>
                  <w:rFonts w:ascii="Cambria Math" w:eastAsia="Batang" w:hAnsi="Cambria Math"/>
                  <w:lang w:val="de-DE" w:eastAsia="x-none"/>
                </w:rPr>
                <m:t>min</m:t>
              </m:r>
              <m:d>
                <m:dPr>
                  <m:begChr m:val="{"/>
                  <m:endChr m:val="}"/>
                  <m:ctrlPr>
                    <w:rPr>
                      <w:rFonts w:ascii="Cambria Math" w:eastAsia="Batang" w:hAnsi="Cambria Math"/>
                      <w:bCs/>
                      <w:iCs/>
                      <w:lang w:eastAsia="x-none"/>
                    </w:rPr>
                  </m:ctrlPr>
                </m:dPr>
                <m:e>
                  <m:f>
                    <m:fPr>
                      <m:ctrlPr>
                        <w:rPr>
                          <w:rFonts w:ascii="Cambria Math" w:eastAsia="Batang" w:hAnsi="Cambria Math"/>
                          <w:bCs/>
                          <w:i/>
                          <w:lang w:eastAsia="x-none"/>
                        </w:rPr>
                      </m:ctrlPr>
                    </m:fPr>
                    <m:num>
                      <m:sSub>
                        <m:sSubPr>
                          <m:ctrlPr>
                            <w:rPr>
                              <w:rFonts w:ascii="Cambria Math" w:eastAsia="Batang" w:hAnsi="Cambria Math"/>
                              <w:bCs/>
                              <w:iCs/>
                              <w:lang w:eastAsia="x-none"/>
                            </w:rPr>
                          </m:ctrlPr>
                        </m:sSubPr>
                        <m:e>
                          <m:r>
                            <m:rPr>
                              <m:sty m:val="p"/>
                            </m:rPr>
                            <w:rPr>
                              <w:rFonts w:ascii="Cambria Math" w:eastAsia="Batang" w:hAnsi="Cambria Math"/>
                              <w:lang w:val="de-DE" w:eastAsia="x-none"/>
                            </w:rPr>
                            <m:t>r</m:t>
                          </m:r>
                        </m:e>
                        <m:sub>
                          <m:r>
                            <m:rPr>
                              <m:sty m:val="p"/>
                            </m:rPr>
                            <w:rPr>
                              <w:rFonts w:ascii="Cambria Math" w:eastAsia="Batang" w:hAnsi="Cambria Math"/>
                              <w:lang w:val="de-DE" w:eastAsia="x-none"/>
                            </w:rPr>
                            <m:t>i</m:t>
                          </m:r>
                        </m:sub>
                      </m:sSub>
                    </m:num>
                    <m:den>
                      <m:r>
                        <m:rPr>
                          <m:sty m:val="p"/>
                        </m:rPr>
                        <w:rPr>
                          <w:rFonts w:ascii="Cambria Math" w:eastAsia="Batang" w:hAnsi="Cambria Math"/>
                          <w:lang w:eastAsia="x-none"/>
                        </w:rPr>
                        <m:t>υ</m:t>
                      </m:r>
                    </m:den>
                  </m:f>
                  <m:r>
                    <m:rPr>
                      <m:sty m:val="p"/>
                    </m:rPr>
                    <w:rPr>
                      <w:rFonts w:ascii="Cambria Math" w:eastAsia="Batang" w:hAnsi="Cambria Math"/>
                      <w:lang w:val="de-DE" w:eastAsia="x-none"/>
                    </w:rPr>
                    <m:t>,</m:t>
                  </m:r>
                  <m:sSubSup>
                    <m:sSubSupPr>
                      <m:ctrlPr>
                        <w:rPr>
                          <w:rFonts w:ascii="Cambria Math" w:eastAsia="Batang" w:hAnsi="Cambria Math"/>
                          <w:bCs/>
                          <w:iCs/>
                          <w:lang w:eastAsia="x-none"/>
                        </w:rPr>
                      </m:ctrlPr>
                    </m:sSubSupPr>
                    <m:e>
                      <m:r>
                        <m:rPr>
                          <m:sty m:val="p"/>
                        </m:rPr>
                        <w:rPr>
                          <w:rFonts w:ascii="Cambria Math" w:eastAsia="Batang" w:hAnsi="Cambria Math"/>
                          <w:lang w:val="de-DE" w:eastAsia="x-none"/>
                        </w:rPr>
                        <m:t>s</m:t>
                      </m:r>
                    </m:e>
                    <m:sub>
                      <m:r>
                        <m:rPr>
                          <m:sty m:val="p"/>
                        </m:rPr>
                        <w:rPr>
                          <w:rFonts w:ascii="Cambria Math" w:eastAsia="Batang" w:hAnsi="Cambria Math"/>
                          <w:lang w:val="de-DE" w:eastAsia="x-none"/>
                        </w:rPr>
                        <m:t>i</m:t>
                      </m:r>
                    </m:sub>
                    <m:sup>
                      <m:r>
                        <m:rPr>
                          <m:sty m:val="p"/>
                        </m:rPr>
                        <w:rPr>
                          <w:rFonts w:ascii="Cambria Math" w:eastAsia="Batang" w:hAnsi="Cambria Math"/>
                          <w:lang w:val="de-DE" w:eastAsia="x-none"/>
                        </w:rPr>
                        <m:t>2</m:t>
                      </m:r>
                    </m:sup>
                  </m:sSubSup>
                </m:e>
              </m:d>
            </m:oMath>
          </w:p>
          <w:p w14:paraId="7C4F6EFF" w14:textId="77777777" w:rsidR="00FC1AD0" w:rsidRPr="00FC1AD0" w:rsidRDefault="00FC1AD0" w:rsidP="00FC1AD0">
            <w:pPr>
              <w:numPr>
                <w:ilvl w:val="0"/>
                <w:numId w:val="37"/>
              </w:numPr>
              <w:snapToGrid w:val="0"/>
              <w:spacing w:before="0" w:after="0"/>
              <w:jc w:val="both"/>
              <w:rPr>
                <w:rFonts w:ascii="Times" w:eastAsia="Batang" w:hAnsi="Times"/>
                <w:bCs/>
                <w:lang w:eastAsia="zh-CN"/>
              </w:rPr>
            </w:pPr>
            <w:r w:rsidRPr="00FC1AD0">
              <w:rPr>
                <w:rFonts w:ascii="Times" w:eastAsia="等线" w:hAnsi="Times"/>
                <w:bCs/>
                <w:lang w:eastAsia="zh-CN"/>
              </w:rPr>
              <w:t xml:space="preserve">Alt6: </w:t>
            </w:r>
            <m:oMath>
              <m:f>
                <m:fPr>
                  <m:ctrlPr>
                    <w:rPr>
                      <w:rFonts w:ascii="Cambria Math" w:eastAsia="Times New Roman" w:hAnsi="Cambria Math"/>
                      <w:bCs/>
                      <w:i/>
                      <w:lang w:eastAsia="x-none"/>
                    </w:rPr>
                  </m:ctrlPr>
                </m:fPr>
                <m:num>
                  <m:sSubSup>
                    <m:sSubSupPr>
                      <m:ctrlPr>
                        <w:rPr>
                          <w:rFonts w:ascii="Cambria Math" w:eastAsia="Batang" w:hAnsi="Cambria Math"/>
                          <w:bCs/>
                          <w:i/>
                          <w:lang w:eastAsia="x-none"/>
                        </w:rPr>
                      </m:ctrlPr>
                    </m:sSubSupPr>
                    <m:e>
                      <m:r>
                        <m:rPr>
                          <m:sty m:val="p"/>
                        </m:rPr>
                        <w:rPr>
                          <w:rFonts w:ascii="Cambria Math" w:eastAsia="Batang" w:hAnsi="Cambria Math"/>
                          <w:lang w:eastAsia="x-none"/>
                        </w:rPr>
                        <m:t>s</m:t>
                      </m:r>
                    </m:e>
                    <m:sub>
                      <m:r>
                        <m:rPr>
                          <m:sty m:val="p"/>
                        </m:rPr>
                        <w:rPr>
                          <w:rFonts w:ascii="Cambria Math" w:eastAsia="Batang" w:hAnsi="Cambria Math"/>
                          <w:lang w:eastAsia="x-none"/>
                        </w:rPr>
                        <m:t>i</m:t>
                      </m:r>
                    </m:sub>
                    <m:sup>
                      <m:r>
                        <m:rPr>
                          <m:sty m:val="p"/>
                        </m:rPr>
                        <w:rPr>
                          <w:rFonts w:ascii="Cambria Math" w:eastAsia="Batang" w:hAnsi="Cambria Math"/>
                          <w:lang w:eastAsia="x-none"/>
                        </w:rPr>
                        <m:t>2</m:t>
                      </m:r>
                    </m:sup>
                  </m:sSubSup>
                </m:num>
                <m:den>
                  <m:r>
                    <m:rPr>
                      <m:sty m:val="p"/>
                    </m:rPr>
                    <w:rPr>
                      <w:rFonts w:ascii="Cambria Math" w:eastAsia="Batang" w:hAnsi="Cambria Math"/>
                      <w:lang w:eastAsia="x-none"/>
                    </w:rPr>
                    <m:t>υ</m:t>
                  </m:r>
                </m:den>
              </m:f>
            </m:oMath>
          </w:p>
          <w:p w14:paraId="0E622AE5" w14:textId="77777777" w:rsidR="00FC1AD0" w:rsidRPr="00FC1AD0" w:rsidRDefault="00FC1AD0" w:rsidP="00FC1AD0">
            <w:pPr>
              <w:numPr>
                <w:ilvl w:val="0"/>
                <w:numId w:val="37"/>
              </w:numPr>
              <w:snapToGrid w:val="0"/>
              <w:spacing w:before="0" w:after="0"/>
              <w:jc w:val="both"/>
              <w:rPr>
                <w:rFonts w:ascii="Times" w:eastAsia="Batang" w:hAnsi="Times"/>
                <w:bCs/>
                <w:lang w:eastAsia="zh-CN"/>
              </w:rPr>
            </w:pPr>
            <w:r w:rsidRPr="00FC1AD0">
              <w:rPr>
                <w:rFonts w:ascii="Times" w:eastAsia="等线" w:hAnsi="Times"/>
                <w:bCs/>
                <w:lang w:eastAsia="zh-CN"/>
              </w:rPr>
              <w:t>A</w:t>
            </w:r>
            <w:r w:rsidRPr="00FC1AD0">
              <w:rPr>
                <w:rFonts w:ascii="Times" w:eastAsia="等线" w:hAnsi="Times" w:hint="eastAsia"/>
                <w:bCs/>
                <w:lang w:eastAsia="zh-CN"/>
              </w:rPr>
              <w:t>lt</w:t>
            </w:r>
            <w:r w:rsidRPr="00FC1AD0">
              <w:rPr>
                <w:rFonts w:ascii="Times" w:eastAsia="等线" w:hAnsi="Times"/>
                <w:bCs/>
                <w:lang w:eastAsia="zh-CN"/>
              </w:rPr>
              <w:t xml:space="preserve">7: </w:t>
            </w:r>
          </w:p>
          <w:p w14:paraId="67144936" w14:textId="77777777" w:rsidR="00FC1AD0" w:rsidRPr="00FC1AD0" w:rsidRDefault="00FC1AD0" w:rsidP="00FC1AD0">
            <w:pPr>
              <w:numPr>
                <w:ilvl w:val="1"/>
                <w:numId w:val="37"/>
              </w:numPr>
              <w:snapToGrid w:val="0"/>
              <w:spacing w:before="0" w:after="0"/>
              <w:jc w:val="both"/>
              <w:rPr>
                <w:rFonts w:ascii="Times" w:eastAsia="Batang" w:hAnsi="Times"/>
                <w:bCs/>
                <w:lang w:eastAsia="zh-CN"/>
              </w:rPr>
            </w:pPr>
            <w:r w:rsidRPr="00FC1AD0">
              <w:rPr>
                <w:rFonts w:ascii="Times" w:eastAsia="等线" w:hAnsi="Times"/>
                <w:bCs/>
                <w:lang w:eastAsia="zh-CN"/>
              </w:rPr>
              <w:t>if two different vectors for</w:t>
            </w:r>
            <w:r w:rsidRPr="00FC1AD0">
              <w:rPr>
                <w:rFonts w:ascii="Cambria Math" w:eastAsia="Batang" w:hAnsi="Cambria Math"/>
                <w:lang w:eastAsia="x-none"/>
              </w:rPr>
              <w:t xml:space="preserve"> </w:t>
            </w:r>
            <m:oMath>
              <m:r>
                <m:rPr>
                  <m:sty m:val="p"/>
                </m:rPr>
                <w:rPr>
                  <w:rFonts w:ascii="Cambria Math" w:eastAsia="Batang" w:hAnsi="Cambria Math"/>
                  <w:lang w:eastAsia="x-none"/>
                </w:rPr>
                <m:t>υ=2</m:t>
              </m:r>
            </m:oMath>
            <w:r w:rsidRPr="00FC1AD0">
              <w:rPr>
                <w:rFonts w:ascii="Cambria Math" w:eastAsia="Batang" w:hAnsi="Cambria Math"/>
                <w:lang w:eastAsia="x-none"/>
              </w:rPr>
              <w:t>,</w:t>
            </w:r>
            <w:r w:rsidRPr="00FC1AD0">
              <w:rPr>
                <w:rFonts w:ascii="Times" w:eastAsia="等线" w:hAnsi="Times"/>
                <w:bCs/>
                <w:lang w:eastAsia="zh-CN"/>
              </w:rPr>
              <w:t xml:space="preserve"> </w:t>
            </w:r>
            <m:oMath>
              <m:r>
                <m:rPr>
                  <m:sty m:val="p"/>
                </m:rPr>
                <w:rPr>
                  <w:rFonts w:ascii="Cambria Math" w:eastAsia="Batang" w:hAnsi="Cambria Math"/>
                  <w:lang w:eastAsia="x-none"/>
                </w:rPr>
                <m:t>min</m:t>
              </m:r>
              <m:d>
                <m:dPr>
                  <m:begChr m:val="{"/>
                  <m:endChr m:val="}"/>
                  <m:ctrlPr>
                    <w:rPr>
                      <w:rFonts w:ascii="Cambria Math" w:eastAsia="Batang" w:hAnsi="Cambria Math"/>
                      <w:bCs/>
                      <w:iCs/>
                      <w:lang w:eastAsia="x-none"/>
                    </w:rPr>
                  </m:ctrlPr>
                </m:dPr>
                <m:e>
                  <m:f>
                    <m:fPr>
                      <m:ctrlPr>
                        <w:rPr>
                          <w:rFonts w:ascii="Cambria Math" w:eastAsia="Batang" w:hAnsi="Cambria Math"/>
                          <w:bCs/>
                          <w:i/>
                          <w:lang w:eastAsia="x-none"/>
                        </w:rPr>
                      </m:ctrlPr>
                    </m:fPr>
                    <m:num>
                      <m:r>
                        <w:rPr>
                          <w:rFonts w:ascii="Cambria Math" w:eastAsia="Batang" w:hAnsi="Cambria Math"/>
                          <w:lang w:eastAsia="x-none"/>
                        </w:rPr>
                        <m:t>1</m:t>
                      </m:r>
                    </m:num>
                    <m:den>
                      <m:r>
                        <m:rPr>
                          <m:sty m:val="p"/>
                        </m:rPr>
                        <w:rPr>
                          <w:rFonts w:ascii="Cambria Math" w:eastAsia="Batang" w:hAnsi="Cambria Math"/>
                          <w:lang w:eastAsia="x-none"/>
                        </w:rPr>
                        <m:t>υ</m:t>
                      </m:r>
                    </m:den>
                  </m:f>
                  <m:r>
                    <m:rPr>
                      <m:sty m:val="p"/>
                    </m:rPr>
                    <w:rPr>
                      <w:rFonts w:ascii="Cambria Math" w:eastAsia="Batang" w:hAnsi="Cambria Math"/>
                      <w:lang w:eastAsia="x-none"/>
                    </w:rPr>
                    <m:t>,</m:t>
                  </m:r>
                  <m:sSubSup>
                    <m:sSubSupPr>
                      <m:ctrlPr>
                        <w:rPr>
                          <w:rFonts w:ascii="Cambria Math" w:eastAsia="Batang" w:hAnsi="Cambria Math"/>
                          <w:bCs/>
                          <w:iCs/>
                          <w:lang w:eastAsia="x-none"/>
                        </w:rPr>
                      </m:ctrlPr>
                    </m:sSubSupPr>
                    <m:e>
                      <m:r>
                        <m:rPr>
                          <m:sty m:val="p"/>
                        </m:rPr>
                        <w:rPr>
                          <w:rFonts w:ascii="Cambria Math" w:eastAsia="Batang" w:hAnsi="Cambria Math"/>
                          <w:lang w:eastAsia="x-none"/>
                        </w:rPr>
                        <m:t>s</m:t>
                      </m:r>
                    </m:e>
                    <m:sub>
                      <m:r>
                        <m:rPr>
                          <m:sty m:val="p"/>
                        </m:rPr>
                        <w:rPr>
                          <w:rFonts w:ascii="Cambria Math" w:eastAsia="Batang" w:hAnsi="Cambria Math"/>
                          <w:lang w:eastAsia="x-none"/>
                        </w:rPr>
                        <m:t>i</m:t>
                      </m:r>
                    </m:sub>
                    <m:sup>
                      <m:r>
                        <m:rPr>
                          <m:sty m:val="p"/>
                        </m:rPr>
                        <w:rPr>
                          <w:rFonts w:ascii="Cambria Math" w:eastAsia="Batang" w:hAnsi="Cambria Math"/>
                          <w:lang w:eastAsia="x-none"/>
                        </w:rPr>
                        <m:t>2</m:t>
                      </m:r>
                    </m:sup>
                  </m:sSubSup>
                </m:e>
              </m:d>
            </m:oMath>
            <w:r w:rsidRPr="00FC1AD0">
              <w:rPr>
                <w:rFonts w:ascii="Times" w:eastAsia="等线" w:hAnsi="Times"/>
                <w:bCs/>
                <w:iCs/>
                <w:lang w:eastAsia="x-none"/>
              </w:rPr>
              <w:t xml:space="preserve"> for the vector with smaller scaling factor </w:t>
            </w:r>
            <m:oMath>
              <m:sSub>
                <m:sSubPr>
                  <m:ctrlPr>
                    <w:rPr>
                      <w:rFonts w:ascii="Cambria Math" w:eastAsia="Times New Roman" w:hAnsi="Cambria Math"/>
                      <w:bCs/>
                      <w:iCs/>
                      <w:lang w:eastAsia="x-none"/>
                    </w:rPr>
                  </m:ctrlPr>
                </m:sSubPr>
                <m:e>
                  <m:r>
                    <m:rPr>
                      <m:sty m:val="p"/>
                    </m:rPr>
                    <w:rPr>
                      <w:rFonts w:ascii="Cambria Math" w:eastAsia="Batang" w:hAnsi="Cambria Math"/>
                      <w:lang w:eastAsia="x-none"/>
                    </w:rPr>
                    <m:t>s</m:t>
                  </m:r>
                </m:e>
                <m:sub>
                  <m:r>
                    <m:rPr>
                      <m:sty m:val="p"/>
                    </m:rPr>
                    <w:rPr>
                      <w:rFonts w:ascii="Cambria Math" w:eastAsia="Malgun Gothic" w:hAnsi="Cambria Math" w:hint="eastAsia"/>
                      <w:lang w:eastAsia="zh-CN"/>
                    </w:rPr>
                    <m:t>i</m:t>
                  </m:r>
                </m:sub>
              </m:sSub>
              <m:r>
                <m:rPr>
                  <m:sty m:val="p"/>
                </m:rPr>
                <w:rPr>
                  <w:rFonts w:ascii="Cambria Math" w:eastAsia="Batang" w:hAnsi="Cambria Math"/>
                  <w:lang w:eastAsia="x-none"/>
                </w:rPr>
                <m:t>≤</m:t>
              </m:r>
              <m:sSub>
                <m:sSubPr>
                  <m:ctrlPr>
                    <w:rPr>
                      <w:rFonts w:ascii="Cambria Math" w:eastAsia="Times New Roman" w:hAnsi="Cambria Math"/>
                      <w:bCs/>
                      <w:iCs/>
                      <w:lang w:eastAsia="x-none"/>
                    </w:rPr>
                  </m:ctrlPr>
                </m:sSubPr>
                <m:e>
                  <m:r>
                    <m:rPr>
                      <m:sty m:val="p"/>
                    </m:rPr>
                    <w:rPr>
                      <w:rFonts w:ascii="Cambria Math" w:eastAsia="Batang" w:hAnsi="Cambria Math"/>
                      <w:lang w:eastAsia="x-none"/>
                    </w:rPr>
                    <m:t>s</m:t>
                  </m:r>
                </m:e>
                <m:sub>
                  <m:r>
                    <m:rPr>
                      <m:sty m:val="p"/>
                    </m:rPr>
                    <w:rPr>
                      <w:rFonts w:ascii="Cambria Math" w:eastAsia="Batang" w:hAnsi="Cambria Math"/>
                      <w:lang w:eastAsia="x-none"/>
                    </w:rPr>
                    <m:t>j</m:t>
                  </m:r>
                </m:sub>
              </m:sSub>
            </m:oMath>
            <w:r w:rsidRPr="00FC1AD0">
              <w:rPr>
                <w:rFonts w:ascii="Times" w:eastAsia="等线" w:hAnsi="Times" w:hint="eastAsia"/>
                <w:bCs/>
                <w:iCs/>
                <w:lang w:eastAsia="zh-CN"/>
              </w:rPr>
              <w:t>,</w:t>
            </w:r>
            <w:r w:rsidRPr="00FC1AD0">
              <w:rPr>
                <w:rFonts w:ascii="Times" w:eastAsia="等线" w:hAnsi="Times"/>
                <w:bCs/>
                <w:lang w:eastAsia="x-none"/>
              </w:rPr>
              <w:t xml:space="preserve"> </w:t>
            </w:r>
            <w:r w:rsidRPr="00FC1AD0">
              <w:rPr>
                <w:rFonts w:ascii="Times" w:eastAsia="等线" w:hAnsi="Times"/>
                <w:bCs/>
                <w:lang w:eastAsia="zh-CN"/>
              </w:rPr>
              <w:t xml:space="preserve">and </w:t>
            </w:r>
            <m:oMath>
              <m:r>
                <m:rPr>
                  <m:sty m:val="p"/>
                </m:rPr>
                <w:rPr>
                  <w:rFonts w:ascii="Cambria Math" w:eastAsia="等线" w:hAnsi="Cambria Math"/>
                  <w:lang w:eastAsia="x-none"/>
                </w:rPr>
                <m:t>min⁡</m:t>
              </m:r>
              <m:r>
                <w:rPr>
                  <w:rFonts w:ascii="Cambria Math" w:eastAsia="等线" w:hAnsi="Cambria Math"/>
                  <w:lang w:eastAsia="x-none"/>
                </w:rPr>
                <m:t>(1-</m:t>
              </m:r>
              <m:r>
                <m:rPr>
                  <m:sty m:val="p"/>
                </m:rPr>
                <w:rPr>
                  <w:rFonts w:ascii="Cambria Math" w:eastAsia="等线" w:hAnsi="Cambria Math"/>
                  <w:lang w:eastAsia="zh-CN"/>
                </w:rPr>
                <m:t>min⁡</m:t>
              </m:r>
              <m:r>
                <w:rPr>
                  <w:rFonts w:ascii="Cambria Math" w:eastAsia="等线" w:hAnsi="Cambria Math"/>
                  <w:lang w:eastAsia="zh-CN"/>
                </w:rPr>
                <m:t>(</m:t>
              </m:r>
              <m:f>
                <m:fPr>
                  <m:ctrlPr>
                    <w:rPr>
                      <w:rFonts w:ascii="Cambria Math" w:eastAsia="等线" w:hAnsi="Cambria Math"/>
                      <w:bCs/>
                      <w:i/>
                      <w:lang w:eastAsia="x-none"/>
                    </w:rPr>
                  </m:ctrlPr>
                </m:fPr>
                <m:num>
                  <m:r>
                    <w:rPr>
                      <w:rFonts w:ascii="Cambria Math" w:eastAsia="等线" w:hAnsi="Cambria Math"/>
                      <w:lang w:eastAsia="x-none"/>
                    </w:rPr>
                    <m:t>1</m:t>
                  </m:r>
                </m:num>
                <m:den>
                  <m:r>
                    <m:rPr>
                      <m:sty m:val="p"/>
                    </m:rPr>
                    <w:rPr>
                      <w:rFonts w:ascii="Cambria Math" w:eastAsia="Batang" w:hAnsi="Cambria Math"/>
                      <w:lang w:eastAsia="x-none"/>
                    </w:rPr>
                    <m:t>υ</m:t>
                  </m:r>
                </m:den>
              </m:f>
              <m:r>
                <w:rPr>
                  <w:rFonts w:ascii="Cambria Math" w:eastAsia="等线" w:hAnsi="Cambria Math"/>
                  <w:lang w:eastAsia="x-none"/>
                </w:rPr>
                <m:t>,</m:t>
              </m:r>
              <m:sSubSup>
                <m:sSubSupPr>
                  <m:ctrlPr>
                    <w:rPr>
                      <w:rFonts w:ascii="Cambria Math" w:eastAsia="Batang" w:hAnsi="Cambria Math"/>
                      <w:bCs/>
                      <w:i/>
                      <w:lang w:eastAsia="x-none"/>
                    </w:rPr>
                  </m:ctrlPr>
                </m:sSubSupPr>
                <m:e>
                  <m:r>
                    <m:rPr>
                      <m:sty m:val="p"/>
                    </m:rPr>
                    <w:rPr>
                      <w:rFonts w:ascii="Cambria Math" w:eastAsia="Batang" w:hAnsi="Cambria Math"/>
                      <w:lang w:eastAsia="x-none"/>
                    </w:rPr>
                    <m:t>s</m:t>
                  </m:r>
                </m:e>
                <m:sub>
                  <m:r>
                    <m:rPr>
                      <m:sty m:val="p"/>
                    </m:rPr>
                    <w:rPr>
                      <w:rFonts w:ascii="Cambria Math" w:eastAsia="Batang" w:hAnsi="Cambria Math"/>
                      <w:lang w:eastAsia="x-none"/>
                    </w:rPr>
                    <m:t>i</m:t>
                  </m:r>
                </m:sub>
                <m:sup>
                  <m:r>
                    <m:rPr>
                      <m:sty m:val="p"/>
                    </m:rPr>
                    <w:rPr>
                      <w:rFonts w:ascii="Cambria Math" w:eastAsia="Batang" w:hAnsi="Cambria Math"/>
                      <w:lang w:eastAsia="x-none"/>
                    </w:rPr>
                    <m:t>2</m:t>
                  </m:r>
                </m:sup>
              </m:sSubSup>
              <m:r>
                <w:rPr>
                  <w:rFonts w:ascii="Cambria Math" w:eastAsia="Batang" w:hAnsi="Cambria Math"/>
                  <w:lang w:eastAsia="x-none"/>
                </w:rPr>
                <m:t>)</m:t>
              </m:r>
              <m:r>
                <w:rPr>
                  <w:rFonts w:ascii="Cambria Math" w:eastAsia="等线" w:hAnsi="Cambria Math"/>
                  <w:lang w:eastAsia="x-none"/>
                </w:rPr>
                <m:t>,</m:t>
              </m:r>
              <m:sSubSup>
                <m:sSubSupPr>
                  <m:ctrlPr>
                    <w:rPr>
                      <w:rFonts w:ascii="Cambria Math" w:eastAsia="Batang" w:hAnsi="Cambria Math"/>
                      <w:bCs/>
                      <w:i/>
                      <w:lang w:eastAsia="x-none"/>
                    </w:rPr>
                  </m:ctrlPr>
                </m:sSubSupPr>
                <m:e>
                  <m:r>
                    <m:rPr>
                      <m:sty m:val="p"/>
                    </m:rPr>
                    <w:rPr>
                      <w:rFonts w:ascii="Cambria Math" w:eastAsia="Batang" w:hAnsi="Cambria Math"/>
                      <w:lang w:eastAsia="x-none"/>
                    </w:rPr>
                    <m:t>s</m:t>
                  </m:r>
                </m:e>
                <m:sub>
                  <m:r>
                    <m:rPr>
                      <m:sty m:val="p"/>
                    </m:rPr>
                    <w:rPr>
                      <w:rFonts w:ascii="Cambria Math" w:eastAsia="Batang" w:hAnsi="Cambria Math"/>
                      <w:lang w:eastAsia="x-none"/>
                    </w:rPr>
                    <m:t>j</m:t>
                  </m:r>
                </m:sub>
                <m:sup>
                  <m:r>
                    <m:rPr>
                      <m:sty m:val="p"/>
                    </m:rPr>
                    <w:rPr>
                      <w:rFonts w:ascii="Cambria Math" w:eastAsia="Batang" w:hAnsi="Cambria Math"/>
                      <w:lang w:eastAsia="x-none"/>
                    </w:rPr>
                    <m:t>2</m:t>
                  </m:r>
                </m:sup>
              </m:sSubSup>
              <m:r>
                <w:rPr>
                  <w:rFonts w:ascii="Cambria Math" w:eastAsia="等线" w:hAnsi="Cambria Math"/>
                  <w:lang w:eastAsia="x-none"/>
                </w:rPr>
                <m:t>)</m:t>
              </m:r>
            </m:oMath>
            <w:r w:rsidRPr="00FC1AD0">
              <w:rPr>
                <w:rFonts w:ascii="Times" w:eastAsia="等线" w:hAnsi="Times"/>
                <w:bCs/>
                <w:lang w:eastAsia="x-none"/>
              </w:rPr>
              <w:t xml:space="preserve"> for the other vector configured with larger scaling factor </w:t>
            </w:r>
            <m:oMath>
              <m:sSub>
                <m:sSubPr>
                  <m:ctrlPr>
                    <w:rPr>
                      <w:rFonts w:ascii="Cambria Math" w:eastAsia="Times New Roman" w:hAnsi="Cambria Math"/>
                      <w:bCs/>
                      <w:iCs/>
                      <w:lang w:eastAsia="x-none"/>
                    </w:rPr>
                  </m:ctrlPr>
                </m:sSubPr>
                <m:e>
                  <m:r>
                    <m:rPr>
                      <m:sty m:val="p"/>
                    </m:rPr>
                    <w:rPr>
                      <w:rFonts w:ascii="Cambria Math" w:eastAsia="Batang" w:hAnsi="Cambria Math"/>
                      <w:lang w:eastAsia="x-none"/>
                    </w:rPr>
                    <m:t>s</m:t>
                  </m:r>
                </m:e>
                <m:sub>
                  <m:r>
                    <m:rPr>
                      <m:sty m:val="p"/>
                    </m:rPr>
                    <w:rPr>
                      <w:rFonts w:ascii="Cambria Math" w:eastAsia="Batang" w:hAnsi="Cambria Math"/>
                      <w:lang w:eastAsia="x-none"/>
                    </w:rPr>
                    <m:t>j</m:t>
                  </m:r>
                </m:sub>
              </m:sSub>
            </m:oMath>
            <w:r w:rsidRPr="00FC1AD0">
              <w:rPr>
                <w:rFonts w:ascii="Times" w:eastAsia="等线" w:hAnsi="Times"/>
                <w:bCs/>
                <w:lang w:eastAsia="x-none"/>
              </w:rPr>
              <w:t xml:space="preserve">; </w:t>
            </w:r>
          </w:p>
          <w:p w14:paraId="10499B66" w14:textId="77777777" w:rsidR="00FC1AD0" w:rsidRPr="00FC1AD0" w:rsidRDefault="00FC1AD0" w:rsidP="00FC1AD0">
            <w:pPr>
              <w:numPr>
                <w:ilvl w:val="1"/>
                <w:numId w:val="37"/>
              </w:numPr>
              <w:snapToGrid w:val="0"/>
              <w:spacing w:before="0" w:after="0"/>
              <w:jc w:val="both"/>
              <w:rPr>
                <w:rFonts w:ascii="Times" w:eastAsia="Batang" w:hAnsi="Times"/>
                <w:bCs/>
                <w:lang w:eastAsia="zh-CN"/>
              </w:rPr>
            </w:pPr>
            <w:r w:rsidRPr="00FC1AD0">
              <w:rPr>
                <w:rFonts w:ascii="Times" w:eastAsia="等线" w:hAnsi="Times"/>
                <w:bCs/>
                <w:lang w:eastAsia="x-none"/>
              </w:rPr>
              <w:t>otherwise (</w:t>
            </w:r>
            <m:oMath>
              <m:r>
                <m:rPr>
                  <m:sty m:val="p"/>
                </m:rPr>
                <w:rPr>
                  <w:rFonts w:ascii="Cambria Math" w:eastAsia="Batang" w:hAnsi="Cambria Math"/>
                  <w:lang w:eastAsia="x-none"/>
                </w:rPr>
                <m:t>υ=1</m:t>
              </m:r>
            </m:oMath>
            <w:r w:rsidRPr="00FC1AD0">
              <w:rPr>
                <w:rFonts w:ascii="Times" w:eastAsia="等线" w:hAnsi="Times"/>
                <w:lang w:eastAsia="x-none"/>
              </w:rPr>
              <w:t xml:space="preserve"> or one same vector for </w:t>
            </w:r>
            <m:oMath>
              <m:r>
                <m:rPr>
                  <m:sty m:val="p"/>
                </m:rPr>
                <w:rPr>
                  <w:rFonts w:ascii="Cambria Math" w:eastAsia="Batang" w:hAnsi="Cambria Math"/>
                  <w:lang w:eastAsia="x-none"/>
                </w:rPr>
                <m:t>υ=2</m:t>
              </m:r>
            </m:oMath>
            <w:r w:rsidRPr="00FC1AD0">
              <w:rPr>
                <w:rFonts w:ascii="Times" w:eastAsia="等线" w:hAnsi="Times"/>
                <w:bCs/>
                <w:lang w:eastAsia="x-none"/>
              </w:rPr>
              <w:t xml:space="preserve">),  </w:t>
            </w:r>
            <m:oMath>
              <m:r>
                <m:rPr>
                  <m:sty m:val="p"/>
                </m:rPr>
                <w:rPr>
                  <w:rFonts w:ascii="Cambria Math" w:eastAsia="Batang" w:hAnsi="Cambria Math"/>
                  <w:lang w:eastAsia="x-none"/>
                </w:rPr>
                <m:t>min</m:t>
              </m:r>
              <m:d>
                <m:dPr>
                  <m:begChr m:val="{"/>
                  <m:endChr m:val="}"/>
                  <m:ctrlPr>
                    <w:rPr>
                      <w:rFonts w:ascii="Cambria Math" w:eastAsia="Batang" w:hAnsi="Cambria Math"/>
                      <w:bCs/>
                      <w:iCs/>
                      <w:lang w:eastAsia="x-none"/>
                    </w:rPr>
                  </m:ctrlPr>
                </m:dPr>
                <m:e>
                  <m:r>
                    <w:rPr>
                      <w:rFonts w:ascii="Cambria Math" w:eastAsia="Batang" w:hAnsi="Cambria Math"/>
                      <w:lang w:eastAsia="x-none"/>
                    </w:rPr>
                    <m:t>1</m:t>
                  </m:r>
                  <m:r>
                    <m:rPr>
                      <m:sty m:val="p"/>
                    </m:rPr>
                    <w:rPr>
                      <w:rFonts w:ascii="Cambria Math" w:eastAsia="Batang" w:hAnsi="Cambria Math"/>
                      <w:lang w:eastAsia="x-none"/>
                    </w:rPr>
                    <m:t>,</m:t>
                  </m:r>
                  <m:sSubSup>
                    <m:sSubSupPr>
                      <m:ctrlPr>
                        <w:rPr>
                          <w:rFonts w:ascii="Cambria Math" w:eastAsia="Batang" w:hAnsi="Cambria Math"/>
                          <w:bCs/>
                          <w:iCs/>
                          <w:lang w:eastAsia="x-none"/>
                        </w:rPr>
                      </m:ctrlPr>
                    </m:sSubSupPr>
                    <m:e>
                      <m:r>
                        <m:rPr>
                          <m:sty m:val="p"/>
                        </m:rPr>
                        <w:rPr>
                          <w:rFonts w:ascii="Cambria Math" w:eastAsia="Batang" w:hAnsi="Cambria Math"/>
                          <w:lang w:eastAsia="x-none"/>
                        </w:rPr>
                        <m:t>s</m:t>
                      </m:r>
                    </m:e>
                    <m:sub>
                      <m:r>
                        <m:rPr>
                          <m:sty m:val="p"/>
                        </m:rPr>
                        <w:rPr>
                          <w:rFonts w:ascii="Cambria Math" w:eastAsia="Batang" w:hAnsi="Cambria Math"/>
                          <w:lang w:eastAsia="x-none"/>
                        </w:rPr>
                        <m:t>i</m:t>
                      </m:r>
                    </m:sub>
                    <m:sup>
                      <m:r>
                        <m:rPr>
                          <m:sty m:val="p"/>
                        </m:rPr>
                        <w:rPr>
                          <w:rFonts w:ascii="Cambria Math" w:eastAsia="Batang" w:hAnsi="Cambria Math"/>
                          <w:lang w:eastAsia="x-none"/>
                        </w:rPr>
                        <m:t>2</m:t>
                      </m:r>
                    </m:sup>
                  </m:sSubSup>
                </m:e>
              </m:d>
            </m:oMath>
            <w:r w:rsidRPr="00FC1AD0">
              <w:rPr>
                <w:rFonts w:ascii="Times" w:eastAsia="等线" w:hAnsi="Times"/>
                <w:bCs/>
                <w:iCs/>
                <w:lang w:eastAsia="x-none"/>
              </w:rPr>
              <w:t xml:space="preserve"> for the vector</w:t>
            </w:r>
          </w:p>
          <w:p w14:paraId="72DB586A" w14:textId="77777777" w:rsidR="00FC1AD0" w:rsidRPr="00FC1AD0" w:rsidRDefault="00FC1AD0" w:rsidP="00FC1AD0">
            <w:pPr>
              <w:snapToGrid w:val="0"/>
              <w:spacing w:before="0" w:after="0"/>
              <w:jc w:val="both"/>
              <w:rPr>
                <w:rFonts w:ascii="Times" w:eastAsia="等线" w:hAnsi="Times"/>
                <w:bCs/>
                <w:lang w:eastAsia="zh-CN"/>
              </w:rPr>
            </w:pPr>
            <w:r w:rsidRPr="00FC1AD0">
              <w:rPr>
                <w:rFonts w:ascii="Times" w:eastAsia="等线" w:hAnsi="Times"/>
                <w:bCs/>
                <w:lang w:eastAsia="zh-CN"/>
              </w:rPr>
              <w:t xml:space="preserve">Where </w:t>
            </w:r>
            <w:proofErr w:type="spellStart"/>
            <w:r w:rsidRPr="00FC1AD0">
              <w:rPr>
                <w:rFonts w:ascii="Times" w:eastAsia="等线" w:hAnsi="Times"/>
                <w:bCs/>
                <w:lang w:eastAsia="zh-CN"/>
              </w:rPr>
              <w:t>r</w:t>
            </w:r>
            <w:r w:rsidRPr="00FC1AD0">
              <w:rPr>
                <w:rFonts w:ascii="Times" w:eastAsia="等线" w:hAnsi="Times"/>
                <w:bCs/>
                <w:vertAlign w:val="subscript"/>
                <w:lang w:eastAsia="zh-CN"/>
              </w:rPr>
              <w:t>i</w:t>
            </w:r>
            <w:proofErr w:type="spellEnd"/>
            <w:r w:rsidRPr="00FC1AD0">
              <w:rPr>
                <w:rFonts w:ascii="Times" w:eastAsia="等线" w:hAnsi="Times"/>
                <w:bCs/>
                <w:lang w:eastAsia="zh-CN"/>
              </w:rPr>
              <w:t xml:space="preserve"> denotes the number of layers associated with the </w:t>
            </w:r>
            <w:proofErr w:type="spellStart"/>
            <w:r w:rsidRPr="00FC1AD0">
              <w:rPr>
                <w:rFonts w:ascii="Times" w:eastAsia="等线" w:hAnsi="Times"/>
                <w:bCs/>
                <w:lang w:eastAsia="zh-CN"/>
              </w:rPr>
              <w:t>i-th</w:t>
            </w:r>
            <w:proofErr w:type="spellEnd"/>
            <w:r w:rsidRPr="00FC1AD0">
              <w:rPr>
                <w:rFonts w:ascii="Times" w:eastAsia="等线" w:hAnsi="Times"/>
                <w:bCs/>
                <w:lang w:eastAsia="zh-CN"/>
              </w:rPr>
              <w:t xml:space="preserve"> SD basis vector.</w:t>
            </w:r>
          </w:p>
          <w:p w14:paraId="63DBDBD5" w14:textId="77777777" w:rsidR="00FC1AD0" w:rsidRPr="00FC1AD0" w:rsidRDefault="00FC1AD0" w:rsidP="00FC1AD0">
            <w:pPr>
              <w:snapToGrid w:val="0"/>
              <w:spacing w:before="0" w:after="0"/>
              <w:jc w:val="both"/>
              <w:rPr>
                <w:rFonts w:ascii="Times" w:eastAsia="等线" w:hAnsi="Times"/>
                <w:bCs/>
                <w:lang w:eastAsia="zh-CN"/>
              </w:rPr>
            </w:pPr>
            <w:r w:rsidRPr="00FC1AD0">
              <w:rPr>
                <w:rFonts w:ascii="Times" w:eastAsia="等线" w:hAnsi="Times"/>
                <w:bCs/>
                <w:lang w:eastAsia="zh-CN"/>
              </w:rPr>
              <w:t>The same scheme applies to both Mode-A and Mode-B.</w:t>
            </w:r>
          </w:p>
          <w:p w14:paraId="048D6801" w14:textId="77777777" w:rsidR="00FC1AD0" w:rsidRPr="00FC1AD0" w:rsidRDefault="00FC1AD0" w:rsidP="00FC1AD0">
            <w:pPr>
              <w:snapToGrid w:val="0"/>
              <w:spacing w:before="0" w:after="0"/>
              <w:jc w:val="both"/>
              <w:rPr>
                <w:rFonts w:ascii="Times" w:eastAsia="Batang" w:hAnsi="Times"/>
                <w:iCs/>
                <w:lang w:eastAsia="en-US"/>
              </w:rPr>
            </w:pPr>
            <w:r w:rsidRPr="00FC1AD0">
              <w:rPr>
                <w:rFonts w:ascii="Times" w:eastAsia="Batang" w:hAnsi="Times"/>
                <w:iCs/>
                <w:lang w:eastAsia="en-US"/>
              </w:rPr>
              <w:t xml:space="preserve">Note: </w:t>
            </w:r>
            <m:oMath>
              <m:sSub>
                <m:sSubPr>
                  <m:ctrlPr>
                    <w:rPr>
                      <w:rFonts w:ascii="Cambria Math" w:eastAsia="Batang" w:hAnsi="Cambria Math"/>
                      <w:i/>
                      <w:iCs/>
                      <w:lang w:eastAsia="en-US"/>
                    </w:rPr>
                  </m:ctrlPr>
                </m:sSubPr>
                <m:e>
                  <m:r>
                    <w:rPr>
                      <w:rFonts w:ascii="Cambria Math" w:eastAsia="Batang" w:hAnsi="Cambria Math"/>
                      <w:lang w:eastAsia="en-US"/>
                    </w:rPr>
                    <m:t>s</m:t>
                  </m:r>
                </m:e>
                <m:sub>
                  <m:r>
                    <w:rPr>
                      <w:rFonts w:ascii="Cambria Math" w:eastAsia="Batang" w:hAnsi="Cambria Math"/>
                      <w:lang w:eastAsia="en-US"/>
                    </w:rPr>
                    <m:t>i</m:t>
                  </m:r>
                </m:sub>
              </m:sSub>
              <m:r>
                <w:rPr>
                  <w:rFonts w:ascii="Cambria Math" w:eastAsia="Batang" w:hAnsi="Cambria Math"/>
                  <w:lang w:eastAsia="en-US"/>
                </w:rPr>
                <m:t>∈</m:t>
              </m:r>
              <m:d>
                <m:dPr>
                  <m:begChr m:val="{"/>
                  <m:endChr m:val="}"/>
                  <m:ctrlPr>
                    <w:rPr>
                      <w:rFonts w:ascii="Cambria Math" w:eastAsia="Batang" w:hAnsi="Cambria Math"/>
                      <w:i/>
                      <w:iCs/>
                      <w:lang w:eastAsia="en-US"/>
                    </w:rPr>
                  </m:ctrlPr>
                </m:dPr>
                <m:e>
                  <m:rad>
                    <m:radPr>
                      <m:degHide m:val="1"/>
                      <m:ctrlPr>
                        <w:rPr>
                          <w:rFonts w:ascii="Cambria Math" w:eastAsia="Batang" w:hAnsi="Cambria Math"/>
                          <w:i/>
                          <w:iCs/>
                          <w:lang w:eastAsia="en-US"/>
                        </w:rPr>
                      </m:ctrlPr>
                    </m:radPr>
                    <m:deg/>
                    <m:e>
                      <m:r>
                        <w:rPr>
                          <w:rFonts w:ascii="Cambria Math" w:eastAsia="Batang" w:hAnsi="Cambria Math"/>
                          <w:lang w:eastAsia="en-US"/>
                        </w:rPr>
                        <m:t>1</m:t>
                      </m:r>
                    </m:e>
                  </m:rad>
                  <m:r>
                    <m:rPr>
                      <m:sty m:val="p"/>
                    </m:rPr>
                    <w:rPr>
                      <w:rFonts w:ascii="Cambria Math" w:eastAsia="Batang" w:hAnsi="Cambria Math"/>
                      <w:lang w:eastAsia="en-US"/>
                    </w:rPr>
                    <m:t>, </m:t>
                  </m:r>
                  <m:rad>
                    <m:radPr>
                      <m:degHide m:val="1"/>
                      <m:ctrlPr>
                        <w:rPr>
                          <w:rFonts w:ascii="Cambria Math" w:eastAsia="Batang" w:hAnsi="Cambria Math"/>
                          <w:i/>
                          <w:iCs/>
                          <w:lang w:eastAsia="en-US"/>
                        </w:rPr>
                      </m:ctrlPr>
                    </m:radPr>
                    <m:deg/>
                    <m:e>
                      <m:f>
                        <m:fPr>
                          <m:ctrlPr>
                            <w:rPr>
                              <w:rFonts w:ascii="Cambria Math" w:eastAsia="Batang" w:hAnsi="Cambria Math"/>
                              <w:i/>
                              <w:iCs/>
                              <w:lang w:eastAsia="en-US"/>
                            </w:rPr>
                          </m:ctrlPr>
                        </m:fPr>
                        <m:num>
                          <m:r>
                            <w:rPr>
                              <w:rFonts w:ascii="Cambria Math" w:eastAsia="Batang" w:hAnsi="Cambria Math"/>
                              <w:lang w:eastAsia="en-US"/>
                            </w:rPr>
                            <m:t>1</m:t>
                          </m:r>
                        </m:num>
                        <m:den>
                          <m:r>
                            <w:rPr>
                              <w:rFonts w:ascii="Cambria Math" w:eastAsia="Batang" w:hAnsi="Cambria Math"/>
                              <w:lang w:eastAsia="en-US"/>
                            </w:rPr>
                            <m:t>2</m:t>
                          </m:r>
                        </m:den>
                      </m:f>
                    </m:e>
                  </m:rad>
                  <m:r>
                    <m:rPr>
                      <m:sty m:val="p"/>
                    </m:rPr>
                    <w:rPr>
                      <w:rFonts w:ascii="Cambria Math" w:eastAsia="Batang" w:hAnsi="Cambria Math"/>
                      <w:lang w:eastAsia="en-US"/>
                    </w:rPr>
                    <m:t>, </m:t>
                  </m:r>
                  <m:rad>
                    <m:radPr>
                      <m:degHide m:val="1"/>
                      <m:ctrlPr>
                        <w:rPr>
                          <w:rFonts w:ascii="Cambria Math" w:eastAsia="Batang" w:hAnsi="Cambria Math"/>
                          <w:i/>
                          <w:iCs/>
                          <w:lang w:eastAsia="en-US"/>
                        </w:rPr>
                      </m:ctrlPr>
                    </m:radPr>
                    <m:deg/>
                    <m:e>
                      <m:f>
                        <m:fPr>
                          <m:ctrlPr>
                            <w:rPr>
                              <w:rFonts w:ascii="Cambria Math" w:eastAsia="Batang" w:hAnsi="Cambria Math"/>
                              <w:i/>
                              <w:iCs/>
                              <w:lang w:eastAsia="en-US"/>
                            </w:rPr>
                          </m:ctrlPr>
                        </m:fPr>
                        <m:num>
                          <m:r>
                            <w:rPr>
                              <w:rFonts w:ascii="Cambria Math" w:eastAsia="Batang" w:hAnsi="Cambria Math"/>
                              <w:lang w:eastAsia="en-US"/>
                            </w:rPr>
                            <m:t>1</m:t>
                          </m:r>
                        </m:num>
                        <m:den>
                          <m:r>
                            <w:rPr>
                              <w:rFonts w:ascii="Cambria Math" w:eastAsia="Batang" w:hAnsi="Cambria Math"/>
                              <w:lang w:eastAsia="en-US"/>
                            </w:rPr>
                            <m:t>3</m:t>
                          </m:r>
                        </m:den>
                      </m:f>
                    </m:e>
                  </m:rad>
                  <m:r>
                    <m:rPr>
                      <m:sty m:val="p"/>
                    </m:rPr>
                    <w:rPr>
                      <w:rFonts w:ascii="Cambria Math" w:eastAsia="Batang" w:hAnsi="Cambria Math"/>
                      <w:lang w:eastAsia="en-US"/>
                    </w:rPr>
                    <m:t> ,</m:t>
                  </m:r>
                  <m:rad>
                    <m:radPr>
                      <m:degHide m:val="1"/>
                      <m:ctrlPr>
                        <w:rPr>
                          <w:rFonts w:ascii="Cambria Math" w:eastAsia="Batang" w:hAnsi="Cambria Math"/>
                          <w:i/>
                          <w:iCs/>
                          <w:lang w:eastAsia="en-US"/>
                        </w:rPr>
                      </m:ctrlPr>
                    </m:radPr>
                    <m:deg/>
                    <m:e>
                      <m:f>
                        <m:fPr>
                          <m:ctrlPr>
                            <w:rPr>
                              <w:rFonts w:ascii="Cambria Math" w:eastAsia="Batang" w:hAnsi="Cambria Math"/>
                              <w:i/>
                              <w:iCs/>
                              <w:lang w:eastAsia="en-US"/>
                            </w:rPr>
                          </m:ctrlPr>
                        </m:fPr>
                        <m:num>
                          <m:r>
                            <w:rPr>
                              <w:rFonts w:ascii="Cambria Math" w:eastAsia="Batang" w:hAnsi="Cambria Math"/>
                              <w:lang w:eastAsia="en-US"/>
                            </w:rPr>
                            <m:t>1</m:t>
                          </m:r>
                        </m:num>
                        <m:den>
                          <m:r>
                            <w:rPr>
                              <w:rFonts w:ascii="Cambria Math" w:eastAsia="Batang" w:hAnsi="Cambria Math"/>
                              <w:lang w:eastAsia="en-US"/>
                            </w:rPr>
                            <m:t>4</m:t>
                          </m:r>
                        </m:den>
                      </m:f>
                    </m:e>
                  </m:rad>
                  <m:r>
                    <m:rPr>
                      <m:sty m:val="p"/>
                    </m:rPr>
                    <w:rPr>
                      <w:rFonts w:ascii="Cambria Math" w:eastAsia="Batang" w:hAnsi="Cambria Math"/>
                      <w:lang w:eastAsia="en-US"/>
                    </w:rPr>
                    <m:t>,</m:t>
                  </m:r>
                  <m:rad>
                    <m:radPr>
                      <m:degHide m:val="1"/>
                      <m:ctrlPr>
                        <w:rPr>
                          <w:rFonts w:ascii="Cambria Math" w:eastAsia="Batang" w:hAnsi="Cambria Math"/>
                          <w:i/>
                          <w:iCs/>
                          <w:lang w:eastAsia="en-US"/>
                        </w:rPr>
                      </m:ctrlPr>
                    </m:radPr>
                    <m:deg/>
                    <m:e>
                      <m:f>
                        <m:fPr>
                          <m:ctrlPr>
                            <w:rPr>
                              <w:rFonts w:ascii="Cambria Math" w:eastAsia="Batang" w:hAnsi="Cambria Math"/>
                              <w:i/>
                              <w:iCs/>
                              <w:lang w:eastAsia="en-US"/>
                            </w:rPr>
                          </m:ctrlPr>
                        </m:fPr>
                        <m:num>
                          <m:r>
                            <w:rPr>
                              <w:rFonts w:ascii="Cambria Math" w:eastAsia="Batang" w:hAnsi="Cambria Math"/>
                              <w:lang w:eastAsia="en-US"/>
                            </w:rPr>
                            <m:t>1</m:t>
                          </m:r>
                        </m:num>
                        <m:den>
                          <m:r>
                            <w:rPr>
                              <w:rFonts w:ascii="Cambria Math" w:eastAsia="Batang" w:hAnsi="Cambria Math"/>
                              <w:lang w:eastAsia="en-US"/>
                            </w:rPr>
                            <m:t>6</m:t>
                          </m:r>
                        </m:den>
                      </m:f>
                    </m:e>
                  </m:rad>
                  <m:r>
                    <m:rPr>
                      <m:sty m:val="p"/>
                    </m:rPr>
                    <w:rPr>
                      <w:rFonts w:ascii="Cambria Math" w:eastAsia="Batang" w:hAnsi="Cambria Math"/>
                      <w:lang w:eastAsia="en-US"/>
                    </w:rPr>
                    <m:t>,</m:t>
                  </m:r>
                  <m:rad>
                    <m:radPr>
                      <m:degHide m:val="1"/>
                      <m:ctrlPr>
                        <w:rPr>
                          <w:rFonts w:ascii="Cambria Math" w:eastAsia="Batang" w:hAnsi="Cambria Math"/>
                          <w:i/>
                          <w:iCs/>
                          <w:lang w:eastAsia="en-US"/>
                        </w:rPr>
                      </m:ctrlPr>
                    </m:radPr>
                    <m:deg/>
                    <m:e>
                      <m:f>
                        <m:fPr>
                          <m:ctrlPr>
                            <w:rPr>
                              <w:rFonts w:ascii="Cambria Math" w:eastAsia="Batang" w:hAnsi="Cambria Math"/>
                              <w:i/>
                              <w:iCs/>
                              <w:lang w:eastAsia="en-US"/>
                            </w:rPr>
                          </m:ctrlPr>
                        </m:fPr>
                        <m:num>
                          <m:r>
                            <w:rPr>
                              <w:rFonts w:ascii="Cambria Math" w:eastAsia="Batang" w:hAnsi="Cambria Math"/>
                              <w:lang w:eastAsia="en-US"/>
                            </w:rPr>
                            <m:t>1</m:t>
                          </m:r>
                        </m:num>
                        <m:den>
                          <m:r>
                            <w:rPr>
                              <w:rFonts w:ascii="Cambria Math" w:eastAsia="Batang" w:hAnsi="Cambria Math"/>
                              <w:lang w:eastAsia="en-US"/>
                            </w:rPr>
                            <m:t>8</m:t>
                          </m:r>
                        </m:den>
                      </m:f>
                    </m:e>
                  </m:rad>
                  <m:r>
                    <m:rPr>
                      <m:sty m:val="p"/>
                    </m:rPr>
                    <w:rPr>
                      <w:rFonts w:ascii="Cambria Math" w:eastAsia="Batang" w:hAnsi="Cambria Math"/>
                      <w:lang w:eastAsia="en-US"/>
                    </w:rPr>
                    <m:t>,</m:t>
                  </m:r>
                  <m:rad>
                    <m:radPr>
                      <m:degHide m:val="1"/>
                      <m:ctrlPr>
                        <w:rPr>
                          <w:rFonts w:ascii="Cambria Math" w:eastAsia="Batang" w:hAnsi="Cambria Math"/>
                          <w:i/>
                          <w:iCs/>
                          <w:lang w:eastAsia="en-US"/>
                        </w:rPr>
                      </m:ctrlPr>
                    </m:radPr>
                    <m:deg/>
                    <m:e>
                      <m:f>
                        <m:fPr>
                          <m:ctrlPr>
                            <w:rPr>
                              <w:rFonts w:ascii="Cambria Math" w:eastAsia="Batang" w:hAnsi="Cambria Math"/>
                              <w:i/>
                              <w:iCs/>
                              <w:lang w:eastAsia="en-US"/>
                            </w:rPr>
                          </m:ctrlPr>
                        </m:fPr>
                        <m:num>
                          <m:r>
                            <w:rPr>
                              <w:rFonts w:ascii="Cambria Math" w:eastAsia="Batang" w:hAnsi="Cambria Math"/>
                              <w:lang w:eastAsia="en-US"/>
                            </w:rPr>
                            <m:t>1</m:t>
                          </m:r>
                        </m:num>
                        <m:den>
                          <m:r>
                            <w:rPr>
                              <w:rFonts w:ascii="Cambria Math" w:eastAsia="Batang" w:hAnsi="Cambria Math"/>
                              <w:lang w:eastAsia="en-US"/>
                            </w:rPr>
                            <m:t>12</m:t>
                          </m:r>
                        </m:den>
                      </m:f>
                    </m:e>
                  </m:rad>
                  <m:r>
                    <m:rPr>
                      <m:sty m:val="p"/>
                    </m:rPr>
                    <w:rPr>
                      <w:rFonts w:ascii="Cambria Math" w:eastAsia="Batang" w:hAnsi="Cambria Math"/>
                      <w:lang w:eastAsia="en-US"/>
                    </w:rPr>
                    <m:t>,</m:t>
                  </m:r>
                  <m:rad>
                    <m:radPr>
                      <m:degHide m:val="1"/>
                      <m:ctrlPr>
                        <w:rPr>
                          <w:rFonts w:ascii="Cambria Math" w:eastAsia="Batang" w:hAnsi="Cambria Math"/>
                          <w:i/>
                          <w:iCs/>
                          <w:lang w:eastAsia="en-US"/>
                        </w:rPr>
                      </m:ctrlPr>
                    </m:radPr>
                    <m:deg/>
                    <m:e>
                      <m:f>
                        <m:fPr>
                          <m:ctrlPr>
                            <w:rPr>
                              <w:rFonts w:ascii="Cambria Math" w:eastAsia="Batang" w:hAnsi="Cambria Math"/>
                              <w:i/>
                              <w:iCs/>
                              <w:lang w:eastAsia="en-US"/>
                            </w:rPr>
                          </m:ctrlPr>
                        </m:fPr>
                        <m:num>
                          <m:r>
                            <w:rPr>
                              <w:rFonts w:ascii="Cambria Math" w:eastAsia="Batang" w:hAnsi="Cambria Math"/>
                              <w:lang w:eastAsia="en-US"/>
                            </w:rPr>
                            <m:t>1</m:t>
                          </m:r>
                        </m:num>
                        <m:den>
                          <m:r>
                            <w:rPr>
                              <w:rFonts w:ascii="Cambria Math" w:eastAsia="Batang" w:hAnsi="Cambria Math"/>
                              <w:lang w:eastAsia="en-US"/>
                            </w:rPr>
                            <m:t>16</m:t>
                          </m:r>
                        </m:den>
                      </m:f>
                    </m:e>
                  </m:rad>
                </m:e>
              </m:d>
            </m:oMath>
            <w:r w:rsidRPr="00FC1AD0">
              <w:rPr>
                <w:rFonts w:ascii="Times" w:eastAsia="Batang" w:hAnsi="Times"/>
                <w:iCs/>
                <w:lang w:eastAsia="en-US"/>
              </w:rPr>
              <w:t xml:space="preserve"> as agreed in RAN1#117.</w:t>
            </w:r>
          </w:p>
          <w:p w14:paraId="40667438" w14:textId="3FDB97E0" w:rsidR="00FC1AD0" w:rsidRPr="00FC1AD0" w:rsidRDefault="00FC1AD0" w:rsidP="00FC1AD0">
            <w:pPr>
              <w:jc w:val="both"/>
              <w:rPr>
                <w:rFonts w:eastAsiaTheme="minorEastAsia"/>
                <w:lang w:eastAsia="zh-CN"/>
              </w:rPr>
            </w:pPr>
            <w:r w:rsidRPr="00FC1AD0">
              <w:rPr>
                <w:rFonts w:ascii="Times" w:eastAsia="Batang" w:hAnsi="Times"/>
                <w:iCs/>
                <w:lang w:eastAsia="en-US"/>
              </w:rPr>
              <w:t xml:space="preserve">Normalization of precoder should be </w:t>
            </w:r>
            <w:proofErr w:type="gramStart"/>
            <w:r w:rsidRPr="00FC1AD0">
              <w:rPr>
                <w:rFonts w:ascii="Times" w:eastAsia="Batang" w:hAnsi="Times"/>
                <w:iCs/>
                <w:lang w:eastAsia="en-US"/>
              </w:rPr>
              <w:t>taken into account</w:t>
            </w:r>
            <w:proofErr w:type="gramEnd"/>
            <w:r w:rsidRPr="00FC1AD0">
              <w:rPr>
                <w:rFonts w:ascii="Times" w:eastAsia="Batang" w:hAnsi="Times"/>
                <w:iCs/>
                <w:lang w:eastAsia="en-US"/>
              </w:rPr>
              <w:t xml:space="preserve"> in the final specification design.</w:t>
            </w:r>
          </w:p>
        </w:tc>
      </w:tr>
    </w:tbl>
    <w:p w14:paraId="1CA2B8CC" w14:textId="0059E1A6" w:rsidR="00FC1AD0" w:rsidRDefault="00A4231F" w:rsidP="002C0B6E">
      <w:pPr>
        <w:jc w:val="both"/>
        <w:rPr>
          <w:rFonts w:eastAsiaTheme="minorEastAsia"/>
          <w:iCs/>
          <w:lang w:eastAsia="en-US"/>
        </w:rPr>
      </w:pPr>
      <w:r>
        <w:rPr>
          <w:rFonts w:eastAsiaTheme="minorEastAsia"/>
          <w:lang w:val="en-US" w:eastAsia="zh-CN"/>
        </w:rPr>
        <w:lastRenderedPageBreak/>
        <w:t xml:space="preserve">For RI=1, </w:t>
      </w:r>
      <w:r w:rsidRPr="00A4231F">
        <w:rPr>
          <w:rFonts w:eastAsiaTheme="minorEastAsia"/>
          <w:lang w:val="en-US" w:eastAsia="zh-CN"/>
        </w:rPr>
        <w:t xml:space="preserve">the scaling factors are defined as </w:t>
      </w:r>
      <w:proofErr w:type="spellStart"/>
      <w:r w:rsidRPr="00A4231F">
        <w:rPr>
          <w:rFonts w:eastAsiaTheme="minorEastAsia"/>
          <w:lang w:val="en-US" w:eastAsia="zh-CN"/>
        </w:rPr>
        <w:t>scaling</w:t>
      </w:r>
      <w:r>
        <w:rPr>
          <w:rFonts w:eastAsiaTheme="minorEastAsia"/>
          <w:lang w:val="en-US" w:eastAsia="zh-CN"/>
        </w:rPr>
        <w:t>s</w:t>
      </w:r>
      <w:proofErr w:type="spellEnd"/>
      <w:r w:rsidRPr="00A4231F">
        <w:rPr>
          <w:rFonts w:eastAsiaTheme="minorEastAsia"/>
          <w:lang w:val="en-US" w:eastAsia="zh-CN"/>
        </w:rPr>
        <w:t xml:space="preserve"> on the power control offset configured for the associated CSI-RS resources</w:t>
      </w:r>
      <w:r w:rsidR="000E2BF7">
        <w:rPr>
          <w:rFonts w:eastAsiaTheme="minorEastAsia"/>
          <w:lang w:val="en-US" w:eastAsia="zh-CN"/>
        </w:rPr>
        <w:t xml:space="preserve">, and the scaling formula is simply as </w:t>
      </w:r>
      <m:oMath>
        <m:sSub>
          <m:sSubPr>
            <m:ctrlPr>
              <w:rPr>
                <w:rFonts w:ascii="Cambria Math" w:eastAsia="Batang" w:hAnsi="Cambria Math"/>
                <w:i/>
                <w:iCs/>
                <w:lang w:eastAsia="en-US"/>
              </w:rPr>
            </m:ctrlPr>
          </m:sSubPr>
          <m:e>
            <m:r>
              <w:rPr>
                <w:rFonts w:ascii="Cambria Math" w:eastAsia="Batang" w:hAnsi="Cambria Math"/>
                <w:lang w:eastAsia="en-US"/>
              </w:rPr>
              <m:t>s</m:t>
            </m:r>
          </m:e>
          <m:sub>
            <m:r>
              <w:rPr>
                <w:rFonts w:ascii="Cambria Math" w:eastAsia="Batang" w:hAnsi="Cambria Math"/>
                <w:lang w:eastAsia="en-US"/>
              </w:rPr>
              <m:t>i</m:t>
            </m:r>
          </m:sub>
        </m:sSub>
      </m:oMath>
      <w:r w:rsidR="000E2BF7">
        <w:rPr>
          <w:rFonts w:eastAsiaTheme="minorEastAsia"/>
          <w:iCs/>
          <w:lang w:eastAsia="en-US"/>
        </w:rPr>
        <w:t>.</w:t>
      </w:r>
    </w:p>
    <w:p w14:paraId="0B3B06E1" w14:textId="32FB02D6" w:rsidR="000E2BF7" w:rsidRDefault="000E2BF7" w:rsidP="002C0B6E">
      <w:pPr>
        <w:jc w:val="both"/>
        <w:rPr>
          <w:rFonts w:eastAsiaTheme="minorEastAsia"/>
          <w:iCs/>
          <w:lang w:eastAsia="en-US"/>
        </w:rPr>
      </w:pPr>
      <w:r>
        <w:rPr>
          <w:rFonts w:eastAsiaTheme="minorEastAsia"/>
          <w:iCs/>
          <w:lang w:eastAsia="en-US"/>
        </w:rPr>
        <w:t>While for RI=2, there are 7 alternatives for the scaling formula, and it can be observed that some alternatives of formula have considered the precoder normalization, while some other haven’t.</w:t>
      </w:r>
    </w:p>
    <w:p w14:paraId="1E34A271" w14:textId="64FF7F00" w:rsidR="000E2BF7" w:rsidRDefault="000E2BF7" w:rsidP="002C0B6E">
      <w:pPr>
        <w:jc w:val="both"/>
        <w:rPr>
          <w:rFonts w:eastAsiaTheme="minorEastAsia"/>
          <w:iCs/>
          <w:lang w:eastAsia="zh-CN"/>
        </w:rPr>
      </w:pPr>
      <w:r>
        <w:rPr>
          <w:rFonts w:eastAsiaTheme="minorEastAsia"/>
          <w:iCs/>
          <w:lang w:eastAsia="en-US"/>
        </w:rPr>
        <w:t xml:space="preserve">However, based on the above agreement, the normalization of precoder will be </w:t>
      </w:r>
      <w:proofErr w:type="gramStart"/>
      <w:r>
        <w:rPr>
          <w:rFonts w:eastAsiaTheme="minorEastAsia"/>
          <w:iCs/>
          <w:lang w:eastAsia="en-US"/>
        </w:rPr>
        <w:t>taken into account</w:t>
      </w:r>
      <w:proofErr w:type="gramEnd"/>
      <w:r>
        <w:rPr>
          <w:rFonts w:eastAsiaTheme="minorEastAsia"/>
          <w:iCs/>
          <w:lang w:eastAsia="en-US"/>
        </w:rPr>
        <w:t xml:space="preserve"> in the final specification design, and it will make sure the same transmit power assumption across different RI values, but the transmit power among different RI values can be different. So, in this sense, some alternative involving the factor of RI value can be merged into </w:t>
      </w:r>
      <w:r w:rsidR="00F80500">
        <w:rPr>
          <w:rFonts w:eastAsiaTheme="minorEastAsia"/>
          <w:iCs/>
          <w:lang w:eastAsia="en-US"/>
        </w:rPr>
        <w:t>other similar alternatives</w:t>
      </w:r>
      <w:r w:rsidR="00F80500">
        <w:rPr>
          <w:rFonts w:eastAsiaTheme="minorEastAsia" w:hint="eastAsia"/>
          <w:iCs/>
          <w:lang w:eastAsia="zh-CN"/>
        </w:rPr>
        <w:t>:</w:t>
      </w:r>
    </w:p>
    <w:p w14:paraId="0AC0F85A" w14:textId="0564060D" w:rsidR="00F80500" w:rsidRPr="00893FC3" w:rsidRDefault="00F80500" w:rsidP="00EF563C">
      <w:pPr>
        <w:pStyle w:val="ListParagraph"/>
        <w:numPr>
          <w:ilvl w:val="0"/>
          <w:numId w:val="42"/>
        </w:numPr>
        <w:ind w:leftChars="0"/>
        <w:jc w:val="both"/>
        <w:rPr>
          <w:rFonts w:eastAsiaTheme="minorEastAsia"/>
          <w:iCs/>
          <w:lang w:eastAsia="zh-CN"/>
        </w:rPr>
      </w:pPr>
      <w:r>
        <w:rPr>
          <w:rFonts w:eastAsiaTheme="minorEastAsia" w:hint="eastAsia"/>
          <w:iCs/>
          <w:lang w:eastAsia="zh-CN"/>
        </w:rPr>
        <w:t xml:space="preserve">Alt 1, Alt </w:t>
      </w:r>
      <w:r>
        <w:rPr>
          <w:rFonts w:eastAsiaTheme="minorEastAsia" w:hint="eastAsia"/>
          <w:lang w:eastAsia="zh-CN"/>
        </w:rPr>
        <w:t xml:space="preserve">4, Alt </w:t>
      </w:r>
      <w:r>
        <w:rPr>
          <w:rFonts w:eastAsiaTheme="minorEastAsia"/>
          <w:lang w:val="en-US" w:eastAsia="zh-CN"/>
        </w:rPr>
        <w:t xml:space="preserve">5 merged to Alt </w:t>
      </w:r>
      <w:r w:rsidR="00893FC3">
        <w:rPr>
          <w:rFonts w:eastAsiaTheme="minorEastAsia"/>
          <w:lang w:val="en-US" w:eastAsia="zh-CN"/>
        </w:rPr>
        <w:t>4</w:t>
      </w:r>
    </w:p>
    <w:p w14:paraId="7FC97732" w14:textId="11355B12" w:rsidR="00893FC3" w:rsidRPr="00F80500" w:rsidRDefault="00893FC3" w:rsidP="00EF563C">
      <w:pPr>
        <w:pStyle w:val="ListParagraph"/>
        <w:numPr>
          <w:ilvl w:val="0"/>
          <w:numId w:val="42"/>
        </w:numPr>
        <w:ind w:leftChars="0"/>
        <w:jc w:val="both"/>
        <w:rPr>
          <w:rFonts w:eastAsiaTheme="minorEastAsia"/>
          <w:iCs/>
          <w:lang w:eastAsia="zh-CN"/>
        </w:rPr>
      </w:pPr>
      <w:r>
        <w:rPr>
          <w:rFonts w:eastAsiaTheme="minorEastAsia"/>
          <w:iCs/>
          <w:lang w:val="en-US" w:eastAsia="zh-CN"/>
        </w:rPr>
        <w:t>Alt 3, Alt 6 merged to Alt3</w:t>
      </w:r>
    </w:p>
    <w:p w14:paraId="29A85E36" w14:textId="2BE04AEC" w:rsidR="00893FC3" w:rsidRDefault="00893FC3" w:rsidP="002C0B6E">
      <w:pPr>
        <w:jc w:val="both"/>
        <w:rPr>
          <w:rFonts w:eastAsiaTheme="minorEastAsia"/>
          <w:iCs/>
          <w:lang w:eastAsia="en-US"/>
        </w:rPr>
      </w:pPr>
      <w:r>
        <w:rPr>
          <w:rFonts w:eastAsiaTheme="minorEastAsia"/>
          <w:iCs/>
          <w:lang w:eastAsia="en-US"/>
        </w:rPr>
        <w:lastRenderedPageBreak/>
        <w:t>However, for Alt7, it uses power borrowing/boosting, which is not aligned with the previous agreement.</w:t>
      </w:r>
    </w:p>
    <w:p w14:paraId="610BEAEA" w14:textId="611B4D24" w:rsidR="00893FC3" w:rsidRDefault="00893FC3" w:rsidP="002C0B6E">
      <w:pPr>
        <w:jc w:val="both"/>
        <w:rPr>
          <w:rFonts w:eastAsiaTheme="minorEastAsia"/>
          <w:iCs/>
          <w:lang w:eastAsia="en-US"/>
        </w:rPr>
      </w:pPr>
      <w:r>
        <w:rPr>
          <w:rFonts w:eastAsiaTheme="minorEastAsia"/>
          <w:iCs/>
          <w:lang w:eastAsia="en-US"/>
        </w:rPr>
        <w:t>So, there will be three further directions for down-selection:</w:t>
      </w:r>
    </w:p>
    <w:p w14:paraId="5ADDADDD" w14:textId="128EAB5C" w:rsidR="00893FC3" w:rsidRDefault="00893FC3" w:rsidP="00EF563C">
      <w:pPr>
        <w:pStyle w:val="ListParagraph"/>
        <w:numPr>
          <w:ilvl w:val="0"/>
          <w:numId w:val="43"/>
        </w:numPr>
        <w:ind w:leftChars="0"/>
        <w:jc w:val="both"/>
        <w:rPr>
          <w:rFonts w:eastAsiaTheme="minorEastAsia"/>
          <w:iCs/>
          <w:lang w:eastAsia="en-US"/>
        </w:rPr>
      </w:pPr>
      <w:r w:rsidRPr="00893FC3">
        <w:rPr>
          <w:rFonts w:eastAsiaTheme="minorEastAsia"/>
          <w:iCs/>
          <w:lang w:eastAsia="en-US"/>
        </w:rPr>
        <w:t xml:space="preserve">Direction 1: </w:t>
      </w:r>
      <m:oMath>
        <m:sSub>
          <m:sSubPr>
            <m:ctrlPr>
              <w:rPr>
                <w:rFonts w:ascii="Cambria Math" w:hAnsi="Cambria Math"/>
                <w:i/>
                <w:iCs/>
                <w:lang w:eastAsia="en-US"/>
              </w:rPr>
            </m:ctrlPr>
          </m:sSubPr>
          <m:e>
            <m:r>
              <w:rPr>
                <w:rFonts w:ascii="Cambria Math" w:hAnsi="Cambria Math"/>
                <w:lang w:eastAsia="en-US"/>
              </w:rPr>
              <m:t>s</m:t>
            </m:r>
          </m:e>
          <m:sub>
            <m:r>
              <w:rPr>
                <w:rFonts w:ascii="Cambria Math" w:hAnsi="Cambria Math"/>
                <w:lang w:eastAsia="en-US"/>
              </w:rPr>
              <m:t>i</m:t>
            </m:r>
          </m:sub>
        </m:sSub>
      </m:oMath>
    </w:p>
    <w:p w14:paraId="5D365687" w14:textId="3876DFCE" w:rsidR="00893FC3" w:rsidRPr="00893FC3" w:rsidRDefault="00893FC3" w:rsidP="00EF563C">
      <w:pPr>
        <w:pStyle w:val="ListParagraph"/>
        <w:numPr>
          <w:ilvl w:val="0"/>
          <w:numId w:val="43"/>
        </w:numPr>
        <w:ind w:leftChars="0"/>
        <w:jc w:val="both"/>
        <w:rPr>
          <w:rFonts w:eastAsiaTheme="minorEastAsia"/>
          <w:iCs/>
          <w:lang w:eastAsia="en-US"/>
        </w:rPr>
      </w:pPr>
      <w:r>
        <w:rPr>
          <w:rFonts w:eastAsiaTheme="minorEastAsia"/>
          <w:iCs/>
          <w:lang w:eastAsia="en-US"/>
        </w:rPr>
        <w:t>Directi</w:t>
      </w:r>
      <w:r w:rsidRPr="00893FC3">
        <w:rPr>
          <w:rFonts w:eastAsiaTheme="minorEastAsia"/>
          <w:iCs/>
          <w:lang w:eastAsia="en-US"/>
        </w:rPr>
        <w:t xml:space="preserve">on 2: </w:t>
      </w:r>
      <m:oMath>
        <m:f>
          <m:fPr>
            <m:type m:val="lin"/>
            <m:ctrlPr>
              <w:rPr>
                <w:rFonts w:ascii="Cambria Math" w:hAnsi="Cambria Math" w:cs="Times"/>
                <w:szCs w:val="20"/>
                <w:lang w:eastAsia="en-US"/>
              </w:rPr>
            </m:ctrlPr>
          </m:fPr>
          <m:num>
            <m:sSub>
              <m:sSubPr>
                <m:ctrlPr>
                  <w:rPr>
                    <w:rFonts w:ascii="Cambria Math" w:hAnsi="Cambria Math"/>
                    <w:szCs w:val="20"/>
                    <w:lang w:val="de-DE" w:eastAsia="zh-CN"/>
                  </w:rPr>
                </m:ctrlPr>
              </m:sSubPr>
              <m:e>
                <m:r>
                  <w:rPr>
                    <w:rFonts w:ascii="Cambria Math" w:hAnsi="Cambria Math"/>
                    <w:szCs w:val="20"/>
                    <w:lang w:val="de-DE" w:eastAsia="zh-CN"/>
                  </w:rPr>
                  <m:t>s</m:t>
                </m:r>
              </m:e>
              <m:sub>
                <m:r>
                  <w:rPr>
                    <w:rFonts w:ascii="Cambria Math" w:hAnsi="Cambria Math"/>
                    <w:szCs w:val="20"/>
                    <w:lang w:val="de-DE" w:eastAsia="zh-CN"/>
                  </w:rPr>
                  <m:t>i</m:t>
                </m:r>
              </m:sub>
            </m:sSub>
          </m:num>
          <m:den>
            <m:rad>
              <m:radPr>
                <m:degHide m:val="1"/>
                <m:ctrlPr>
                  <w:rPr>
                    <w:rFonts w:ascii="Cambria Math" w:hAnsi="Cambria Math"/>
                    <w:szCs w:val="20"/>
                    <w:lang w:val="de-DE" w:eastAsia="zh-CN"/>
                  </w:rPr>
                </m:ctrlPr>
              </m:radPr>
              <m:deg/>
              <m:e>
                <m:sSub>
                  <m:sSubPr>
                    <m:ctrlPr>
                      <w:rPr>
                        <w:rFonts w:ascii="Cambria Math" w:hAnsi="Cambria Math"/>
                        <w:szCs w:val="20"/>
                        <w:lang w:val="de-DE" w:eastAsia="zh-CN"/>
                      </w:rPr>
                    </m:ctrlPr>
                  </m:sSubPr>
                  <m:e>
                    <m:r>
                      <w:rPr>
                        <w:rFonts w:ascii="Cambria Math" w:hAnsi="Cambria Math"/>
                        <w:szCs w:val="20"/>
                        <w:lang w:val="de-DE" w:eastAsia="zh-CN"/>
                      </w:rPr>
                      <m:t>r</m:t>
                    </m:r>
                  </m:e>
                  <m:sub>
                    <m:r>
                      <w:rPr>
                        <w:rFonts w:ascii="Cambria Math" w:hAnsi="Cambria Math"/>
                        <w:szCs w:val="20"/>
                        <w:lang w:val="de-DE" w:eastAsia="zh-CN"/>
                      </w:rPr>
                      <m:t>i</m:t>
                    </m:r>
                  </m:sub>
                </m:sSub>
              </m:e>
            </m:rad>
          </m:den>
        </m:f>
      </m:oMath>
    </w:p>
    <w:p w14:paraId="3625A6FC" w14:textId="1B6C6DAA" w:rsidR="00893FC3" w:rsidRPr="00893FC3" w:rsidRDefault="00893FC3" w:rsidP="00EF563C">
      <w:pPr>
        <w:pStyle w:val="ListParagraph"/>
        <w:numPr>
          <w:ilvl w:val="0"/>
          <w:numId w:val="43"/>
        </w:numPr>
        <w:ind w:leftChars="0"/>
        <w:jc w:val="both"/>
        <w:rPr>
          <w:rFonts w:eastAsiaTheme="minorEastAsia"/>
          <w:iCs/>
          <w:lang w:eastAsia="en-US"/>
        </w:rPr>
      </w:pPr>
      <w:r>
        <w:rPr>
          <w:rFonts w:eastAsiaTheme="minorEastAsia"/>
          <w:szCs w:val="20"/>
          <w:lang w:eastAsia="en-US"/>
        </w:rPr>
        <w:t xml:space="preserve">Direction 3: </w:t>
      </w:r>
      <m:oMath>
        <m:f>
          <m:fPr>
            <m:type m:val="lin"/>
            <m:ctrlPr>
              <w:rPr>
                <w:rFonts w:ascii="Cambria Math" w:hAnsi="Cambria Math" w:cs="Times"/>
                <w:szCs w:val="20"/>
                <w:lang w:eastAsia="en-US"/>
              </w:rPr>
            </m:ctrlPr>
          </m:fPr>
          <m:num>
            <m:sSub>
              <m:sSubPr>
                <m:ctrlPr>
                  <w:rPr>
                    <w:rFonts w:ascii="Cambria Math" w:hAnsi="Cambria Math"/>
                    <w:szCs w:val="20"/>
                    <w:lang w:val="de-DE" w:eastAsia="zh-CN"/>
                  </w:rPr>
                </m:ctrlPr>
              </m:sSubPr>
              <m:e>
                <m:r>
                  <w:rPr>
                    <w:rFonts w:ascii="Cambria Math" w:hAnsi="Cambria Math"/>
                    <w:szCs w:val="20"/>
                    <w:lang w:val="de-DE" w:eastAsia="zh-CN"/>
                  </w:rPr>
                  <m:t>s</m:t>
                </m:r>
              </m:e>
              <m:sub>
                <m:r>
                  <w:rPr>
                    <w:rFonts w:ascii="Cambria Math" w:hAnsi="Cambria Math"/>
                    <w:szCs w:val="20"/>
                    <w:lang w:val="de-DE" w:eastAsia="zh-CN"/>
                  </w:rPr>
                  <m:t>i</m:t>
                </m:r>
              </m:sub>
            </m:sSub>
          </m:num>
          <m:den>
            <m:rad>
              <m:radPr>
                <m:degHide m:val="1"/>
                <m:ctrlPr>
                  <w:rPr>
                    <w:rFonts w:ascii="Cambria Math" w:hAnsi="Cambria Math"/>
                    <w:szCs w:val="20"/>
                    <w:lang w:val="de-DE" w:eastAsia="zh-CN"/>
                  </w:rPr>
                </m:ctrlPr>
              </m:radPr>
              <m:deg/>
              <m:e>
                <m:nary>
                  <m:naryPr>
                    <m:chr m:val="∑"/>
                    <m:supHide m:val="1"/>
                    <m:ctrlPr>
                      <w:rPr>
                        <w:rFonts w:ascii="Cambria Math" w:hAnsi="Cambria Math"/>
                        <w:bCs/>
                        <w:i/>
                        <w:szCs w:val="20"/>
                        <w:lang w:eastAsia="zh-CN"/>
                      </w:rPr>
                    </m:ctrlPr>
                  </m:naryPr>
                  <m:sub>
                    <m:r>
                      <w:rPr>
                        <w:rFonts w:ascii="Cambria Math" w:hAnsi="Cambria Math"/>
                        <w:szCs w:val="20"/>
                        <w:lang w:val="de-DE" w:eastAsia="zh-CN"/>
                      </w:rPr>
                      <m:t>k∈</m:t>
                    </m:r>
                    <m:sSub>
                      <m:sSubPr>
                        <m:ctrlPr>
                          <w:rPr>
                            <w:rFonts w:ascii="Cambria Math" w:hAnsi="Cambria Math"/>
                            <w:bCs/>
                            <w:i/>
                            <w:szCs w:val="20"/>
                            <w:lang w:eastAsia="zh-CN"/>
                          </w:rPr>
                        </m:ctrlPr>
                      </m:sSubPr>
                      <m:e>
                        <m:r>
                          <w:rPr>
                            <w:rFonts w:ascii="Cambria Math" w:hAnsi="Cambria Math"/>
                            <w:szCs w:val="20"/>
                            <w:lang w:val="de-DE" w:eastAsia="zh-CN"/>
                          </w:rPr>
                          <m:t>G</m:t>
                        </m:r>
                      </m:e>
                      <m:sub>
                        <m:r>
                          <w:rPr>
                            <w:rFonts w:ascii="Cambria Math" w:hAnsi="Cambria Math"/>
                            <w:szCs w:val="20"/>
                            <w:lang w:val="de-DE" w:eastAsia="zh-CN"/>
                          </w:rPr>
                          <m:t>i</m:t>
                        </m:r>
                      </m:sub>
                    </m:sSub>
                  </m:sub>
                  <m:sup/>
                  <m:e>
                    <m:sSub>
                      <m:sSubPr>
                        <m:ctrlPr>
                          <w:rPr>
                            <w:rFonts w:ascii="Cambria Math" w:hAnsi="Cambria Math"/>
                            <w:bCs/>
                            <w:i/>
                            <w:szCs w:val="20"/>
                            <w:lang w:eastAsia="zh-CN"/>
                          </w:rPr>
                        </m:ctrlPr>
                      </m:sSubPr>
                      <m:e>
                        <m:r>
                          <w:rPr>
                            <w:rFonts w:ascii="Cambria Math" w:hAnsi="Cambria Math"/>
                            <w:szCs w:val="20"/>
                            <w:lang w:val="de-DE" w:eastAsia="zh-CN"/>
                          </w:rPr>
                          <m:t>r</m:t>
                        </m:r>
                      </m:e>
                      <m:sub>
                        <m:r>
                          <w:rPr>
                            <w:rFonts w:ascii="Cambria Math" w:hAnsi="Cambria Math"/>
                            <w:szCs w:val="20"/>
                            <w:lang w:val="de-DE" w:eastAsia="zh-CN"/>
                          </w:rPr>
                          <m:t>k</m:t>
                        </m:r>
                      </m:sub>
                    </m:sSub>
                  </m:e>
                </m:nary>
              </m:e>
            </m:rad>
          </m:den>
        </m:f>
      </m:oMath>
    </w:p>
    <w:p w14:paraId="5F40279F" w14:textId="77777777" w:rsidR="00EB39A5" w:rsidRDefault="00EB39A5" w:rsidP="002C0B6E">
      <w:pPr>
        <w:jc w:val="both"/>
        <w:rPr>
          <w:rFonts w:eastAsiaTheme="minorEastAsia"/>
          <w:iCs/>
          <w:lang w:eastAsia="en-US"/>
        </w:rPr>
      </w:pPr>
      <w:r>
        <w:rPr>
          <w:rFonts w:eastAsiaTheme="minorEastAsia"/>
          <w:iCs/>
          <w:lang w:eastAsia="en-US"/>
        </w:rPr>
        <w:t>Considering Direction 1 is just same as RI=1, and some companies’ evaluation results do show Direction 1 have some performance benefits. So, we prefer Direction 1.</w:t>
      </w:r>
    </w:p>
    <w:p w14:paraId="1C89DF11" w14:textId="354D9806" w:rsidR="00EF563C" w:rsidRDefault="00EB39A5" w:rsidP="0074496D">
      <w:pPr>
        <w:jc w:val="both"/>
        <w:rPr>
          <w:lang w:eastAsia="zh-CN"/>
        </w:rPr>
      </w:pPr>
      <w:r>
        <w:rPr>
          <w:rFonts w:eastAsiaTheme="minorEastAsia"/>
          <w:iCs/>
          <w:lang w:eastAsia="en-US"/>
        </w:rPr>
        <w:t xml:space="preserve">Besides, in the pre-RAN1#119 meeting discussion, </w:t>
      </w:r>
      <w:r w:rsidR="00EF563C">
        <w:rPr>
          <w:rFonts w:eastAsiaTheme="minorEastAsia"/>
          <w:iCs/>
          <w:lang w:eastAsia="en-US"/>
        </w:rPr>
        <w:t xml:space="preserve">FL </w:t>
      </w:r>
      <w:r w:rsidR="0074496D">
        <w:rPr>
          <w:rFonts w:eastAsiaTheme="minorEastAsia"/>
          <w:iCs/>
          <w:lang w:eastAsia="en-US"/>
        </w:rPr>
        <w:t xml:space="preserve">raised an issue on </w:t>
      </w:r>
      <w:r w:rsidR="0074496D" w:rsidRPr="0074496D">
        <w:rPr>
          <w:rFonts w:eastAsiaTheme="minorEastAsia"/>
          <w:iCs/>
          <w:lang w:eastAsia="en-US"/>
        </w:rPr>
        <w:t xml:space="preserve">the configuration of the </w:t>
      </w:r>
      <m:oMath>
        <m:sSub>
          <m:sSubPr>
            <m:ctrlPr>
              <w:rPr>
                <w:rFonts w:ascii="Cambria Math" w:eastAsia="Batang" w:hAnsi="Cambria Math"/>
                <w:i/>
                <w:iCs/>
                <w:lang w:eastAsia="en-US"/>
              </w:rPr>
            </m:ctrlPr>
          </m:sSubPr>
          <m:e>
            <m:r>
              <w:rPr>
                <w:rFonts w:ascii="Cambria Math" w:eastAsia="Batang" w:hAnsi="Cambria Math"/>
                <w:lang w:eastAsia="en-US"/>
              </w:rPr>
              <m:t>s</m:t>
            </m:r>
          </m:e>
          <m:sub>
            <m:r>
              <w:rPr>
                <w:rFonts w:ascii="Cambria Math" w:eastAsia="Batang" w:hAnsi="Cambria Math"/>
                <w:lang w:eastAsia="en-US"/>
              </w:rPr>
              <m:t>i</m:t>
            </m:r>
          </m:sub>
        </m:sSub>
      </m:oMath>
      <w:r w:rsidR="0074496D" w:rsidRPr="0074496D">
        <w:rPr>
          <w:rFonts w:eastAsiaTheme="minorEastAsia"/>
          <w:iCs/>
          <w:lang w:eastAsia="en-US"/>
        </w:rPr>
        <w:t xml:space="preserve"> value</w:t>
      </w:r>
      <w:r w:rsidR="0074496D">
        <w:rPr>
          <w:rFonts w:eastAsiaTheme="minorEastAsia"/>
          <w:iCs/>
          <w:lang w:eastAsia="en-US"/>
        </w:rPr>
        <w:t xml:space="preserve">, whether the </w:t>
      </w:r>
      <m:oMath>
        <m:sSub>
          <m:sSubPr>
            <m:ctrlPr>
              <w:rPr>
                <w:rFonts w:ascii="Cambria Math" w:eastAsia="Batang" w:hAnsi="Cambria Math"/>
                <w:i/>
                <w:iCs/>
                <w:lang w:eastAsia="en-US"/>
              </w:rPr>
            </m:ctrlPr>
          </m:sSubPr>
          <m:e>
            <m:r>
              <w:rPr>
                <w:rFonts w:ascii="Cambria Math" w:eastAsia="Batang" w:hAnsi="Cambria Math"/>
                <w:lang w:eastAsia="en-US"/>
              </w:rPr>
              <m:t>s</m:t>
            </m:r>
          </m:e>
          <m:sub>
            <m:r>
              <w:rPr>
                <w:rFonts w:ascii="Cambria Math" w:eastAsia="Batang" w:hAnsi="Cambria Math"/>
                <w:lang w:eastAsia="en-US"/>
              </w:rPr>
              <m:t>i</m:t>
            </m:r>
          </m:sub>
        </m:sSub>
      </m:oMath>
      <w:r w:rsidR="0074496D" w:rsidRPr="0074496D">
        <w:rPr>
          <w:rFonts w:eastAsiaTheme="minorEastAsia"/>
          <w:iCs/>
          <w:lang w:eastAsia="en-US"/>
        </w:rPr>
        <w:t xml:space="preserve"> value</w:t>
      </w:r>
      <w:r w:rsidR="0074496D">
        <w:rPr>
          <w:rFonts w:eastAsiaTheme="minorEastAsia"/>
          <w:iCs/>
          <w:lang w:eastAsia="en-US"/>
        </w:rPr>
        <w:t xml:space="preserve"> is RI-specific or RI-common. </w:t>
      </w:r>
      <w:r w:rsidR="0074496D">
        <w:rPr>
          <w:rFonts w:ascii="Times" w:eastAsia="等线" w:hAnsi="Times" w:cs="Times"/>
          <w:bCs/>
          <w:lang w:eastAsia="zh-CN"/>
        </w:rPr>
        <w:t xml:space="preserve">The </w:t>
      </w:r>
      <w:r w:rsidR="0074496D">
        <w:rPr>
          <w:rFonts w:eastAsia="Batang"/>
          <w:iCs/>
          <w:lang w:eastAsia="en-US"/>
        </w:rPr>
        <w:t>3-bit indicator per SD basis vector group is raised to restrict the transmit power for some specific beams</w:t>
      </w:r>
      <w:r w:rsidR="00EF563C">
        <w:rPr>
          <w:rFonts w:ascii="Times" w:eastAsia="等线" w:hAnsi="Times" w:cs="Times"/>
          <w:bCs/>
          <w:lang w:eastAsia="zh-CN"/>
        </w:rPr>
        <w:t>, not related with the rank value</w:t>
      </w:r>
      <w:r w:rsidR="0074496D">
        <w:rPr>
          <w:rFonts w:ascii="Times" w:eastAsia="等线" w:hAnsi="Times" w:cs="Times"/>
          <w:bCs/>
          <w:lang w:eastAsia="zh-CN"/>
        </w:rPr>
        <w:t xml:space="preserve">, so it is not natural to say the </w:t>
      </w:r>
      <m:oMath>
        <m:sSub>
          <m:sSubPr>
            <m:ctrlPr>
              <w:rPr>
                <w:rFonts w:ascii="Cambria Math" w:eastAsia="Batang" w:hAnsi="Cambria Math"/>
                <w:i/>
                <w:iCs/>
                <w:lang w:eastAsia="en-US"/>
              </w:rPr>
            </m:ctrlPr>
          </m:sSubPr>
          <m:e>
            <m:r>
              <w:rPr>
                <w:rFonts w:ascii="Cambria Math" w:eastAsia="Batang" w:hAnsi="Cambria Math"/>
                <w:lang w:eastAsia="en-US"/>
              </w:rPr>
              <m:t>s</m:t>
            </m:r>
          </m:e>
          <m:sub>
            <m:r>
              <w:rPr>
                <w:rFonts w:ascii="Cambria Math" w:eastAsia="Batang" w:hAnsi="Cambria Math"/>
                <w:lang w:eastAsia="en-US"/>
              </w:rPr>
              <m:t>i</m:t>
            </m:r>
          </m:sub>
        </m:sSub>
      </m:oMath>
      <w:r w:rsidR="0074496D" w:rsidRPr="0074496D">
        <w:rPr>
          <w:rFonts w:eastAsiaTheme="minorEastAsia"/>
          <w:iCs/>
          <w:lang w:eastAsia="en-US"/>
        </w:rPr>
        <w:t xml:space="preserve"> value</w:t>
      </w:r>
      <w:r w:rsidR="0074496D">
        <w:rPr>
          <w:rFonts w:eastAsiaTheme="minorEastAsia"/>
          <w:iCs/>
          <w:lang w:eastAsia="en-US"/>
        </w:rPr>
        <w:t xml:space="preserve"> is RI-specific from the perspective of physical meaning. However, </w:t>
      </w:r>
      <w:r w:rsidR="00EF563C">
        <w:rPr>
          <w:rFonts w:ascii="Times" w:eastAsia="等线" w:hAnsi="Times" w:cs="Times"/>
          <w:bCs/>
          <w:lang w:eastAsia="zh-CN"/>
        </w:rPr>
        <w:t xml:space="preserve">we are open to RI-specific </w:t>
      </w:r>
      <m:oMath>
        <m:sSub>
          <m:sSubPr>
            <m:ctrlPr>
              <w:rPr>
                <w:rFonts w:ascii="Cambria Math" w:eastAsia="Batang" w:hAnsi="Cambria Math"/>
                <w:i/>
                <w:iCs/>
                <w:lang w:eastAsia="en-US"/>
              </w:rPr>
            </m:ctrlPr>
          </m:sSubPr>
          <m:e>
            <m:r>
              <w:rPr>
                <w:rFonts w:ascii="Cambria Math" w:eastAsia="Batang" w:hAnsi="Cambria Math"/>
                <w:lang w:eastAsia="en-US"/>
              </w:rPr>
              <m:t>s</m:t>
            </m:r>
          </m:e>
          <m:sub>
            <m:r>
              <w:rPr>
                <w:rFonts w:ascii="Cambria Math" w:eastAsia="Batang" w:hAnsi="Cambria Math"/>
                <w:lang w:eastAsia="en-US"/>
              </w:rPr>
              <m:t>i</m:t>
            </m:r>
          </m:sub>
        </m:sSub>
      </m:oMath>
      <w:r w:rsidR="00EF563C">
        <w:rPr>
          <w:rFonts w:ascii="Times" w:eastAsia="等线" w:hAnsi="Times" w:cs="Times"/>
          <w:bCs/>
          <w:lang w:eastAsia="zh-CN"/>
        </w:rPr>
        <w:t xml:space="preserve"> value configure, so that the </w:t>
      </w:r>
      <w:r w:rsidR="00EF563C" w:rsidRPr="00654853">
        <w:t xml:space="preserve">total power associated with </w:t>
      </w:r>
      <w:r w:rsidR="00EF563C">
        <w:t>one specific</w:t>
      </w:r>
      <w:r w:rsidR="00EF563C" w:rsidRPr="00654853">
        <w:t xml:space="preserve"> beam</w:t>
      </w:r>
      <w:r w:rsidR="00EF563C">
        <w:t xml:space="preserve"> for Rank=2 can be same as the power for Rank=1 based on </w:t>
      </w:r>
      <w:proofErr w:type="spellStart"/>
      <w:r w:rsidR="00EF563C">
        <w:t>gNB</w:t>
      </w:r>
      <w:proofErr w:type="spellEnd"/>
      <w:r w:rsidR="00EF563C">
        <w:t xml:space="preserve"> implementation.</w:t>
      </w:r>
    </w:p>
    <w:p w14:paraId="2BB763AA" w14:textId="29F56939" w:rsidR="000E2BF7" w:rsidRPr="00DC7FB5" w:rsidRDefault="000E2BF7" w:rsidP="00DC7FB5">
      <w:pPr>
        <w:jc w:val="both"/>
        <w:rPr>
          <w:rFonts w:eastAsia="Batang"/>
          <w:b/>
          <w:i/>
          <w:iCs/>
          <w:lang w:eastAsia="en-US"/>
        </w:rPr>
      </w:pPr>
      <w:r w:rsidRPr="00DC7FB5">
        <w:rPr>
          <w:rFonts w:eastAsia="Batang"/>
          <w:b/>
          <w:i/>
          <w:iCs/>
          <w:u w:val="single"/>
          <w:lang w:eastAsia="en-US"/>
        </w:rPr>
        <w:t>Proposal 1:</w:t>
      </w:r>
      <w:r w:rsidRPr="00DC7FB5">
        <w:rPr>
          <w:rFonts w:eastAsia="Batang"/>
          <w:b/>
          <w:i/>
          <w:iCs/>
          <w:lang w:eastAsia="en-US"/>
        </w:rPr>
        <w:t xml:space="preserve"> For the Rel-19 Type-I SP codebook refinement for 48, 64, and 128 CSI-RS ports, regarding per-layer scaling factor applied to each of the selected SD basis vectors associated with RI=v=2 for the 3-bit scaling factor(s):</w:t>
      </w:r>
    </w:p>
    <w:p w14:paraId="35774235" w14:textId="746F3672" w:rsidR="000E2BF7" w:rsidRPr="00DC7FB5" w:rsidRDefault="000E2BF7" w:rsidP="00DC7FB5">
      <w:pPr>
        <w:numPr>
          <w:ilvl w:val="0"/>
          <w:numId w:val="39"/>
        </w:numPr>
        <w:contextualSpacing/>
        <w:jc w:val="both"/>
        <w:rPr>
          <w:rFonts w:eastAsia="Batang"/>
          <w:b/>
          <w:i/>
          <w:iCs/>
          <w:lang w:eastAsia="en-US"/>
        </w:rPr>
      </w:pPr>
      <w:r w:rsidRPr="00DC7FB5">
        <w:rPr>
          <w:rFonts w:eastAsia="Batang"/>
          <w:b/>
          <w:i/>
          <w:iCs/>
          <w:lang w:eastAsia="en-US"/>
        </w:rPr>
        <w:t xml:space="preserve">Reuse the scaling formula for RI=v=1, i.e. </w:t>
      </w:r>
      <m:oMath>
        <m:sSub>
          <m:sSubPr>
            <m:ctrlPr>
              <w:rPr>
                <w:rFonts w:ascii="Cambria Math" w:eastAsia="Batang" w:hAnsi="Cambria Math"/>
                <w:b/>
                <w:i/>
                <w:iCs/>
                <w:lang w:val="de-DE" w:eastAsia="zh-CN"/>
              </w:rPr>
            </m:ctrlPr>
          </m:sSubPr>
          <m:e>
            <m:r>
              <m:rPr>
                <m:sty m:val="bi"/>
              </m:rPr>
              <w:rPr>
                <w:rFonts w:ascii="Cambria Math" w:eastAsia="Batang" w:hAnsi="Cambria Math"/>
                <w:lang w:val="de-DE" w:eastAsia="zh-CN"/>
              </w:rPr>
              <m:t>s</m:t>
            </m:r>
          </m:e>
          <m:sub>
            <m:r>
              <m:rPr>
                <m:sty m:val="bi"/>
              </m:rPr>
              <w:rPr>
                <w:rFonts w:ascii="Cambria Math" w:eastAsia="Batang" w:hAnsi="Cambria Math"/>
                <w:lang w:val="de-DE" w:eastAsia="zh-CN"/>
              </w:rPr>
              <m:t>i</m:t>
            </m:r>
          </m:sub>
        </m:sSub>
      </m:oMath>
    </w:p>
    <w:p w14:paraId="257E8FE4" w14:textId="37B51E6A" w:rsidR="000E2BF7" w:rsidRPr="00DC7FB5" w:rsidRDefault="000E2BF7" w:rsidP="00DC7FB5">
      <w:pPr>
        <w:numPr>
          <w:ilvl w:val="1"/>
          <w:numId w:val="39"/>
        </w:numPr>
        <w:contextualSpacing/>
        <w:jc w:val="both"/>
        <w:rPr>
          <w:rFonts w:eastAsia="Batang"/>
          <w:b/>
          <w:i/>
          <w:iCs/>
          <w:lang w:eastAsia="en-US"/>
        </w:rPr>
      </w:pPr>
      <w:r w:rsidRPr="00DC7FB5">
        <w:rPr>
          <w:rFonts w:eastAsia="Batang"/>
          <w:b/>
          <w:i/>
          <w:iCs/>
          <w:lang w:eastAsia="en-US"/>
        </w:rPr>
        <w:t>Reuse legacy precoder normalization</w:t>
      </w:r>
    </w:p>
    <w:p w14:paraId="0E45E816" w14:textId="77777777" w:rsidR="002B5CD3" w:rsidRPr="00DC7FB5" w:rsidRDefault="002B5CD3" w:rsidP="00DC7FB5">
      <w:pPr>
        <w:contextualSpacing/>
        <w:jc w:val="both"/>
        <w:rPr>
          <w:rFonts w:eastAsiaTheme="minorEastAsia"/>
          <w:b/>
          <w:i/>
          <w:iCs/>
          <w:lang w:eastAsia="zh-CN"/>
        </w:rPr>
      </w:pPr>
    </w:p>
    <w:p w14:paraId="05523CBC" w14:textId="10D7AC61" w:rsidR="002B5CD3" w:rsidRPr="00DC7FB5" w:rsidRDefault="002B5CD3" w:rsidP="00DC7FB5">
      <w:pPr>
        <w:jc w:val="both"/>
        <w:rPr>
          <w:rFonts w:eastAsia="Batang"/>
          <w:b/>
          <w:i/>
          <w:iCs/>
          <w:lang w:eastAsia="en-US"/>
        </w:rPr>
      </w:pPr>
      <w:r w:rsidRPr="00DC7FB5">
        <w:rPr>
          <w:rFonts w:eastAsia="Batang"/>
          <w:b/>
          <w:i/>
          <w:iCs/>
          <w:u w:val="single"/>
          <w:lang w:eastAsia="en-US"/>
        </w:rPr>
        <w:t xml:space="preserve">Proposal </w:t>
      </w:r>
      <w:r w:rsidR="00DC7FB5" w:rsidRPr="00DC7FB5">
        <w:rPr>
          <w:rFonts w:eastAsia="Batang"/>
          <w:b/>
          <w:i/>
          <w:iCs/>
          <w:u w:val="single"/>
          <w:lang w:eastAsia="en-US"/>
        </w:rPr>
        <w:t>2</w:t>
      </w:r>
      <w:r w:rsidRPr="00DC7FB5">
        <w:rPr>
          <w:rFonts w:eastAsia="Batang"/>
          <w:b/>
          <w:i/>
          <w:iCs/>
          <w:u w:val="single"/>
          <w:lang w:eastAsia="en-US"/>
        </w:rPr>
        <w:t>:</w:t>
      </w:r>
      <w:r w:rsidRPr="00DC7FB5">
        <w:rPr>
          <w:rFonts w:eastAsia="Batang"/>
          <w:b/>
          <w:i/>
          <w:iCs/>
          <w:lang w:eastAsia="en-US"/>
        </w:rPr>
        <w:t xml:space="preserve"> For the Rel-19 Type-I SP codebook refinement for 48, 64, and 128 CSI-RS ports, regarding per-layer scaling factor applied to each of the selected SD basis vectors associated with RI=v=2 for the 3-bit scaling factor(s):</w:t>
      </w:r>
    </w:p>
    <w:p w14:paraId="30906CE6" w14:textId="6C146A6C" w:rsidR="002B5CD3" w:rsidRPr="00DC7FB5" w:rsidRDefault="002B5CD3" w:rsidP="00DC7FB5">
      <w:pPr>
        <w:numPr>
          <w:ilvl w:val="0"/>
          <w:numId w:val="39"/>
        </w:numPr>
        <w:contextualSpacing/>
        <w:jc w:val="both"/>
        <w:rPr>
          <w:rFonts w:eastAsia="Batang"/>
          <w:b/>
          <w:i/>
          <w:iCs/>
          <w:lang w:eastAsia="en-US"/>
        </w:rPr>
      </w:pPr>
      <w:r w:rsidRPr="00DC7FB5">
        <w:rPr>
          <w:rFonts w:eastAsia="Batang"/>
          <w:b/>
          <w:i/>
          <w:iCs/>
          <w:lang w:eastAsia="en-US"/>
        </w:rPr>
        <w:t>Regarding the configur</w:t>
      </w:r>
      <w:r w:rsidRPr="00DC7FB5">
        <w:rPr>
          <w:rFonts w:ascii="Times" w:eastAsia="Batang" w:hAnsi="Times" w:cs="Times"/>
          <w:b/>
          <w:i/>
          <w:iCs/>
          <w:lang w:eastAsia="en-US"/>
        </w:rPr>
        <w:t xml:space="preserve">ation of the </w:t>
      </w:r>
      <m:oMath>
        <m:sSub>
          <m:sSubPr>
            <m:ctrlPr>
              <w:rPr>
                <w:rFonts w:ascii="Cambria Math" w:eastAsia="Batang" w:hAnsi="Cambria Math" w:cs="Times"/>
                <w:b/>
                <w:i/>
                <w:iCs/>
                <w:lang w:val="de-DE" w:eastAsia="zh-CN"/>
              </w:rPr>
            </m:ctrlPr>
          </m:sSubPr>
          <m:e>
            <m:r>
              <m:rPr>
                <m:sty m:val="bi"/>
              </m:rPr>
              <w:rPr>
                <w:rFonts w:ascii="Cambria Math" w:eastAsia="Batang" w:hAnsi="Cambria Math" w:cs="Times"/>
                <w:lang w:val="de-DE" w:eastAsia="zh-CN"/>
              </w:rPr>
              <m:t>s</m:t>
            </m:r>
          </m:e>
          <m:sub>
            <m:r>
              <m:rPr>
                <m:sty m:val="bi"/>
              </m:rPr>
              <w:rPr>
                <w:rFonts w:ascii="Cambria Math" w:eastAsia="Batang" w:hAnsi="Cambria Math" w:cs="Times"/>
                <w:lang w:val="de-DE" w:eastAsia="zh-CN"/>
              </w:rPr>
              <m:t>i</m:t>
            </m:r>
          </m:sub>
        </m:sSub>
      </m:oMath>
      <w:r w:rsidRPr="00DC7FB5">
        <w:rPr>
          <w:rFonts w:ascii="Times" w:eastAsia="Batang" w:hAnsi="Times" w:cs="Times"/>
          <w:b/>
          <w:i/>
          <w:iCs/>
          <w:lang w:eastAsia="zh-CN"/>
        </w:rPr>
        <w:t xml:space="preserve"> </w:t>
      </w:r>
      <w:r w:rsidRPr="00DC7FB5">
        <w:rPr>
          <w:rFonts w:ascii="Times" w:eastAsia="Batang" w:hAnsi="Times" w:cs="Times"/>
          <w:b/>
          <w:i/>
          <w:iCs/>
          <w:lang w:eastAsia="en-US"/>
        </w:rPr>
        <w:t>value (3-bit indicator per SD basis vector group)</w:t>
      </w:r>
      <w:r w:rsidRPr="00DC7FB5">
        <w:rPr>
          <w:rFonts w:ascii="Times" w:eastAsiaTheme="minorEastAsia" w:hAnsi="Times" w:cs="Times"/>
          <w:b/>
          <w:i/>
          <w:iCs/>
          <w:lang w:val="en-US" w:eastAsia="zh-CN"/>
        </w:rPr>
        <w:t>,</w:t>
      </w:r>
      <w:r w:rsidR="00DC7FB5" w:rsidRPr="00DC7FB5">
        <w:rPr>
          <w:rFonts w:ascii="Times" w:eastAsiaTheme="minorEastAsia" w:hAnsi="Times" w:cs="Times"/>
          <w:b/>
          <w:i/>
          <w:iCs/>
          <w:lang w:val="en-US" w:eastAsia="zh-CN"/>
        </w:rPr>
        <w:t xml:space="preserve"> </w:t>
      </w:r>
      <w:r w:rsidRPr="00DC7FB5">
        <w:rPr>
          <w:rFonts w:ascii="Times" w:eastAsiaTheme="minorEastAsia" w:hAnsi="Times" w:cs="Times"/>
          <w:b/>
          <w:i/>
          <w:iCs/>
          <w:lang w:val="en-US" w:eastAsia="zh-CN"/>
        </w:rPr>
        <w:t xml:space="preserve">prefer </w:t>
      </w:r>
      <w:r w:rsidRPr="00DC7FB5">
        <w:rPr>
          <w:rFonts w:ascii="Times" w:eastAsia="Batang" w:hAnsi="Times" w:cs="Times"/>
          <w:b/>
          <w:i/>
          <w:iCs/>
          <w:lang w:eastAsia="en-US"/>
        </w:rPr>
        <w:t xml:space="preserve">RI=1 and RI=2 </w:t>
      </w:r>
      <w:proofErr w:type="gramStart"/>
      <w:r w:rsidRPr="00DC7FB5">
        <w:rPr>
          <w:rFonts w:ascii="Times" w:eastAsia="Batang" w:hAnsi="Times" w:cs="Times"/>
          <w:b/>
          <w:i/>
          <w:iCs/>
          <w:lang w:eastAsia="en-US"/>
        </w:rPr>
        <w:t>are</w:t>
      </w:r>
      <w:proofErr w:type="gramEnd"/>
      <w:r w:rsidRPr="00DC7FB5">
        <w:rPr>
          <w:rFonts w:ascii="Times" w:eastAsia="Batang" w:hAnsi="Times" w:cs="Times"/>
          <w:b/>
          <w:i/>
          <w:iCs/>
          <w:lang w:eastAsia="en-US"/>
        </w:rPr>
        <w:t xml:space="preserve"> separately configured (RI-specific)</w:t>
      </w:r>
    </w:p>
    <w:p w14:paraId="78378766" w14:textId="77777777" w:rsidR="002B5CD3" w:rsidRPr="002B5CD3" w:rsidRDefault="002B5CD3" w:rsidP="002B5CD3">
      <w:pPr>
        <w:spacing w:before="0" w:after="0"/>
        <w:contextualSpacing/>
        <w:jc w:val="both"/>
        <w:rPr>
          <w:rFonts w:eastAsiaTheme="minorEastAsia"/>
          <w:iCs/>
          <w:lang w:eastAsia="zh-CN"/>
        </w:rPr>
      </w:pPr>
    </w:p>
    <w:p w14:paraId="2A6B601D" w14:textId="048D8FD3" w:rsidR="000015F4" w:rsidRPr="00180E07" w:rsidRDefault="00DC7FB5" w:rsidP="00DC7FB5">
      <w:pPr>
        <w:pStyle w:val="Heading3"/>
      </w:pPr>
      <w:r>
        <w:rPr>
          <w:lang w:eastAsia="zh-CN"/>
        </w:rPr>
        <w:t>E</w:t>
      </w:r>
      <w:r w:rsidRPr="00DC7FB5">
        <w:rPr>
          <w:lang w:eastAsia="zh-CN"/>
        </w:rPr>
        <w:t>xtension of Type-I SP to &lt;=32 ports</w:t>
      </w:r>
    </w:p>
    <w:p w14:paraId="5A985F42" w14:textId="6C9118F0" w:rsidR="00DC7FB5" w:rsidRDefault="00DC7FB5" w:rsidP="00DC7FB5">
      <w:pPr>
        <w:jc w:val="both"/>
        <w:rPr>
          <w:rFonts w:eastAsiaTheme="minorEastAsia"/>
          <w:lang w:val="en-US" w:eastAsia="zh-CN"/>
        </w:rPr>
      </w:pPr>
      <w:r>
        <w:rPr>
          <w:rFonts w:eastAsiaTheme="minorEastAsia" w:hint="eastAsia"/>
          <w:lang w:eastAsia="zh-CN"/>
        </w:rPr>
        <w:t xml:space="preserve">In </w:t>
      </w:r>
      <w:r>
        <w:rPr>
          <w:rFonts w:eastAsiaTheme="minorEastAsia"/>
          <w:lang w:eastAsia="zh-CN"/>
        </w:rPr>
        <w:t xml:space="preserve">RAN1#118bis </w:t>
      </w:r>
      <w:r>
        <w:rPr>
          <w:rFonts w:eastAsiaTheme="minorEastAsia"/>
          <w:lang w:val="en-US" w:eastAsia="zh-CN"/>
        </w:rPr>
        <w:t>meetin</w:t>
      </w:r>
      <w:r w:rsidRPr="00BC4D3F">
        <w:rPr>
          <w:rFonts w:eastAsiaTheme="minorEastAsia"/>
          <w:lang w:val="en-US" w:eastAsia="zh-CN"/>
        </w:rPr>
        <w:t>g</w:t>
      </w:r>
      <w:r>
        <w:rPr>
          <w:rFonts w:eastAsiaTheme="minorEastAsia"/>
          <w:lang w:val="en-US" w:eastAsia="zh-CN"/>
        </w:rPr>
        <w:t xml:space="preserve"> </w:t>
      </w:r>
      <w:r w:rsidRPr="00BC4D3F">
        <w:rPr>
          <w:rFonts w:eastAsiaTheme="minorEastAsia"/>
          <w:lang w:val="en-US" w:eastAsia="zh-CN"/>
        </w:rPr>
        <w:t>[</w:t>
      </w:r>
      <w:r>
        <w:rPr>
          <w:rFonts w:eastAsiaTheme="minorEastAsia"/>
          <w:lang w:val="en-US" w:eastAsia="zh-CN"/>
        </w:rPr>
        <w:t>6</w:t>
      </w:r>
      <w:r w:rsidRPr="00BC4D3F">
        <w:rPr>
          <w:rFonts w:eastAsiaTheme="minorEastAsia"/>
          <w:lang w:val="en-US" w:eastAsia="zh-CN"/>
        </w:rPr>
        <w:t>],</w:t>
      </w:r>
      <w:r>
        <w:rPr>
          <w:rFonts w:eastAsiaTheme="minorEastAsia"/>
          <w:lang w:val="en-US" w:eastAsia="zh-CN"/>
        </w:rPr>
        <w:t xml:space="preserve"> we have the following FL proposal on the extension of Type-I SP to &lt;=32 ports:</w:t>
      </w:r>
    </w:p>
    <w:tbl>
      <w:tblPr>
        <w:tblStyle w:val="TableGrid"/>
        <w:tblW w:w="0" w:type="auto"/>
        <w:tblLook w:val="04A0" w:firstRow="1" w:lastRow="0" w:firstColumn="1" w:lastColumn="0" w:noHBand="0" w:noVBand="1"/>
      </w:tblPr>
      <w:tblGrid>
        <w:gridCol w:w="9629"/>
      </w:tblGrid>
      <w:tr w:rsidR="00DC7FB5" w14:paraId="310E208D" w14:textId="77777777" w:rsidTr="00DC7FB5">
        <w:tc>
          <w:tcPr>
            <w:tcW w:w="9629" w:type="dxa"/>
          </w:tcPr>
          <w:p w14:paraId="4FA06ACB" w14:textId="77777777" w:rsidR="00DC7FB5" w:rsidRPr="00DC7FB5" w:rsidRDefault="00DC7FB5" w:rsidP="00DC7FB5">
            <w:pPr>
              <w:widowControl w:val="0"/>
              <w:snapToGrid w:val="0"/>
              <w:spacing w:before="0" w:after="0"/>
              <w:rPr>
                <w:rFonts w:ascii="Times" w:eastAsia="Batang" w:hAnsi="Times"/>
                <w:iCs/>
                <w:lang w:eastAsia="en-US"/>
              </w:rPr>
            </w:pPr>
            <w:r w:rsidRPr="00DC7FB5">
              <w:rPr>
                <w:rFonts w:eastAsia="Batang"/>
                <w:b/>
                <w:iCs/>
                <w:u w:val="single"/>
                <w:lang w:eastAsia="en-US"/>
              </w:rPr>
              <w:t>Proposal 1.E</w:t>
            </w:r>
            <w:r w:rsidRPr="00DC7FB5">
              <w:rPr>
                <w:rFonts w:eastAsia="Batang"/>
                <w:iCs/>
                <w:lang w:eastAsia="en-US"/>
              </w:rPr>
              <w:t xml:space="preserve">: </w:t>
            </w:r>
            <w:r w:rsidRPr="00DC7FB5">
              <w:rPr>
                <w:rFonts w:ascii="Times" w:eastAsia="Batang" w:hAnsi="Times"/>
                <w:lang w:eastAsia="en-US"/>
              </w:rPr>
              <w:t xml:space="preserve">For the </w:t>
            </w:r>
            <w:r w:rsidRPr="00DC7FB5">
              <w:rPr>
                <w:rFonts w:ascii="Times" w:eastAsia="Batang" w:hAnsi="Times"/>
                <w:iCs/>
                <w:lang w:eastAsia="en-US"/>
              </w:rPr>
              <w:t>Rel-19 Type-I SP codebook refinement for 48, 64, and 128 CSI-RS ports, extend the agreed Scheme-A and Scheme-B to the legacy number of CSI-RS ports (i.e. 4, 8, 12, 16, 24, and 32 ports) for all applicable RI values (1, …, min(P</w:t>
            </w:r>
            <w:r w:rsidRPr="00DC7FB5">
              <w:rPr>
                <w:rFonts w:ascii="Times" w:eastAsia="Batang" w:hAnsi="Times"/>
                <w:iCs/>
                <w:vertAlign w:val="subscript"/>
                <w:lang w:eastAsia="en-US"/>
              </w:rPr>
              <w:t>CSI-RS</w:t>
            </w:r>
            <w:r w:rsidRPr="00DC7FB5">
              <w:rPr>
                <w:rFonts w:ascii="Times" w:eastAsia="Batang" w:hAnsi="Times"/>
                <w:iCs/>
                <w:lang w:eastAsia="en-US"/>
              </w:rPr>
              <w:t>,8)) with K=1 only, and without any further modification/enhancement of the sub-features pertinent to the Rel-19 Type-I SP design (including, e.g. the Rel-19 Type-I SP CBSR, soft scaling).</w:t>
            </w:r>
          </w:p>
          <w:p w14:paraId="582DBDD8" w14:textId="77777777" w:rsidR="00DC7FB5" w:rsidRPr="00DC7FB5" w:rsidRDefault="00DC7FB5" w:rsidP="00DC7FB5">
            <w:pPr>
              <w:widowControl w:val="0"/>
              <w:numPr>
                <w:ilvl w:val="0"/>
                <w:numId w:val="22"/>
              </w:numPr>
              <w:snapToGrid w:val="0"/>
              <w:spacing w:before="0" w:after="0"/>
              <w:rPr>
                <w:rFonts w:eastAsia="Batang"/>
                <w:iCs/>
                <w:lang w:eastAsia="en-US"/>
              </w:rPr>
            </w:pPr>
            <w:r w:rsidRPr="00DC7FB5">
              <w:rPr>
                <w:rFonts w:eastAsia="Batang"/>
                <w:iCs/>
                <w:lang w:val="en-US" w:eastAsia="en-US"/>
              </w:rPr>
              <w:t xml:space="preserve">[The following of Rel-19 Type-I SP are four separate UE features: (1) Scheme-A &gt;32port; (2) Scheme-B &gt;32port; (3) Scheme-A </w:t>
            </w:r>
            <w:r w:rsidRPr="00DC7FB5">
              <w:rPr>
                <w:rFonts w:ascii="Calibri" w:eastAsia="Batang" w:hAnsi="Calibri" w:cs="Calibri"/>
                <w:iCs/>
                <w:lang w:val="en-US" w:eastAsia="en-US"/>
              </w:rPr>
              <w:t>≤</w:t>
            </w:r>
            <w:r w:rsidRPr="00DC7FB5">
              <w:rPr>
                <w:rFonts w:eastAsia="Batang"/>
                <w:iCs/>
                <w:lang w:val="en-US" w:eastAsia="en-US"/>
              </w:rPr>
              <w:t xml:space="preserve">32port; (4) Scheme-B </w:t>
            </w:r>
            <w:r w:rsidRPr="00DC7FB5">
              <w:rPr>
                <w:rFonts w:ascii="Calibri" w:eastAsia="Batang" w:hAnsi="Calibri" w:cs="Calibri"/>
                <w:iCs/>
                <w:lang w:val="en-US" w:eastAsia="en-US"/>
              </w:rPr>
              <w:t>≤</w:t>
            </w:r>
            <w:r w:rsidRPr="00DC7FB5">
              <w:rPr>
                <w:rFonts w:eastAsia="Batang"/>
                <w:iCs/>
                <w:lang w:val="en-US" w:eastAsia="en-US"/>
              </w:rPr>
              <w:t>32 port.]</w:t>
            </w:r>
          </w:p>
          <w:p w14:paraId="03D8D91F" w14:textId="77777777" w:rsidR="00DC7FB5" w:rsidRPr="00DC7FB5" w:rsidRDefault="00DC7FB5" w:rsidP="00DB018B">
            <w:pPr>
              <w:snapToGrid w:val="0"/>
              <w:spacing w:line="259" w:lineRule="auto"/>
              <w:jc w:val="both"/>
              <w:rPr>
                <w:rFonts w:eastAsiaTheme="minorEastAsia"/>
                <w:lang w:eastAsia="zh-CN"/>
              </w:rPr>
            </w:pPr>
          </w:p>
        </w:tc>
      </w:tr>
    </w:tbl>
    <w:p w14:paraId="33170AC3" w14:textId="489DCEAA" w:rsidR="00DC7FB5" w:rsidRPr="00DC7FB5" w:rsidRDefault="005C6263" w:rsidP="00DB018B">
      <w:pPr>
        <w:snapToGrid w:val="0"/>
        <w:spacing w:line="259" w:lineRule="auto"/>
        <w:jc w:val="both"/>
        <w:rPr>
          <w:rFonts w:eastAsiaTheme="minorEastAsia"/>
          <w:lang w:eastAsia="zh-CN"/>
        </w:rPr>
      </w:pPr>
      <w:r>
        <w:rPr>
          <w:rFonts w:eastAsiaTheme="minorEastAsia"/>
          <w:lang w:eastAsia="zh-CN"/>
        </w:rPr>
        <w:t xml:space="preserve">We think </w:t>
      </w:r>
      <w:r w:rsidRPr="005C6263">
        <w:rPr>
          <w:rFonts w:eastAsiaTheme="minorEastAsia"/>
          <w:lang w:eastAsia="zh-CN"/>
        </w:rPr>
        <w:t xml:space="preserve">extension to R19 Type-I </w:t>
      </w:r>
      <w:r>
        <w:rPr>
          <w:rFonts w:eastAsiaTheme="minorEastAsia"/>
          <w:lang w:eastAsia="zh-CN"/>
        </w:rPr>
        <w:t xml:space="preserve">codebook </w:t>
      </w:r>
      <w:r w:rsidRPr="005C6263">
        <w:rPr>
          <w:rFonts w:eastAsiaTheme="minorEastAsia"/>
          <w:lang w:eastAsia="zh-CN"/>
        </w:rPr>
        <w:t>with &lt;=32 ports will not bring extra spec impacts and no other UE implementation efforts with separate UE capability</w:t>
      </w:r>
      <w:r>
        <w:rPr>
          <w:rFonts w:eastAsiaTheme="minorEastAsia"/>
          <w:lang w:eastAsia="zh-CN"/>
        </w:rPr>
        <w:t xml:space="preserve">. It can be supported to further improve the performance of Type-I SP codebook </w:t>
      </w:r>
      <w:r w:rsidRPr="005C6263">
        <w:rPr>
          <w:rFonts w:eastAsiaTheme="minorEastAsia"/>
          <w:lang w:eastAsia="zh-CN"/>
        </w:rPr>
        <w:t>with &lt;=32 ports</w:t>
      </w:r>
      <w:r>
        <w:rPr>
          <w:rFonts w:eastAsiaTheme="minorEastAsia"/>
          <w:lang w:eastAsia="zh-CN"/>
        </w:rPr>
        <w:t>.</w:t>
      </w:r>
    </w:p>
    <w:p w14:paraId="505C86D1" w14:textId="32E12443" w:rsidR="005C6263" w:rsidRPr="005C6263" w:rsidRDefault="00CC7233" w:rsidP="005C6263">
      <w:pPr>
        <w:widowControl w:val="0"/>
        <w:snapToGrid w:val="0"/>
        <w:jc w:val="both"/>
        <w:rPr>
          <w:rFonts w:ascii="Times" w:eastAsia="Batang" w:hAnsi="Times"/>
          <w:b/>
          <w:bCs/>
          <w:i/>
          <w:iCs/>
          <w:lang w:eastAsia="en-US"/>
        </w:rPr>
      </w:pPr>
      <w:r w:rsidRPr="005C6263">
        <w:rPr>
          <w:rFonts w:ascii="Times" w:eastAsia="Times New Roman" w:hAnsi="Times" w:cs="Calibri"/>
          <w:b/>
          <w:bCs/>
          <w:i/>
          <w:iCs/>
          <w:szCs w:val="22"/>
          <w:u w:val="single"/>
          <w:lang w:eastAsia="zh-CN"/>
        </w:rPr>
        <w:t xml:space="preserve">Proposal </w:t>
      </w:r>
      <w:r w:rsidR="005C6263">
        <w:rPr>
          <w:rFonts w:ascii="Times" w:eastAsia="Times New Roman" w:hAnsi="Times" w:cs="Calibri"/>
          <w:b/>
          <w:bCs/>
          <w:i/>
          <w:iCs/>
          <w:szCs w:val="22"/>
          <w:u w:val="single"/>
          <w:lang w:eastAsia="zh-CN"/>
        </w:rPr>
        <w:t>3</w:t>
      </w:r>
      <w:r w:rsidRPr="005C6263">
        <w:rPr>
          <w:rFonts w:ascii="Times" w:eastAsia="Times New Roman" w:hAnsi="Times" w:cs="Calibri"/>
          <w:b/>
          <w:bCs/>
          <w:i/>
          <w:iCs/>
          <w:szCs w:val="22"/>
          <w:lang w:eastAsia="zh-CN"/>
        </w:rPr>
        <w:t xml:space="preserve">: </w:t>
      </w:r>
      <w:r w:rsidR="005C6263" w:rsidRPr="005C6263">
        <w:rPr>
          <w:rFonts w:ascii="Times" w:eastAsia="Batang" w:hAnsi="Times"/>
          <w:b/>
          <w:bCs/>
          <w:i/>
          <w:iCs/>
          <w:lang w:eastAsia="en-US"/>
        </w:rPr>
        <w:t>For the Rel-19 Type-I SP codebook refinement for 48, 64, and 128 CSI-RS ports, extend the agreed Scheme-A and Scheme-B to the legacy number of CSI-RS ports (i.e. 16, 24, and 32 ports) for all applicable RI values (1, …, min(P</w:t>
      </w:r>
      <w:r w:rsidR="005C6263" w:rsidRPr="005C6263">
        <w:rPr>
          <w:rFonts w:ascii="Times" w:eastAsia="Batang" w:hAnsi="Times"/>
          <w:b/>
          <w:bCs/>
          <w:i/>
          <w:iCs/>
          <w:vertAlign w:val="subscript"/>
          <w:lang w:eastAsia="en-US"/>
        </w:rPr>
        <w:t>CSI-RS</w:t>
      </w:r>
      <w:r w:rsidR="005C6263" w:rsidRPr="005C6263">
        <w:rPr>
          <w:rFonts w:ascii="Times" w:eastAsia="Batang" w:hAnsi="Times"/>
          <w:b/>
          <w:bCs/>
          <w:i/>
          <w:iCs/>
          <w:lang w:eastAsia="en-US"/>
        </w:rPr>
        <w:t>,8)) with K=1 only, and without any further modification/enhancement of the sub-features pertinent to the Rel-19 Type-I SP design (including, e.g. the Rel-19 Type-I SP CBSR, soft scaling).</w:t>
      </w:r>
    </w:p>
    <w:p w14:paraId="08ACE2FC" w14:textId="77777777" w:rsidR="005C6263" w:rsidRPr="005C6263" w:rsidRDefault="005C6263" w:rsidP="005C6263">
      <w:pPr>
        <w:widowControl w:val="0"/>
        <w:numPr>
          <w:ilvl w:val="0"/>
          <w:numId w:val="22"/>
        </w:numPr>
        <w:snapToGrid w:val="0"/>
        <w:jc w:val="both"/>
        <w:rPr>
          <w:rFonts w:eastAsia="Batang"/>
          <w:b/>
          <w:bCs/>
          <w:i/>
          <w:iCs/>
          <w:strike/>
          <w:lang w:eastAsia="en-US"/>
        </w:rPr>
      </w:pPr>
      <w:r w:rsidRPr="005C6263">
        <w:rPr>
          <w:rFonts w:ascii="Times" w:eastAsia="Batang" w:hAnsi="Times"/>
          <w:b/>
          <w:bCs/>
          <w:i/>
          <w:iCs/>
          <w:lang w:eastAsia="en-US"/>
        </w:rPr>
        <w:t>For the Rel-19 Type-I SP codebook, t</w:t>
      </w:r>
      <w:r w:rsidRPr="005C6263">
        <w:rPr>
          <w:rFonts w:eastAsia="Batang"/>
          <w:b/>
          <w:bCs/>
          <w:i/>
          <w:iCs/>
          <w:lang w:eastAsia="en-US"/>
        </w:rPr>
        <w:t xml:space="preserve">he support for </w:t>
      </w:r>
      <w:r w:rsidRPr="005C6263">
        <w:rPr>
          <w:rFonts w:ascii="Calibri" w:eastAsia="Batang" w:hAnsi="Calibri" w:cs="Calibri"/>
          <w:b/>
          <w:bCs/>
          <w:i/>
          <w:iCs/>
          <w:lang w:eastAsia="en-US"/>
        </w:rPr>
        <w:t>≤</w:t>
      </w:r>
      <w:r w:rsidRPr="005C6263">
        <w:rPr>
          <w:rFonts w:eastAsia="Batang"/>
          <w:b/>
          <w:bCs/>
          <w:i/>
          <w:iCs/>
          <w:lang w:eastAsia="en-US"/>
        </w:rPr>
        <w:t>32ports is a separate UE capability from the support for the previously agreed number of ports (48, 64, 128 ports)</w:t>
      </w:r>
    </w:p>
    <w:p w14:paraId="15842D3B" w14:textId="77777777" w:rsidR="00D027AF" w:rsidRPr="00B04E4D" w:rsidRDefault="00D027AF" w:rsidP="00D027AF">
      <w:pPr>
        <w:jc w:val="both"/>
        <w:rPr>
          <w:rFonts w:eastAsiaTheme="minorEastAsia"/>
          <w:lang w:val="en-US" w:eastAsia="zh-CN"/>
        </w:rPr>
      </w:pPr>
    </w:p>
    <w:p w14:paraId="0AC7F260" w14:textId="77777777" w:rsidR="00D027AF" w:rsidRDefault="00D027AF" w:rsidP="00D027AF">
      <w:pPr>
        <w:pStyle w:val="Heading1"/>
        <w:jc w:val="both"/>
        <w:rPr>
          <w:rFonts w:ascii="Times New Roman" w:hAnsi="Times New Roman"/>
          <w:lang w:val="en-US" w:eastAsia="zh-CN"/>
        </w:rPr>
      </w:pPr>
      <w:r w:rsidRPr="00B67061">
        <w:rPr>
          <w:rFonts w:ascii="Times New Roman" w:hAnsi="Times New Roman"/>
          <w:lang w:val="en-US" w:eastAsia="zh-CN"/>
        </w:rPr>
        <w:t>UE reporting enhancement for CJT</w:t>
      </w:r>
      <w:r>
        <w:rPr>
          <w:rFonts w:ascii="Times New Roman" w:hAnsi="Times New Roman"/>
          <w:lang w:val="en-US" w:eastAsia="zh-CN"/>
        </w:rPr>
        <w:t xml:space="preserve"> calibration</w:t>
      </w:r>
    </w:p>
    <w:p w14:paraId="12A67F61" w14:textId="77777777" w:rsidR="007B1079" w:rsidRDefault="007B1079" w:rsidP="007B1079">
      <w:pPr>
        <w:jc w:val="both"/>
        <w:rPr>
          <w:lang w:val="en-US" w:eastAsia="zh-CN"/>
        </w:rPr>
      </w:pPr>
      <w:r w:rsidRPr="00B52ED2">
        <w:rPr>
          <w:lang w:val="en-US" w:eastAsia="zh-CN"/>
        </w:rPr>
        <w:t>Rel</w:t>
      </w:r>
      <w:r>
        <w:rPr>
          <w:lang w:val="en-US" w:eastAsia="zh-CN"/>
        </w:rPr>
        <w:t>-</w:t>
      </w:r>
      <w:r w:rsidRPr="00B52ED2">
        <w:rPr>
          <w:lang w:val="en-US" w:eastAsia="zh-CN"/>
        </w:rPr>
        <w:t xml:space="preserve">18 MIMO </w:t>
      </w:r>
      <w:r>
        <w:rPr>
          <w:lang w:val="en-US" w:eastAsia="zh-CN"/>
        </w:rPr>
        <w:t>WI</w:t>
      </w:r>
      <w:r w:rsidRPr="00B52ED2">
        <w:rPr>
          <w:lang w:val="en-US" w:eastAsia="zh-CN"/>
        </w:rPr>
        <w:t xml:space="preserve"> </w:t>
      </w:r>
      <w:r>
        <w:rPr>
          <w:rFonts w:hint="eastAsia"/>
          <w:lang w:val="en-US" w:eastAsia="zh-CN"/>
        </w:rPr>
        <w:t>spe</w:t>
      </w:r>
      <w:r>
        <w:rPr>
          <w:lang w:val="en-US" w:eastAsia="zh-CN"/>
        </w:rPr>
        <w:t xml:space="preserve">cified enhanced Type II </w:t>
      </w:r>
      <w:r>
        <w:rPr>
          <w:rFonts w:hint="eastAsia"/>
          <w:lang w:val="en-US" w:eastAsia="zh-CN"/>
        </w:rPr>
        <w:t>code</w:t>
      </w:r>
      <w:r>
        <w:rPr>
          <w:lang w:val="en-US" w:eastAsia="zh-CN"/>
        </w:rPr>
        <w:t>book to support c</w:t>
      </w:r>
      <w:r w:rsidRPr="00B52ED2">
        <w:rPr>
          <w:lang w:val="en-US" w:eastAsia="zh-CN"/>
        </w:rPr>
        <w:t xml:space="preserve">oherent </w:t>
      </w:r>
      <w:r>
        <w:rPr>
          <w:lang w:val="en-US" w:eastAsia="zh-CN"/>
        </w:rPr>
        <w:t>j</w:t>
      </w:r>
      <w:r w:rsidRPr="00B52ED2">
        <w:rPr>
          <w:lang w:val="en-US" w:eastAsia="zh-CN"/>
        </w:rPr>
        <w:t xml:space="preserve">oint </w:t>
      </w:r>
      <w:r>
        <w:rPr>
          <w:lang w:val="en-US" w:eastAsia="zh-CN"/>
        </w:rPr>
        <w:t>t</w:t>
      </w:r>
      <w:r w:rsidRPr="00B52ED2">
        <w:rPr>
          <w:lang w:val="en-US" w:eastAsia="zh-CN"/>
        </w:rPr>
        <w:t xml:space="preserve">ransmission (CJT) </w:t>
      </w:r>
      <w:r>
        <w:rPr>
          <w:lang w:val="en-US" w:eastAsia="zh-CN"/>
        </w:rPr>
        <w:t xml:space="preserve">assuming </w:t>
      </w:r>
      <w:r w:rsidRPr="00B52ED2">
        <w:rPr>
          <w:lang w:val="en-US" w:eastAsia="zh-CN"/>
        </w:rPr>
        <w:t>ideal time/frequency synchronization</w:t>
      </w:r>
      <w:r>
        <w:rPr>
          <w:lang w:val="en-US" w:eastAsia="zh-CN"/>
        </w:rPr>
        <w:t xml:space="preserve"> and backhaul among TRPs</w:t>
      </w:r>
      <w:r w:rsidRPr="00B52ED2">
        <w:rPr>
          <w:lang w:val="en-US" w:eastAsia="zh-CN"/>
        </w:rPr>
        <w:t xml:space="preserve">, i.e., it is assumed that the DL timings and carrier frequencies </w:t>
      </w:r>
      <w:r w:rsidRPr="00B52ED2">
        <w:rPr>
          <w:lang w:val="en-US" w:eastAsia="zh-CN"/>
        </w:rPr>
        <w:lastRenderedPageBreak/>
        <w:t>of multiple TRPs are</w:t>
      </w:r>
      <w:r>
        <w:rPr>
          <w:lang w:val="en-US" w:eastAsia="zh-CN"/>
        </w:rPr>
        <w:t xml:space="preserve"> perfectly aligned</w:t>
      </w:r>
      <w:r w:rsidRPr="00B52ED2">
        <w:rPr>
          <w:lang w:val="en-US" w:eastAsia="zh-CN"/>
        </w:rPr>
        <w:t xml:space="preserve">. However, </w:t>
      </w:r>
      <w:r>
        <w:rPr>
          <w:lang w:val="en-US" w:eastAsia="zh-CN"/>
        </w:rPr>
        <w:t>in practical deployments of CJT, e.g., inter-site CJT, t</w:t>
      </w:r>
      <w:r w:rsidRPr="009320B8">
        <w:rPr>
          <w:lang w:val="en-US" w:eastAsia="zh-CN"/>
        </w:rPr>
        <w:t>here will be time and frequency misalignment</w:t>
      </w:r>
      <w:r>
        <w:rPr>
          <w:lang w:val="en-US" w:eastAsia="zh-CN"/>
        </w:rPr>
        <w:t>s</w:t>
      </w:r>
      <w:r w:rsidRPr="009320B8">
        <w:rPr>
          <w:lang w:val="en-US" w:eastAsia="zh-CN"/>
        </w:rPr>
        <w:t xml:space="preserve"> </w:t>
      </w:r>
      <w:r>
        <w:rPr>
          <w:lang w:val="en-US" w:eastAsia="zh-CN"/>
        </w:rPr>
        <w:t>among</w:t>
      </w:r>
      <w:r w:rsidRPr="009320B8">
        <w:rPr>
          <w:lang w:val="en-US" w:eastAsia="zh-CN"/>
        </w:rPr>
        <w:t xml:space="preserve"> TRPs</w:t>
      </w:r>
      <w:r>
        <w:rPr>
          <w:lang w:val="en-US" w:eastAsia="zh-CN"/>
        </w:rPr>
        <w:t xml:space="preserve"> due to non-ideal synchronization and backhaul.</w:t>
      </w:r>
    </w:p>
    <w:p w14:paraId="18717260" w14:textId="77777777" w:rsidR="007B1079" w:rsidRDefault="007B1079" w:rsidP="007B1079">
      <w:pPr>
        <w:jc w:val="both"/>
        <w:rPr>
          <w:color w:val="000000"/>
          <w:lang w:val="en-US" w:eastAsia="zh-CN"/>
        </w:rPr>
      </w:pPr>
      <w:r>
        <w:rPr>
          <w:rFonts w:hint="eastAsia"/>
          <w:lang w:val="en-US" w:eastAsia="zh-CN"/>
        </w:rPr>
        <w:t xml:space="preserve">Rel-19 MIMO WI will specify the CSI reporting enhancements for </w:t>
      </w:r>
      <w:r w:rsidRPr="00535FAA">
        <w:rPr>
          <w:color w:val="000000"/>
          <w:lang w:val="en-US" w:eastAsia="zh-CN"/>
        </w:rPr>
        <w:t>CJT deployments under non-ideal synchronization and backhaul</w:t>
      </w:r>
      <w:r>
        <w:rPr>
          <w:rFonts w:hint="eastAsia"/>
          <w:color w:val="000000"/>
          <w:lang w:val="en-US" w:eastAsia="zh-CN"/>
        </w:rPr>
        <w:t>, including i</w:t>
      </w:r>
      <w:r w:rsidRPr="00A34286">
        <w:rPr>
          <w:color w:val="000000"/>
          <w:lang w:val="en-US" w:eastAsia="zh-CN"/>
        </w:rPr>
        <w:t>nter-TRP time misalignment and frequency/phase offset measurement and reporting, assuming legacy CSI-RS design, with stand-alone aperiodic reporting on PUSCH</w:t>
      </w:r>
      <w:r>
        <w:rPr>
          <w:rFonts w:hint="eastAsia"/>
          <w:color w:val="000000"/>
          <w:lang w:val="en-US" w:eastAsia="zh-CN"/>
        </w:rPr>
        <w:t xml:space="preserve"> </w:t>
      </w:r>
      <w:r>
        <w:rPr>
          <w:color w:val="000000"/>
          <w:lang w:val="en-US" w:eastAsia="zh-CN"/>
        </w:rPr>
        <w:fldChar w:fldCharType="begin"/>
      </w:r>
      <w:r>
        <w:rPr>
          <w:color w:val="000000"/>
          <w:lang w:val="en-US" w:eastAsia="zh-CN"/>
        </w:rPr>
        <w:instrText xml:space="preserve"> REF _Ref180759661 \r \h </w:instrText>
      </w:r>
      <w:r>
        <w:rPr>
          <w:color w:val="000000"/>
          <w:lang w:val="en-US" w:eastAsia="zh-CN"/>
        </w:rPr>
      </w:r>
      <w:r>
        <w:rPr>
          <w:color w:val="000000"/>
          <w:lang w:val="en-US" w:eastAsia="zh-CN"/>
        </w:rPr>
        <w:fldChar w:fldCharType="separate"/>
      </w:r>
      <w:r>
        <w:rPr>
          <w:color w:val="000000"/>
          <w:lang w:val="en-US" w:eastAsia="zh-CN"/>
        </w:rPr>
        <w:t>[1]</w:t>
      </w:r>
      <w:r>
        <w:rPr>
          <w:color w:val="000000"/>
          <w:lang w:val="en-US" w:eastAsia="zh-CN"/>
        </w:rPr>
        <w:fldChar w:fldCharType="end"/>
      </w:r>
      <w:r>
        <w:rPr>
          <w:rFonts w:hint="eastAsia"/>
          <w:color w:val="000000"/>
          <w:lang w:val="en-US" w:eastAsia="zh-CN"/>
        </w:rPr>
        <w:t>.</w:t>
      </w:r>
    </w:p>
    <w:p w14:paraId="533D80F3" w14:textId="77777777" w:rsidR="007B1079" w:rsidRPr="00EB13B5" w:rsidRDefault="007B1079" w:rsidP="007B1079">
      <w:pPr>
        <w:jc w:val="both"/>
        <w:rPr>
          <w:color w:val="000000"/>
          <w:lang w:val="en-US" w:eastAsia="zh-CN"/>
        </w:rPr>
      </w:pPr>
      <w:r>
        <w:rPr>
          <w:rFonts w:hint="eastAsia"/>
          <w:color w:val="000000"/>
          <w:lang w:val="en-US" w:eastAsia="zh-CN"/>
        </w:rPr>
        <w:t>The previous RAN1 meetings have almost resolved all major issues on UE reporting enhancement for CJT calibration. In this section, we will discuss some remaining issues regarding the delay/frequency/phase offset reporting for CJT calibration.</w:t>
      </w:r>
    </w:p>
    <w:p w14:paraId="7988CD54" w14:textId="77777777" w:rsidR="007B1079" w:rsidRDefault="007B1079" w:rsidP="007B1079">
      <w:pPr>
        <w:pStyle w:val="Heading2"/>
        <w:rPr>
          <w:rFonts w:ascii="Times New Roman" w:hAnsi="Times New Roman"/>
          <w:lang w:eastAsia="zh-CN"/>
        </w:rPr>
      </w:pPr>
      <w:r>
        <w:rPr>
          <w:rFonts w:ascii="Times New Roman" w:hAnsi="Times New Roman"/>
          <w:lang w:eastAsia="zh-CN"/>
        </w:rPr>
        <w:t>D</w:t>
      </w:r>
      <w:r>
        <w:rPr>
          <w:rFonts w:ascii="Times New Roman" w:hAnsi="Times New Roman" w:hint="eastAsia"/>
          <w:lang w:eastAsia="zh-CN"/>
        </w:rPr>
        <w:t>elay offset reporting</w:t>
      </w:r>
    </w:p>
    <w:p w14:paraId="103A14AB" w14:textId="77777777" w:rsidR="007B1079" w:rsidRDefault="007B1079" w:rsidP="007B1079">
      <w:pPr>
        <w:jc w:val="both"/>
        <w:rPr>
          <w:lang w:eastAsia="zh-CN"/>
        </w:rPr>
      </w:pPr>
      <w:r>
        <w:rPr>
          <w:rFonts w:eastAsiaTheme="minorEastAsia" w:hint="eastAsia"/>
          <w:lang w:val="en-US" w:eastAsia="zh-CN"/>
        </w:rPr>
        <w:t xml:space="preserve">A major issue discussed in the previous two meetings is the linkage of </w:t>
      </w:r>
      <w:r w:rsidRPr="00200F96">
        <w:rPr>
          <w:lang w:eastAsia="zh-CN"/>
        </w:rPr>
        <w:t xml:space="preserve">Rel-18 </w:t>
      </w:r>
      <w:proofErr w:type="spellStart"/>
      <w:r w:rsidRPr="00200F96">
        <w:rPr>
          <w:lang w:eastAsia="zh-CN"/>
        </w:rPr>
        <w:t>eType</w:t>
      </w:r>
      <w:proofErr w:type="spellEnd"/>
      <w:r w:rsidRPr="00200F96">
        <w:rPr>
          <w:lang w:eastAsia="zh-CN"/>
        </w:rPr>
        <w:t>-II CJT CSI report</w:t>
      </w:r>
      <w:r>
        <w:rPr>
          <w:rFonts w:hint="eastAsia"/>
          <w:lang w:eastAsia="zh-CN"/>
        </w:rPr>
        <w:t xml:space="preserve"> and Rel-19 CJTC delay offset (DO) report. The motivation of such linkage is to achieve the PMI calculation for the </w:t>
      </w:r>
      <w:r w:rsidRPr="00200F96">
        <w:rPr>
          <w:lang w:eastAsia="zh-CN"/>
        </w:rPr>
        <w:t xml:space="preserve">Rel-18 </w:t>
      </w:r>
      <w:proofErr w:type="spellStart"/>
      <w:r w:rsidRPr="00200F96">
        <w:rPr>
          <w:lang w:eastAsia="zh-CN"/>
        </w:rPr>
        <w:t>eType</w:t>
      </w:r>
      <w:proofErr w:type="spellEnd"/>
      <w:r w:rsidRPr="00200F96">
        <w:rPr>
          <w:lang w:eastAsia="zh-CN"/>
        </w:rPr>
        <w:t>-II CJT CSI report assuming pre-compensation using the UE-reported delay offset</w:t>
      </w:r>
      <w:r>
        <w:rPr>
          <w:rFonts w:hint="eastAsia"/>
          <w:lang w:eastAsia="zh-CN"/>
        </w:rPr>
        <w:t xml:space="preserve">. The RAN1#118 meeting discussed two cases where the two reports are </w:t>
      </w:r>
      <w:r w:rsidRPr="0047769B">
        <w:rPr>
          <w:rFonts w:ascii="Times" w:hAnsi="Times"/>
          <w:szCs w:val="24"/>
          <w:lang w:eastAsia="en-US"/>
        </w:rPr>
        <w:t>separately or jointly triggered</w:t>
      </w:r>
      <w:r>
        <w:rPr>
          <w:rFonts w:ascii="Times" w:hAnsi="Times" w:hint="eastAsia"/>
          <w:szCs w:val="24"/>
          <w:lang w:eastAsia="zh-CN"/>
        </w:rPr>
        <w:t xml:space="preserve"> and made the following working assumptions </w:t>
      </w:r>
      <w:r>
        <w:rPr>
          <w:rFonts w:ascii="Times" w:hAnsi="Times"/>
          <w:szCs w:val="24"/>
          <w:lang w:eastAsia="zh-CN"/>
        </w:rPr>
        <w:fldChar w:fldCharType="begin"/>
      </w:r>
      <w:r>
        <w:rPr>
          <w:rFonts w:ascii="Times" w:hAnsi="Times"/>
          <w:szCs w:val="24"/>
          <w:lang w:eastAsia="zh-CN"/>
        </w:rPr>
        <w:instrText xml:space="preserve"> </w:instrText>
      </w:r>
      <w:r>
        <w:rPr>
          <w:rFonts w:ascii="Times" w:hAnsi="Times" w:hint="eastAsia"/>
          <w:szCs w:val="24"/>
          <w:lang w:eastAsia="zh-CN"/>
        </w:rPr>
        <w:instrText>REF _Ref180761258 \r \h</w:instrText>
      </w:r>
      <w:r>
        <w:rPr>
          <w:rFonts w:ascii="Times" w:hAnsi="Times"/>
          <w:szCs w:val="24"/>
          <w:lang w:eastAsia="zh-CN"/>
        </w:rPr>
        <w:instrText xml:space="preserve"> </w:instrText>
      </w:r>
      <w:r>
        <w:rPr>
          <w:rFonts w:ascii="Times" w:hAnsi="Times"/>
          <w:szCs w:val="24"/>
          <w:lang w:eastAsia="zh-CN"/>
        </w:rPr>
      </w:r>
      <w:r>
        <w:rPr>
          <w:rFonts w:ascii="Times" w:hAnsi="Times"/>
          <w:szCs w:val="24"/>
          <w:lang w:eastAsia="zh-CN"/>
        </w:rPr>
        <w:fldChar w:fldCharType="separate"/>
      </w:r>
      <w:r>
        <w:rPr>
          <w:rFonts w:ascii="Times" w:hAnsi="Times"/>
          <w:szCs w:val="24"/>
          <w:lang w:eastAsia="zh-CN"/>
        </w:rPr>
        <w:t>[5]</w:t>
      </w:r>
      <w:r>
        <w:rPr>
          <w:rFonts w:ascii="Times" w:hAnsi="Times"/>
          <w:szCs w:val="24"/>
          <w:lang w:eastAsia="zh-CN"/>
        </w:rPr>
        <w:fldChar w:fldCharType="end"/>
      </w:r>
      <w:r>
        <w:rPr>
          <w:rFonts w:ascii="Times" w:hAnsi="Times" w:hint="eastAsia"/>
          <w:szCs w:val="24"/>
          <w:lang w:eastAsia="zh-CN"/>
        </w:rPr>
        <w:t xml:space="preserve">. In the last RAN1#118bis meeting, these working assumptions were confirmed with some refinements </w:t>
      </w:r>
      <w:r>
        <w:rPr>
          <w:rFonts w:ascii="Times" w:hAnsi="Times"/>
          <w:szCs w:val="24"/>
          <w:lang w:eastAsia="zh-CN"/>
        </w:rPr>
        <w:fldChar w:fldCharType="begin"/>
      </w:r>
      <w:r>
        <w:rPr>
          <w:rFonts w:ascii="Times" w:hAnsi="Times"/>
          <w:szCs w:val="24"/>
          <w:lang w:eastAsia="zh-CN"/>
        </w:rPr>
        <w:instrText xml:space="preserve"> </w:instrText>
      </w:r>
      <w:r>
        <w:rPr>
          <w:rFonts w:ascii="Times" w:hAnsi="Times" w:hint="eastAsia"/>
          <w:szCs w:val="24"/>
          <w:lang w:eastAsia="zh-CN"/>
        </w:rPr>
        <w:instrText>REF _Ref180933869 \r \h</w:instrText>
      </w:r>
      <w:r>
        <w:rPr>
          <w:rFonts w:ascii="Times" w:hAnsi="Times"/>
          <w:szCs w:val="24"/>
          <w:lang w:eastAsia="zh-CN"/>
        </w:rPr>
        <w:instrText xml:space="preserve"> </w:instrText>
      </w:r>
      <w:r>
        <w:rPr>
          <w:rFonts w:ascii="Times" w:hAnsi="Times"/>
          <w:szCs w:val="24"/>
          <w:lang w:eastAsia="zh-CN"/>
        </w:rPr>
      </w:r>
      <w:r>
        <w:rPr>
          <w:rFonts w:ascii="Times" w:hAnsi="Times"/>
          <w:szCs w:val="24"/>
          <w:lang w:eastAsia="zh-CN"/>
        </w:rPr>
        <w:fldChar w:fldCharType="separate"/>
      </w:r>
      <w:r>
        <w:rPr>
          <w:rFonts w:ascii="Times" w:hAnsi="Times"/>
          <w:szCs w:val="24"/>
          <w:lang w:eastAsia="zh-CN"/>
        </w:rPr>
        <w:t>[6]</w:t>
      </w:r>
      <w:r>
        <w:rPr>
          <w:rFonts w:ascii="Times" w:hAnsi="Times"/>
          <w:szCs w:val="24"/>
          <w:lang w:eastAsia="zh-CN"/>
        </w:rPr>
        <w:fldChar w:fldCharType="end"/>
      </w:r>
      <w:r>
        <w:rPr>
          <w:rFonts w:ascii="Times" w:hAnsi="Times" w:hint="eastAsia"/>
          <w:szCs w:val="24"/>
          <w:lang w:eastAsia="zh-CN"/>
        </w:rPr>
        <w:t>.</w:t>
      </w:r>
    </w:p>
    <w:tbl>
      <w:tblPr>
        <w:tblStyle w:val="TableGrid"/>
        <w:tblW w:w="0" w:type="auto"/>
        <w:tblLook w:val="04A0" w:firstRow="1" w:lastRow="0" w:firstColumn="1" w:lastColumn="0" w:noHBand="0" w:noVBand="1"/>
      </w:tblPr>
      <w:tblGrid>
        <w:gridCol w:w="9629"/>
      </w:tblGrid>
      <w:tr w:rsidR="007B1079" w14:paraId="4AF3C012" w14:textId="77777777" w:rsidTr="00D46163">
        <w:tc>
          <w:tcPr>
            <w:tcW w:w="9629" w:type="dxa"/>
          </w:tcPr>
          <w:p w14:paraId="1F378F0F" w14:textId="77777777" w:rsidR="007B1079" w:rsidRPr="0047769B" w:rsidRDefault="007B1079" w:rsidP="00D46163">
            <w:pPr>
              <w:spacing w:before="0" w:after="0"/>
              <w:rPr>
                <w:rFonts w:ascii="Times" w:hAnsi="Times"/>
                <w:b/>
                <w:bCs/>
                <w:szCs w:val="24"/>
                <w:lang w:val="en-US" w:eastAsia="zh-CN"/>
              </w:rPr>
            </w:pPr>
            <w:r w:rsidRPr="0047769B">
              <w:rPr>
                <w:rFonts w:ascii="Times" w:eastAsia="Batang" w:hAnsi="Times"/>
                <w:b/>
                <w:bCs/>
                <w:szCs w:val="24"/>
                <w:highlight w:val="green"/>
                <w:lang w:val="en-US" w:eastAsia="en-US"/>
              </w:rPr>
              <w:t>Agreement</w:t>
            </w:r>
            <w:r w:rsidRPr="0047769B">
              <w:rPr>
                <w:rFonts w:ascii="Times" w:eastAsia="Batang" w:hAnsi="Times" w:hint="eastAsia"/>
                <w:b/>
                <w:bCs/>
                <w:szCs w:val="24"/>
                <w:highlight w:val="green"/>
                <w:lang w:val="en-US" w:eastAsia="en-US"/>
              </w:rPr>
              <w:t>@118</w:t>
            </w:r>
          </w:p>
          <w:p w14:paraId="3177E900" w14:textId="77777777" w:rsidR="007B1079" w:rsidRPr="0047769B" w:rsidRDefault="007B1079" w:rsidP="00D46163">
            <w:pPr>
              <w:snapToGrid w:val="0"/>
              <w:spacing w:before="0" w:after="0"/>
              <w:rPr>
                <w:rFonts w:ascii="Times" w:eastAsia="Batang" w:hAnsi="Times"/>
                <w:strike/>
                <w:szCs w:val="24"/>
                <w:lang w:eastAsia="en-US"/>
              </w:rPr>
            </w:pPr>
            <w:r w:rsidRPr="0047769B">
              <w:rPr>
                <w:rFonts w:ascii="Times" w:eastAsia="Calibri" w:hAnsi="Times"/>
                <w:szCs w:val="24"/>
                <w:lang w:eastAsia="en-US"/>
              </w:rPr>
              <w:t xml:space="preserve">For the Rel-19 aperiodic standalone CJT calibration (CJTC) reporting, to facilitate UE-specific </w:t>
            </w:r>
            <w:r w:rsidRPr="0047769B">
              <w:rPr>
                <w:rFonts w:ascii="Times" w:eastAsia="Batang" w:hAnsi="Times"/>
                <w:szCs w:val="24"/>
                <w:lang w:eastAsia="en-US"/>
              </w:rPr>
              <w:t xml:space="preserve">delay offset pre-compensation on PDSCH by the NW, support configuring a UE (via RRC </w:t>
            </w:r>
            <w:proofErr w:type="spellStart"/>
            <w:r w:rsidRPr="0047769B">
              <w:rPr>
                <w:rFonts w:ascii="Times" w:eastAsia="Batang" w:hAnsi="Times"/>
                <w:szCs w:val="24"/>
                <w:lang w:eastAsia="en-US"/>
              </w:rPr>
              <w:t>signaling</w:t>
            </w:r>
            <w:proofErr w:type="spellEnd"/>
            <w:r w:rsidRPr="0047769B">
              <w:rPr>
                <w:rFonts w:ascii="Times" w:eastAsia="Batang" w:hAnsi="Times"/>
                <w:szCs w:val="24"/>
                <w:lang w:eastAsia="en-US"/>
              </w:rPr>
              <w:t xml:space="preserve">) to perform PMI calculation for the Rel-18 </w:t>
            </w:r>
            <w:proofErr w:type="spellStart"/>
            <w:r w:rsidRPr="0047769B">
              <w:rPr>
                <w:rFonts w:ascii="Times" w:eastAsia="Batang" w:hAnsi="Times"/>
                <w:szCs w:val="24"/>
                <w:lang w:eastAsia="en-US"/>
              </w:rPr>
              <w:t>eType</w:t>
            </w:r>
            <w:proofErr w:type="spellEnd"/>
            <w:r w:rsidRPr="0047769B">
              <w:rPr>
                <w:rFonts w:ascii="Times" w:eastAsia="Batang" w:hAnsi="Times"/>
                <w:szCs w:val="24"/>
                <w:lang w:eastAsia="en-US"/>
              </w:rPr>
              <w:t xml:space="preserve">-II CJT CSI report assuming pre-compensation using the UE-reported delay offset (when </w:t>
            </w:r>
            <w:proofErr w:type="spellStart"/>
            <w:r w:rsidRPr="0047769B">
              <w:rPr>
                <w:rFonts w:ascii="Times" w:eastAsia="Batang" w:hAnsi="Times"/>
                <w:szCs w:val="24"/>
                <w:lang w:eastAsia="en-US"/>
              </w:rPr>
              <w:t>ReportQuantity</w:t>
            </w:r>
            <w:proofErr w:type="spellEnd"/>
            <w:r w:rsidRPr="0047769B">
              <w:rPr>
                <w:rFonts w:ascii="Times" w:eastAsia="Batang" w:hAnsi="Times"/>
                <w:szCs w:val="24"/>
                <w:lang w:eastAsia="en-US"/>
              </w:rPr>
              <w:t xml:space="preserve"> is ‘</w:t>
            </w:r>
            <w:proofErr w:type="spellStart"/>
            <w:r w:rsidRPr="0047769B">
              <w:rPr>
                <w:rFonts w:ascii="Times" w:eastAsia="Batang" w:hAnsi="Times"/>
                <w:szCs w:val="24"/>
                <w:lang w:eastAsia="en-US"/>
              </w:rPr>
              <w:t>cjtc</w:t>
            </w:r>
            <w:proofErr w:type="spellEnd"/>
            <w:r w:rsidRPr="0047769B">
              <w:rPr>
                <w:rFonts w:ascii="Times" w:eastAsia="Batang" w:hAnsi="Times"/>
                <w:szCs w:val="24"/>
                <w:lang w:eastAsia="en-US"/>
              </w:rPr>
              <w:t xml:space="preserve">-Dd’). </w:t>
            </w:r>
          </w:p>
          <w:p w14:paraId="60326177" w14:textId="77777777" w:rsidR="007B1079" w:rsidRPr="0047769B" w:rsidRDefault="007B1079" w:rsidP="007B1079">
            <w:pPr>
              <w:numPr>
                <w:ilvl w:val="0"/>
                <w:numId w:val="23"/>
              </w:numPr>
              <w:snapToGrid w:val="0"/>
              <w:spacing w:before="0" w:after="0"/>
              <w:rPr>
                <w:rFonts w:ascii="Times" w:hAnsi="Times"/>
                <w:szCs w:val="24"/>
                <w:lang w:eastAsia="en-US"/>
              </w:rPr>
            </w:pPr>
            <w:r w:rsidRPr="0047769B">
              <w:rPr>
                <w:rFonts w:ascii="Times" w:hAnsi="Times"/>
                <w:szCs w:val="24"/>
                <w:lang w:eastAsia="en-US"/>
              </w:rPr>
              <w:t xml:space="preserve">The two separately configured reports (i.e. Rel-18 </w:t>
            </w:r>
            <w:proofErr w:type="spellStart"/>
            <w:r w:rsidRPr="0047769B">
              <w:rPr>
                <w:rFonts w:ascii="Times" w:hAnsi="Times"/>
                <w:szCs w:val="24"/>
                <w:lang w:eastAsia="en-US"/>
              </w:rPr>
              <w:t>eType</w:t>
            </w:r>
            <w:proofErr w:type="spellEnd"/>
            <w:r w:rsidRPr="0047769B">
              <w:rPr>
                <w:rFonts w:ascii="Times" w:hAnsi="Times"/>
                <w:szCs w:val="24"/>
                <w:lang w:eastAsia="en-US"/>
              </w:rPr>
              <w:t>-II CJT CSI report and the CJTC delay offset report) can be separately or jointly triggered [and carried on a same PUSCH (hence on a same slot)] following legacy joint triggering mechanism</w:t>
            </w:r>
          </w:p>
          <w:p w14:paraId="07D2027A" w14:textId="77777777" w:rsidR="007B1079" w:rsidRPr="0047769B" w:rsidRDefault="007B1079" w:rsidP="007B1079">
            <w:pPr>
              <w:numPr>
                <w:ilvl w:val="1"/>
                <w:numId w:val="23"/>
              </w:numPr>
              <w:snapToGrid w:val="0"/>
              <w:spacing w:before="0" w:after="0"/>
              <w:rPr>
                <w:rFonts w:ascii="Times" w:hAnsi="Times"/>
                <w:szCs w:val="24"/>
                <w:lang w:eastAsia="en-US"/>
              </w:rPr>
            </w:pPr>
            <w:r w:rsidRPr="0047769B">
              <w:rPr>
                <w:rFonts w:ascii="Times" w:hAnsi="Times"/>
                <w:bCs/>
                <w:szCs w:val="24"/>
                <w:lang w:eastAsia="en-US"/>
              </w:rPr>
              <w:t>(</w:t>
            </w:r>
            <w:r w:rsidRPr="0047769B">
              <w:rPr>
                <w:rFonts w:ascii="Times" w:hAnsi="Times"/>
                <w:bCs/>
                <w:szCs w:val="24"/>
                <w:highlight w:val="darkYellow"/>
                <w:lang w:eastAsia="en-US"/>
              </w:rPr>
              <w:t>Working Assumption</w:t>
            </w:r>
            <w:r w:rsidRPr="0047769B">
              <w:rPr>
                <w:rFonts w:ascii="Times" w:hAnsi="Times"/>
                <w:bCs/>
                <w:szCs w:val="24"/>
                <w:lang w:eastAsia="en-US"/>
              </w:rPr>
              <w:t xml:space="preserve">) When separately triggered, the delay offset value to be compensated is the latest reported delay offset (DO) whose reporting instance’s last symbol is before the first symbol of </w:t>
            </w:r>
            <w:r w:rsidRPr="0047769B">
              <w:rPr>
                <w:rFonts w:ascii="Times" w:hAnsi="Times"/>
                <w:bCs/>
                <w:szCs w:val="22"/>
                <w:lang w:eastAsia="en-US"/>
              </w:rPr>
              <w:t>DCI triggering of</w:t>
            </w:r>
            <w:r w:rsidRPr="0047769B">
              <w:rPr>
                <w:rFonts w:ascii="Times" w:hAnsi="Times"/>
                <w:bCs/>
                <w:szCs w:val="24"/>
                <w:lang w:eastAsia="en-US"/>
              </w:rPr>
              <w:t xml:space="preserve"> the CJT CSI reporting</w:t>
            </w:r>
          </w:p>
          <w:p w14:paraId="1EB5B98B" w14:textId="77777777" w:rsidR="007B1079" w:rsidRPr="0047769B" w:rsidRDefault="007B1079" w:rsidP="007B1079">
            <w:pPr>
              <w:numPr>
                <w:ilvl w:val="2"/>
                <w:numId w:val="23"/>
              </w:numPr>
              <w:snapToGrid w:val="0"/>
              <w:spacing w:before="0" w:after="0"/>
              <w:rPr>
                <w:rFonts w:ascii="Times" w:hAnsi="Times"/>
                <w:szCs w:val="24"/>
                <w:lang w:eastAsia="en-US"/>
              </w:rPr>
            </w:pPr>
            <w:r w:rsidRPr="0047769B">
              <w:rPr>
                <w:rFonts w:ascii="Times" w:hAnsi="Times"/>
                <w:szCs w:val="24"/>
                <w:lang w:eastAsia="en-US"/>
              </w:rPr>
              <w:t>FFS: whether some expiration time interval is needed</w:t>
            </w:r>
          </w:p>
          <w:p w14:paraId="3C9BDE51" w14:textId="77777777" w:rsidR="007B1079" w:rsidRPr="0047769B" w:rsidRDefault="007B1079" w:rsidP="007B1079">
            <w:pPr>
              <w:numPr>
                <w:ilvl w:val="1"/>
                <w:numId w:val="23"/>
              </w:numPr>
              <w:snapToGrid w:val="0"/>
              <w:spacing w:before="0" w:after="0"/>
              <w:rPr>
                <w:rFonts w:ascii="Times" w:hAnsi="Times"/>
                <w:szCs w:val="24"/>
                <w:lang w:eastAsia="en-US"/>
              </w:rPr>
            </w:pPr>
            <w:r w:rsidRPr="0047769B">
              <w:rPr>
                <w:rFonts w:ascii="Times" w:hAnsi="Times"/>
                <w:bCs/>
                <w:szCs w:val="24"/>
                <w:lang w:eastAsia="en-US"/>
              </w:rPr>
              <w:t>(</w:t>
            </w:r>
            <w:r w:rsidRPr="0047769B">
              <w:rPr>
                <w:rFonts w:ascii="Times" w:hAnsi="Times"/>
                <w:bCs/>
                <w:szCs w:val="24"/>
                <w:highlight w:val="darkYellow"/>
                <w:lang w:eastAsia="en-US"/>
              </w:rPr>
              <w:t>Working Assumption</w:t>
            </w:r>
            <w:r w:rsidRPr="0047769B">
              <w:rPr>
                <w:rFonts w:ascii="Times" w:hAnsi="Times"/>
                <w:bCs/>
                <w:szCs w:val="24"/>
                <w:lang w:eastAsia="en-US"/>
              </w:rPr>
              <w:t xml:space="preserve">) When jointly triggered, the delay offset value to be compensated is the reported delay offset (DO) in the same reporting instance </w:t>
            </w:r>
          </w:p>
          <w:p w14:paraId="42AC9494" w14:textId="77777777" w:rsidR="007B1079" w:rsidRPr="0047769B" w:rsidRDefault="007B1079" w:rsidP="00D46163">
            <w:pPr>
              <w:snapToGrid w:val="0"/>
              <w:spacing w:before="0" w:after="0"/>
              <w:rPr>
                <w:rFonts w:ascii="Times" w:eastAsia="Batang" w:hAnsi="Times"/>
                <w:sz w:val="22"/>
                <w:szCs w:val="24"/>
                <w:lang w:eastAsia="en-US"/>
              </w:rPr>
            </w:pPr>
            <w:r w:rsidRPr="0047769B">
              <w:rPr>
                <w:rFonts w:ascii="Times" w:eastAsia="Batang" w:hAnsi="Times"/>
                <w:szCs w:val="24"/>
                <w:lang w:eastAsia="en-US"/>
              </w:rPr>
              <w:t xml:space="preserve">FFS: </w:t>
            </w:r>
            <w:bookmarkStart w:id="8" w:name="_Hlk176877503"/>
            <w:r w:rsidRPr="0047769B">
              <w:rPr>
                <w:rFonts w:ascii="Times" w:eastAsia="Batang" w:hAnsi="Times"/>
                <w:szCs w:val="24"/>
                <w:lang w:eastAsia="en-US"/>
              </w:rPr>
              <w:t xml:space="preserve">NW indicates the delay offset value to be compensated for the Rel-18 </w:t>
            </w:r>
            <w:proofErr w:type="spellStart"/>
            <w:r w:rsidRPr="0047769B">
              <w:rPr>
                <w:rFonts w:ascii="Times" w:eastAsia="Batang" w:hAnsi="Times"/>
                <w:szCs w:val="24"/>
                <w:lang w:eastAsia="en-US"/>
              </w:rPr>
              <w:t>eType</w:t>
            </w:r>
            <w:proofErr w:type="spellEnd"/>
            <w:r w:rsidRPr="0047769B">
              <w:rPr>
                <w:rFonts w:ascii="Times" w:eastAsia="Batang" w:hAnsi="Times"/>
                <w:szCs w:val="24"/>
                <w:lang w:eastAsia="en-US"/>
              </w:rPr>
              <w:t>-II CJT CSI report</w:t>
            </w:r>
            <w:bookmarkEnd w:id="8"/>
          </w:p>
          <w:p w14:paraId="71CCD2B8" w14:textId="77777777" w:rsidR="007B1079" w:rsidRPr="0047769B" w:rsidRDefault="007B1079" w:rsidP="00D46163">
            <w:pPr>
              <w:snapToGrid w:val="0"/>
              <w:spacing w:before="0" w:after="0"/>
              <w:rPr>
                <w:rFonts w:ascii="Times" w:eastAsia="Batang" w:hAnsi="Times"/>
                <w:szCs w:val="24"/>
                <w:lang w:eastAsia="en-US"/>
              </w:rPr>
            </w:pPr>
            <w:r w:rsidRPr="0047769B">
              <w:rPr>
                <w:rFonts w:ascii="Times" w:eastAsia="Batang" w:hAnsi="Times"/>
                <w:szCs w:val="24"/>
                <w:lang w:eastAsia="en-US"/>
              </w:rPr>
              <w:t xml:space="preserve">FFS: Whether only AP-CSI-RS, or any type of CSI-RS (P, SP, or AP) can be configured as the CMR for the Rel-18 </w:t>
            </w:r>
            <w:proofErr w:type="spellStart"/>
            <w:r w:rsidRPr="0047769B">
              <w:rPr>
                <w:rFonts w:ascii="Times" w:eastAsia="Batang" w:hAnsi="Times"/>
                <w:szCs w:val="24"/>
                <w:lang w:eastAsia="en-US"/>
              </w:rPr>
              <w:t>eType</w:t>
            </w:r>
            <w:proofErr w:type="spellEnd"/>
            <w:r w:rsidRPr="0047769B">
              <w:rPr>
                <w:rFonts w:ascii="Times" w:eastAsia="Batang" w:hAnsi="Times"/>
                <w:szCs w:val="24"/>
                <w:lang w:eastAsia="en-US"/>
              </w:rPr>
              <w:t xml:space="preserve">-II CJT reporting </w:t>
            </w:r>
          </w:p>
          <w:p w14:paraId="59BCDEB1" w14:textId="77777777" w:rsidR="007B1079" w:rsidRPr="0047769B" w:rsidRDefault="007B1079" w:rsidP="00D46163">
            <w:pPr>
              <w:snapToGrid w:val="0"/>
              <w:spacing w:before="0" w:after="0"/>
              <w:rPr>
                <w:rFonts w:ascii="Times" w:eastAsia="Batang" w:hAnsi="Times"/>
                <w:szCs w:val="24"/>
                <w:lang w:eastAsia="en-US"/>
              </w:rPr>
            </w:pPr>
            <w:r w:rsidRPr="0047769B">
              <w:rPr>
                <w:rFonts w:ascii="Times" w:eastAsia="Batang" w:hAnsi="Times"/>
                <w:szCs w:val="24"/>
                <w:lang w:eastAsia="en-US"/>
              </w:rPr>
              <w:t xml:space="preserve">FFS: Support for SP-CSI for CJTC report </w:t>
            </w:r>
          </w:p>
          <w:p w14:paraId="3DB82443" w14:textId="77777777" w:rsidR="007B1079" w:rsidRPr="0047769B" w:rsidRDefault="007B1079" w:rsidP="00D46163">
            <w:pPr>
              <w:snapToGrid w:val="0"/>
              <w:spacing w:before="0" w:after="0"/>
              <w:rPr>
                <w:rFonts w:ascii="Times" w:eastAsia="Batang" w:hAnsi="Times"/>
                <w:szCs w:val="24"/>
                <w:lang w:eastAsia="en-US"/>
              </w:rPr>
            </w:pPr>
            <w:r w:rsidRPr="0047769B">
              <w:rPr>
                <w:rFonts w:ascii="Times" w:eastAsia="Batang" w:hAnsi="Times"/>
                <w:szCs w:val="24"/>
                <w:lang w:eastAsia="en-US"/>
              </w:rPr>
              <w:t xml:space="preserve">FFS: Whether this is also applicable for </w:t>
            </w:r>
            <w:bookmarkStart w:id="9" w:name="_Hlk176877755"/>
            <w:r w:rsidRPr="0047769B">
              <w:rPr>
                <w:rFonts w:ascii="Times" w:eastAsia="Batang" w:hAnsi="Times"/>
                <w:szCs w:val="24"/>
                <w:lang w:eastAsia="en-US"/>
              </w:rPr>
              <w:t>Rel-19 Type-I MP codebook</w:t>
            </w:r>
            <w:bookmarkEnd w:id="9"/>
          </w:p>
          <w:p w14:paraId="5C53F0C2" w14:textId="77777777" w:rsidR="007B1079" w:rsidRDefault="007B1079" w:rsidP="00D46163">
            <w:pPr>
              <w:snapToGrid w:val="0"/>
              <w:spacing w:before="0" w:after="0"/>
              <w:rPr>
                <w:rFonts w:ascii="Times" w:eastAsiaTheme="minorEastAsia" w:hAnsi="Times"/>
                <w:szCs w:val="24"/>
                <w:lang w:eastAsia="zh-CN"/>
              </w:rPr>
            </w:pPr>
            <w:r w:rsidRPr="0047769B">
              <w:rPr>
                <w:rFonts w:ascii="Times" w:eastAsia="Batang" w:hAnsi="Times"/>
                <w:szCs w:val="24"/>
                <w:lang w:eastAsia="en-US"/>
              </w:rPr>
              <w:t>The above only applies when the CMRs do not share common QCL source for average delay indication</w:t>
            </w:r>
          </w:p>
          <w:p w14:paraId="1B483B30" w14:textId="77777777" w:rsidR="007B1079" w:rsidRDefault="007B1079" w:rsidP="00D46163">
            <w:pPr>
              <w:snapToGrid w:val="0"/>
              <w:spacing w:before="0" w:after="0"/>
              <w:rPr>
                <w:rFonts w:ascii="Times" w:eastAsiaTheme="minorEastAsia" w:hAnsi="Times"/>
                <w:szCs w:val="24"/>
                <w:lang w:eastAsia="zh-CN"/>
              </w:rPr>
            </w:pPr>
            <w:r w:rsidRPr="0047769B">
              <w:rPr>
                <w:rFonts w:ascii="Times" w:eastAsia="Batang" w:hAnsi="Times"/>
                <w:szCs w:val="24"/>
                <w:lang w:eastAsia="en-US"/>
              </w:rPr>
              <w:t>The above is UE optional feature.</w:t>
            </w:r>
          </w:p>
          <w:p w14:paraId="3D136BD1" w14:textId="77777777" w:rsidR="007B1079" w:rsidRDefault="007B1079" w:rsidP="00D46163">
            <w:pPr>
              <w:snapToGrid w:val="0"/>
              <w:spacing w:before="0" w:after="0"/>
              <w:rPr>
                <w:rFonts w:ascii="Times" w:eastAsiaTheme="minorEastAsia" w:hAnsi="Times"/>
                <w:szCs w:val="24"/>
                <w:lang w:eastAsia="zh-CN"/>
              </w:rPr>
            </w:pPr>
          </w:p>
          <w:p w14:paraId="2D1C006D" w14:textId="77777777" w:rsidR="007B1079" w:rsidRPr="00D14805" w:rsidRDefault="007B1079" w:rsidP="00D46163">
            <w:pPr>
              <w:snapToGrid w:val="0"/>
              <w:spacing w:before="0" w:after="0"/>
              <w:jc w:val="both"/>
              <w:rPr>
                <w:rFonts w:ascii="Times" w:eastAsiaTheme="minorEastAsia" w:hAnsi="Times" w:cs="Times"/>
                <w:b/>
                <w:lang w:eastAsia="zh-CN"/>
              </w:rPr>
            </w:pPr>
            <w:r w:rsidRPr="00D14805">
              <w:rPr>
                <w:rFonts w:ascii="Times" w:eastAsia="Malgun Gothic" w:hAnsi="Times" w:cs="Times" w:hint="eastAsia"/>
                <w:b/>
                <w:highlight w:val="green"/>
                <w:lang w:eastAsia="ko-KR"/>
              </w:rPr>
              <w:t>Agreement@118bis</w:t>
            </w:r>
          </w:p>
          <w:p w14:paraId="264924B9" w14:textId="77777777" w:rsidR="007B1079" w:rsidRPr="00D14805" w:rsidRDefault="007B1079" w:rsidP="00D46163">
            <w:pPr>
              <w:spacing w:before="0" w:after="0"/>
              <w:jc w:val="both"/>
              <w:rPr>
                <w:rFonts w:ascii="Times" w:eastAsia="Batang" w:hAnsi="Times" w:cs="Times"/>
                <w:lang w:eastAsia="en-US"/>
              </w:rPr>
            </w:pPr>
            <w:bookmarkStart w:id="10" w:name="_Hlk180764999"/>
            <w:r w:rsidRPr="00D14805">
              <w:rPr>
                <w:rFonts w:ascii="Times" w:eastAsia="Calibri" w:hAnsi="Times"/>
                <w:lang w:eastAsia="en-US"/>
              </w:rPr>
              <w:t xml:space="preserve">For the Rel-19 aperiodic standalone CJT calibration (CJTC) reporting, </w:t>
            </w:r>
            <w:r w:rsidRPr="00D14805">
              <w:rPr>
                <w:rFonts w:ascii="Times" w:eastAsia="Batang" w:hAnsi="Times" w:cs="Times"/>
                <w:lang w:eastAsia="en-US"/>
              </w:rPr>
              <w:t xml:space="preserve">when </w:t>
            </w:r>
            <w:bookmarkStart w:id="11" w:name="_Hlk180767024"/>
            <w:r w:rsidRPr="00D14805">
              <w:rPr>
                <w:rFonts w:ascii="Times" w:eastAsia="Batang" w:hAnsi="Times" w:cs="Times"/>
                <w:lang w:eastAsia="en-US"/>
              </w:rPr>
              <w:t xml:space="preserve">linking CJTC Dd and Rel-18 </w:t>
            </w:r>
            <w:proofErr w:type="spellStart"/>
            <w:r w:rsidRPr="00D14805">
              <w:rPr>
                <w:rFonts w:ascii="Times" w:eastAsia="Batang" w:hAnsi="Times" w:cs="Times"/>
                <w:lang w:eastAsia="en-US"/>
              </w:rPr>
              <w:t>eType</w:t>
            </w:r>
            <w:proofErr w:type="spellEnd"/>
            <w:r w:rsidRPr="00D14805">
              <w:rPr>
                <w:rFonts w:ascii="Times" w:eastAsia="Batang" w:hAnsi="Times" w:cs="Times"/>
                <w:lang w:eastAsia="en-US"/>
              </w:rPr>
              <w:t>-II CJT CSI reports is configured</w:t>
            </w:r>
            <w:bookmarkEnd w:id="10"/>
            <w:bookmarkEnd w:id="11"/>
            <w:r w:rsidRPr="00D14805">
              <w:rPr>
                <w:rFonts w:ascii="Times" w:eastAsia="Batang" w:hAnsi="Times" w:cs="Times"/>
                <w:lang w:eastAsia="en-US"/>
              </w:rPr>
              <w:t xml:space="preserve">, confirm the following working assumptions as agreement with the following </w:t>
            </w:r>
            <w:r w:rsidRPr="00D14805">
              <w:rPr>
                <w:rFonts w:ascii="Times" w:eastAsia="Batang" w:hAnsi="Times" w:cs="Times"/>
                <w:color w:val="FF0000"/>
                <w:lang w:eastAsia="en-US"/>
              </w:rPr>
              <w:t>refinement</w:t>
            </w:r>
            <w:r w:rsidRPr="00D14805">
              <w:rPr>
                <w:rFonts w:ascii="Times" w:eastAsia="Batang" w:hAnsi="Times" w:cs="Times"/>
                <w:lang w:eastAsia="en-US"/>
              </w:rPr>
              <w:t>:</w:t>
            </w:r>
          </w:p>
          <w:p w14:paraId="5F129FDA" w14:textId="77777777" w:rsidR="007B1079" w:rsidRPr="00D14805" w:rsidRDefault="007B1079" w:rsidP="007B1079">
            <w:pPr>
              <w:widowControl w:val="0"/>
              <w:numPr>
                <w:ilvl w:val="0"/>
                <w:numId w:val="23"/>
              </w:numPr>
              <w:spacing w:before="0" w:after="0"/>
              <w:contextualSpacing/>
              <w:jc w:val="both"/>
              <w:rPr>
                <w:rFonts w:ascii="Times" w:eastAsia="等线" w:hAnsi="Times"/>
                <w:bCs/>
                <w:lang w:eastAsia="zh-CN"/>
              </w:rPr>
            </w:pPr>
            <w:r w:rsidRPr="00D14805">
              <w:rPr>
                <w:rFonts w:ascii="Times" w:eastAsia="Batang" w:hAnsi="Times"/>
                <w:bCs/>
                <w:lang w:eastAsia="x-none"/>
              </w:rPr>
              <w:t>When separately triggered, the delay offset value to be compensated is the latest reported delay offset (DO) whose reporting instance’s last symbol is before the first symbol of DCI triggering of the CJT CSI reporting</w:t>
            </w:r>
          </w:p>
          <w:p w14:paraId="688B5572" w14:textId="77777777" w:rsidR="007B1079" w:rsidRPr="00D14805" w:rsidRDefault="007B1079" w:rsidP="007B1079">
            <w:pPr>
              <w:widowControl w:val="0"/>
              <w:numPr>
                <w:ilvl w:val="0"/>
                <w:numId w:val="23"/>
              </w:numPr>
              <w:spacing w:before="0" w:after="0"/>
              <w:contextualSpacing/>
              <w:jc w:val="both"/>
              <w:rPr>
                <w:rFonts w:ascii="Times" w:eastAsia="等线" w:hAnsi="Times"/>
                <w:bCs/>
                <w:lang w:eastAsia="zh-CN"/>
              </w:rPr>
            </w:pPr>
            <w:r w:rsidRPr="00D14805">
              <w:rPr>
                <w:rFonts w:ascii="Times" w:eastAsia="等线" w:hAnsi="Times"/>
                <w:bCs/>
                <w:lang w:eastAsia="zh-CN"/>
              </w:rPr>
              <w:t xml:space="preserve">When </w:t>
            </w:r>
            <w:r w:rsidRPr="00D14805">
              <w:rPr>
                <w:rFonts w:ascii="Times" w:eastAsia="Batang" w:hAnsi="Times"/>
                <w:bCs/>
                <w:lang w:eastAsia="x-none"/>
              </w:rPr>
              <w:t>jointly triggered, the delay offset value to be compensated is the reported delay offset (DO) in the same reporting instance</w:t>
            </w:r>
          </w:p>
          <w:p w14:paraId="4459DBCB" w14:textId="77777777" w:rsidR="007B1079" w:rsidRPr="00D14805" w:rsidRDefault="007B1079" w:rsidP="00D46163">
            <w:pPr>
              <w:spacing w:before="0" w:after="0"/>
              <w:jc w:val="both"/>
              <w:rPr>
                <w:rFonts w:ascii="Times" w:eastAsia="等线" w:hAnsi="Times"/>
                <w:bCs/>
                <w:color w:val="FF0000"/>
                <w:lang w:eastAsia="zh-CN"/>
              </w:rPr>
            </w:pPr>
            <w:r w:rsidRPr="00D14805">
              <w:rPr>
                <w:rFonts w:ascii="Times" w:eastAsia="等线" w:hAnsi="Times"/>
                <w:bCs/>
                <w:color w:val="FF0000"/>
                <w:lang w:eastAsia="zh-CN"/>
              </w:rPr>
              <w:t xml:space="preserve">FFS: Whether an additional UE procedure is needed </w:t>
            </w:r>
            <w:bookmarkStart w:id="12" w:name="_Hlk180766776"/>
            <w:r w:rsidRPr="00D14805">
              <w:rPr>
                <w:rFonts w:ascii="Times" w:eastAsia="等线" w:hAnsi="Times"/>
                <w:bCs/>
                <w:color w:val="FF0000"/>
                <w:lang w:eastAsia="zh-CN"/>
              </w:rPr>
              <w:t>when the reported DO value is ‘out of range</w:t>
            </w:r>
            <w:bookmarkEnd w:id="12"/>
            <w:r w:rsidRPr="00D14805">
              <w:rPr>
                <w:rFonts w:ascii="Times" w:eastAsia="等线" w:hAnsi="Times"/>
                <w:bCs/>
                <w:color w:val="FF0000"/>
                <w:lang w:eastAsia="zh-CN"/>
              </w:rPr>
              <w:t>’</w:t>
            </w:r>
          </w:p>
          <w:p w14:paraId="4651CB5E" w14:textId="77777777" w:rsidR="007B1079" w:rsidRPr="003664CC" w:rsidRDefault="007B1079" w:rsidP="00D46163">
            <w:pPr>
              <w:spacing w:before="0" w:after="0"/>
              <w:jc w:val="both"/>
              <w:rPr>
                <w:rFonts w:ascii="Times" w:eastAsiaTheme="minorEastAsia" w:hAnsi="Times"/>
                <w:bCs/>
                <w:color w:val="FF0000"/>
                <w:lang w:eastAsia="zh-CN"/>
              </w:rPr>
            </w:pPr>
            <w:r w:rsidRPr="00D14805">
              <w:rPr>
                <w:rFonts w:ascii="Times" w:eastAsia="等线" w:hAnsi="Times"/>
                <w:bCs/>
                <w:color w:val="FF000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tc>
      </w:tr>
    </w:tbl>
    <w:p w14:paraId="041C541A" w14:textId="77777777" w:rsidR="007B1079" w:rsidRPr="00F94704" w:rsidRDefault="007B1079" w:rsidP="007B1079">
      <w:pPr>
        <w:jc w:val="both"/>
        <w:rPr>
          <w:rFonts w:eastAsiaTheme="minorEastAsia"/>
          <w:lang w:eastAsia="zh-CN"/>
        </w:rPr>
      </w:pPr>
      <w:r>
        <w:rPr>
          <w:rFonts w:eastAsiaTheme="minorEastAsia" w:hint="eastAsia"/>
          <w:lang w:eastAsia="zh-CN"/>
        </w:rPr>
        <w:t xml:space="preserve">Regarding the first FFS, the last meeting discussed the following proposal but made no consensus. From our perspective, if the reported DO value corresponding to a TRP is </w:t>
      </w:r>
      <w:r>
        <w:rPr>
          <w:rFonts w:eastAsiaTheme="minorEastAsia"/>
          <w:lang w:eastAsia="zh-CN"/>
        </w:rPr>
        <w:t>‘</w:t>
      </w:r>
      <w:r>
        <w:rPr>
          <w:rFonts w:eastAsiaTheme="minorEastAsia" w:hint="eastAsia"/>
          <w:lang w:eastAsia="zh-CN"/>
        </w:rPr>
        <w:t>out of range</w:t>
      </w:r>
      <w:r>
        <w:rPr>
          <w:rFonts w:eastAsiaTheme="minorEastAsia"/>
          <w:lang w:eastAsia="zh-CN"/>
        </w:rPr>
        <w:t>’</w:t>
      </w:r>
      <w:r>
        <w:rPr>
          <w:rFonts w:eastAsiaTheme="minorEastAsia" w:hint="eastAsia"/>
          <w:lang w:eastAsia="zh-CN"/>
        </w:rPr>
        <w:t>, this TRP is not expected to be selected in CJT transmission. In</w:t>
      </w:r>
      <w:r w:rsidRPr="002E4CBD">
        <w:rPr>
          <w:rFonts w:eastAsiaTheme="minorEastAsia"/>
          <w:lang w:eastAsia="zh-CN"/>
        </w:rPr>
        <w:t xml:space="preserve"> </w:t>
      </w:r>
      <w:r w:rsidRPr="005D32C6">
        <w:rPr>
          <w:rFonts w:eastAsiaTheme="minorEastAsia"/>
          <w:lang w:eastAsia="zh-CN"/>
        </w:rPr>
        <w:t xml:space="preserve">Rel-18 </w:t>
      </w:r>
      <w:proofErr w:type="spellStart"/>
      <w:r w:rsidRPr="005D32C6">
        <w:rPr>
          <w:rFonts w:eastAsiaTheme="minorEastAsia"/>
          <w:lang w:eastAsia="zh-CN"/>
        </w:rPr>
        <w:t>eType</w:t>
      </w:r>
      <w:proofErr w:type="spellEnd"/>
      <w:r w:rsidRPr="005D32C6">
        <w:rPr>
          <w:rFonts w:eastAsiaTheme="minorEastAsia"/>
          <w:lang w:eastAsia="zh-CN"/>
        </w:rPr>
        <w:t>-II CJT CSI report</w:t>
      </w:r>
      <w:r>
        <w:rPr>
          <w:rFonts w:eastAsiaTheme="minorEastAsia" w:hint="eastAsia"/>
          <w:lang w:eastAsia="zh-CN"/>
        </w:rPr>
        <w:t xml:space="preserve">, dynamic TRP selection can be configured for a UE to select TRPs used for CJT transmission based on measured RSRP values of TRPs. Therefore, an alternative way to go is to enable the dynamic TRP selection at UE side when linking </w:t>
      </w:r>
      <w:r w:rsidRPr="00D14805">
        <w:rPr>
          <w:rFonts w:ascii="Times" w:eastAsia="Batang" w:hAnsi="Times" w:cs="Times"/>
          <w:lang w:eastAsia="en-US"/>
        </w:rPr>
        <w:t xml:space="preserve">CJTC Dd and Rel-18 </w:t>
      </w:r>
      <w:proofErr w:type="spellStart"/>
      <w:r w:rsidRPr="00D14805">
        <w:rPr>
          <w:rFonts w:ascii="Times" w:eastAsia="Batang" w:hAnsi="Times" w:cs="Times"/>
          <w:lang w:eastAsia="en-US"/>
        </w:rPr>
        <w:t>eType</w:t>
      </w:r>
      <w:proofErr w:type="spellEnd"/>
      <w:r w:rsidRPr="00D14805">
        <w:rPr>
          <w:rFonts w:ascii="Times" w:eastAsia="Batang" w:hAnsi="Times" w:cs="Times"/>
          <w:lang w:eastAsia="en-US"/>
        </w:rPr>
        <w:t>-II CJT CSI reports is configured</w:t>
      </w:r>
      <w:r>
        <w:rPr>
          <w:rFonts w:ascii="Times" w:eastAsiaTheme="minorEastAsia" w:hAnsi="Times" w:cs="Times" w:hint="eastAsia"/>
          <w:lang w:eastAsia="zh-CN"/>
        </w:rPr>
        <w:t>. In this case, when the</w:t>
      </w:r>
      <w:r>
        <w:rPr>
          <w:rFonts w:eastAsiaTheme="minorEastAsia" w:hint="eastAsia"/>
          <w:lang w:eastAsia="zh-CN"/>
        </w:rPr>
        <w:t xml:space="preserve"> reported DO value corresponding to a TRP is </w:t>
      </w:r>
      <w:r>
        <w:rPr>
          <w:rFonts w:eastAsiaTheme="minorEastAsia"/>
          <w:lang w:eastAsia="zh-CN"/>
        </w:rPr>
        <w:t>‘</w:t>
      </w:r>
      <w:r>
        <w:rPr>
          <w:rFonts w:eastAsiaTheme="minorEastAsia" w:hint="eastAsia"/>
          <w:lang w:eastAsia="zh-CN"/>
        </w:rPr>
        <w:t>out of range</w:t>
      </w:r>
      <w:r>
        <w:rPr>
          <w:rFonts w:eastAsiaTheme="minorEastAsia"/>
          <w:lang w:eastAsia="zh-CN"/>
        </w:rPr>
        <w:t>’</w:t>
      </w:r>
      <w:r>
        <w:rPr>
          <w:rFonts w:eastAsiaTheme="minorEastAsia" w:hint="eastAsia"/>
          <w:lang w:eastAsia="zh-CN"/>
        </w:rPr>
        <w:t>, UE will remove the corresponding TRP</w:t>
      </w:r>
      <w:bookmarkStart w:id="13" w:name="_Hlk180766823"/>
      <w:r>
        <w:rPr>
          <w:rFonts w:eastAsiaTheme="minorEastAsia" w:hint="eastAsia"/>
          <w:lang w:eastAsia="zh-CN"/>
        </w:rPr>
        <w:t xml:space="preserve"> in </w:t>
      </w:r>
      <w:r w:rsidRPr="005D32C6">
        <w:rPr>
          <w:rFonts w:eastAsiaTheme="minorEastAsia"/>
          <w:lang w:eastAsia="zh-CN"/>
        </w:rPr>
        <w:t xml:space="preserve">Rel-18 </w:t>
      </w:r>
      <w:proofErr w:type="spellStart"/>
      <w:r w:rsidRPr="005D32C6">
        <w:rPr>
          <w:rFonts w:eastAsiaTheme="minorEastAsia"/>
          <w:lang w:eastAsia="zh-CN"/>
        </w:rPr>
        <w:t>eType</w:t>
      </w:r>
      <w:proofErr w:type="spellEnd"/>
      <w:r w:rsidRPr="005D32C6">
        <w:rPr>
          <w:rFonts w:eastAsiaTheme="minorEastAsia"/>
          <w:lang w:eastAsia="zh-CN"/>
        </w:rPr>
        <w:t>-II CJT CSI report</w:t>
      </w:r>
      <w:bookmarkEnd w:id="13"/>
      <w:r>
        <w:rPr>
          <w:rFonts w:eastAsiaTheme="minorEastAsia" w:hint="eastAsia"/>
          <w:lang w:eastAsia="zh-CN"/>
        </w:rPr>
        <w:t>.</w:t>
      </w:r>
    </w:p>
    <w:tbl>
      <w:tblPr>
        <w:tblStyle w:val="TableGrid"/>
        <w:tblW w:w="0" w:type="auto"/>
        <w:tblLook w:val="04A0" w:firstRow="1" w:lastRow="0" w:firstColumn="1" w:lastColumn="0" w:noHBand="0" w:noVBand="1"/>
      </w:tblPr>
      <w:tblGrid>
        <w:gridCol w:w="9629"/>
      </w:tblGrid>
      <w:tr w:rsidR="007B1079" w14:paraId="5A0DC661" w14:textId="77777777" w:rsidTr="00D46163">
        <w:tc>
          <w:tcPr>
            <w:tcW w:w="9629" w:type="dxa"/>
          </w:tcPr>
          <w:p w14:paraId="4DD30997" w14:textId="77777777" w:rsidR="007B1079" w:rsidRPr="00F94704" w:rsidRDefault="007B1079" w:rsidP="00D46163">
            <w:pPr>
              <w:jc w:val="both"/>
              <w:rPr>
                <w:rFonts w:eastAsiaTheme="minorEastAsia"/>
                <w:b/>
                <w:bCs/>
                <w:lang w:val="en-US" w:eastAsia="zh-CN"/>
              </w:rPr>
            </w:pPr>
            <w:r w:rsidRPr="00F94704">
              <w:rPr>
                <w:rFonts w:eastAsiaTheme="minorEastAsia" w:hint="eastAsia"/>
                <w:b/>
                <w:bCs/>
                <w:lang w:val="en-US" w:eastAsia="zh-CN"/>
              </w:rPr>
              <w:lastRenderedPageBreak/>
              <w:t xml:space="preserve">In </w:t>
            </w:r>
            <w:r w:rsidRPr="00F94704">
              <w:rPr>
                <w:rFonts w:eastAsiaTheme="minorEastAsia"/>
                <w:b/>
                <w:bCs/>
                <w:lang w:val="en-US" w:eastAsia="zh-CN"/>
              </w:rPr>
              <w:t>Moderator Summary#3 on Rel-19 CSI enhancements: Round 3</w:t>
            </w:r>
            <w:r>
              <w:rPr>
                <w:rFonts w:eastAsiaTheme="minorEastAsia" w:hint="eastAsia"/>
                <w:b/>
                <w:bCs/>
                <w:lang w:val="en-US" w:eastAsia="zh-CN"/>
              </w:rPr>
              <w:t xml:space="preserve"> </w:t>
            </w:r>
            <w:r>
              <w:rPr>
                <w:rFonts w:eastAsiaTheme="minorEastAsia"/>
                <w:b/>
                <w:bCs/>
                <w:lang w:val="en-US" w:eastAsia="zh-CN"/>
              </w:rPr>
              <w:fldChar w:fldCharType="begin"/>
            </w:r>
            <w:r>
              <w:rPr>
                <w:rFonts w:eastAsiaTheme="minorEastAsia"/>
                <w:b/>
                <w:bCs/>
                <w:lang w:val="en-US" w:eastAsia="zh-CN"/>
              </w:rPr>
              <w:instrText xml:space="preserve"> </w:instrText>
            </w:r>
            <w:r>
              <w:rPr>
                <w:rFonts w:eastAsiaTheme="minorEastAsia" w:hint="eastAsia"/>
                <w:b/>
                <w:bCs/>
                <w:lang w:val="en-US" w:eastAsia="zh-CN"/>
              </w:rPr>
              <w:instrText>REF _Ref181626914 \r \h</w:instrText>
            </w:r>
            <w:r>
              <w:rPr>
                <w:rFonts w:eastAsiaTheme="minorEastAsia"/>
                <w:b/>
                <w:bCs/>
                <w:lang w:val="en-US" w:eastAsia="zh-CN"/>
              </w:rPr>
              <w:instrText xml:space="preserve"> </w:instrText>
            </w:r>
            <w:r>
              <w:rPr>
                <w:rFonts w:eastAsiaTheme="minorEastAsia"/>
                <w:b/>
                <w:bCs/>
                <w:lang w:val="en-US" w:eastAsia="zh-CN"/>
              </w:rPr>
            </w:r>
            <w:r>
              <w:rPr>
                <w:rFonts w:eastAsiaTheme="minorEastAsia"/>
                <w:b/>
                <w:bCs/>
                <w:lang w:val="en-US" w:eastAsia="zh-CN"/>
              </w:rPr>
              <w:fldChar w:fldCharType="separate"/>
            </w:r>
            <w:r>
              <w:rPr>
                <w:rFonts w:eastAsiaTheme="minorEastAsia"/>
                <w:b/>
                <w:bCs/>
                <w:lang w:val="en-US" w:eastAsia="zh-CN"/>
              </w:rPr>
              <w:t>[7]</w:t>
            </w:r>
            <w:r>
              <w:rPr>
                <w:rFonts w:eastAsiaTheme="minorEastAsia"/>
                <w:b/>
                <w:bCs/>
                <w:lang w:val="en-US" w:eastAsia="zh-CN"/>
              </w:rPr>
              <w:fldChar w:fldCharType="end"/>
            </w:r>
          </w:p>
          <w:p w14:paraId="3423BCC6" w14:textId="77777777" w:rsidR="007B1079" w:rsidRPr="00F94704" w:rsidRDefault="007B1079" w:rsidP="00D46163">
            <w:pPr>
              <w:jc w:val="both"/>
              <w:rPr>
                <w:rFonts w:eastAsiaTheme="minorEastAsia"/>
                <w:lang w:eastAsia="zh-CN"/>
              </w:rPr>
            </w:pPr>
            <w:r w:rsidRPr="00016DD1">
              <w:rPr>
                <w:rFonts w:eastAsiaTheme="minorEastAsia"/>
                <w:b/>
                <w:bCs/>
                <w:u w:val="single"/>
                <w:lang w:val="en-US" w:eastAsia="zh-CN"/>
              </w:rPr>
              <w:t>Proposal 3.C.9</w:t>
            </w:r>
            <w:r w:rsidRPr="00016DD1">
              <w:rPr>
                <w:rFonts w:eastAsiaTheme="minorEastAsia"/>
                <w:bCs/>
                <w:lang w:val="en-US" w:eastAsia="zh-CN"/>
              </w:rPr>
              <w:t>: F</w:t>
            </w:r>
            <w:r w:rsidRPr="00016DD1">
              <w:rPr>
                <w:rFonts w:eastAsiaTheme="minorEastAsia"/>
                <w:bCs/>
                <w:lang w:eastAsia="zh-CN"/>
              </w:rPr>
              <w:t>or the Rel-19 aperiodic standalone CJT calibration (CJTC) reporting,</w:t>
            </w:r>
            <w:r w:rsidRPr="00016DD1">
              <w:rPr>
                <w:rFonts w:eastAsiaTheme="minorEastAsia"/>
                <w:lang w:eastAsia="zh-CN"/>
              </w:rPr>
              <w:t xml:space="preserve"> when linking CJTC Dd and Rel-18 </w:t>
            </w:r>
            <w:proofErr w:type="spellStart"/>
            <w:r w:rsidRPr="00016DD1">
              <w:rPr>
                <w:rFonts w:eastAsiaTheme="minorEastAsia"/>
                <w:lang w:eastAsia="zh-CN"/>
              </w:rPr>
              <w:t>eType</w:t>
            </w:r>
            <w:proofErr w:type="spellEnd"/>
            <w:r w:rsidRPr="00016DD1">
              <w:rPr>
                <w:rFonts w:eastAsiaTheme="minorEastAsia"/>
                <w:lang w:eastAsia="zh-CN"/>
              </w:rPr>
              <w:t>-II CJT CSI reports is configured with two separate triggers, w</w:t>
            </w:r>
            <w:r w:rsidRPr="00016DD1">
              <w:rPr>
                <w:rFonts w:eastAsiaTheme="minorEastAsia"/>
                <w:bCs/>
                <w:lang w:eastAsia="zh-CN"/>
              </w:rPr>
              <w:t>hen at least one of the N</w:t>
            </w:r>
            <w:r w:rsidRPr="00016DD1">
              <w:rPr>
                <w:rFonts w:eastAsiaTheme="minorEastAsia"/>
                <w:bCs/>
                <w:vertAlign w:val="subscript"/>
                <w:lang w:eastAsia="zh-CN"/>
              </w:rPr>
              <w:t>TRP</w:t>
            </w:r>
            <w:r w:rsidRPr="00016DD1">
              <w:rPr>
                <w:rFonts w:eastAsiaTheme="minorEastAsia"/>
                <w:bCs/>
                <w:lang w:eastAsia="zh-CN"/>
              </w:rPr>
              <w:t xml:space="preserve"> reported delay offset (DO) values in a </w:t>
            </w:r>
            <w:r w:rsidRPr="00016DD1">
              <w:rPr>
                <w:rFonts w:eastAsiaTheme="minorEastAsia"/>
                <w:lang w:eastAsia="zh-CN"/>
              </w:rPr>
              <w:t xml:space="preserve">linked CJTC Dd report </w:t>
            </w:r>
            <w:r w:rsidRPr="00016DD1">
              <w:rPr>
                <w:rFonts w:eastAsiaTheme="minorEastAsia"/>
                <w:bCs/>
                <w:lang w:eastAsia="zh-CN"/>
              </w:rPr>
              <w:t xml:space="preserve">is ‘out of range’, the UE does not perform DO compensation on the triggered </w:t>
            </w:r>
            <w:r w:rsidRPr="00016DD1">
              <w:rPr>
                <w:rFonts w:eastAsiaTheme="minorEastAsia"/>
                <w:lang w:eastAsia="zh-CN"/>
              </w:rPr>
              <w:t xml:space="preserve">Rel-18 </w:t>
            </w:r>
            <w:proofErr w:type="spellStart"/>
            <w:r w:rsidRPr="00016DD1">
              <w:rPr>
                <w:rFonts w:eastAsiaTheme="minorEastAsia"/>
                <w:lang w:eastAsia="zh-CN"/>
              </w:rPr>
              <w:t>eType</w:t>
            </w:r>
            <w:proofErr w:type="spellEnd"/>
            <w:r w:rsidRPr="00016DD1">
              <w:rPr>
                <w:rFonts w:eastAsiaTheme="minorEastAsia"/>
                <w:lang w:eastAsia="zh-CN"/>
              </w:rPr>
              <w:t>-II CJT CSI associated with TRP(s) that are ‘out of range’</w:t>
            </w:r>
            <w:r w:rsidRPr="00016DD1">
              <w:rPr>
                <w:rFonts w:eastAsiaTheme="minorEastAsia" w:hint="eastAsia"/>
                <w:lang w:eastAsia="zh-CN"/>
              </w:rPr>
              <w:t>.</w:t>
            </w:r>
          </w:p>
        </w:tc>
      </w:tr>
    </w:tbl>
    <w:p w14:paraId="5D8057E5" w14:textId="77777777" w:rsidR="007B1079" w:rsidRPr="002154A1" w:rsidRDefault="007B1079" w:rsidP="007B1079">
      <w:pPr>
        <w:jc w:val="both"/>
        <w:rPr>
          <w:rFonts w:eastAsiaTheme="minorEastAsia"/>
          <w:lang w:val="en-US" w:eastAsia="zh-CN"/>
        </w:rPr>
      </w:pPr>
      <w:r>
        <w:rPr>
          <w:rFonts w:eastAsiaTheme="minorEastAsia" w:hint="eastAsia"/>
          <w:lang w:val="en-US" w:eastAsia="zh-CN"/>
        </w:rPr>
        <w:t xml:space="preserve">Regarding the second FFS, we fail to see the necessity since it </w:t>
      </w:r>
      <w:r>
        <w:rPr>
          <w:rFonts w:ascii="Times" w:hAnsi="Times"/>
          <w:bCs/>
        </w:rPr>
        <w:t>can be addressed by network implementation</w:t>
      </w:r>
      <w:r>
        <w:rPr>
          <w:rFonts w:ascii="Times" w:hAnsi="Times" w:hint="eastAsia"/>
          <w:bCs/>
          <w:lang w:eastAsia="zh-CN"/>
        </w:rPr>
        <w:t>.</w:t>
      </w:r>
    </w:p>
    <w:p w14:paraId="1FB8D22C" w14:textId="5C990546" w:rsidR="007B1079" w:rsidRDefault="007B1079" w:rsidP="007B1079">
      <w:pPr>
        <w:jc w:val="both"/>
        <w:rPr>
          <w:rFonts w:eastAsiaTheme="minorEastAsia"/>
          <w:b/>
          <w:bCs/>
          <w:i/>
          <w:iCs/>
          <w:lang w:val="en-US" w:eastAsia="zh-CN"/>
        </w:rPr>
      </w:pPr>
      <w:r w:rsidRPr="00E078E6">
        <w:rPr>
          <w:rFonts w:eastAsiaTheme="minorEastAsia" w:hint="eastAsia"/>
          <w:b/>
          <w:bCs/>
          <w:i/>
          <w:iCs/>
          <w:u w:val="single"/>
          <w:lang w:val="en-US" w:eastAsia="zh-CN"/>
        </w:rPr>
        <w:t xml:space="preserve">Proposal </w:t>
      </w:r>
      <w:r w:rsidR="005C6263">
        <w:rPr>
          <w:rFonts w:eastAsiaTheme="minorEastAsia"/>
          <w:b/>
          <w:bCs/>
          <w:i/>
          <w:iCs/>
          <w:u w:val="single"/>
          <w:lang w:val="en-US" w:eastAsia="zh-CN"/>
        </w:rPr>
        <w:t>4</w:t>
      </w:r>
      <w:r w:rsidRPr="00E078E6">
        <w:rPr>
          <w:rFonts w:eastAsiaTheme="minorEastAsia"/>
          <w:b/>
          <w:bCs/>
          <w:i/>
          <w:iCs/>
          <w:u w:val="single"/>
          <w:lang w:val="en-US" w:eastAsia="zh-CN"/>
        </w:rPr>
        <w:t>:</w:t>
      </w:r>
      <w:r>
        <w:rPr>
          <w:rFonts w:eastAsiaTheme="minorEastAsia" w:hint="eastAsia"/>
          <w:b/>
          <w:bCs/>
          <w:i/>
          <w:iCs/>
          <w:u w:val="single"/>
          <w:lang w:val="en-US" w:eastAsia="zh-CN"/>
        </w:rPr>
        <w:t xml:space="preserve"> </w:t>
      </w:r>
      <w:r w:rsidRPr="00F94704">
        <w:rPr>
          <w:rFonts w:eastAsiaTheme="minorEastAsia"/>
          <w:b/>
          <w:bCs/>
          <w:i/>
          <w:iCs/>
          <w:lang w:val="en-US" w:eastAsia="zh-CN"/>
        </w:rPr>
        <w:t xml:space="preserve">For the Rel-19 aperiodic standalone CJT calibration (CJTC) reporting, when linking CJTC Dd and Rel-18 </w:t>
      </w:r>
      <w:proofErr w:type="spellStart"/>
      <w:r w:rsidRPr="00F94704">
        <w:rPr>
          <w:rFonts w:eastAsiaTheme="minorEastAsia"/>
          <w:b/>
          <w:bCs/>
          <w:i/>
          <w:iCs/>
          <w:lang w:val="en-US" w:eastAsia="zh-CN"/>
        </w:rPr>
        <w:t>eType</w:t>
      </w:r>
      <w:proofErr w:type="spellEnd"/>
      <w:r w:rsidRPr="00F94704">
        <w:rPr>
          <w:rFonts w:eastAsiaTheme="minorEastAsia"/>
          <w:b/>
          <w:bCs/>
          <w:i/>
          <w:iCs/>
          <w:lang w:val="en-US" w:eastAsia="zh-CN"/>
        </w:rPr>
        <w:t>-II CJT CSI reports is configured</w:t>
      </w:r>
      <w:r>
        <w:rPr>
          <w:rFonts w:eastAsiaTheme="minorEastAsia" w:hint="eastAsia"/>
          <w:b/>
          <w:bCs/>
          <w:i/>
          <w:iCs/>
          <w:lang w:val="en-US" w:eastAsia="zh-CN"/>
        </w:rPr>
        <w:t xml:space="preserve">, support that </w:t>
      </w:r>
      <w:r w:rsidRPr="00007D63">
        <w:rPr>
          <w:rFonts w:eastAsiaTheme="minorEastAsia"/>
          <w:b/>
          <w:bCs/>
          <w:i/>
          <w:iCs/>
          <w:lang w:val="en-US" w:eastAsia="zh-CN"/>
        </w:rPr>
        <w:t xml:space="preserve">dynamic TRP selection is enabled for </w:t>
      </w:r>
      <w:proofErr w:type="spellStart"/>
      <w:r w:rsidRPr="00007D63">
        <w:rPr>
          <w:rFonts w:eastAsiaTheme="minorEastAsia"/>
          <w:b/>
          <w:bCs/>
          <w:i/>
          <w:iCs/>
          <w:lang w:val="en-US" w:eastAsia="zh-CN"/>
        </w:rPr>
        <w:t>eType</w:t>
      </w:r>
      <w:proofErr w:type="spellEnd"/>
      <w:r w:rsidRPr="00007D63">
        <w:rPr>
          <w:rFonts w:eastAsiaTheme="minorEastAsia"/>
          <w:b/>
          <w:bCs/>
          <w:i/>
          <w:iCs/>
          <w:lang w:val="en-US" w:eastAsia="zh-CN"/>
        </w:rPr>
        <w:t>-II CJT CSI reporting</w:t>
      </w:r>
      <w:r>
        <w:rPr>
          <w:rFonts w:eastAsiaTheme="minorEastAsia" w:hint="eastAsia"/>
          <w:b/>
          <w:bCs/>
          <w:i/>
          <w:iCs/>
          <w:lang w:val="en-US" w:eastAsia="zh-CN"/>
        </w:rPr>
        <w:t>.</w:t>
      </w:r>
    </w:p>
    <w:p w14:paraId="10639DA1" w14:textId="77777777" w:rsidR="007B1079" w:rsidRPr="00644BED" w:rsidRDefault="007B1079" w:rsidP="007B1079">
      <w:pPr>
        <w:jc w:val="both"/>
        <w:rPr>
          <w:rFonts w:ascii="Times" w:eastAsiaTheme="minorEastAsia" w:hAnsi="Times"/>
          <w:lang w:eastAsia="zh-CN"/>
        </w:rPr>
      </w:pPr>
      <w:r>
        <w:rPr>
          <w:rFonts w:eastAsiaTheme="minorEastAsia" w:hint="eastAsia"/>
          <w:lang w:val="en-US" w:eastAsia="zh-CN"/>
        </w:rPr>
        <w:t>W</w:t>
      </w:r>
      <w:r>
        <w:rPr>
          <w:rFonts w:eastAsiaTheme="minorEastAsia" w:hint="eastAsia"/>
          <w:lang w:eastAsia="zh-CN"/>
        </w:rPr>
        <w:t xml:space="preserve">hen </w:t>
      </w:r>
      <w:r w:rsidRPr="008F3F30">
        <w:rPr>
          <w:rFonts w:ascii="Times" w:eastAsia="Batang" w:hAnsi="Times"/>
          <w:lang w:eastAsia="en-US"/>
        </w:rPr>
        <w:t xml:space="preserve">linking CJTC Dd and Rel-18 </w:t>
      </w:r>
      <w:proofErr w:type="spellStart"/>
      <w:r w:rsidRPr="008F3F30">
        <w:rPr>
          <w:rFonts w:ascii="Times" w:eastAsia="Batang" w:hAnsi="Times"/>
          <w:lang w:eastAsia="en-US"/>
        </w:rPr>
        <w:t>eType</w:t>
      </w:r>
      <w:proofErr w:type="spellEnd"/>
      <w:r w:rsidRPr="008F3F30">
        <w:rPr>
          <w:rFonts w:ascii="Times" w:eastAsia="Batang" w:hAnsi="Times"/>
          <w:lang w:eastAsia="en-US"/>
        </w:rPr>
        <w:t>-II CJT CSI reports is configured with a joint trigger</w:t>
      </w:r>
      <w:r>
        <w:rPr>
          <w:rFonts w:ascii="Times" w:eastAsiaTheme="minorEastAsia" w:hAnsi="Times" w:hint="eastAsia"/>
          <w:lang w:eastAsia="zh-CN"/>
        </w:rPr>
        <w:t xml:space="preserve">, it was agreed in the last meeting that </w:t>
      </w:r>
      <w:r>
        <w:rPr>
          <w:rFonts w:eastAsiaTheme="minorEastAsia" w:hint="eastAsia"/>
          <w:lang w:eastAsia="zh-CN"/>
        </w:rPr>
        <w:t xml:space="preserve">the CPU occupation and active resource counting </w:t>
      </w:r>
      <w:r w:rsidRPr="008F3F30">
        <w:rPr>
          <w:rFonts w:ascii="Times" w:eastAsia="等线" w:hAnsi="Times"/>
          <w:bCs/>
          <w:lang w:eastAsia="zh-CN"/>
        </w:rPr>
        <w:t xml:space="preserve">for the Rel-18 </w:t>
      </w:r>
      <w:proofErr w:type="spellStart"/>
      <w:r w:rsidRPr="008F3F30">
        <w:rPr>
          <w:rFonts w:ascii="Times" w:eastAsia="等线" w:hAnsi="Times"/>
          <w:bCs/>
          <w:lang w:eastAsia="zh-CN"/>
        </w:rPr>
        <w:t>eType</w:t>
      </w:r>
      <w:proofErr w:type="spellEnd"/>
      <w:r w:rsidRPr="008F3F30">
        <w:rPr>
          <w:rFonts w:ascii="Times" w:eastAsia="等线" w:hAnsi="Times"/>
          <w:bCs/>
          <w:lang w:eastAsia="zh-CN"/>
        </w:rPr>
        <w:t>-II CJT</w:t>
      </w:r>
      <w:r>
        <w:rPr>
          <w:rFonts w:ascii="Times" w:eastAsia="等线" w:hAnsi="Times" w:hint="eastAsia"/>
          <w:bCs/>
          <w:lang w:eastAsia="zh-CN"/>
        </w:rPr>
        <w:t xml:space="preserve"> can be reused</w:t>
      </w:r>
      <w:r>
        <w:rPr>
          <w:rFonts w:ascii="Times" w:eastAsiaTheme="minorEastAsia" w:hAnsi="Times" w:hint="eastAsia"/>
          <w:lang w:eastAsia="zh-CN"/>
        </w:rPr>
        <w:t xml:space="preserve">. One remaining issue is whether to reuse or further relax the timeline for the </w:t>
      </w:r>
      <w:r w:rsidRPr="008F3F30">
        <w:rPr>
          <w:rFonts w:ascii="Times" w:eastAsia="Batang" w:hAnsi="Times"/>
          <w:lang w:eastAsia="en-US"/>
        </w:rPr>
        <w:t xml:space="preserve">Rel-18 </w:t>
      </w:r>
      <w:proofErr w:type="spellStart"/>
      <w:r w:rsidRPr="008F3F30">
        <w:rPr>
          <w:rFonts w:ascii="Times" w:eastAsia="Batang" w:hAnsi="Times"/>
          <w:lang w:eastAsia="en-US"/>
        </w:rPr>
        <w:t>eType</w:t>
      </w:r>
      <w:proofErr w:type="spellEnd"/>
      <w:r w:rsidRPr="008F3F30">
        <w:rPr>
          <w:rFonts w:ascii="Times" w:eastAsia="Batang" w:hAnsi="Times"/>
          <w:lang w:eastAsia="en-US"/>
        </w:rPr>
        <w:t>-II CJT CSI report</w:t>
      </w:r>
      <w:r>
        <w:rPr>
          <w:rFonts w:ascii="Times" w:eastAsiaTheme="minorEastAsia" w:hAnsi="Times" w:hint="eastAsia"/>
          <w:lang w:eastAsia="zh-CN"/>
        </w:rPr>
        <w:t>. From our perspective, t</w:t>
      </w:r>
      <w:r w:rsidRPr="00644BED">
        <w:rPr>
          <w:rFonts w:ascii="Times" w:eastAsiaTheme="minorEastAsia" w:hAnsi="Times"/>
          <w:lang w:eastAsia="zh-CN"/>
        </w:rPr>
        <w:t xml:space="preserve">he baseline is to reuse </w:t>
      </w:r>
      <w:r>
        <w:rPr>
          <w:rFonts w:ascii="Times" w:eastAsiaTheme="minorEastAsia" w:hAnsi="Times" w:hint="eastAsia"/>
          <w:lang w:eastAsia="zh-CN"/>
        </w:rPr>
        <w:t>the timeline</w:t>
      </w:r>
      <w:r w:rsidRPr="00644BED">
        <w:rPr>
          <w:rFonts w:ascii="Times" w:eastAsiaTheme="minorEastAsia" w:hAnsi="Times"/>
          <w:lang w:eastAsia="zh-CN"/>
        </w:rPr>
        <w:t xml:space="preserve"> </w:t>
      </w:r>
      <w:r>
        <w:rPr>
          <w:rFonts w:ascii="Times" w:eastAsiaTheme="minorEastAsia" w:hAnsi="Times" w:hint="eastAsia"/>
          <w:lang w:eastAsia="zh-CN"/>
        </w:rPr>
        <w:t>for</w:t>
      </w:r>
      <w:r w:rsidRPr="00644BED">
        <w:rPr>
          <w:rFonts w:ascii="Times" w:eastAsiaTheme="minorEastAsia" w:hAnsi="Times"/>
          <w:lang w:eastAsia="zh-CN"/>
        </w:rPr>
        <w:t xml:space="preserve"> the Rel-18 </w:t>
      </w:r>
      <w:proofErr w:type="spellStart"/>
      <w:r w:rsidRPr="00644BED">
        <w:rPr>
          <w:rFonts w:ascii="Times" w:eastAsiaTheme="minorEastAsia" w:hAnsi="Times"/>
          <w:lang w:eastAsia="zh-CN"/>
        </w:rPr>
        <w:t>eType</w:t>
      </w:r>
      <w:proofErr w:type="spellEnd"/>
      <w:r w:rsidRPr="00644BED">
        <w:rPr>
          <w:rFonts w:ascii="Times" w:eastAsiaTheme="minorEastAsia" w:hAnsi="Times"/>
          <w:lang w:eastAsia="zh-CN"/>
        </w:rPr>
        <w:t xml:space="preserve">-II CJT CSI since </w:t>
      </w:r>
      <w:r>
        <w:rPr>
          <w:rFonts w:ascii="Times" w:eastAsiaTheme="minorEastAsia" w:hAnsi="Times" w:hint="eastAsia"/>
          <w:lang w:eastAsia="zh-CN"/>
        </w:rPr>
        <w:t>it</w:t>
      </w:r>
      <w:r w:rsidRPr="00644BED">
        <w:rPr>
          <w:rFonts w:ascii="Times" w:eastAsiaTheme="minorEastAsia" w:hAnsi="Times"/>
          <w:lang w:eastAsia="zh-CN"/>
        </w:rPr>
        <w:t xml:space="preserve"> </w:t>
      </w:r>
      <w:r>
        <w:rPr>
          <w:rFonts w:ascii="Times" w:eastAsiaTheme="minorEastAsia" w:hAnsi="Times" w:hint="eastAsia"/>
          <w:lang w:eastAsia="zh-CN"/>
        </w:rPr>
        <w:t>denotes</w:t>
      </w:r>
      <w:r w:rsidRPr="00644BED">
        <w:rPr>
          <w:rFonts w:ascii="Times" w:eastAsiaTheme="minorEastAsia" w:hAnsi="Times"/>
          <w:lang w:eastAsia="zh-CN"/>
        </w:rPr>
        <w:t xml:space="preserve"> the worst of the two</w:t>
      </w:r>
      <w:r>
        <w:rPr>
          <w:rFonts w:ascii="Times" w:eastAsiaTheme="minorEastAsia" w:hAnsi="Times" w:hint="eastAsia"/>
          <w:lang w:eastAsia="zh-CN"/>
        </w:rPr>
        <w:t xml:space="preserve"> reports</w:t>
      </w:r>
      <w:r w:rsidRPr="00644BED">
        <w:rPr>
          <w:rFonts w:ascii="Times" w:eastAsiaTheme="minorEastAsia" w:hAnsi="Times"/>
          <w:lang w:eastAsia="zh-CN"/>
        </w:rPr>
        <w:t xml:space="preserve">. </w:t>
      </w:r>
      <w:r>
        <w:rPr>
          <w:rFonts w:ascii="Times" w:eastAsiaTheme="minorEastAsia" w:hAnsi="Times" w:hint="eastAsia"/>
          <w:lang w:eastAsia="zh-CN"/>
        </w:rPr>
        <w:t xml:space="preserve">In this case, no </w:t>
      </w:r>
      <w:r w:rsidRPr="00644BED">
        <w:rPr>
          <w:rFonts w:ascii="Times" w:eastAsiaTheme="minorEastAsia" w:hAnsi="Times"/>
          <w:lang w:eastAsia="zh-CN"/>
        </w:rPr>
        <w:t>spec</w:t>
      </w:r>
      <w:r>
        <w:rPr>
          <w:rFonts w:ascii="Times" w:eastAsiaTheme="minorEastAsia" w:hAnsi="Times" w:hint="eastAsia"/>
          <w:lang w:eastAsia="zh-CN"/>
        </w:rPr>
        <w:t>ification</w:t>
      </w:r>
      <w:r w:rsidRPr="00644BED">
        <w:rPr>
          <w:rFonts w:ascii="Times" w:eastAsiaTheme="minorEastAsia" w:hAnsi="Times"/>
          <w:lang w:eastAsia="zh-CN"/>
        </w:rPr>
        <w:t xml:space="preserve"> impac</w:t>
      </w:r>
      <w:r>
        <w:rPr>
          <w:rFonts w:ascii="Times" w:eastAsiaTheme="minorEastAsia" w:hAnsi="Times" w:hint="eastAsia"/>
          <w:lang w:eastAsia="zh-CN"/>
        </w:rPr>
        <w:t>t is involved</w:t>
      </w:r>
      <w:r w:rsidRPr="00644BED">
        <w:rPr>
          <w:rFonts w:ascii="Times" w:eastAsiaTheme="minorEastAsia" w:hAnsi="Times"/>
          <w:lang w:eastAsia="zh-CN"/>
        </w:rPr>
        <w:t>.</w:t>
      </w:r>
    </w:p>
    <w:tbl>
      <w:tblPr>
        <w:tblStyle w:val="TableGrid"/>
        <w:tblW w:w="0" w:type="auto"/>
        <w:tblLook w:val="04A0" w:firstRow="1" w:lastRow="0" w:firstColumn="1" w:lastColumn="0" w:noHBand="0" w:noVBand="1"/>
      </w:tblPr>
      <w:tblGrid>
        <w:gridCol w:w="9629"/>
      </w:tblGrid>
      <w:tr w:rsidR="007B1079" w14:paraId="0B1157EC" w14:textId="77777777" w:rsidTr="00D46163">
        <w:tc>
          <w:tcPr>
            <w:tcW w:w="9629" w:type="dxa"/>
          </w:tcPr>
          <w:p w14:paraId="58A2F371" w14:textId="77777777" w:rsidR="007B1079" w:rsidRPr="008F3F30" w:rsidRDefault="007B1079" w:rsidP="00D46163">
            <w:pPr>
              <w:snapToGrid w:val="0"/>
              <w:spacing w:before="0" w:after="0"/>
              <w:jc w:val="both"/>
              <w:rPr>
                <w:rFonts w:ascii="Times" w:eastAsia="Malgun Gothic" w:hAnsi="Times" w:cs="Times"/>
                <w:b/>
                <w:lang w:eastAsia="ko-KR"/>
              </w:rPr>
            </w:pPr>
            <w:r w:rsidRPr="008F3F30">
              <w:rPr>
                <w:rFonts w:ascii="Times" w:eastAsia="Malgun Gothic" w:hAnsi="Times" w:cs="Times" w:hint="eastAsia"/>
                <w:b/>
                <w:highlight w:val="green"/>
                <w:lang w:eastAsia="ko-KR"/>
              </w:rPr>
              <w:t>Agreement</w:t>
            </w:r>
          </w:p>
          <w:p w14:paraId="7E621A9A" w14:textId="77777777" w:rsidR="007B1079" w:rsidRPr="008F3F30" w:rsidRDefault="007B1079" w:rsidP="00D46163">
            <w:pPr>
              <w:snapToGrid w:val="0"/>
              <w:spacing w:before="0" w:after="0"/>
              <w:jc w:val="both"/>
              <w:rPr>
                <w:rFonts w:ascii="Times" w:eastAsia="Batang" w:hAnsi="Times"/>
                <w:lang w:eastAsia="en-US"/>
              </w:rPr>
            </w:pPr>
            <w:r w:rsidRPr="008F3F30">
              <w:rPr>
                <w:rFonts w:ascii="Times" w:eastAsia="Calibri" w:hAnsi="Times"/>
                <w:szCs w:val="24"/>
                <w:lang w:eastAsia="en-US"/>
              </w:rPr>
              <w:t>For the Rel-19 aperiodic standalone CJT calibration (CJTC) reporting,</w:t>
            </w:r>
            <w:r w:rsidRPr="008F3F30">
              <w:rPr>
                <w:rFonts w:ascii="Times" w:eastAsia="Batang" w:hAnsi="Times"/>
                <w:lang w:eastAsia="en-US"/>
              </w:rPr>
              <w:t xml:space="preserve"> when linking CJTC Dd and Rel-18 </w:t>
            </w:r>
            <w:proofErr w:type="spellStart"/>
            <w:r w:rsidRPr="008F3F30">
              <w:rPr>
                <w:rFonts w:ascii="Times" w:eastAsia="Batang" w:hAnsi="Times"/>
                <w:lang w:eastAsia="en-US"/>
              </w:rPr>
              <w:t>eType</w:t>
            </w:r>
            <w:proofErr w:type="spellEnd"/>
            <w:r w:rsidRPr="008F3F30">
              <w:rPr>
                <w:rFonts w:ascii="Times" w:eastAsia="Batang" w:hAnsi="Times"/>
                <w:lang w:eastAsia="en-US"/>
              </w:rPr>
              <w:t>-II CJT CSI reports is configured with a joint trigger:</w:t>
            </w:r>
          </w:p>
          <w:p w14:paraId="14A37D02" w14:textId="77777777" w:rsidR="007B1079" w:rsidRPr="005E677B" w:rsidRDefault="007B1079" w:rsidP="007B1079">
            <w:pPr>
              <w:widowControl w:val="0"/>
              <w:numPr>
                <w:ilvl w:val="0"/>
                <w:numId w:val="31"/>
              </w:numPr>
              <w:snapToGrid w:val="0"/>
              <w:spacing w:before="0" w:after="0"/>
              <w:jc w:val="both"/>
              <w:rPr>
                <w:rFonts w:ascii="Times" w:eastAsia="Batang" w:hAnsi="Times"/>
                <w:lang w:eastAsia="x-none"/>
              </w:rPr>
            </w:pPr>
            <w:bookmarkStart w:id="14" w:name="_Hlk180769508"/>
            <w:r w:rsidRPr="008F3F30">
              <w:rPr>
                <w:rFonts w:ascii="Times" w:eastAsia="等线" w:hAnsi="Times"/>
                <w:bCs/>
                <w:lang w:eastAsia="zh-CN"/>
              </w:rPr>
              <w:t xml:space="preserve">Reuse the CPU occupation and active resource counting for the Rel-18 </w:t>
            </w:r>
            <w:proofErr w:type="spellStart"/>
            <w:r w:rsidRPr="008F3F30">
              <w:rPr>
                <w:rFonts w:ascii="Times" w:eastAsia="等线" w:hAnsi="Times"/>
                <w:bCs/>
                <w:lang w:eastAsia="zh-CN"/>
              </w:rPr>
              <w:t>eType</w:t>
            </w:r>
            <w:proofErr w:type="spellEnd"/>
            <w:r w:rsidRPr="008F3F30">
              <w:rPr>
                <w:rFonts w:ascii="Times" w:eastAsia="等线" w:hAnsi="Times"/>
                <w:bCs/>
                <w:lang w:eastAsia="zh-CN"/>
              </w:rPr>
              <w:t>-II CJ</w:t>
            </w:r>
            <w:bookmarkEnd w:id="14"/>
            <w:r w:rsidRPr="008F3F30">
              <w:rPr>
                <w:rFonts w:ascii="Times" w:eastAsia="等线" w:hAnsi="Times"/>
                <w:bCs/>
                <w:lang w:eastAsia="zh-CN"/>
              </w:rPr>
              <w:t>T</w:t>
            </w:r>
          </w:p>
          <w:p w14:paraId="5EFF8154" w14:textId="77777777" w:rsidR="007B1079" w:rsidRPr="005E677B" w:rsidRDefault="007B1079" w:rsidP="007B1079">
            <w:pPr>
              <w:widowControl w:val="0"/>
              <w:numPr>
                <w:ilvl w:val="0"/>
                <w:numId w:val="31"/>
              </w:numPr>
              <w:snapToGrid w:val="0"/>
              <w:spacing w:before="0" w:after="0"/>
              <w:jc w:val="both"/>
              <w:rPr>
                <w:rFonts w:ascii="Times" w:eastAsia="Batang" w:hAnsi="Times"/>
                <w:lang w:eastAsia="x-none"/>
              </w:rPr>
            </w:pPr>
            <w:r w:rsidRPr="00C61994">
              <w:rPr>
                <w:rFonts w:ascii="Times" w:eastAsiaTheme="minorEastAsia" w:hAnsi="Times" w:hint="eastAsia"/>
                <w:highlight w:val="yellow"/>
                <w:lang w:eastAsia="zh-CN"/>
              </w:rPr>
              <w:t>F</w:t>
            </w:r>
            <w:r w:rsidRPr="008F3F30">
              <w:rPr>
                <w:rFonts w:ascii="Times" w:eastAsia="Batang" w:hAnsi="Times"/>
                <w:highlight w:val="yellow"/>
                <w:lang w:eastAsia="x-none"/>
              </w:rPr>
              <w:t xml:space="preserve">FS (RAN1#119): Re timeline, decide whether to reuse or further relax the timeline </w:t>
            </w:r>
            <w:r w:rsidRPr="008F3F30">
              <w:rPr>
                <w:rFonts w:ascii="Times" w:eastAsia="等线" w:hAnsi="Times"/>
                <w:bCs/>
                <w:highlight w:val="yellow"/>
                <w:lang w:eastAsia="zh-CN"/>
              </w:rPr>
              <w:t xml:space="preserve">for the Rel-18 </w:t>
            </w:r>
            <w:proofErr w:type="spellStart"/>
            <w:r w:rsidRPr="008F3F30">
              <w:rPr>
                <w:rFonts w:ascii="Times" w:eastAsia="等线" w:hAnsi="Times"/>
                <w:bCs/>
                <w:highlight w:val="yellow"/>
                <w:lang w:eastAsia="zh-CN"/>
              </w:rPr>
              <w:t>eType</w:t>
            </w:r>
            <w:proofErr w:type="spellEnd"/>
            <w:r w:rsidRPr="008F3F30">
              <w:rPr>
                <w:rFonts w:ascii="Times" w:eastAsia="等线" w:hAnsi="Times"/>
                <w:bCs/>
                <w:highlight w:val="yellow"/>
                <w:lang w:eastAsia="zh-CN"/>
              </w:rPr>
              <w:t>-II CJ</w:t>
            </w:r>
            <w:r w:rsidRPr="00C61994">
              <w:rPr>
                <w:rFonts w:ascii="Times" w:eastAsia="等线" w:hAnsi="Times" w:hint="eastAsia"/>
                <w:bCs/>
                <w:highlight w:val="yellow"/>
                <w:lang w:eastAsia="zh-CN"/>
              </w:rPr>
              <w:t>T</w:t>
            </w:r>
          </w:p>
        </w:tc>
      </w:tr>
    </w:tbl>
    <w:p w14:paraId="3366BB7F" w14:textId="5154A79C" w:rsidR="007B1079" w:rsidRPr="005B4B26" w:rsidRDefault="007B1079" w:rsidP="007B1079">
      <w:pPr>
        <w:jc w:val="both"/>
        <w:rPr>
          <w:rFonts w:eastAsiaTheme="minorEastAsia"/>
          <w:b/>
          <w:bCs/>
          <w:i/>
          <w:iCs/>
          <w:lang w:val="en-US" w:eastAsia="zh-CN"/>
        </w:rPr>
      </w:pPr>
      <w:r w:rsidRPr="00E078E6">
        <w:rPr>
          <w:rFonts w:eastAsiaTheme="minorEastAsia" w:hint="eastAsia"/>
          <w:b/>
          <w:bCs/>
          <w:i/>
          <w:iCs/>
          <w:u w:val="single"/>
          <w:lang w:val="en-US" w:eastAsia="zh-CN"/>
        </w:rPr>
        <w:t xml:space="preserve">Proposal </w:t>
      </w:r>
      <w:r w:rsidR="005C6263">
        <w:rPr>
          <w:rFonts w:eastAsiaTheme="minorEastAsia"/>
          <w:b/>
          <w:bCs/>
          <w:i/>
          <w:iCs/>
          <w:u w:val="single"/>
          <w:lang w:val="en-US" w:eastAsia="zh-CN"/>
        </w:rPr>
        <w:t>5</w:t>
      </w:r>
      <w:r w:rsidRPr="00E078E6">
        <w:rPr>
          <w:rFonts w:eastAsiaTheme="minorEastAsia"/>
          <w:b/>
          <w:bCs/>
          <w:i/>
          <w:iCs/>
          <w:u w:val="single"/>
          <w:lang w:val="en-US" w:eastAsia="zh-CN"/>
        </w:rPr>
        <w:t>:</w:t>
      </w:r>
      <w:r>
        <w:rPr>
          <w:rFonts w:eastAsiaTheme="minorEastAsia" w:hint="eastAsia"/>
          <w:b/>
          <w:bCs/>
          <w:i/>
          <w:iCs/>
          <w:u w:val="single"/>
          <w:lang w:val="en-US" w:eastAsia="zh-CN"/>
        </w:rPr>
        <w:t xml:space="preserve"> </w:t>
      </w:r>
      <w:r w:rsidRPr="00F94704">
        <w:rPr>
          <w:rFonts w:eastAsiaTheme="minorEastAsia"/>
          <w:b/>
          <w:bCs/>
          <w:i/>
          <w:iCs/>
          <w:lang w:val="en-US" w:eastAsia="zh-CN"/>
        </w:rPr>
        <w:t xml:space="preserve">For the Rel-19 aperiodic standalone CJT calibration (CJTC) reporting, when linking CJTC Dd and Rel-18 </w:t>
      </w:r>
      <w:proofErr w:type="spellStart"/>
      <w:r w:rsidRPr="00F94704">
        <w:rPr>
          <w:rFonts w:eastAsiaTheme="minorEastAsia"/>
          <w:b/>
          <w:bCs/>
          <w:i/>
          <w:iCs/>
          <w:lang w:val="en-US" w:eastAsia="zh-CN"/>
        </w:rPr>
        <w:t>eType</w:t>
      </w:r>
      <w:proofErr w:type="spellEnd"/>
      <w:r w:rsidRPr="00F94704">
        <w:rPr>
          <w:rFonts w:eastAsiaTheme="minorEastAsia"/>
          <w:b/>
          <w:bCs/>
          <w:i/>
          <w:iCs/>
          <w:lang w:val="en-US" w:eastAsia="zh-CN"/>
        </w:rPr>
        <w:t>-II CJT CSI reports is configured</w:t>
      </w:r>
      <w:r>
        <w:rPr>
          <w:rFonts w:eastAsiaTheme="minorEastAsia" w:hint="eastAsia"/>
          <w:b/>
          <w:bCs/>
          <w:i/>
          <w:iCs/>
          <w:lang w:val="en-US" w:eastAsia="zh-CN"/>
        </w:rPr>
        <w:t xml:space="preserve"> with a joint trigger, r</w:t>
      </w:r>
      <w:r w:rsidRPr="00F94200">
        <w:rPr>
          <w:rFonts w:eastAsiaTheme="minorEastAsia"/>
          <w:b/>
          <w:bCs/>
          <w:i/>
          <w:iCs/>
          <w:lang w:val="en-US" w:eastAsia="zh-CN"/>
        </w:rPr>
        <w:t xml:space="preserve">euse the </w:t>
      </w:r>
      <w:r>
        <w:rPr>
          <w:rFonts w:eastAsiaTheme="minorEastAsia" w:hint="eastAsia"/>
          <w:b/>
          <w:bCs/>
          <w:i/>
          <w:iCs/>
          <w:lang w:val="en-US" w:eastAsia="zh-CN"/>
        </w:rPr>
        <w:t>timeline</w:t>
      </w:r>
      <w:r w:rsidRPr="00F94200">
        <w:rPr>
          <w:rFonts w:eastAsiaTheme="minorEastAsia"/>
          <w:b/>
          <w:bCs/>
          <w:i/>
          <w:iCs/>
          <w:lang w:val="en-US" w:eastAsia="zh-CN"/>
        </w:rPr>
        <w:t xml:space="preserve"> for the Rel-18 </w:t>
      </w:r>
      <w:proofErr w:type="spellStart"/>
      <w:r w:rsidRPr="00F94200">
        <w:rPr>
          <w:rFonts w:eastAsiaTheme="minorEastAsia"/>
          <w:b/>
          <w:bCs/>
          <w:i/>
          <w:iCs/>
          <w:lang w:val="en-US" w:eastAsia="zh-CN"/>
        </w:rPr>
        <w:t>eType</w:t>
      </w:r>
      <w:proofErr w:type="spellEnd"/>
      <w:r w:rsidRPr="00F94200">
        <w:rPr>
          <w:rFonts w:eastAsiaTheme="minorEastAsia"/>
          <w:b/>
          <w:bCs/>
          <w:i/>
          <w:iCs/>
          <w:lang w:val="en-US" w:eastAsia="zh-CN"/>
        </w:rPr>
        <w:t>-II CJ</w:t>
      </w:r>
      <w:r>
        <w:rPr>
          <w:rFonts w:eastAsiaTheme="minorEastAsia" w:hint="eastAsia"/>
          <w:b/>
          <w:bCs/>
          <w:i/>
          <w:iCs/>
          <w:lang w:val="en-US" w:eastAsia="zh-CN"/>
        </w:rPr>
        <w:t>T report.</w:t>
      </w:r>
    </w:p>
    <w:p w14:paraId="0733CAE9" w14:textId="77777777" w:rsidR="007B1079" w:rsidRDefault="007B1079" w:rsidP="007B1079">
      <w:pPr>
        <w:jc w:val="both"/>
        <w:rPr>
          <w:rFonts w:ascii="Times" w:eastAsiaTheme="minorEastAsia" w:hAnsi="Times"/>
          <w:lang w:eastAsia="zh-CN"/>
        </w:rPr>
      </w:pPr>
      <w:r>
        <w:rPr>
          <w:rFonts w:ascii="Times" w:eastAsiaTheme="minorEastAsia" w:hAnsi="Times" w:hint="eastAsia"/>
          <w:lang w:eastAsia="zh-CN"/>
        </w:rPr>
        <w:t>W</w:t>
      </w:r>
      <w:r w:rsidRPr="008F3F30">
        <w:rPr>
          <w:rFonts w:ascii="Times" w:eastAsia="Batang" w:hAnsi="Times"/>
          <w:lang w:eastAsia="en-US"/>
        </w:rPr>
        <w:t xml:space="preserve">hen linking CJTC Dd and Rel-18 </w:t>
      </w:r>
      <w:proofErr w:type="spellStart"/>
      <w:r w:rsidRPr="008F3F30">
        <w:rPr>
          <w:rFonts w:ascii="Times" w:eastAsia="Batang" w:hAnsi="Times"/>
          <w:lang w:eastAsia="en-US"/>
        </w:rPr>
        <w:t>eType</w:t>
      </w:r>
      <w:proofErr w:type="spellEnd"/>
      <w:r w:rsidRPr="008F3F30">
        <w:rPr>
          <w:rFonts w:ascii="Times" w:eastAsia="Batang" w:hAnsi="Times"/>
          <w:lang w:eastAsia="en-US"/>
        </w:rPr>
        <w:t>-II CJT CSI reports is configured with a joint trigger</w:t>
      </w:r>
      <w:r>
        <w:rPr>
          <w:rFonts w:ascii="Times" w:eastAsiaTheme="minorEastAsia" w:hAnsi="Times" w:hint="eastAsia"/>
          <w:lang w:eastAsia="zh-CN"/>
        </w:rPr>
        <w:t xml:space="preserve">, another issue that should be discussed is the UCI mapping order of the two reports in the same PUSCH. When the PUSCH carrying these two CSI reports overlaps with the PUSCH/PUCCH carrying other CSI reports, the legacy omission rules </w:t>
      </w:r>
      <w:r>
        <w:rPr>
          <w:rFonts w:eastAsiaTheme="minorEastAsia" w:hint="eastAsia"/>
          <w:lang w:val="en-US" w:eastAsia="zh-CN"/>
        </w:rPr>
        <w:t>of CSI reports</w:t>
      </w:r>
      <w:r>
        <w:rPr>
          <w:rFonts w:ascii="Times" w:eastAsiaTheme="minorEastAsia" w:hAnsi="Times" w:hint="eastAsia"/>
          <w:lang w:eastAsia="zh-CN"/>
        </w:rPr>
        <w:t xml:space="preserve"> can be followed. </w:t>
      </w:r>
    </w:p>
    <w:p w14:paraId="68FC02F7" w14:textId="4F61F953" w:rsidR="007B1079" w:rsidRDefault="007B1079" w:rsidP="007B1079">
      <w:pPr>
        <w:jc w:val="both"/>
        <w:rPr>
          <w:rFonts w:eastAsiaTheme="minorEastAsia"/>
          <w:b/>
          <w:bCs/>
          <w:i/>
          <w:iCs/>
          <w:lang w:val="en-US" w:eastAsia="zh-CN"/>
        </w:rPr>
      </w:pPr>
      <w:r w:rsidRPr="00E078E6">
        <w:rPr>
          <w:rFonts w:eastAsiaTheme="minorEastAsia" w:hint="eastAsia"/>
          <w:b/>
          <w:bCs/>
          <w:i/>
          <w:iCs/>
          <w:u w:val="single"/>
          <w:lang w:val="en-US" w:eastAsia="zh-CN"/>
        </w:rPr>
        <w:t xml:space="preserve">Proposal </w:t>
      </w:r>
      <w:r w:rsidR="005C6263">
        <w:rPr>
          <w:rFonts w:eastAsiaTheme="minorEastAsia"/>
          <w:b/>
          <w:bCs/>
          <w:i/>
          <w:iCs/>
          <w:u w:val="single"/>
          <w:lang w:val="en-US" w:eastAsia="zh-CN"/>
        </w:rPr>
        <w:t>6</w:t>
      </w:r>
      <w:r w:rsidRPr="00E078E6">
        <w:rPr>
          <w:rFonts w:eastAsiaTheme="minorEastAsia"/>
          <w:b/>
          <w:bCs/>
          <w:i/>
          <w:iCs/>
          <w:u w:val="single"/>
          <w:lang w:val="en-US" w:eastAsia="zh-CN"/>
        </w:rPr>
        <w:t>:</w:t>
      </w:r>
      <w:r>
        <w:rPr>
          <w:rFonts w:eastAsiaTheme="minorEastAsia" w:hint="eastAsia"/>
          <w:b/>
          <w:bCs/>
          <w:i/>
          <w:iCs/>
          <w:u w:val="single"/>
          <w:lang w:val="en-US" w:eastAsia="zh-CN"/>
        </w:rPr>
        <w:t xml:space="preserve"> </w:t>
      </w:r>
      <w:r w:rsidRPr="00F94704">
        <w:rPr>
          <w:rFonts w:eastAsiaTheme="minorEastAsia"/>
          <w:b/>
          <w:bCs/>
          <w:i/>
          <w:iCs/>
          <w:lang w:val="en-US" w:eastAsia="zh-CN"/>
        </w:rPr>
        <w:t xml:space="preserve">For the Rel-19 aperiodic standalone CJT calibration (CJTC) reporting, when linking </w:t>
      </w:r>
      <w:bookmarkStart w:id="15" w:name="_Hlk180768311"/>
      <w:r w:rsidRPr="00F94704">
        <w:rPr>
          <w:rFonts w:eastAsiaTheme="minorEastAsia"/>
          <w:b/>
          <w:bCs/>
          <w:i/>
          <w:iCs/>
          <w:lang w:val="en-US" w:eastAsia="zh-CN"/>
        </w:rPr>
        <w:t xml:space="preserve">CJTC Dd and Rel-18 </w:t>
      </w:r>
      <w:proofErr w:type="spellStart"/>
      <w:r w:rsidRPr="00F94704">
        <w:rPr>
          <w:rFonts w:eastAsiaTheme="minorEastAsia"/>
          <w:b/>
          <w:bCs/>
          <w:i/>
          <w:iCs/>
          <w:lang w:val="en-US" w:eastAsia="zh-CN"/>
        </w:rPr>
        <w:t>eType</w:t>
      </w:r>
      <w:proofErr w:type="spellEnd"/>
      <w:r w:rsidRPr="00F94704">
        <w:rPr>
          <w:rFonts w:eastAsiaTheme="minorEastAsia"/>
          <w:b/>
          <w:bCs/>
          <w:i/>
          <w:iCs/>
          <w:lang w:val="en-US" w:eastAsia="zh-CN"/>
        </w:rPr>
        <w:t xml:space="preserve">-II CJT CSI reports </w:t>
      </w:r>
      <w:bookmarkEnd w:id="15"/>
      <w:r w:rsidRPr="00F94704">
        <w:rPr>
          <w:rFonts w:eastAsiaTheme="minorEastAsia"/>
          <w:b/>
          <w:bCs/>
          <w:i/>
          <w:iCs/>
          <w:lang w:val="en-US" w:eastAsia="zh-CN"/>
        </w:rPr>
        <w:t>is configured</w:t>
      </w:r>
      <w:r>
        <w:rPr>
          <w:rFonts w:eastAsiaTheme="minorEastAsia" w:hint="eastAsia"/>
          <w:b/>
          <w:bCs/>
          <w:i/>
          <w:iCs/>
          <w:lang w:val="en-US" w:eastAsia="zh-CN"/>
        </w:rPr>
        <w:t xml:space="preserve"> with a joint trigger, the</w:t>
      </w:r>
      <w:r w:rsidRPr="00EB315F">
        <w:rPr>
          <w:rFonts w:eastAsiaTheme="minorEastAsia"/>
          <w:b/>
          <w:bCs/>
          <w:i/>
          <w:iCs/>
          <w:lang w:val="en-US" w:eastAsia="zh-CN"/>
        </w:rPr>
        <w:t xml:space="preserve"> UCI mapping order</w:t>
      </w:r>
      <w:r>
        <w:rPr>
          <w:rFonts w:eastAsiaTheme="minorEastAsia" w:hint="eastAsia"/>
          <w:b/>
          <w:bCs/>
          <w:i/>
          <w:iCs/>
          <w:lang w:val="en-US" w:eastAsia="zh-CN"/>
        </w:rPr>
        <w:t xml:space="preserve"> of </w:t>
      </w:r>
      <w:r w:rsidRPr="00EB315F">
        <w:rPr>
          <w:rFonts w:eastAsiaTheme="minorEastAsia"/>
          <w:b/>
          <w:bCs/>
          <w:i/>
          <w:iCs/>
          <w:lang w:val="en-US" w:eastAsia="zh-CN"/>
        </w:rPr>
        <w:t xml:space="preserve">CJTC Dd and Rel-18 </w:t>
      </w:r>
      <w:proofErr w:type="spellStart"/>
      <w:r w:rsidRPr="00EB315F">
        <w:rPr>
          <w:rFonts w:eastAsiaTheme="minorEastAsia"/>
          <w:b/>
          <w:bCs/>
          <w:i/>
          <w:iCs/>
          <w:lang w:val="en-US" w:eastAsia="zh-CN"/>
        </w:rPr>
        <w:t>eType</w:t>
      </w:r>
      <w:proofErr w:type="spellEnd"/>
      <w:r w:rsidRPr="00EB315F">
        <w:rPr>
          <w:rFonts w:eastAsiaTheme="minorEastAsia"/>
          <w:b/>
          <w:bCs/>
          <w:i/>
          <w:iCs/>
          <w:lang w:val="en-US" w:eastAsia="zh-CN"/>
        </w:rPr>
        <w:t>-II CJT CSI reports</w:t>
      </w:r>
      <w:r>
        <w:rPr>
          <w:rFonts w:eastAsiaTheme="minorEastAsia" w:hint="eastAsia"/>
          <w:b/>
          <w:bCs/>
          <w:i/>
          <w:iCs/>
          <w:lang w:val="en-US" w:eastAsia="zh-CN"/>
        </w:rPr>
        <w:t xml:space="preserve"> in the same PUSCH should be discussed.</w:t>
      </w:r>
    </w:p>
    <w:p w14:paraId="270AB205" w14:textId="77777777" w:rsidR="007B1079" w:rsidRPr="00391CDE" w:rsidRDefault="007B1079" w:rsidP="007B1079">
      <w:pPr>
        <w:widowControl w:val="0"/>
        <w:numPr>
          <w:ilvl w:val="0"/>
          <w:numId w:val="23"/>
        </w:numPr>
        <w:overflowPunct w:val="0"/>
        <w:autoSpaceDE w:val="0"/>
        <w:autoSpaceDN w:val="0"/>
        <w:adjustRightInd w:val="0"/>
        <w:spacing w:before="0" w:after="0"/>
        <w:contextualSpacing/>
        <w:jc w:val="both"/>
        <w:textAlignment w:val="baseline"/>
        <w:rPr>
          <w:rFonts w:ascii="Times" w:eastAsia="等线" w:hAnsi="Times"/>
          <w:b/>
          <w:i/>
          <w:iCs/>
          <w:lang w:eastAsia="zh-CN"/>
        </w:rPr>
      </w:pPr>
      <w:r w:rsidRPr="00391CDE">
        <w:rPr>
          <w:rFonts w:ascii="Times" w:eastAsia="等线" w:hAnsi="Times" w:hint="eastAsia"/>
          <w:b/>
          <w:i/>
          <w:iCs/>
          <w:lang w:eastAsia="zh-CN"/>
        </w:rPr>
        <w:t xml:space="preserve">Reuse the legacy </w:t>
      </w:r>
      <w:r w:rsidRPr="00391CDE">
        <w:rPr>
          <w:rFonts w:ascii="Times" w:eastAsia="等线" w:hAnsi="Times"/>
          <w:b/>
          <w:i/>
          <w:iCs/>
          <w:lang w:eastAsia="zh-CN"/>
        </w:rPr>
        <w:t>omission rules of CSI reports</w:t>
      </w:r>
      <w:r w:rsidRPr="00391CDE">
        <w:rPr>
          <w:rFonts w:ascii="Times" w:eastAsia="等线" w:hAnsi="Times" w:hint="eastAsia"/>
          <w:b/>
          <w:i/>
          <w:iCs/>
          <w:lang w:eastAsia="zh-CN"/>
        </w:rPr>
        <w:t xml:space="preserve"> </w:t>
      </w:r>
      <w:r>
        <w:rPr>
          <w:rFonts w:ascii="Times" w:eastAsia="等线" w:hAnsi="Times" w:hint="eastAsia"/>
          <w:b/>
          <w:i/>
          <w:iCs/>
          <w:lang w:eastAsia="zh-CN"/>
        </w:rPr>
        <w:t xml:space="preserve">when </w:t>
      </w:r>
      <w:r w:rsidRPr="00391CDE">
        <w:rPr>
          <w:rFonts w:ascii="Times" w:eastAsia="等线" w:hAnsi="Times"/>
          <w:b/>
          <w:i/>
          <w:iCs/>
          <w:lang w:eastAsia="zh-CN"/>
        </w:rPr>
        <w:t>the PUSCH carrying these two CSI reports overlap</w:t>
      </w:r>
      <w:r>
        <w:rPr>
          <w:rFonts w:ascii="Times" w:eastAsia="等线" w:hAnsi="Times" w:hint="eastAsia"/>
          <w:b/>
          <w:i/>
          <w:iCs/>
          <w:lang w:eastAsia="zh-CN"/>
        </w:rPr>
        <w:t>s</w:t>
      </w:r>
      <w:r w:rsidRPr="00391CDE">
        <w:rPr>
          <w:rFonts w:ascii="Times" w:eastAsia="等线" w:hAnsi="Times"/>
          <w:b/>
          <w:i/>
          <w:iCs/>
          <w:lang w:eastAsia="zh-CN"/>
        </w:rPr>
        <w:t xml:space="preserve"> with the PUSCH/PUCCH carrying other CSI reports</w:t>
      </w:r>
      <w:r>
        <w:rPr>
          <w:rFonts w:ascii="Times" w:eastAsia="等线" w:hAnsi="Times" w:hint="eastAsia"/>
          <w:b/>
          <w:i/>
          <w:iCs/>
          <w:lang w:eastAsia="zh-CN"/>
        </w:rPr>
        <w:t>.</w:t>
      </w:r>
    </w:p>
    <w:p w14:paraId="605C400F" w14:textId="77777777" w:rsidR="007B1079" w:rsidRPr="005035E5" w:rsidRDefault="007B1079" w:rsidP="007B1079">
      <w:pPr>
        <w:jc w:val="both"/>
        <w:rPr>
          <w:rFonts w:ascii="Times" w:eastAsiaTheme="minorEastAsia" w:hAnsi="Times"/>
          <w:lang w:eastAsia="zh-CN"/>
        </w:rPr>
      </w:pPr>
      <w:r w:rsidRPr="005035E5">
        <w:rPr>
          <w:rFonts w:ascii="Times" w:eastAsiaTheme="minorEastAsia" w:hAnsi="Times" w:hint="eastAsia"/>
          <w:lang w:eastAsia="zh-CN"/>
        </w:rPr>
        <w:t xml:space="preserve">In addition, the last meeting agreed to introduce a 1-bit indicator per CSI trigger state </w:t>
      </w:r>
      <w:r w:rsidRPr="005035E5">
        <w:rPr>
          <w:rFonts w:ascii="Times" w:eastAsiaTheme="minorEastAsia" w:hAnsi="Times"/>
          <w:lang w:eastAsia="zh-CN"/>
        </w:rPr>
        <w:t xml:space="preserve">to indicate </w:t>
      </w:r>
      <w:proofErr w:type="gramStart"/>
      <w:r w:rsidRPr="005035E5">
        <w:rPr>
          <w:rFonts w:ascii="Times" w:eastAsiaTheme="minorEastAsia" w:hAnsi="Times"/>
          <w:lang w:eastAsia="zh-CN"/>
        </w:rPr>
        <w:t>whether or not</w:t>
      </w:r>
      <w:proofErr w:type="gramEnd"/>
      <w:r w:rsidRPr="005035E5">
        <w:rPr>
          <w:rFonts w:ascii="Times" w:eastAsiaTheme="minorEastAsia" w:hAnsi="Times"/>
          <w:lang w:eastAsia="zh-CN"/>
        </w:rPr>
        <w:t xml:space="preserve"> the UE should perform delay offset (DO) compensation based on the latest linked CJTC Dd report when calculating the Rel-18 Type-II CJT CSI</w:t>
      </w:r>
      <w:r w:rsidRPr="005035E5">
        <w:rPr>
          <w:rFonts w:ascii="Times" w:eastAsiaTheme="minorEastAsia" w:hAnsi="Times" w:hint="eastAsia"/>
          <w:lang w:eastAsia="zh-CN"/>
        </w:rPr>
        <w:t>. The corresponding agreement is as follow</w:t>
      </w:r>
      <w:r>
        <w:rPr>
          <w:rFonts w:ascii="Times" w:eastAsiaTheme="minorEastAsia" w:hAnsi="Times" w:hint="eastAsia"/>
          <w:lang w:eastAsia="zh-CN"/>
        </w:rPr>
        <w:t>s</w:t>
      </w:r>
      <w:r w:rsidRPr="005035E5">
        <w:rPr>
          <w:rFonts w:ascii="Times" w:eastAsiaTheme="minorEastAsia" w:hAnsi="Times" w:hint="eastAsia"/>
          <w:lang w:eastAsia="zh-CN"/>
        </w:rPr>
        <w:t>.</w:t>
      </w:r>
    </w:p>
    <w:tbl>
      <w:tblPr>
        <w:tblStyle w:val="TableGrid"/>
        <w:tblW w:w="0" w:type="auto"/>
        <w:tblLook w:val="04A0" w:firstRow="1" w:lastRow="0" w:firstColumn="1" w:lastColumn="0" w:noHBand="0" w:noVBand="1"/>
      </w:tblPr>
      <w:tblGrid>
        <w:gridCol w:w="9629"/>
      </w:tblGrid>
      <w:tr w:rsidR="007B1079" w14:paraId="637225E0" w14:textId="77777777" w:rsidTr="00D46163">
        <w:tc>
          <w:tcPr>
            <w:tcW w:w="9629" w:type="dxa"/>
          </w:tcPr>
          <w:p w14:paraId="4E125BE9" w14:textId="77777777" w:rsidR="007B1079" w:rsidRPr="00ED6F6A" w:rsidRDefault="007B1079" w:rsidP="00D46163">
            <w:pPr>
              <w:snapToGrid w:val="0"/>
              <w:spacing w:before="0" w:after="0"/>
              <w:jc w:val="both"/>
              <w:rPr>
                <w:rFonts w:ascii="Times" w:eastAsia="Malgun Gothic" w:hAnsi="Times" w:cs="Times"/>
                <w:b/>
                <w:lang w:eastAsia="ko-KR"/>
              </w:rPr>
            </w:pPr>
            <w:r w:rsidRPr="00ED6F6A">
              <w:rPr>
                <w:rFonts w:ascii="Times" w:eastAsia="Malgun Gothic" w:hAnsi="Times" w:cs="Times" w:hint="eastAsia"/>
                <w:b/>
                <w:highlight w:val="green"/>
                <w:lang w:eastAsia="ko-KR"/>
              </w:rPr>
              <w:t>Agreement</w:t>
            </w:r>
          </w:p>
          <w:p w14:paraId="315CD908" w14:textId="77777777" w:rsidR="007B1079" w:rsidRPr="00ED6F6A" w:rsidRDefault="007B1079" w:rsidP="00D46163">
            <w:pPr>
              <w:spacing w:before="0" w:after="0"/>
              <w:jc w:val="both"/>
              <w:rPr>
                <w:rFonts w:ascii="Times" w:eastAsia="Batang" w:hAnsi="Times" w:cs="Times"/>
                <w:lang w:eastAsia="en-US"/>
              </w:rPr>
            </w:pPr>
            <w:r w:rsidRPr="00ED6F6A">
              <w:rPr>
                <w:rFonts w:ascii="Times" w:eastAsia="Batang" w:hAnsi="Times" w:cs="Times"/>
                <w:lang w:eastAsia="en-US"/>
              </w:rPr>
              <w:t xml:space="preserve">For the Rel-19 aperiodic standalone CJT calibration (CJTC) reporting, when linking CJTC Dd and Rel-18 </w:t>
            </w:r>
            <w:proofErr w:type="spellStart"/>
            <w:r w:rsidRPr="00ED6F6A">
              <w:rPr>
                <w:rFonts w:ascii="Times" w:eastAsia="Batang" w:hAnsi="Times" w:cs="Times"/>
                <w:lang w:eastAsia="en-US"/>
              </w:rPr>
              <w:t>eType</w:t>
            </w:r>
            <w:proofErr w:type="spellEnd"/>
            <w:r w:rsidRPr="00ED6F6A">
              <w:rPr>
                <w:rFonts w:ascii="Times" w:eastAsia="Batang" w:hAnsi="Times" w:cs="Times"/>
                <w:lang w:eastAsia="en-US"/>
              </w:rPr>
              <w:t xml:space="preserve">-II CJT CSI reports is configured with two separate triggers, </w:t>
            </w:r>
            <w:bookmarkStart w:id="16" w:name="_Hlk180768588"/>
            <w:r w:rsidRPr="00ED6F6A">
              <w:rPr>
                <w:rFonts w:ascii="Times" w:eastAsia="Batang" w:hAnsi="Times" w:cs="Times"/>
                <w:lang w:eastAsia="en-US"/>
              </w:rPr>
              <w:t xml:space="preserve">to indicate </w:t>
            </w:r>
            <w:proofErr w:type="gramStart"/>
            <w:r w:rsidRPr="00ED6F6A">
              <w:rPr>
                <w:rFonts w:ascii="Times" w:eastAsia="Batang" w:hAnsi="Times" w:cs="Times"/>
                <w:i/>
                <w:lang w:eastAsia="en-US"/>
              </w:rPr>
              <w:t>whether or not</w:t>
            </w:r>
            <w:proofErr w:type="gramEnd"/>
            <w:r w:rsidRPr="00ED6F6A">
              <w:rPr>
                <w:rFonts w:ascii="Times" w:eastAsia="Batang" w:hAnsi="Times" w:cs="Times"/>
                <w:lang w:eastAsia="en-US"/>
              </w:rPr>
              <w:t xml:space="preserve"> the UE should perform delay offset (DO) compensation based on the latest linked CJTC Dd report when calculating the Rel-18 Type-II CJT CSI</w:t>
            </w:r>
            <w:bookmarkEnd w:id="16"/>
            <w:r w:rsidRPr="00ED6F6A">
              <w:rPr>
                <w:rFonts w:ascii="Times" w:eastAsia="Batang" w:hAnsi="Times" w:cs="Times"/>
                <w:lang w:eastAsia="en-US"/>
              </w:rPr>
              <w:t>, introduce a 1-bit indicator per CSI trigger state:</w:t>
            </w:r>
          </w:p>
          <w:p w14:paraId="51FEC426" w14:textId="77777777" w:rsidR="007B1079" w:rsidRPr="00ED6F6A" w:rsidRDefault="007B1079" w:rsidP="007B1079">
            <w:pPr>
              <w:widowControl w:val="0"/>
              <w:numPr>
                <w:ilvl w:val="0"/>
                <w:numId w:val="32"/>
              </w:numPr>
              <w:spacing w:before="0" w:after="0"/>
              <w:jc w:val="both"/>
              <w:rPr>
                <w:rFonts w:ascii="Times" w:eastAsia="Batang" w:hAnsi="Times" w:cs="Times"/>
                <w:lang w:eastAsia="x-none"/>
              </w:rPr>
            </w:pPr>
            <w:r w:rsidRPr="00ED6F6A">
              <w:rPr>
                <w:rFonts w:ascii="Times" w:eastAsia="Batang" w:hAnsi="Times" w:cs="Times"/>
                <w:lang w:eastAsia="x-none"/>
              </w:rPr>
              <w:t>The 1-bit indicator is an RRC parameter</w:t>
            </w:r>
          </w:p>
          <w:p w14:paraId="35B7C125" w14:textId="77777777" w:rsidR="007B1079" w:rsidRPr="00A17C59" w:rsidRDefault="007B1079" w:rsidP="007B1079">
            <w:pPr>
              <w:widowControl w:val="0"/>
              <w:numPr>
                <w:ilvl w:val="0"/>
                <w:numId w:val="32"/>
              </w:numPr>
              <w:spacing w:before="0" w:after="0"/>
              <w:jc w:val="both"/>
              <w:rPr>
                <w:rFonts w:ascii="Times" w:eastAsia="Batang" w:hAnsi="Times" w:cs="Times"/>
                <w:lang w:eastAsia="x-none"/>
              </w:rPr>
            </w:pPr>
            <w:r w:rsidRPr="00ED6F6A">
              <w:rPr>
                <w:rFonts w:ascii="Times" w:eastAsia="Batang" w:hAnsi="Times" w:cs="Times"/>
                <w:lang w:eastAsia="x-none"/>
              </w:rPr>
              <w:t xml:space="preserve">This is done without increasing the bit-width of the CSI request field of the DCI triggering a Rel-18 CJT </w:t>
            </w:r>
            <w:proofErr w:type="spellStart"/>
            <w:r w:rsidRPr="00ED6F6A">
              <w:rPr>
                <w:rFonts w:ascii="Times" w:eastAsia="Batang" w:hAnsi="Times" w:cs="Times"/>
                <w:lang w:eastAsia="x-none"/>
              </w:rPr>
              <w:t>eType</w:t>
            </w:r>
            <w:proofErr w:type="spellEnd"/>
            <w:r w:rsidRPr="00ED6F6A">
              <w:rPr>
                <w:rFonts w:ascii="Times" w:eastAsia="Batang" w:hAnsi="Times" w:cs="Times"/>
                <w:lang w:eastAsia="x-none"/>
              </w:rPr>
              <w:t>-II CJT CSI report</w:t>
            </w:r>
          </w:p>
          <w:p w14:paraId="65796C06" w14:textId="77777777" w:rsidR="007B1079" w:rsidRPr="00A17C59" w:rsidRDefault="007B1079" w:rsidP="007B1079">
            <w:pPr>
              <w:widowControl w:val="0"/>
              <w:numPr>
                <w:ilvl w:val="0"/>
                <w:numId w:val="32"/>
              </w:numPr>
              <w:spacing w:before="0" w:after="0"/>
              <w:jc w:val="both"/>
              <w:rPr>
                <w:rFonts w:ascii="Times" w:eastAsia="Batang" w:hAnsi="Times" w:cs="Times"/>
                <w:lang w:eastAsia="x-none"/>
              </w:rPr>
            </w:pPr>
            <w:r w:rsidRPr="00ED6F6A">
              <w:rPr>
                <w:rFonts w:ascii="Times" w:eastAsia="Batang" w:hAnsi="Times" w:cs="Times"/>
                <w:highlight w:val="yellow"/>
                <w:lang w:eastAsia="x-none"/>
              </w:rPr>
              <w:t xml:space="preserve">FFS (RAN1#119): Whether </w:t>
            </w:r>
            <w:bookmarkStart w:id="17" w:name="_Hlk180770465"/>
            <w:r w:rsidRPr="00ED6F6A">
              <w:rPr>
                <w:rFonts w:ascii="Times" w:eastAsia="Batang" w:hAnsi="Times" w:cs="Times"/>
                <w:highlight w:val="yellow"/>
                <w:lang w:eastAsia="x-none"/>
              </w:rPr>
              <w:t>the 1-bit indicator applies to all the N</w:t>
            </w:r>
            <w:r w:rsidRPr="00ED6F6A">
              <w:rPr>
                <w:rFonts w:ascii="Times" w:eastAsia="Batang" w:hAnsi="Times" w:cs="Times"/>
                <w:highlight w:val="yellow"/>
                <w:vertAlign w:val="subscript"/>
                <w:lang w:eastAsia="x-none"/>
              </w:rPr>
              <w:t>TRP</w:t>
            </w:r>
            <w:r w:rsidRPr="00ED6F6A">
              <w:rPr>
                <w:rFonts w:ascii="Times" w:eastAsia="Batang" w:hAnsi="Times" w:cs="Times"/>
                <w:highlight w:val="yellow"/>
                <w:lang w:eastAsia="x-none"/>
              </w:rPr>
              <w:t xml:space="preserve"> CSI-RS resources</w:t>
            </w:r>
            <w:bookmarkEnd w:id="17"/>
            <w:r w:rsidRPr="00ED6F6A">
              <w:rPr>
                <w:rFonts w:ascii="Times" w:eastAsia="Batang" w:hAnsi="Times" w:cs="Times"/>
                <w:highlight w:val="yellow"/>
                <w:lang w:eastAsia="x-none"/>
              </w:rPr>
              <w:t>, or to 1-bit indicator per CSI-RS resource</w:t>
            </w:r>
          </w:p>
          <w:p w14:paraId="7E321C3C" w14:textId="77777777" w:rsidR="007B1079" w:rsidRPr="00A17C59" w:rsidRDefault="007B1079" w:rsidP="007B1079">
            <w:pPr>
              <w:widowControl w:val="0"/>
              <w:numPr>
                <w:ilvl w:val="0"/>
                <w:numId w:val="32"/>
              </w:numPr>
              <w:spacing w:before="0" w:after="0"/>
              <w:jc w:val="both"/>
              <w:rPr>
                <w:rFonts w:ascii="Times" w:eastAsia="Batang" w:hAnsi="Times" w:cs="Times"/>
                <w:lang w:eastAsia="x-none"/>
              </w:rPr>
            </w:pPr>
            <w:r w:rsidRPr="00A17C59">
              <w:rPr>
                <w:rFonts w:ascii="Times" w:eastAsia="Batang" w:hAnsi="Times"/>
                <w:highlight w:val="yellow"/>
                <w:lang w:eastAsia="x-none"/>
              </w:rPr>
              <w:t xml:space="preserve">FFS (RAN1#119): How this applies to a single CSI trigger state </w:t>
            </w:r>
            <w:bookmarkStart w:id="18" w:name="_Hlk180770349"/>
            <w:r w:rsidRPr="00A17C59">
              <w:rPr>
                <w:rFonts w:ascii="Times" w:eastAsia="Batang" w:hAnsi="Times"/>
                <w:highlight w:val="yellow"/>
                <w:lang w:eastAsia="x-none"/>
              </w:rPr>
              <w:t>associated with &gt;1 CSI reports</w:t>
            </w:r>
            <w:bookmarkEnd w:id="18"/>
          </w:p>
        </w:tc>
      </w:tr>
    </w:tbl>
    <w:p w14:paraId="2D23FAC9" w14:textId="77777777" w:rsidR="007B1079" w:rsidRPr="00CF6384" w:rsidRDefault="007B1079" w:rsidP="007B1079">
      <w:pPr>
        <w:jc w:val="both"/>
        <w:rPr>
          <w:rFonts w:eastAsiaTheme="minorEastAsia"/>
          <w:lang w:eastAsia="zh-CN"/>
        </w:rPr>
      </w:pPr>
      <w:r>
        <w:rPr>
          <w:rFonts w:eastAsiaTheme="minorEastAsia" w:hint="eastAsia"/>
          <w:lang w:eastAsia="zh-CN"/>
        </w:rPr>
        <w:t>Regarding the first FFS, we don</w:t>
      </w:r>
      <w:r>
        <w:rPr>
          <w:rFonts w:eastAsiaTheme="minorEastAsia"/>
          <w:lang w:eastAsia="zh-CN"/>
        </w:rPr>
        <w:t>’</w:t>
      </w:r>
      <w:r>
        <w:rPr>
          <w:rFonts w:eastAsiaTheme="minorEastAsia" w:hint="eastAsia"/>
          <w:lang w:eastAsia="zh-CN"/>
        </w:rPr>
        <w:t xml:space="preserve">t see the necessity to support a 1-bit indicator per CSI-RS resource. Besides, it is also not clear to us how to realize this based on the 1-bit indicator configured per CSI trigger state. For the second FFS, if a CSI trigger state is </w:t>
      </w:r>
      <w:r w:rsidRPr="004E251C">
        <w:rPr>
          <w:rFonts w:eastAsiaTheme="minorEastAsia"/>
          <w:lang w:eastAsia="zh-CN"/>
        </w:rPr>
        <w:t xml:space="preserve">associated with </w:t>
      </w:r>
      <w:r>
        <w:rPr>
          <w:rFonts w:eastAsiaTheme="minorEastAsia" w:hint="eastAsia"/>
          <w:lang w:eastAsia="zh-CN"/>
        </w:rPr>
        <w:t xml:space="preserve">multiple </w:t>
      </w:r>
      <w:r w:rsidRPr="004E251C">
        <w:rPr>
          <w:rFonts w:eastAsiaTheme="minorEastAsia"/>
          <w:lang w:eastAsia="zh-CN"/>
        </w:rPr>
        <w:t>CSI reports</w:t>
      </w:r>
      <w:r>
        <w:rPr>
          <w:rFonts w:eastAsiaTheme="minorEastAsia" w:hint="eastAsia"/>
          <w:lang w:eastAsia="zh-CN"/>
        </w:rPr>
        <w:t xml:space="preserve">, </w:t>
      </w:r>
      <w:bookmarkStart w:id="19" w:name="_Hlk180771117"/>
      <w:r>
        <w:rPr>
          <w:rFonts w:eastAsiaTheme="minorEastAsia" w:hint="eastAsia"/>
          <w:lang w:eastAsia="zh-CN"/>
        </w:rPr>
        <w:t xml:space="preserve">the 1-bit indicator should apply to all the CSI reports that are configured to link with a </w:t>
      </w:r>
      <w:r w:rsidRPr="00ED6F6A">
        <w:rPr>
          <w:rFonts w:ascii="Times" w:eastAsia="Batang" w:hAnsi="Times" w:cs="Times"/>
          <w:lang w:eastAsia="en-US"/>
        </w:rPr>
        <w:t>CJTC Dd</w:t>
      </w:r>
      <w:r>
        <w:rPr>
          <w:rFonts w:ascii="Times" w:eastAsiaTheme="minorEastAsia" w:hAnsi="Times" w:cs="Times" w:hint="eastAsia"/>
          <w:lang w:eastAsia="zh-CN"/>
        </w:rPr>
        <w:t xml:space="preserve"> report.</w:t>
      </w:r>
      <w:bookmarkEnd w:id="19"/>
    </w:p>
    <w:p w14:paraId="5858C6E3" w14:textId="25D7127B" w:rsidR="007B1079" w:rsidRDefault="007B1079" w:rsidP="007B1079">
      <w:pPr>
        <w:jc w:val="both"/>
        <w:rPr>
          <w:rFonts w:eastAsiaTheme="minorEastAsia"/>
          <w:b/>
          <w:bCs/>
          <w:i/>
          <w:iCs/>
          <w:lang w:val="en-US" w:eastAsia="zh-CN"/>
        </w:rPr>
      </w:pPr>
      <w:r w:rsidRPr="00E078E6">
        <w:rPr>
          <w:rFonts w:eastAsiaTheme="minorEastAsia" w:hint="eastAsia"/>
          <w:b/>
          <w:bCs/>
          <w:i/>
          <w:iCs/>
          <w:u w:val="single"/>
          <w:lang w:val="en-US" w:eastAsia="zh-CN"/>
        </w:rPr>
        <w:lastRenderedPageBreak/>
        <w:t xml:space="preserve">Proposal </w:t>
      </w:r>
      <w:r w:rsidR="005C6263">
        <w:rPr>
          <w:rFonts w:eastAsiaTheme="minorEastAsia"/>
          <w:b/>
          <w:bCs/>
          <w:i/>
          <w:iCs/>
          <w:u w:val="single"/>
          <w:lang w:val="en-US" w:eastAsia="zh-CN"/>
        </w:rPr>
        <w:t>7</w:t>
      </w:r>
      <w:r w:rsidRPr="00E078E6">
        <w:rPr>
          <w:rFonts w:eastAsiaTheme="minorEastAsia"/>
          <w:b/>
          <w:bCs/>
          <w:i/>
          <w:iCs/>
          <w:u w:val="single"/>
          <w:lang w:val="en-US" w:eastAsia="zh-CN"/>
        </w:rPr>
        <w:t>:</w:t>
      </w:r>
      <w:r>
        <w:rPr>
          <w:rFonts w:eastAsiaTheme="minorEastAsia" w:hint="eastAsia"/>
          <w:b/>
          <w:bCs/>
          <w:i/>
          <w:iCs/>
          <w:u w:val="single"/>
          <w:lang w:val="en-US" w:eastAsia="zh-CN"/>
        </w:rPr>
        <w:t xml:space="preserve"> </w:t>
      </w:r>
      <w:r w:rsidRPr="00F94704">
        <w:rPr>
          <w:rFonts w:eastAsiaTheme="minorEastAsia"/>
          <w:b/>
          <w:bCs/>
          <w:i/>
          <w:iCs/>
          <w:lang w:val="en-US" w:eastAsia="zh-CN"/>
        </w:rPr>
        <w:t xml:space="preserve">For the Rel-19 aperiodic standalone CJT calibration (CJTC) reporting, when linking CJTC Dd and Rel-18 </w:t>
      </w:r>
      <w:proofErr w:type="spellStart"/>
      <w:r w:rsidRPr="00F94704">
        <w:rPr>
          <w:rFonts w:eastAsiaTheme="minorEastAsia"/>
          <w:b/>
          <w:bCs/>
          <w:i/>
          <w:iCs/>
          <w:lang w:val="en-US" w:eastAsia="zh-CN"/>
        </w:rPr>
        <w:t>eType</w:t>
      </w:r>
      <w:proofErr w:type="spellEnd"/>
      <w:r w:rsidRPr="00F94704">
        <w:rPr>
          <w:rFonts w:eastAsiaTheme="minorEastAsia"/>
          <w:b/>
          <w:bCs/>
          <w:i/>
          <w:iCs/>
          <w:lang w:val="en-US" w:eastAsia="zh-CN"/>
        </w:rPr>
        <w:t>-II CJT CSI reports is configured</w:t>
      </w:r>
      <w:r>
        <w:rPr>
          <w:rFonts w:eastAsiaTheme="minorEastAsia" w:hint="eastAsia"/>
          <w:b/>
          <w:bCs/>
          <w:i/>
          <w:iCs/>
          <w:lang w:val="en-US" w:eastAsia="zh-CN"/>
        </w:rPr>
        <w:t xml:space="preserve"> with two separate triggers, regarding the</w:t>
      </w:r>
      <w:r w:rsidRPr="004E251C">
        <w:rPr>
          <w:rFonts w:eastAsiaTheme="minorEastAsia"/>
          <w:b/>
          <w:bCs/>
          <w:i/>
          <w:iCs/>
          <w:lang w:val="en-US" w:eastAsia="zh-CN"/>
        </w:rPr>
        <w:t xml:space="preserve"> 1-bit indicator </w:t>
      </w:r>
      <w:r>
        <w:rPr>
          <w:rFonts w:eastAsiaTheme="minorEastAsia" w:hint="eastAsia"/>
          <w:b/>
          <w:bCs/>
          <w:i/>
          <w:iCs/>
          <w:lang w:val="en-US" w:eastAsia="zh-CN"/>
        </w:rPr>
        <w:t>introduced per CSI trigger state, support the following:</w:t>
      </w:r>
    </w:p>
    <w:p w14:paraId="60D2D272" w14:textId="77777777" w:rsidR="007B1079" w:rsidRPr="00A06593" w:rsidRDefault="007B1079" w:rsidP="007B1079">
      <w:pPr>
        <w:widowControl w:val="0"/>
        <w:numPr>
          <w:ilvl w:val="0"/>
          <w:numId w:val="23"/>
        </w:numPr>
        <w:overflowPunct w:val="0"/>
        <w:autoSpaceDE w:val="0"/>
        <w:autoSpaceDN w:val="0"/>
        <w:adjustRightInd w:val="0"/>
        <w:spacing w:before="0" w:after="0"/>
        <w:contextualSpacing/>
        <w:jc w:val="both"/>
        <w:textAlignment w:val="baseline"/>
        <w:rPr>
          <w:rFonts w:ascii="Times" w:eastAsia="等线" w:hAnsi="Times"/>
          <w:b/>
          <w:i/>
          <w:iCs/>
          <w:lang w:eastAsia="zh-CN"/>
        </w:rPr>
      </w:pPr>
      <w:r w:rsidRPr="00A06593">
        <w:rPr>
          <w:rFonts w:ascii="Times" w:eastAsia="等线" w:hAnsi="Times" w:hint="eastAsia"/>
          <w:b/>
          <w:i/>
          <w:iCs/>
          <w:lang w:eastAsia="zh-CN"/>
        </w:rPr>
        <w:t xml:space="preserve">The </w:t>
      </w:r>
      <w:r w:rsidRPr="00A06593">
        <w:rPr>
          <w:rFonts w:ascii="Times" w:eastAsia="等线" w:hAnsi="Times"/>
          <w:b/>
          <w:i/>
          <w:iCs/>
          <w:lang w:eastAsia="zh-CN"/>
        </w:rPr>
        <w:t>1-bit indicator</w:t>
      </w:r>
      <w:r w:rsidRPr="00A06593">
        <w:rPr>
          <w:rFonts w:ascii="Times" w:eastAsia="等线" w:hAnsi="Times" w:hint="eastAsia"/>
          <w:b/>
          <w:i/>
          <w:iCs/>
          <w:lang w:eastAsia="zh-CN"/>
        </w:rPr>
        <w:t xml:space="preserve"> </w:t>
      </w:r>
      <w:r w:rsidRPr="00A06593">
        <w:rPr>
          <w:rFonts w:ascii="Times" w:eastAsia="等线" w:hAnsi="Times"/>
          <w:b/>
          <w:i/>
          <w:iCs/>
          <w:lang w:eastAsia="zh-CN"/>
        </w:rPr>
        <w:t>applies to all the N</w:t>
      </w:r>
      <w:r w:rsidRPr="001E39A8">
        <w:rPr>
          <w:rFonts w:ascii="Times" w:eastAsia="等线" w:hAnsi="Times"/>
          <w:b/>
          <w:i/>
          <w:iCs/>
          <w:vertAlign w:val="subscript"/>
          <w:lang w:eastAsia="zh-CN"/>
        </w:rPr>
        <w:t>TRP</w:t>
      </w:r>
      <w:r w:rsidRPr="00A06593">
        <w:rPr>
          <w:rFonts w:ascii="Times" w:eastAsia="等线" w:hAnsi="Times"/>
          <w:b/>
          <w:i/>
          <w:iCs/>
          <w:lang w:eastAsia="zh-CN"/>
        </w:rPr>
        <w:t xml:space="preserve"> CSI-RS resources</w:t>
      </w:r>
      <w:r w:rsidRPr="00A06593">
        <w:rPr>
          <w:rFonts w:ascii="Times" w:eastAsia="等线" w:hAnsi="Times" w:hint="eastAsia"/>
          <w:b/>
          <w:i/>
          <w:iCs/>
          <w:lang w:eastAsia="zh-CN"/>
        </w:rPr>
        <w:t>.</w:t>
      </w:r>
    </w:p>
    <w:p w14:paraId="12E05368" w14:textId="77777777" w:rsidR="007B1079" w:rsidRPr="00A06593" w:rsidRDefault="007B1079" w:rsidP="007B1079">
      <w:pPr>
        <w:widowControl w:val="0"/>
        <w:numPr>
          <w:ilvl w:val="0"/>
          <w:numId w:val="23"/>
        </w:numPr>
        <w:overflowPunct w:val="0"/>
        <w:autoSpaceDE w:val="0"/>
        <w:autoSpaceDN w:val="0"/>
        <w:adjustRightInd w:val="0"/>
        <w:spacing w:before="0" w:after="0"/>
        <w:contextualSpacing/>
        <w:jc w:val="both"/>
        <w:textAlignment w:val="baseline"/>
        <w:rPr>
          <w:rFonts w:ascii="Times" w:eastAsia="等线" w:hAnsi="Times"/>
          <w:b/>
          <w:i/>
          <w:iCs/>
          <w:lang w:eastAsia="zh-CN"/>
        </w:rPr>
      </w:pPr>
      <w:r w:rsidRPr="00A06593">
        <w:rPr>
          <w:rFonts w:ascii="Times" w:eastAsia="等线" w:hAnsi="Times" w:hint="eastAsia"/>
          <w:b/>
          <w:i/>
          <w:iCs/>
          <w:lang w:eastAsia="zh-CN"/>
        </w:rPr>
        <w:t>T</w:t>
      </w:r>
      <w:r w:rsidRPr="00A06593">
        <w:rPr>
          <w:rFonts w:ascii="Times" w:eastAsia="等线" w:hAnsi="Times"/>
          <w:b/>
          <w:i/>
          <w:iCs/>
          <w:lang w:eastAsia="zh-CN"/>
        </w:rPr>
        <w:t xml:space="preserve">he 1-bit indicator should apply to all the CSI reports </w:t>
      </w:r>
      <w:r>
        <w:rPr>
          <w:rFonts w:ascii="Times" w:eastAsia="等线" w:hAnsi="Times" w:hint="eastAsia"/>
          <w:b/>
          <w:i/>
          <w:iCs/>
          <w:lang w:eastAsia="zh-CN"/>
        </w:rPr>
        <w:t>that</w:t>
      </w:r>
      <w:r w:rsidRPr="00A06593">
        <w:rPr>
          <w:rFonts w:ascii="Times" w:eastAsia="等线" w:hAnsi="Times"/>
          <w:b/>
          <w:i/>
          <w:iCs/>
          <w:lang w:eastAsia="zh-CN"/>
        </w:rPr>
        <w:t xml:space="preserve"> are configured to link with a CJTC Dd report.</w:t>
      </w:r>
    </w:p>
    <w:p w14:paraId="42EC7727" w14:textId="77777777" w:rsidR="007B1079" w:rsidRPr="00621307" w:rsidRDefault="007B1079" w:rsidP="007B1079">
      <w:pPr>
        <w:jc w:val="both"/>
        <w:rPr>
          <w:rFonts w:eastAsiaTheme="minorEastAsia"/>
          <w:lang w:eastAsia="zh-CN"/>
        </w:rPr>
      </w:pPr>
      <w:r>
        <w:rPr>
          <w:rFonts w:eastAsiaTheme="minorEastAsia" w:hint="eastAsia"/>
          <w:lang w:eastAsia="zh-CN"/>
        </w:rPr>
        <w:t xml:space="preserve">RAN1#118 meeting also discussed the linkage of CMRs </w:t>
      </w:r>
      <w:r>
        <w:rPr>
          <w:rFonts w:eastAsiaTheme="minorEastAsia"/>
          <w:lang w:eastAsia="zh-CN"/>
        </w:rPr>
        <w:t>asso</w:t>
      </w:r>
      <w:r>
        <w:rPr>
          <w:rFonts w:eastAsiaTheme="minorEastAsia" w:hint="eastAsia"/>
          <w:lang w:eastAsia="zh-CN"/>
        </w:rPr>
        <w:t xml:space="preserve">ciated with </w:t>
      </w:r>
      <w:r w:rsidRPr="005035E5">
        <w:rPr>
          <w:rFonts w:ascii="Times" w:eastAsia="Calibri" w:hAnsi="Times"/>
          <w:szCs w:val="24"/>
          <w:lang w:eastAsia="en-US"/>
        </w:rPr>
        <w:t xml:space="preserve">CJTC Dd and Rel-18 </w:t>
      </w:r>
      <w:proofErr w:type="spellStart"/>
      <w:r w:rsidRPr="005035E5">
        <w:rPr>
          <w:rFonts w:ascii="Times" w:eastAsia="Calibri" w:hAnsi="Times"/>
          <w:szCs w:val="24"/>
          <w:lang w:eastAsia="en-US"/>
        </w:rPr>
        <w:t>eType</w:t>
      </w:r>
      <w:proofErr w:type="spellEnd"/>
      <w:r w:rsidRPr="005035E5">
        <w:rPr>
          <w:rFonts w:ascii="Times" w:eastAsia="Calibri" w:hAnsi="Times"/>
          <w:szCs w:val="24"/>
          <w:lang w:eastAsia="en-US"/>
        </w:rPr>
        <w:t>-II CJT CSI reports</w:t>
      </w:r>
      <w:r>
        <w:rPr>
          <w:rFonts w:ascii="Times" w:eastAsiaTheme="minorEastAsia" w:hAnsi="Times" w:hint="eastAsia"/>
          <w:szCs w:val="24"/>
          <w:lang w:eastAsia="zh-CN"/>
        </w:rPr>
        <w:t xml:space="preserve"> and achieved the following agreement. The remaining issue is how to realize the linkage of CMRs when </w:t>
      </w:r>
      <w:r w:rsidRPr="005035E5">
        <w:rPr>
          <w:rFonts w:ascii="Times" w:eastAsia="Calibri" w:hAnsi="Times"/>
          <w:szCs w:val="24"/>
          <w:lang w:eastAsia="en-US"/>
        </w:rPr>
        <w:t xml:space="preserve">the number of </w:t>
      </w:r>
      <w:r>
        <w:rPr>
          <w:rFonts w:ascii="Times" w:eastAsiaTheme="minorEastAsia" w:hAnsi="Times" w:hint="eastAsia"/>
          <w:szCs w:val="24"/>
          <w:lang w:eastAsia="zh-CN"/>
        </w:rPr>
        <w:t xml:space="preserve">CSI-RS </w:t>
      </w:r>
      <w:r w:rsidRPr="005035E5">
        <w:rPr>
          <w:rFonts w:ascii="Times" w:eastAsia="Calibri" w:hAnsi="Times"/>
          <w:szCs w:val="24"/>
          <w:lang w:eastAsia="en-US"/>
        </w:rPr>
        <w:t xml:space="preserve">resources configured for CJT CSI is </w:t>
      </w:r>
      <w:r>
        <w:rPr>
          <w:rFonts w:ascii="Times" w:eastAsiaTheme="minorEastAsia" w:hAnsi="Times" w:hint="eastAsia"/>
          <w:szCs w:val="24"/>
          <w:lang w:eastAsia="zh-CN"/>
        </w:rPr>
        <w:t>less than the</w:t>
      </w:r>
      <w:r w:rsidRPr="005035E5">
        <w:rPr>
          <w:rFonts w:ascii="Times" w:eastAsia="Calibri" w:hAnsi="Times"/>
          <w:szCs w:val="24"/>
          <w:lang w:eastAsia="en-US"/>
        </w:rPr>
        <w:t xml:space="preserve"> number of </w:t>
      </w:r>
      <w:r>
        <w:rPr>
          <w:rFonts w:ascii="Times" w:eastAsiaTheme="minorEastAsia" w:hAnsi="Times" w:hint="eastAsia"/>
          <w:szCs w:val="24"/>
          <w:lang w:eastAsia="zh-CN"/>
        </w:rPr>
        <w:t xml:space="preserve">TRS </w:t>
      </w:r>
      <w:r w:rsidRPr="005035E5">
        <w:rPr>
          <w:rFonts w:ascii="Times" w:eastAsia="Calibri" w:hAnsi="Times"/>
          <w:szCs w:val="24"/>
          <w:lang w:eastAsia="en-US"/>
        </w:rPr>
        <w:t>resource sets configured for CJT</w:t>
      </w:r>
      <w:r>
        <w:rPr>
          <w:rFonts w:ascii="Times" w:eastAsiaTheme="minorEastAsia" w:hAnsi="Times" w:hint="eastAsia"/>
          <w:szCs w:val="24"/>
          <w:lang w:eastAsia="zh-CN"/>
        </w:rPr>
        <w:t>C</w:t>
      </w:r>
      <w:r w:rsidRPr="005035E5">
        <w:rPr>
          <w:rFonts w:ascii="Times" w:eastAsia="Calibri" w:hAnsi="Times"/>
          <w:szCs w:val="24"/>
          <w:lang w:eastAsia="en-US"/>
        </w:rPr>
        <w:t xml:space="preserve"> Dd, in case of separate triggers</w:t>
      </w:r>
      <w:r>
        <w:rPr>
          <w:rFonts w:ascii="Times" w:eastAsiaTheme="minorEastAsia" w:hAnsi="Times" w:hint="eastAsia"/>
          <w:szCs w:val="24"/>
          <w:lang w:eastAsia="zh-CN"/>
        </w:rPr>
        <w:t xml:space="preserve">. Assume that </w:t>
      </w:r>
      <w:r w:rsidRPr="005035E5">
        <w:rPr>
          <w:rFonts w:ascii="Times" w:eastAsia="Calibri" w:hAnsi="Times"/>
          <w:szCs w:val="24"/>
          <w:lang w:eastAsia="en-US"/>
        </w:rPr>
        <w:t xml:space="preserve">the number of </w:t>
      </w:r>
      <w:r>
        <w:rPr>
          <w:rFonts w:ascii="Times" w:eastAsiaTheme="minorEastAsia" w:hAnsi="Times" w:hint="eastAsia"/>
          <w:szCs w:val="24"/>
          <w:lang w:eastAsia="zh-CN"/>
        </w:rPr>
        <w:t xml:space="preserve">CSI-RS </w:t>
      </w:r>
      <w:r w:rsidRPr="005035E5">
        <w:rPr>
          <w:rFonts w:ascii="Times" w:eastAsia="Calibri" w:hAnsi="Times"/>
          <w:szCs w:val="24"/>
          <w:lang w:eastAsia="en-US"/>
        </w:rPr>
        <w:t>resources configured for CJT CSI</w:t>
      </w:r>
      <w:r>
        <w:rPr>
          <w:rFonts w:ascii="Times" w:eastAsiaTheme="minorEastAsia" w:hAnsi="Times" w:hint="eastAsia"/>
          <w:szCs w:val="24"/>
          <w:lang w:eastAsia="zh-CN"/>
        </w:rPr>
        <w:t xml:space="preserve"> is denoted by N1 and</w:t>
      </w:r>
      <w:r w:rsidRPr="003B3444">
        <w:rPr>
          <w:rFonts w:ascii="Times" w:eastAsiaTheme="minorEastAsia" w:hAnsi="Times" w:hint="eastAsia"/>
          <w:szCs w:val="24"/>
          <w:lang w:eastAsia="zh-CN"/>
        </w:rPr>
        <w:t xml:space="preserve"> </w:t>
      </w:r>
      <w:r>
        <w:rPr>
          <w:rFonts w:ascii="Times" w:eastAsiaTheme="minorEastAsia" w:hAnsi="Times" w:hint="eastAsia"/>
          <w:szCs w:val="24"/>
          <w:lang w:eastAsia="zh-CN"/>
        </w:rPr>
        <w:t>the</w:t>
      </w:r>
      <w:r w:rsidRPr="005035E5">
        <w:rPr>
          <w:rFonts w:ascii="Times" w:eastAsia="Calibri" w:hAnsi="Times"/>
          <w:szCs w:val="24"/>
          <w:lang w:eastAsia="en-US"/>
        </w:rPr>
        <w:t xml:space="preserve"> number of </w:t>
      </w:r>
      <w:r>
        <w:rPr>
          <w:rFonts w:ascii="Times" w:eastAsiaTheme="minorEastAsia" w:hAnsi="Times" w:hint="eastAsia"/>
          <w:szCs w:val="24"/>
          <w:lang w:eastAsia="zh-CN"/>
        </w:rPr>
        <w:t xml:space="preserve">TRS </w:t>
      </w:r>
      <w:r w:rsidRPr="005035E5">
        <w:rPr>
          <w:rFonts w:ascii="Times" w:eastAsia="Calibri" w:hAnsi="Times"/>
          <w:szCs w:val="24"/>
          <w:lang w:eastAsia="en-US"/>
        </w:rPr>
        <w:t>resource sets configured for CJT</w:t>
      </w:r>
      <w:r>
        <w:rPr>
          <w:rFonts w:ascii="Times" w:eastAsiaTheme="minorEastAsia" w:hAnsi="Times" w:hint="eastAsia"/>
          <w:szCs w:val="24"/>
          <w:lang w:eastAsia="zh-CN"/>
        </w:rPr>
        <w:t>C</w:t>
      </w:r>
      <w:r w:rsidRPr="005035E5">
        <w:rPr>
          <w:rFonts w:ascii="Times" w:eastAsia="Calibri" w:hAnsi="Times"/>
          <w:szCs w:val="24"/>
          <w:lang w:eastAsia="en-US"/>
        </w:rPr>
        <w:t xml:space="preserve"> Dd</w:t>
      </w:r>
      <w:r>
        <w:rPr>
          <w:rFonts w:ascii="Times" w:eastAsiaTheme="minorEastAsia" w:hAnsi="Times" w:hint="eastAsia"/>
          <w:szCs w:val="24"/>
          <w:lang w:eastAsia="zh-CN"/>
        </w:rPr>
        <w:t xml:space="preserve"> is denoted by N2, when N1&lt;N2, it should be guaranteed by NW implementation that the first N1 TRS resource sets </w:t>
      </w:r>
      <w:r w:rsidRPr="005035E5">
        <w:rPr>
          <w:rFonts w:ascii="Times" w:eastAsia="Calibri" w:hAnsi="Times"/>
          <w:szCs w:val="24"/>
          <w:lang w:eastAsia="en-US"/>
        </w:rPr>
        <w:t>configured for CJT</w:t>
      </w:r>
      <w:r>
        <w:rPr>
          <w:rFonts w:ascii="Times" w:eastAsiaTheme="minorEastAsia" w:hAnsi="Times" w:hint="eastAsia"/>
          <w:szCs w:val="24"/>
          <w:lang w:eastAsia="zh-CN"/>
        </w:rPr>
        <w:t>C</w:t>
      </w:r>
      <w:r w:rsidRPr="005035E5">
        <w:rPr>
          <w:rFonts w:ascii="Times" w:eastAsia="Calibri" w:hAnsi="Times"/>
          <w:szCs w:val="24"/>
          <w:lang w:eastAsia="en-US"/>
        </w:rPr>
        <w:t xml:space="preserve"> Dd</w:t>
      </w:r>
      <w:r>
        <w:rPr>
          <w:rFonts w:ascii="Times" w:eastAsiaTheme="minorEastAsia" w:hAnsi="Times" w:hint="eastAsia"/>
          <w:szCs w:val="24"/>
          <w:lang w:eastAsia="zh-CN"/>
        </w:rPr>
        <w:t xml:space="preserve"> are linked to the N1 CSI-RS </w:t>
      </w:r>
      <w:r w:rsidRPr="005035E5">
        <w:rPr>
          <w:rFonts w:ascii="Times" w:eastAsia="Calibri" w:hAnsi="Times"/>
          <w:szCs w:val="24"/>
          <w:lang w:eastAsia="en-US"/>
        </w:rPr>
        <w:t>resources configured for CJT CSI</w:t>
      </w:r>
      <w:r>
        <w:rPr>
          <w:rFonts w:ascii="Times" w:eastAsiaTheme="minorEastAsia" w:hAnsi="Times" w:hint="eastAsia"/>
          <w:szCs w:val="24"/>
          <w:lang w:eastAsia="zh-CN"/>
        </w:rPr>
        <w:t xml:space="preserve">. Regarding the remaining N2-N1 TRS resource sets </w:t>
      </w:r>
      <w:r w:rsidRPr="005035E5">
        <w:rPr>
          <w:rFonts w:ascii="Times" w:eastAsia="Calibri" w:hAnsi="Times"/>
          <w:szCs w:val="24"/>
          <w:lang w:eastAsia="en-US"/>
        </w:rPr>
        <w:t>configured for CJT</w:t>
      </w:r>
      <w:r>
        <w:rPr>
          <w:rFonts w:ascii="Times" w:eastAsiaTheme="minorEastAsia" w:hAnsi="Times" w:hint="eastAsia"/>
          <w:szCs w:val="24"/>
          <w:lang w:eastAsia="zh-CN"/>
        </w:rPr>
        <w:t>C</w:t>
      </w:r>
      <w:r w:rsidRPr="005035E5">
        <w:rPr>
          <w:rFonts w:ascii="Times" w:eastAsia="Calibri" w:hAnsi="Times"/>
          <w:szCs w:val="24"/>
          <w:lang w:eastAsia="en-US"/>
        </w:rPr>
        <w:t xml:space="preserve"> Dd</w:t>
      </w:r>
      <w:r>
        <w:rPr>
          <w:rFonts w:ascii="Times" w:eastAsiaTheme="minorEastAsia" w:hAnsi="Times" w:hint="eastAsia"/>
          <w:szCs w:val="24"/>
          <w:lang w:eastAsia="zh-CN"/>
        </w:rPr>
        <w:t xml:space="preserve">, the corresponding delay offsets can be calculated but they do not correspond to the calculation of </w:t>
      </w:r>
      <w:r w:rsidRPr="00ED6F6A">
        <w:rPr>
          <w:rFonts w:ascii="Times" w:eastAsia="Batang" w:hAnsi="Times" w:cs="Times"/>
          <w:lang w:eastAsia="en-US"/>
        </w:rPr>
        <w:t>Rel-18 Type-II CJT CSI</w:t>
      </w:r>
      <w:r>
        <w:rPr>
          <w:rFonts w:ascii="Times" w:eastAsiaTheme="minorEastAsia" w:hAnsi="Times" w:cs="Times" w:hint="eastAsia"/>
          <w:lang w:eastAsia="zh-CN"/>
        </w:rPr>
        <w:t>.</w:t>
      </w:r>
    </w:p>
    <w:tbl>
      <w:tblPr>
        <w:tblStyle w:val="TableGrid"/>
        <w:tblW w:w="0" w:type="auto"/>
        <w:tblLook w:val="04A0" w:firstRow="1" w:lastRow="0" w:firstColumn="1" w:lastColumn="0" w:noHBand="0" w:noVBand="1"/>
      </w:tblPr>
      <w:tblGrid>
        <w:gridCol w:w="9629"/>
      </w:tblGrid>
      <w:tr w:rsidR="007B1079" w14:paraId="084C6581" w14:textId="77777777" w:rsidTr="00D46163">
        <w:tc>
          <w:tcPr>
            <w:tcW w:w="9629" w:type="dxa"/>
          </w:tcPr>
          <w:p w14:paraId="04A3D9C1" w14:textId="77777777" w:rsidR="007B1079" w:rsidRPr="005035E5" w:rsidRDefault="007B1079" w:rsidP="00D46163">
            <w:pPr>
              <w:snapToGrid w:val="0"/>
              <w:spacing w:before="0" w:after="0"/>
              <w:jc w:val="both"/>
              <w:rPr>
                <w:rFonts w:ascii="Times" w:eastAsia="Malgun Gothic" w:hAnsi="Times" w:cs="Times"/>
                <w:b/>
                <w:lang w:eastAsia="ko-KR"/>
              </w:rPr>
            </w:pPr>
            <w:r w:rsidRPr="005035E5">
              <w:rPr>
                <w:rFonts w:ascii="Times" w:eastAsia="Malgun Gothic" w:hAnsi="Times" w:cs="Times" w:hint="eastAsia"/>
                <w:b/>
                <w:highlight w:val="green"/>
                <w:lang w:eastAsia="ko-KR"/>
              </w:rPr>
              <w:t>Agreement</w:t>
            </w:r>
          </w:p>
          <w:p w14:paraId="1CE578A3" w14:textId="77777777" w:rsidR="007B1079" w:rsidRPr="005035E5" w:rsidRDefault="007B1079" w:rsidP="00D46163">
            <w:pPr>
              <w:snapToGrid w:val="0"/>
              <w:spacing w:before="0" w:after="0"/>
              <w:jc w:val="both"/>
              <w:rPr>
                <w:rFonts w:ascii="Times" w:eastAsia="Calibri" w:hAnsi="Times"/>
                <w:szCs w:val="24"/>
                <w:lang w:eastAsia="en-US"/>
              </w:rPr>
            </w:pPr>
            <w:r w:rsidRPr="005035E5">
              <w:rPr>
                <w:rFonts w:ascii="Times" w:eastAsia="Calibri" w:hAnsi="Times"/>
                <w:szCs w:val="24"/>
                <w:lang w:eastAsia="en-US"/>
              </w:rPr>
              <w:t xml:space="preserve">For the Rel-19 aperiodic standalone CJT calibration (CJTC) reporting, when linking CJTC Dd and Rel-18 </w:t>
            </w:r>
            <w:proofErr w:type="spellStart"/>
            <w:r w:rsidRPr="005035E5">
              <w:rPr>
                <w:rFonts w:ascii="Times" w:eastAsia="Calibri" w:hAnsi="Times"/>
                <w:szCs w:val="24"/>
                <w:lang w:eastAsia="en-US"/>
              </w:rPr>
              <w:t>eType</w:t>
            </w:r>
            <w:proofErr w:type="spellEnd"/>
            <w:r w:rsidRPr="005035E5">
              <w:rPr>
                <w:rFonts w:ascii="Times" w:eastAsia="Calibri" w:hAnsi="Times"/>
                <w:szCs w:val="24"/>
                <w:lang w:eastAsia="en-US"/>
              </w:rPr>
              <w:t>-II CJT CSI reports is configured, s</w:t>
            </w:r>
            <w:r w:rsidRPr="005035E5">
              <w:rPr>
                <w:rFonts w:ascii="Times" w:eastAsia="Calibri" w:hAnsi="Times" w:hint="eastAsia"/>
                <w:szCs w:val="24"/>
                <w:lang w:eastAsia="en-US"/>
              </w:rPr>
              <w:t xml:space="preserve">upport </w:t>
            </w:r>
            <w:r w:rsidRPr="005035E5">
              <w:rPr>
                <w:rFonts w:ascii="Times" w:eastAsia="Calibri" w:hAnsi="Times"/>
                <w:szCs w:val="24"/>
                <w:lang w:eastAsia="en-US"/>
              </w:rPr>
              <w:t>linking</w:t>
            </w:r>
            <w:r w:rsidRPr="005035E5">
              <w:rPr>
                <w:rFonts w:ascii="Times" w:eastAsia="Calibri" w:hAnsi="Times" w:hint="eastAsia"/>
                <w:szCs w:val="24"/>
                <w:lang w:eastAsia="en-US"/>
              </w:rPr>
              <w:t xml:space="preserve"> the CMRs in the two </w:t>
            </w:r>
            <w:r w:rsidRPr="005035E5">
              <w:rPr>
                <w:rFonts w:ascii="Times" w:eastAsia="Calibri" w:hAnsi="Times"/>
                <w:szCs w:val="24"/>
                <w:lang w:eastAsia="en-US"/>
              </w:rPr>
              <w:t>CSI R</w:t>
            </w:r>
            <w:r w:rsidRPr="005035E5">
              <w:rPr>
                <w:rFonts w:ascii="Times" w:eastAsia="Calibri" w:hAnsi="Times" w:hint="eastAsia"/>
                <w:szCs w:val="24"/>
                <w:lang w:eastAsia="en-US"/>
              </w:rPr>
              <w:t xml:space="preserve">eport </w:t>
            </w:r>
            <w:r w:rsidRPr="005035E5">
              <w:rPr>
                <w:rFonts w:ascii="Times" w:eastAsia="Calibri" w:hAnsi="Times"/>
                <w:szCs w:val="24"/>
                <w:lang w:eastAsia="en-US"/>
              </w:rPr>
              <w:t>S</w:t>
            </w:r>
            <w:r w:rsidRPr="005035E5">
              <w:rPr>
                <w:rFonts w:ascii="Times" w:eastAsia="Calibri" w:hAnsi="Times" w:hint="eastAsia"/>
                <w:szCs w:val="24"/>
                <w:lang w:eastAsia="en-US"/>
              </w:rPr>
              <w:t>ettings so that UE knows which CMRs in the two report settings correspond to the same TRP.</w:t>
            </w:r>
          </w:p>
          <w:p w14:paraId="2A51CF8C" w14:textId="77777777" w:rsidR="007B1079" w:rsidRPr="005035E5" w:rsidRDefault="007B1079" w:rsidP="007B1079">
            <w:pPr>
              <w:widowControl w:val="0"/>
              <w:numPr>
                <w:ilvl w:val="0"/>
                <w:numId w:val="31"/>
              </w:numPr>
              <w:snapToGrid w:val="0"/>
              <w:spacing w:before="0" w:after="0"/>
              <w:jc w:val="both"/>
              <w:rPr>
                <w:rFonts w:ascii="Times" w:eastAsia="等线" w:hAnsi="Times"/>
                <w:bCs/>
                <w:lang w:eastAsia="zh-CN"/>
              </w:rPr>
            </w:pPr>
            <w:r w:rsidRPr="005035E5">
              <w:rPr>
                <w:rFonts w:ascii="Times" w:eastAsia="等线" w:hAnsi="Times"/>
                <w:bCs/>
                <w:lang w:eastAsia="zh-CN"/>
              </w:rPr>
              <w:t>Based on a fixed correspondence between the set of TRS resource set IDs in sequential order and the set of CSI-RS resource IDs in sequential order of configuration in their respective Resource Setting</w:t>
            </w:r>
          </w:p>
          <w:p w14:paraId="1F93E888" w14:textId="77777777" w:rsidR="007B1079" w:rsidRPr="005035E5" w:rsidRDefault="007B1079" w:rsidP="00D46163">
            <w:pPr>
              <w:snapToGrid w:val="0"/>
              <w:spacing w:before="0" w:after="0"/>
              <w:jc w:val="both"/>
              <w:rPr>
                <w:rFonts w:ascii="Times" w:hAnsi="Times"/>
                <w:szCs w:val="24"/>
                <w:lang w:eastAsia="zh-CN"/>
              </w:rPr>
            </w:pPr>
            <w:r w:rsidRPr="005035E5">
              <w:rPr>
                <w:rFonts w:ascii="Times" w:eastAsia="Calibri" w:hAnsi="Times"/>
                <w:szCs w:val="24"/>
                <w:lang w:eastAsia="en-US"/>
              </w:rPr>
              <w:t>FFS: linking, when the number of resources configured for CJT CSI is &lt; number of resource sets configured for CJT Dd, in case of separate triggers</w:t>
            </w:r>
          </w:p>
        </w:tc>
      </w:tr>
    </w:tbl>
    <w:p w14:paraId="75DEACE6" w14:textId="017B6839" w:rsidR="007B1079" w:rsidRDefault="007B1079" w:rsidP="007B1079">
      <w:pPr>
        <w:jc w:val="both"/>
        <w:rPr>
          <w:rFonts w:eastAsiaTheme="minorEastAsia"/>
          <w:b/>
          <w:bCs/>
          <w:i/>
          <w:iCs/>
          <w:lang w:val="en-US" w:eastAsia="zh-CN"/>
        </w:rPr>
      </w:pPr>
      <w:r w:rsidRPr="00E078E6">
        <w:rPr>
          <w:rFonts w:eastAsiaTheme="minorEastAsia" w:hint="eastAsia"/>
          <w:b/>
          <w:bCs/>
          <w:i/>
          <w:iCs/>
          <w:u w:val="single"/>
          <w:lang w:val="en-US" w:eastAsia="zh-CN"/>
        </w:rPr>
        <w:t xml:space="preserve">Proposal </w:t>
      </w:r>
      <w:r w:rsidR="005C6263">
        <w:rPr>
          <w:rFonts w:eastAsiaTheme="minorEastAsia"/>
          <w:b/>
          <w:bCs/>
          <w:i/>
          <w:iCs/>
          <w:u w:val="single"/>
          <w:lang w:val="en-US" w:eastAsia="zh-CN"/>
        </w:rPr>
        <w:t>8</w:t>
      </w:r>
      <w:r w:rsidRPr="00E078E6">
        <w:rPr>
          <w:rFonts w:eastAsiaTheme="minorEastAsia"/>
          <w:b/>
          <w:bCs/>
          <w:i/>
          <w:iCs/>
          <w:u w:val="single"/>
          <w:lang w:val="en-US" w:eastAsia="zh-CN"/>
        </w:rPr>
        <w:t>:</w:t>
      </w:r>
      <w:r>
        <w:rPr>
          <w:rFonts w:eastAsiaTheme="minorEastAsia" w:hint="eastAsia"/>
          <w:b/>
          <w:bCs/>
          <w:i/>
          <w:iCs/>
          <w:u w:val="single"/>
          <w:lang w:val="en-US" w:eastAsia="zh-CN"/>
        </w:rPr>
        <w:t xml:space="preserve"> </w:t>
      </w:r>
      <w:r w:rsidRPr="00F94704">
        <w:rPr>
          <w:rFonts w:eastAsiaTheme="minorEastAsia"/>
          <w:b/>
          <w:bCs/>
          <w:i/>
          <w:iCs/>
          <w:lang w:val="en-US" w:eastAsia="zh-CN"/>
        </w:rPr>
        <w:t xml:space="preserve">For the Rel-19 aperiodic standalone CJT calibration (CJTC) reporting, when linking CJTC Dd and Rel-18 </w:t>
      </w:r>
      <w:proofErr w:type="spellStart"/>
      <w:r w:rsidRPr="00F94704">
        <w:rPr>
          <w:rFonts w:eastAsiaTheme="minorEastAsia"/>
          <w:b/>
          <w:bCs/>
          <w:i/>
          <w:iCs/>
          <w:lang w:val="en-US" w:eastAsia="zh-CN"/>
        </w:rPr>
        <w:t>eType</w:t>
      </w:r>
      <w:proofErr w:type="spellEnd"/>
      <w:r w:rsidRPr="00F94704">
        <w:rPr>
          <w:rFonts w:eastAsiaTheme="minorEastAsia"/>
          <w:b/>
          <w:bCs/>
          <w:i/>
          <w:iCs/>
          <w:lang w:val="en-US" w:eastAsia="zh-CN"/>
        </w:rPr>
        <w:t>-II CJT CSI reports is configured</w:t>
      </w:r>
      <w:r>
        <w:rPr>
          <w:rFonts w:eastAsiaTheme="minorEastAsia" w:hint="eastAsia"/>
          <w:b/>
          <w:bCs/>
          <w:i/>
          <w:iCs/>
          <w:lang w:val="en-US" w:eastAsia="zh-CN"/>
        </w:rPr>
        <w:t xml:space="preserve"> with two separate triggers, if </w:t>
      </w:r>
      <w:r w:rsidRPr="00A06593">
        <w:rPr>
          <w:rFonts w:eastAsiaTheme="minorEastAsia"/>
          <w:b/>
          <w:bCs/>
          <w:i/>
          <w:iCs/>
          <w:lang w:val="en-US" w:eastAsia="zh-CN"/>
        </w:rPr>
        <w:t>the number of resources configured for CJT CSI</w:t>
      </w:r>
      <w:r>
        <w:rPr>
          <w:rFonts w:eastAsiaTheme="minorEastAsia" w:hint="eastAsia"/>
          <w:b/>
          <w:bCs/>
          <w:i/>
          <w:iCs/>
          <w:lang w:val="en-US" w:eastAsia="zh-CN"/>
        </w:rPr>
        <w:t xml:space="preserve"> report (e.g., N1) </w:t>
      </w:r>
      <w:r w:rsidRPr="00A06593">
        <w:rPr>
          <w:rFonts w:eastAsiaTheme="minorEastAsia"/>
          <w:b/>
          <w:bCs/>
          <w:i/>
          <w:iCs/>
          <w:lang w:val="en-US" w:eastAsia="zh-CN"/>
        </w:rPr>
        <w:t xml:space="preserve">is </w:t>
      </w:r>
      <w:r>
        <w:rPr>
          <w:rFonts w:eastAsiaTheme="minorEastAsia" w:hint="eastAsia"/>
          <w:b/>
          <w:bCs/>
          <w:i/>
          <w:iCs/>
          <w:lang w:val="en-US" w:eastAsia="zh-CN"/>
        </w:rPr>
        <w:t>less than the</w:t>
      </w:r>
      <w:r w:rsidRPr="00A06593">
        <w:rPr>
          <w:rFonts w:eastAsiaTheme="minorEastAsia"/>
          <w:b/>
          <w:bCs/>
          <w:i/>
          <w:iCs/>
          <w:lang w:val="en-US" w:eastAsia="zh-CN"/>
        </w:rPr>
        <w:t xml:space="preserve"> number of resource sets configured for CJT</w:t>
      </w:r>
      <w:r>
        <w:rPr>
          <w:rFonts w:eastAsiaTheme="minorEastAsia" w:hint="eastAsia"/>
          <w:b/>
          <w:bCs/>
          <w:i/>
          <w:iCs/>
          <w:lang w:val="en-US" w:eastAsia="zh-CN"/>
        </w:rPr>
        <w:t>C</w:t>
      </w:r>
      <w:r w:rsidRPr="00A06593">
        <w:rPr>
          <w:rFonts w:eastAsiaTheme="minorEastAsia"/>
          <w:b/>
          <w:bCs/>
          <w:i/>
          <w:iCs/>
          <w:lang w:val="en-US" w:eastAsia="zh-CN"/>
        </w:rPr>
        <w:t xml:space="preserve"> Dd</w:t>
      </w:r>
      <w:r>
        <w:rPr>
          <w:rFonts w:eastAsiaTheme="minorEastAsia" w:hint="eastAsia"/>
          <w:b/>
          <w:bCs/>
          <w:i/>
          <w:iCs/>
          <w:lang w:val="en-US" w:eastAsia="zh-CN"/>
        </w:rPr>
        <w:t xml:space="preserve"> report (e.g., N2), </w:t>
      </w:r>
      <w:r>
        <w:rPr>
          <w:rFonts w:ascii="Times" w:eastAsiaTheme="minorEastAsia" w:hAnsi="Times" w:hint="eastAsia"/>
          <w:b/>
          <w:bCs/>
          <w:i/>
          <w:iCs/>
          <w:szCs w:val="24"/>
          <w:lang w:eastAsia="zh-CN"/>
        </w:rPr>
        <w:t>support the following:</w:t>
      </w:r>
    </w:p>
    <w:p w14:paraId="7A9BE5BE" w14:textId="77777777" w:rsidR="007B1079" w:rsidRDefault="007B1079" w:rsidP="007B1079">
      <w:pPr>
        <w:widowControl w:val="0"/>
        <w:numPr>
          <w:ilvl w:val="0"/>
          <w:numId w:val="23"/>
        </w:numPr>
        <w:overflowPunct w:val="0"/>
        <w:autoSpaceDE w:val="0"/>
        <w:autoSpaceDN w:val="0"/>
        <w:adjustRightInd w:val="0"/>
        <w:spacing w:before="0" w:after="0"/>
        <w:contextualSpacing/>
        <w:jc w:val="both"/>
        <w:textAlignment w:val="baseline"/>
        <w:rPr>
          <w:rFonts w:ascii="Times" w:eastAsia="等线" w:hAnsi="Times"/>
          <w:b/>
          <w:i/>
          <w:iCs/>
          <w:lang w:eastAsia="zh-CN"/>
        </w:rPr>
      </w:pPr>
      <w:r>
        <w:rPr>
          <w:rFonts w:ascii="Times" w:eastAsia="等线" w:hAnsi="Times" w:hint="eastAsia"/>
          <w:b/>
          <w:i/>
          <w:iCs/>
          <w:lang w:eastAsia="zh-CN"/>
        </w:rPr>
        <w:t>I</w:t>
      </w:r>
      <w:r w:rsidRPr="00A06593">
        <w:rPr>
          <w:rFonts w:ascii="Times" w:eastAsia="等线" w:hAnsi="Times"/>
          <w:b/>
          <w:i/>
          <w:iCs/>
          <w:lang w:eastAsia="zh-CN"/>
        </w:rPr>
        <w:t>t should be guaranteed by NW implementation that the first N1 TRS resource sets configured for CJTC Dd</w:t>
      </w:r>
      <w:r w:rsidRPr="00A06593">
        <w:rPr>
          <w:rFonts w:ascii="Times" w:eastAsia="等线" w:hAnsi="Times" w:hint="eastAsia"/>
          <w:b/>
          <w:i/>
          <w:iCs/>
          <w:lang w:eastAsia="zh-CN"/>
        </w:rPr>
        <w:t xml:space="preserve"> report</w:t>
      </w:r>
      <w:r w:rsidRPr="00A06593">
        <w:rPr>
          <w:rFonts w:ascii="Times" w:eastAsia="等线" w:hAnsi="Times"/>
          <w:b/>
          <w:i/>
          <w:iCs/>
          <w:lang w:eastAsia="zh-CN"/>
        </w:rPr>
        <w:t xml:space="preserve"> are linked to the N1 CSI-RS resources configured for CJT CSI</w:t>
      </w:r>
      <w:r w:rsidRPr="00A06593">
        <w:rPr>
          <w:rFonts w:ascii="Times" w:eastAsia="等线" w:hAnsi="Times" w:hint="eastAsia"/>
          <w:b/>
          <w:i/>
          <w:iCs/>
          <w:lang w:eastAsia="zh-CN"/>
        </w:rPr>
        <w:t xml:space="preserve"> report</w:t>
      </w:r>
      <w:r>
        <w:rPr>
          <w:rFonts w:ascii="Times" w:eastAsia="等线" w:hAnsi="Times" w:hint="eastAsia"/>
          <w:b/>
          <w:i/>
          <w:iCs/>
          <w:lang w:eastAsia="zh-CN"/>
        </w:rPr>
        <w:t>.</w:t>
      </w:r>
    </w:p>
    <w:p w14:paraId="49C9A355" w14:textId="77777777" w:rsidR="007B1079" w:rsidRPr="00AB7A1B" w:rsidRDefault="007B1079" w:rsidP="007B1079">
      <w:pPr>
        <w:widowControl w:val="0"/>
        <w:numPr>
          <w:ilvl w:val="0"/>
          <w:numId w:val="23"/>
        </w:numPr>
        <w:overflowPunct w:val="0"/>
        <w:autoSpaceDE w:val="0"/>
        <w:autoSpaceDN w:val="0"/>
        <w:adjustRightInd w:val="0"/>
        <w:spacing w:before="0" w:after="0"/>
        <w:contextualSpacing/>
        <w:jc w:val="both"/>
        <w:textAlignment w:val="baseline"/>
        <w:rPr>
          <w:rFonts w:ascii="Times" w:eastAsia="等线" w:hAnsi="Times"/>
          <w:b/>
          <w:i/>
          <w:iCs/>
          <w:lang w:eastAsia="zh-CN"/>
        </w:rPr>
      </w:pPr>
      <w:r>
        <w:rPr>
          <w:rFonts w:ascii="Times" w:eastAsia="等线" w:hAnsi="Times" w:hint="eastAsia"/>
          <w:b/>
          <w:i/>
          <w:iCs/>
          <w:lang w:eastAsia="zh-CN"/>
        </w:rPr>
        <w:t>T</w:t>
      </w:r>
      <w:r w:rsidRPr="00A06593">
        <w:rPr>
          <w:rFonts w:ascii="Times" w:eastAsia="等线" w:hAnsi="Times"/>
          <w:b/>
          <w:i/>
          <w:iCs/>
          <w:lang w:eastAsia="zh-CN"/>
        </w:rPr>
        <w:t>he remaining N2-N1 TRS resource sets configured for CJTC Dd</w:t>
      </w:r>
      <w:r>
        <w:rPr>
          <w:rFonts w:ascii="Times" w:eastAsia="等线" w:hAnsi="Times" w:hint="eastAsia"/>
          <w:b/>
          <w:i/>
          <w:iCs/>
          <w:lang w:eastAsia="zh-CN"/>
        </w:rPr>
        <w:t xml:space="preserve"> report can be used for calculating delay offset only.</w:t>
      </w:r>
    </w:p>
    <w:p w14:paraId="578BD0B7" w14:textId="77777777" w:rsidR="007B1079" w:rsidRPr="00AB7A1B" w:rsidRDefault="007B1079" w:rsidP="007B1079">
      <w:pPr>
        <w:jc w:val="both"/>
        <w:rPr>
          <w:rFonts w:eastAsiaTheme="minorEastAsia"/>
          <w:lang w:eastAsia="zh-CN"/>
        </w:rPr>
      </w:pPr>
      <w:r>
        <w:rPr>
          <w:rFonts w:eastAsiaTheme="minorEastAsia" w:hint="eastAsia"/>
          <w:lang w:eastAsia="zh-CN"/>
        </w:rPr>
        <w:t xml:space="preserve">In addition, the last RAN1 meeting also discussed the resource type of CMR </w:t>
      </w:r>
      <w:r w:rsidRPr="00AB7A1B">
        <w:rPr>
          <w:rFonts w:eastAsiaTheme="minorEastAsia"/>
          <w:lang w:eastAsia="zh-CN"/>
        </w:rPr>
        <w:t xml:space="preserve">for the Rel-18 </w:t>
      </w:r>
      <w:proofErr w:type="spellStart"/>
      <w:r w:rsidRPr="00AB7A1B">
        <w:rPr>
          <w:rFonts w:eastAsiaTheme="minorEastAsia"/>
          <w:lang w:eastAsia="zh-CN"/>
        </w:rPr>
        <w:t>eType</w:t>
      </w:r>
      <w:proofErr w:type="spellEnd"/>
      <w:r w:rsidRPr="00AB7A1B">
        <w:rPr>
          <w:rFonts w:eastAsiaTheme="minorEastAsia"/>
          <w:lang w:eastAsia="zh-CN"/>
        </w:rPr>
        <w:t>-II CJT reporting</w:t>
      </w:r>
      <w:r w:rsidRPr="00AB7A1B">
        <w:rPr>
          <w:rFonts w:eastAsiaTheme="minorEastAsia" w:hint="eastAsia"/>
          <w:lang w:eastAsia="zh-CN"/>
        </w:rPr>
        <w:t xml:space="preserve"> when </w:t>
      </w:r>
      <w:r w:rsidRPr="00AB7A1B">
        <w:rPr>
          <w:rFonts w:eastAsiaTheme="minorEastAsia"/>
          <w:lang w:eastAsia="zh-CN"/>
        </w:rPr>
        <w:t xml:space="preserve">linking CJTC Dd and Rel-18 </w:t>
      </w:r>
      <w:proofErr w:type="spellStart"/>
      <w:r w:rsidRPr="00AB7A1B">
        <w:rPr>
          <w:rFonts w:eastAsiaTheme="minorEastAsia"/>
          <w:lang w:eastAsia="zh-CN"/>
        </w:rPr>
        <w:t>eType</w:t>
      </w:r>
      <w:proofErr w:type="spellEnd"/>
      <w:r w:rsidRPr="00AB7A1B">
        <w:rPr>
          <w:rFonts w:eastAsiaTheme="minorEastAsia"/>
          <w:lang w:eastAsia="zh-CN"/>
        </w:rPr>
        <w:t>-II CJT CSI reports is configured</w:t>
      </w:r>
      <w:r w:rsidRPr="00AB7A1B">
        <w:rPr>
          <w:rFonts w:eastAsiaTheme="minorEastAsia" w:hint="eastAsia"/>
          <w:lang w:eastAsia="zh-CN"/>
        </w:rPr>
        <w:t>. The following agreement and conclusion were made.</w:t>
      </w:r>
    </w:p>
    <w:tbl>
      <w:tblPr>
        <w:tblStyle w:val="TableGrid"/>
        <w:tblW w:w="0" w:type="auto"/>
        <w:tblLook w:val="04A0" w:firstRow="1" w:lastRow="0" w:firstColumn="1" w:lastColumn="0" w:noHBand="0" w:noVBand="1"/>
      </w:tblPr>
      <w:tblGrid>
        <w:gridCol w:w="9629"/>
      </w:tblGrid>
      <w:tr w:rsidR="007B1079" w14:paraId="299D4477" w14:textId="77777777" w:rsidTr="00D46163">
        <w:tc>
          <w:tcPr>
            <w:tcW w:w="9629" w:type="dxa"/>
          </w:tcPr>
          <w:p w14:paraId="29D2D858" w14:textId="77777777" w:rsidR="007B1079" w:rsidRPr="008F3F30" w:rsidRDefault="007B1079" w:rsidP="00D46163">
            <w:pPr>
              <w:snapToGrid w:val="0"/>
              <w:spacing w:before="0" w:after="0"/>
              <w:jc w:val="both"/>
              <w:rPr>
                <w:rFonts w:ascii="Times" w:eastAsia="Malgun Gothic" w:hAnsi="Times" w:cs="Times"/>
                <w:b/>
                <w:lang w:eastAsia="ko-KR"/>
              </w:rPr>
            </w:pPr>
            <w:r w:rsidRPr="008F3F30">
              <w:rPr>
                <w:rFonts w:ascii="Times" w:eastAsia="Malgun Gothic" w:hAnsi="Times" w:cs="Times" w:hint="eastAsia"/>
                <w:b/>
                <w:highlight w:val="green"/>
                <w:lang w:eastAsia="ko-KR"/>
              </w:rPr>
              <w:t>Agreement</w:t>
            </w:r>
          </w:p>
          <w:p w14:paraId="18C275F9" w14:textId="77777777" w:rsidR="007B1079" w:rsidRPr="008F3F30" w:rsidRDefault="007B1079" w:rsidP="00D46163">
            <w:pPr>
              <w:spacing w:before="0" w:after="0"/>
              <w:jc w:val="both"/>
              <w:rPr>
                <w:rFonts w:ascii="Times" w:eastAsia="Batang" w:hAnsi="Times" w:cs="Times"/>
                <w:lang w:eastAsia="en-US"/>
              </w:rPr>
            </w:pPr>
            <w:r w:rsidRPr="008F3F30">
              <w:rPr>
                <w:rFonts w:ascii="Times" w:eastAsia="Calibri" w:hAnsi="Times"/>
                <w:lang w:eastAsia="en-US"/>
              </w:rPr>
              <w:t xml:space="preserve">For the Rel-19 aperiodic standalone CJT calibration (CJTC) reporting, </w:t>
            </w:r>
            <w:r w:rsidRPr="008F3F30">
              <w:rPr>
                <w:rFonts w:ascii="Times" w:eastAsia="Batang" w:hAnsi="Times" w:cs="Times"/>
                <w:lang w:eastAsia="en-US"/>
              </w:rPr>
              <w:t xml:space="preserve">when linking CJTC Dd and Rel-18 </w:t>
            </w:r>
            <w:proofErr w:type="spellStart"/>
            <w:r w:rsidRPr="008F3F30">
              <w:rPr>
                <w:rFonts w:ascii="Times" w:eastAsia="Batang" w:hAnsi="Times" w:cs="Times"/>
                <w:lang w:eastAsia="en-US"/>
              </w:rPr>
              <w:t>eType</w:t>
            </w:r>
            <w:proofErr w:type="spellEnd"/>
            <w:r w:rsidRPr="008F3F30">
              <w:rPr>
                <w:rFonts w:ascii="Times" w:eastAsia="Batang" w:hAnsi="Times" w:cs="Times"/>
                <w:lang w:eastAsia="en-US"/>
              </w:rPr>
              <w:t>-II CJT CSI reports is configured, support at least AP-CSI-RS</w:t>
            </w:r>
            <w:r w:rsidRPr="008F3F30">
              <w:rPr>
                <w:rFonts w:ascii="Times" w:eastAsia="Batang" w:hAnsi="Times"/>
                <w:sz w:val="16"/>
                <w:szCs w:val="24"/>
                <w:lang w:eastAsia="en-US"/>
              </w:rPr>
              <w:t xml:space="preserve"> </w:t>
            </w:r>
            <w:r w:rsidRPr="008F3F30">
              <w:rPr>
                <w:rFonts w:ascii="Times" w:eastAsia="Batang" w:hAnsi="Times" w:cs="Times"/>
                <w:lang w:eastAsia="en-US"/>
              </w:rPr>
              <w:t xml:space="preserve">as the CMR for the Rel-18 </w:t>
            </w:r>
            <w:proofErr w:type="spellStart"/>
            <w:r w:rsidRPr="008F3F30">
              <w:rPr>
                <w:rFonts w:ascii="Times" w:eastAsia="Batang" w:hAnsi="Times" w:cs="Times"/>
                <w:lang w:eastAsia="en-US"/>
              </w:rPr>
              <w:t>eType</w:t>
            </w:r>
            <w:proofErr w:type="spellEnd"/>
            <w:r w:rsidRPr="008F3F30">
              <w:rPr>
                <w:rFonts w:ascii="Times" w:eastAsia="Batang" w:hAnsi="Times" w:cs="Times"/>
                <w:lang w:eastAsia="en-US"/>
              </w:rPr>
              <w:t>-II CJT reporting</w:t>
            </w:r>
          </w:p>
          <w:p w14:paraId="7734884D" w14:textId="77777777" w:rsidR="007B1079" w:rsidRPr="008F3F30" w:rsidRDefault="007B1079" w:rsidP="007B1079">
            <w:pPr>
              <w:widowControl w:val="0"/>
              <w:numPr>
                <w:ilvl w:val="0"/>
                <w:numId w:val="30"/>
              </w:numPr>
              <w:spacing w:before="0" w:after="0"/>
              <w:contextualSpacing/>
              <w:jc w:val="both"/>
              <w:rPr>
                <w:rFonts w:ascii="Times" w:eastAsia="Batang" w:hAnsi="Times" w:cs="Times"/>
                <w:lang w:eastAsia="x-none"/>
              </w:rPr>
            </w:pPr>
            <w:r w:rsidRPr="008F3F30">
              <w:rPr>
                <w:rFonts w:ascii="Times" w:eastAsia="Batang" w:hAnsi="Times" w:cs="Times"/>
                <w:lang w:eastAsia="x-none"/>
              </w:rPr>
              <w:t>FFS: The support for P/SP CSI-RS</w:t>
            </w:r>
          </w:p>
          <w:p w14:paraId="355DF0AD" w14:textId="77777777" w:rsidR="007B1079" w:rsidRPr="008F3F30" w:rsidRDefault="007B1079" w:rsidP="00D46163">
            <w:pPr>
              <w:spacing w:before="0" w:after="0"/>
              <w:jc w:val="both"/>
              <w:rPr>
                <w:rFonts w:ascii="Times" w:hAnsi="Times"/>
                <w:i/>
                <w:szCs w:val="24"/>
                <w:lang w:eastAsia="zh-CN"/>
              </w:rPr>
            </w:pPr>
          </w:p>
          <w:p w14:paraId="6FE6FCAE" w14:textId="77777777" w:rsidR="007B1079" w:rsidRPr="008F3F30" w:rsidRDefault="007B1079" w:rsidP="00D46163">
            <w:pPr>
              <w:snapToGrid w:val="0"/>
              <w:spacing w:before="0" w:after="0"/>
              <w:jc w:val="both"/>
              <w:rPr>
                <w:rFonts w:ascii="Times" w:eastAsia="Calibri" w:hAnsi="Times"/>
                <w:szCs w:val="24"/>
                <w:lang w:eastAsia="en-US"/>
              </w:rPr>
            </w:pPr>
            <w:r w:rsidRPr="008F3F30">
              <w:rPr>
                <w:rFonts w:ascii="Times" w:eastAsia="Calibri" w:hAnsi="Times"/>
                <w:b/>
                <w:szCs w:val="24"/>
                <w:lang w:eastAsia="en-US"/>
              </w:rPr>
              <w:t>Conclusion</w:t>
            </w:r>
          </w:p>
          <w:p w14:paraId="0B788544" w14:textId="77777777" w:rsidR="007B1079" w:rsidRPr="008F3F30" w:rsidRDefault="007B1079" w:rsidP="00D46163">
            <w:pPr>
              <w:spacing w:before="0" w:after="0"/>
              <w:jc w:val="both"/>
              <w:rPr>
                <w:kern w:val="2"/>
                <w:szCs w:val="21"/>
                <w:lang w:eastAsia="zh-CN"/>
              </w:rPr>
            </w:pPr>
            <w:r w:rsidRPr="008F3F30">
              <w:rPr>
                <w:rFonts w:ascii="Times" w:eastAsia="Calibri" w:hAnsi="Times"/>
                <w:szCs w:val="24"/>
                <w:lang w:eastAsia="en-US"/>
              </w:rPr>
              <w:t>For the Rel-19 aperiodic standalone CJT calibration (CJTC) reporting,</w:t>
            </w:r>
            <w:r w:rsidRPr="008F3F30">
              <w:rPr>
                <w:rFonts w:ascii="Times" w:eastAsia="Batang" w:hAnsi="Times"/>
                <w:lang w:eastAsia="en-US"/>
              </w:rPr>
              <w:t xml:space="preserve"> when linking CJTC Dd and Rel-18 </w:t>
            </w:r>
            <w:proofErr w:type="spellStart"/>
            <w:r w:rsidRPr="008F3F30">
              <w:rPr>
                <w:rFonts w:ascii="Times" w:eastAsia="Batang" w:hAnsi="Times"/>
                <w:lang w:eastAsia="en-US"/>
              </w:rPr>
              <w:t>eType</w:t>
            </w:r>
            <w:proofErr w:type="spellEnd"/>
            <w:r w:rsidRPr="008F3F30">
              <w:rPr>
                <w:rFonts w:ascii="Times" w:eastAsia="Batang" w:hAnsi="Times"/>
                <w:lang w:eastAsia="en-US"/>
              </w:rPr>
              <w:t xml:space="preserve">-II CJT CSI reports is configured </w:t>
            </w:r>
            <w:r w:rsidRPr="008F3F30">
              <w:rPr>
                <w:rFonts w:ascii="Times" w:eastAsia="Batang" w:hAnsi="Times"/>
                <w:strike/>
                <w:lang w:eastAsia="en-US"/>
              </w:rPr>
              <w:t>with a joint trigger</w:t>
            </w:r>
            <w:r w:rsidRPr="008F3F30">
              <w:rPr>
                <w:rFonts w:ascii="Times" w:eastAsia="Batang" w:hAnsi="Times"/>
                <w:lang w:eastAsia="en-US"/>
              </w:rPr>
              <w:t xml:space="preserve">, there is no consensus in supporting P/SP CSI-RS as </w:t>
            </w:r>
            <w:r w:rsidRPr="008F3F30">
              <w:rPr>
                <w:rFonts w:ascii="Times" w:eastAsia="Batang" w:hAnsi="Times" w:cs="Times"/>
                <w:lang w:eastAsia="en-US"/>
              </w:rPr>
              <w:t xml:space="preserve">the CMR for the Rel-18 </w:t>
            </w:r>
            <w:proofErr w:type="spellStart"/>
            <w:r w:rsidRPr="008F3F30">
              <w:rPr>
                <w:rFonts w:ascii="Times" w:eastAsia="Batang" w:hAnsi="Times" w:cs="Times"/>
                <w:lang w:eastAsia="en-US"/>
              </w:rPr>
              <w:t>eType</w:t>
            </w:r>
            <w:proofErr w:type="spellEnd"/>
            <w:r w:rsidRPr="008F3F30">
              <w:rPr>
                <w:rFonts w:ascii="Times" w:eastAsia="Batang" w:hAnsi="Times" w:cs="Times"/>
                <w:lang w:eastAsia="en-US"/>
              </w:rPr>
              <w:t>-II CJT reporting (in addition to the agreed AP CSI-RS).</w:t>
            </w:r>
          </w:p>
        </w:tc>
      </w:tr>
    </w:tbl>
    <w:p w14:paraId="11585D01" w14:textId="77777777" w:rsidR="007B1079" w:rsidRDefault="007B1079" w:rsidP="007B1079">
      <w:pPr>
        <w:pStyle w:val="Heading2"/>
        <w:rPr>
          <w:rFonts w:ascii="Times New Roman" w:hAnsi="Times New Roman"/>
          <w:lang w:eastAsia="zh-CN"/>
        </w:rPr>
      </w:pPr>
      <w:r>
        <w:rPr>
          <w:rFonts w:ascii="Times New Roman" w:hAnsi="Times New Roman" w:hint="eastAsia"/>
          <w:lang w:eastAsia="zh-CN"/>
        </w:rPr>
        <w:t>Frequency offset reporting</w:t>
      </w:r>
    </w:p>
    <w:p w14:paraId="05F4A5B1" w14:textId="77777777" w:rsidR="007B1079" w:rsidRDefault="007B1079" w:rsidP="007B1079">
      <w:pPr>
        <w:jc w:val="both"/>
        <w:rPr>
          <w:lang w:eastAsia="zh-CN"/>
        </w:rPr>
      </w:pPr>
      <w:r>
        <w:rPr>
          <w:rFonts w:hint="eastAsia"/>
          <w:lang w:eastAsia="zh-CN"/>
        </w:rPr>
        <w:t xml:space="preserve">For frequency offset </w:t>
      </w:r>
      <w:r>
        <w:rPr>
          <w:lang w:eastAsia="zh-CN"/>
        </w:rPr>
        <w:t>reporting</w:t>
      </w:r>
      <w:r>
        <w:rPr>
          <w:rFonts w:hint="eastAsia"/>
          <w:lang w:eastAsia="zh-CN"/>
        </w:rPr>
        <w:t xml:space="preserve">, a </w:t>
      </w:r>
      <w:r>
        <w:rPr>
          <w:lang w:eastAsia="zh-CN"/>
        </w:rPr>
        <w:t>remaining</w:t>
      </w:r>
      <w:r>
        <w:rPr>
          <w:rFonts w:hint="eastAsia"/>
          <w:lang w:eastAsia="zh-CN"/>
        </w:rPr>
        <w:t xml:space="preserve"> issue is whether to support </w:t>
      </w:r>
      <w:r w:rsidRPr="00616A6E">
        <w:rPr>
          <w:lang w:eastAsia="zh-CN"/>
        </w:rPr>
        <w:t xml:space="preserve">configuring a UE (via RRC </w:t>
      </w:r>
      <w:proofErr w:type="spellStart"/>
      <w:r w:rsidRPr="00616A6E">
        <w:rPr>
          <w:lang w:eastAsia="zh-CN"/>
        </w:rPr>
        <w:t>signaling</w:t>
      </w:r>
      <w:proofErr w:type="spellEnd"/>
      <w:r w:rsidRPr="00616A6E">
        <w:rPr>
          <w:lang w:eastAsia="zh-CN"/>
        </w:rPr>
        <w:t xml:space="preserve">) to perform PMI calculation for the Rel-18 </w:t>
      </w:r>
      <w:proofErr w:type="spellStart"/>
      <w:r w:rsidRPr="00616A6E">
        <w:rPr>
          <w:lang w:eastAsia="zh-CN"/>
        </w:rPr>
        <w:t>eType</w:t>
      </w:r>
      <w:proofErr w:type="spellEnd"/>
      <w:r w:rsidRPr="00616A6E">
        <w:rPr>
          <w:lang w:eastAsia="zh-CN"/>
        </w:rPr>
        <w:t xml:space="preserve">-II CJT CSI report assuming pre-compensation using the UE-reported frequency offset (when </w:t>
      </w:r>
      <w:proofErr w:type="spellStart"/>
      <w:r w:rsidRPr="00616A6E">
        <w:rPr>
          <w:lang w:eastAsia="zh-CN"/>
        </w:rPr>
        <w:t>ReportQuantity</w:t>
      </w:r>
      <w:proofErr w:type="spellEnd"/>
      <w:r w:rsidRPr="00616A6E">
        <w:rPr>
          <w:lang w:eastAsia="zh-CN"/>
        </w:rPr>
        <w:t xml:space="preserve"> is ‘</w:t>
      </w:r>
      <w:proofErr w:type="spellStart"/>
      <w:r w:rsidRPr="00616A6E">
        <w:rPr>
          <w:lang w:eastAsia="zh-CN"/>
        </w:rPr>
        <w:t>cjtc</w:t>
      </w:r>
      <w:proofErr w:type="spellEnd"/>
      <w:r w:rsidRPr="00616A6E">
        <w:rPr>
          <w:lang w:eastAsia="zh-CN"/>
        </w:rPr>
        <w:t xml:space="preserve">-F’), using the same mechanism as that for UE-reported delay offset (when </w:t>
      </w:r>
      <w:proofErr w:type="spellStart"/>
      <w:r w:rsidRPr="00616A6E">
        <w:rPr>
          <w:lang w:eastAsia="zh-CN"/>
        </w:rPr>
        <w:t>ReportQuantity</w:t>
      </w:r>
      <w:proofErr w:type="spellEnd"/>
      <w:r w:rsidRPr="00616A6E">
        <w:rPr>
          <w:lang w:eastAsia="zh-CN"/>
        </w:rPr>
        <w:t xml:space="preserve"> is ‘</w:t>
      </w:r>
      <w:proofErr w:type="spellStart"/>
      <w:r w:rsidRPr="00616A6E">
        <w:rPr>
          <w:lang w:eastAsia="zh-CN"/>
        </w:rPr>
        <w:t>cjtc</w:t>
      </w:r>
      <w:proofErr w:type="spellEnd"/>
      <w:r w:rsidRPr="00616A6E">
        <w:rPr>
          <w:lang w:eastAsia="zh-CN"/>
        </w:rPr>
        <w:t>-Dd’)</w:t>
      </w:r>
      <w:r>
        <w:rPr>
          <w:rFonts w:hint="eastAsia"/>
          <w:lang w:eastAsia="zh-CN"/>
        </w:rPr>
        <w:t>.</w:t>
      </w:r>
    </w:p>
    <w:p w14:paraId="15851EDE" w14:textId="77777777" w:rsidR="007B1079" w:rsidRDefault="007B1079" w:rsidP="007B1079">
      <w:pPr>
        <w:jc w:val="both"/>
        <w:rPr>
          <w:rFonts w:ascii="Times" w:eastAsiaTheme="minorEastAsia" w:hAnsi="Times"/>
          <w:szCs w:val="24"/>
          <w:lang w:eastAsia="zh-CN"/>
        </w:rPr>
      </w:pPr>
      <w:r>
        <w:rPr>
          <w:rFonts w:hint="eastAsia"/>
          <w:lang w:eastAsia="zh-CN"/>
        </w:rPr>
        <w:t xml:space="preserve">Unlike the delay offset, </w:t>
      </w:r>
      <w:r>
        <w:rPr>
          <w:rFonts w:ascii="Times" w:eastAsiaTheme="minorEastAsia" w:hAnsi="Times" w:hint="eastAsia"/>
          <w:bCs/>
          <w:lang w:eastAsia="zh-CN"/>
        </w:rPr>
        <w:t>t</w:t>
      </w:r>
      <w:r>
        <w:rPr>
          <w:rFonts w:ascii="Times" w:eastAsiaTheme="minorEastAsia" w:hAnsi="Times"/>
          <w:bCs/>
          <w:lang w:eastAsia="zh-CN"/>
        </w:rPr>
        <w:t xml:space="preserve">he phase </w:t>
      </w:r>
      <w:r>
        <w:rPr>
          <w:rFonts w:ascii="Times" w:eastAsiaTheme="minorEastAsia" w:hAnsi="Times" w:hint="eastAsia"/>
          <w:bCs/>
          <w:lang w:eastAsia="zh-CN"/>
        </w:rPr>
        <w:t>rotation</w:t>
      </w:r>
      <w:r>
        <w:rPr>
          <w:rFonts w:ascii="Times" w:eastAsiaTheme="minorEastAsia" w:hAnsi="Times"/>
          <w:bCs/>
          <w:lang w:eastAsia="zh-CN"/>
        </w:rPr>
        <w:t xml:space="preserve"> due to frequency offset will accumulate with time after UE report</w:t>
      </w:r>
      <w:r>
        <w:rPr>
          <w:rFonts w:ascii="Times" w:eastAsiaTheme="minorEastAsia" w:hAnsi="Times" w:hint="eastAsia"/>
          <w:bCs/>
          <w:lang w:eastAsia="zh-CN"/>
        </w:rPr>
        <w:t xml:space="preserve">s the </w:t>
      </w:r>
      <w:r>
        <w:rPr>
          <w:rFonts w:ascii="Times" w:eastAsiaTheme="minorEastAsia" w:hAnsi="Times"/>
          <w:bCs/>
          <w:lang w:eastAsia="zh-CN"/>
        </w:rPr>
        <w:t>frequency offset</w:t>
      </w:r>
      <w:r>
        <w:rPr>
          <w:rFonts w:ascii="Times" w:eastAsiaTheme="minorEastAsia" w:hAnsi="Times" w:hint="eastAsia"/>
          <w:bCs/>
          <w:lang w:eastAsia="zh-CN"/>
        </w:rPr>
        <w:t>, thus</w:t>
      </w:r>
      <w:r>
        <w:rPr>
          <w:rFonts w:ascii="Times" w:eastAsiaTheme="minorEastAsia" w:hAnsi="Times"/>
          <w:bCs/>
          <w:lang w:eastAsia="zh-CN"/>
        </w:rPr>
        <w:t xml:space="preserve"> </w:t>
      </w:r>
      <w:proofErr w:type="spellStart"/>
      <w:r>
        <w:rPr>
          <w:rFonts w:ascii="Times" w:eastAsiaTheme="minorEastAsia" w:hAnsi="Times"/>
          <w:bCs/>
          <w:lang w:eastAsia="zh-CN"/>
        </w:rPr>
        <w:t>gNB</w:t>
      </w:r>
      <w:proofErr w:type="spellEnd"/>
      <w:r>
        <w:rPr>
          <w:rFonts w:ascii="Times" w:eastAsiaTheme="minorEastAsia" w:hAnsi="Times"/>
          <w:bCs/>
          <w:lang w:eastAsia="zh-CN"/>
        </w:rPr>
        <w:t xml:space="preserve"> needs to re-compensate the frequency offset when scheduling the PDSCH</w:t>
      </w:r>
      <w:r>
        <w:rPr>
          <w:rFonts w:ascii="Times" w:eastAsiaTheme="minorEastAsia" w:hAnsi="Times" w:hint="eastAsia"/>
          <w:bCs/>
          <w:lang w:eastAsia="zh-CN"/>
        </w:rPr>
        <w:t xml:space="preserve">. From this </w:t>
      </w:r>
      <w:r>
        <w:rPr>
          <w:rFonts w:ascii="Times" w:eastAsiaTheme="minorEastAsia" w:hAnsi="Times"/>
          <w:bCs/>
          <w:lang w:eastAsia="zh-CN"/>
        </w:rPr>
        <w:t>perspec</w:t>
      </w:r>
      <w:r>
        <w:rPr>
          <w:rFonts w:ascii="Times" w:eastAsiaTheme="minorEastAsia" w:hAnsi="Times" w:hint="eastAsia"/>
          <w:bCs/>
          <w:lang w:eastAsia="zh-CN"/>
        </w:rPr>
        <w:t xml:space="preserve">tive, it is unnecessary for UE to </w:t>
      </w:r>
      <w:r w:rsidRPr="004260AF">
        <w:rPr>
          <w:rFonts w:ascii="Times" w:eastAsia="Batang" w:hAnsi="Times"/>
          <w:szCs w:val="24"/>
          <w:lang w:eastAsia="en-US"/>
        </w:rPr>
        <w:t>perform PMI calculation for the CJT CSI report assuming pre-compensation using the UE-reported frequency offset</w:t>
      </w:r>
      <w:r>
        <w:rPr>
          <w:rFonts w:ascii="Times" w:eastAsiaTheme="minorEastAsia" w:hAnsi="Times" w:hint="eastAsia"/>
          <w:szCs w:val="24"/>
          <w:lang w:eastAsia="zh-CN"/>
        </w:rPr>
        <w:t>.</w:t>
      </w:r>
    </w:p>
    <w:p w14:paraId="2EFDDA87" w14:textId="78F0B09F" w:rsidR="007B1079" w:rsidRPr="0038028C" w:rsidRDefault="007B1079" w:rsidP="007B1079">
      <w:pPr>
        <w:jc w:val="both"/>
        <w:rPr>
          <w:rFonts w:eastAsiaTheme="minorEastAsia"/>
          <w:b/>
          <w:bCs/>
          <w:i/>
          <w:iCs/>
          <w:lang w:eastAsia="zh-CN"/>
        </w:rPr>
      </w:pPr>
      <w:r w:rsidRPr="00E078E6">
        <w:rPr>
          <w:rFonts w:ascii="Times" w:eastAsiaTheme="minorEastAsia" w:hAnsi="Times" w:hint="eastAsia"/>
          <w:b/>
          <w:bCs/>
          <w:i/>
          <w:iCs/>
          <w:szCs w:val="24"/>
          <w:u w:val="single"/>
          <w:lang w:eastAsia="zh-CN"/>
        </w:rPr>
        <w:t xml:space="preserve">Proposal </w:t>
      </w:r>
      <w:r w:rsidR="005C6263">
        <w:rPr>
          <w:rFonts w:ascii="Times" w:eastAsiaTheme="minorEastAsia" w:hAnsi="Times"/>
          <w:b/>
          <w:bCs/>
          <w:i/>
          <w:iCs/>
          <w:szCs w:val="24"/>
          <w:u w:val="single"/>
          <w:lang w:eastAsia="zh-CN"/>
        </w:rPr>
        <w:t>9</w:t>
      </w:r>
      <w:r w:rsidRPr="00E078E6">
        <w:rPr>
          <w:rFonts w:ascii="Times" w:eastAsiaTheme="minorEastAsia" w:hAnsi="Times"/>
          <w:b/>
          <w:bCs/>
          <w:i/>
          <w:iCs/>
          <w:szCs w:val="24"/>
          <w:u w:val="single"/>
          <w:lang w:eastAsia="zh-CN"/>
        </w:rPr>
        <w:t>:</w:t>
      </w:r>
      <w:r w:rsidRPr="0038028C">
        <w:rPr>
          <w:rFonts w:ascii="Times" w:eastAsiaTheme="minorEastAsia" w:hAnsi="Times" w:hint="eastAsia"/>
          <w:b/>
          <w:bCs/>
          <w:i/>
          <w:iCs/>
          <w:szCs w:val="24"/>
          <w:lang w:eastAsia="zh-CN"/>
        </w:rPr>
        <w:t xml:space="preserve"> Do not</w:t>
      </w:r>
      <w:r w:rsidRPr="004260AF">
        <w:rPr>
          <w:rFonts w:ascii="Times" w:eastAsia="Batang" w:hAnsi="Times"/>
          <w:b/>
          <w:bCs/>
          <w:i/>
          <w:iCs/>
          <w:szCs w:val="24"/>
          <w:lang w:eastAsia="en-US"/>
        </w:rPr>
        <w:t xml:space="preserve"> support configuring a UE (via RRC </w:t>
      </w:r>
      <w:proofErr w:type="spellStart"/>
      <w:r w:rsidRPr="004260AF">
        <w:rPr>
          <w:rFonts w:ascii="Times" w:eastAsia="Batang" w:hAnsi="Times"/>
          <w:b/>
          <w:bCs/>
          <w:i/>
          <w:iCs/>
          <w:szCs w:val="24"/>
          <w:lang w:eastAsia="en-US"/>
        </w:rPr>
        <w:t>signaling</w:t>
      </w:r>
      <w:proofErr w:type="spellEnd"/>
      <w:r w:rsidRPr="004260AF">
        <w:rPr>
          <w:rFonts w:ascii="Times" w:eastAsia="Batang" w:hAnsi="Times"/>
          <w:b/>
          <w:bCs/>
          <w:i/>
          <w:iCs/>
          <w:szCs w:val="24"/>
          <w:lang w:eastAsia="en-US"/>
        </w:rPr>
        <w:t xml:space="preserve">) to perform PMI calculation for the Rel-18 </w:t>
      </w:r>
      <w:proofErr w:type="spellStart"/>
      <w:r w:rsidRPr="004260AF">
        <w:rPr>
          <w:rFonts w:ascii="Times" w:eastAsia="Batang" w:hAnsi="Times"/>
          <w:b/>
          <w:bCs/>
          <w:i/>
          <w:iCs/>
          <w:szCs w:val="24"/>
          <w:lang w:eastAsia="en-US"/>
        </w:rPr>
        <w:t>eType</w:t>
      </w:r>
      <w:proofErr w:type="spellEnd"/>
      <w:r w:rsidRPr="004260AF">
        <w:rPr>
          <w:rFonts w:ascii="Times" w:eastAsia="Batang" w:hAnsi="Times"/>
          <w:b/>
          <w:bCs/>
          <w:i/>
          <w:iCs/>
          <w:szCs w:val="24"/>
          <w:lang w:eastAsia="en-US"/>
        </w:rPr>
        <w:t xml:space="preserve">-II CJT CSI report assuming pre-compensation using the UE-reported frequency offset (when </w:t>
      </w:r>
      <w:proofErr w:type="spellStart"/>
      <w:r w:rsidRPr="004260AF">
        <w:rPr>
          <w:rFonts w:ascii="Times" w:eastAsia="Batang" w:hAnsi="Times"/>
          <w:b/>
          <w:bCs/>
          <w:i/>
          <w:iCs/>
          <w:szCs w:val="24"/>
          <w:lang w:eastAsia="en-US"/>
        </w:rPr>
        <w:t>ReportQuantity</w:t>
      </w:r>
      <w:proofErr w:type="spellEnd"/>
      <w:r w:rsidRPr="004260AF">
        <w:rPr>
          <w:rFonts w:ascii="Times" w:eastAsia="Batang" w:hAnsi="Times"/>
          <w:b/>
          <w:bCs/>
          <w:i/>
          <w:iCs/>
          <w:szCs w:val="24"/>
          <w:lang w:eastAsia="en-US"/>
        </w:rPr>
        <w:t xml:space="preserve"> is ‘</w:t>
      </w:r>
      <w:proofErr w:type="spellStart"/>
      <w:r w:rsidRPr="004260AF">
        <w:rPr>
          <w:rFonts w:ascii="Times" w:eastAsia="Batang" w:hAnsi="Times"/>
          <w:b/>
          <w:bCs/>
          <w:i/>
          <w:iCs/>
          <w:szCs w:val="24"/>
          <w:lang w:eastAsia="en-US"/>
        </w:rPr>
        <w:t>cjtc</w:t>
      </w:r>
      <w:proofErr w:type="spellEnd"/>
      <w:r w:rsidRPr="004260AF">
        <w:rPr>
          <w:rFonts w:ascii="Times" w:eastAsia="Batang" w:hAnsi="Times"/>
          <w:b/>
          <w:bCs/>
          <w:i/>
          <w:iCs/>
          <w:szCs w:val="24"/>
          <w:lang w:eastAsia="en-US"/>
        </w:rPr>
        <w:t>-F’)</w:t>
      </w:r>
      <w:r w:rsidRPr="0038028C">
        <w:rPr>
          <w:rFonts w:ascii="Times" w:eastAsiaTheme="minorEastAsia" w:hAnsi="Times" w:hint="eastAsia"/>
          <w:b/>
          <w:bCs/>
          <w:i/>
          <w:iCs/>
          <w:szCs w:val="24"/>
          <w:lang w:eastAsia="zh-CN"/>
        </w:rPr>
        <w:t>.</w:t>
      </w:r>
    </w:p>
    <w:p w14:paraId="5BB54981" w14:textId="77777777" w:rsidR="007B1079" w:rsidRPr="00C37A78" w:rsidRDefault="007B1079" w:rsidP="007B1079">
      <w:pPr>
        <w:pStyle w:val="Heading2"/>
        <w:rPr>
          <w:rFonts w:ascii="Times New Roman" w:hAnsi="Times New Roman"/>
          <w:lang w:eastAsia="zh-CN"/>
        </w:rPr>
      </w:pPr>
      <w:r w:rsidRPr="00B47FA9">
        <w:rPr>
          <w:rFonts w:ascii="Times New Roman" w:hAnsi="Times New Roman"/>
          <w:lang w:eastAsia="zh-CN"/>
        </w:rPr>
        <w:lastRenderedPageBreak/>
        <w:t>DL/UL phase</w:t>
      </w:r>
      <w:r>
        <w:rPr>
          <w:rFonts w:ascii="Times New Roman" w:hAnsi="Times New Roman" w:hint="eastAsia"/>
          <w:lang w:eastAsia="zh-CN"/>
        </w:rPr>
        <w:t xml:space="preserve"> offset reporting</w:t>
      </w:r>
    </w:p>
    <w:p w14:paraId="54D1B93F" w14:textId="77777777" w:rsidR="007B1079" w:rsidRDefault="007B1079" w:rsidP="007B1079">
      <w:pPr>
        <w:jc w:val="both"/>
        <w:rPr>
          <w:lang w:val="en-US" w:eastAsia="zh-CN"/>
        </w:rPr>
      </w:pPr>
      <w:r>
        <w:rPr>
          <w:lang w:val="en-US" w:eastAsia="zh-CN"/>
        </w:rPr>
        <w:t>In</w:t>
      </w:r>
      <w:r>
        <w:rPr>
          <w:rFonts w:hint="eastAsia"/>
          <w:lang w:val="en-US" w:eastAsia="zh-CN"/>
        </w:rPr>
        <w:t xml:space="preserve"> realistic TDD systems, there would be </w:t>
      </w:r>
      <w:r w:rsidRPr="009C7A46">
        <w:rPr>
          <w:lang w:val="en-US" w:eastAsia="zh-CN"/>
        </w:rPr>
        <w:t>phase offsets between UL and DL channels</w:t>
      </w:r>
      <w:r>
        <w:rPr>
          <w:rFonts w:hint="eastAsia"/>
          <w:lang w:val="en-US" w:eastAsia="zh-CN"/>
        </w:rPr>
        <w:t xml:space="preserve"> due to the non-ideal reciprocity caused by different Tx/Rx RF </w:t>
      </w:r>
      <w:r w:rsidRPr="009C7A46">
        <w:rPr>
          <w:lang w:val="en-US" w:eastAsia="zh-CN"/>
        </w:rPr>
        <w:t>characteristics</w:t>
      </w:r>
      <w:r>
        <w:rPr>
          <w:rFonts w:hint="eastAsia"/>
          <w:lang w:val="en-US" w:eastAsia="zh-CN"/>
        </w:rPr>
        <w:t xml:space="preserve">. In TDD CJT deployment, there </w:t>
      </w:r>
      <w:r w:rsidRPr="009C7A46">
        <w:rPr>
          <w:lang w:val="en-US" w:eastAsia="zh-CN"/>
        </w:rPr>
        <w:t xml:space="preserve">are distinct UL-DL phase </w:t>
      </w:r>
      <w:r>
        <w:rPr>
          <w:rFonts w:hint="eastAsia"/>
          <w:lang w:val="en-US" w:eastAsia="zh-CN"/>
        </w:rPr>
        <w:t>offsets</w:t>
      </w:r>
      <w:r w:rsidRPr="009C7A46">
        <w:rPr>
          <w:lang w:val="en-US" w:eastAsia="zh-CN"/>
        </w:rPr>
        <w:t xml:space="preserve"> over the UL-DL channels for each pair of UE and TRP.</w:t>
      </w:r>
      <w:r>
        <w:rPr>
          <w:rFonts w:hint="eastAsia"/>
          <w:lang w:val="en-US" w:eastAsia="zh-CN"/>
        </w:rPr>
        <w:t xml:space="preserve"> With such inter-TRP reciprocity error, the performance of TDD CJT would significantly degrade. Hence, the DL/UL phase offset reporting is supported to assist </w:t>
      </w:r>
      <w:r>
        <w:rPr>
          <w:lang w:val="en-US" w:eastAsia="zh-CN"/>
        </w:rPr>
        <w:t>the</w:t>
      </w:r>
      <w:r>
        <w:rPr>
          <w:rFonts w:hint="eastAsia"/>
          <w:lang w:val="en-US" w:eastAsia="zh-CN"/>
        </w:rPr>
        <w:t xml:space="preserve"> NW in compensating for the inter-TRP reciprocity error. </w:t>
      </w:r>
    </w:p>
    <w:p w14:paraId="0CBC887F" w14:textId="77777777" w:rsidR="007B1079" w:rsidRPr="00176EE3" w:rsidRDefault="007B1079" w:rsidP="007B1079">
      <w:pPr>
        <w:jc w:val="both"/>
        <w:rPr>
          <w:rFonts w:eastAsiaTheme="minorEastAsia"/>
          <w:lang w:val="en-US" w:eastAsia="zh-CN"/>
        </w:rPr>
      </w:pPr>
      <w:r>
        <w:rPr>
          <w:rFonts w:hint="eastAsia"/>
          <w:lang w:val="en-US" w:eastAsia="zh-CN"/>
        </w:rPr>
        <w:t xml:space="preserve">The RAN1#118bis meeting discussed the details for DL/UL phase offset, including the selection of </w:t>
      </w:r>
      <w:r w:rsidRPr="00D86B72">
        <w:rPr>
          <w:rFonts w:ascii="Times" w:eastAsia="Batang" w:hAnsi="Times"/>
          <w:lang w:eastAsia="en-US"/>
        </w:rPr>
        <w:t>P</w:t>
      </w:r>
      <w:r w:rsidRPr="00D86B72">
        <w:rPr>
          <w:rFonts w:ascii="Times" w:eastAsia="Batang" w:hAnsi="Times"/>
          <w:vertAlign w:val="subscript"/>
          <w:lang w:eastAsia="en-US"/>
        </w:rPr>
        <w:t>SRS</w:t>
      </w:r>
      <w:r w:rsidRPr="00D86B72">
        <w:rPr>
          <w:rFonts w:ascii="Times" w:eastAsia="Batang" w:hAnsi="Times"/>
          <w:lang w:eastAsia="en-US"/>
        </w:rPr>
        <w:t>=1 SRS port</w:t>
      </w:r>
      <w:r>
        <w:rPr>
          <w:rFonts w:ascii="Times" w:eastAsiaTheme="minorEastAsia" w:hAnsi="Times" w:hint="eastAsia"/>
          <w:lang w:eastAsia="zh-CN"/>
        </w:rPr>
        <w:t xml:space="preserve">, resource type of </w:t>
      </w:r>
      <w:r w:rsidRPr="00D86B72">
        <w:rPr>
          <w:rFonts w:ascii="Times" w:eastAsia="Malgun Gothic" w:hAnsi="Times"/>
          <w:lang w:eastAsia="x-none"/>
        </w:rPr>
        <w:t>configured associated SRS resource</w:t>
      </w:r>
      <w:r>
        <w:rPr>
          <w:rFonts w:ascii="Times" w:eastAsiaTheme="minorEastAsia" w:hAnsi="Times" w:hint="eastAsia"/>
          <w:lang w:eastAsia="zh-CN"/>
        </w:rPr>
        <w:t xml:space="preserve">, </w:t>
      </w:r>
      <w:r w:rsidRPr="00D86B72">
        <w:rPr>
          <w:rFonts w:ascii="Times" w:eastAsia="Malgun Gothic" w:hAnsi="Times"/>
          <w:szCs w:val="24"/>
          <w:lang w:eastAsia="en-US"/>
        </w:rPr>
        <w:t xml:space="preserve">UCI </w:t>
      </w:r>
      <w:r w:rsidRPr="00D86B72">
        <w:rPr>
          <w:rFonts w:ascii="Times" w:eastAsia="Malgun Gothic" w:hAnsi="Times"/>
          <w:lang w:eastAsia="en-US"/>
        </w:rPr>
        <w:t>mapping order</w:t>
      </w:r>
      <w:r>
        <w:rPr>
          <w:rFonts w:ascii="Times" w:eastAsiaTheme="minorEastAsia" w:hAnsi="Times" w:hint="eastAsia"/>
          <w:lang w:eastAsia="zh-CN"/>
        </w:rPr>
        <w:t xml:space="preserve"> and maximum value of configured </w:t>
      </w:r>
      <w:r w:rsidRPr="00D86B72">
        <w:rPr>
          <w:rFonts w:ascii="Times" w:eastAsia="Batang" w:hAnsi="Times"/>
          <w:szCs w:val="24"/>
        </w:rPr>
        <w:t>N</w:t>
      </w:r>
      <w:r w:rsidRPr="00D86B72">
        <w:rPr>
          <w:rFonts w:ascii="Times" w:eastAsia="Batang" w:hAnsi="Times"/>
          <w:szCs w:val="24"/>
          <w:vertAlign w:val="subscript"/>
        </w:rPr>
        <w:t>SB-P</w:t>
      </w:r>
      <w:r>
        <w:rPr>
          <w:rFonts w:ascii="Times" w:eastAsiaTheme="minorEastAsia" w:hAnsi="Times" w:hint="eastAsia"/>
          <w:lang w:eastAsia="zh-CN"/>
        </w:rPr>
        <w:t xml:space="preserve"> for </w:t>
      </w:r>
      <w:proofErr w:type="spellStart"/>
      <w:r>
        <w:rPr>
          <w:rFonts w:ascii="Times" w:eastAsiaTheme="minorEastAsia" w:hAnsi="Times" w:hint="eastAsia"/>
          <w:lang w:eastAsia="zh-CN"/>
        </w:rPr>
        <w:t>subband</w:t>
      </w:r>
      <w:proofErr w:type="spellEnd"/>
      <w:r>
        <w:rPr>
          <w:rFonts w:ascii="Times" w:eastAsiaTheme="minorEastAsia" w:hAnsi="Times" w:hint="eastAsia"/>
          <w:lang w:eastAsia="zh-CN"/>
        </w:rPr>
        <w:t xml:space="preserve"> reporting, active resource counting and CPU occupation, etc. </w:t>
      </w:r>
      <w:r>
        <w:rPr>
          <w:rFonts w:hint="eastAsia"/>
          <w:lang w:val="en-US" w:eastAsia="zh-CN"/>
        </w:rPr>
        <w:t>The following agreements were made.</w:t>
      </w:r>
    </w:p>
    <w:tbl>
      <w:tblPr>
        <w:tblStyle w:val="TableGrid"/>
        <w:tblW w:w="0" w:type="auto"/>
        <w:tblLook w:val="04A0" w:firstRow="1" w:lastRow="0" w:firstColumn="1" w:lastColumn="0" w:noHBand="0" w:noVBand="1"/>
      </w:tblPr>
      <w:tblGrid>
        <w:gridCol w:w="9629"/>
      </w:tblGrid>
      <w:tr w:rsidR="007B1079" w14:paraId="743E9CC3" w14:textId="77777777" w:rsidTr="00D46163">
        <w:tc>
          <w:tcPr>
            <w:tcW w:w="9629" w:type="dxa"/>
          </w:tcPr>
          <w:p w14:paraId="37CD251D" w14:textId="77777777" w:rsidR="007B1079" w:rsidRPr="00176EE3" w:rsidRDefault="007B1079" w:rsidP="00D46163">
            <w:pPr>
              <w:snapToGrid w:val="0"/>
              <w:spacing w:before="0" w:after="0"/>
              <w:jc w:val="both"/>
              <w:rPr>
                <w:rFonts w:ascii="Times" w:eastAsia="Malgun Gothic" w:hAnsi="Times" w:cs="Times"/>
                <w:b/>
                <w:lang w:eastAsia="ko-KR"/>
              </w:rPr>
            </w:pPr>
            <w:r w:rsidRPr="00176EE3">
              <w:rPr>
                <w:rFonts w:ascii="Times" w:eastAsia="Malgun Gothic" w:hAnsi="Times" w:cs="Times" w:hint="eastAsia"/>
                <w:b/>
                <w:highlight w:val="green"/>
                <w:lang w:eastAsia="ko-KR"/>
              </w:rPr>
              <w:t>Agreement</w:t>
            </w:r>
          </w:p>
          <w:p w14:paraId="54158D1F" w14:textId="77777777" w:rsidR="007B1079" w:rsidRPr="00176EE3" w:rsidRDefault="007B1079" w:rsidP="00D46163">
            <w:pPr>
              <w:snapToGrid w:val="0"/>
              <w:spacing w:before="0" w:after="0"/>
              <w:jc w:val="both"/>
              <w:rPr>
                <w:rFonts w:ascii="Times" w:hAnsi="Times"/>
                <w:bCs/>
                <w:lang w:eastAsia="zh-CN"/>
              </w:rPr>
            </w:pPr>
            <w:r w:rsidRPr="00176EE3">
              <w:rPr>
                <w:rFonts w:ascii="Times" w:eastAsia="Batang" w:hAnsi="Times"/>
                <w:lang w:eastAsia="en-US"/>
              </w:rPr>
              <w:t xml:space="preserve">For the Rel-19 aperiodic standalone CJT calibration reporting, when </w:t>
            </w:r>
            <w:proofErr w:type="spellStart"/>
            <w:r w:rsidRPr="00176EE3">
              <w:rPr>
                <w:rFonts w:ascii="Times" w:eastAsia="Batang" w:hAnsi="Times"/>
                <w:lang w:eastAsia="en-US"/>
              </w:rPr>
              <w:t>ReportQuantity</w:t>
            </w:r>
            <w:proofErr w:type="spellEnd"/>
            <w:r w:rsidRPr="00176EE3">
              <w:rPr>
                <w:rFonts w:ascii="Times" w:eastAsia="Batang" w:hAnsi="Times"/>
                <w:lang w:eastAsia="en-US"/>
              </w:rPr>
              <w:t xml:space="preserve"> is ‘</w:t>
            </w:r>
            <w:proofErr w:type="spellStart"/>
            <w:r w:rsidRPr="00176EE3">
              <w:rPr>
                <w:rFonts w:ascii="Times" w:eastAsia="Batang" w:hAnsi="Times"/>
                <w:lang w:eastAsia="en-US"/>
              </w:rPr>
              <w:t>cjtc</w:t>
            </w:r>
            <w:proofErr w:type="spellEnd"/>
            <w:r w:rsidRPr="00176EE3">
              <w:rPr>
                <w:rFonts w:ascii="Times" w:eastAsia="Batang" w:hAnsi="Times"/>
                <w:lang w:eastAsia="en-US"/>
              </w:rPr>
              <w:t>-P’ (DL/UL phase offset), the selection of P</w:t>
            </w:r>
            <w:r w:rsidRPr="00176EE3">
              <w:rPr>
                <w:rFonts w:ascii="Times" w:eastAsia="Batang" w:hAnsi="Times"/>
                <w:vertAlign w:val="subscript"/>
                <w:lang w:eastAsia="en-US"/>
              </w:rPr>
              <w:t>SRS</w:t>
            </w:r>
            <w:r w:rsidRPr="00176EE3">
              <w:rPr>
                <w:rFonts w:ascii="Times" w:eastAsia="Batang" w:hAnsi="Times"/>
                <w:lang w:eastAsia="en-US"/>
              </w:rPr>
              <w:t xml:space="preserve">=1 SRS port (corresponding to the ‘reference UE antenna port’) out of the y available SRS ports (from an </w:t>
            </w:r>
            <w:proofErr w:type="spellStart"/>
            <w:r w:rsidRPr="00176EE3">
              <w:rPr>
                <w:rFonts w:ascii="Times" w:eastAsia="Batang" w:hAnsi="Times"/>
                <w:lang w:eastAsia="en-US"/>
              </w:rPr>
              <w:t>xTyR</w:t>
            </w:r>
            <w:proofErr w:type="spellEnd"/>
            <w:r w:rsidRPr="00176EE3">
              <w:rPr>
                <w:rFonts w:ascii="Times" w:eastAsia="Batang" w:hAnsi="Times"/>
                <w:lang w:eastAsia="en-US"/>
              </w:rPr>
              <w:t xml:space="preserve"> SRS resource for antenna switching) </w:t>
            </w:r>
            <w:r w:rsidRPr="00176EE3">
              <w:rPr>
                <w:rFonts w:ascii="Times" w:eastAsia="Batang" w:hAnsi="Times" w:hint="eastAsia"/>
                <w:lang w:eastAsia="ko-KR"/>
              </w:rPr>
              <w:t>can be</w:t>
            </w:r>
            <w:r w:rsidRPr="00176EE3">
              <w:rPr>
                <w:rFonts w:ascii="Times" w:eastAsia="Batang" w:hAnsi="Times"/>
                <w:lang w:eastAsia="en-US"/>
              </w:rPr>
              <w:t xml:space="preserve"> configured per CSI reporting setting.</w:t>
            </w:r>
          </w:p>
          <w:p w14:paraId="59D3B1F5" w14:textId="77777777" w:rsidR="007B1079" w:rsidRDefault="007B1079" w:rsidP="00D46163">
            <w:pPr>
              <w:widowControl w:val="0"/>
              <w:snapToGrid w:val="0"/>
              <w:spacing w:before="0" w:after="0"/>
              <w:jc w:val="both"/>
              <w:rPr>
                <w:rFonts w:ascii="Times" w:eastAsiaTheme="minorEastAsia" w:hAnsi="Times"/>
                <w:lang w:eastAsia="zh-CN"/>
              </w:rPr>
            </w:pPr>
          </w:p>
          <w:p w14:paraId="295ED9B9" w14:textId="77777777" w:rsidR="007B1079" w:rsidRPr="00176EE3" w:rsidRDefault="007B1079" w:rsidP="00D46163">
            <w:pPr>
              <w:snapToGrid w:val="0"/>
              <w:spacing w:before="0" w:after="0"/>
              <w:jc w:val="both"/>
              <w:rPr>
                <w:rFonts w:ascii="Times" w:eastAsia="Malgun Gothic" w:hAnsi="Times" w:cs="Times"/>
                <w:b/>
                <w:lang w:eastAsia="ko-KR"/>
              </w:rPr>
            </w:pPr>
            <w:r w:rsidRPr="00176EE3">
              <w:rPr>
                <w:rFonts w:ascii="Times" w:eastAsia="Malgun Gothic" w:hAnsi="Times" w:cs="Times" w:hint="eastAsia"/>
                <w:b/>
                <w:highlight w:val="green"/>
                <w:lang w:eastAsia="ko-KR"/>
              </w:rPr>
              <w:t>Agreement</w:t>
            </w:r>
          </w:p>
          <w:p w14:paraId="36D36041" w14:textId="77777777" w:rsidR="007B1079" w:rsidRPr="00176EE3" w:rsidRDefault="007B1079" w:rsidP="00D46163">
            <w:pPr>
              <w:snapToGrid w:val="0"/>
              <w:spacing w:before="0" w:after="0"/>
              <w:jc w:val="both"/>
              <w:rPr>
                <w:rFonts w:ascii="Times" w:eastAsia="Malgun Gothic" w:hAnsi="Times"/>
                <w:lang w:eastAsia="en-US"/>
              </w:rPr>
            </w:pPr>
            <w:bookmarkStart w:id="20" w:name="_Hlk180943678"/>
            <w:r w:rsidRPr="00176EE3">
              <w:rPr>
                <w:rFonts w:ascii="Times" w:eastAsia="Batang" w:hAnsi="Times"/>
                <w:lang w:eastAsia="en-US"/>
              </w:rPr>
              <w:t xml:space="preserve">For the Rel-19 aperiodic standalone CJT calibration reporting, when </w:t>
            </w:r>
            <w:proofErr w:type="spellStart"/>
            <w:r w:rsidRPr="00176EE3">
              <w:rPr>
                <w:rFonts w:ascii="Times" w:eastAsia="Batang" w:hAnsi="Times"/>
                <w:lang w:eastAsia="en-US"/>
              </w:rPr>
              <w:t>ReportQuantity</w:t>
            </w:r>
            <w:proofErr w:type="spellEnd"/>
            <w:r w:rsidRPr="00176EE3">
              <w:rPr>
                <w:rFonts w:ascii="Times" w:eastAsia="Batang" w:hAnsi="Times"/>
                <w:lang w:eastAsia="en-US"/>
              </w:rPr>
              <w:t xml:space="preserve"> is ‘</w:t>
            </w:r>
            <w:proofErr w:type="spellStart"/>
            <w:r w:rsidRPr="00176EE3">
              <w:rPr>
                <w:rFonts w:ascii="Times" w:eastAsia="Batang" w:hAnsi="Times"/>
                <w:lang w:eastAsia="en-US"/>
              </w:rPr>
              <w:t>cjtc</w:t>
            </w:r>
            <w:proofErr w:type="spellEnd"/>
            <w:r w:rsidRPr="00176EE3">
              <w:rPr>
                <w:rFonts w:ascii="Times" w:eastAsia="Batang" w:hAnsi="Times"/>
                <w:lang w:eastAsia="en-US"/>
              </w:rPr>
              <w:t xml:space="preserve">-P’ (DL/UL phase offset), </w:t>
            </w:r>
            <w:r w:rsidRPr="00176EE3">
              <w:rPr>
                <w:rFonts w:ascii="Times" w:eastAsia="Malgun Gothic" w:hAnsi="Times"/>
                <w:lang w:eastAsia="en-US"/>
              </w:rPr>
              <w:t>regarding the configured associated SRS resource,</w:t>
            </w:r>
          </w:p>
          <w:bookmarkEnd w:id="20"/>
          <w:p w14:paraId="6620737B" w14:textId="77777777" w:rsidR="007B1079" w:rsidRPr="00176EE3" w:rsidRDefault="007B1079" w:rsidP="007B1079">
            <w:pPr>
              <w:widowControl w:val="0"/>
              <w:numPr>
                <w:ilvl w:val="0"/>
                <w:numId w:val="33"/>
              </w:numPr>
              <w:snapToGrid w:val="0"/>
              <w:spacing w:before="0" w:after="0"/>
              <w:contextualSpacing/>
              <w:jc w:val="both"/>
              <w:rPr>
                <w:rFonts w:ascii="Times" w:eastAsia="Malgun Gothic" w:hAnsi="Times"/>
                <w:lang w:eastAsia="x-none"/>
              </w:rPr>
            </w:pPr>
            <w:r w:rsidRPr="00176EE3">
              <w:rPr>
                <w:rFonts w:ascii="Times" w:eastAsia="Malgun Gothic" w:hAnsi="Times"/>
                <w:lang w:eastAsia="x-none"/>
              </w:rPr>
              <w:t>Confirm the following working assumption as agreement: “the configured associated SRS resource can be either periodic, semi-persistent, or aperiodic”</w:t>
            </w:r>
          </w:p>
          <w:p w14:paraId="05FB15AC" w14:textId="77777777" w:rsidR="007B1079" w:rsidRPr="00176EE3" w:rsidRDefault="007B1079" w:rsidP="007B1079">
            <w:pPr>
              <w:widowControl w:val="0"/>
              <w:numPr>
                <w:ilvl w:val="0"/>
                <w:numId w:val="28"/>
              </w:numPr>
              <w:tabs>
                <w:tab w:val="left" w:pos="720"/>
              </w:tabs>
              <w:snapToGrid w:val="0"/>
              <w:spacing w:before="0" w:after="0"/>
              <w:contextualSpacing/>
              <w:jc w:val="both"/>
              <w:rPr>
                <w:rFonts w:ascii="Times" w:eastAsia="Malgun Gothic" w:hAnsi="Times"/>
                <w:lang w:eastAsia="en-US"/>
              </w:rPr>
            </w:pPr>
            <w:r w:rsidRPr="00176EE3">
              <w:rPr>
                <w:rFonts w:ascii="Times" w:eastAsia="Malgun Gothic" w:hAnsi="Times"/>
                <w:lang w:eastAsia="en-US"/>
              </w:rPr>
              <w:t>When periodic or semi-persistent associated SRS resource is configured, the SRS transmission occasion for determining the reference UE antenna port corresponds to the latest SRS transmission occasion before the occasions of the N</w:t>
            </w:r>
            <w:r w:rsidRPr="00176EE3">
              <w:rPr>
                <w:rFonts w:ascii="Times" w:eastAsia="Malgun Gothic" w:hAnsi="Times"/>
                <w:vertAlign w:val="subscript"/>
                <w:lang w:eastAsia="en-US"/>
              </w:rPr>
              <w:t>TRP</w:t>
            </w:r>
            <w:r w:rsidRPr="00176EE3">
              <w:rPr>
                <w:rFonts w:ascii="Times" w:eastAsia="Malgun Gothic" w:hAnsi="Times"/>
                <w:lang w:eastAsia="en-US"/>
              </w:rPr>
              <w:t xml:space="preserve"> CSI-RS resources used for measuring ‘</w:t>
            </w:r>
            <w:proofErr w:type="spellStart"/>
            <w:r w:rsidRPr="00176EE3">
              <w:rPr>
                <w:rFonts w:ascii="Times" w:eastAsia="Malgun Gothic" w:hAnsi="Times"/>
                <w:lang w:eastAsia="en-US"/>
              </w:rPr>
              <w:t>cjtc</w:t>
            </w:r>
            <w:proofErr w:type="spellEnd"/>
            <w:r w:rsidRPr="00176EE3">
              <w:rPr>
                <w:rFonts w:ascii="Times" w:eastAsia="Malgun Gothic" w:hAnsi="Times"/>
                <w:lang w:eastAsia="en-US"/>
              </w:rPr>
              <w:t>-P’ report</w:t>
            </w:r>
          </w:p>
          <w:p w14:paraId="0C7B0EC0" w14:textId="77777777" w:rsidR="007B1079" w:rsidRPr="00176EE3" w:rsidRDefault="007B1079" w:rsidP="007B1079">
            <w:pPr>
              <w:widowControl w:val="0"/>
              <w:numPr>
                <w:ilvl w:val="1"/>
                <w:numId w:val="28"/>
              </w:numPr>
              <w:snapToGrid w:val="0"/>
              <w:spacing w:before="0" w:after="0"/>
              <w:contextualSpacing/>
              <w:jc w:val="both"/>
              <w:rPr>
                <w:rFonts w:ascii="Times" w:eastAsia="Malgun Gothic" w:hAnsi="Times"/>
                <w:lang w:eastAsia="en-US"/>
              </w:rPr>
            </w:pPr>
            <w:r w:rsidRPr="00176EE3">
              <w:rPr>
                <w:rFonts w:ascii="Times" w:eastAsia="Malgun Gothic" w:hAnsi="Times"/>
                <w:lang w:eastAsia="en-US"/>
              </w:rPr>
              <w:t>FFS: Whether ‘the earliest SRS transmission occasion after the N</w:t>
            </w:r>
            <w:r w:rsidRPr="00176EE3">
              <w:rPr>
                <w:rFonts w:ascii="Times" w:eastAsia="Malgun Gothic" w:hAnsi="Times"/>
                <w:vertAlign w:val="subscript"/>
                <w:lang w:eastAsia="en-US"/>
              </w:rPr>
              <w:t>TRP</w:t>
            </w:r>
            <w:r w:rsidRPr="00176EE3">
              <w:rPr>
                <w:rFonts w:ascii="Times" w:eastAsia="Malgun Gothic" w:hAnsi="Times"/>
                <w:lang w:eastAsia="en-US"/>
              </w:rPr>
              <w:t xml:space="preserve"> CSI-RS occasions’ is also supported as an option</w:t>
            </w:r>
          </w:p>
          <w:p w14:paraId="67F1961E" w14:textId="77777777" w:rsidR="007B1079" w:rsidRPr="00176EE3" w:rsidRDefault="007B1079" w:rsidP="007B1079">
            <w:pPr>
              <w:widowControl w:val="0"/>
              <w:numPr>
                <w:ilvl w:val="1"/>
                <w:numId w:val="28"/>
              </w:numPr>
              <w:snapToGrid w:val="0"/>
              <w:spacing w:before="0" w:after="0"/>
              <w:contextualSpacing/>
              <w:jc w:val="both"/>
              <w:rPr>
                <w:rFonts w:ascii="Times" w:eastAsia="Malgun Gothic" w:hAnsi="Times"/>
                <w:lang w:eastAsia="en-US"/>
              </w:rPr>
            </w:pPr>
            <w:r w:rsidRPr="00176EE3">
              <w:rPr>
                <w:rFonts w:ascii="Times" w:eastAsia="Malgun Gothic" w:hAnsi="Times"/>
                <w:lang w:eastAsia="en-US"/>
              </w:rPr>
              <w:t>FFS: Whether determination of SRS transmission occasion is needed for aperiodic associated SRS resource, and if so, how</w:t>
            </w:r>
          </w:p>
          <w:p w14:paraId="3A18E9D8" w14:textId="77777777" w:rsidR="007B1079" w:rsidRDefault="007B1079" w:rsidP="00D46163">
            <w:pPr>
              <w:widowControl w:val="0"/>
              <w:snapToGrid w:val="0"/>
              <w:spacing w:before="0" w:after="0"/>
              <w:jc w:val="both"/>
              <w:rPr>
                <w:rFonts w:ascii="Times" w:eastAsiaTheme="minorEastAsia" w:hAnsi="Times"/>
                <w:lang w:eastAsia="zh-CN"/>
              </w:rPr>
            </w:pPr>
          </w:p>
          <w:p w14:paraId="68CFE15A" w14:textId="77777777" w:rsidR="007B1079" w:rsidRPr="00176EE3" w:rsidRDefault="007B1079" w:rsidP="00D46163">
            <w:pPr>
              <w:snapToGrid w:val="0"/>
              <w:spacing w:before="0" w:after="0"/>
              <w:jc w:val="both"/>
              <w:rPr>
                <w:rFonts w:ascii="Times" w:eastAsia="Malgun Gothic" w:hAnsi="Times" w:cs="Times"/>
                <w:b/>
                <w:lang w:eastAsia="ko-KR"/>
              </w:rPr>
            </w:pPr>
            <w:r w:rsidRPr="00176EE3">
              <w:rPr>
                <w:rFonts w:ascii="Times" w:eastAsia="Malgun Gothic" w:hAnsi="Times" w:cs="Times" w:hint="eastAsia"/>
                <w:b/>
                <w:highlight w:val="green"/>
                <w:lang w:eastAsia="ko-KR"/>
              </w:rPr>
              <w:t>Agreement</w:t>
            </w:r>
          </w:p>
          <w:p w14:paraId="0A052A64" w14:textId="77777777" w:rsidR="007B1079" w:rsidRPr="00176EE3" w:rsidRDefault="007B1079" w:rsidP="00D46163">
            <w:pPr>
              <w:snapToGrid w:val="0"/>
              <w:spacing w:before="0" w:after="0"/>
              <w:jc w:val="both"/>
              <w:rPr>
                <w:rFonts w:ascii="Times" w:eastAsia="Malgun Gothic" w:hAnsi="Times"/>
                <w:lang w:eastAsia="en-US"/>
              </w:rPr>
            </w:pPr>
            <w:r w:rsidRPr="00176EE3">
              <w:rPr>
                <w:rFonts w:ascii="Times" w:eastAsia="Calibri" w:hAnsi="Times"/>
                <w:szCs w:val="24"/>
                <w:lang w:eastAsia="en-US"/>
              </w:rPr>
              <w:t>For the Rel-19 aperiodic standalone CJT calibration (CJTC) reporting, w</w:t>
            </w:r>
            <w:r w:rsidRPr="00176EE3">
              <w:rPr>
                <w:rFonts w:ascii="Times" w:eastAsia="Batang" w:hAnsi="Times"/>
                <w:lang w:eastAsia="en-US"/>
              </w:rPr>
              <w:t>hen</w:t>
            </w:r>
            <w:r w:rsidRPr="00176EE3">
              <w:rPr>
                <w:rFonts w:ascii="Times" w:eastAsia="Batang" w:hAnsi="Times"/>
                <w:i/>
                <w:lang w:eastAsia="en-US"/>
              </w:rPr>
              <w:t xml:space="preserve"> </w:t>
            </w:r>
            <w:proofErr w:type="spellStart"/>
            <w:r w:rsidRPr="00176EE3">
              <w:rPr>
                <w:rFonts w:ascii="Times" w:eastAsia="Malgun Gothic" w:hAnsi="Times"/>
                <w:i/>
                <w:lang w:eastAsia="en-US"/>
              </w:rPr>
              <w:t>ReportQuantity</w:t>
            </w:r>
            <w:proofErr w:type="spellEnd"/>
            <w:r w:rsidRPr="00176EE3">
              <w:rPr>
                <w:rFonts w:ascii="Times" w:eastAsia="Malgun Gothic" w:hAnsi="Times"/>
                <w:i/>
                <w:lang w:eastAsia="en-US"/>
              </w:rPr>
              <w:t xml:space="preserve"> </w:t>
            </w:r>
            <w:r w:rsidRPr="00176EE3">
              <w:rPr>
                <w:rFonts w:ascii="Times" w:eastAsia="Malgun Gothic" w:hAnsi="Times"/>
                <w:lang w:eastAsia="en-US"/>
              </w:rPr>
              <w:t>is</w:t>
            </w:r>
            <w:r w:rsidRPr="00176EE3">
              <w:rPr>
                <w:rFonts w:ascii="Times" w:eastAsia="Malgun Gothic" w:hAnsi="Times"/>
                <w:i/>
                <w:lang w:eastAsia="en-US"/>
              </w:rPr>
              <w:t xml:space="preserve"> ‘</w:t>
            </w:r>
            <w:proofErr w:type="spellStart"/>
            <w:r w:rsidRPr="00176EE3">
              <w:rPr>
                <w:rFonts w:ascii="Times" w:eastAsia="Malgun Gothic" w:hAnsi="Times"/>
                <w:i/>
                <w:lang w:eastAsia="en-US"/>
              </w:rPr>
              <w:t>cjtc</w:t>
            </w:r>
            <w:proofErr w:type="spellEnd"/>
            <w:r w:rsidRPr="00176EE3">
              <w:rPr>
                <w:rFonts w:ascii="Times" w:eastAsia="Malgun Gothic" w:hAnsi="Times"/>
                <w:i/>
                <w:lang w:eastAsia="en-US"/>
              </w:rPr>
              <w:t xml:space="preserve">-P’ </w:t>
            </w:r>
            <w:r w:rsidRPr="00176EE3">
              <w:rPr>
                <w:rFonts w:ascii="Times" w:eastAsia="Malgun Gothic" w:hAnsi="Times"/>
                <w:lang w:eastAsia="en-US"/>
              </w:rPr>
              <w:t xml:space="preserve">(PO) and </w:t>
            </w:r>
            <w:r w:rsidRPr="00176EE3">
              <w:rPr>
                <w:rFonts w:ascii="Symbol" w:eastAsia="Malgun Gothic" w:hAnsi="Symbol"/>
                <w:lang w:eastAsia="en-US"/>
              </w:rPr>
              <w:t></w:t>
            </w:r>
            <w:r w:rsidRPr="00176EE3">
              <w:rPr>
                <w:rFonts w:ascii="Times" w:eastAsia="Malgun Gothic" w:hAnsi="Times"/>
                <w:lang w:eastAsia="en-US"/>
              </w:rPr>
              <w:t xml:space="preserve">&gt;1: </w:t>
            </w:r>
          </w:p>
          <w:p w14:paraId="0337F900" w14:textId="77777777" w:rsidR="007B1079" w:rsidRPr="00176EE3" w:rsidRDefault="007B1079" w:rsidP="007B1079">
            <w:pPr>
              <w:widowControl w:val="0"/>
              <w:numPr>
                <w:ilvl w:val="0"/>
                <w:numId w:val="35"/>
              </w:numPr>
              <w:snapToGrid w:val="0"/>
              <w:spacing w:before="0" w:after="0" w:line="254" w:lineRule="auto"/>
              <w:jc w:val="both"/>
              <w:rPr>
                <w:rFonts w:ascii="Times" w:eastAsia="Calibri" w:hAnsi="Times"/>
                <w:szCs w:val="24"/>
                <w:lang w:eastAsia="zh-CN"/>
              </w:rPr>
            </w:pPr>
            <w:r w:rsidRPr="00176EE3">
              <w:rPr>
                <w:rFonts w:ascii="Times" w:eastAsia="Batang" w:hAnsi="Times"/>
                <w:iCs/>
                <w:szCs w:val="24"/>
                <w:lang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7B1079" w:rsidRPr="00176EE3" w14:paraId="4C960F17" w14:textId="77777777" w:rsidTr="00D46163">
              <w:trPr>
                <w:trHeight w:val="246"/>
              </w:trPr>
              <w:tc>
                <w:tcPr>
                  <w:tcW w:w="1875" w:type="dxa"/>
                  <w:shd w:val="clear" w:color="auto" w:fill="BFBFBF"/>
                </w:tcPr>
                <w:p w14:paraId="15583118" w14:textId="77777777" w:rsidR="007B1079" w:rsidRPr="00176EE3" w:rsidRDefault="007B1079" w:rsidP="00D46163">
                  <w:pPr>
                    <w:snapToGrid w:val="0"/>
                    <w:spacing w:before="0" w:after="0"/>
                    <w:jc w:val="both"/>
                    <w:rPr>
                      <w:rFonts w:ascii="Times" w:eastAsia="Batang" w:hAnsi="Times"/>
                      <w:sz w:val="18"/>
                      <w:szCs w:val="24"/>
                      <w:lang w:eastAsia="en-US"/>
                    </w:rPr>
                  </w:pPr>
                  <w:r w:rsidRPr="00176EE3">
                    <w:rPr>
                      <w:rFonts w:ascii="Times" w:eastAsia="Batang" w:hAnsi="Times"/>
                      <w:sz w:val="18"/>
                      <w:szCs w:val="24"/>
                      <w:lang w:eastAsia="en-US"/>
                    </w:rPr>
                    <w:t>Parameter</w:t>
                  </w:r>
                </w:p>
              </w:tc>
              <w:tc>
                <w:tcPr>
                  <w:tcW w:w="4725" w:type="dxa"/>
                  <w:shd w:val="clear" w:color="auto" w:fill="BFBFBF"/>
                </w:tcPr>
                <w:p w14:paraId="7360331F" w14:textId="77777777" w:rsidR="007B1079" w:rsidRPr="00176EE3" w:rsidRDefault="007B1079" w:rsidP="00D46163">
                  <w:pPr>
                    <w:snapToGrid w:val="0"/>
                    <w:spacing w:before="0" w:after="0"/>
                    <w:jc w:val="both"/>
                    <w:rPr>
                      <w:rFonts w:ascii="Times" w:eastAsia="Batang" w:hAnsi="Times"/>
                      <w:sz w:val="18"/>
                      <w:szCs w:val="24"/>
                      <w:lang w:eastAsia="en-US"/>
                    </w:rPr>
                  </w:pPr>
                  <w:r w:rsidRPr="00176EE3">
                    <w:rPr>
                      <w:rFonts w:ascii="Times" w:eastAsia="Batang" w:hAnsi="Times"/>
                      <w:sz w:val="18"/>
                      <w:szCs w:val="24"/>
                      <w:lang w:eastAsia="en-US"/>
                    </w:rPr>
                    <w:t>Details/description</w:t>
                  </w:r>
                </w:p>
              </w:tc>
            </w:tr>
            <w:tr w:rsidR="007B1079" w:rsidRPr="00176EE3" w14:paraId="4359AC55" w14:textId="77777777" w:rsidTr="00D46163">
              <w:trPr>
                <w:trHeight w:val="262"/>
              </w:trPr>
              <w:tc>
                <w:tcPr>
                  <w:tcW w:w="1875" w:type="dxa"/>
                  <w:shd w:val="clear" w:color="auto" w:fill="auto"/>
                </w:tcPr>
                <w:p w14:paraId="33CDD5AD" w14:textId="77777777" w:rsidR="007B1079" w:rsidRPr="00176EE3" w:rsidRDefault="007B1079" w:rsidP="00D46163">
                  <w:pPr>
                    <w:snapToGrid w:val="0"/>
                    <w:spacing w:before="0" w:after="0"/>
                    <w:jc w:val="both"/>
                    <w:rPr>
                      <w:rFonts w:ascii="Times" w:eastAsia="Batang" w:hAnsi="Times"/>
                      <w:sz w:val="18"/>
                      <w:szCs w:val="24"/>
                      <w:lang w:eastAsia="en-US"/>
                    </w:rPr>
                  </w:pPr>
                  <w:proofErr w:type="spellStart"/>
                  <w:r w:rsidRPr="00176EE3">
                    <w:rPr>
                      <w:rFonts w:ascii="Times" w:eastAsia="Batang" w:hAnsi="Times"/>
                      <w:sz w:val="18"/>
                      <w:szCs w:val="24"/>
                      <w:lang w:eastAsia="en-US"/>
                    </w:rPr>
                    <w:t>nref</w:t>
                  </w:r>
                  <w:proofErr w:type="spellEnd"/>
                </w:p>
              </w:tc>
              <w:tc>
                <w:tcPr>
                  <w:tcW w:w="4725" w:type="dxa"/>
                  <w:shd w:val="clear" w:color="auto" w:fill="auto"/>
                </w:tcPr>
                <w:p w14:paraId="7A8B0C09" w14:textId="77777777" w:rsidR="007B1079" w:rsidRPr="00176EE3" w:rsidRDefault="007B1079" w:rsidP="00D46163">
                  <w:pPr>
                    <w:snapToGrid w:val="0"/>
                    <w:spacing w:before="0" w:after="0"/>
                    <w:jc w:val="both"/>
                    <w:rPr>
                      <w:rFonts w:ascii="Times" w:eastAsia="Batang" w:hAnsi="Times"/>
                      <w:lang w:eastAsia="en-US"/>
                    </w:rPr>
                  </w:pPr>
                  <w:r w:rsidRPr="00176EE3">
                    <w:rPr>
                      <w:rFonts w:ascii="Times" w:eastAsia="Calibri" w:hAnsi="Times"/>
                      <w:sz w:val="18"/>
                      <w:lang w:eastAsia="en-US"/>
                    </w:rPr>
                    <w:t xml:space="preserve">Reference CSI-RS resource index, based on the ordering from RRC configuration: </w:t>
                  </w:r>
                  <m:oMath>
                    <m:d>
                      <m:dPr>
                        <m:begChr m:val="⌈"/>
                        <m:endChr m:val="⌉"/>
                        <m:ctrlPr>
                          <w:rPr>
                            <w:rFonts w:ascii="Cambria Math" w:eastAsia="Calibri" w:hAnsi="Cambria Math"/>
                            <w:i/>
                            <w:sz w:val="18"/>
                            <w:lang w:eastAsia="en-US"/>
                          </w:rPr>
                        </m:ctrlPr>
                      </m:dPr>
                      <m:e>
                        <m:r>
                          <w:rPr>
                            <w:rFonts w:ascii="Cambria Math" w:eastAsia="Calibri" w:hAnsi="Cambria Math"/>
                            <w:sz w:val="18"/>
                            <w:lang w:eastAsia="en-US"/>
                          </w:rPr>
                          <m:t>log</m:t>
                        </m:r>
                        <m:d>
                          <m:dPr>
                            <m:ctrlPr>
                              <w:rPr>
                                <w:rFonts w:ascii="Cambria Math" w:eastAsia="Calibri" w:hAnsi="Cambria Math"/>
                                <w:i/>
                                <w:sz w:val="18"/>
                                <w:lang w:eastAsia="en-US"/>
                              </w:rPr>
                            </m:ctrlPr>
                          </m:dPr>
                          <m:e>
                            <m:sSub>
                              <m:sSubPr>
                                <m:ctrlPr>
                                  <w:rPr>
                                    <w:rFonts w:ascii="Cambria Math" w:eastAsia="Calibri" w:hAnsi="Cambria Math"/>
                                    <w:i/>
                                    <w:sz w:val="18"/>
                                    <w:lang w:eastAsia="en-US"/>
                                  </w:rPr>
                                </m:ctrlPr>
                              </m:sSubPr>
                              <m:e>
                                <m:r>
                                  <w:rPr>
                                    <w:rFonts w:ascii="Cambria Math" w:eastAsia="Calibri" w:hAnsi="Cambria Math"/>
                                    <w:sz w:val="18"/>
                                    <w:lang w:eastAsia="en-US"/>
                                  </w:rPr>
                                  <m:t>N</m:t>
                                </m:r>
                              </m:e>
                              <m:sub>
                                <m:r>
                                  <w:rPr>
                                    <w:rFonts w:ascii="Cambria Math" w:eastAsia="Calibri" w:hAnsi="Cambria Math"/>
                                    <w:sz w:val="18"/>
                                    <w:lang w:eastAsia="en-US"/>
                                  </w:rPr>
                                  <m:t>TRP</m:t>
                                </m:r>
                              </m:sub>
                            </m:sSub>
                          </m:e>
                        </m:d>
                      </m:e>
                    </m:d>
                  </m:oMath>
                  <w:r w:rsidRPr="00176EE3">
                    <w:rPr>
                      <w:rFonts w:ascii="Times" w:eastAsia="Calibri" w:hAnsi="Times"/>
                      <w:sz w:val="18"/>
                      <w:lang w:eastAsia="en-US"/>
                    </w:rPr>
                    <w:t xml:space="preserve"> bits</w:t>
                  </w:r>
                </w:p>
              </w:tc>
            </w:tr>
            <w:tr w:rsidR="007B1079" w:rsidRPr="00176EE3" w14:paraId="52DAD2AB" w14:textId="77777777" w:rsidTr="00D46163">
              <w:trPr>
                <w:trHeight w:val="246"/>
              </w:trPr>
              <w:tc>
                <w:tcPr>
                  <w:tcW w:w="1875" w:type="dxa"/>
                  <w:shd w:val="clear" w:color="auto" w:fill="auto"/>
                </w:tcPr>
                <w:p w14:paraId="6235047B" w14:textId="77777777" w:rsidR="007B1079" w:rsidRPr="00176EE3" w:rsidRDefault="007B1079" w:rsidP="00D46163">
                  <w:pPr>
                    <w:snapToGrid w:val="0"/>
                    <w:spacing w:before="0" w:after="0"/>
                    <w:jc w:val="both"/>
                    <w:rPr>
                      <w:rFonts w:ascii="Times" w:eastAsia="Batang" w:hAnsi="Times"/>
                      <w:sz w:val="18"/>
                      <w:szCs w:val="24"/>
                      <w:lang w:eastAsia="en-US"/>
                    </w:rPr>
                  </w:pPr>
                  <w:r w:rsidRPr="00176EE3">
                    <w:rPr>
                      <w:rFonts w:ascii="Times" w:eastAsia="Malgun Gothic" w:hAnsi="Times"/>
                      <w:sz w:val="18"/>
                      <w:lang w:eastAsia="en-US"/>
                    </w:rPr>
                    <w:t>{</w:t>
                  </w:r>
                  <w:r w:rsidRPr="00176EE3">
                    <w:rPr>
                      <w:rFonts w:ascii="Times" w:eastAsia="Batang" w:hAnsi="Times"/>
                      <w:sz w:val="18"/>
                      <w:lang w:eastAsia="en-US"/>
                    </w:rPr>
                    <w:t>(</w:t>
                  </w:r>
                  <w:r w:rsidRPr="00176EE3">
                    <w:rPr>
                      <w:rFonts w:ascii="Symbol" w:eastAsia="Batang" w:hAnsi="Symbol"/>
                      <w:sz w:val="18"/>
                      <w:lang w:eastAsia="en-US"/>
                    </w:rPr>
                    <w:t></w:t>
                  </w:r>
                  <w:r w:rsidRPr="00176EE3">
                    <w:rPr>
                      <w:rFonts w:ascii="Times" w:eastAsia="Batang" w:hAnsi="Times"/>
                      <w:sz w:val="18"/>
                      <w:vertAlign w:val="subscript"/>
                      <w:lang w:eastAsia="en-US"/>
                    </w:rPr>
                    <w:t>n,</w:t>
                  </w:r>
                  <w:r w:rsidRPr="00176EE3">
                    <w:rPr>
                      <w:rFonts w:ascii="Symbol" w:eastAsia="Batang" w:hAnsi="Symbol"/>
                      <w:sz w:val="18"/>
                      <w:vertAlign w:val="subscript"/>
                      <w:lang w:eastAsia="en-US"/>
                    </w:rPr>
                    <w:t></w:t>
                  </w:r>
                  <w:r w:rsidRPr="00176EE3">
                    <w:rPr>
                      <w:rFonts w:ascii="Times" w:eastAsia="Batang" w:hAnsi="Times"/>
                      <w:sz w:val="18"/>
                      <w:lang w:eastAsia="en-US"/>
                    </w:rPr>
                    <w:t xml:space="preserve">, </w:t>
                  </w:r>
                  <w:r w:rsidRPr="00176EE3">
                    <w:rPr>
                      <w:rFonts w:ascii="Symbol" w:eastAsia="Batang" w:hAnsi="Symbol"/>
                      <w:sz w:val="18"/>
                      <w:lang w:eastAsia="en-US"/>
                    </w:rPr>
                    <w:t></w:t>
                  </w:r>
                  <w:r w:rsidRPr="00176EE3">
                    <w:rPr>
                      <w:rFonts w:ascii="Times" w:eastAsia="Batang" w:hAnsi="Times"/>
                      <w:sz w:val="18"/>
                      <w:vertAlign w:val="subscript"/>
                      <w:lang w:eastAsia="en-US"/>
                    </w:rPr>
                    <w:t>n,</w:t>
                  </w:r>
                  <w:r w:rsidRPr="00176EE3">
                    <w:rPr>
                      <w:rFonts w:ascii="Symbol" w:eastAsia="Batang" w:hAnsi="Symbol"/>
                      <w:sz w:val="18"/>
                      <w:vertAlign w:val="subscript"/>
                      <w:lang w:eastAsia="en-US"/>
                    </w:rPr>
                    <w:t></w:t>
                  </w:r>
                  <w:r w:rsidRPr="00176EE3">
                    <w:rPr>
                      <w:rFonts w:ascii="Symbol" w:eastAsia="Batang" w:hAnsi="Symbol"/>
                      <w:sz w:val="18"/>
                      <w:vertAlign w:val="subscript"/>
                      <w:lang w:eastAsia="en-US"/>
                    </w:rPr>
                    <w:t></w:t>
                  </w:r>
                  <w:r w:rsidRPr="00176EE3">
                    <w:rPr>
                      <w:rFonts w:ascii="Symbol" w:eastAsia="Batang" w:hAnsi="Symbol"/>
                      <w:sz w:val="18"/>
                      <w:vertAlign w:val="subscript"/>
                      <w:lang w:eastAsia="en-US"/>
                    </w:rPr>
                    <w:t></w:t>
                  </w:r>
                  <w:r w:rsidRPr="00176EE3">
                    <w:rPr>
                      <w:rFonts w:ascii="Symbol" w:eastAsia="Batang" w:hAnsi="Symbol"/>
                      <w:sz w:val="18"/>
                      <w:lang w:eastAsia="en-US"/>
                    </w:rPr>
                    <w:t></w:t>
                  </w:r>
                  <w:r w:rsidRPr="00176EE3">
                    <w:rPr>
                      <w:rFonts w:ascii="Symbol" w:eastAsia="Batang" w:hAnsi="Symbol"/>
                      <w:sz w:val="18"/>
                      <w:lang w:eastAsia="en-US"/>
                    </w:rPr>
                    <w:t></w:t>
                  </w:r>
                  <w:r w:rsidRPr="00176EE3">
                    <w:rPr>
                      <w:rFonts w:ascii="Symbol" w:eastAsia="Batang" w:hAnsi="Symbol"/>
                      <w:sz w:val="18"/>
                      <w:lang w:eastAsia="en-US"/>
                    </w:rPr>
                    <w:t></w:t>
                  </w:r>
                  <w:r w:rsidRPr="00176EE3">
                    <w:rPr>
                      <w:rFonts w:ascii="Times" w:eastAsia="Batang" w:hAnsi="Times"/>
                      <w:sz w:val="18"/>
                      <w:vertAlign w:val="subscript"/>
                      <w:lang w:eastAsia="en-US"/>
                    </w:rPr>
                    <w:t>,</w:t>
                  </w:r>
                  <w:r w:rsidRPr="00176EE3">
                    <w:rPr>
                      <w:rFonts w:ascii="Times" w:eastAsia="Batang" w:hAnsi="Times"/>
                      <w:sz w:val="18"/>
                      <w:lang w:eastAsia="en-US"/>
                    </w:rPr>
                    <w:t xml:space="preserve"> </w:t>
                  </w:r>
                  <w:r w:rsidRPr="00176EE3">
                    <w:rPr>
                      <w:rFonts w:ascii="Symbol" w:eastAsia="Batang" w:hAnsi="Symbol"/>
                      <w:sz w:val="18"/>
                      <w:lang w:eastAsia="en-US"/>
                    </w:rPr>
                    <w:t></w:t>
                  </w:r>
                  <w:proofErr w:type="spellStart"/>
                  <w:proofErr w:type="gramStart"/>
                  <w:r w:rsidRPr="00176EE3">
                    <w:rPr>
                      <w:rFonts w:ascii="Times" w:eastAsia="Batang" w:hAnsi="Times"/>
                      <w:sz w:val="18"/>
                      <w:vertAlign w:val="subscript"/>
                      <w:lang w:eastAsia="en-US"/>
                    </w:rPr>
                    <w:t>n,NSB</w:t>
                  </w:r>
                  <w:proofErr w:type="spellEnd"/>
                  <w:proofErr w:type="gramEnd"/>
                  <w:r w:rsidRPr="00176EE3">
                    <w:rPr>
                      <w:rFonts w:ascii="Times" w:eastAsia="Batang" w:hAnsi="Times"/>
                      <w:sz w:val="18"/>
                      <w:vertAlign w:val="subscript"/>
                      <w:lang w:eastAsia="en-US"/>
                    </w:rPr>
                    <w:t>-P</w:t>
                  </w:r>
                  <w:r w:rsidRPr="00176EE3">
                    <w:rPr>
                      <w:rFonts w:ascii="Symbol" w:eastAsia="Batang" w:hAnsi="Symbol"/>
                      <w:sz w:val="18"/>
                      <w:vertAlign w:val="subscript"/>
                      <w:lang w:eastAsia="en-US"/>
                    </w:rPr>
                    <w:t></w:t>
                  </w:r>
                  <w:r w:rsidRPr="00176EE3">
                    <w:rPr>
                      <w:rFonts w:ascii="Symbol" w:eastAsia="Batang" w:hAnsi="Symbol"/>
                      <w:sz w:val="18"/>
                      <w:vertAlign w:val="subscript"/>
                      <w:lang w:eastAsia="en-US"/>
                    </w:rPr>
                    <w:t></w:t>
                  </w:r>
                  <w:r w:rsidRPr="00176EE3">
                    <w:rPr>
                      <w:rFonts w:ascii="Symbol" w:eastAsia="Batang" w:hAnsi="Symbol"/>
                      <w:sz w:val="18"/>
                      <w:vertAlign w:val="subscript"/>
                      <w:lang w:eastAsia="en-US"/>
                    </w:rPr>
                    <w:t></w:t>
                  </w:r>
                  <w:r w:rsidRPr="00176EE3">
                    <w:rPr>
                      <w:rFonts w:ascii="Times" w:eastAsia="Batang" w:hAnsi="Times"/>
                      <w:sz w:val="18"/>
                      <w:lang w:eastAsia="en-US"/>
                    </w:rPr>
                    <w:t>), n=0, 1, …, N</w:t>
                  </w:r>
                  <w:r w:rsidRPr="00176EE3">
                    <w:rPr>
                      <w:rFonts w:ascii="Times" w:eastAsia="Batang" w:hAnsi="Times"/>
                      <w:sz w:val="18"/>
                      <w:vertAlign w:val="subscript"/>
                      <w:lang w:eastAsia="en-US"/>
                    </w:rPr>
                    <w:t>TRP</w:t>
                  </w:r>
                  <w:r w:rsidRPr="00176EE3">
                    <w:rPr>
                      <w:rFonts w:ascii="Times" w:eastAsia="Batang" w:hAnsi="Times"/>
                      <w:sz w:val="18"/>
                      <w:lang w:eastAsia="en-US"/>
                    </w:rPr>
                    <w:t xml:space="preserve"> – 1, </w:t>
                  </w:r>
                  <w:proofErr w:type="spellStart"/>
                  <w:r w:rsidRPr="00176EE3">
                    <w:rPr>
                      <w:rFonts w:ascii="Times" w:eastAsia="Batang" w:hAnsi="Times"/>
                      <w:sz w:val="18"/>
                      <w:lang w:eastAsia="en-US"/>
                    </w:rPr>
                    <w:t>n≠nref</w:t>
                  </w:r>
                  <w:proofErr w:type="spellEnd"/>
                  <w:r w:rsidRPr="00176EE3">
                    <w:rPr>
                      <w:rFonts w:ascii="Times" w:eastAsia="Batang" w:hAnsi="Times"/>
                      <w:sz w:val="18"/>
                      <w:lang w:eastAsia="en-US"/>
                    </w:rPr>
                    <w:t>}</w:t>
                  </w:r>
                </w:p>
              </w:tc>
              <w:tc>
                <w:tcPr>
                  <w:tcW w:w="4725" w:type="dxa"/>
                  <w:shd w:val="clear" w:color="auto" w:fill="auto"/>
                </w:tcPr>
                <w:p w14:paraId="26F9C717" w14:textId="77777777" w:rsidR="007B1079" w:rsidRPr="00176EE3" w:rsidRDefault="007B1079" w:rsidP="00D46163">
                  <w:pPr>
                    <w:snapToGrid w:val="0"/>
                    <w:spacing w:before="0" w:after="0"/>
                    <w:jc w:val="both"/>
                    <w:rPr>
                      <w:rFonts w:ascii="Times" w:eastAsia="Batang" w:hAnsi="Times"/>
                      <w:sz w:val="18"/>
                      <w:szCs w:val="18"/>
                      <w:lang w:eastAsia="en-US"/>
                    </w:rPr>
                  </w:pPr>
                  <w:r w:rsidRPr="00176EE3">
                    <w:rPr>
                      <w:rFonts w:ascii="Times" w:eastAsia="Batang" w:hAnsi="Times"/>
                      <w:sz w:val="18"/>
                      <w:szCs w:val="24"/>
                      <w:lang w:eastAsia="en-US"/>
                    </w:rPr>
                    <w:t>DL/UL phase offsets for CSI-</w:t>
                  </w:r>
                  <w:r w:rsidRPr="00176EE3">
                    <w:rPr>
                      <w:rFonts w:ascii="Times" w:eastAsia="Batang" w:hAnsi="Times"/>
                      <w:sz w:val="18"/>
                      <w:szCs w:val="18"/>
                      <w:lang w:eastAsia="en-US"/>
                    </w:rPr>
                    <w:t>RS resource n, (</w:t>
                  </w:r>
                  <w:r w:rsidRPr="00176EE3">
                    <w:rPr>
                      <w:rFonts w:ascii="Times" w:eastAsia="Batang" w:hAnsi="Times"/>
                      <w:sz w:val="18"/>
                      <w:lang w:eastAsia="en-US"/>
                    </w:rPr>
                    <w:t>n=0, 1, …, N</w:t>
                  </w:r>
                  <w:r w:rsidRPr="00176EE3">
                    <w:rPr>
                      <w:rFonts w:ascii="Times" w:eastAsia="Batang" w:hAnsi="Times"/>
                      <w:sz w:val="18"/>
                      <w:vertAlign w:val="subscript"/>
                      <w:lang w:eastAsia="en-US"/>
                    </w:rPr>
                    <w:t>TRP</w:t>
                  </w:r>
                  <w:r w:rsidRPr="00176EE3">
                    <w:rPr>
                      <w:rFonts w:ascii="Times" w:eastAsia="Batang" w:hAnsi="Times"/>
                      <w:sz w:val="18"/>
                      <w:lang w:eastAsia="en-US"/>
                    </w:rPr>
                    <w:t xml:space="preserve"> – 1, </w:t>
                  </w:r>
                  <w:proofErr w:type="spellStart"/>
                  <w:r w:rsidRPr="00176EE3">
                    <w:rPr>
                      <w:rFonts w:ascii="Times" w:eastAsia="Batang" w:hAnsi="Times"/>
                      <w:sz w:val="18"/>
                      <w:lang w:eastAsia="en-US"/>
                    </w:rPr>
                    <w:t>n≠nref</w:t>
                  </w:r>
                  <w:proofErr w:type="spellEnd"/>
                  <w:r w:rsidRPr="00176EE3">
                    <w:rPr>
                      <w:rFonts w:ascii="Times" w:eastAsia="Batang" w:hAnsi="Times"/>
                      <w:sz w:val="18"/>
                      <w:lang w:eastAsia="en-US"/>
                    </w:rPr>
                    <w:t>)</w:t>
                  </w:r>
                  <w:r w:rsidRPr="00176EE3">
                    <w:rPr>
                      <w:rFonts w:ascii="Times" w:eastAsia="Batang" w:hAnsi="Times"/>
                      <w:sz w:val="18"/>
                      <w:szCs w:val="18"/>
                      <w:lang w:eastAsia="en-US"/>
                    </w:rPr>
                    <w:t xml:space="preserve">: </w:t>
                  </w:r>
                </w:p>
                <w:p w14:paraId="5757801E" w14:textId="77777777" w:rsidR="007B1079" w:rsidRPr="00176EE3" w:rsidRDefault="00000000" w:rsidP="00D46163">
                  <w:pPr>
                    <w:snapToGrid w:val="0"/>
                    <w:spacing w:before="0" w:after="0"/>
                    <w:jc w:val="both"/>
                    <w:rPr>
                      <w:rFonts w:ascii="Times" w:eastAsia="Batang" w:hAnsi="Times"/>
                      <w:sz w:val="18"/>
                      <w:szCs w:val="24"/>
                      <w:lang w:eastAsia="en-US"/>
                    </w:rPr>
                  </w:pPr>
                  <m:oMath>
                    <m:d>
                      <m:dPr>
                        <m:ctrlPr>
                          <w:rPr>
                            <w:rFonts w:ascii="Cambria Math" w:eastAsia="Batang" w:hAnsi="Cambria Math"/>
                            <w:i/>
                            <w:sz w:val="18"/>
                            <w:szCs w:val="18"/>
                            <w:lang w:eastAsia="en-US"/>
                          </w:rPr>
                        </m:ctrlPr>
                      </m:dPr>
                      <m:e>
                        <m:sSub>
                          <m:sSubPr>
                            <m:ctrlPr>
                              <w:rPr>
                                <w:rFonts w:ascii="Cambria Math" w:eastAsia="Batang" w:hAnsi="Cambria Math"/>
                                <w:i/>
                                <w:sz w:val="18"/>
                                <w:szCs w:val="18"/>
                                <w:lang w:eastAsia="en-US"/>
                              </w:rPr>
                            </m:ctrlPr>
                          </m:sSubPr>
                          <m:e>
                            <m:r>
                              <w:rPr>
                                <w:rFonts w:ascii="Cambria Math" w:eastAsia="Batang" w:hAnsi="Cambria Math"/>
                                <w:sz w:val="18"/>
                                <w:szCs w:val="18"/>
                                <w:lang w:eastAsia="en-US"/>
                              </w:rPr>
                              <m:t>N</m:t>
                            </m:r>
                          </m:e>
                          <m:sub>
                            <m:r>
                              <w:rPr>
                                <w:rFonts w:ascii="Cambria Math" w:eastAsia="Batang" w:hAnsi="Cambria Math"/>
                                <w:sz w:val="18"/>
                                <w:szCs w:val="18"/>
                                <w:lang w:eastAsia="en-US"/>
                              </w:rPr>
                              <m:t>TRP</m:t>
                            </m:r>
                          </m:sub>
                        </m:sSub>
                        <m:r>
                          <w:rPr>
                            <w:rFonts w:ascii="Cambria Math" w:eastAsia="Batang" w:hAnsi="Cambria Math"/>
                            <w:sz w:val="18"/>
                            <w:szCs w:val="18"/>
                            <w:lang w:eastAsia="en-US"/>
                          </w:rPr>
                          <m:t>-1</m:t>
                        </m:r>
                      </m:e>
                    </m:d>
                    <m:sSub>
                      <m:sSubPr>
                        <m:ctrlPr>
                          <w:rPr>
                            <w:rFonts w:ascii="Cambria Math" w:eastAsia="Batang" w:hAnsi="Cambria Math"/>
                            <w:i/>
                            <w:sz w:val="18"/>
                            <w:szCs w:val="18"/>
                            <w:lang w:eastAsia="en-US"/>
                          </w:rPr>
                        </m:ctrlPr>
                      </m:sSubPr>
                      <m:e>
                        <m:r>
                          <w:rPr>
                            <w:rFonts w:ascii="Cambria Math" w:eastAsia="Batang" w:hAnsi="Cambria Math"/>
                            <w:sz w:val="18"/>
                            <w:szCs w:val="18"/>
                            <w:lang w:eastAsia="en-US"/>
                          </w:rPr>
                          <m:t>N</m:t>
                        </m:r>
                      </m:e>
                      <m:sub>
                        <m:r>
                          <w:rPr>
                            <w:rFonts w:ascii="Cambria Math" w:eastAsia="Batang" w:hAnsi="Cambria Math"/>
                            <w:sz w:val="18"/>
                            <w:szCs w:val="18"/>
                            <w:lang w:eastAsia="en-US"/>
                          </w:rPr>
                          <m:t>SB-P</m:t>
                        </m:r>
                      </m:sub>
                    </m:sSub>
                    <m:r>
                      <m:rPr>
                        <m:sty m:val="p"/>
                      </m:rPr>
                      <w:rPr>
                        <w:rFonts w:ascii="Cambria Math" w:eastAsia="Calibri" w:hAnsi="Cambria Math"/>
                        <w:sz w:val="18"/>
                        <w:szCs w:val="18"/>
                        <w:lang w:eastAsia="en-US"/>
                      </w:rPr>
                      <m:t xml:space="preserve"> </m:t>
                    </m:r>
                    <m:d>
                      <m:dPr>
                        <m:begChr m:val="⌈"/>
                        <m:endChr m:val="⌉"/>
                        <m:ctrlPr>
                          <w:rPr>
                            <w:rFonts w:ascii="Cambria Math" w:eastAsia="Calibri" w:hAnsi="Cambria Math"/>
                            <w:i/>
                            <w:sz w:val="18"/>
                            <w:szCs w:val="18"/>
                            <w:lang w:eastAsia="en-US"/>
                          </w:rPr>
                        </m:ctrlPr>
                      </m:dPr>
                      <m:e>
                        <m:r>
                          <m:rPr>
                            <m:sty m:val="p"/>
                          </m:rPr>
                          <w:rPr>
                            <w:rFonts w:ascii="Cambria Math" w:eastAsia="Calibri" w:hAnsi="Cambria Math"/>
                            <w:sz w:val="18"/>
                            <w:szCs w:val="18"/>
                            <w:lang w:eastAsia="en-US"/>
                          </w:rPr>
                          <m:t>log</m:t>
                        </m:r>
                        <m:d>
                          <m:dPr>
                            <m:ctrlPr>
                              <w:rPr>
                                <w:rFonts w:ascii="Cambria Math" w:eastAsia="Calibri" w:hAnsi="Cambria Math"/>
                                <w:i/>
                                <w:sz w:val="18"/>
                                <w:szCs w:val="18"/>
                                <w:lang w:eastAsia="en-US"/>
                              </w:rPr>
                            </m:ctrlPr>
                          </m:dPr>
                          <m:e>
                            <m:sSub>
                              <m:sSubPr>
                                <m:ctrlPr>
                                  <w:rPr>
                                    <w:rFonts w:ascii="Cambria Math" w:eastAsia="Calibri" w:hAnsi="Cambria Math"/>
                                    <w:i/>
                                    <w:sz w:val="18"/>
                                    <w:szCs w:val="18"/>
                                    <w:lang w:eastAsia="en-US"/>
                                  </w:rPr>
                                </m:ctrlPr>
                              </m:sSubPr>
                              <m:e>
                                <m:r>
                                  <w:rPr>
                                    <w:rFonts w:ascii="Cambria Math" w:eastAsia="Calibri" w:hAnsi="Cambria Math"/>
                                    <w:sz w:val="18"/>
                                    <w:szCs w:val="18"/>
                                    <w:lang w:eastAsia="en-US"/>
                                  </w:rPr>
                                  <m:t>M</m:t>
                                </m:r>
                              </m:e>
                              <m:sub>
                                <m:r>
                                  <m:rPr>
                                    <m:sty m:val="p"/>
                                  </m:rPr>
                                  <w:rPr>
                                    <w:rFonts w:ascii="Cambria Math" w:eastAsia="Calibri" w:hAnsi="Cambria Math"/>
                                    <w:sz w:val="18"/>
                                    <w:szCs w:val="18"/>
                                    <w:lang w:eastAsia="en-US"/>
                                  </w:rPr>
                                  <m:t>Φ</m:t>
                                </m:r>
                              </m:sub>
                            </m:sSub>
                          </m:e>
                        </m:d>
                      </m:e>
                    </m:d>
                  </m:oMath>
                  <w:r w:rsidR="007B1079" w:rsidRPr="00176EE3">
                    <w:rPr>
                      <w:rFonts w:ascii="Times" w:eastAsia="Calibri" w:hAnsi="Times"/>
                      <w:sz w:val="18"/>
                      <w:szCs w:val="18"/>
                      <w:lang w:eastAsia="en-US"/>
                    </w:rPr>
                    <w:t>bits</w:t>
                  </w:r>
                </w:p>
              </w:tc>
            </w:tr>
          </w:tbl>
          <w:p w14:paraId="2FD0C6CF" w14:textId="77777777" w:rsidR="007B1079" w:rsidRPr="00176EE3" w:rsidRDefault="007B1079" w:rsidP="007B1079">
            <w:pPr>
              <w:widowControl w:val="0"/>
              <w:numPr>
                <w:ilvl w:val="0"/>
                <w:numId w:val="34"/>
              </w:numPr>
              <w:snapToGrid w:val="0"/>
              <w:spacing w:before="0" w:after="0"/>
              <w:jc w:val="both"/>
              <w:rPr>
                <w:rFonts w:ascii="Times" w:eastAsia="Malgun Gothic" w:hAnsi="Times"/>
                <w:i/>
                <w:lang w:eastAsia="en-US"/>
              </w:rPr>
            </w:pPr>
            <w:bookmarkStart w:id="21" w:name="_Hlk180768283"/>
            <w:r w:rsidRPr="00176EE3">
              <w:rPr>
                <w:rFonts w:ascii="Times" w:eastAsia="Malgun Gothic" w:hAnsi="Times"/>
                <w:szCs w:val="24"/>
                <w:lang w:eastAsia="en-US"/>
              </w:rPr>
              <w:t xml:space="preserve">The </w:t>
            </w:r>
            <w:bookmarkStart w:id="22" w:name="_Hlk180938685"/>
            <w:r w:rsidRPr="00176EE3">
              <w:rPr>
                <w:rFonts w:ascii="Times" w:eastAsia="Malgun Gothic" w:hAnsi="Times"/>
                <w:szCs w:val="24"/>
                <w:lang w:eastAsia="en-US"/>
              </w:rPr>
              <w:t xml:space="preserve">UCI </w:t>
            </w:r>
            <w:r w:rsidRPr="00176EE3">
              <w:rPr>
                <w:rFonts w:ascii="Times" w:eastAsia="Malgun Gothic" w:hAnsi="Times"/>
                <w:lang w:eastAsia="en-US"/>
              </w:rPr>
              <w:t>mapping order</w:t>
            </w:r>
            <w:bookmarkEnd w:id="21"/>
            <w:bookmarkEnd w:id="22"/>
            <w:r w:rsidRPr="00176EE3">
              <w:rPr>
                <w:rFonts w:ascii="Times" w:eastAsia="Malgun Gothic" w:hAnsi="Times"/>
                <w:lang w:eastAsia="en-US"/>
              </w:rPr>
              <w:t xml:space="preserve"> is as follows</w:t>
            </w:r>
            <w:r w:rsidRPr="00176EE3">
              <w:rPr>
                <w:rFonts w:ascii="Times" w:eastAsia="Batang" w:hAnsi="Times"/>
                <w:lang w:eastAsia="en-US"/>
              </w:rPr>
              <w:t>:</w:t>
            </w:r>
          </w:p>
          <w:p w14:paraId="7767C11F" w14:textId="77777777" w:rsidR="007B1079" w:rsidRPr="00176EE3" w:rsidRDefault="007B1079" w:rsidP="007B1079">
            <w:pPr>
              <w:widowControl w:val="0"/>
              <w:numPr>
                <w:ilvl w:val="1"/>
                <w:numId w:val="34"/>
              </w:numPr>
              <w:snapToGrid w:val="0"/>
              <w:spacing w:before="0" w:after="0"/>
              <w:jc w:val="both"/>
              <w:rPr>
                <w:rFonts w:ascii="Times" w:eastAsia="Malgun Gothic" w:hAnsi="Times"/>
                <w:i/>
                <w:lang w:eastAsia="en-US"/>
              </w:rPr>
            </w:pPr>
            <w:proofErr w:type="spellStart"/>
            <w:r w:rsidRPr="00176EE3">
              <w:rPr>
                <w:rFonts w:ascii="Times" w:hAnsi="Times"/>
                <w:szCs w:val="24"/>
                <w:lang w:eastAsia="en-US"/>
              </w:rPr>
              <w:t>nref</w:t>
            </w:r>
            <w:proofErr w:type="spellEnd"/>
            <w:r w:rsidRPr="00176EE3">
              <w:rPr>
                <w:rFonts w:ascii="Times" w:hAnsi="Times"/>
                <w:szCs w:val="24"/>
                <w:lang w:eastAsia="en-US"/>
              </w:rPr>
              <w:t xml:space="preserve">, </w:t>
            </w:r>
          </w:p>
          <w:p w14:paraId="6268BEDE" w14:textId="77777777" w:rsidR="007B1079" w:rsidRPr="00176EE3" w:rsidRDefault="007B1079" w:rsidP="007B1079">
            <w:pPr>
              <w:widowControl w:val="0"/>
              <w:numPr>
                <w:ilvl w:val="1"/>
                <w:numId w:val="34"/>
              </w:numPr>
              <w:snapToGrid w:val="0"/>
              <w:spacing w:before="0" w:after="0"/>
              <w:jc w:val="both"/>
              <w:rPr>
                <w:rFonts w:ascii="Times" w:eastAsia="Malgun Gothic" w:hAnsi="Times"/>
                <w:i/>
                <w:lang w:eastAsia="en-US"/>
              </w:rPr>
            </w:pPr>
            <w:r w:rsidRPr="00176EE3">
              <w:rPr>
                <w:rFonts w:ascii="Times" w:eastAsia="Malgun Gothic" w:hAnsi="Times"/>
                <w:lang w:eastAsia="en-US"/>
              </w:rPr>
              <w:t>{</w:t>
            </w:r>
            <w:r w:rsidRPr="00176EE3">
              <w:rPr>
                <w:rFonts w:ascii="Times" w:eastAsia="Batang" w:hAnsi="Times"/>
                <w:lang w:eastAsia="en-US"/>
              </w:rPr>
              <w:t>(</w:t>
            </w:r>
            <w:r w:rsidRPr="00176EE3">
              <w:rPr>
                <w:rFonts w:ascii="Symbol" w:eastAsia="Batang" w:hAnsi="Symbol"/>
                <w:lang w:eastAsia="en-US"/>
              </w:rPr>
              <w:t></w:t>
            </w:r>
            <w:r w:rsidRPr="00176EE3">
              <w:rPr>
                <w:rFonts w:ascii="Times" w:eastAsia="Batang" w:hAnsi="Times"/>
                <w:vertAlign w:val="subscript"/>
                <w:lang w:eastAsia="en-US"/>
              </w:rPr>
              <w:t>n,</w:t>
            </w:r>
            <w:r w:rsidRPr="00176EE3">
              <w:rPr>
                <w:rFonts w:ascii="Symbol" w:eastAsia="Batang" w:hAnsi="Symbol"/>
                <w:vertAlign w:val="subscript"/>
                <w:lang w:eastAsia="en-US"/>
              </w:rPr>
              <w:t></w:t>
            </w:r>
            <w:r w:rsidRPr="00176EE3">
              <w:rPr>
                <w:rFonts w:ascii="Times" w:eastAsia="Batang" w:hAnsi="Times"/>
                <w:lang w:eastAsia="en-US"/>
              </w:rPr>
              <w:t xml:space="preserve">, </w:t>
            </w:r>
            <w:r w:rsidRPr="00176EE3">
              <w:rPr>
                <w:rFonts w:ascii="Symbol" w:eastAsia="Batang" w:hAnsi="Symbol"/>
                <w:lang w:eastAsia="en-US"/>
              </w:rPr>
              <w:t></w:t>
            </w:r>
            <w:r w:rsidRPr="00176EE3">
              <w:rPr>
                <w:rFonts w:ascii="Times" w:eastAsia="Batang" w:hAnsi="Times"/>
                <w:vertAlign w:val="subscript"/>
                <w:lang w:eastAsia="en-US"/>
              </w:rPr>
              <w:t>n,</w:t>
            </w:r>
            <w:r w:rsidRPr="00176EE3">
              <w:rPr>
                <w:rFonts w:ascii="Symbol" w:eastAsia="Batang" w:hAnsi="Symbol"/>
                <w:vertAlign w:val="subscript"/>
                <w:lang w:eastAsia="en-US"/>
              </w:rPr>
              <w:t></w:t>
            </w:r>
            <w:r w:rsidRPr="00176EE3">
              <w:rPr>
                <w:rFonts w:ascii="Symbol" w:eastAsia="Batang" w:hAnsi="Symbol"/>
                <w:vertAlign w:val="subscript"/>
                <w:lang w:eastAsia="en-US"/>
              </w:rPr>
              <w:t></w:t>
            </w:r>
            <w:r w:rsidRPr="00176EE3">
              <w:rPr>
                <w:rFonts w:ascii="Symbol" w:eastAsia="Batang" w:hAnsi="Symbol"/>
                <w:vertAlign w:val="subscript"/>
                <w:lang w:eastAsia="en-US"/>
              </w:rPr>
              <w:t></w:t>
            </w:r>
            <w:r w:rsidRPr="00176EE3">
              <w:rPr>
                <w:rFonts w:ascii="Symbol" w:eastAsia="Batang" w:hAnsi="Symbol"/>
                <w:lang w:eastAsia="en-US"/>
              </w:rPr>
              <w:t></w:t>
            </w:r>
            <w:r w:rsidRPr="00176EE3">
              <w:rPr>
                <w:rFonts w:ascii="Symbol" w:eastAsia="Batang" w:hAnsi="Symbol"/>
                <w:lang w:eastAsia="en-US"/>
              </w:rPr>
              <w:t></w:t>
            </w:r>
            <w:r w:rsidRPr="00176EE3">
              <w:rPr>
                <w:rFonts w:ascii="Symbol" w:eastAsia="Batang" w:hAnsi="Symbol"/>
                <w:lang w:eastAsia="en-US"/>
              </w:rPr>
              <w:t></w:t>
            </w:r>
            <w:r w:rsidRPr="00176EE3">
              <w:rPr>
                <w:rFonts w:ascii="Times" w:eastAsia="Batang" w:hAnsi="Times"/>
                <w:vertAlign w:val="subscript"/>
                <w:lang w:eastAsia="en-US"/>
              </w:rPr>
              <w:t>,</w:t>
            </w:r>
            <w:r w:rsidRPr="00176EE3">
              <w:rPr>
                <w:rFonts w:ascii="Times" w:eastAsia="Batang" w:hAnsi="Times"/>
                <w:lang w:eastAsia="en-US"/>
              </w:rPr>
              <w:t xml:space="preserve"> </w:t>
            </w:r>
            <w:r w:rsidRPr="00176EE3">
              <w:rPr>
                <w:rFonts w:ascii="Symbol" w:eastAsia="Batang" w:hAnsi="Symbol"/>
                <w:lang w:eastAsia="en-US"/>
              </w:rPr>
              <w:t></w:t>
            </w:r>
            <w:proofErr w:type="spellStart"/>
            <w:proofErr w:type="gramStart"/>
            <w:r w:rsidRPr="00176EE3">
              <w:rPr>
                <w:rFonts w:ascii="Times" w:eastAsia="Batang" w:hAnsi="Times"/>
                <w:vertAlign w:val="subscript"/>
                <w:lang w:eastAsia="en-US"/>
              </w:rPr>
              <w:t>n,NSB</w:t>
            </w:r>
            <w:proofErr w:type="spellEnd"/>
            <w:proofErr w:type="gramEnd"/>
            <w:r w:rsidRPr="00176EE3">
              <w:rPr>
                <w:rFonts w:ascii="Times" w:eastAsia="Batang" w:hAnsi="Times"/>
                <w:vertAlign w:val="subscript"/>
                <w:lang w:eastAsia="en-US"/>
              </w:rPr>
              <w:t>-P</w:t>
            </w:r>
            <w:r w:rsidRPr="00176EE3">
              <w:rPr>
                <w:rFonts w:ascii="Symbol" w:eastAsia="Batang" w:hAnsi="Symbol"/>
                <w:vertAlign w:val="subscript"/>
                <w:lang w:eastAsia="en-US"/>
              </w:rPr>
              <w:t></w:t>
            </w:r>
            <w:r w:rsidRPr="00176EE3">
              <w:rPr>
                <w:rFonts w:ascii="Symbol" w:eastAsia="Batang" w:hAnsi="Symbol"/>
                <w:vertAlign w:val="subscript"/>
                <w:lang w:eastAsia="en-US"/>
              </w:rPr>
              <w:t></w:t>
            </w:r>
            <w:r w:rsidRPr="00176EE3">
              <w:rPr>
                <w:rFonts w:ascii="Symbol" w:eastAsia="Batang" w:hAnsi="Symbol"/>
                <w:vertAlign w:val="subscript"/>
                <w:lang w:eastAsia="en-US"/>
              </w:rPr>
              <w:t></w:t>
            </w:r>
            <w:r w:rsidRPr="00176EE3">
              <w:rPr>
                <w:rFonts w:ascii="Times" w:eastAsia="Batang" w:hAnsi="Times"/>
                <w:lang w:eastAsia="en-US"/>
              </w:rPr>
              <w:t>), n=0, 1, …, N</w:t>
            </w:r>
            <w:r w:rsidRPr="00176EE3">
              <w:rPr>
                <w:rFonts w:ascii="Times" w:eastAsia="Batang" w:hAnsi="Times"/>
                <w:vertAlign w:val="subscript"/>
                <w:lang w:eastAsia="en-US"/>
              </w:rPr>
              <w:t>TRP</w:t>
            </w:r>
            <w:r w:rsidRPr="00176EE3">
              <w:rPr>
                <w:rFonts w:ascii="Times" w:eastAsia="Batang" w:hAnsi="Times"/>
                <w:lang w:eastAsia="en-US"/>
              </w:rPr>
              <w:t xml:space="preserve"> – 1, </w:t>
            </w:r>
            <w:proofErr w:type="spellStart"/>
            <w:r w:rsidRPr="00176EE3">
              <w:rPr>
                <w:rFonts w:ascii="Times" w:eastAsia="Batang" w:hAnsi="Times"/>
                <w:lang w:eastAsia="en-US"/>
              </w:rPr>
              <w:t>n≠nref</w:t>
            </w:r>
            <w:proofErr w:type="spellEnd"/>
            <w:r w:rsidRPr="00176EE3">
              <w:rPr>
                <w:rFonts w:ascii="Times" w:eastAsia="Batang" w:hAnsi="Times"/>
                <w:lang w:eastAsia="en-US"/>
              </w:rPr>
              <w:t xml:space="preserve">} </w:t>
            </w:r>
            <w:r w:rsidRPr="00176EE3">
              <w:rPr>
                <w:rFonts w:ascii="Times" w:hAnsi="Times"/>
                <w:szCs w:val="24"/>
                <w:lang w:eastAsia="en-US"/>
              </w:rPr>
              <w:t xml:space="preserve">ordered from the lowest to highest CSI-RS resource ID </w:t>
            </w:r>
          </w:p>
          <w:p w14:paraId="676F272F" w14:textId="77777777" w:rsidR="007B1079" w:rsidRDefault="007B1079" w:rsidP="00D46163">
            <w:pPr>
              <w:widowControl w:val="0"/>
              <w:snapToGrid w:val="0"/>
              <w:spacing w:before="0" w:after="0"/>
              <w:jc w:val="both"/>
              <w:rPr>
                <w:rFonts w:ascii="Times" w:eastAsiaTheme="minorEastAsia" w:hAnsi="Times"/>
                <w:lang w:eastAsia="zh-CN"/>
              </w:rPr>
            </w:pPr>
          </w:p>
          <w:p w14:paraId="2E3F1C6D" w14:textId="77777777" w:rsidR="007B1079" w:rsidRPr="00176EE3" w:rsidRDefault="007B1079" w:rsidP="00D46163">
            <w:pPr>
              <w:snapToGrid w:val="0"/>
              <w:spacing w:before="0" w:after="0"/>
              <w:jc w:val="both"/>
              <w:rPr>
                <w:rFonts w:ascii="Times" w:eastAsia="Malgun Gothic" w:hAnsi="Times" w:cs="Times"/>
                <w:b/>
                <w:lang w:eastAsia="ko-KR"/>
              </w:rPr>
            </w:pPr>
            <w:r w:rsidRPr="00176EE3">
              <w:rPr>
                <w:rFonts w:ascii="Times" w:eastAsia="Malgun Gothic" w:hAnsi="Times" w:cs="Times" w:hint="eastAsia"/>
                <w:b/>
                <w:highlight w:val="green"/>
                <w:lang w:eastAsia="ko-KR"/>
              </w:rPr>
              <w:t>Agreement</w:t>
            </w:r>
          </w:p>
          <w:p w14:paraId="46326015" w14:textId="77777777" w:rsidR="007B1079" w:rsidRPr="00176EE3" w:rsidRDefault="007B1079" w:rsidP="00D46163">
            <w:pPr>
              <w:snapToGrid w:val="0"/>
              <w:spacing w:before="0" w:after="0"/>
              <w:jc w:val="both"/>
              <w:rPr>
                <w:rFonts w:ascii="Times" w:eastAsia="Malgun Gothic" w:hAnsi="Times"/>
                <w:szCs w:val="24"/>
                <w:lang w:eastAsia="en-US"/>
              </w:rPr>
            </w:pPr>
            <w:r w:rsidRPr="00176EE3">
              <w:rPr>
                <w:rFonts w:ascii="Times" w:eastAsia="Malgun Gothic" w:hAnsi="Times"/>
                <w:szCs w:val="24"/>
                <w:lang w:eastAsia="en-US"/>
              </w:rPr>
              <w:t xml:space="preserve">For the Rel-19 aperiodic standalone CJT calibration reporting, regarding </w:t>
            </w:r>
            <w:bookmarkStart w:id="23" w:name="_Hlk180938814"/>
            <w:r w:rsidRPr="00176EE3">
              <w:rPr>
                <w:rFonts w:ascii="Times" w:eastAsia="Malgun Gothic" w:hAnsi="Times"/>
                <w:szCs w:val="24"/>
                <w:lang w:eastAsia="en-US"/>
              </w:rPr>
              <w:t>active resource counting</w:t>
            </w:r>
            <w:bookmarkEnd w:id="23"/>
            <w:r w:rsidRPr="00176EE3">
              <w:rPr>
                <w:rFonts w:ascii="Times" w:eastAsia="Malgun Gothic" w:hAnsi="Times"/>
                <w:szCs w:val="24"/>
                <w:lang w:eastAsia="en-US"/>
              </w:rPr>
              <w:t xml:space="preserve"> and O</w:t>
            </w:r>
            <w:r w:rsidRPr="00176EE3">
              <w:rPr>
                <w:rFonts w:ascii="Times" w:eastAsia="Malgun Gothic" w:hAnsi="Times"/>
                <w:szCs w:val="24"/>
                <w:vertAlign w:val="subscript"/>
                <w:lang w:eastAsia="en-US"/>
              </w:rPr>
              <w:t>CPU</w:t>
            </w:r>
            <w:r w:rsidRPr="00176EE3">
              <w:rPr>
                <w:rFonts w:ascii="Times" w:eastAsia="Malgun Gothic" w:hAnsi="Times"/>
                <w:szCs w:val="24"/>
                <w:lang w:eastAsia="en-US"/>
              </w:rPr>
              <w:t xml:space="preserve">, when </w:t>
            </w:r>
            <w:proofErr w:type="spellStart"/>
            <w:r w:rsidRPr="00176EE3">
              <w:rPr>
                <w:rFonts w:ascii="Times" w:eastAsia="Malgun Gothic" w:hAnsi="Times"/>
                <w:szCs w:val="24"/>
                <w:lang w:eastAsia="en-US"/>
              </w:rPr>
              <w:t>ReportQuantity</w:t>
            </w:r>
            <w:proofErr w:type="spellEnd"/>
            <w:r w:rsidRPr="00176EE3">
              <w:rPr>
                <w:rFonts w:ascii="Times" w:eastAsia="Malgun Gothic" w:hAnsi="Times"/>
                <w:szCs w:val="24"/>
                <w:lang w:eastAsia="en-US"/>
              </w:rPr>
              <w:t xml:space="preserve"> is ‘</w:t>
            </w:r>
            <w:proofErr w:type="spellStart"/>
            <w:r w:rsidRPr="00176EE3">
              <w:rPr>
                <w:rFonts w:ascii="Times" w:eastAsia="Malgun Gothic" w:hAnsi="Times"/>
                <w:szCs w:val="24"/>
                <w:lang w:eastAsia="en-US"/>
              </w:rPr>
              <w:t>cjtc</w:t>
            </w:r>
            <w:proofErr w:type="spellEnd"/>
            <w:r w:rsidRPr="00176EE3">
              <w:rPr>
                <w:rFonts w:ascii="Times" w:eastAsia="Malgun Gothic" w:hAnsi="Times"/>
                <w:szCs w:val="24"/>
                <w:lang w:eastAsia="en-US"/>
              </w:rPr>
              <w:t xml:space="preserve">-P’ (phase offset), for both </w:t>
            </w:r>
            <w:r w:rsidRPr="00176EE3">
              <w:rPr>
                <w:rFonts w:ascii="Symbol" w:eastAsia="Malgun Gothic" w:hAnsi="Symbol"/>
                <w:szCs w:val="24"/>
                <w:lang w:eastAsia="en-US"/>
              </w:rPr>
              <w:t></w:t>
            </w:r>
            <w:r w:rsidRPr="00176EE3">
              <w:rPr>
                <w:rFonts w:ascii="Times" w:eastAsia="Malgun Gothic" w:hAnsi="Times"/>
                <w:szCs w:val="24"/>
                <w:lang w:eastAsia="en-US"/>
              </w:rPr>
              <w:t xml:space="preserve">=1 and </w:t>
            </w:r>
            <w:r w:rsidRPr="00176EE3">
              <w:rPr>
                <w:rFonts w:ascii="Symbol" w:eastAsia="Malgun Gothic" w:hAnsi="Symbol"/>
                <w:szCs w:val="24"/>
                <w:lang w:eastAsia="en-US"/>
              </w:rPr>
              <w:t></w:t>
            </w:r>
            <w:r w:rsidRPr="00176EE3">
              <w:rPr>
                <w:rFonts w:ascii="Times" w:eastAsia="Malgun Gothic" w:hAnsi="Times"/>
                <w:szCs w:val="24"/>
                <w:lang w:eastAsia="en-US"/>
              </w:rPr>
              <w:t>&gt;1, fully reuse those from Rel-18 TDCP reporting</w:t>
            </w:r>
          </w:p>
          <w:p w14:paraId="159CE158" w14:textId="77777777" w:rsidR="007B1079" w:rsidRDefault="007B1079" w:rsidP="00D46163">
            <w:pPr>
              <w:widowControl w:val="0"/>
              <w:snapToGrid w:val="0"/>
              <w:spacing w:before="0" w:after="0"/>
              <w:jc w:val="both"/>
              <w:rPr>
                <w:rFonts w:ascii="Times" w:eastAsiaTheme="minorEastAsia" w:hAnsi="Times"/>
                <w:szCs w:val="24"/>
                <w:lang w:eastAsia="zh-CN"/>
              </w:rPr>
            </w:pPr>
            <w:r w:rsidRPr="00176EE3">
              <w:rPr>
                <w:rFonts w:ascii="Times" w:eastAsia="Malgun Gothic" w:hAnsi="Times"/>
                <w:szCs w:val="24"/>
                <w:lang w:eastAsia="en-US"/>
              </w:rPr>
              <w:t>O</w:t>
            </w:r>
            <w:r w:rsidRPr="00176EE3">
              <w:rPr>
                <w:rFonts w:ascii="Times" w:eastAsia="Malgun Gothic" w:hAnsi="Times"/>
                <w:szCs w:val="24"/>
                <w:vertAlign w:val="subscript"/>
                <w:lang w:eastAsia="en-US"/>
              </w:rPr>
              <w:t>CPU</w:t>
            </w:r>
            <w:r w:rsidRPr="00176EE3">
              <w:rPr>
                <w:rFonts w:ascii="Times" w:eastAsia="Malgun Gothic" w:hAnsi="Times"/>
                <w:szCs w:val="24"/>
                <w:lang w:eastAsia="en-US"/>
              </w:rPr>
              <w:t xml:space="preserve"> =</w:t>
            </w:r>
            <w:proofErr w:type="gramStart"/>
            <w:r w:rsidRPr="00176EE3">
              <w:rPr>
                <w:rFonts w:ascii="Times" w:eastAsia="Malgun Gothic" w:hAnsi="Times"/>
                <w:szCs w:val="24"/>
                <w:lang w:eastAsia="en-US"/>
              </w:rPr>
              <w:t>X.N</w:t>
            </w:r>
            <w:r w:rsidRPr="00176EE3">
              <w:rPr>
                <w:rFonts w:ascii="Times" w:eastAsia="Malgun Gothic" w:hAnsi="Times"/>
                <w:szCs w:val="24"/>
                <w:vertAlign w:val="subscript"/>
                <w:lang w:eastAsia="en-US"/>
              </w:rPr>
              <w:t>TRP</w:t>
            </w:r>
            <w:proofErr w:type="gramEnd"/>
            <w:r w:rsidRPr="00176EE3">
              <w:rPr>
                <w:rFonts w:ascii="Times" w:eastAsia="Malgun Gothic" w:hAnsi="Times"/>
                <w:szCs w:val="24"/>
                <w:lang w:eastAsia="en-US"/>
              </w:rPr>
              <w:t xml:space="preserve"> where X≥1 is defined based on UE capabilities and determined by the UE</w:t>
            </w:r>
          </w:p>
          <w:p w14:paraId="3E7DAD08" w14:textId="77777777" w:rsidR="007B1079" w:rsidRDefault="007B1079" w:rsidP="00D46163">
            <w:pPr>
              <w:widowControl w:val="0"/>
              <w:snapToGrid w:val="0"/>
              <w:spacing w:before="0" w:after="0"/>
              <w:jc w:val="both"/>
              <w:rPr>
                <w:rFonts w:ascii="Times" w:eastAsiaTheme="minorEastAsia" w:hAnsi="Times"/>
                <w:szCs w:val="24"/>
                <w:lang w:eastAsia="zh-CN"/>
              </w:rPr>
            </w:pPr>
          </w:p>
          <w:p w14:paraId="7663F15B" w14:textId="77777777" w:rsidR="007B1079" w:rsidRPr="00176EE3" w:rsidRDefault="007B1079" w:rsidP="00D46163">
            <w:pPr>
              <w:snapToGrid w:val="0"/>
              <w:spacing w:before="0" w:after="0"/>
              <w:jc w:val="both"/>
              <w:rPr>
                <w:rFonts w:ascii="Times" w:eastAsia="Malgun Gothic" w:hAnsi="Times" w:cs="Times"/>
                <w:b/>
                <w:lang w:eastAsia="ko-KR"/>
              </w:rPr>
            </w:pPr>
            <w:r w:rsidRPr="00176EE3">
              <w:rPr>
                <w:rFonts w:ascii="Times" w:eastAsia="Malgun Gothic" w:hAnsi="Times" w:cs="Times" w:hint="eastAsia"/>
                <w:b/>
                <w:highlight w:val="green"/>
                <w:lang w:eastAsia="ko-KR"/>
              </w:rPr>
              <w:t>Agreement</w:t>
            </w:r>
          </w:p>
          <w:p w14:paraId="732F2E03" w14:textId="77777777" w:rsidR="007B1079" w:rsidRPr="00176EE3" w:rsidRDefault="007B1079" w:rsidP="00D46163">
            <w:pPr>
              <w:snapToGrid w:val="0"/>
              <w:spacing w:before="0" w:after="0"/>
              <w:jc w:val="both"/>
              <w:rPr>
                <w:rFonts w:ascii="Times" w:eastAsia="Batang" w:hAnsi="Times"/>
                <w:bCs/>
                <w:lang w:eastAsia="zh-CN"/>
              </w:rPr>
            </w:pPr>
            <w:r w:rsidRPr="00176EE3">
              <w:rPr>
                <w:rFonts w:ascii="Times" w:eastAsia="Malgun Gothic" w:hAnsi="Times"/>
                <w:lang w:eastAsia="en-US"/>
              </w:rPr>
              <w:t>For the Rel-19 aperiodic standalone CJT calibration reporting,</w:t>
            </w:r>
            <w:r w:rsidRPr="00176EE3">
              <w:rPr>
                <w:rFonts w:ascii="Times" w:eastAsia="Batang" w:hAnsi="Times"/>
                <w:bCs/>
                <w:lang w:eastAsia="zh-CN"/>
              </w:rPr>
              <w:t xml:space="preserve"> when </w:t>
            </w:r>
            <w:proofErr w:type="spellStart"/>
            <w:r w:rsidRPr="00176EE3">
              <w:rPr>
                <w:rFonts w:ascii="Times" w:eastAsia="Batang" w:hAnsi="Times"/>
                <w:bCs/>
                <w:lang w:eastAsia="zh-CN"/>
              </w:rPr>
              <w:t>ReportQuantity</w:t>
            </w:r>
            <w:proofErr w:type="spellEnd"/>
            <w:r w:rsidRPr="00176EE3">
              <w:rPr>
                <w:rFonts w:ascii="Times" w:eastAsia="Batang" w:hAnsi="Times"/>
                <w:bCs/>
                <w:lang w:eastAsia="zh-CN"/>
              </w:rPr>
              <w:t xml:space="preserve"> is ‘</w:t>
            </w:r>
            <w:proofErr w:type="spellStart"/>
            <w:r w:rsidRPr="00176EE3">
              <w:rPr>
                <w:rFonts w:ascii="Times" w:eastAsia="Batang" w:hAnsi="Times"/>
                <w:bCs/>
                <w:lang w:eastAsia="zh-CN"/>
              </w:rPr>
              <w:t>cjtc</w:t>
            </w:r>
            <w:proofErr w:type="spellEnd"/>
            <w:r w:rsidRPr="00176EE3">
              <w:rPr>
                <w:rFonts w:ascii="Times" w:eastAsia="Batang" w:hAnsi="Times"/>
                <w:bCs/>
                <w:lang w:eastAsia="zh-CN"/>
              </w:rPr>
              <w:t xml:space="preserve">-P’ (DL/UL phase offset), </w:t>
            </w:r>
          </w:p>
          <w:p w14:paraId="74050FF7" w14:textId="77777777" w:rsidR="007B1079" w:rsidRPr="00176EE3" w:rsidRDefault="007B1079" w:rsidP="007B1079">
            <w:pPr>
              <w:widowControl w:val="0"/>
              <w:numPr>
                <w:ilvl w:val="0"/>
                <w:numId w:val="23"/>
              </w:numPr>
              <w:snapToGrid w:val="0"/>
              <w:spacing w:before="0" w:after="0"/>
              <w:jc w:val="both"/>
              <w:rPr>
                <w:rFonts w:ascii="Times" w:eastAsia="Batang" w:hAnsi="Times"/>
                <w:bCs/>
                <w:lang w:eastAsia="zh-CN"/>
              </w:rPr>
            </w:pPr>
            <w:r w:rsidRPr="00176EE3">
              <w:rPr>
                <w:rFonts w:ascii="Times" w:eastAsia="Malgun Gothic" w:hAnsi="Times"/>
                <w:bCs/>
                <w:iCs/>
                <w:lang w:eastAsia="x-none"/>
              </w:rPr>
              <w:t xml:space="preserve">after the CSI report </w:t>
            </w:r>
            <w:r w:rsidRPr="00176EE3">
              <w:rPr>
                <w:rFonts w:ascii="Times" w:eastAsia="Malgun Gothic" w:hAnsi="Times"/>
                <w:bCs/>
                <w:lang w:eastAsia="x-none"/>
              </w:rPr>
              <w:t xml:space="preserve">(re)configuration, serving cell activation, BWP change, the UE reports a CSI report only after receiving at least one CSI-RS transmission occasion for each of the CSI-RS resources in the corresponding CSI-RS Resource Set for channel measurement </w:t>
            </w:r>
            <w:r w:rsidRPr="00176EE3">
              <w:rPr>
                <w:rFonts w:ascii="Times" w:eastAsia="Malgun Gothic" w:hAnsi="Times"/>
                <w:bCs/>
                <w:iCs/>
                <w:lang w:eastAsia="x-none"/>
              </w:rPr>
              <w:t>no later than the CSI reference resource within the same DRX active time, when DRX is configured, and drop the report otherwise.</w:t>
            </w:r>
          </w:p>
          <w:p w14:paraId="01425FB6" w14:textId="77777777" w:rsidR="007B1079" w:rsidRDefault="007B1079" w:rsidP="00D46163">
            <w:pPr>
              <w:widowControl w:val="0"/>
              <w:snapToGrid w:val="0"/>
              <w:spacing w:before="0" w:after="0"/>
              <w:jc w:val="both"/>
              <w:rPr>
                <w:rFonts w:ascii="Times" w:eastAsiaTheme="minorEastAsia" w:hAnsi="Times"/>
                <w:lang w:eastAsia="zh-CN"/>
              </w:rPr>
            </w:pPr>
          </w:p>
          <w:p w14:paraId="6A5E68A9" w14:textId="77777777" w:rsidR="007B1079" w:rsidRPr="00176EE3" w:rsidRDefault="007B1079" w:rsidP="00D46163">
            <w:pPr>
              <w:snapToGrid w:val="0"/>
              <w:spacing w:before="0" w:after="0"/>
              <w:jc w:val="both"/>
              <w:rPr>
                <w:rFonts w:ascii="Times" w:eastAsia="Malgun Gothic" w:hAnsi="Times" w:cs="Times"/>
                <w:b/>
                <w:lang w:eastAsia="ko-KR"/>
              </w:rPr>
            </w:pPr>
            <w:r w:rsidRPr="00176EE3">
              <w:rPr>
                <w:rFonts w:ascii="Times" w:eastAsia="Malgun Gothic" w:hAnsi="Times" w:cs="Times" w:hint="eastAsia"/>
                <w:b/>
                <w:highlight w:val="green"/>
                <w:lang w:eastAsia="ko-KR"/>
              </w:rPr>
              <w:t>Agreement</w:t>
            </w:r>
          </w:p>
          <w:p w14:paraId="42E2074B" w14:textId="77777777" w:rsidR="007B1079" w:rsidRPr="00176EE3" w:rsidRDefault="007B1079" w:rsidP="00D46163">
            <w:pPr>
              <w:snapToGrid w:val="0"/>
              <w:spacing w:before="0" w:after="0"/>
              <w:jc w:val="both"/>
              <w:rPr>
                <w:rFonts w:ascii="Times" w:eastAsiaTheme="minorEastAsia" w:hAnsi="Times"/>
                <w:bCs/>
                <w:szCs w:val="24"/>
                <w:lang w:eastAsia="zh-CN"/>
              </w:rPr>
            </w:pPr>
            <w:r w:rsidRPr="00176EE3">
              <w:rPr>
                <w:rFonts w:ascii="Times" w:eastAsia="Batang" w:hAnsi="Times"/>
                <w:bCs/>
                <w:szCs w:val="24"/>
                <w:lang w:eastAsia="zh-CN"/>
              </w:rPr>
              <w:t xml:space="preserve">For the Rel-19 aperiodic standalone CJT calibration reporting, when </w:t>
            </w:r>
            <w:proofErr w:type="spellStart"/>
            <w:r w:rsidRPr="00176EE3">
              <w:rPr>
                <w:rFonts w:ascii="Times" w:eastAsia="Batang" w:hAnsi="Times"/>
                <w:bCs/>
                <w:szCs w:val="24"/>
                <w:lang w:eastAsia="zh-CN"/>
              </w:rPr>
              <w:t>ReportQuantity</w:t>
            </w:r>
            <w:proofErr w:type="spellEnd"/>
            <w:r w:rsidRPr="00176EE3">
              <w:rPr>
                <w:rFonts w:ascii="Times" w:eastAsia="Batang" w:hAnsi="Times"/>
                <w:bCs/>
                <w:szCs w:val="24"/>
                <w:lang w:eastAsia="zh-CN"/>
              </w:rPr>
              <w:t xml:space="preserve"> is ‘</w:t>
            </w:r>
            <w:proofErr w:type="spellStart"/>
            <w:r w:rsidRPr="00176EE3">
              <w:rPr>
                <w:rFonts w:ascii="Times" w:eastAsia="Batang" w:hAnsi="Times"/>
                <w:bCs/>
                <w:szCs w:val="24"/>
                <w:lang w:eastAsia="zh-CN"/>
              </w:rPr>
              <w:t>cjtc</w:t>
            </w:r>
            <w:proofErr w:type="spellEnd"/>
            <w:r w:rsidRPr="00176EE3">
              <w:rPr>
                <w:rFonts w:ascii="Times" w:eastAsia="Batang" w:hAnsi="Times"/>
                <w:bCs/>
                <w:szCs w:val="24"/>
                <w:lang w:eastAsia="zh-CN"/>
              </w:rPr>
              <w:t>-P’ (DL/UL phase offset), regarding the support of sub-band reporting (</w:t>
            </w:r>
            <w:r w:rsidRPr="00176EE3">
              <w:rPr>
                <w:rFonts w:ascii="Symbol" w:eastAsia="Malgun Gothic" w:hAnsi="Symbol"/>
                <w:szCs w:val="24"/>
                <w:lang w:eastAsia="en-US"/>
              </w:rPr>
              <w:t></w:t>
            </w:r>
            <w:r w:rsidRPr="00176EE3">
              <w:rPr>
                <w:rFonts w:ascii="Times" w:eastAsia="Batang" w:hAnsi="Times"/>
                <w:bCs/>
                <w:szCs w:val="24"/>
                <w:lang w:eastAsia="zh-CN"/>
              </w:rPr>
              <w:t xml:space="preserve">&gt;1), the maximum value of configured </w:t>
            </w:r>
            <w:bookmarkStart w:id="24" w:name="_Hlk180938864"/>
            <w:r w:rsidRPr="00176EE3">
              <w:rPr>
                <w:rFonts w:ascii="Times" w:eastAsia="Batang" w:hAnsi="Times"/>
                <w:szCs w:val="24"/>
                <w:lang w:eastAsia="zh-CN"/>
              </w:rPr>
              <w:t>N</w:t>
            </w:r>
            <w:r w:rsidRPr="00176EE3">
              <w:rPr>
                <w:rFonts w:ascii="Times" w:eastAsia="Batang" w:hAnsi="Times"/>
                <w:szCs w:val="24"/>
                <w:vertAlign w:val="subscript"/>
                <w:lang w:eastAsia="zh-CN"/>
              </w:rPr>
              <w:t>SB-P</w:t>
            </w:r>
            <w:bookmarkEnd w:id="24"/>
            <w:r w:rsidRPr="00176EE3">
              <w:rPr>
                <w:rFonts w:ascii="Times" w:eastAsia="Batang" w:hAnsi="Times"/>
                <w:szCs w:val="24"/>
                <w:lang w:eastAsia="zh-CN"/>
              </w:rPr>
              <w:t xml:space="preserve"> </w:t>
            </w:r>
            <w:r w:rsidRPr="00176EE3">
              <w:rPr>
                <w:rFonts w:ascii="Times" w:eastAsia="Batang" w:hAnsi="Times"/>
                <w:bCs/>
                <w:szCs w:val="24"/>
                <w:lang w:eastAsia="zh-CN"/>
              </w:rPr>
              <w:t>is 16 per CSI reporting setting</w:t>
            </w:r>
          </w:p>
        </w:tc>
      </w:tr>
    </w:tbl>
    <w:p w14:paraId="2110E0D9" w14:textId="77777777" w:rsidR="007B1079" w:rsidRDefault="007B1079" w:rsidP="007B1079">
      <w:pPr>
        <w:jc w:val="both"/>
        <w:rPr>
          <w:rFonts w:ascii="Times" w:eastAsiaTheme="minorEastAsia" w:hAnsi="Times"/>
          <w:lang w:eastAsia="zh-CN"/>
        </w:rPr>
      </w:pPr>
      <w:r>
        <w:rPr>
          <w:rFonts w:hint="eastAsia"/>
          <w:lang w:eastAsia="zh-CN"/>
        </w:rPr>
        <w:lastRenderedPageBreak/>
        <w:t>R</w:t>
      </w:r>
      <w:r w:rsidRPr="00176EE3">
        <w:rPr>
          <w:rFonts w:ascii="Times" w:eastAsia="Malgun Gothic" w:hAnsi="Times"/>
          <w:lang w:eastAsia="en-US"/>
        </w:rPr>
        <w:t>egarding the configured associated SRS resource</w:t>
      </w:r>
      <w:r>
        <w:rPr>
          <w:rFonts w:ascii="Times" w:eastAsiaTheme="minorEastAsia" w:hAnsi="Times" w:hint="eastAsia"/>
          <w:lang w:eastAsia="zh-CN"/>
        </w:rPr>
        <w:t xml:space="preserve">, it was agreed </w:t>
      </w:r>
      <w:r>
        <w:rPr>
          <w:rFonts w:ascii="Times" w:eastAsiaTheme="minorEastAsia" w:hAnsi="Times"/>
          <w:lang w:eastAsia="zh-CN"/>
        </w:rPr>
        <w:t>that</w:t>
      </w:r>
      <w:r>
        <w:rPr>
          <w:rFonts w:ascii="Times" w:eastAsiaTheme="minorEastAsia" w:hAnsi="Times" w:hint="eastAsia"/>
          <w:lang w:eastAsia="zh-CN"/>
        </w:rPr>
        <w:t xml:space="preserve"> w</w:t>
      </w:r>
      <w:r w:rsidRPr="00672C46">
        <w:rPr>
          <w:rFonts w:ascii="Times" w:eastAsia="Batang" w:hAnsi="Times"/>
          <w:lang w:eastAsia="x-none"/>
        </w:rPr>
        <w:t>hen periodic or semi-persistent associated SRS resource is configured, the SRS transmission occasion for determining the reference UE antenna port corresponds to the latest SRS transmission occasion before the occasions of the N</w:t>
      </w:r>
      <w:r w:rsidRPr="00672C46">
        <w:rPr>
          <w:rFonts w:ascii="Times" w:eastAsia="Batang" w:hAnsi="Times"/>
          <w:vertAlign w:val="subscript"/>
          <w:lang w:eastAsia="x-none"/>
        </w:rPr>
        <w:t>TRP</w:t>
      </w:r>
      <w:r w:rsidRPr="00672C46">
        <w:rPr>
          <w:rFonts w:ascii="Times" w:eastAsia="Batang" w:hAnsi="Times"/>
          <w:lang w:eastAsia="x-none"/>
        </w:rPr>
        <w:t xml:space="preserve"> CSI-RS resources used for measuring ‘</w:t>
      </w:r>
      <w:proofErr w:type="spellStart"/>
      <w:r w:rsidRPr="00672C46">
        <w:rPr>
          <w:rFonts w:ascii="Times" w:eastAsia="Batang" w:hAnsi="Times"/>
          <w:lang w:eastAsia="x-none"/>
        </w:rPr>
        <w:t>cjtc</w:t>
      </w:r>
      <w:proofErr w:type="spellEnd"/>
      <w:r w:rsidRPr="00672C46">
        <w:rPr>
          <w:rFonts w:ascii="Times" w:eastAsia="Batang" w:hAnsi="Times"/>
          <w:lang w:eastAsia="x-none"/>
        </w:rPr>
        <w:t>-P’ report</w:t>
      </w:r>
      <w:r>
        <w:rPr>
          <w:rFonts w:ascii="Times" w:eastAsiaTheme="minorEastAsia" w:hAnsi="Times" w:hint="eastAsia"/>
          <w:lang w:eastAsia="zh-CN"/>
        </w:rPr>
        <w:t xml:space="preserve">. </w:t>
      </w:r>
      <w:r>
        <w:rPr>
          <w:rFonts w:ascii="Times" w:eastAsiaTheme="minorEastAsia" w:hAnsi="Times"/>
          <w:lang w:eastAsia="zh-CN"/>
        </w:rPr>
        <w:t>In</w:t>
      </w:r>
      <w:r>
        <w:rPr>
          <w:rFonts w:ascii="Times" w:eastAsiaTheme="minorEastAsia" w:hAnsi="Times" w:hint="eastAsia"/>
          <w:lang w:eastAsia="zh-CN"/>
        </w:rPr>
        <w:t xml:space="preserve"> the last meeting, it was proposed that </w:t>
      </w:r>
      <w:r w:rsidRPr="00176EE3">
        <w:rPr>
          <w:rFonts w:ascii="Times" w:eastAsia="Batang" w:hAnsi="Times"/>
          <w:lang w:eastAsia="x-none"/>
        </w:rPr>
        <w:t>‘the earliest SRS transmission occasion after the N</w:t>
      </w:r>
      <w:r w:rsidRPr="00176EE3">
        <w:rPr>
          <w:rFonts w:ascii="Times" w:eastAsia="Batang" w:hAnsi="Times"/>
          <w:vertAlign w:val="subscript"/>
          <w:lang w:eastAsia="x-none"/>
        </w:rPr>
        <w:t>TRP</w:t>
      </w:r>
      <w:r w:rsidRPr="00176EE3">
        <w:rPr>
          <w:rFonts w:ascii="Times" w:eastAsia="Batang" w:hAnsi="Times"/>
          <w:lang w:eastAsia="x-none"/>
        </w:rPr>
        <w:t xml:space="preserve"> CSI-RS occasions’ </w:t>
      </w:r>
      <w:r>
        <w:rPr>
          <w:rFonts w:ascii="Times" w:eastAsiaTheme="minorEastAsia" w:hAnsi="Times" w:hint="eastAsia"/>
          <w:lang w:eastAsia="zh-CN"/>
        </w:rPr>
        <w:t xml:space="preserve">also can be supported. However, in the case of </w:t>
      </w:r>
      <w:proofErr w:type="spellStart"/>
      <w:r>
        <w:rPr>
          <w:rFonts w:ascii="Times" w:eastAsiaTheme="minorEastAsia" w:hAnsi="Times" w:hint="eastAsia"/>
          <w:lang w:eastAsia="zh-CN"/>
        </w:rPr>
        <w:t>precoded</w:t>
      </w:r>
      <w:proofErr w:type="spellEnd"/>
      <w:r>
        <w:rPr>
          <w:rFonts w:ascii="Times" w:eastAsiaTheme="minorEastAsia" w:hAnsi="Times" w:hint="eastAsia"/>
          <w:lang w:eastAsia="zh-CN"/>
        </w:rPr>
        <w:t xml:space="preserve"> CSI-RS transmission scheme, </w:t>
      </w:r>
      <w:proofErr w:type="spellStart"/>
      <w:r>
        <w:rPr>
          <w:rFonts w:ascii="Times" w:eastAsiaTheme="minorEastAsia" w:hAnsi="Times" w:hint="eastAsia"/>
          <w:lang w:eastAsia="zh-CN"/>
        </w:rPr>
        <w:t>gNB</w:t>
      </w:r>
      <w:proofErr w:type="spellEnd"/>
      <w:r>
        <w:rPr>
          <w:rFonts w:ascii="Times" w:eastAsiaTheme="minorEastAsia" w:hAnsi="Times" w:hint="eastAsia"/>
          <w:lang w:eastAsia="zh-CN"/>
        </w:rPr>
        <w:t xml:space="preserve"> needs to calculate the precoder of CSI-RS based on the estimation of SRS, so the SRS transmission occasion </w:t>
      </w:r>
      <w:r w:rsidRPr="00176EE3">
        <w:rPr>
          <w:rFonts w:ascii="Times" w:eastAsia="Malgun Gothic" w:hAnsi="Times"/>
          <w:lang w:eastAsia="en-US"/>
        </w:rPr>
        <w:t>for determining the reference UE antenna port</w:t>
      </w:r>
      <w:r>
        <w:rPr>
          <w:rFonts w:ascii="Times" w:eastAsiaTheme="minorEastAsia" w:hAnsi="Times" w:hint="eastAsia"/>
          <w:lang w:eastAsia="zh-CN"/>
        </w:rPr>
        <w:t xml:space="preserve"> should be prior to the </w:t>
      </w:r>
      <w:r w:rsidRPr="00176EE3">
        <w:rPr>
          <w:rFonts w:ascii="Times" w:eastAsia="Batang" w:hAnsi="Times"/>
          <w:lang w:eastAsia="x-none"/>
        </w:rPr>
        <w:t>N</w:t>
      </w:r>
      <w:r w:rsidRPr="00176EE3">
        <w:rPr>
          <w:rFonts w:ascii="Times" w:eastAsia="Batang" w:hAnsi="Times"/>
          <w:vertAlign w:val="subscript"/>
          <w:lang w:eastAsia="x-none"/>
        </w:rPr>
        <w:t>TRP</w:t>
      </w:r>
      <w:r w:rsidRPr="00176EE3">
        <w:rPr>
          <w:rFonts w:ascii="Times" w:eastAsia="Batang" w:hAnsi="Times"/>
          <w:lang w:eastAsia="x-none"/>
        </w:rPr>
        <w:t xml:space="preserve"> CSI-RS occasions</w:t>
      </w:r>
      <w:r>
        <w:rPr>
          <w:rFonts w:ascii="Times" w:eastAsiaTheme="minorEastAsia" w:hAnsi="Times" w:hint="eastAsia"/>
          <w:lang w:eastAsia="zh-CN"/>
        </w:rPr>
        <w:t xml:space="preserve">. </w:t>
      </w:r>
    </w:p>
    <w:p w14:paraId="1F8EAFFD" w14:textId="77777777" w:rsidR="007B1079" w:rsidRPr="0010767E" w:rsidRDefault="007B1079" w:rsidP="007B1079">
      <w:pPr>
        <w:jc w:val="both"/>
        <w:rPr>
          <w:lang w:eastAsia="zh-CN"/>
        </w:rPr>
      </w:pPr>
      <w:r>
        <w:rPr>
          <w:rFonts w:ascii="Times" w:eastAsiaTheme="minorEastAsia" w:hAnsi="Times" w:hint="eastAsia"/>
          <w:lang w:eastAsia="zh-CN"/>
        </w:rPr>
        <w:t xml:space="preserve">Another </w:t>
      </w:r>
      <w:r>
        <w:rPr>
          <w:rFonts w:hint="eastAsia"/>
          <w:lang w:eastAsia="zh-CN"/>
        </w:rPr>
        <w:t xml:space="preserve">remaining issue that </w:t>
      </w:r>
      <w:r>
        <w:rPr>
          <w:lang w:eastAsia="zh-CN"/>
        </w:rPr>
        <w:t>should</w:t>
      </w:r>
      <w:r>
        <w:rPr>
          <w:rFonts w:hint="eastAsia"/>
          <w:lang w:eastAsia="zh-CN"/>
        </w:rPr>
        <w:t xml:space="preserve"> be addressed in this meeting is w</w:t>
      </w:r>
      <w:r w:rsidRPr="00DB4567">
        <w:rPr>
          <w:lang w:eastAsia="zh-CN"/>
        </w:rPr>
        <w:t>hether determination of SRS transmission occasion is needed for aperiodic associated SRS resource</w:t>
      </w:r>
      <w:r>
        <w:rPr>
          <w:rFonts w:hint="eastAsia"/>
          <w:lang w:eastAsia="zh-CN"/>
        </w:rPr>
        <w:t xml:space="preserve">. Considering that the aperiodic associated SRS resource can be triggered multiple times, </w:t>
      </w:r>
      <w:r w:rsidRPr="00DB4567">
        <w:rPr>
          <w:lang w:eastAsia="zh-CN"/>
        </w:rPr>
        <w:t>determination of SRS transmission occasio</w:t>
      </w:r>
      <w:r>
        <w:rPr>
          <w:rFonts w:hint="eastAsia"/>
          <w:lang w:eastAsia="zh-CN"/>
        </w:rPr>
        <w:t xml:space="preserve">n is also needed. To be specific, </w:t>
      </w:r>
      <w:r w:rsidRPr="001174F4">
        <w:rPr>
          <w:lang w:eastAsia="zh-CN"/>
        </w:rPr>
        <w:t xml:space="preserve">the SRS transmission occasion for determining the reference UE antenna port corresponds to the </w:t>
      </w:r>
      <w:r>
        <w:rPr>
          <w:rFonts w:hint="eastAsia"/>
          <w:lang w:eastAsia="zh-CN"/>
        </w:rPr>
        <w:t xml:space="preserve">most recent transmission of the </w:t>
      </w:r>
      <w:r w:rsidRPr="00DB4567">
        <w:rPr>
          <w:lang w:eastAsia="zh-CN"/>
        </w:rPr>
        <w:t>aperiodic associated SRS resource</w:t>
      </w:r>
      <w:r>
        <w:rPr>
          <w:rFonts w:hint="eastAsia"/>
          <w:lang w:eastAsia="zh-CN"/>
        </w:rPr>
        <w:t xml:space="preserve"> </w:t>
      </w:r>
      <w:r w:rsidRPr="00672C46">
        <w:rPr>
          <w:rFonts w:ascii="Times" w:eastAsia="Batang" w:hAnsi="Times"/>
          <w:lang w:eastAsia="x-none"/>
        </w:rPr>
        <w:t>before the occasions of the N</w:t>
      </w:r>
      <w:r w:rsidRPr="00672C46">
        <w:rPr>
          <w:rFonts w:ascii="Times" w:eastAsia="Batang" w:hAnsi="Times"/>
          <w:vertAlign w:val="subscript"/>
          <w:lang w:eastAsia="x-none"/>
        </w:rPr>
        <w:t>TRP</w:t>
      </w:r>
      <w:r w:rsidRPr="00672C46">
        <w:rPr>
          <w:rFonts w:ascii="Times" w:eastAsia="Batang" w:hAnsi="Times"/>
          <w:lang w:eastAsia="x-none"/>
        </w:rPr>
        <w:t xml:space="preserve"> CSI-RS resources used for measuring ‘</w:t>
      </w:r>
      <w:proofErr w:type="spellStart"/>
      <w:r w:rsidRPr="00672C46">
        <w:rPr>
          <w:rFonts w:ascii="Times" w:eastAsia="Batang" w:hAnsi="Times"/>
          <w:lang w:eastAsia="x-none"/>
        </w:rPr>
        <w:t>cjtc</w:t>
      </w:r>
      <w:proofErr w:type="spellEnd"/>
      <w:r w:rsidRPr="00672C46">
        <w:rPr>
          <w:rFonts w:ascii="Times" w:eastAsia="Batang" w:hAnsi="Times"/>
          <w:lang w:eastAsia="x-none"/>
        </w:rPr>
        <w:t>-P’ report</w:t>
      </w:r>
      <w:r>
        <w:rPr>
          <w:rFonts w:ascii="Times" w:eastAsiaTheme="minorEastAsia" w:hAnsi="Times" w:hint="eastAsia"/>
          <w:lang w:eastAsia="zh-CN"/>
        </w:rPr>
        <w:t>.</w:t>
      </w:r>
      <w:r>
        <w:rPr>
          <w:rFonts w:hint="eastAsia"/>
          <w:lang w:eastAsia="zh-CN"/>
        </w:rPr>
        <w:t xml:space="preserve"> </w:t>
      </w:r>
    </w:p>
    <w:p w14:paraId="40023781" w14:textId="4EF8C7A3" w:rsidR="007B1079" w:rsidRPr="0010767E" w:rsidRDefault="007B1079" w:rsidP="007B1079">
      <w:pPr>
        <w:snapToGrid w:val="0"/>
        <w:spacing w:after="120"/>
        <w:jc w:val="both"/>
        <w:rPr>
          <w:b/>
          <w:bCs/>
          <w:i/>
          <w:iCs/>
          <w:lang w:eastAsia="zh-CN"/>
        </w:rPr>
      </w:pPr>
      <w:r w:rsidRPr="00E078E6">
        <w:rPr>
          <w:rFonts w:eastAsia="Batang" w:hint="eastAsia"/>
          <w:b/>
          <w:bCs/>
          <w:i/>
          <w:iCs/>
          <w:u w:val="single"/>
        </w:rPr>
        <w:t xml:space="preserve">Proposal </w:t>
      </w:r>
      <w:r w:rsidR="005C6263">
        <w:rPr>
          <w:rFonts w:eastAsiaTheme="minorEastAsia"/>
          <w:b/>
          <w:bCs/>
          <w:i/>
          <w:iCs/>
          <w:u w:val="single"/>
          <w:lang w:eastAsia="zh-CN"/>
        </w:rPr>
        <w:t>10</w:t>
      </w:r>
      <w:r w:rsidRPr="00E078E6">
        <w:rPr>
          <w:rFonts w:eastAsiaTheme="minorEastAsia"/>
          <w:b/>
          <w:bCs/>
          <w:i/>
          <w:iCs/>
          <w:u w:val="single"/>
          <w:lang w:eastAsia="zh-CN"/>
        </w:rPr>
        <w:t>:</w:t>
      </w:r>
      <w:r w:rsidRPr="00032B08">
        <w:rPr>
          <w:rFonts w:eastAsiaTheme="minorEastAsia" w:hint="eastAsia"/>
          <w:b/>
          <w:bCs/>
          <w:i/>
          <w:iCs/>
          <w:lang w:eastAsia="zh-CN"/>
        </w:rPr>
        <w:t xml:space="preserve"> </w:t>
      </w:r>
      <w:r w:rsidRPr="0010767E">
        <w:rPr>
          <w:rFonts w:ascii="Times" w:eastAsiaTheme="minorEastAsia" w:hAnsi="Times"/>
          <w:b/>
          <w:bCs/>
          <w:i/>
          <w:iCs/>
          <w:szCs w:val="24"/>
          <w:lang w:eastAsia="zh-CN"/>
        </w:rPr>
        <w:t xml:space="preserve">For the Rel-19 aperiodic standalone CJT calibration reporting, when </w:t>
      </w:r>
      <w:proofErr w:type="spellStart"/>
      <w:r w:rsidRPr="0010767E">
        <w:rPr>
          <w:rFonts w:ascii="Times" w:eastAsiaTheme="minorEastAsia" w:hAnsi="Times"/>
          <w:b/>
          <w:bCs/>
          <w:i/>
          <w:iCs/>
          <w:szCs w:val="24"/>
          <w:lang w:eastAsia="zh-CN"/>
        </w:rPr>
        <w:t>ReportQuantity</w:t>
      </w:r>
      <w:proofErr w:type="spellEnd"/>
      <w:r w:rsidRPr="0010767E">
        <w:rPr>
          <w:rFonts w:ascii="Times" w:eastAsiaTheme="minorEastAsia" w:hAnsi="Times"/>
          <w:b/>
          <w:bCs/>
          <w:i/>
          <w:iCs/>
          <w:szCs w:val="24"/>
          <w:lang w:eastAsia="zh-CN"/>
        </w:rPr>
        <w:t xml:space="preserve"> is ‘</w:t>
      </w:r>
      <w:proofErr w:type="spellStart"/>
      <w:r w:rsidRPr="0010767E">
        <w:rPr>
          <w:rFonts w:ascii="Times" w:eastAsiaTheme="minorEastAsia" w:hAnsi="Times"/>
          <w:b/>
          <w:bCs/>
          <w:i/>
          <w:iCs/>
          <w:szCs w:val="24"/>
          <w:lang w:eastAsia="zh-CN"/>
        </w:rPr>
        <w:t>cjtc</w:t>
      </w:r>
      <w:proofErr w:type="spellEnd"/>
      <w:r w:rsidRPr="0010767E">
        <w:rPr>
          <w:rFonts w:ascii="Times" w:eastAsiaTheme="minorEastAsia" w:hAnsi="Times"/>
          <w:b/>
          <w:bCs/>
          <w:i/>
          <w:iCs/>
          <w:szCs w:val="24"/>
          <w:lang w:eastAsia="zh-CN"/>
        </w:rPr>
        <w:t>-P’ (DL/UL phase offset), regarding the configured associated SRS resource,</w:t>
      </w:r>
      <w:r>
        <w:rPr>
          <w:rFonts w:ascii="Times" w:eastAsiaTheme="minorEastAsia" w:hAnsi="Times" w:hint="eastAsia"/>
          <w:b/>
          <w:bCs/>
          <w:i/>
          <w:iCs/>
          <w:szCs w:val="24"/>
          <w:lang w:eastAsia="zh-CN"/>
        </w:rPr>
        <w:t xml:space="preserve"> support the following:</w:t>
      </w:r>
    </w:p>
    <w:p w14:paraId="30182B5A" w14:textId="77777777" w:rsidR="007B1079" w:rsidRPr="0010767E" w:rsidRDefault="007B1079" w:rsidP="007B1079">
      <w:pPr>
        <w:numPr>
          <w:ilvl w:val="0"/>
          <w:numId w:val="28"/>
        </w:numPr>
        <w:snapToGrid w:val="0"/>
        <w:spacing w:before="0"/>
        <w:ind w:left="714" w:hanging="357"/>
        <w:contextualSpacing/>
        <w:jc w:val="both"/>
        <w:rPr>
          <w:rFonts w:eastAsia="Malgun Gothic"/>
          <w:b/>
          <w:bCs/>
          <w:i/>
          <w:iCs/>
          <w:lang w:eastAsia="en-US"/>
        </w:rPr>
      </w:pPr>
      <w:r w:rsidRPr="00ED6889">
        <w:rPr>
          <w:rFonts w:eastAsia="Malgun Gothic"/>
          <w:b/>
          <w:bCs/>
          <w:i/>
          <w:iCs/>
          <w:lang w:eastAsia="en-US"/>
        </w:rPr>
        <w:t xml:space="preserve">When </w:t>
      </w:r>
      <w:r>
        <w:rPr>
          <w:rFonts w:eastAsiaTheme="minorEastAsia" w:hint="eastAsia"/>
          <w:b/>
          <w:bCs/>
          <w:i/>
          <w:iCs/>
          <w:lang w:eastAsia="zh-CN"/>
        </w:rPr>
        <w:t>a</w:t>
      </w:r>
      <w:r w:rsidRPr="00ED6889">
        <w:rPr>
          <w:rFonts w:eastAsia="Malgun Gothic"/>
          <w:b/>
          <w:bCs/>
          <w:i/>
          <w:iCs/>
          <w:lang w:eastAsia="en-US"/>
        </w:rPr>
        <w:t xml:space="preserve">periodic associated SRS resource is configured, </w:t>
      </w:r>
      <w:r w:rsidRPr="0010767E">
        <w:rPr>
          <w:rFonts w:eastAsia="Malgun Gothic"/>
          <w:b/>
          <w:bCs/>
          <w:i/>
          <w:iCs/>
          <w:lang w:eastAsia="en-US"/>
        </w:rPr>
        <w:t>the SRS transmission occasion for determining the reference UE antenna port corresponds to the most recent transmission of the aperiodic associated SRS resource before the occasions of the N</w:t>
      </w:r>
      <w:r w:rsidRPr="0010767E">
        <w:rPr>
          <w:rFonts w:eastAsia="Malgun Gothic"/>
          <w:b/>
          <w:bCs/>
          <w:i/>
          <w:iCs/>
          <w:vertAlign w:val="subscript"/>
          <w:lang w:eastAsia="en-US"/>
        </w:rPr>
        <w:t xml:space="preserve">TRP </w:t>
      </w:r>
      <w:r w:rsidRPr="0010767E">
        <w:rPr>
          <w:rFonts w:eastAsia="Malgun Gothic"/>
          <w:b/>
          <w:bCs/>
          <w:i/>
          <w:iCs/>
          <w:lang w:eastAsia="en-US"/>
        </w:rPr>
        <w:t>CSI-RS resources used for measuring ‘</w:t>
      </w:r>
      <w:proofErr w:type="spellStart"/>
      <w:r w:rsidRPr="0010767E">
        <w:rPr>
          <w:rFonts w:eastAsia="Malgun Gothic"/>
          <w:b/>
          <w:bCs/>
          <w:i/>
          <w:iCs/>
          <w:lang w:eastAsia="en-US"/>
        </w:rPr>
        <w:t>cjtc</w:t>
      </w:r>
      <w:proofErr w:type="spellEnd"/>
      <w:r w:rsidRPr="0010767E">
        <w:rPr>
          <w:rFonts w:eastAsia="Malgun Gothic"/>
          <w:b/>
          <w:bCs/>
          <w:i/>
          <w:iCs/>
          <w:lang w:eastAsia="en-US"/>
        </w:rPr>
        <w:t>-P’ report.</w:t>
      </w:r>
    </w:p>
    <w:p w14:paraId="1B3AEE2E" w14:textId="77777777" w:rsidR="00D027AF" w:rsidRPr="00D027AF" w:rsidRDefault="00D027AF" w:rsidP="006D142B">
      <w:pPr>
        <w:snapToGrid w:val="0"/>
        <w:spacing w:line="259" w:lineRule="auto"/>
        <w:rPr>
          <w:rFonts w:ascii="Times" w:eastAsiaTheme="minorEastAsia" w:hAnsi="Times" w:cs="Calibri"/>
          <w:b/>
          <w:bCs/>
          <w:i/>
          <w:iCs/>
          <w:szCs w:val="22"/>
          <w:lang w:val="en-US" w:eastAsia="zh-CN"/>
        </w:rPr>
      </w:pPr>
    </w:p>
    <w:p w14:paraId="5CFF1116" w14:textId="77777777" w:rsidR="00B413A4" w:rsidRPr="000B4A56" w:rsidRDefault="00000000">
      <w:pPr>
        <w:pStyle w:val="Heading1"/>
        <w:jc w:val="both"/>
        <w:rPr>
          <w:rFonts w:ascii="Times New Roman" w:hAnsi="Times New Roman"/>
          <w:lang w:eastAsia="zh-CN"/>
        </w:rPr>
      </w:pPr>
      <w:r w:rsidRPr="000B4A56">
        <w:rPr>
          <w:rFonts w:ascii="Times New Roman" w:eastAsiaTheme="minorEastAsia" w:hAnsi="Times New Roman"/>
          <w:lang w:eastAsia="zh-CN"/>
        </w:rPr>
        <w:t>Conclusions</w:t>
      </w:r>
    </w:p>
    <w:p w14:paraId="4FAC0EC9" w14:textId="481F4DDF" w:rsidR="005D61BC"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 </w:t>
      </w:r>
      <w:r w:rsidR="005D61BC">
        <w:rPr>
          <w:lang w:val="en-US" w:eastAsia="zh-CN"/>
        </w:rPr>
        <w:t xml:space="preserve">CSI </w:t>
      </w:r>
      <w:r w:rsidR="005D61BC">
        <w:rPr>
          <w:rFonts w:hint="eastAsia"/>
          <w:lang w:val="en-US" w:eastAsia="zh-CN"/>
        </w:rPr>
        <w:t>e</w:t>
      </w:r>
      <w:r w:rsidR="005D61BC">
        <w:rPr>
          <w:lang w:val="en-US" w:eastAsia="zh-CN"/>
        </w:rPr>
        <w:t xml:space="preserve">nhancements </w:t>
      </w:r>
      <w:r w:rsidR="00886D18">
        <w:rPr>
          <w:lang w:val="en-US" w:eastAsia="zh-CN"/>
        </w:rPr>
        <w:t xml:space="preserve">in </w:t>
      </w:r>
      <w:r w:rsidR="005D61BC">
        <w:rPr>
          <w:lang w:val="en-US" w:eastAsia="zh-CN"/>
        </w:rPr>
        <w:t xml:space="preserve">MIMO, including </w:t>
      </w:r>
      <w:r w:rsidR="005D61BC" w:rsidRPr="005D61BC">
        <w:rPr>
          <w:lang w:val="en-US" w:eastAsia="zh-CN"/>
        </w:rPr>
        <w:t>support for up to 128 CSI-RS ports on FR1 and UE reporting enhancement for CJT</w:t>
      </w:r>
      <w:r w:rsidR="00354E71">
        <w:rPr>
          <w:rFonts w:hint="eastAsia"/>
          <w:lang w:val="en-US" w:eastAsia="zh-CN"/>
        </w:rPr>
        <w:t xml:space="preserve"> calibration</w:t>
      </w:r>
      <w:r w:rsidR="005D61BC">
        <w:rPr>
          <w:lang w:val="en-US" w:eastAsia="zh-CN"/>
        </w:rPr>
        <w:t xml:space="preserve">, </w:t>
      </w:r>
      <w:r>
        <w:rPr>
          <w:lang w:eastAsia="zh-CN"/>
        </w:rPr>
        <w:t>and the following proposal</w:t>
      </w:r>
      <w:r w:rsidR="00F1133E">
        <w:rPr>
          <w:lang w:eastAsia="zh-CN"/>
        </w:rPr>
        <w:t>s</w:t>
      </w:r>
      <w:r>
        <w:rPr>
          <w:lang w:eastAsia="zh-CN"/>
        </w:rPr>
        <w:t xml:space="preserve"> </w:t>
      </w:r>
      <w:r w:rsidR="0032088E">
        <w:rPr>
          <w:lang w:val="en-US" w:eastAsia="zh-CN"/>
        </w:rPr>
        <w:t>are</w:t>
      </w:r>
      <w:r>
        <w:rPr>
          <w:lang w:eastAsia="zh-CN"/>
        </w:rPr>
        <w:t xml:space="preserve"> made.</w:t>
      </w:r>
    </w:p>
    <w:p w14:paraId="77907990" w14:textId="77777777" w:rsidR="00F6635F" w:rsidRPr="00DC7FB5" w:rsidRDefault="00F6635F" w:rsidP="00F6635F">
      <w:pPr>
        <w:jc w:val="both"/>
        <w:rPr>
          <w:rFonts w:eastAsia="Batang"/>
          <w:b/>
          <w:i/>
          <w:iCs/>
          <w:lang w:eastAsia="en-US"/>
        </w:rPr>
      </w:pPr>
      <w:r w:rsidRPr="00DC7FB5">
        <w:rPr>
          <w:rFonts w:eastAsia="Batang"/>
          <w:b/>
          <w:i/>
          <w:iCs/>
          <w:u w:val="single"/>
          <w:lang w:eastAsia="en-US"/>
        </w:rPr>
        <w:t>Proposal 1:</w:t>
      </w:r>
      <w:r w:rsidRPr="00DC7FB5">
        <w:rPr>
          <w:rFonts w:eastAsia="Batang"/>
          <w:b/>
          <w:i/>
          <w:iCs/>
          <w:lang w:eastAsia="en-US"/>
        </w:rPr>
        <w:t xml:space="preserve"> For the Rel-19 Type-I SP codebook refinement for 48, 64, and 128 CSI-RS ports, regarding per-layer scaling factor applied to each of the selected SD basis vectors associated with RI=v=2 for the 3-bit scaling factor(s):</w:t>
      </w:r>
    </w:p>
    <w:p w14:paraId="7C947B5A" w14:textId="77777777" w:rsidR="00F6635F" w:rsidRPr="00DC7FB5" w:rsidRDefault="00F6635F" w:rsidP="00F6635F">
      <w:pPr>
        <w:numPr>
          <w:ilvl w:val="0"/>
          <w:numId w:val="39"/>
        </w:numPr>
        <w:contextualSpacing/>
        <w:jc w:val="both"/>
        <w:rPr>
          <w:rFonts w:eastAsia="Batang"/>
          <w:b/>
          <w:i/>
          <w:iCs/>
          <w:lang w:eastAsia="en-US"/>
        </w:rPr>
      </w:pPr>
      <w:r w:rsidRPr="00DC7FB5">
        <w:rPr>
          <w:rFonts w:eastAsia="Batang"/>
          <w:b/>
          <w:i/>
          <w:iCs/>
          <w:lang w:eastAsia="en-US"/>
        </w:rPr>
        <w:t xml:space="preserve">Reuse the scaling formula for RI=v=1, i.e. </w:t>
      </w:r>
      <m:oMath>
        <m:sSub>
          <m:sSubPr>
            <m:ctrlPr>
              <w:rPr>
                <w:rFonts w:ascii="Cambria Math" w:eastAsia="Batang" w:hAnsi="Cambria Math"/>
                <w:b/>
                <w:i/>
                <w:iCs/>
                <w:lang w:val="de-DE" w:eastAsia="zh-CN"/>
              </w:rPr>
            </m:ctrlPr>
          </m:sSubPr>
          <m:e>
            <m:r>
              <m:rPr>
                <m:sty m:val="bi"/>
              </m:rPr>
              <w:rPr>
                <w:rFonts w:ascii="Cambria Math" w:eastAsia="Batang" w:hAnsi="Cambria Math"/>
                <w:lang w:val="de-DE" w:eastAsia="zh-CN"/>
              </w:rPr>
              <m:t>s</m:t>
            </m:r>
          </m:e>
          <m:sub>
            <m:r>
              <m:rPr>
                <m:sty m:val="bi"/>
              </m:rPr>
              <w:rPr>
                <w:rFonts w:ascii="Cambria Math" w:eastAsia="Batang" w:hAnsi="Cambria Math"/>
                <w:lang w:val="de-DE" w:eastAsia="zh-CN"/>
              </w:rPr>
              <m:t>i</m:t>
            </m:r>
          </m:sub>
        </m:sSub>
      </m:oMath>
    </w:p>
    <w:p w14:paraId="674D1737" w14:textId="77777777" w:rsidR="00F6635F" w:rsidRPr="00DC7FB5" w:rsidRDefault="00F6635F" w:rsidP="00F6635F">
      <w:pPr>
        <w:numPr>
          <w:ilvl w:val="1"/>
          <w:numId w:val="39"/>
        </w:numPr>
        <w:contextualSpacing/>
        <w:jc w:val="both"/>
        <w:rPr>
          <w:rFonts w:eastAsia="Batang"/>
          <w:b/>
          <w:i/>
          <w:iCs/>
          <w:lang w:eastAsia="en-US"/>
        </w:rPr>
      </w:pPr>
      <w:r w:rsidRPr="00DC7FB5">
        <w:rPr>
          <w:rFonts w:eastAsia="Batang"/>
          <w:b/>
          <w:i/>
          <w:iCs/>
          <w:lang w:eastAsia="en-US"/>
        </w:rPr>
        <w:t>Reuse legacy precoder normalization</w:t>
      </w:r>
    </w:p>
    <w:p w14:paraId="45878882" w14:textId="77777777" w:rsidR="00F6635F" w:rsidRPr="00DC7FB5" w:rsidRDefault="00F6635F" w:rsidP="00F6635F">
      <w:pPr>
        <w:jc w:val="both"/>
        <w:rPr>
          <w:rFonts w:eastAsia="Batang"/>
          <w:b/>
          <w:i/>
          <w:iCs/>
          <w:lang w:eastAsia="en-US"/>
        </w:rPr>
      </w:pPr>
      <w:r w:rsidRPr="00DC7FB5">
        <w:rPr>
          <w:rFonts w:eastAsia="Batang"/>
          <w:b/>
          <w:i/>
          <w:iCs/>
          <w:u w:val="single"/>
          <w:lang w:eastAsia="en-US"/>
        </w:rPr>
        <w:t>Proposal 2:</w:t>
      </w:r>
      <w:r w:rsidRPr="00DC7FB5">
        <w:rPr>
          <w:rFonts w:eastAsia="Batang"/>
          <w:b/>
          <w:i/>
          <w:iCs/>
          <w:lang w:eastAsia="en-US"/>
        </w:rPr>
        <w:t xml:space="preserve"> For the Rel-19 Type-I SP codebook refinement for 48, 64, and 128 CSI-RS ports, regarding per-layer scaling factor applied to each of the selected SD basis vectors associated with RI=v=2 for the 3-bit scaling factor(s):</w:t>
      </w:r>
    </w:p>
    <w:p w14:paraId="7B8CB904" w14:textId="77777777" w:rsidR="00F6635F" w:rsidRPr="00DC7FB5" w:rsidRDefault="00F6635F" w:rsidP="00F6635F">
      <w:pPr>
        <w:numPr>
          <w:ilvl w:val="0"/>
          <w:numId w:val="39"/>
        </w:numPr>
        <w:contextualSpacing/>
        <w:jc w:val="both"/>
        <w:rPr>
          <w:rFonts w:eastAsia="Batang"/>
          <w:b/>
          <w:i/>
          <w:iCs/>
          <w:lang w:eastAsia="en-US"/>
        </w:rPr>
      </w:pPr>
      <w:r w:rsidRPr="00DC7FB5">
        <w:rPr>
          <w:rFonts w:eastAsia="Batang"/>
          <w:b/>
          <w:i/>
          <w:iCs/>
          <w:lang w:eastAsia="en-US"/>
        </w:rPr>
        <w:t>Regarding the configur</w:t>
      </w:r>
      <w:r w:rsidRPr="00DC7FB5">
        <w:rPr>
          <w:rFonts w:ascii="Times" w:eastAsia="Batang" w:hAnsi="Times" w:cs="Times"/>
          <w:b/>
          <w:i/>
          <w:iCs/>
          <w:lang w:eastAsia="en-US"/>
        </w:rPr>
        <w:t xml:space="preserve">ation of the </w:t>
      </w:r>
      <m:oMath>
        <m:sSub>
          <m:sSubPr>
            <m:ctrlPr>
              <w:rPr>
                <w:rFonts w:ascii="Cambria Math" w:eastAsia="Batang" w:hAnsi="Cambria Math" w:cs="Times"/>
                <w:b/>
                <w:i/>
                <w:iCs/>
                <w:lang w:val="de-DE" w:eastAsia="zh-CN"/>
              </w:rPr>
            </m:ctrlPr>
          </m:sSubPr>
          <m:e>
            <m:r>
              <m:rPr>
                <m:sty m:val="bi"/>
              </m:rPr>
              <w:rPr>
                <w:rFonts w:ascii="Cambria Math" w:eastAsia="Batang" w:hAnsi="Cambria Math" w:cs="Times"/>
                <w:lang w:val="de-DE" w:eastAsia="zh-CN"/>
              </w:rPr>
              <m:t>s</m:t>
            </m:r>
          </m:e>
          <m:sub>
            <m:r>
              <m:rPr>
                <m:sty m:val="bi"/>
              </m:rPr>
              <w:rPr>
                <w:rFonts w:ascii="Cambria Math" w:eastAsia="Batang" w:hAnsi="Cambria Math" w:cs="Times"/>
                <w:lang w:val="de-DE" w:eastAsia="zh-CN"/>
              </w:rPr>
              <m:t>i</m:t>
            </m:r>
          </m:sub>
        </m:sSub>
      </m:oMath>
      <w:r w:rsidRPr="00DC7FB5">
        <w:rPr>
          <w:rFonts w:ascii="Times" w:eastAsia="Batang" w:hAnsi="Times" w:cs="Times"/>
          <w:b/>
          <w:i/>
          <w:iCs/>
          <w:lang w:eastAsia="zh-CN"/>
        </w:rPr>
        <w:t xml:space="preserve"> </w:t>
      </w:r>
      <w:r w:rsidRPr="00DC7FB5">
        <w:rPr>
          <w:rFonts w:ascii="Times" w:eastAsia="Batang" w:hAnsi="Times" w:cs="Times"/>
          <w:b/>
          <w:i/>
          <w:iCs/>
          <w:lang w:eastAsia="en-US"/>
        </w:rPr>
        <w:t>value (3-bit indicator per SD basis vector group)</w:t>
      </w:r>
      <w:r w:rsidRPr="00DC7FB5">
        <w:rPr>
          <w:rFonts w:ascii="Times" w:eastAsiaTheme="minorEastAsia" w:hAnsi="Times" w:cs="Times"/>
          <w:b/>
          <w:i/>
          <w:iCs/>
          <w:lang w:val="en-US" w:eastAsia="zh-CN"/>
        </w:rPr>
        <w:t xml:space="preserve">, prefer </w:t>
      </w:r>
      <w:r w:rsidRPr="00DC7FB5">
        <w:rPr>
          <w:rFonts w:ascii="Times" w:eastAsia="Batang" w:hAnsi="Times" w:cs="Times"/>
          <w:b/>
          <w:i/>
          <w:iCs/>
          <w:lang w:eastAsia="en-US"/>
        </w:rPr>
        <w:t xml:space="preserve">RI=1 and RI=2 </w:t>
      </w:r>
      <w:proofErr w:type="gramStart"/>
      <w:r w:rsidRPr="00DC7FB5">
        <w:rPr>
          <w:rFonts w:ascii="Times" w:eastAsia="Batang" w:hAnsi="Times" w:cs="Times"/>
          <w:b/>
          <w:i/>
          <w:iCs/>
          <w:lang w:eastAsia="en-US"/>
        </w:rPr>
        <w:t>are</w:t>
      </w:r>
      <w:proofErr w:type="gramEnd"/>
      <w:r w:rsidRPr="00DC7FB5">
        <w:rPr>
          <w:rFonts w:ascii="Times" w:eastAsia="Batang" w:hAnsi="Times" w:cs="Times"/>
          <w:b/>
          <w:i/>
          <w:iCs/>
          <w:lang w:eastAsia="en-US"/>
        </w:rPr>
        <w:t xml:space="preserve"> separately configured (RI-specific)</w:t>
      </w:r>
    </w:p>
    <w:p w14:paraId="74C2FA2E" w14:textId="77777777" w:rsidR="00F6635F" w:rsidRPr="005C6263" w:rsidRDefault="00F6635F" w:rsidP="00E1367F">
      <w:pPr>
        <w:widowControl w:val="0"/>
        <w:snapToGrid w:val="0"/>
        <w:jc w:val="both"/>
        <w:rPr>
          <w:rFonts w:ascii="Times" w:eastAsia="Batang" w:hAnsi="Times"/>
          <w:b/>
          <w:bCs/>
          <w:i/>
          <w:iCs/>
          <w:lang w:eastAsia="en-US"/>
        </w:rPr>
      </w:pPr>
      <w:r w:rsidRPr="005C6263">
        <w:rPr>
          <w:rFonts w:ascii="Times" w:eastAsia="Times New Roman" w:hAnsi="Times" w:cs="Calibri"/>
          <w:b/>
          <w:bCs/>
          <w:i/>
          <w:iCs/>
          <w:szCs w:val="22"/>
          <w:u w:val="single"/>
          <w:lang w:eastAsia="zh-CN"/>
        </w:rPr>
        <w:t xml:space="preserve">Proposal </w:t>
      </w:r>
      <w:r>
        <w:rPr>
          <w:rFonts w:ascii="Times" w:eastAsia="Times New Roman" w:hAnsi="Times" w:cs="Calibri"/>
          <w:b/>
          <w:bCs/>
          <w:i/>
          <w:iCs/>
          <w:szCs w:val="22"/>
          <w:u w:val="single"/>
          <w:lang w:eastAsia="zh-CN"/>
        </w:rPr>
        <w:t>3</w:t>
      </w:r>
      <w:r w:rsidRPr="005C6263">
        <w:rPr>
          <w:rFonts w:ascii="Times" w:eastAsia="Times New Roman" w:hAnsi="Times" w:cs="Calibri"/>
          <w:b/>
          <w:bCs/>
          <w:i/>
          <w:iCs/>
          <w:szCs w:val="22"/>
          <w:lang w:eastAsia="zh-CN"/>
        </w:rPr>
        <w:t xml:space="preserve">: </w:t>
      </w:r>
      <w:r w:rsidRPr="005C6263">
        <w:rPr>
          <w:rFonts w:ascii="Times" w:eastAsia="Batang" w:hAnsi="Times"/>
          <w:b/>
          <w:bCs/>
          <w:i/>
          <w:iCs/>
          <w:lang w:eastAsia="en-US"/>
        </w:rPr>
        <w:t>For the Rel-19 Type-I SP codebook refinement for 48, 64, and 128 CSI-RS ports, extend the agreed Scheme-A and Scheme-B to the legacy number of CSI-RS ports (i.e. 16, 24, and 32 ports) for all applicable RI values (1, …, min(P</w:t>
      </w:r>
      <w:r w:rsidRPr="005C6263">
        <w:rPr>
          <w:rFonts w:ascii="Times" w:eastAsia="Batang" w:hAnsi="Times"/>
          <w:b/>
          <w:bCs/>
          <w:i/>
          <w:iCs/>
          <w:vertAlign w:val="subscript"/>
          <w:lang w:eastAsia="en-US"/>
        </w:rPr>
        <w:t>CSI-RS</w:t>
      </w:r>
      <w:r w:rsidRPr="005C6263">
        <w:rPr>
          <w:rFonts w:ascii="Times" w:eastAsia="Batang" w:hAnsi="Times"/>
          <w:b/>
          <w:bCs/>
          <w:i/>
          <w:iCs/>
          <w:lang w:eastAsia="en-US"/>
        </w:rPr>
        <w:t>,8)) with K=1 only, and without any further modification/enhancement of the sub-features pertinent to the Rel-19 Type-I SP design (including, e.g. the Rel-19 Type-I SP CBSR, soft scaling).</w:t>
      </w:r>
    </w:p>
    <w:p w14:paraId="77049A4A" w14:textId="77777777" w:rsidR="00F6635F" w:rsidRPr="005C6263" w:rsidRDefault="00F6635F" w:rsidP="00F6635F">
      <w:pPr>
        <w:widowControl w:val="0"/>
        <w:numPr>
          <w:ilvl w:val="0"/>
          <w:numId w:val="22"/>
        </w:numPr>
        <w:snapToGrid w:val="0"/>
        <w:jc w:val="both"/>
        <w:rPr>
          <w:rFonts w:eastAsia="Batang"/>
          <w:b/>
          <w:bCs/>
          <w:i/>
          <w:iCs/>
          <w:strike/>
          <w:lang w:eastAsia="en-US"/>
        </w:rPr>
      </w:pPr>
      <w:r w:rsidRPr="005C6263">
        <w:rPr>
          <w:rFonts w:ascii="Times" w:eastAsia="Batang" w:hAnsi="Times"/>
          <w:b/>
          <w:bCs/>
          <w:i/>
          <w:iCs/>
          <w:lang w:eastAsia="en-US"/>
        </w:rPr>
        <w:t>For the Rel-19 Type-I SP codebook, t</w:t>
      </w:r>
      <w:r w:rsidRPr="005C6263">
        <w:rPr>
          <w:rFonts w:eastAsia="Batang"/>
          <w:b/>
          <w:bCs/>
          <w:i/>
          <w:iCs/>
          <w:lang w:eastAsia="en-US"/>
        </w:rPr>
        <w:t xml:space="preserve">he support for </w:t>
      </w:r>
      <w:r w:rsidRPr="005C6263">
        <w:rPr>
          <w:rFonts w:ascii="Calibri" w:eastAsia="Batang" w:hAnsi="Calibri" w:cs="Calibri"/>
          <w:b/>
          <w:bCs/>
          <w:i/>
          <w:iCs/>
          <w:lang w:eastAsia="en-US"/>
        </w:rPr>
        <w:t>≤</w:t>
      </w:r>
      <w:r w:rsidRPr="005C6263">
        <w:rPr>
          <w:rFonts w:eastAsia="Batang"/>
          <w:b/>
          <w:bCs/>
          <w:i/>
          <w:iCs/>
          <w:lang w:eastAsia="en-US"/>
        </w:rPr>
        <w:t>32ports is a separate UE capability from the support for the previously agreed number of ports (48, 64, 128 ports)</w:t>
      </w:r>
    </w:p>
    <w:p w14:paraId="7F82C2B1" w14:textId="571E3752" w:rsidR="00E1367F" w:rsidRDefault="00E1367F" w:rsidP="00E1367F">
      <w:pPr>
        <w:jc w:val="both"/>
        <w:rPr>
          <w:rFonts w:eastAsiaTheme="minorEastAsia"/>
          <w:b/>
          <w:bCs/>
          <w:i/>
          <w:iCs/>
          <w:lang w:val="en-US" w:eastAsia="zh-CN"/>
        </w:rPr>
      </w:pPr>
      <w:r w:rsidRPr="00E078E6">
        <w:rPr>
          <w:rFonts w:eastAsiaTheme="minorEastAsia" w:hint="eastAsia"/>
          <w:b/>
          <w:bCs/>
          <w:i/>
          <w:iCs/>
          <w:u w:val="single"/>
          <w:lang w:val="en-US" w:eastAsia="zh-CN"/>
        </w:rPr>
        <w:t xml:space="preserve">Proposal </w:t>
      </w:r>
      <w:r>
        <w:rPr>
          <w:rFonts w:eastAsiaTheme="minorEastAsia" w:hint="eastAsia"/>
          <w:b/>
          <w:bCs/>
          <w:i/>
          <w:iCs/>
          <w:u w:val="single"/>
          <w:lang w:val="en-US" w:eastAsia="zh-CN"/>
        </w:rPr>
        <w:t>4</w:t>
      </w:r>
      <w:r w:rsidRPr="00E078E6">
        <w:rPr>
          <w:rFonts w:eastAsiaTheme="minorEastAsia"/>
          <w:b/>
          <w:bCs/>
          <w:i/>
          <w:iCs/>
          <w:u w:val="single"/>
          <w:lang w:val="en-US" w:eastAsia="zh-CN"/>
        </w:rPr>
        <w:t>:</w:t>
      </w:r>
      <w:r>
        <w:rPr>
          <w:rFonts w:eastAsiaTheme="minorEastAsia" w:hint="eastAsia"/>
          <w:b/>
          <w:bCs/>
          <w:i/>
          <w:iCs/>
          <w:u w:val="single"/>
          <w:lang w:val="en-US" w:eastAsia="zh-CN"/>
        </w:rPr>
        <w:t xml:space="preserve"> </w:t>
      </w:r>
      <w:r w:rsidRPr="00F94704">
        <w:rPr>
          <w:rFonts w:eastAsiaTheme="minorEastAsia"/>
          <w:b/>
          <w:bCs/>
          <w:i/>
          <w:iCs/>
          <w:lang w:val="en-US" w:eastAsia="zh-CN"/>
        </w:rPr>
        <w:t xml:space="preserve">For the Rel-19 aperiodic standalone CJT calibration (CJTC) reporting, when linking CJTC Dd and Rel-18 </w:t>
      </w:r>
      <w:proofErr w:type="spellStart"/>
      <w:r w:rsidRPr="00F94704">
        <w:rPr>
          <w:rFonts w:eastAsiaTheme="minorEastAsia"/>
          <w:b/>
          <w:bCs/>
          <w:i/>
          <w:iCs/>
          <w:lang w:val="en-US" w:eastAsia="zh-CN"/>
        </w:rPr>
        <w:t>eType</w:t>
      </w:r>
      <w:proofErr w:type="spellEnd"/>
      <w:r w:rsidRPr="00F94704">
        <w:rPr>
          <w:rFonts w:eastAsiaTheme="minorEastAsia"/>
          <w:b/>
          <w:bCs/>
          <w:i/>
          <w:iCs/>
          <w:lang w:val="en-US" w:eastAsia="zh-CN"/>
        </w:rPr>
        <w:t>-II CJT CSI reports is configured</w:t>
      </w:r>
      <w:r>
        <w:rPr>
          <w:rFonts w:eastAsiaTheme="minorEastAsia" w:hint="eastAsia"/>
          <w:b/>
          <w:bCs/>
          <w:i/>
          <w:iCs/>
          <w:lang w:val="en-US" w:eastAsia="zh-CN"/>
        </w:rPr>
        <w:t xml:space="preserve">, support that </w:t>
      </w:r>
      <w:r w:rsidRPr="00007D63">
        <w:rPr>
          <w:rFonts w:eastAsiaTheme="minorEastAsia"/>
          <w:b/>
          <w:bCs/>
          <w:i/>
          <w:iCs/>
          <w:lang w:val="en-US" w:eastAsia="zh-CN"/>
        </w:rPr>
        <w:t xml:space="preserve">dynamic TRP selection is enabled for </w:t>
      </w:r>
      <w:proofErr w:type="spellStart"/>
      <w:r w:rsidRPr="00007D63">
        <w:rPr>
          <w:rFonts w:eastAsiaTheme="minorEastAsia"/>
          <w:b/>
          <w:bCs/>
          <w:i/>
          <w:iCs/>
          <w:lang w:val="en-US" w:eastAsia="zh-CN"/>
        </w:rPr>
        <w:t>eType</w:t>
      </w:r>
      <w:proofErr w:type="spellEnd"/>
      <w:r w:rsidRPr="00007D63">
        <w:rPr>
          <w:rFonts w:eastAsiaTheme="minorEastAsia"/>
          <w:b/>
          <w:bCs/>
          <w:i/>
          <w:iCs/>
          <w:lang w:val="en-US" w:eastAsia="zh-CN"/>
        </w:rPr>
        <w:t>-II CJT CSI reporting</w:t>
      </w:r>
      <w:r>
        <w:rPr>
          <w:rFonts w:eastAsiaTheme="minorEastAsia" w:hint="eastAsia"/>
          <w:b/>
          <w:bCs/>
          <w:i/>
          <w:iCs/>
          <w:lang w:val="en-US" w:eastAsia="zh-CN"/>
        </w:rPr>
        <w:t>.</w:t>
      </w:r>
    </w:p>
    <w:p w14:paraId="56740D77" w14:textId="6FDAB4FB" w:rsidR="00E1367F" w:rsidRPr="005B4B26" w:rsidRDefault="00E1367F" w:rsidP="00E1367F">
      <w:pPr>
        <w:jc w:val="both"/>
        <w:rPr>
          <w:rFonts w:eastAsiaTheme="minorEastAsia"/>
          <w:b/>
          <w:bCs/>
          <w:i/>
          <w:iCs/>
          <w:lang w:val="en-US" w:eastAsia="zh-CN"/>
        </w:rPr>
      </w:pPr>
      <w:r w:rsidRPr="00E078E6">
        <w:rPr>
          <w:rFonts w:eastAsiaTheme="minorEastAsia" w:hint="eastAsia"/>
          <w:b/>
          <w:bCs/>
          <w:i/>
          <w:iCs/>
          <w:u w:val="single"/>
          <w:lang w:val="en-US" w:eastAsia="zh-CN"/>
        </w:rPr>
        <w:t xml:space="preserve">Proposal </w:t>
      </w:r>
      <w:r>
        <w:rPr>
          <w:rFonts w:eastAsiaTheme="minorEastAsia" w:hint="eastAsia"/>
          <w:b/>
          <w:bCs/>
          <w:i/>
          <w:iCs/>
          <w:u w:val="single"/>
          <w:lang w:val="en-US" w:eastAsia="zh-CN"/>
        </w:rPr>
        <w:t>5</w:t>
      </w:r>
      <w:r w:rsidRPr="00E078E6">
        <w:rPr>
          <w:rFonts w:eastAsiaTheme="minorEastAsia"/>
          <w:b/>
          <w:bCs/>
          <w:i/>
          <w:iCs/>
          <w:u w:val="single"/>
          <w:lang w:val="en-US" w:eastAsia="zh-CN"/>
        </w:rPr>
        <w:t>:</w:t>
      </w:r>
      <w:r>
        <w:rPr>
          <w:rFonts w:eastAsiaTheme="minorEastAsia" w:hint="eastAsia"/>
          <w:b/>
          <w:bCs/>
          <w:i/>
          <w:iCs/>
          <w:u w:val="single"/>
          <w:lang w:val="en-US" w:eastAsia="zh-CN"/>
        </w:rPr>
        <w:t xml:space="preserve"> </w:t>
      </w:r>
      <w:r w:rsidRPr="00F94704">
        <w:rPr>
          <w:rFonts w:eastAsiaTheme="minorEastAsia"/>
          <w:b/>
          <w:bCs/>
          <w:i/>
          <w:iCs/>
          <w:lang w:val="en-US" w:eastAsia="zh-CN"/>
        </w:rPr>
        <w:t xml:space="preserve">For the Rel-19 aperiodic standalone CJT calibration (CJTC) reporting, when linking CJTC Dd and Rel-18 </w:t>
      </w:r>
      <w:proofErr w:type="spellStart"/>
      <w:r w:rsidRPr="00F94704">
        <w:rPr>
          <w:rFonts w:eastAsiaTheme="minorEastAsia"/>
          <w:b/>
          <w:bCs/>
          <w:i/>
          <w:iCs/>
          <w:lang w:val="en-US" w:eastAsia="zh-CN"/>
        </w:rPr>
        <w:t>eType</w:t>
      </w:r>
      <w:proofErr w:type="spellEnd"/>
      <w:r w:rsidRPr="00F94704">
        <w:rPr>
          <w:rFonts w:eastAsiaTheme="minorEastAsia"/>
          <w:b/>
          <w:bCs/>
          <w:i/>
          <w:iCs/>
          <w:lang w:val="en-US" w:eastAsia="zh-CN"/>
        </w:rPr>
        <w:t>-II CJT CSI reports is configured</w:t>
      </w:r>
      <w:r>
        <w:rPr>
          <w:rFonts w:eastAsiaTheme="minorEastAsia" w:hint="eastAsia"/>
          <w:b/>
          <w:bCs/>
          <w:i/>
          <w:iCs/>
          <w:lang w:val="en-US" w:eastAsia="zh-CN"/>
        </w:rPr>
        <w:t xml:space="preserve"> with a joint trigger, r</w:t>
      </w:r>
      <w:r w:rsidRPr="00F94200">
        <w:rPr>
          <w:rFonts w:eastAsiaTheme="minorEastAsia"/>
          <w:b/>
          <w:bCs/>
          <w:i/>
          <w:iCs/>
          <w:lang w:val="en-US" w:eastAsia="zh-CN"/>
        </w:rPr>
        <w:t xml:space="preserve">euse the </w:t>
      </w:r>
      <w:r>
        <w:rPr>
          <w:rFonts w:eastAsiaTheme="minorEastAsia" w:hint="eastAsia"/>
          <w:b/>
          <w:bCs/>
          <w:i/>
          <w:iCs/>
          <w:lang w:val="en-US" w:eastAsia="zh-CN"/>
        </w:rPr>
        <w:t>timeline</w:t>
      </w:r>
      <w:r w:rsidRPr="00F94200">
        <w:rPr>
          <w:rFonts w:eastAsiaTheme="minorEastAsia"/>
          <w:b/>
          <w:bCs/>
          <w:i/>
          <w:iCs/>
          <w:lang w:val="en-US" w:eastAsia="zh-CN"/>
        </w:rPr>
        <w:t xml:space="preserve"> for the Rel-18 </w:t>
      </w:r>
      <w:proofErr w:type="spellStart"/>
      <w:r w:rsidRPr="00F94200">
        <w:rPr>
          <w:rFonts w:eastAsiaTheme="minorEastAsia"/>
          <w:b/>
          <w:bCs/>
          <w:i/>
          <w:iCs/>
          <w:lang w:val="en-US" w:eastAsia="zh-CN"/>
        </w:rPr>
        <w:t>eType</w:t>
      </w:r>
      <w:proofErr w:type="spellEnd"/>
      <w:r w:rsidRPr="00F94200">
        <w:rPr>
          <w:rFonts w:eastAsiaTheme="minorEastAsia"/>
          <w:b/>
          <w:bCs/>
          <w:i/>
          <w:iCs/>
          <w:lang w:val="en-US" w:eastAsia="zh-CN"/>
        </w:rPr>
        <w:t>-II CJ</w:t>
      </w:r>
      <w:r>
        <w:rPr>
          <w:rFonts w:eastAsiaTheme="minorEastAsia" w:hint="eastAsia"/>
          <w:b/>
          <w:bCs/>
          <w:i/>
          <w:iCs/>
          <w:lang w:val="en-US" w:eastAsia="zh-CN"/>
        </w:rPr>
        <w:t>T report.</w:t>
      </w:r>
    </w:p>
    <w:p w14:paraId="3D35702A" w14:textId="1414D3FA" w:rsidR="00E1367F" w:rsidRDefault="00E1367F" w:rsidP="00E1367F">
      <w:pPr>
        <w:jc w:val="both"/>
        <w:rPr>
          <w:rFonts w:eastAsiaTheme="minorEastAsia"/>
          <w:b/>
          <w:bCs/>
          <w:i/>
          <w:iCs/>
          <w:lang w:val="en-US" w:eastAsia="zh-CN"/>
        </w:rPr>
      </w:pPr>
      <w:r w:rsidRPr="00E078E6">
        <w:rPr>
          <w:rFonts w:eastAsiaTheme="minorEastAsia" w:hint="eastAsia"/>
          <w:b/>
          <w:bCs/>
          <w:i/>
          <w:iCs/>
          <w:u w:val="single"/>
          <w:lang w:val="en-US" w:eastAsia="zh-CN"/>
        </w:rPr>
        <w:t xml:space="preserve">Proposal </w:t>
      </w:r>
      <w:r>
        <w:rPr>
          <w:rFonts w:eastAsiaTheme="minorEastAsia" w:hint="eastAsia"/>
          <w:b/>
          <w:bCs/>
          <w:i/>
          <w:iCs/>
          <w:u w:val="single"/>
          <w:lang w:val="en-US" w:eastAsia="zh-CN"/>
        </w:rPr>
        <w:t>6</w:t>
      </w:r>
      <w:r w:rsidRPr="00E078E6">
        <w:rPr>
          <w:rFonts w:eastAsiaTheme="minorEastAsia"/>
          <w:b/>
          <w:bCs/>
          <w:i/>
          <w:iCs/>
          <w:u w:val="single"/>
          <w:lang w:val="en-US" w:eastAsia="zh-CN"/>
        </w:rPr>
        <w:t>:</w:t>
      </w:r>
      <w:r>
        <w:rPr>
          <w:rFonts w:eastAsiaTheme="minorEastAsia" w:hint="eastAsia"/>
          <w:b/>
          <w:bCs/>
          <w:i/>
          <w:iCs/>
          <w:u w:val="single"/>
          <w:lang w:val="en-US" w:eastAsia="zh-CN"/>
        </w:rPr>
        <w:t xml:space="preserve"> </w:t>
      </w:r>
      <w:r w:rsidRPr="00F94704">
        <w:rPr>
          <w:rFonts w:eastAsiaTheme="minorEastAsia"/>
          <w:b/>
          <w:bCs/>
          <w:i/>
          <w:iCs/>
          <w:lang w:val="en-US" w:eastAsia="zh-CN"/>
        </w:rPr>
        <w:t xml:space="preserve">For the Rel-19 aperiodic standalone CJT calibration (CJTC) reporting, when linking CJTC Dd and Rel-18 </w:t>
      </w:r>
      <w:proofErr w:type="spellStart"/>
      <w:r w:rsidRPr="00F94704">
        <w:rPr>
          <w:rFonts w:eastAsiaTheme="minorEastAsia"/>
          <w:b/>
          <w:bCs/>
          <w:i/>
          <w:iCs/>
          <w:lang w:val="en-US" w:eastAsia="zh-CN"/>
        </w:rPr>
        <w:t>eType</w:t>
      </w:r>
      <w:proofErr w:type="spellEnd"/>
      <w:r w:rsidRPr="00F94704">
        <w:rPr>
          <w:rFonts w:eastAsiaTheme="minorEastAsia"/>
          <w:b/>
          <w:bCs/>
          <w:i/>
          <w:iCs/>
          <w:lang w:val="en-US" w:eastAsia="zh-CN"/>
        </w:rPr>
        <w:t>-II CJT CSI reports is configured</w:t>
      </w:r>
      <w:r>
        <w:rPr>
          <w:rFonts w:eastAsiaTheme="minorEastAsia" w:hint="eastAsia"/>
          <w:b/>
          <w:bCs/>
          <w:i/>
          <w:iCs/>
          <w:lang w:val="en-US" w:eastAsia="zh-CN"/>
        </w:rPr>
        <w:t xml:space="preserve"> with a joint trigger, the</w:t>
      </w:r>
      <w:r w:rsidRPr="00EB315F">
        <w:rPr>
          <w:rFonts w:eastAsiaTheme="minorEastAsia"/>
          <w:b/>
          <w:bCs/>
          <w:i/>
          <w:iCs/>
          <w:lang w:val="en-US" w:eastAsia="zh-CN"/>
        </w:rPr>
        <w:t xml:space="preserve"> UCI mapping order</w:t>
      </w:r>
      <w:r>
        <w:rPr>
          <w:rFonts w:eastAsiaTheme="minorEastAsia" w:hint="eastAsia"/>
          <w:b/>
          <w:bCs/>
          <w:i/>
          <w:iCs/>
          <w:lang w:val="en-US" w:eastAsia="zh-CN"/>
        </w:rPr>
        <w:t xml:space="preserve"> of </w:t>
      </w:r>
      <w:r w:rsidRPr="00EB315F">
        <w:rPr>
          <w:rFonts w:eastAsiaTheme="minorEastAsia"/>
          <w:b/>
          <w:bCs/>
          <w:i/>
          <w:iCs/>
          <w:lang w:val="en-US" w:eastAsia="zh-CN"/>
        </w:rPr>
        <w:t xml:space="preserve">CJTC Dd and Rel-18 </w:t>
      </w:r>
      <w:proofErr w:type="spellStart"/>
      <w:r w:rsidRPr="00EB315F">
        <w:rPr>
          <w:rFonts w:eastAsiaTheme="minorEastAsia"/>
          <w:b/>
          <w:bCs/>
          <w:i/>
          <w:iCs/>
          <w:lang w:val="en-US" w:eastAsia="zh-CN"/>
        </w:rPr>
        <w:t>eType</w:t>
      </w:r>
      <w:proofErr w:type="spellEnd"/>
      <w:r w:rsidRPr="00EB315F">
        <w:rPr>
          <w:rFonts w:eastAsiaTheme="minorEastAsia"/>
          <w:b/>
          <w:bCs/>
          <w:i/>
          <w:iCs/>
          <w:lang w:val="en-US" w:eastAsia="zh-CN"/>
        </w:rPr>
        <w:t>-II CJT CSI reports</w:t>
      </w:r>
      <w:r>
        <w:rPr>
          <w:rFonts w:eastAsiaTheme="minorEastAsia" w:hint="eastAsia"/>
          <w:b/>
          <w:bCs/>
          <w:i/>
          <w:iCs/>
          <w:lang w:val="en-US" w:eastAsia="zh-CN"/>
        </w:rPr>
        <w:t xml:space="preserve"> in the same PUSCH should be discussed.</w:t>
      </w:r>
    </w:p>
    <w:p w14:paraId="461CBE3E" w14:textId="77777777" w:rsidR="00E1367F" w:rsidRPr="00391CDE" w:rsidRDefault="00E1367F" w:rsidP="00E1367F">
      <w:pPr>
        <w:widowControl w:val="0"/>
        <w:numPr>
          <w:ilvl w:val="0"/>
          <w:numId w:val="23"/>
        </w:numPr>
        <w:overflowPunct w:val="0"/>
        <w:autoSpaceDE w:val="0"/>
        <w:autoSpaceDN w:val="0"/>
        <w:adjustRightInd w:val="0"/>
        <w:spacing w:before="0" w:after="0"/>
        <w:contextualSpacing/>
        <w:jc w:val="both"/>
        <w:textAlignment w:val="baseline"/>
        <w:rPr>
          <w:rFonts w:ascii="Times" w:eastAsia="等线" w:hAnsi="Times"/>
          <w:b/>
          <w:i/>
          <w:iCs/>
          <w:lang w:eastAsia="zh-CN"/>
        </w:rPr>
      </w:pPr>
      <w:r w:rsidRPr="00391CDE">
        <w:rPr>
          <w:rFonts w:ascii="Times" w:eastAsia="等线" w:hAnsi="Times" w:hint="eastAsia"/>
          <w:b/>
          <w:i/>
          <w:iCs/>
          <w:lang w:eastAsia="zh-CN"/>
        </w:rPr>
        <w:t xml:space="preserve">Reuse the legacy </w:t>
      </w:r>
      <w:r w:rsidRPr="00391CDE">
        <w:rPr>
          <w:rFonts w:ascii="Times" w:eastAsia="等线" w:hAnsi="Times"/>
          <w:b/>
          <w:i/>
          <w:iCs/>
          <w:lang w:eastAsia="zh-CN"/>
        </w:rPr>
        <w:t>omission rules of CSI reports</w:t>
      </w:r>
      <w:r w:rsidRPr="00391CDE">
        <w:rPr>
          <w:rFonts w:ascii="Times" w:eastAsia="等线" w:hAnsi="Times" w:hint="eastAsia"/>
          <w:b/>
          <w:i/>
          <w:iCs/>
          <w:lang w:eastAsia="zh-CN"/>
        </w:rPr>
        <w:t xml:space="preserve"> </w:t>
      </w:r>
      <w:r>
        <w:rPr>
          <w:rFonts w:ascii="Times" w:eastAsia="等线" w:hAnsi="Times" w:hint="eastAsia"/>
          <w:b/>
          <w:i/>
          <w:iCs/>
          <w:lang w:eastAsia="zh-CN"/>
        </w:rPr>
        <w:t xml:space="preserve">when </w:t>
      </w:r>
      <w:r w:rsidRPr="00391CDE">
        <w:rPr>
          <w:rFonts w:ascii="Times" w:eastAsia="等线" w:hAnsi="Times"/>
          <w:b/>
          <w:i/>
          <w:iCs/>
          <w:lang w:eastAsia="zh-CN"/>
        </w:rPr>
        <w:t>the PUSCH carrying these two CSI reports overlap</w:t>
      </w:r>
      <w:r>
        <w:rPr>
          <w:rFonts w:ascii="Times" w:eastAsia="等线" w:hAnsi="Times" w:hint="eastAsia"/>
          <w:b/>
          <w:i/>
          <w:iCs/>
          <w:lang w:eastAsia="zh-CN"/>
        </w:rPr>
        <w:t>s</w:t>
      </w:r>
      <w:r w:rsidRPr="00391CDE">
        <w:rPr>
          <w:rFonts w:ascii="Times" w:eastAsia="等线" w:hAnsi="Times"/>
          <w:b/>
          <w:i/>
          <w:iCs/>
          <w:lang w:eastAsia="zh-CN"/>
        </w:rPr>
        <w:t xml:space="preserve"> with the PUSCH/PUCCH carrying other CSI reports</w:t>
      </w:r>
      <w:r>
        <w:rPr>
          <w:rFonts w:ascii="Times" w:eastAsia="等线" w:hAnsi="Times" w:hint="eastAsia"/>
          <w:b/>
          <w:i/>
          <w:iCs/>
          <w:lang w:eastAsia="zh-CN"/>
        </w:rPr>
        <w:t>.</w:t>
      </w:r>
    </w:p>
    <w:p w14:paraId="57BB3932" w14:textId="7ECB0C7F" w:rsidR="00E1367F" w:rsidRDefault="00E1367F" w:rsidP="00E1367F">
      <w:pPr>
        <w:jc w:val="both"/>
        <w:rPr>
          <w:rFonts w:eastAsiaTheme="minorEastAsia"/>
          <w:b/>
          <w:bCs/>
          <w:i/>
          <w:iCs/>
          <w:lang w:val="en-US" w:eastAsia="zh-CN"/>
        </w:rPr>
      </w:pPr>
      <w:r w:rsidRPr="00E078E6">
        <w:rPr>
          <w:rFonts w:eastAsiaTheme="minorEastAsia" w:hint="eastAsia"/>
          <w:b/>
          <w:bCs/>
          <w:i/>
          <w:iCs/>
          <w:u w:val="single"/>
          <w:lang w:val="en-US" w:eastAsia="zh-CN"/>
        </w:rPr>
        <w:t xml:space="preserve">Proposal </w:t>
      </w:r>
      <w:r>
        <w:rPr>
          <w:rFonts w:eastAsiaTheme="minorEastAsia" w:hint="eastAsia"/>
          <w:b/>
          <w:bCs/>
          <w:i/>
          <w:iCs/>
          <w:u w:val="single"/>
          <w:lang w:val="en-US" w:eastAsia="zh-CN"/>
        </w:rPr>
        <w:t>7</w:t>
      </w:r>
      <w:r w:rsidRPr="00E078E6">
        <w:rPr>
          <w:rFonts w:eastAsiaTheme="minorEastAsia"/>
          <w:b/>
          <w:bCs/>
          <w:i/>
          <w:iCs/>
          <w:u w:val="single"/>
          <w:lang w:val="en-US" w:eastAsia="zh-CN"/>
        </w:rPr>
        <w:t>:</w:t>
      </w:r>
      <w:r>
        <w:rPr>
          <w:rFonts w:eastAsiaTheme="minorEastAsia" w:hint="eastAsia"/>
          <w:b/>
          <w:bCs/>
          <w:i/>
          <w:iCs/>
          <w:u w:val="single"/>
          <w:lang w:val="en-US" w:eastAsia="zh-CN"/>
        </w:rPr>
        <w:t xml:space="preserve"> </w:t>
      </w:r>
      <w:r w:rsidRPr="00F94704">
        <w:rPr>
          <w:rFonts w:eastAsiaTheme="minorEastAsia"/>
          <w:b/>
          <w:bCs/>
          <w:i/>
          <w:iCs/>
          <w:lang w:val="en-US" w:eastAsia="zh-CN"/>
        </w:rPr>
        <w:t xml:space="preserve">For the Rel-19 aperiodic standalone CJT calibration (CJTC) reporting, when linking CJTC Dd and Rel-18 </w:t>
      </w:r>
      <w:proofErr w:type="spellStart"/>
      <w:r w:rsidRPr="00F94704">
        <w:rPr>
          <w:rFonts w:eastAsiaTheme="minorEastAsia"/>
          <w:b/>
          <w:bCs/>
          <w:i/>
          <w:iCs/>
          <w:lang w:val="en-US" w:eastAsia="zh-CN"/>
        </w:rPr>
        <w:t>eType</w:t>
      </w:r>
      <w:proofErr w:type="spellEnd"/>
      <w:r w:rsidRPr="00F94704">
        <w:rPr>
          <w:rFonts w:eastAsiaTheme="minorEastAsia"/>
          <w:b/>
          <w:bCs/>
          <w:i/>
          <w:iCs/>
          <w:lang w:val="en-US" w:eastAsia="zh-CN"/>
        </w:rPr>
        <w:t>-II CJT CSI reports is configured</w:t>
      </w:r>
      <w:r>
        <w:rPr>
          <w:rFonts w:eastAsiaTheme="minorEastAsia" w:hint="eastAsia"/>
          <w:b/>
          <w:bCs/>
          <w:i/>
          <w:iCs/>
          <w:lang w:val="en-US" w:eastAsia="zh-CN"/>
        </w:rPr>
        <w:t xml:space="preserve"> with two separate triggers, regarding the</w:t>
      </w:r>
      <w:r w:rsidRPr="004E251C">
        <w:rPr>
          <w:rFonts w:eastAsiaTheme="minorEastAsia"/>
          <w:b/>
          <w:bCs/>
          <w:i/>
          <w:iCs/>
          <w:lang w:val="en-US" w:eastAsia="zh-CN"/>
        </w:rPr>
        <w:t xml:space="preserve"> 1-bit indicator </w:t>
      </w:r>
      <w:r>
        <w:rPr>
          <w:rFonts w:eastAsiaTheme="minorEastAsia" w:hint="eastAsia"/>
          <w:b/>
          <w:bCs/>
          <w:i/>
          <w:iCs/>
          <w:lang w:val="en-US" w:eastAsia="zh-CN"/>
        </w:rPr>
        <w:t>introduced per CSI trigger state, support the following:</w:t>
      </w:r>
    </w:p>
    <w:p w14:paraId="448E29DA" w14:textId="77777777" w:rsidR="00E1367F" w:rsidRPr="00A06593" w:rsidRDefault="00E1367F" w:rsidP="00E1367F">
      <w:pPr>
        <w:widowControl w:val="0"/>
        <w:numPr>
          <w:ilvl w:val="0"/>
          <w:numId w:val="23"/>
        </w:numPr>
        <w:overflowPunct w:val="0"/>
        <w:autoSpaceDE w:val="0"/>
        <w:autoSpaceDN w:val="0"/>
        <w:adjustRightInd w:val="0"/>
        <w:spacing w:before="0" w:after="0"/>
        <w:contextualSpacing/>
        <w:jc w:val="both"/>
        <w:textAlignment w:val="baseline"/>
        <w:rPr>
          <w:rFonts w:ascii="Times" w:eastAsia="等线" w:hAnsi="Times"/>
          <w:b/>
          <w:i/>
          <w:iCs/>
          <w:lang w:eastAsia="zh-CN"/>
        </w:rPr>
      </w:pPr>
      <w:r w:rsidRPr="00A06593">
        <w:rPr>
          <w:rFonts w:ascii="Times" w:eastAsia="等线" w:hAnsi="Times" w:hint="eastAsia"/>
          <w:b/>
          <w:i/>
          <w:iCs/>
          <w:lang w:eastAsia="zh-CN"/>
        </w:rPr>
        <w:t xml:space="preserve">The </w:t>
      </w:r>
      <w:r w:rsidRPr="00A06593">
        <w:rPr>
          <w:rFonts w:ascii="Times" w:eastAsia="等线" w:hAnsi="Times"/>
          <w:b/>
          <w:i/>
          <w:iCs/>
          <w:lang w:eastAsia="zh-CN"/>
        </w:rPr>
        <w:t>1-bit indicator</w:t>
      </w:r>
      <w:r w:rsidRPr="00A06593">
        <w:rPr>
          <w:rFonts w:ascii="Times" w:eastAsia="等线" w:hAnsi="Times" w:hint="eastAsia"/>
          <w:b/>
          <w:i/>
          <w:iCs/>
          <w:lang w:eastAsia="zh-CN"/>
        </w:rPr>
        <w:t xml:space="preserve"> </w:t>
      </w:r>
      <w:r w:rsidRPr="00A06593">
        <w:rPr>
          <w:rFonts w:ascii="Times" w:eastAsia="等线" w:hAnsi="Times"/>
          <w:b/>
          <w:i/>
          <w:iCs/>
          <w:lang w:eastAsia="zh-CN"/>
        </w:rPr>
        <w:t>applies to all the N</w:t>
      </w:r>
      <w:r w:rsidRPr="00E85F5A">
        <w:rPr>
          <w:rFonts w:ascii="Times" w:eastAsia="等线" w:hAnsi="Times"/>
          <w:b/>
          <w:i/>
          <w:iCs/>
          <w:vertAlign w:val="subscript"/>
          <w:lang w:eastAsia="zh-CN"/>
        </w:rPr>
        <w:t>TRP</w:t>
      </w:r>
      <w:r w:rsidRPr="00A06593">
        <w:rPr>
          <w:rFonts w:ascii="Times" w:eastAsia="等线" w:hAnsi="Times"/>
          <w:b/>
          <w:i/>
          <w:iCs/>
          <w:lang w:eastAsia="zh-CN"/>
        </w:rPr>
        <w:t xml:space="preserve"> CSI-RS resources</w:t>
      </w:r>
      <w:r w:rsidRPr="00A06593">
        <w:rPr>
          <w:rFonts w:ascii="Times" w:eastAsia="等线" w:hAnsi="Times" w:hint="eastAsia"/>
          <w:b/>
          <w:i/>
          <w:iCs/>
          <w:lang w:eastAsia="zh-CN"/>
        </w:rPr>
        <w:t>.</w:t>
      </w:r>
    </w:p>
    <w:p w14:paraId="1CE85F3F" w14:textId="77777777" w:rsidR="00E1367F" w:rsidRPr="00E85F5A" w:rsidRDefault="00E1367F" w:rsidP="00E1367F">
      <w:pPr>
        <w:widowControl w:val="0"/>
        <w:numPr>
          <w:ilvl w:val="0"/>
          <w:numId w:val="23"/>
        </w:numPr>
        <w:overflowPunct w:val="0"/>
        <w:autoSpaceDE w:val="0"/>
        <w:autoSpaceDN w:val="0"/>
        <w:adjustRightInd w:val="0"/>
        <w:spacing w:before="0" w:after="0"/>
        <w:contextualSpacing/>
        <w:jc w:val="both"/>
        <w:textAlignment w:val="baseline"/>
        <w:rPr>
          <w:rFonts w:ascii="Times" w:eastAsia="等线" w:hAnsi="Times"/>
          <w:b/>
          <w:i/>
          <w:iCs/>
          <w:lang w:eastAsia="zh-CN"/>
        </w:rPr>
      </w:pPr>
      <w:r w:rsidRPr="00A06593">
        <w:rPr>
          <w:rFonts w:ascii="Times" w:eastAsia="等线" w:hAnsi="Times" w:hint="eastAsia"/>
          <w:b/>
          <w:i/>
          <w:iCs/>
          <w:lang w:eastAsia="zh-CN"/>
        </w:rPr>
        <w:lastRenderedPageBreak/>
        <w:t>T</w:t>
      </w:r>
      <w:r w:rsidRPr="00A06593">
        <w:rPr>
          <w:rFonts w:ascii="Times" w:eastAsia="等线" w:hAnsi="Times"/>
          <w:b/>
          <w:i/>
          <w:iCs/>
          <w:lang w:eastAsia="zh-CN"/>
        </w:rPr>
        <w:t xml:space="preserve">he 1-bit indicator should apply to all the CSI reports </w:t>
      </w:r>
      <w:r>
        <w:rPr>
          <w:rFonts w:ascii="Times" w:eastAsia="等线" w:hAnsi="Times" w:hint="eastAsia"/>
          <w:b/>
          <w:i/>
          <w:iCs/>
          <w:lang w:eastAsia="zh-CN"/>
        </w:rPr>
        <w:t>that</w:t>
      </w:r>
      <w:r w:rsidRPr="00A06593">
        <w:rPr>
          <w:rFonts w:ascii="Times" w:eastAsia="等线" w:hAnsi="Times"/>
          <w:b/>
          <w:i/>
          <w:iCs/>
          <w:lang w:eastAsia="zh-CN"/>
        </w:rPr>
        <w:t xml:space="preserve"> are configured to link with a CJTC Dd report.</w:t>
      </w:r>
    </w:p>
    <w:p w14:paraId="199ABF91" w14:textId="1D32D204" w:rsidR="00E1367F" w:rsidRPr="00E85F5A" w:rsidRDefault="00E1367F" w:rsidP="00E1367F">
      <w:pPr>
        <w:jc w:val="both"/>
        <w:rPr>
          <w:rFonts w:eastAsiaTheme="minorEastAsia"/>
          <w:b/>
          <w:bCs/>
          <w:i/>
          <w:iCs/>
          <w:u w:val="single"/>
          <w:lang w:val="en-US" w:eastAsia="zh-CN"/>
        </w:rPr>
      </w:pPr>
      <w:r w:rsidRPr="00E078E6">
        <w:rPr>
          <w:rFonts w:eastAsiaTheme="minorEastAsia" w:hint="eastAsia"/>
          <w:b/>
          <w:bCs/>
          <w:i/>
          <w:iCs/>
          <w:u w:val="single"/>
          <w:lang w:val="en-US" w:eastAsia="zh-CN"/>
        </w:rPr>
        <w:t xml:space="preserve">Proposal </w:t>
      </w:r>
      <w:r>
        <w:rPr>
          <w:rFonts w:eastAsiaTheme="minorEastAsia" w:hint="eastAsia"/>
          <w:b/>
          <w:bCs/>
          <w:i/>
          <w:iCs/>
          <w:u w:val="single"/>
          <w:lang w:val="en-US" w:eastAsia="zh-CN"/>
        </w:rPr>
        <w:t>8</w:t>
      </w:r>
      <w:r w:rsidRPr="00E078E6">
        <w:rPr>
          <w:rFonts w:eastAsiaTheme="minorEastAsia"/>
          <w:b/>
          <w:bCs/>
          <w:i/>
          <w:iCs/>
          <w:u w:val="single"/>
          <w:lang w:val="en-US" w:eastAsia="zh-CN"/>
        </w:rPr>
        <w:t>:</w:t>
      </w:r>
      <w:r>
        <w:rPr>
          <w:rFonts w:eastAsiaTheme="minorEastAsia" w:hint="eastAsia"/>
          <w:b/>
          <w:bCs/>
          <w:i/>
          <w:iCs/>
          <w:u w:val="single"/>
          <w:lang w:val="en-US" w:eastAsia="zh-CN"/>
        </w:rPr>
        <w:t xml:space="preserve"> </w:t>
      </w:r>
      <w:r w:rsidRPr="00E85F5A">
        <w:rPr>
          <w:rFonts w:eastAsiaTheme="minorEastAsia"/>
          <w:b/>
          <w:bCs/>
          <w:i/>
          <w:iCs/>
          <w:lang w:val="en-US" w:eastAsia="zh-CN"/>
        </w:rPr>
        <w:t xml:space="preserve">For the Rel-19 aperiodic standalone CJT calibration (CJTC) reporting, when linking CJTC Dd and Rel-18 </w:t>
      </w:r>
      <w:proofErr w:type="spellStart"/>
      <w:r w:rsidRPr="00E85F5A">
        <w:rPr>
          <w:rFonts w:eastAsiaTheme="minorEastAsia"/>
          <w:b/>
          <w:bCs/>
          <w:i/>
          <w:iCs/>
          <w:lang w:val="en-US" w:eastAsia="zh-CN"/>
        </w:rPr>
        <w:t>eType</w:t>
      </w:r>
      <w:proofErr w:type="spellEnd"/>
      <w:r w:rsidRPr="00E85F5A">
        <w:rPr>
          <w:rFonts w:eastAsiaTheme="minorEastAsia"/>
          <w:b/>
          <w:bCs/>
          <w:i/>
          <w:iCs/>
          <w:lang w:val="en-US" w:eastAsia="zh-CN"/>
        </w:rPr>
        <w:t>-II CJT CSI reports is configured</w:t>
      </w:r>
      <w:r w:rsidRPr="00E85F5A">
        <w:rPr>
          <w:rFonts w:eastAsiaTheme="minorEastAsia" w:hint="eastAsia"/>
          <w:b/>
          <w:bCs/>
          <w:i/>
          <w:iCs/>
          <w:lang w:val="en-US" w:eastAsia="zh-CN"/>
        </w:rPr>
        <w:t xml:space="preserve"> with two separate triggers, if </w:t>
      </w:r>
      <w:r w:rsidRPr="00E85F5A">
        <w:rPr>
          <w:rFonts w:eastAsiaTheme="minorEastAsia"/>
          <w:b/>
          <w:bCs/>
          <w:i/>
          <w:iCs/>
          <w:lang w:val="en-US" w:eastAsia="zh-CN"/>
        </w:rPr>
        <w:t>the number of resources configured for CJT CSI</w:t>
      </w:r>
      <w:r w:rsidRPr="00E85F5A">
        <w:rPr>
          <w:rFonts w:eastAsiaTheme="minorEastAsia" w:hint="eastAsia"/>
          <w:b/>
          <w:bCs/>
          <w:i/>
          <w:iCs/>
          <w:lang w:val="en-US" w:eastAsia="zh-CN"/>
        </w:rPr>
        <w:t xml:space="preserve"> report (e.g., N1) </w:t>
      </w:r>
      <w:r w:rsidRPr="00E85F5A">
        <w:rPr>
          <w:rFonts w:eastAsiaTheme="minorEastAsia"/>
          <w:b/>
          <w:bCs/>
          <w:i/>
          <w:iCs/>
          <w:lang w:val="en-US" w:eastAsia="zh-CN"/>
        </w:rPr>
        <w:t xml:space="preserve">is </w:t>
      </w:r>
      <w:r w:rsidRPr="00E85F5A">
        <w:rPr>
          <w:rFonts w:eastAsiaTheme="minorEastAsia" w:hint="eastAsia"/>
          <w:b/>
          <w:bCs/>
          <w:i/>
          <w:iCs/>
          <w:lang w:val="en-US" w:eastAsia="zh-CN"/>
        </w:rPr>
        <w:t>less than the</w:t>
      </w:r>
      <w:r w:rsidRPr="00E85F5A">
        <w:rPr>
          <w:rFonts w:eastAsiaTheme="minorEastAsia"/>
          <w:b/>
          <w:bCs/>
          <w:i/>
          <w:iCs/>
          <w:lang w:val="en-US" w:eastAsia="zh-CN"/>
        </w:rPr>
        <w:t xml:space="preserve"> number of resource sets configured for CJT</w:t>
      </w:r>
      <w:r w:rsidRPr="00E85F5A">
        <w:rPr>
          <w:rFonts w:eastAsiaTheme="minorEastAsia" w:hint="eastAsia"/>
          <w:b/>
          <w:bCs/>
          <w:i/>
          <w:iCs/>
          <w:lang w:val="en-US" w:eastAsia="zh-CN"/>
        </w:rPr>
        <w:t>C</w:t>
      </w:r>
      <w:r w:rsidRPr="00E85F5A">
        <w:rPr>
          <w:rFonts w:eastAsiaTheme="minorEastAsia"/>
          <w:b/>
          <w:bCs/>
          <w:i/>
          <w:iCs/>
          <w:lang w:val="en-US" w:eastAsia="zh-CN"/>
        </w:rPr>
        <w:t xml:space="preserve"> Dd</w:t>
      </w:r>
      <w:r w:rsidRPr="00E85F5A">
        <w:rPr>
          <w:rFonts w:eastAsiaTheme="minorEastAsia" w:hint="eastAsia"/>
          <w:b/>
          <w:bCs/>
          <w:i/>
          <w:iCs/>
          <w:lang w:val="en-US" w:eastAsia="zh-CN"/>
        </w:rPr>
        <w:t xml:space="preserve"> report (e.g., N2)</w:t>
      </w:r>
      <w:r>
        <w:rPr>
          <w:rFonts w:eastAsiaTheme="minorEastAsia" w:hint="eastAsia"/>
          <w:b/>
          <w:bCs/>
          <w:i/>
          <w:iCs/>
          <w:lang w:val="en-US" w:eastAsia="zh-CN"/>
        </w:rPr>
        <w:t xml:space="preserve">, </w:t>
      </w:r>
      <w:r>
        <w:rPr>
          <w:rFonts w:ascii="Times" w:eastAsiaTheme="minorEastAsia" w:hAnsi="Times" w:hint="eastAsia"/>
          <w:b/>
          <w:bCs/>
          <w:i/>
          <w:iCs/>
          <w:szCs w:val="24"/>
          <w:lang w:eastAsia="zh-CN"/>
        </w:rPr>
        <w:t>support the following:</w:t>
      </w:r>
    </w:p>
    <w:p w14:paraId="60B3E2AF" w14:textId="77777777" w:rsidR="00E1367F" w:rsidRDefault="00E1367F" w:rsidP="00E1367F">
      <w:pPr>
        <w:widowControl w:val="0"/>
        <w:numPr>
          <w:ilvl w:val="0"/>
          <w:numId w:val="23"/>
        </w:numPr>
        <w:overflowPunct w:val="0"/>
        <w:autoSpaceDE w:val="0"/>
        <w:autoSpaceDN w:val="0"/>
        <w:adjustRightInd w:val="0"/>
        <w:spacing w:before="0" w:after="0"/>
        <w:contextualSpacing/>
        <w:jc w:val="both"/>
        <w:textAlignment w:val="baseline"/>
        <w:rPr>
          <w:rFonts w:ascii="Times" w:eastAsia="等线" w:hAnsi="Times"/>
          <w:b/>
          <w:i/>
          <w:iCs/>
          <w:lang w:eastAsia="zh-CN"/>
        </w:rPr>
      </w:pPr>
      <w:r>
        <w:rPr>
          <w:rFonts w:ascii="Times" w:eastAsia="等线" w:hAnsi="Times" w:hint="eastAsia"/>
          <w:b/>
          <w:i/>
          <w:iCs/>
          <w:lang w:eastAsia="zh-CN"/>
        </w:rPr>
        <w:t>I</w:t>
      </w:r>
      <w:r w:rsidRPr="00A06593">
        <w:rPr>
          <w:rFonts w:ascii="Times" w:eastAsia="等线" w:hAnsi="Times"/>
          <w:b/>
          <w:i/>
          <w:iCs/>
          <w:lang w:eastAsia="zh-CN"/>
        </w:rPr>
        <w:t>t should be guaranteed by NW implementation that the first N1 TRS resource sets configured for CJTC Dd</w:t>
      </w:r>
      <w:r w:rsidRPr="00A06593">
        <w:rPr>
          <w:rFonts w:ascii="Times" w:eastAsia="等线" w:hAnsi="Times" w:hint="eastAsia"/>
          <w:b/>
          <w:i/>
          <w:iCs/>
          <w:lang w:eastAsia="zh-CN"/>
        </w:rPr>
        <w:t xml:space="preserve"> report</w:t>
      </w:r>
      <w:r w:rsidRPr="00A06593">
        <w:rPr>
          <w:rFonts w:ascii="Times" w:eastAsia="等线" w:hAnsi="Times"/>
          <w:b/>
          <w:i/>
          <w:iCs/>
          <w:lang w:eastAsia="zh-CN"/>
        </w:rPr>
        <w:t xml:space="preserve"> are linked to the N1 CSI-RS resources configured for CJT CSI</w:t>
      </w:r>
      <w:r w:rsidRPr="00A06593">
        <w:rPr>
          <w:rFonts w:ascii="Times" w:eastAsia="等线" w:hAnsi="Times" w:hint="eastAsia"/>
          <w:b/>
          <w:i/>
          <w:iCs/>
          <w:lang w:eastAsia="zh-CN"/>
        </w:rPr>
        <w:t xml:space="preserve"> report</w:t>
      </w:r>
      <w:r>
        <w:rPr>
          <w:rFonts w:ascii="Times" w:eastAsia="等线" w:hAnsi="Times" w:hint="eastAsia"/>
          <w:b/>
          <w:i/>
          <w:iCs/>
          <w:lang w:eastAsia="zh-CN"/>
        </w:rPr>
        <w:t>.</w:t>
      </w:r>
    </w:p>
    <w:p w14:paraId="700C3893" w14:textId="77777777" w:rsidR="00E1367F" w:rsidRPr="00E85F5A" w:rsidRDefault="00E1367F" w:rsidP="00E1367F">
      <w:pPr>
        <w:widowControl w:val="0"/>
        <w:numPr>
          <w:ilvl w:val="0"/>
          <w:numId w:val="23"/>
        </w:numPr>
        <w:overflowPunct w:val="0"/>
        <w:autoSpaceDE w:val="0"/>
        <w:autoSpaceDN w:val="0"/>
        <w:adjustRightInd w:val="0"/>
        <w:spacing w:before="0" w:after="0"/>
        <w:contextualSpacing/>
        <w:jc w:val="both"/>
        <w:textAlignment w:val="baseline"/>
        <w:rPr>
          <w:rFonts w:ascii="Times" w:eastAsia="等线" w:hAnsi="Times"/>
          <w:b/>
          <w:i/>
          <w:iCs/>
          <w:lang w:eastAsia="zh-CN"/>
        </w:rPr>
      </w:pPr>
      <w:r>
        <w:rPr>
          <w:rFonts w:ascii="Times" w:eastAsia="等线" w:hAnsi="Times" w:hint="eastAsia"/>
          <w:b/>
          <w:i/>
          <w:iCs/>
          <w:lang w:eastAsia="zh-CN"/>
        </w:rPr>
        <w:t>T</w:t>
      </w:r>
      <w:r w:rsidRPr="00A06593">
        <w:rPr>
          <w:rFonts w:ascii="Times" w:eastAsia="等线" w:hAnsi="Times"/>
          <w:b/>
          <w:i/>
          <w:iCs/>
          <w:lang w:eastAsia="zh-CN"/>
        </w:rPr>
        <w:t>he remaining N2-N1 TRS resource sets configured for CJTC Dd</w:t>
      </w:r>
      <w:r>
        <w:rPr>
          <w:rFonts w:ascii="Times" w:eastAsia="等线" w:hAnsi="Times" w:hint="eastAsia"/>
          <w:b/>
          <w:i/>
          <w:iCs/>
          <w:lang w:eastAsia="zh-CN"/>
        </w:rPr>
        <w:t xml:space="preserve"> report can be used for calculating delay offset only.</w:t>
      </w:r>
    </w:p>
    <w:p w14:paraId="1FE359EA" w14:textId="08019CDA" w:rsidR="00E1367F" w:rsidRPr="00E85F5A" w:rsidRDefault="00E1367F" w:rsidP="00E1367F">
      <w:pPr>
        <w:jc w:val="both"/>
        <w:rPr>
          <w:rFonts w:eastAsiaTheme="minorEastAsia"/>
          <w:b/>
          <w:bCs/>
          <w:i/>
          <w:iCs/>
          <w:lang w:val="en-US" w:eastAsia="zh-CN"/>
        </w:rPr>
      </w:pPr>
      <w:r w:rsidRPr="00E85F5A">
        <w:rPr>
          <w:rFonts w:eastAsiaTheme="minorEastAsia" w:hint="eastAsia"/>
          <w:b/>
          <w:bCs/>
          <w:i/>
          <w:iCs/>
          <w:u w:val="single"/>
          <w:lang w:val="en-US" w:eastAsia="zh-CN"/>
        </w:rPr>
        <w:t xml:space="preserve">Proposal </w:t>
      </w:r>
      <w:r>
        <w:rPr>
          <w:rFonts w:eastAsiaTheme="minorEastAsia" w:hint="eastAsia"/>
          <w:b/>
          <w:bCs/>
          <w:i/>
          <w:iCs/>
          <w:u w:val="single"/>
          <w:lang w:val="en-US" w:eastAsia="zh-CN"/>
        </w:rPr>
        <w:t>9</w:t>
      </w:r>
      <w:r w:rsidRPr="00E85F5A">
        <w:rPr>
          <w:rFonts w:eastAsiaTheme="minorEastAsia"/>
          <w:b/>
          <w:bCs/>
          <w:i/>
          <w:iCs/>
          <w:u w:val="single"/>
          <w:lang w:val="en-US" w:eastAsia="zh-CN"/>
        </w:rPr>
        <w:t>:</w:t>
      </w:r>
      <w:r w:rsidRPr="00E85F5A">
        <w:rPr>
          <w:rFonts w:eastAsiaTheme="minorEastAsia" w:hint="eastAsia"/>
          <w:b/>
          <w:bCs/>
          <w:i/>
          <w:iCs/>
          <w:u w:val="single"/>
          <w:lang w:val="en-US" w:eastAsia="zh-CN"/>
        </w:rPr>
        <w:t xml:space="preserve"> </w:t>
      </w:r>
      <w:r w:rsidRPr="00E85F5A">
        <w:rPr>
          <w:rFonts w:eastAsiaTheme="minorEastAsia" w:hint="eastAsia"/>
          <w:b/>
          <w:bCs/>
          <w:i/>
          <w:iCs/>
          <w:lang w:val="en-US" w:eastAsia="zh-CN"/>
        </w:rPr>
        <w:t>Do not</w:t>
      </w:r>
      <w:r w:rsidRPr="00E85F5A">
        <w:rPr>
          <w:rFonts w:eastAsiaTheme="minorEastAsia"/>
          <w:b/>
          <w:bCs/>
          <w:i/>
          <w:iCs/>
          <w:lang w:val="en-US" w:eastAsia="zh-CN"/>
        </w:rPr>
        <w:t xml:space="preserve"> support configuring a UE (via RRC signaling) to perform PMI calculation for the Rel-18 </w:t>
      </w:r>
      <w:proofErr w:type="spellStart"/>
      <w:r w:rsidRPr="00E85F5A">
        <w:rPr>
          <w:rFonts w:eastAsiaTheme="minorEastAsia"/>
          <w:b/>
          <w:bCs/>
          <w:i/>
          <w:iCs/>
          <w:lang w:val="en-US" w:eastAsia="zh-CN"/>
        </w:rPr>
        <w:t>eType</w:t>
      </w:r>
      <w:proofErr w:type="spellEnd"/>
      <w:r w:rsidRPr="00E85F5A">
        <w:rPr>
          <w:rFonts w:eastAsiaTheme="minorEastAsia"/>
          <w:b/>
          <w:bCs/>
          <w:i/>
          <w:iCs/>
          <w:lang w:val="en-US" w:eastAsia="zh-CN"/>
        </w:rPr>
        <w:t xml:space="preserve">-II CJT CSI report assuming pre-compensation using the UE-reported frequency offset (when </w:t>
      </w:r>
      <w:proofErr w:type="spellStart"/>
      <w:r w:rsidRPr="00E85F5A">
        <w:rPr>
          <w:rFonts w:eastAsiaTheme="minorEastAsia"/>
          <w:b/>
          <w:bCs/>
          <w:i/>
          <w:iCs/>
          <w:lang w:val="en-US" w:eastAsia="zh-CN"/>
        </w:rPr>
        <w:t>ReportQuantity</w:t>
      </w:r>
      <w:proofErr w:type="spellEnd"/>
      <w:r w:rsidRPr="00E85F5A">
        <w:rPr>
          <w:rFonts w:eastAsiaTheme="minorEastAsia"/>
          <w:b/>
          <w:bCs/>
          <w:i/>
          <w:iCs/>
          <w:lang w:val="en-US" w:eastAsia="zh-CN"/>
        </w:rPr>
        <w:t xml:space="preserve"> is ‘</w:t>
      </w:r>
      <w:proofErr w:type="spellStart"/>
      <w:r w:rsidRPr="00E85F5A">
        <w:rPr>
          <w:rFonts w:eastAsiaTheme="minorEastAsia"/>
          <w:b/>
          <w:bCs/>
          <w:i/>
          <w:iCs/>
          <w:lang w:val="en-US" w:eastAsia="zh-CN"/>
        </w:rPr>
        <w:t>cjtc</w:t>
      </w:r>
      <w:proofErr w:type="spellEnd"/>
      <w:r w:rsidRPr="00E85F5A">
        <w:rPr>
          <w:rFonts w:eastAsiaTheme="minorEastAsia"/>
          <w:b/>
          <w:bCs/>
          <w:i/>
          <w:iCs/>
          <w:lang w:val="en-US" w:eastAsia="zh-CN"/>
        </w:rPr>
        <w:t>-F’)</w:t>
      </w:r>
      <w:r w:rsidRPr="00E85F5A">
        <w:rPr>
          <w:rFonts w:eastAsiaTheme="minorEastAsia" w:hint="eastAsia"/>
          <w:b/>
          <w:bCs/>
          <w:i/>
          <w:iCs/>
          <w:lang w:val="en-US" w:eastAsia="zh-CN"/>
        </w:rPr>
        <w:t>.</w:t>
      </w:r>
    </w:p>
    <w:p w14:paraId="6FFD18E2" w14:textId="7FF69E40" w:rsidR="00E1367F" w:rsidRPr="0010767E" w:rsidRDefault="00E1367F" w:rsidP="00E1367F">
      <w:pPr>
        <w:snapToGrid w:val="0"/>
        <w:spacing w:after="120"/>
        <w:jc w:val="both"/>
        <w:rPr>
          <w:b/>
          <w:bCs/>
          <w:i/>
          <w:iCs/>
          <w:lang w:eastAsia="zh-CN"/>
        </w:rPr>
      </w:pPr>
      <w:r w:rsidRPr="00E078E6">
        <w:rPr>
          <w:rFonts w:eastAsia="Batang" w:hint="eastAsia"/>
          <w:b/>
          <w:bCs/>
          <w:i/>
          <w:iCs/>
          <w:u w:val="single"/>
        </w:rPr>
        <w:t xml:space="preserve">Proposal </w:t>
      </w:r>
      <w:r>
        <w:rPr>
          <w:rFonts w:eastAsiaTheme="minorEastAsia" w:hint="eastAsia"/>
          <w:b/>
          <w:bCs/>
          <w:i/>
          <w:iCs/>
          <w:u w:val="single"/>
          <w:lang w:eastAsia="zh-CN"/>
        </w:rPr>
        <w:t>10</w:t>
      </w:r>
      <w:r w:rsidRPr="00E078E6">
        <w:rPr>
          <w:rFonts w:eastAsiaTheme="minorEastAsia"/>
          <w:b/>
          <w:bCs/>
          <w:i/>
          <w:iCs/>
          <w:u w:val="single"/>
          <w:lang w:eastAsia="zh-CN"/>
        </w:rPr>
        <w:t>:</w:t>
      </w:r>
      <w:r w:rsidRPr="00032B08">
        <w:rPr>
          <w:rFonts w:eastAsiaTheme="minorEastAsia" w:hint="eastAsia"/>
          <w:b/>
          <w:bCs/>
          <w:i/>
          <w:iCs/>
          <w:lang w:eastAsia="zh-CN"/>
        </w:rPr>
        <w:t xml:space="preserve"> </w:t>
      </w:r>
      <w:r w:rsidRPr="0010767E">
        <w:rPr>
          <w:rFonts w:ascii="Times" w:eastAsiaTheme="minorEastAsia" w:hAnsi="Times"/>
          <w:b/>
          <w:bCs/>
          <w:i/>
          <w:iCs/>
          <w:szCs w:val="24"/>
          <w:lang w:eastAsia="zh-CN"/>
        </w:rPr>
        <w:t xml:space="preserve">For the Rel-19 aperiodic standalone CJT calibration reporting, when </w:t>
      </w:r>
      <w:proofErr w:type="spellStart"/>
      <w:r w:rsidRPr="0010767E">
        <w:rPr>
          <w:rFonts w:ascii="Times" w:eastAsiaTheme="minorEastAsia" w:hAnsi="Times"/>
          <w:b/>
          <w:bCs/>
          <w:i/>
          <w:iCs/>
          <w:szCs w:val="24"/>
          <w:lang w:eastAsia="zh-CN"/>
        </w:rPr>
        <w:t>ReportQuantity</w:t>
      </w:r>
      <w:proofErr w:type="spellEnd"/>
      <w:r w:rsidRPr="0010767E">
        <w:rPr>
          <w:rFonts w:ascii="Times" w:eastAsiaTheme="minorEastAsia" w:hAnsi="Times"/>
          <w:b/>
          <w:bCs/>
          <w:i/>
          <w:iCs/>
          <w:szCs w:val="24"/>
          <w:lang w:eastAsia="zh-CN"/>
        </w:rPr>
        <w:t xml:space="preserve"> is ‘</w:t>
      </w:r>
      <w:proofErr w:type="spellStart"/>
      <w:r w:rsidRPr="0010767E">
        <w:rPr>
          <w:rFonts w:ascii="Times" w:eastAsiaTheme="minorEastAsia" w:hAnsi="Times"/>
          <w:b/>
          <w:bCs/>
          <w:i/>
          <w:iCs/>
          <w:szCs w:val="24"/>
          <w:lang w:eastAsia="zh-CN"/>
        </w:rPr>
        <w:t>cjtc</w:t>
      </w:r>
      <w:proofErr w:type="spellEnd"/>
      <w:r w:rsidRPr="0010767E">
        <w:rPr>
          <w:rFonts w:ascii="Times" w:eastAsiaTheme="minorEastAsia" w:hAnsi="Times"/>
          <w:b/>
          <w:bCs/>
          <w:i/>
          <w:iCs/>
          <w:szCs w:val="24"/>
          <w:lang w:eastAsia="zh-CN"/>
        </w:rPr>
        <w:t>-P’ (DL/UL phase offset), regarding the configured associated SRS resource,</w:t>
      </w:r>
      <w:r>
        <w:rPr>
          <w:rFonts w:ascii="Times" w:eastAsiaTheme="minorEastAsia" w:hAnsi="Times" w:hint="eastAsia"/>
          <w:b/>
          <w:bCs/>
          <w:i/>
          <w:iCs/>
          <w:szCs w:val="24"/>
          <w:lang w:eastAsia="zh-CN"/>
        </w:rPr>
        <w:t xml:space="preserve"> support the following:</w:t>
      </w:r>
    </w:p>
    <w:p w14:paraId="5BB07CC1" w14:textId="77777777" w:rsidR="00E1367F" w:rsidRPr="00E85F5A" w:rsidRDefault="00E1367F" w:rsidP="00E1367F">
      <w:pPr>
        <w:widowControl w:val="0"/>
        <w:numPr>
          <w:ilvl w:val="0"/>
          <w:numId w:val="23"/>
        </w:numPr>
        <w:overflowPunct w:val="0"/>
        <w:autoSpaceDE w:val="0"/>
        <w:autoSpaceDN w:val="0"/>
        <w:adjustRightInd w:val="0"/>
        <w:spacing w:before="0" w:after="0"/>
        <w:contextualSpacing/>
        <w:jc w:val="both"/>
        <w:textAlignment w:val="baseline"/>
        <w:rPr>
          <w:rFonts w:ascii="Times" w:eastAsia="等线" w:hAnsi="Times"/>
          <w:b/>
          <w:i/>
          <w:iCs/>
          <w:lang w:eastAsia="zh-CN"/>
        </w:rPr>
      </w:pPr>
      <w:r w:rsidRPr="00E85F5A">
        <w:rPr>
          <w:rFonts w:ascii="Times" w:eastAsia="等线" w:hAnsi="Times"/>
          <w:b/>
          <w:i/>
          <w:iCs/>
          <w:lang w:eastAsia="zh-CN"/>
        </w:rPr>
        <w:t xml:space="preserve">When </w:t>
      </w:r>
      <w:r w:rsidRPr="00E85F5A">
        <w:rPr>
          <w:rFonts w:ascii="Times" w:eastAsia="等线" w:hAnsi="Times" w:hint="eastAsia"/>
          <w:b/>
          <w:i/>
          <w:iCs/>
          <w:lang w:eastAsia="zh-CN"/>
        </w:rPr>
        <w:t>a</w:t>
      </w:r>
      <w:r w:rsidRPr="00E85F5A">
        <w:rPr>
          <w:rFonts w:ascii="Times" w:eastAsia="等线" w:hAnsi="Times"/>
          <w:b/>
          <w:i/>
          <w:iCs/>
          <w:lang w:eastAsia="zh-CN"/>
        </w:rPr>
        <w:t>periodic associated SRS resource is configured, the SRS transmission occasion for determining the reference UE antenna port corresponds to the most recent transmission of the aperiodic associated SRS resource before the occasions of the N</w:t>
      </w:r>
      <w:r w:rsidRPr="00E85F5A">
        <w:rPr>
          <w:rFonts w:ascii="Times" w:eastAsia="等线" w:hAnsi="Times"/>
          <w:b/>
          <w:i/>
          <w:iCs/>
          <w:vertAlign w:val="subscript"/>
          <w:lang w:eastAsia="zh-CN"/>
        </w:rPr>
        <w:t>TRP</w:t>
      </w:r>
      <w:r w:rsidRPr="00E85F5A">
        <w:rPr>
          <w:rFonts w:ascii="Times" w:eastAsia="等线" w:hAnsi="Times"/>
          <w:b/>
          <w:i/>
          <w:iCs/>
          <w:lang w:eastAsia="zh-CN"/>
        </w:rPr>
        <w:t xml:space="preserve"> CSI-RS resources used for measuring ‘</w:t>
      </w:r>
      <w:proofErr w:type="spellStart"/>
      <w:r w:rsidRPr="00E85F5A">
        <w:rPr>
          <w:rFonts w:ascii="Times" w:eastAsia="等线" w:hAnsi="Times"/>
          <w:b/>
          <w:i/>
          <w:iCs/>
          <w:lang w:eastAsia="zh-CN"/>
        </w:rPr>
        <w:t>cjtc</w:t>
      </w:r>
      <w:proofErr w:type="spellEnd"/>
      <w:r w:rsidRPr="00E85F5A">
        <w:rPr>
          <w:rFonts w:ascii="Times" w:eastAsia="等线" w:hAnsi="Times"/>
          <w:b/>
          <w:i/>
          <w:iCs/>
          <w:lang w:eastAsia="zh-CN"/>
        </w:rPr>
        <w:t>-P’ report.</w:t>
      </w:r>
    </w:p>
    <w:p w14:paraId="011E2EDF" w14:textId="77777777" w:rsidR="00F6635F" w:rsidRPr="00F6635F" w:rsidRDefault="00F6635F" w:rsidP="000C7BEC">
      <w:pPr>
        <w:snapToGrid w:val="0"/>
        <w:rPr>
          <w:rFonts w:eastAsiaTheme="minorEastAsia"/>
          <w:b/>
          <w:bCs/>
          <w:i/>
          <w:iCs/>
          <w:szCs w:val="22"/>
          <w:lang w:eastAsia="zh-CN"/>
        </w:rPr>
      </w:pPr>
    </w:p>
    <w:p w14:paraId="256386A6" w14:textId="77777777" w:rsidR="00B413A4" w:rsidRDefault="00000000">
      <w:pPr>
        <w:pStyle w:val="Heading1"/>
        <w:jc w:val="both"/>
        <w:rPr>
          <w:rFonts w:ascii="Times New Roman" w:eastAsiaTheme="minorEastAsia" w:hAnsi="Times New Roman"/>
          <w:lang w:eastAsia="zh-CN"/>
        </w:rPr>
      </w:pPr>
      <w:r>
        <w:rPr>
          <w:rFonts w:ascii="Times New Roman" w:eastAsiaTheme="minorEastAsia" w:hAnsi="Times New Roman"/>
          <w:lang w:eastAsia="zh-CN"/>
        </w:rPr>
        <w:t>References</w:t>
      </w:r>
    </w:p>
    <w:p w14:paraId="29C21CFD" w14:textId="4ECC1846" w:rsidR="00D637C1" w:rsidRDefault="005D61BC">
      <w:pPr>
        <w:pStyle w:val="ListParagraph"/>
        <w:numPr>
          <w:ilvl w:val="0"/>
          <w:numId w:val="7"/>
        </w:numPr>
        <w:ind w:leftChars="0"/>
        <w:rPr>
          <w:rFonts w:ascii="Times New Roman" w:hAnsi="Times New Roman"/>
          <w:lang w:val="en-US" w:eastAsia="zh-CN"/>
        </w:rPr>
      </w:pPr>
      <w:r w:rsidRPr="005D61BC">
        <w:rPr>
          <w:rFonts w:ascii="Times New Roman" w:hAnsi="Times New Roman"/>
          <w:lang w:val="en-US" w:eastAsia="zh-CN"/>
        </w:rPr>
        <w:t>RP-2</w:t>
      </w:r>
      <w:r w:rsidR="0067622C">
        <w:rPr>
          <w:rFonts w:ascii="Times New Roman" w:hAnsi="Times New Roman"/>
          <w:lang w:val="en-US" w:eastAsia="zh-CN"/>
        </w:rPr>
        <w:t>42394</w:t>
      </w:r>
      <w:r w:rsidR="001D05A1" w:rsidRPr="005D61BC">
        <w:rPr>
          <w:rFonts w:ascii="Times New Roman" w:hAnsi="Times New Roman"/>
          <w:lang w:val="en-US" w:eastAsia="zh-CN"/>
        </w:rPr>
        <w:t xml:space="preserve">, </w:t>
      </w:r>
      <w:r w:rsidR="0067622C" w:rsidRPr="0067622C">
        <w:rPr>
          <w:rFonts w:ascii="Times New Roman" w:hAnsi="Times New Roman"/>
          <w:lang w:val="en-US" w:eastAsia="zh-CN"/>
        </w:rPr>
        <w:t>WID revision: NR MIMO Phase 5</w:t>
      </w:r>
      <w:r w:rsidR="001D05A1" w:rsidRPr="005D61BC">
        <w:rPr>
          <w:rFonts w:ascii="Times New Roman" w:hAnsi="Times New Roman"/>
          <w:lang w:val="en-US" w:eastAsia="zh-CN"/>
        </w:rPr>
        <w:t>,</w:t>
      </w:r>
      <w:r>
        <w:rPr>
          <w:rFonts w:ascii="Times New Roman" w:hAnsi="Times New Roman"/>
          <w:lang w:val="en-US" w:eastAsia="zh-CN"/>
        </w:rPr>
        <w:t xml:space="preserve"> </w:t>
      </w:r>
      <w:r w:rsidRPr="005D61BC">
        <w:rPr>
          <w:rFonts w:ascii="Times New Roman" w:hAnsi="Times New Roman"/>
          <w:lang w:val="en-US" w:eastAsia="zh-CN"/>
        </w:rPr>
        <w:t>RAN#10</w:t>
      </w:r>
      <w:r w:rsidR="0067622C">
        <w:rPr>
          <w:rFonts w:ascii="Times New Roman" w:hAnsi="Times New Roman"/>
          <w:lang w:val="en-US" w:eastAsia="zh-CN"/>
        </w:rPr>
        <w:t>5</w:t>
      </w:r>
      <w:r w:rsidRPr="005D61BC">
        <w:rPr>
          <w:rFonts w:ascii="Times New Roman" w:hAnsi="Times New Roman"/>
          <w:lang w:val="en-US" w:eastAsia="zh-CN"/>
        </w:rPr>
        <w:t xml:space="preserve">, </w:t>
      </w:r>
      <w:r w:rsidR="0067622C" w:rsidRPr="0067622C">
        <w:rPr>
          <w:rFonts w:ascii="Times New Roman" w:hAnsi="Times New Roman"/>
          <w:lang w:val="en-US" w:eastAsia="zh-CN"/>
        </w:rPr>
        <w:t>Melbourne, Australia, September 9-12, 2024</w:t>
      </w:r>
      <w:r w:rsidRPr="005D61BC">
        <w:rPr>
          <w:rFonts w:ascii="Times New Roman" w:hAnsi="Times New Roman"/>
          <w:lang w:val="en-US" w:eastAsia="zh-CN"/>
        </w:rPr>
        <w:t>.</w:t>
      </w:r>
    </w:p>
    <w:p w14:paraId="3FB58977" w14:textId="77777777" w:rsidR="00435EB8" w:rsidRDefault="00435EB8" w:rsidP="00435EB8">
      <w:pPr>
        <w:pStyle w:val="ListParagraph"/>
        <w:numPr>
          <w:ilvl w:val="0"/>
          <w:numId w:val="7"/>
        </w:numPr>
        <w:ind w:leftChars="0"/>
        <w:rPr>
          <w:rFonts w:ascii="Times New Roman" w:hAnsi="Times New Roman"/>
          <w:lang w:val="en-US" w:eastAsia="zh-CN"/>
        </w:rPr>
      </w:pPr>
      <w:r w:rsidRPr="00ED7418">
        <w:rPr>
          <w:rFonts w:ascii="Times New Roman" w:hAnsi="Times New Roman"/>
          <w:lang w:val="en-US" w:eastAsia="zh-CN"/>
        </w:rPr>
        <w:t>Chairman</w:t>
      </w:r>
      <w:r>
        <w:rPr>
          <w:rFonts w:ascii="Times New Roman" w:eastAsiaTheme="minorEastAsia" w:hAnsi="Times New Roman"/>
          <w:lang w:val="en-US" w:eastAsia="zh-CN"/>
        </w:rPr>
        <w:t>’</w:t>
      </w:r>
      <w:r w:rsidRPr="00ED7418">
        <w:rPr>
          <w:rFonts w:ascii="Times New Roman" w:hAnsi="Times New Roman"/>
          <w:lang w:val="en-US" w:eastAsia="zh-CN"/>
        </w:rPr>
        <w:t>s Notes RAN1#116, Athens, Greece, February 26th - March 1st, 2024.</w:t>
      </w:r>
    </w:p>
    <w:p w14:paraId="1A49BCB3" w14:textId="1414095D" w:rsidR="00E6072D" w:rsidRPr="00E6072D" w:rsidRDefault="00E6072D">
      <w:pPr>
        <w:pStyle w:val="ListParagraph"/>
        <w:numPr>
          <w:ilvl w:val="0"/>
          <w:numId w:val="7"/>
        </w:numPr>
        <w:ind w:leftChars="0"/>
        <w:rPr>
          <w:rFonts w:ascii="Times New Roman" w:hAnsi="Times New Roman"/>
          <w:lang w:val="en-US" w:eastAsia="zh-CN"/>
        </w:rPr>
      </w:pPr>
      <w:r w:rsidRPr="00E6072D">
        <w:rPr>
          <w:rFonts w:ascii="Times New Roman" w:hAnsi="Times New Roman"/>
          <w:lang w:val="en-US" w:eastAsia="zh-CN"/>
        </w:rPr>
        <w:t>Chairman</w:t>
      </w:r>
      <w:r>
        <w:rPr>
          <w:rFonts w:ascii="Times New Roman" w:eastAsiaTheme="minorEastAsia" w:hAnsi="Times New Roman"/>
          <w:lang w:val="en-US" w:eastAsia="zh-CN"/>
        </w:rPr>
        <w:t>’</w:t>
      </w:r>
      <w:r w:rsidRPr="00E6072D">
        <w:rPr>
          <w:rFonts w:ascii="Times New Roman" w:hAnsi="Times New Roman"/>
          <w:lang w:val="en-US" w:eastAsia="zh-CN"/>
        </w:rPr>
        <w:t>s Notes RAN1#116-bis, Changsha, Hunan Province, China, April 15th – 19th, 2024.</w:t>
      </w:r>
    </w:p>
    <w:p w14:paraId="6B6186B8" w14:textId="77777777" w:rsidR="00997002" w:rsidRDefault="00997002">
      <w:pPr>
        <w:pStyle w:val="ListParagraph"/>
        <w:numPr>
          <w:ilvl w:val="0"/>
          <w:numId w:val="7"/>
        </w:numPr>
        <w:ind w:leftChars="0"/>
        <w:rPr>
          <w:rFonts w:ascii="Times New Roman" w:hAnsi="Times New Roman"/>
          <w:lang w:val="en-US" w:eastAsia="zh-CN"/>
        </w:rPr>
      </w:pPr>
      <w:r w:rsidRPr="00997002">
        <w:rPr>
          <w:rFonts w:ascii="Times New Roman" w:hAnsi="Times New Roman"/>
          <w:lang w:val="en-US" w:eastAsia="zh-CN"/>
        </w:rPr>
        <w:t>Chairman's Notes RAN1#117, Fukuoka City, Fukuoka, Japan, May 20th – 24th, 2024.</w:t>
      </w:r>
    </w:p>
    <w:p w14:paraId="3CEB9B1A" w14:textId="126E0B68" w:rsidR="000007B5" w:rsidRPr="00966199" w:rsidRDefault="000007B5">
      <w:pPr>
        <w:pStyle w:val="ListParagraph"/>
        <w:numPr>
          <w:ilvl w:val="0"/>
          <w:numId w:val="7"/>
        </w:numPr>
        <w:ind w:leftChars="0"/>
        <w:rPr>
          <w:rFonts w:ascii="Times New Roman" w:hAnsi="Times New Roman"/>
          <w:lang w:val="en-US" w:eastAsia="zh-CN"/>
        </w:rPr>
      </w:pPr>
      <w:r w:rsidRPr="000007B5">
        <w:rPr>
          <w:lang w:val="en-US" w:eastAsia="zh-CN"/>
        </w:rPr>
        <w:t>Chairman's Notes RAN1#118, Maastricht, NL, August 19th – 23rd, 2024.</w:t>
      </w:r>
    </w:p>
    <w:p w14:paraId="0DC0E86F" w14:textId="5FBE7297" w:rsidR="00966199" w:rsidRPr="00E1367F" w:rsidRDefault="00966199" w:rsidP="00966199">
      <w:pPr>
        <w:pStyle w:val="ListParagraph"/>
        <w:numPr>
          <w:ilvl w:val="0"/>
          <w:numId w:val="7"/>
        </w:numPr>
        <w:ind w:leftChars="0"/>
        <w:rPr>
          <w:rFonts w:ascii="Times New Roman" w:hAnsi="Times New Roman"/>
          <w:lang w:val="en-US" w:eastAsia="zh-CN"/>
        </w:rPr>
      </w:pPr>
      <w:r w:rsidRPr="00966199">
        <w:rPr>
          <w:lang w:val="en-US" w:eastAsia="zh-CN"/>
        </w:rPr>
        <w:t>Chairman's Notes RAN1#118bis, Hefei, China, October 14th – 18th, 2024.</w:t>
      </w:r>
    </w:p>
    <w:p w14:paraId="3A629034" w14:textId="77777777" w:rsidR="00E1367F" w:rsidRPr="009B7721" w:rsidRDefault="00E1367F" w:rsidP="00E1367F">
      <w:pPr>
        <w:pStyle w:val="ListParagraph"/>
        <w:numPr>
          <w:ilvl w:val="0"/>
          <w:numId w:val="7"/>
        </w:numPr>
        <w:ind w:leftChars="0"/>
        <w:jc w:val="both"/>
        <w:rPr>
          <w:rFonts w:ascii="Times New Roman" w:hAnsi="Times New Roman"/>
          <w:lang w:val="en-US" w:eastAsia="zh-CN"/>
        </w:rPr>
      </w:pPr>
      <w:bookmarkStart w:id="25" w:name="_Ref181626914"/>
      <w:r w:rsidRPr="003664CC">
        <w:rPr>
          <w:rFonts w:ascii="Times New Roman" w:hAnsi="Times New Roman"/>
          <w:lang w:val="en-US" w:eastAsia="zh-CN"/>
        </w:rPr>
        <w:t>R1-2409059</w:t>
      </w:r>
      <w:r>
        <w:rPr>
          <w:rFonts w:ascii="Times New Roman" w:eastAsiaTheme="minorEastAsia" w:hAnsi="Times New Roman" w:hint="eastAsia"/>
          <w:lang w:val="en-US" w:eastAsia="zh-CN"/>
        </w:rPr>
        <w:t xml:space="preserve">, </w:t>
      </w:r>
      <w:r w:rsidRPr="003664CC">
        <w:rPr>
          <w:rFonts w:ascii="Times New Roman" w:eastAsiaTheme="minorEastAsia" w:hAnsi="Times New Roman"/>
          <w:lang w:val="en-US" w:eastAsia="zh-CN"/>
        </w:rPr>
        <w:t>Moderator Summary#3 on Rel-19 CSI enhancements: Round 3</w:t>
      </w:r>
      <w:r>
        <w:rPr>
          <w:rFonts w:ascii="Times New Roman" w:eastAsiaTheme="minorEastAsia" w:hAnsi="Times New Roman" w:hint="eastAsia"/>
          <w:lang w:val="en-US" w:eastAsia="zh-CN"/>
        </w:rPr>
        <w:t xml:space="preserve">, </w:t>
      </w:r>
      <w:r w:rsidRPr="00997002">
        <w:rPr>
          <w:rFonts w:ascii="Times New Roman" w:hAnsi="Times New Roman"/>
          <w:lang w:val="en-US" w:eastAsia="zh-CN"/>
        </w:rPr>
        <w:t>RAN1#11</w:t>
      </w:r>
      <w:r>
        <w:rPr>
          <w:rFonts w:ascii="Times New Roman" w:eastAsiaTheme="minorEastAsia" w:hAnsi="Times New Roman" w:hint="eastAsia"/>
          <w:lang w:val="en-US" w:eastAsia="zh-CN"/>
        </w:rPr>
        <w:t xml:space="preserve">8bis, </w:t>
      </w:r>
      <w:r w:rsidRPr="009B7721">
        <w:rPr>
          <w:rFonts w:ascii="Times New Roman" w:hAnsi="Times New Roman"/>
          <w:lang w:val="en-US" w:eastAsia="zh-CN"/>
        </w:rPr>
        <w:t>Hefei, China, October 14th – 18th, 2024</w:t>
      </w:r>
      <w:r>
        <w:rPr>
          <w:rFonts w:ascii="Times New Roman" w:eastAsiaTheme="minorEastAsia" w:hAnsi="Times New Roman" w:hint="eastAsia"/>
          <w:lang w:val="en-US" w:eastAsia="zh-CN"/>
        </w:rPr>
        <w:t>.</w:t>
      </w:r>
      <w:bookmarkEnd w:id="25"/>
    </w:p>
    <w:sectPr w:rsidR="00E1367F" w:rsidRPr="009B7721">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8D8614" w14:textId="77777777" w:rsidR="002826F6" w:rsidRDefault="002826F6">
      <w:pPr>
        <w:spacing w:before="0" w:after="0"/>
      </w:pPr>
      <w:r>
        <w:separator/>
      </w:r>
    </w:p>
  </w:endnote>
  <w:endnote w:type="continuationSeparator" w:id="0">
    <w:p w14:paraId="724C8B15" w14:textId="77777777" w:rsidR="002826F6" w:rsidRDefault="002826F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charset w:val="00"/>
    <w:family w:val="roman"/>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F5273C" w14:textId="77777777" w:rsidR="002826F6" w:rsidRDefault="002826F6">
      <w:pPr>
        <w:spacing w:before="0" w:after="0"/>
      </w:pPr>
      <w:r>
        <w:separator/>
      </w:r>
    </w:p>
  </w:footnote>
  <w:footnote w:type="continuationSeparator" w:id="0">
    <w:p w14:paraId="1F72CB4F" w14:textId="77777777" w:rsidR="002826F6" w:rsidRDefault="002826F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06C69A1"/>
    <w:multiLevelType w:val="hybridMultilevel"/>
    <w:tmpl w:val="DC58B6E0"/>
    <w:lvl w:ilvl="0" w:tplc="9328E8F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A46548"/>
    <w:multiLevelType w:val="hybridMultilevel"/>
    <w:tmpl w:val="B1AECC10"/>
    <w:lvl w:ilvl="0" w:tplc="9328E8F4">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F4473A"/>
    <w:multiLevelType w:val="hybridMultilevel"/>
    <w:tmpl w:val="9BE072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B312ACB"/>
    <w:multiLevelType w:val="hybridMultilevel"/>
    <w:tmpl w:val="E4AEAE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565723"/>
    <w:multiLevelType w:val="hybridMultilevel"/>
    <w:tmpl w:val="B3A43738"/>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8F3789"/>
    <w:multiLevelType w:val="hybridMultilevel"/>
    <w:tmpl w:val="3F121C34"/>
    <w:lvl w:ilvl="0" w:tplc="9328E8F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29A52F0"/>
    <w:multiLevelType w:val="multilevel"/>
    <w:tmpl w:val="429A5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895A4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ED4B00"/>
    <w:multiLevelType w:val="multilevel"/>
    <w:tmpl w:val="76A2ACD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0" w15:restartNumberingAfterBreak="0">
    <w:nsid w:val="5DB835E3"/>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E313F8C"/>
    <w:multiLevelType w:val="hybridMultilevel"/>
    <w:tmpl w:val="30082F9A"/>
    <w:lvl w:ilvl="0" w:tplc="D4C64F02">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DF65F8"/>
    <w:multiLevelType w:val="hybridMultilevel"/>
    <w:tmpl w:val="D17898CA"/>
    <w:lvl w:ilvl="0" w:tplc="0B7E5952">
      <w:start w:val="1"/>
      <w:numFmt w:val="decimal"/>
      <w:lvlText w:val="%1)"/>
      <w:lvlJc w:val="left"/>
      <w:pPr>
        <w:ind w:left="360" w:hanging="360"/>
      </w:pPr>
      <w:rPr>
        <w:rFonts w:hint="default"/>
      </w:rPr>
    </w:lvl>
    <w:lvl w:ilvl="1" w:tplc="F370D15A">
      <w:start w:val="1"/>
      <w:numFmt w:val="decimal"/>
      <w:lvlText w:val="%2-"/>
      <w:lvlJc w:val="left"/>
      <w:pPr>
        <w:ind w:left="800" w:hanging="360"/>
      </w:pPr>
      <w:rPr>
        <w:rFonts w:eastAsia="Malgun Gothic"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C0E35"/>
    <w:multiLevelType w:val="hybridMultilevel"/>
    <w:tmpl w:val="D95636C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7"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8B8064C"/>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0"/>
  </w:num>
  <w:num w:numId="2" w16cid:durableId="450826267">
    <w:abstractNumId w:val="42"/>
  </w:num>
  <w:num w:numId="3" w16cid:durableId="222376712">
    <w:abstractNumId w:val="27"/>
  </w:num>
  <w:num w:numId="4" w16cid:durableId="567419565">
    <w:abstractNumId w:val="17"/>
    <w:lvlOverride w:ilvl="0">
      <w:startOverride w:val="1"/>
    </w:lvlOverride>
  </w:num>
  <w:num w:numId="5" w16cid:durableId="791898837">
    <w:abstractNumId w:val="36"/>
  </w:num>
  <w:num w:numId="6" w16cid:durableId="1032069791">
    <w:abstractNumId w:val="23"/>
  </w:num>
  <w:num w:numId="7" w16cid:durableId="1468547815">
    <w:abstractNumId w:val="18"/>
  </w:num>
  <w:num w:numId="8" w16cid:durableId="1974945573">
    <w:abstractNumId w:val="38"/>
  </w:num>
  <w:num w:numId="9" w16cid:durableId="1728991535">
    <w:abstractNumId w:val="14"/>
  </w:num>
  <w:num w:numId="10" w16cid:durableId="2092001173">
    <w:abstractNumId w:val="33"/>
  </w:num>
  <w:num w:numId="11" w16cid:durableId="1363168986">
    <w:abstractNumId w:val="2"/>
  </w:num>
  <w:num w:numId="12" w16cid:durableId="25378063">
    <w:abstractNumId w:val="5"/>
  </w:num>
  <w:num w:numId="13" w16cid:durableId="530344854">
    <w:abstractNumId w:val="9"/>
  </w:num>
  <w:num w:numId="14" w16cid:durableId="371729119">
    <w:abstractNumId w:val="19"/>
  </w:num>
  <w:num w:numId="15" w16cid:durableId="692194565">
    <w:abstractNumId w:val="41"/>
  </w:num>
  <w:num w:numId="16" w16cid:durableId="1905869809">
    <w:abstractNumId w:val="13"/>
  </w:num>
  <w:num w:numId="17" w16cid:durableId="744913100">
    <w:abstractNumId w:val="35"/>
  </w:num>
  <w:num w:numId="18" w16cid:durableId="1243947494">
    <w:abstractNumId w:val="7"/>
  </w:num>
  <w:num w:numId="19" w16cid:durableId="238560633">
    <w:abstractNumId w:val="25"/>
  </w:num>
  <w:num w:numId="20" w16cid:durableId="1240672619">
    <w:abstractNumId w:val="40"/>
  </w:num>
  <w:num w:numId="21" w16cid:durableId="1944680880">
    <w:abstractNumId w:val="15"/>
  </w:num>
  <w:num w:numId="22" w16cid:durableId="2061860119">
    <w:abstractNumId w:val="4"/>
  </w:num>
  <w:num w:numId="23" w16cid:durableId="622275150">
    <w:abstractNumId w:val="16"/>
  </w:num>
  <w:num w:numId="24" w16cid:durableId="650450883">
    <w:abstractNumId w:val="22"/>
  </w:num>
  <w:num w:numId="25" w16cid:durableId="510919946">
    <w:abstractNumId w:val="6"/>
  </w:num>
  <w:num w:numId="26" w16cid:durableId="297734833">
    <w:abstractNumId w:val="29"/>
  </w:num>
  <w:num w:numId="27" w16cid:durableId="813373914">
    <w:abstractNumId w:val="8"/>
  </w:num>
  <w:num w:numId="28" w16cid:durableId="1192767720">
    <w:abstractNumId w:val="31"/>
  </w:num>
  <w:num w:numId="29" w16cid:durableId="188421274">
    <w:abstractNumId w:val="30"/>
  </w:num>
  <w:num w:numId="30" w16cid:durableId="1393774252">
    <w:abstractNumId w:val="24"/>
  </w:num>
  <w:num w:numId="31" w16cid:durableId="14817309">
    <w:abstractNumId w:val="26"/>
  </w:num>
  <w:num w:numId="32" w16cid:durableId="481121141">
    <w:abstractNumId w:val="34"/>
  </w:num>
  <w:num w:numId="33" w16cid:durableId="1541622598">
    <w:abstractNumId w:val="28"/>
  </w:num>
  <w:num w:numId="34" w16cid:durableId="555047903">
    <w:abstractNumId w:val="10"/>
  </w:num>
  <w:num w:numId="35" w16cid:durableId="1092816191">
    <w:abstractNumId w:val="3"/>
  </w:num>
  <w:num w:numId="36" w16cid:durableId="213784202">
    <w:abstractNumId w:val="39"/>
  </w:num>
  <w:num w:numId="37" w16cid:durableId="979187147">
    <w:abstractNumId w:val="32"/>
  </w:num>
  <w:num w:numId="38" w16cid:durableId="258370271">
    <w:abstractNumId w:val="21"/>
  </w:num>
  <w:num w:numId="39" w16cid:durableId="1582136361">
    <w:abstractNumId w:val="37"/>
  </w:num>
  <w:num w:numId="40" w16cid:durableId="641159624">
    <w:abstractNumId w:val="11"/>
  </w:num>
  <w:num w:numId="41" w16cid:durableId="818956099">
    <w:abstractNumId w:val="12"/>
  </w:num>
  <w:num w:numId="42" w16cid:durableId="162475216">
    <w:abstractNumId w:val="1"/>
  </w:num>
  <w:num w:numId="43" w16cid:durableId="1377852112">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B5"/>
    <w:rsid w:val="00000938"/>
    <w:rsid w:val="00000993"/>
    <w:rsid w:val="00000E2B"/>
    <w:rsid w:val="00000F5A"/>
    <w:rsid w:val="000010F6"/>
    <w:rsid w:val="0000131E"/>
    <w:rsid w:val="000015F4"/>
    <w:rsid w:val="000022B8"/>
    <w:rsid w:val="00002325"/>
    <w:rsid w:val="0000234E"/>
    <w:rsid w:val="00002801"/>
    <w:rsid w:val="00002D15"/>
    <w:rsid w:val="000030EB"/>
    <w:rsid w:val="000031DB"/>
    <w:rsid w:val="000032B7"/>
    <w:rsid w:val="000035F6"/>
    <w:rsid w:val="00003C5F"/>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930"/>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CC8"/>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151C"/>
    <w:rsid w:val="00021689"/>
    <w:rsid w:val="0002184D"/>
    <w:rsid w:val="00021884"/>
    <w:rsid w:val="0002191B"/>
    <w:rsid w:val="0002198E"/>
    <w:rsid w:val="00021A14"/>
    <w:rsid w:val="000220AB"/>
    <w:rsid w:val="000223B3"/>
    <w:rsid w:val="00022D93"/>
    <w:rsid w:val="000233B7"/>
    <w:rsid w:val="00023A85"/>
    <w:rsid w:val="00023BCD"/>
    <w:rsid w:val="00023BCE"/>
    <w:rsid w:val="00023FBF"/>
    <w:rsid w:val="00024170"/>
    <w:rsid w:val="000241B0"/>
    <w:rsid w:val="0002420F"/>
    <w:rsid w:val="000242A3"/>
    <w:rsid w:val="00024367"/>
    <w:rsid w:val="0002489D"/>
    <w:rsid w:val="00024A32"/>
    <w:rsid w:val="00024E61"/>
    <w:rsid w:val="00024FFE"/>
    <w:rsid w:val="00025A02"/>
    <w:rsid w:val="00025DEA"/>
    <w:rsid w:val="000261A0"/>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69F"/>
    <w:rsid w:val="000378BB"/>
    <w:rsid w:val="00037C7E"/>
    <w:rsid w:val="00041910"/>
    <w:rsid w:val="00041961"/>
    <w:rsid w:val="00042088"/>
    <w:rsid w:val="00042177"/>
    <w:rsid w:val="000425B7"/>
    <w:rsid w:val="00042776"/>
    <w:rsid w:val="00042AFB"/>
    <w:rsid w:val="00042EA2"/>
    <w:rsid w:val="00043B6C"/>
    <w:rsid w:val="00043C5B"/>
    <w:rsid w:val="00043D95"/>
    <w:rsid w:val="000443DA"/>
    <w:rsid w:val="00044469"/>
    <w:rsid w:val="00044C9A"/>
    <w:rsid w:val="00044DD6"/>
    <w:rsid w:val="000459EF"/>
    <w:rsid w:val="00046168"/>
    <w:rsid w:val="0004645D"/>
    <w:rsid w:val="000465B4"/>
    <w:rsid w:val="00046684"/>
    <w:rsid w:val="00046AD3"/>
    <w:rsid w:val="00046B84"/>
    <w:rsid w:val="00046D1E"/>
    <w:rsid w:val="00046F98"/>
    <w:rsid w:val="00047156"/>
    <w:rsid w:val="0004763B"/>
    <w:rsid w:val="00047647"/>
    <w:rsid w:val="00047742"/>
    <w:rsid w:val="00047E86"/>
    <w:rsid w:val="0005017D"/>
    <w:rsid w:val="0005018F"/>
    <w:rsid w:val="0005052D"/>
    <w:rsid w:val="00051747"/>
    <w:rsid w:val="00051A49"/>
    <w:rsid w:val="00051D76"/>
    <w:rsid w:val="00051EA9"/>
    <w:rsid w:val="00051FFE"/>
    <w:rsid w:val="000523A2"/>
    <w:rsid w:val="00052608"/>
    <w:rsid w:val="0005269D"/>
    <w:rsid w:val="000526D5"/>
    <w:rsid w:val="000527C0"/>
    <w:rsid w:val="0005293E"/>
    <w:rsid w:val="00053414"/>
    <w:rsid w:val="0005353B"/>
    <w:rsid w:val="00053B1F"/>
    <w:rsid w:val="00053EF4"/>
    <w:rsid w:val="0005408B"/>
    <w:rsid w:val="00054810"/>
    <w:rsid w:val="0005484A"/>
    <w:rsid w:val="00054C03"/>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27"/>
    <w:rsid w:val="0006195D"/>
    <w:rsid w:val="000619DC"/>
    <w:rsid w:val="00061C5D"/>
    <w:rsid w:val="00061DD7"/>
    <w:rsid w:val="00062277"/>
    <w:rsid w:val="00062323"/>
    <w:rsid w:val="00062547"/>
    <w:rsid w:val="00062BFB"/>
    <w:rsid w:val="00062CA3"/>
    <w:rsid w:val="000631DC"/>
    <w:rsid w:val="00063273"/>
    <w:rsid w:val="0006340C"/>
    <w:rsid w:val="00063449"/>
    <w:rsid w:val="000635B0"/>
    <w:rsid w:val="000639E3"/>
    <w:rsid w:val="000639EB"/>
    <w:rsid w:val="00063AAA"/>
    <w:rsid w:val="00063B2E"/>
    <w:rsid w:val="00064526"/>
    <w:rsid w:val="00064E27"/>
    <w:rsid w:val="00064F16"/>
    <w:rsid w:val="00065209"/>
    <w:rsid w:val="00065792"/>
    <w:rsid w:val="000657A6"/>
    <w:rsid w:val="00065CBB"/>
    <w:rsid w:val="000661C0"/>
    <w:rsid w:val="000663E9"/>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80A"/>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68C"/>
    <w:rsid w:val="0007777E"/>
    <w:rsid w:val="000779AF"/>
    <w:rsid w:val="00077D8A"/>
    <w:rsid w:val="00077D99"/>
    <w:rsid w:val="00080190"/>
    <w:rsid w:val="00080FF4"/>
    <w:rsid w:val="000813D4"/>
    <w:rsid w:val="00081BC7"/>
    <w:rsid w:val="00081C1F"/>
    <w:rsid w:val="00081C2D"/>
    <w:rsid w:val="00081E3D"/>
    <w:rsid w:val="00081FBD"/>
    <w:rsid w:val="0008207F"/>
    <w:rsid w:val="00082126"/>
    <w:rsid w:val="0008232D"/>
    <w:rsid w:val="000824A5"/>
    <w:rsid w:val="00082535"/>
    <w:rsid w:val="000829B4"/>
    <w:rsid w:val="00082A07"/>
    <w:rsid w:val="00083612"/>
    <w:rsid w:val="00083951"/>
    <w:rsid w:val="00083B21"/>
    <w:rsid w:val="00083CC7"/>
    <w:rsid w:val="00084114"/>
    <w:rsid w:val="000848D8"/>
    <w:rsid w:val="00084A00"/>
    <w:rsid w:val="00084BCD"/>
    <w:rsid w:val="00084E96"/>
    <w:rsid w:val="00084F98"/>
    <w:rsid w:val="00085276"/>
    <w:rsid w:val="00085F7B"/>
    <w:rsid w:val="00086963"/>
    <w:rsid w:val="00086D8E"/>
    <w:rsid w:val="00087056"/>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A1"/>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4C8"/>
    <w:rsid w:val="00095856"/>
    <w:rsid w:val="00095D7E"/>
    <w:rsid w:val="00095FB3"/>
    <w:rsid w:val="0009600A"/>
    <w:rsid w:val="00096346"/>
    <w:rsid w:val="000963AD"/>
    <w:rsid w:val="00096641"/>
    <w:rsid w:val="0009672C"/>
    <w:rsid w:val="00096954"/>
    <w:rsid w:val="000969F7"/>
    <w:rsid w:val="00096C91"/>
    <w:rsid w:val="00096E0B"/>
    <w:rsid w:val="00096E29"/>
    <w:rsid w:val="00096FDB"/>
    <w:rsid w:val="000976B9"/>
    <w:rsid w:val="000978D8"/>
    <w:rsid w:val="00097CD4"/>
    <w:rsid w:val="00097CE9"/>
    <w:rsid w:val="000A00CF"/>
    <w:rsid w:val="000A01A9"/>
    <w:rsid w:val="000A0239"/>
    <w:rsid w:val="000A0446"/>
    <w:rsid w:val="000A04C9"/>
    <w:rsid w:val="000A09CC"/>
    <w:rsid w:val="000A13B3"/>
    <w:rsid w:val="000A1407"/>
    <w:rsid w:val="000A1887"/>
    <w:rsid w:val="000A188A"/>
    <w:rsid w:val="000A1BE3"/>
    <w:rsid w:val="000A1ECD"/>
    <w:rsid w:val="000A2002"/>
    <w:rsid w:val="000A2144"/>
    <w:rsid w:val="000A258F"/>
    <w:rsid w:val="000A2614"/>
    <w:rsid w:val="000A2EF3"/>
    <w:rsid w:val="000A310A"/>
    <w:rsid w:val="000A3157"/>
    <w:rsid w:val="000A33F0"/>
    <w:rsid w:val="000A34A0"/>
    <w:rsid w:val="000A3B6E"/>
    <w:rsid w:val="000A3E82"/>
    <w:rsid w:val="000A4190"/>
    <w:rsid w:val="000A43B2"/>
    <w:rsid w:val="000A48D7"/>
    <w:rsid w:val="000A4AD5"/>
    <w:rsid w:val="000A4BDB"/>
    <w:rsid w:val="000A4CB0"/>
    <w:rsid w:val="000A511E"/>
    <w:rsid w:val="000A531F"/>
    <w:rsid w:val="000A552F"/>
    <w:rsid w:val="000A55B3"/>
    <w:rsid w:val="000A5ACB"/>
    <w:rsid w:val="000A5B15"/>
    <w:rsid w:val="000A5BC6"/>
    <w:rsid w:val="000A5DBE"/>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3F9"/>
    <w:rsid w:val="000B0473"/>
    <w:rsid w:val="000B04FF"/>
    <w:rsid w:val="000B055A"/>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728"/>
    <w:rsid w:val="000B3928"/>
    <w:rsid w:val="000B3C84"/>
    <w:rsid w:val="000B4163"/>
    <w:rsid w:val="000B4232"/>
    <w:rsid w:val="000B4245"/>
    <w:rsid w:val="000B451D"/>
    <w:rsid w:val="000B4A56"/>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3E8"/>
    <w:rsid w:val="000B6E6F"/>
    <w:rsid w:val="000B7016"/>
    <w:rsid w:val="000B76CB"/>
    <w:rsid w:val="000B7885"/>
    <w:rsid w:val="000B78B2"/>
    <w:rsid w:val="000B7C55"/>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1C0"/>
    <w:rsid w:val="000C35C6"/>
    <w:rsid w:val="000C38CB"/>
    <w:rsid w:val="000C396F"/>
    <w:rsid w:val="000C3FB0"/>
    <w:rsid w:val="000C40C7"/>
    <w:rsid w:val="000C4491"/>
    <w:rsid w:val="000C4A8A"/>
    <w:rsid w:val="000C4D4D"/>
    <w:rsid w:val="000C4DEA"/>
    <w:rsid w:val="000C5085"/>
    <w:rsid w:val="000C5344"/>
    <w:rsid w:val="000C5460"/>
    <w:rsid w:val="000C5A99"/>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C7BEC"/>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6D3A"/>
    <w:rsid w:val="000D7110"/>
    <w:rsid w:val="000D7308"/>
    <w:rsid w:val="000D7521"/>
    <w:rsid w:val="000E021A"/>
    <w:rsid w:val="000E0932"/>
    <w:rsid w:val="000E1047"/>
    <w:rsid w:val="000E13BE"/>
    <w:rsid w:val="000E167D"/>
    <w:rsid w:val="000E199F"/>
    <w:rsid w:val="000E1CFB"/>
    <w:rsid w:val="000E1E3C"/>
    <w:rsid w:val="000E20F3"/>
    <w:rsid w:val="000E210E"/>
    <w:rsid w:val="000E2208"/>
    <w:rsid w:val="000E2508"/>
    <w:rsid w:val="000E265A"/>
    <w:rsid w:val="000E279A"/>
    <w:rsid w:val="000E2A3A"/>
    <w:rsid w:val="000E2BF7"/>
    <w:rsid w:val="000E2D30"/>
    <w:rsid w:val="000E3175"/>
    <w:rsid w:val="000E33D0"/>
    <w:rsid w:val="000E3B82"/>
    <w:rsid w:val="000E3E84"/>
    <w:rsid w:val="000E4121"/>
    <w:rsid w:val="000E4167"/>
    <w:rsid w:val="000E4512"/>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191"/>
    <w:rsid w:val="000F04FD"/>
    <w:rsid w:val="000F0759"/>
    <w:rsid w:val="000F094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1E92"/>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D3D"/>
    <w:rsid w:val="00112068"/>
    <w:rsid w:val="00112234"/>
    <w:rsid w:val="00112307"/>
    <w:rsid w:val="001125AA"/>
    <w:rsid w:val="001125B3"/>
    <w:rsid w:val="0011294C"/>
    <w:rsid w:val="00112B32"/>
    <w:rsid w:val="00112F55"/>
    <w:rsid w:val="00113365"/>
    <w:rsid w:val="00113427"/>
    <w:rsid w:val="001134A5"/>
    <w:rsid w:val="00113D26"/>
    <w:rsid w:val="00113D2F"/>
    <w:rsid w:val="00114025"/>
    <w:rsid w:val="0011409D"/>
    <w:rsid w:val="001145C7"/>
    <w:rsid w:val="00114DED"/>
    <w:rsid w:val="00114F94"/>
    <w:rsid w:val="00115452"/>
    <w:rsid w:val="0011570A"/>
    <w:rsid w:val="0011575F"/>
    <w:rsid w:val="001157A4"/>
    <w:rsid w:val="00115B1B"/>
    <w:rsid w:val="00115B59"/>
    <w:rsid w:val="00115E68"/>
    <w:rsid w:val="0011637F"/>
    <w:rsid w:val="00116662"/>
    <w:rsid w:val="00116891"/>
    <w:rsid w:val="00116DB0"/>
    <w:rsid w:val="001177C7"/>
    <w:rsid w:val="00117B3A"/>
    <w:rsid w:val="001201AA"/>
    <w:rsid w:val="001202FA"/>
    <w:rsid w:val="0012047A"/>
    <w:rsid w:val="001208B6"/>
    <w:rsid w:val="001208CA"/>
    <w:rsid w:val="00120A1A"/>
    <w:rsid w:val="00121414"/>
    <w:rsid w:val="00121A7C"/>
    <w:rsid w:val="00121B8F"/>
    <w:rsid w:val="00121D45"/>
    <w:rsid w:val="00121E10"/>
    <w:rsid w:val="00121EAA"/>
    <w:rsid w:val="00121EBC"/>
    <w:rsid w:val="00121FA4"/>
    <w:rsid w:val="00121FA9"/>
    <w:rsid w:val="00121FEF"/>
    <w:rsid w:val="00122104"/>
    <w:rsid w:val="0012222C"/>
    <w:rsid w:val="001222BD"/>
    <w:rsid w:val="00122650"/>
    <w:rsid w:val="00122AD2"/>
    <w:rsid w:val="00122C70"/>
    <w:rsid w:val="00122D83"/>
    <w:rsid w:val="001237D6"/>
    <w:rsid w:val="00123ADA"/>
    <w:rsid w:val="001241F3"/>
    <w:rsid w:val="00124695"/>
    <w:rsid w:val="00124B13"/>
    <w:rsid w:val="00124D23"/>
    <w:rsid w:val="00125120"/>
    <w:rsid w:val="00125382"/>
    <w:rsid w:val="0012542E"/>
    <w:rsid w:val="00125486"/>
    <w:rsid w:val="00125773"/>
    <w:rsid w:val="001259EB"/>
    <w:rsid w:val="00125CF5"/>
    <w:rsid w:val="00125E2F"/>
    <w:rsid w:val="0012601B"/>
    <w:rsid w:val="00126141"/>
    <w:rsid w:val="00126282"/>
    <w:rsid w:val="001268EA"/>
    <w:rsid w:val="00126A51"/>
    <w:rsid w:val="00126E0C"/>
    <w:rsid w:val="00126E3C"/>
    <w:rsid w:val="00126EC8"/>
    <w:rsid w:val="00126F32"/>
    <w:rsid w:val="00127176"/>
    <w:rsid w:val="001273DB"/>
    <w:rsid w:val="001279F0"/>
    <w:rsid w:val="00127D5B"/>
    <w:rsid w:val="0013032A"/>
    <w:rsid w:val="001304A1"/>
    <w:rsid w:val="0013139A"/>
    <w:rsid w:val="00131716"/>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02"/>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2DE3"/>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2FB2"/>
    <w:rsid w:val="0015317A"/>
    <w:rsid w:val="001535CB"/>
    <w:rsid w:val="0015383C"/>
    <w:rsid w:val="00153A31"/>
    <w:rsid w:val="00153E26"/>
    <w:rsid w:val="00153F78"/>
    <w:rsid w:val="00153FEF"/>
    <w:rsid w:val="00154206"/>
    <w:rsid w:val="00154349"/>
    <w:rsid w:val="00154775"/>
    <w:rsid w:val="00154FBD"/>
    <w:rsid w:val="00155126"/>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0F1"/>
    <w:rsid w:val="00161386"/>
    <w:rsid w:val="00161A18"/>
    <w:rsid w:val="00162044"/>
    <w:rsid w:val="00162129"/>
    <w:rsid w:val="00162285"/>
    <w:rsid w:val="00162405"/>
    <w:rsid w:val="00162723"/>
    <w:rsid w:val="001627CB"/>
    <w:rsid w:val="0016336E"/>
    <w:rsid w:val="00163908"/>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3B2"/>
    <w:rsid w:val="001714D4"/>
    <w:rsid w:val="00171752"/>
    <w:rsid w:val="00171D20"/>
    <w:rsid w:val="00172100"/>
    <w:rsid w:val="001728A1"/>
    <w:rsid w:val="00172A54"/>
    <w:rsid w:val="00172C86"/>
    <w:rsid w:val="00173304"/>
    <w:rsid w:val="00173356"/>
    <w:rsid w:val="0017360B"/>
    <w:rsid w:val="00173AFB"/>
    <w:rsid w:val="00173B0B"/>
    <w:rsid w:val="00173D52"/>
    <w:rsid w:val="00173F9C"/>
    <w:rsid w:val="001740DD"/>
    <w:rsid w:val="00174311"/>
    <w:rsid w:val="00174395"/>
    <w:rsid w:val="001744FB"/>
    <w:rsid w:val="00174557"/>
    <w:rsid w:val="00174AB1"/>
    <w:rsid w:val="00174D8E"/>
    <w:rsid w:val="00174E0B"/>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0E07"/>
    <w:rsid w:val="0018139F"/>
    <w:rsid w:val="0018145E"/>
    <w:rsid w:val="00181571"/>
    <w:rsid w:val="00181B40"/>
    <w:rsid w:val="00181C2A"/>
    <w:rsid w:val="00181D4D"/>
    <w:rsid w:val="001823B6"/>
    <w:rsid w:val="001825C3"/>
    <w:rsid w:val="00182DAB"/>
    <w:rsid w:val="00182E34"/>
    <w:rsid w:val="00182F7A"/>
    <w:rsid w:val="0018368F"/>
    <w:rsid w:val="00183E91"/>
    <w:rsid w:val="00184678"/>
    <w:rsid w:val="0018471A"/>
    <w:rsid w:val="00184912"/>
    <w:rsid w:val="00184F5F"/>
    <w:rsid w:val="00185B10"/>
    <w:rsid w:val="00186816"/>
    <w:rsid w:val="00186C71"/>
    <w:rsid w:val="00186C72"/>
    <w:rsid w:val="00186E32"/>
    <w:rsid w:val="001874B7"/>
    <w:rsid w:val="001875CA"/>
    <w:rsid w:val="001877C3"/>
    <w:rsid w:val="00187CE5"/>
    <w:rsid w:val="001903A4"/>
    <w:rsid w:val="0019077B"/>
    <w:rsid w:val="001909AC"/>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3A"/>
    <w:rsid w:val="001A0876"/>
    <w:rsid w:val="001A0B14"/>
    <w:rsid w:val="001A0D32"/>
    <w:rsid w:val="001A0EB4"/>
    <w:rsid w:val="001A1060"/>
    <w:rsid w:val="001A11DD"/>
    <w:rsid w:val="001A1561"/>
    <w:rsid w:val="001A1590"/>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7A9"/>
    <w:rsid w:val="001A4817"/>
    <w:rsid w:val="001A4B63"/>
    <w:rsid w:val="001A4CA0"/>
    <w:rsid w:val="001A5268"/>
    <w:rsid w:val="001A5319"/>
    <w:rsid w:val="001A5676"/>
    <w:rsid w:val="001A5860"/>
    <w:rsid w:val="001A58C6"/>
    <w:rsid w:val="001A5BBA"/>
    <w:rsid w:val="001A5C25"/>
    <w:rsid w:val="001A5CF2"/>
    <w:rsid w:val="001A5DFF"/>
    <w:rsid w:val="001A5FA6"/>
    <w:rsid w:val="001A6F3C"/>
    <w:rsid w:val="001A7691"/>
    <w:rsid w:val="001A76F3"/>
    <w:rsid w:val="001A7958"/>
    <w:rsid w:val="001A7CD9"/>
    <w:rsid w:val="001A7FDF"/>
    <w:rsid w:val="001B01EC"/>
    <w:rsid w:val="001B03E9"/>
    <w:rsid w:val="001B04D1"/>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39"/>
    <w:rsid w:val="001B54AC"/>
    <w:rsid w:val="001B5AAC"/>
    <w:rsid w:val="001B5E69"/>
    <w:rsid w:val="001B5F2F"/>
    <w:rsid w:val="001B5FB6"/>
    <w:rsid w:val="001B6B57"/>
    <w:rsid w:val="001B7021"/>
    <w:rsid w:val="001B70A3"/>
    <w:rsid w:val="001B71E2"/>
    <w:rsid w:val="001B74A5"/>
    <w:rsid w:val="001B74E2"/>
    <w:rsid w:val="001B7580"/>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28B"/>
    <w:rsid w:val="001C3814"/>
    <w:rsid w:val="001C3889"/>
    <w:rsid w:val="001C38DE"/>
    <w:rsid w:val="001C40FB"/>
    <w:rsid w:val="001C4475"/>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A93"/>
    <w:rsid w:val="001C7503"/>
    <w:rsid w:val="001C7655"/>
    <w:rsid w:val="001C76F0"/>
    <w:rsid w:val="001C7A36"/>
    <w:rsid w:val="001C7DD0"/>
    <w:rsid w:val="001C7FB7"/>
    <w:rsid w:val="001D0188"/>
    <w:rsid w:val="001D01A1"/>
    <w:rsid w:val="001D050D"/>
    <w:rsid w:val="001D05A1"/>
    <w:rsid w:val="001D0D81"/>
    <w:rsid w:val="001D0E76"/>
    <w:rsid w:val="001D0EB1"/>
    <w:rsid w:val="001D11AE"/>
    <w:rsid w:val="001D1A96"/>
    <w:rsid w:val="001D1CED"/>
    <w:rsid w:val="001D1F7F"/>
    <w:rsid w:val="001D2298"/>
    <w:rsid w:val="001D230B"/>
    <w:rsid w:val="001D27A0"/>
    <w:rsid w:val="001D2FE8"/>
    <w:rsid w:val="001D309D"/>
    <w:rsid w:val="001D31D0"/>
    <w:rsid w:val="001D36CC"/>
    <w:rsid w:val="001D3726"/>
    <w:rsid w:val="001D3BEF"/>
    <w:rsid w:val="001D3EA2"/>
    <w:rsid w:val="001D3FB4"/>
    <w:rsid w:val="001D4711"/>
    <w:rsid w:val="001D4F65"/>
    <w:rsid w:val="001D5012"/>
    <w:rsid w:val="001D53AB"/>
    <w:rsid w:val="001D55A2"/>
    <w:rsid w:val="001D59D4"/>
    <w:rsid w:val="001D5DA1"/>
    <w:rsid w:val="001D5F16"/>
    <w:rsid w:val="001D60B3"/>
    <w:rsid w:val="001D6142"/>
    <w:rsid w:val="001D6200"/>
    <w:rsid w:val="001D62AA"/>
    <w:rsid w:val="001D660E"/>
    <w:rsid w:val="001D66ED"/>
    <w:rsid w:val="001D6836"/>
    <w:rsid w:val="001D6871"/>
    <w:rsid w:val="001D69F2"/>
    <w:rsid w:val="001D6BC7"/>
    <w:rsid w:val="001D6D2F"/>
    <w:rsid w:val="001D7BF5"/>
    <w:rsid w:val="001D7CA8"/>
    <w:rsid w:val="001D7DEB"/>
    <w:rsid w:val="001D7E5B"/>
    <w:rsid w:val="001D7F43"/>
    <w:rsid w:val="001D7FC4"/>
    <w:rsid w:val="001E00BA"/>
    <w:rsid w:val="001E01C0"/>
    <w:rsid w:val="001E01EF"/>
    <w:rsid w:val="001E03E2"/>
    <w:rsid w:val="001E0854"/>
    <w:rsid w:val="001E0B42"/>
    <w:rsid w:val="001E1020"/>
    <w:rsid w:val="001E10C4"/>
    <w:rsid w:val="001E125D"/>
    <w:rsid w:val="001E12A3"/>
    <w:rsid w:val="001E14D3"/>
    <w:rsid w:val="001E1873"/>
    <w:rsid w:val="001E1EB7"/>
    <w:rsid w:val="001E1EE3"/>
    <w:rsid w:val="001E2109"/>
    <w:rsid w:val="001E21EA"/>
    <w:rsid w:val="001E2578"/>
    <w:rsid w:val="001E260D"/>
    <w:rsid w:val="001E2AA1"/>
    <w:rsid w:val="001E2C7A"/>
    <w:rsid w:val="001E2CD0"/>
    <w:rsid w:val="001E3254"/>
    <w:rsid w:val="001E3389"/>
    <w:rsid w:val="001E3D73"/>
    <w:rsid w:val="001E3DB9"/>
    <w:rsid w:val="001E3DE5"/>
    <w:rsid w:val="001E3FAC"/>
    <w:rsid w:val="001E55F7"/>
    <w:rsid w:val="001E566E"/>
    <w:rsid w:val="001E57A3"/>
    <w:rsid w:val="001E62CA"/>
    <w:rsid w:val="001E66B3"/>
    <w:rsid w:val="001E6A74"/>
    <w:rsid w:val="001E6CDC"/>
    <w:rsid w:val="001E6EC9"/>
    <w:rsid w:val="001E7283"/>
    <w:rsid w:val="001E7B9F"/>
    <w:rsid w:val="001E7C94"/>
    <w:rsid w:val="001E7D62"/>
    <w:rsid w:val="001E7F38"/>
    <w:rsid w:val="001F0610"/>
    <w:rsid w:val="001F0750"/>
    <w:rsid w:val="001F0785"/>
    <w:rsid w:val="001F0876"/>
    <w:rsid w:val="001F1450"/>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AF8"/>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268"/>
    <w:rsid w:val="001F76AE"/>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485"/>
    <w:rsid w:val="002046D8"/>
    <w:rsid w:val="0020484D"/>
    <w:rsid w:val="00204C28"/>
    <w:rsid w:val="00204CCE"/>
    <w:rsid w:val="00204D0D"/>
    <w:rsid w:val="002057AF"/>
    <w:rsid w:val="00205997"/>
    <w:rsid w:val="00205C45"/>
    <w:rsid w:val="00205E2C"/>
    <w:rsid w:val="002060A0"/>
    <w:rsid w:val="0020621D"/>
    <w:rsid w:val="0020630B"/>
    <w:rsid w:val="0020645E"/>
    <w:rsid w:val="002065BD"/>
    <w:rsid w:val="00206DB2"/>
    <w:rsid w:val="00206E0A"/>
    <w:rsid w:val="00206E24"/>
    <w:rsid w:val="00206F8D"/>
    <w:rsid w:val="00206FEA"/>
    <w:rsid w:val="00207183"/>
    <w:rsid w:val="0020728E"/>
    <w:rsid w:val="002072A7"/>
    <w:rsid w:val="00207860"/>
    <w:rsid w:val="00207B6A"/>
    <w:rsid w:val="00207DA7"/>
    <w:rsid w:val="0021008D"/>
    <w:rsid w:val="002102A5"/>
    <w:rsid w:val="00210504"/>
    <w:rsid w:val="00210618"/>
    <w:rsid w:val="002107F0"/>
    <w:rsid w:val="00211056"/>
    <w:rsid w:val="00211113"/>
    <w:rsid w:val="002111F5"/>
    <w:rsid w:val="00211484"/>
    <w:rsid w:val="00211B26"/>
    <w:rsid w:val="00211BC2"/>
    <w:rsid w:val="00211E7D"/>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ACD"/>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2AA"/>
    <w:rsid w:val="00223751"/>
    <w:rsid w:val="00223850"/>
    <w:rsid w:val="00223B8B"/>
    <w:rsid w:val="0022407F"/>
    <w:rsid w:val="002242A3"/>
    <w:rsid w:val="002247B4"/>
    <w:rsid w:val="00224B99"/>
    <w:rsid w:val="00224E2B"/>
    <w:rsid w:val="00224F29"/>
    <w:rsid w:val="00225AFC"/>
    <w:rsid w:val="00226411"/>
    <w:rsid w:val="00226706"/>
    <w:rsid w:val="0022705A"/>
    <w:rsid w:val="0022715F"/>
    <w:rsid w:val="002273C5"/>
    <w:rsid w:val="00227597"/>
    <w:rsid w:val="00227E8F"/>
    <w:rsid w:val="00227EB6"/>
    <w:rsid w:val="00230148"/>
    <w:rsid w:val="0023038A"/>
    <w:rsid w:val="00230977"/>
    <w:rsid w:val="0023099D"/>
    <w:rsid w:val="0023163C"/>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61"/>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C3"/>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83B"/>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03C"/>
    <w:rsid w:val="00254262"/>
    <w:rsid w:val="0025446F"/>
    <w:rsid w:val="00254B03"/>
    <w:rsid w:val="00254B4E"/>
    <w:rsid w:val="00254B61"/>
    <w:rsid w:val="00254DD9"/>
    <w:rsid w:val="00254F41"/>
    <w:rsid w:val="00255174"/>
    <w:rsid w:val="00255205"/>
    <w:rsid w:val="00255214"/>
    <w:rsid w:val="00255B2D"/>
    <w:rsid w:val="00255CDA"/>
    <w:rsid w:val="00255F39"/>
    <w:rsid w:val="002567B4"/>
    <w:rsid w:val="002569F1"/>
    <w:rsid w:val="002576A6"/>
    <w:rsid w:val="002579B1"/>
    <w:rsid w:val="00257A33"/>
    <w:rsid w:val="00257B6E"/>
    <w:rsid w:val="00257B75"/>
    <w:rsid w:val="00257E6C"/>
    <w:rsid w:val="00260047"/>
    <w:rsid w:val="002602F0"/>
    <w:rsid w:val="002606F9"/>
    <w:rsid w:val="00260824"/>
    <w:rsid w:val="00260BF5"/>
    <w:rsid w:val="0026116A"/>
    <w:rsid w:val="0026161F"/>
    <w:rsid w:val="00261764"/>
    <w:rsid w:val="00261AAB"/>
    <w:rsid w:val="002621D8"/>
    <w:rsid w:val="002628D8"/>
    <w:rsid w:val="00262983"/>
    <w:rsid w:val="00262BE6"/>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27"/>
    <w:rsid w:val="00267D61"/>
    <w:rsid w:val="00267D93"/>
    <w:rsid w:val="00267EDB"/>
    <w:rsid w:val="00270473"/>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49"/>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139"/>
    <w:rsid w:val="0028036B"/>
    <w:rsid w:val="0028065E"/>
    <w:rsid w:val="0028072B"/>
    <w:rsid w:val="00280B8B"/>
    <w:rsid w:val="00280E99"/>
    <w:rsid w:val="00281274"/>
    <w:rsid w:val="002814DB"/>
    <w:rsid w:val="002814F6"/>
    <w:rsid w:val="00281867"/>
    <w:rsid w:val="00281E53"/>
    <w:rsid w:val="00281E88"/>
    <w:rsid w:val="002826F6"/>
    <w:rsid w:val="00282D71"/>
    <w:rsid w:val="00282D81"/>
    <w:rsid w:val="00282FBF"/>
    <w:rsid w:val="00283141"/>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069"/>
    <w:rsid w:val="0028710E"/>
    <w:rsid w:val="002875EE"/>
    <w:rsid w:val="0028771F"/>
    <w:rsid w:val="00287819"/>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394"/>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77D"/>
    <w:rsid w:val="00296A1D"/>
    <w:rsid w:val="00296BFF"/>
    <w:rsid w:val="00296C43"/>
    <w:rsid w:val="00296DA8"/>
    <w:rsid w:val="00296DB9"/>
    <w:rsid w:val="00297100"/>
    <w:rsid w:val="002976DF"/>
    <w:rsid w:val="00297741"/>
    <w:rsid w:val="0029786F"/>
    <w:rsid w:val="00297B7A"/>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1D7"/>
    <w:rsid w:val="002A55E3"/>
    <w:rsid w:val="002A5EA7"/>
    <w:rsid w:val="002A6C08"/>
    <w:rsid w:val="002A6CF3"/>
    <w:rsid w:val="002A6D9B"/>
    <w:rsid w:val="002A7329"/>
    <w:rsid w:val="002A7747"/>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2F18"/>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5CD3"/>
    <w:rsid w:val="002B626C"/>
    <w:rsid w:val="002B67BB"/>
    <w:rsid w:val="002B67DC"/>
    <w:rsid w:val="002B6BBC"/>
    <w:rsid w:val="002B6BFC"/>
    <w:rsid w:val="002B6C91"/>
    <w:rsid w:val="002B6CC7"/>
    <w:rsid w:val="002B6E97"/>
    <w:rsid w:val="002B7443"/>
    <w:rsid w:val="002B75A2"/>
    <w:rsid w:val="002B75F0"/>
    <w:rsid w:val="002B77A0"/>
    <w:rsid w:val="002B785F"/>
    <w:rsid w:val="002B7A35"/>
    <w:rsid w:val="002B7C1F"/>
    <w:rsid w:val="002C00F2"/>
    <w:rsid w:val="002C0784"/>
    <w:rsid w:val="002C0AFC"/>
    <w:rsid w:val="002C0B6E"/>
    <w:rsid w:val="002C0C10"/>
    <w:rsid w:val="002C0C5A"/>
    <w:rsid w:val="002C1A63"/>
    <w:rsid w:val="002C1C54"/>
    <w:rsid w:val="002C1CBB"/>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8B2"/>
    <w:rsid w:val="002C6AB3"/>
    <w:rsid w:val="002C6CBE"/>
    <w:rsid w:val="002C72A3"/>
    <w:rsid w:val="002C7412"/>
    <w:rsid w:val="002C74E9"/>
    <w:rsid w:val="002C75F6"/>
    <w:rsid w:val="002C7703"/>
    <w:rsid w:val="002C776A"/>
    <w:rsid w:val="002C78DF"/>
    <w:rsid w:val="002D01D3"/>
    <w:rsid w:val="002D0517"/>
    <w:rsid w:val="002D0835"/>
    <w:rsid w:val="002D0A75"/>
    <w:rsid w:val="002D0B89"/>
    <w:rsid w:val="002D14A5"/>
    <w:rsid w:val="002D1505"/>
    <w:rsid w:val="002D1700"/>
    <w:rsid w:val="002D1866"/>
    <w:rsid w:val="002D1A42"/>
    <w:rsid w:val="002D1AD2"/>
    <w:rsid w:val="002D22C9"/>
    <w:rsid w:val="002D2785"/>
    <w:rsid w:val="002D2D76"/>
    <w:rsid w:val="002D2DB6"/>
    <w:rsid w:val="002D2DD6"/>
    <w:rsid w:val="002D2E4E"/>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4CDF"/>
    <w:rsid w:val="002D54B0"/>
    <w:rsid w:val="002D58FF"/>
    <w:rsid w:val="002D5F86"/>
    <w:rsid w:val="002D67A5"/>
    <w:rsid w:val="002D6F18"/>
    <w:rsid w:val="002D70BB"/>
    <w:rsid w:val="002D72E0"/>
    <w:rsid w:val="002D739F"/>
    <w:rsid w:val="002D75F2"/>
    <w:rsid w:val="002D7700"/>
    <w:rsid w:val="002D7FFD"/>
    <w:rsid w:val="002E0101"/>
    <w:rsid w:val="002E0163"/>
    <w:rsid w:val="002E0592"/>
    <w:rsid w:val="002E06A8"/>
    <w:rsid w:val="002E09BB"/>
    <w:rsid w:val="002E0E55"/>
    <w:rsid w:val="002E1589"/>
    <w:rsid w:val="002E1620"/>
    <w:rsid w:val="002E1FD7"/>
    <w:rsid w:val="002E22A4"/>
    <w:rsid w:val="002E43A0"/>
    <w:rsid w:val="002E4454"/>
    <w:rsid w:val="002E4903"/>
    <w:rsid w:val="002E4A1A"/>
    <w:rsid w:val="002E4A53"/>
    <w:rsid w:val="002E505D"/>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4F4"/>
    <w:rsid w:val="002F45AE"/>
    <w:rsid w:val="002F46FC"/>
    <w:rsid w:val="002F49CB"/>
    <w:rsid w:val="002F4A23"/>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541"/>
    <w:rsid w:val="0030265C"/>
    <w:rsid w:val="003029BD"/>
    <w:rsid w:val="00302B00"/>
    <w:rsid w:val="00302C5C"/>
    <w:rsid w:val="00302CAA"/>
    <w:rsid w:val="00303065"/>
    <w:rsid w:val="0030323A"/>
    <w:rsid w:val="00303978"/>
    <w:rsid w:val="00303AED"/>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AB6"/>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37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2547"/>
    <w:rsid w:val="00322742"/>
    <w:rsid w:val="00322EE5"/>
    <w:rsid w:val="00322F85"/>
    <w:rsid w:val="003230D0"/>
    <w:rsid w:val="003234A3"/>
    <w:rsid w:val="003237AE"/>
    <w:rsid w:val="003237B8"/>
    <w:rsid w:val="00323907"/>
    <w:rsid w:val="003239E1"/>
    <w:rsid w:val="00323C96"/>
    <w:rsid w:val="0032443D"/>
    <w:rsid w:val="00324E6C"/>
    <w:rsid w:val="00324FC5"/>
    <w:rsid w:val="0032507F"/>
    <w:rsid w:val="003260A6"/>
    <w:rsid w:val="003263AB"/>
    <w:rsid w:val="003263F6"/>
    <w:rsid w:val="00326496"/>
    <w:rsid w:val="003266F1"/>
    <w:rsid w:val="00326E17"/>
    <w:rsid w:val="00327238"/>
    <w:rsid w:val="00327B93"/>
    <w:rsid w:val="00327ED9"/>
    <w:rsid w:val="00327F04"/>
    <w:rsid w:val="00330186"/>
    <w:rsid w:val="003301AD"/>
    <w:rsid w:val="00330210"/>
    <w:rsid w:val="003306C6"/>
    <w:rsid w:val="0033075F"/>
    <w:rsid w:val="00330F8C"/>
    <w:rsid w:val="003312D6"/>
    <w:rsid w:val="003315CE"/>
    <w:rsid w:val="003317EC"/>
    <w:rsid w:val="00331E83"/>
    <w:rsid w:val="00331F98"/>
    <w:rsid w:val="00331FB7"/>
    <w:rsid w:val="003320F6"/>
    <w:rsid w:val="00333111"/>
    <w:rsid w:val="0033315D"/>
    <w:rsid w:val="0033330B"/>
    <w:rsid w:val="00333726"/>
    <w:rsid w:val="003339D7"/>
    <w:rsid w:val="00333B35"/>
    <w:rsid w:val="0033431A"/>
    <w:rsid w:val="003346BE"/>
    <w:rsid w:val="00334BAF"/>
    <w:rsid w:val="00334BEA"/>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478"/>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93C"/>
    <w:rsid w:val="00340FCB"/>
    <w:rsid w:val="00341395"/>
    <w:rsid w:val="003415A1"/>
    <w:rsid w:val="003420CF"/>
    <w:rsid w:val="00342554"/>
    <w:rsid w:val="003425C3"/>
    <w:rsid w:val="003427AE"/>
    <w:rsid w:val="00342ABA"/>
    <w:rsid w:val="00342CAA"/>
    <w:rsid w:val="00342F2D"/>
    <w:rsid w:val="003431E8"/>
    <w:rsid w:val="003432C9"/>
    <w:rsid w:val="00343851"/>
    <w:rsid w:val="00343B32"/>
    <w:rsid w:val="00343FF7"/>
    <w:rsid w:val="00344012"/>
    <w:rsid w:val="00344075"/>
    <w:rsid w:val="003440EE"/>
    <w:rsid w:val="00344427"/>
    <w:rsid w:val="00344820"/>
    <w:rsid w:val="0034483D"/>
    <w:rsid w:val="00344C5F"/>
    <w:rsid w:val="00344DE1"/>
    <w:rsid w:val="00344E15"/>
    <w:rsid w:val="00345050"/>
    <w:rsid w:val="003450BA"/>
    <w:rsid w:val="0034523F"/>
    <w:rsid w:val="0034575C"/>
    <w:rsid w:val="00345818"/>
    <w:rsid w:val="00345CD7"/>
    <w:rsid w:val="00345E81"/>
    <w:rsid w:val="00346B67"/>
    <w:rsid w:val="003475F0"/>
    <w:rsid w:val="00347716"/>
    <w:rsid w:val="00347764"/>
    <w:rsid w:val="00347EE4"/>
    <w:rsid w:val="003509C5"/>
    <w:rsid w:val="0035166F"/>
    <w:rsid w:val="0035196D"/>
    <w:rsid w:val="00351B56"/>
    <w:rsid w:val="00351DCC"/>
    <w:rsid w:val="00351FBA"/>
    <w:rsid w:val="00352396"/>
    <w:rsid w:val="00352411"/>
    <w:rsid w:val="00352437"/>
    <w:rsid w:val="003524D8"/>
    <w:rsid w:val="003528CA"/>
    <w:rsid w:val="00352F2D"/>
    <w:rsid w:val="00353187"/>
    <w:rsid w:val="003531B5"/>
    <w:rsid w:val="00353516"/>
    <w:rsid w:val="0035355F"/>
    <w:rsid w:val="0035357B"/>
    <w:rsid w:val="003535A1"/>
    <w:rsid w:val="00353614"/>
    <w:rsid w:val="00353783"/>
    <w:rsid w:val="00353929"/>
    <w:rsid w:val="0035397B"/>
    <w:rsid w:val="00353CF3"/>
    <w:rsid w:val="003543B8"/>
    <w:rsid w:val="0035444A"/>
    <w:rsid w:val="00354D22"/>
    <w:rsid w:val="00354E71"/>
    <w:rsid w:val="00355951"/>
    <w:rsid w:val="00355AF6"/>
    <w:rsid w:val="0035625F"/>
    <w:rsid w:val="00356548"/>
    <w:rsid w:val="0035658B"/>
    <w:rsid w:val="003567AE"/>
    <w:rsid w:val="00356C86"/>
    <w:rsid w:val="00356F93"/>
    <w:rsid w:val="003572C7"/>
    <w:rsid w:val="003575A7"/>
    <w:rsid w:val="003576D1"/>
    <w:rsid w:val="00357A3C"/>
    <w:rsid w:val="00357B3F"/>
    <w:rsid w:val="00357FD5"/>
    <w:rsid w:val="00357FEC"/>
    <w:rsid w:val="0036018D"/>
    <w:rsid w:val="00360555"/>
    <w:rsid w:val="0036064B"/>
    <w:rsid w:val="003607B0"/>
    <w:rsid w:val="00360A95"/>
    <w:rsid w:val="00360C98"/>
    <w:rsid w:val="00360E5B"/>
    <w:rsid w:val="003612C9"/>
    <w:rsid w:val="00361478"/>
    <w:rsid w:val="003615F6"/>
    <w:rsid w:val="0036181F"/>
    <w:rsid w:val="00361849"/>
    <w:rsid w:val="00361888"/>
    <w:rsid w:val="0036193E"/>
    <w:rsid w:val="00361A1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72"/>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259"/>
    <w:rsid w:val="00367D26"/>
    <w:rsid w:val="00367F41"/>
    <w:rsid w:val="00367F51"/>
    <w:rsid w:val="0037021B"/>
    <w:rsid w:val="003706EC"/>
    <w:rsid w:val="00370CB6"/>
    <w:rsid w:val="00370DAF"/>
    <w:rsid w:val="00371216"/>
    <w:rsid w:val="00371455"/>
    <w:rsid w:val="00371BD4"/>
    <w:rsid w:val="003721D7"/>
    <w:rsid w:val="003723D6"/>
    <w:rsid w:val="0037263D"/>
    <w:rsid w:val="00372794"/>
    <w:rsid w:val="00372AC9"/>
    <w:rsid w:val="00372B05"/>
    <w:rsid w:val="00372B4F"/>
    <w:rsid w:val="00372EC0"/>
    <w:rsid w:val="003731A0"/>
    <w:rsid w:val="00373500"/>
    <w:rsid w:val="00373538"/>
    <w:rsid w:val="003738F4"/>
    <w:rsid w:val="00373D93"/>
    <w:rsid w:val="0037413C"/>
    <w:rsid w:val="003746E1"/>
    <w:rsid w:val="0037481E"/>
    <w:rsid w:val="00374F3E"/>
    <w:rsid w:val="00375009"/>
    <w:rsid w:val="00375050"/>
    <w:rsid w:val="00375092"/>
    <w:rsid w:val="0037515C"/>
    <w:rsid w:val="003752B3"/>
    <w:rsid w:val="003752ED"/>
    <w:rsid w:val="00375326"/>
    <w:rsid w:val="0037561D"/>
    <w:rsid w:val="00375628"/>
    <w:rsid w:val="00375961"/>
    <w:rsid w:val="00375CE8"/>
    <w:rsid w:val="00375E64"/>
    <w:rsid w:val="00375FEA"/>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78C"/>
    <w:rsid w:val="0038089D"/>
    <w:rsid w:val="003808AE"/>
    <w:rsid w:val="00380A36"/>
    <w:rsid w:val="00380B40"/>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27"/>
    <w:rsid w:val="00384170"/>
    <w:rsid w:val="003841EF"/>
    <w:rsid w:val="00384214"/>
    <w:rsid w:val="00384238"/>
    <w:rsid w:val="00384453"/>
    <w:rsid w:val="00384DC7"/>
    <w:rsid w:val="00385031"/>
    <w:rsid w:val="00385155"/>
    <w:rsid w:val="003851A5"/>
    <w:rsid w:val="00385332"/>
    <w:rsid w:val="003854C2"/>
    <w:rsid w:val="003855E1"/>
    <w:rsid w:val="00385954"/>
    <w:rsid w:val="00385DAC"/>
    <w:rsid w:val="00385DD0"/>
    <w:rsid w:val="003861E5"/>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F12"/>
    <w:rsid w:val="0039000F"/>
    <w:rsid w:val="0039026C"/>
    <w:rsid w:val="00390B38"/>
    <w:rsid w:val="00390F17"/>
    <w:rsid w:val="0039100F"/>
    <w:rsid w:val="003915DC"/>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F98"/>
    <w:rsid w:val="00397044"/>
    <w:rsid w:val="0039704D"/>
    <w:rsid w:val="00397206"/>
    <w:rsid w:val="003972D4"/>
    <w:rsid w:val="0039776D"/>
    <w:rsid w:val="003977FE"/>
    <w:rsid w:val="00397872"/>
    <w:rsid w:val="00397935"/>
    <w:rsid w:val="00397B21"/>
    <w:rsid w:val="00397D54"/>
    <w:rsid w:val="003A026B"/>
    <w:rsid w:val="003A0441"/>
    <w:rsid w:val="003A04A3"/>
    <w:rsid w:val="003A05C9"/>
    <w:rsid w:val="003A0BDB"/>
    <w:rsid w:val="003A0C92"/>
    <w:rsid w:val="003A0CA2"/>
    <w:rsid w:val="003A1052"/>
    <w:rsid w:val="003A1076"/>
    <w:rsid w:val="003A13C2"/>
    <w:rsid w:val="003A1437"/>
    <w:rsid w:val="003A1590"/>
    <w:rsid w:val="003A1AC5"/>
    <w:rsid w:val="003A1F79"/>
    <w:rsid w:val="003A209A"/>
    <w:rsid w:val="003A213C"/>
    <w:rsid w:val="003A2169"/>
    <w:rsid w:val="003A2463"/>
    <w:rsid w:val="003A3110"/>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D9A"/>
    <w:rsid w:val="003A5E2D"/>
    <w:rsid w:val="003A64A8"/>
    <w:rsid w:val="003A65C1"/>
    <w:rsid w:val="003A66FA"/>
    <w:rsid w:val="003A6DA7"/>
    <w:rsid w:val="003A7304"/>
    <w:rsid w:val="003A74F1"/>
    <w:rsid w:val="003A7635"/>
    <w:rsid w:val="003A767D"/>
    <w:rsid w:val="003A7A2C"/>
    <w:rsid w:val="003A7CC8"/>
    <w:rsid w:val="003A7E78"/>
    <w:rsid w:val="003B0021"/>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718"/>
    <w:rsid w:val="003B4C6C"/>
    <w:rsid w:val="003B5106"/>
    <w:rsid w:val="003B5378"/>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69F5"/>
    <w:rsid w:val="003C73EE"/>
    <w:rsid w:val="003C7AA5"/>
    <w:rsid w:val="003C7F70"/>
    <w:rsid w:val="003D0229"/>
    <w:rsid w:val="003D05D2"/>
    <w:rsid w:val="003D0D26"/>
    <w:rsid w:val="003D0E4E"/>
    <w:rsid w:val="003D0FFB"/>
    <w:rsid w:val="003D1038"/>
    <w:rsid w:val="003D1152"/>
    <w:rsid w:val="003D19BB"/>
    <w:rsid w:val="003D1BB3"/>
    <w:rsid w:val="003D1BFA"/>
    <w:rsid w:val="003D1D0C"/>
    <w:rsid w:val="003D2274"/>
    <w:rsid w:val="003D2485"/>
    <w:rsid w:val="003D2933"/>
    <w:rsid w:val="003D29C5"/>
    <w:rsid w:val="003D2AE5"/>
    <w:rsid w:val="003D2C5F"/>
    <w:rsid w:val="003D2EDC"/>
    <w:rsid w:val="003D3373"/>
    <w:rsid w:val="003D3521"/>
    <w:rsid w:val="003D3817"/>
    <w:rsid w:val="003D3CCD"/>
    <w:rsid w:val="003D4086"/>
    <w:rsid w:val="003D4377"/>
    <w:rsid w:val="003D4769"/>
    <w:rsid w:val="003D47E8"/>
    <w:rsid w:val="003D4C69"/>
    <w:rsid w:val="003D4CF7"/>
    <w:rsid w:val="003D4F39"/>
    <w:rsid w:val="003D566C"/>
    <w:rsid w:val="003D5DFB"/>
    <w:rsid w:val="003D5FD4"/>
    <w:rsid w:val="003D6175"/>
    <w:rsid w:val="003D617D"/>
    <w:rsid w:val="003D61A8"/>
    <w:rsid w:val="003D64E1"/>
    <w:rsid w:val="003D6567"/>
    <w:rsid w:val="003D663B"/>
    <w:rsid w:val="003D6ABC"/>
    <w:rsid w:val="003D712B"/>
    <w:rsid w:val="003D728A"/>
    <w:rsid w:val="003D7387"/>
    <w:rsid w:val="003D7DBD"/>
    <w:rsid w:val="003D7ED8"/>
    <w:rsid w:val="003E00BB"/>
    <w:rsid w:val="003E02EA"/>
    <w:rsid w:val="003E1493"/>
    <w:rsid w:val="003E1529"/>
    <w:rsid w:val="003E1804"/>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08"/>
    <w:rsid w:val="003E5581"/>
    <w:rsid w:val="003E55F8"/>
    <w:rsid w:val="003E5629"/>
    <w:rsid w:val="003E5C10"/>
    <w:rsid w:val="003E5EB1"/>
    <w:rsid w:val="003E6CC8"/>
    <w:rsid w:val="003E6FD3"/>
    <w:rsid w:val="003E72EE"/>
    <w:rsid w:val="003E7659"/>
    <w:rsid w:val="003E76EE"/>
    <w:rsid w:val="003E7A87"/>
    <w:rsid w:val="003E7BF8"/>
    <w:rsid w:val="003E7CCE"/>
    <w:rsid w:val="003E7E6A"/>
    <w:rsid w:val="003F07E5"/>
    <w:rsid w:val="003F08F8"/>
    <w:rsid w:val="003F1130"/>
    <w:rsid w:val="003F18D5"/>
    <w:rsid w:val="003F1B6D"/>
    <w:rsid w:val="003F2140"/>
    <w:rsid w:val="003F2199"/>
    <w:rsid w:val="003F23AD"/>
    <w:rsid w:val="003F247F"/>
    <w:rsid w:val="003F27A0"/>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373"/>
    <w:rsid w:val="00402990"/>
    <w:rsid w:val="00402E43"/>
    <w:rsid w:val="0040310A"/>
    <w:rsid w:val="0040324D"/>
    <w:rsid w:val="00403443"/>
    <w:rsid w:val="004034DC"/>
    <w:rsid w:val="004035D1"/>
    <w:rsid w:val="0040376B"/>
    <w:rsid w:val="004037A1"/>
    <w:rsid w:val="00403C46"/>
    <w:rsid w:val="004040D4"/>
    <w:rsid w:val="0040465B"/>
    <w:rsid w:val="00404804"/>
    <w:rsid w:val="00405133"/>
    <w:rsid w:val="00405186"/>
    <w:rsid w:val="0040518D"/>
    <w:rsid w:val="004053E1"/>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3E2E"/>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17C2A"/>
    <w:rsid w:val="00420407"/>
    <w:rsid w:val="00420B0A"/>
    <w:rsid w:val="00420F3A"/>
    <w:rsid w:val="00421027"/>
    <w:rsid w:val="0042114B"/>
    <w:rsid w:val="0042176D"/>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536"/>
    <w:rsid w:val="00424794"/>
    <w:rsid w:val="004247B2"/>
    <w:rsid w:val="00425028"/>
    <w:rsid w:val="00425AB0"/>
    <w:rsid w:val="00425B8F"/>
    <w:rsid w:val="00425FCC"/>
    <w:rsid w:val="00425FF2"/>
    <w:rsid w:val="00426077"/>
    <w:rsid w:val="00426093"/>
    <w:rsid w:val="004260DD"/>
    <w:rsid w:val="00426109"/>
    <w:rsid w:val="00426531"/>
    <w:rsid w:val="004266BC"/>
    <w:rsid w:val="00426E40"/>
    <w:rsid w:val="00426E5F"/>
    <w:rsid w:val="00426FAD"/>
    <w:rsid w:val="00426FCF"/>
    <w:rsid w:val="0042719A"/>
    <w:rsid w:val="00427677"/>
    <w:rsid w:val="0042777D"/>
    <w:rsid w:val="004279C0"/>
    <w:rsid w:val="00427AB6"/>
    <w:rsid w:val="00427BD9"/>
    <w:rsid w:val="004300ED"/>
    <w:rsid w:val="0043043F"/>
    <w:rsid w:val="004305D9"/>
    <w:rsid w:val="00430AB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0C"/>
    <w:rsid w:val="0043506F"/>
    <w:rsid w:val="0043517A"/>
    <w:rsid w:val="00435207"/>
    <w:rsid w:val="00435A12"/>
    <w:rsid w:val="00435EB8"/>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3F5"/>
    <w:rsid w:val="00441565"/>
    <w:rsid w:val="004419D7"/>
    <w:rsid w:val="00441B64"/>
    <w:rsid w:val="00441C75"/>
    <w:rsid w:val="004421DF"/>
    <w:rsid w:val="0044247E"/>
    <w:rsid w:val="004424C9"/>
    <w:rsid w:val="0044253D"/>
    <w:rsid w:val="00442741"/>
    <w:rsid w:val="00442C26"/>
    <w:rsid w:val="00443270"/>
    <w:rsid w:val="004433A9"/>
    <w:rsid w:val="00443852"/>
    <w:rsid w:val="00443BB1"/>
    <w:rsid w:val="00444445"/>
    <w:rsid w:val="0044494F"/>
    <w:rsid w:val="004449E1"/>
    <w:rsid w:val="00445015"/>
    <w:rsid w:val="004451CA"/>
    <w:rsid w:val="004452DC"/>
    <w:rsid w:val="004452F6"/>
    <w:rsid w:val="00445537"/>
    <w:rsid w:val="0044611E"/>
    <w:rsid w:val="004468A4"/>
    <w:rsid w:val="00446A64"/>
    <w:rsid w:val="00446CE1"/>
    <w:rsid w:val="00446EBE"/>
    <w:rsid w:val="00446F3F"/>
    <w:rsid w:val="004471F6"/>
    <w:rsid w:val="00447274"/>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195"/>
    <w:rsid w:val="0045246D"/>
    <w:rsid w:val="00452A98"/>
    <w:rsid w:val="00452BDA"/>
    <w:rsid w:val="00453174"/>
    <w:rsid w:val="00453750"/>
    <w:rsid w:val="004537CF"/>
    <w:rsid w:val="004539FC"/>
    <w:rsid w:val="00453AE2"/>
    <w:rsid w:val="0045428B"/>
    <w:rsid w:val="004543CE"/>
    <w:rsid w:val="00454577"/>
    <w:rsid w:val="0045461E"/>
    <w:rsid w:val="004546E5"/>
    <w:rsid w:val="00454B2F"/>
    <w:rsid w:val="00454D4A"/>
    <w:rsid w:val="00455105"/>
    <w:rsid w:val="004551BC"/>
    <w:rsid w:val="004554B7"/>
    <w:rsid w:val="004560EA"/>
    <w:rsid w:val="004563D8"/>
    <w:rsid w:val="00456792"/>
    <w:rsid w:val="00456967"/>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8C0"/>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6E16"/>
    <w:rsid w:val="0046700B"/>
    <w:rsid w:val="00470041"/>
    <w:rsid w:val="00470263"/>
    <w:rsid w:val="00470422"/>
    <w:rsid w:val="0047048A"/>
    <w:rsid w:val="004706CC"/>
    <w:rsid w:val="00470D03"/>
    <w:rsid w:val="0047107E"/>
    <w:rsid w:val="00471446"/>
    <w:rsid w:val="004718F1"/>
    <w:rsid w:val="00471A0B"/>
    <w:rsid w:val="00471F7A"/>
    <w:rsid w:val="00471FD5"/>
    <w:rsid w:val="004720F7"/>
    <w:rsid w:val="004722D6"/>
    <w:rsid w:val="0047279A"/>
    <w:rsid w:val="00472CEF"/>
    <w:rsid w:val="00472E37"/>
    <w:rsid w:val="00473011"/>
    <w:rsid w:val="00473053"/>
    <w:rsid w:val="00473269"/>
    <w:rsid w:val="00473391"/>
    <w:rsid w:val="00473730"/>
    <w:rsid w:val="0047374E"/>
    <w:rsid w:val="00473A01"/>
    <w:rsid w:val="00473C2E"/>
    <w:rsid w:val="00473E05"/>
    <w:rsid w:val="00474598"/>
    <w:rsid w:val="004747E1"/>
    <w:rsid w:val="00474A7E"/>
    <w:rsid w:val="00474EE8"/>
    <w:rsid w:val="00474EF4"/>
    <w:rsid w:val="0047500A"/>
    <w:rsid w:val="00475312"/>
    <w:rsid w:val="004753E7"/>
    <w:rsid w:val="0047560F"/>
    <w:rsid w:val="004762AB"/>
    <w:rsid w:val="00476842"/>
    <w:rsid w:val="00476B38"/>
    <w:rsid w:val="00476FF6"/>
    <w:rsid w:val="00477118"/>
    <w:rsid w:val="004772F0"/>
    <w:rsid w:val="00477383"/>
    <w:rsid w:val="00477473"/>
    <w:rsid w:val="0047799E"/>
    <w:rsid w:val="00477AC9"/>
    <w:rsid w:val="00477E83"/>
    <w:rsid w:val="00477FE3"/>
    <w:rsid w:val="004800BF"/>
    <w:rsid w:val="00480584"/>
    <w:rsid w:val="00480D35"/>
    <w:rsid w:val="00480EB9"/>
    <w:rsid w:val="004819F0"/>
    <w:rsid w:val="00482128"/>
    <w:rsid w:val="004821AC"/>
    <w:rsid w:val="004825B2"/>
    <w:rsid w:val="00482B81"/>
    <w:rsid w:val="00482F1E"/>
    <w:rsid w:val="00483113"/>
    <w:rsid w:val="004834CD"/>
    <w:rsid w:val="00483577"/>
    <w:rsid w:val="004835E4"/>
    <w:rsid w:val="00483A6D"/>
    <w:rsid w:val="00484225"/>
    <w:rsid w:val="004847FB"/>
    <w:rsid w:val="00484A89"/>
    <w:rsid w:val="00484CF9"/>
    <w:rsid w:val="00484FD7"/>
    <w:rsid w:val="00485275"/>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D7F"/>
    <w:rsid w:val="004A0DF4"/>
    <w:rsid w:val="004A0EF9"/>
    <w:rsid w:val="004A1133"/>
    <w:rsid w:val="004A13DE"/>
    <w:rsid w:val="004A1671"/>
    <w:rsid w:val="004A17BC"/>
    <w:rsid w:val="004A1B4B"/>
    <w:rsid w:val="004A1B58"/>
    <w:rsid w:val="004A1DE1"/>
    <w:rsid w:val="004A1E92"/>
    <w:rsid w:val="004A2045"/>
    <w:rsid w:val="004A22CC"/>
    <w:rsid w:val="004A2334"/>
    <w:rsid w:val="004A2354"/>
    <w:rsid w:val="004A24A1"/>
    <w:rsid w:val="004A25A8"/>
    <w:rsid w:val="004A2CBF"/>
    <w:rsid w:val="004A2F6B"/>
    <w:rsid w:val="004A3117"/>
    <w:rsid w:val="004A3199"/>
    <w:rsid w:val="004A4172"/>
    <w:rsid w:val="004A4187"/>
    <w:rsid w:val="004A42EC"/>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0C5"/>
    <w:rsid w:val="004B030C"/>
    <w:rsid w:val="004B03E6"/>
    <w:rsid w:val="004B058F"/>
    <w:rsid w:val="004B0D04"/>
    <w:rsid w:val="004B0E52"/>
    <w:rsid w:val="004B1066"/>
    <w:rsid w:val="004B107F"/>
    <w:rsid w:val="004B1273"/>
    <w:rsid w:val="004B1294"/>
    <w:rsid w:val="004B150C"/>
    <w:rsid w:val="004B1551"/>
    <w:rsid w:val="004B1752"/>
    <w:rsid w:val="004B19F2"/>
    <w:rsid w:val="004B1C19"/>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4043"/>
    <w:rsid w:val="004B4115"/>
    <w:rsid w:val="004B469B"/>
    <w:rsid w:val="004B4796"/>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C41"/>
    <w:rsid w:val="004B7EE9"/>
    <w:rsid w:val="004B7F10"/>
    <w:rsid w:val="004C0109"/>
    <w:rsid w:val="004C01B2"/>
    <w:rsid w:val="004C03B8"/>
    <w:rsid w:val="004C08DF"/>
    <w:rsid w:val="004C0934"/>
    <w:rsid w:val="004C0A67"/>
    <w:rsid w:val="004C0D3B"/>
    <w:rsid w:val="004C1502"/>
    <w:rsid w:val="004C1671"/>
    <w:rsid w:val="004C17B7"/>
    <w:rsid w:val="004C1F0A"/>
    <w:rsid w:val="004C1FAB"/>
    <w:rsid w:val="004C231F"/>
    <w:rsid w:val="004C2550"/>
    <w:rsid w:val="004C2582"/>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5CE"/>
    <w:rsid w:val="004D27A6"/>
    <w:rsid w:val="004D29FA"/>
    <w:rsid w:val="004D2CD8"/>
    <w:rsid w:val="004D2DAB"/>
    <w:rsid w:val="004D2E5D"/>
    <w:rsid w:val="004D2E5E"/>
    <w:rsid w:val="004D3A35"/>
    <w:rsid w:val="004D3B4F"/>
    <w:rsid w:val="004D3B51"/>
    <w:rsid w:val="004D437D"/>
    <w:rsid w:val="004D4548"/>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62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811"/>
    <w:rsid w:val="004E5A9F"/>
    <w:rsid w:val="004E6043"/>
    <w:rsid w:val="004E60AB"/>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AB1"/>
    <w:rsid w:val="004F0B77"/>
    <w:rsid w:val="004F0CC8"/>
    <w:rsid w:val="004F0F08"/>
    <w:rsid w:val="004F130C"/>
    <w:rsid w:val="004F130D"/>
    <w:rsid w:val="004F13E0"/>
    <w:rsid w:val="004F152E"/>
    <w:rsid w:val="004F1717"/>
    <w:rsid w:val="004F1A00"/>
    <w:rsid w:val="004F1E2D"/>
    <w:rsid w:val="004F2123"/>
    <w:rsid w:val="004F2273"/>
    <w:rsid w:val="004F22E6"/>
    <w:rsid w:val="004F25BE"/>
    <w:rsid w:val="004F25DB"/>
    <w:rsid w:val="004F27ED"/>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A8B"/>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BD0"/>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BB"/>
    <w:rsid w:val="00504060"/>
    <w:rsid w:val="005041FF"/>
    <w:rsid w:val="0050424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BA"/>
    <w:rsid w:val="005075D3"/>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100"/>
    <w:rsid w:val="00512D11"/>
    <w:rsid w:val="00512E9D"/>
    <w:rsid w:val="00512F1D"/>
    <w:rsid w:val="005132AA"/>
    <w:rsid w:val="005135BD"/>
    <w:rsid w:val="0051363A"/>
    <w:rsid w:val="00513800"/>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05D"/>
    <w:rsid w:val="005172D6"/>
    <w:rsid w:val="00517571"/>
    <w:rsid w:val="00517687"/>
    <w:rsid w:val="0051779C"/>
    <w:rsid w:val="005178AE"/>
    <w:rsid w:val="00517A3E"/>
    <w:rsid w:val="00517CBA"/>
    <w:rsid w:val="00517F6D"/>
    <w:rsid w:val="005202AD"/>
    <w:rsid w:val="00520471"/>
    <w:rsid w:val="005206C1"/>
    <w:rsid w:val="00520818"/>
    <w:rsid w:val="00520A84"/>
    <w:rsid w:val="00520D70"/>
    <w:rsid w:val="00521269"/>
    <w:rsid w:val="0052139F"/>
    <w:rsid w:val="00521442"/>
    <w:rsid w:val="005215B8"/>
    <w:rsid w:val="005219DA"/>
    <w:rsid w:val="00521E6E"/>
    <w:rsid w:val="005221B8"/>
    <w:rsid w:val="0052248B"/>
    <w:rsid w:val="005227C3"/>
    <w:rsid w:val="00522CB7"/>
    <w:rsid w:val="005230F3"/>
    <w:rsid w:val="005237AF"/>
    <w:rsid w:val="0052390C"/>
    <w:rsid w:val="005239A5"/>
    <w:rsid w:val="005239B7"/>
    <w:rsid w:val="00523ECD"/>
    <w:rsid w:val="00524031"/>
    <w:rsid w:val="00524397"/>
    <w:rsid w:val="005244CC"/>
    <w:rsid w:val="00524852"/>
    <w:rsid w:val="00524B6F"/>
    <w:rsid w:val="00525218"/>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3A"/>
    <w:rsid w:val="00530D64"/>
    <w:rsid w:val="00530FF1"/>
    <w:rsid w:val="00531508"/>
    <w:rsid w:val="0053197B"/>
    <w:rsid w:val="00531A84"/>
    <w:rsid w:val="00531C94"/>
    <w:rsid w:val="00531F23"/>
    <w:rsid w:val="0053223B"/>
    <w:rsid w:val="00532794"/>
    <w:rsid w:val="00532818"/>
    <w:rsid w:val="00532A16"/>
    <w:rsid w:val="00533175"/>
    <w:rsid w:val="00534239"/>
    <w:rsid w:val="0053428D"/>
    <w:rsid w:val="005345D8"/>
    <w:rsid w:val="005349D6"/>
    <w:rsid w:val="005349F6"/>
    <w:rsid w:val="00534A63"/>
    <w:rsid w:val="00534EB9"/>
    <w:rsid w:val="00535437"/>
    <w:rsid w:val="005354B8"/>
    <w:rsid w:val="005355D7"/>
    <w:rsid w:val="005357C7"/>
    <w:rsid w:val="005359D7"/>
    <w:rsid w:val="00535AA5"/>
    <w:rsid w:val="0053657E"/>
    <w:rsid w:val="00536914"/>
    <w:rsid w:val="00537248"/>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58"/>
    <w:rsid w:val="0054729E"/>
    <w:rsid w:val="005476EE"/>
    <w:rsid w:val="0054774E"/>
    <w:rsid w:val="00547874"/>
    <w:rsid w:val="005502DC"/>
    <w:rsid w:val="0055049C"/>
    <w:rsid w:val="00550B17"/>
    <w:rsid w:val="005517C4"/>
    <w:rsid w:val="00551928"/>
    <w:rsid w:val="00551BF1"/>
    <w:rsid w:val="005521AB"/>
    <w:rsid w:val="005522EE"/>
    <w:rsid w:val="0055248B"/>
    <w:rsid w:val="0055281E"/>
    <w:rsid w:val="00552A2E"/>
    <w:rsid w:val="00552AD3"/>
    <w:rsid w:val="00552CA5"/>
    <w:rsid w:val="00552CED"/>
    <w:rsid w:val="00552D49"/>
    <w:rsid w:val="00552F3D"/>
    <w:rsid w:val="00552FEC"/>
    <w:rsid w:val="005536D1"/>
    <w:rsid w:val="00553792"/>
    <w:rsid w:val="00553A1A"/>
    <w:rsid w:val="00553B70"/>
    <w:rsid w:val="00553D3E"/>
    <w:rsid w:val="00553E64"/>
    <w:rsid w:val="00553FD7"/>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A44"/>
    <w:rsid w:val="00560C11"/>
    <w:rsid w:val="00560C3D"/>
    <w:rsid w:val="00561286"/>
    <w:rsid w:val="00561373"/>
    <w:rsid w:val="00561A59"/>
    <w:rsid w:val="00561C96"/>
    <w:rsid w:val="00561CDA"/>
    <w:rsid w:val="00561ED1"/>
    <w:rsid w:val="00562460"/>
    <w:rsid w:val="0056284B"/>
    <w:rsid w:val="00562EB9"/>
    <w:rsid w:val="00563D96"/>
    <w:rsid w:val="00563F1D"/>
    <w:rsid w:val="005649E7"/>
    <w:rsid w:val="00565108"/>
    <w:rsid w:val="005656B0"/>
    <w:rsid w:val="00565916"/>
    <w:rsid w:val="00565E62"/>
    <w:rsid w:val="00566092"/>
    <w:rsid w:val="005661D3"/>
    <w:rsid w:val="0056651C"/>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762"/>
    <w:rsid w:val="005759BD"/>
    <w:rsid w:val="00575A52"/>
    <w:rsid w:val="00575CFD"/>
    <w:rsid w:val="00575D2D"/>
    <w:rsid w:val="00575F29"/>
    <w:rsid w:val="00576F76"/>
    <w:rsid w:val="00577014"/>
    <w:rsid w:val="0057777C"/>
    <w:rsid w:val="005777FC"/>
    <w:rsid w:val="00577A21"/>
    <w:rsid w:val="00577B63"/>
    <w:rsid w:val="00580040"/>
    <w:rsid w:val="00580067"/>
    <w:rsid w:val="005800F2"/>
    <w:rsid w:val="0058012A"/>
    <w:rsid w:val="005806F1"/>
    <w:rsid w:val="00580820"/>
    <w:rsid w:val="00580AC7"/>
    <w:rsid w:val="00580AFD"/>
    <w:rsid w:val="00580EFF"/>
    <w:rsid w:val="0058199C"/>
    <w:rsid w:val="005820B5"/>
    <w:rsid w:val="0058229E"/>
    <w:rsid w:val="005828EE"/>
    <w:rsid w:val="00582ADB"/>
    <w:rsid w:val="00582B72"/>
    <w:rsid w:val="005830F8"/>
    <w:rsid w:val="00583736"/>
    <w:rsid w:val="00583887"/>
    <w:rsid w:val="00583AE5"/>
    <w:rsid w:val="00583DC0"/>
    <w:rsid w:val="00583F80"/>
    <w:rsid w:val="00584313"/>
    <w:rsid w:val="00584A61"/>
    <w:rsid w:val="00584BBC"/>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47A"/>
    <w:rsid w:val="0059250B"/>
    <w:rsid w:val="00592940"/>
    <w:rsid w:val="00592ABF"/>
    <w:rsid w:val="00592C26"/>
    <w:rsid w:val="00592CB1"/>
    <w:rsid w:val="00592D2B"/>
    <w:rsid w:val="0059373B"/>
    <w:rsid w:val="00593768"/>
    <w:rsid w:val="00593AF9"/>
    <w:rsid w:val="00594162"/>
    <w:rsid w:val="00594396"/>
    <w:rsid w:val="0059463B"/>
    <w:rsid w:val="00594A83"/>
    <w:rsid w:val="00594B07"/>
    <w:rsid w:val="00594C15"/>
    <w:rsid w:val="005952A6"/>
    <w:rsid w:val="00595B89"/>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C7"/>
    <w:rsid w:val="005A18B4"/>
    <w:rsid w:val="005A1A56"/>
    <w:rsid w:val="005A1B88"/>
    <w:rsid w:val="005A1BEF"/>
    <w:rsid w:val="005A1C8E"/>
    <w:rsid w:val="005A1EB8"/>
    <w:rsid w:val="005A202A"/>
    <w:rsid w:val="005A2097"/>
    <w:rsid w:val="005A23F7"/>
    <w:rsid w:val="005A276E"/>
    <w:rsid w:val="005A28E2"/>
    <w:rsid w:val="005A2A95"/>
    <w:rsid w:val="005A2B02"/>
    <w:rsid w:val="005A2C06"/>
    <w:rsid w:val="005A2C13"/>
    <w:rsid w:val="005A3208"/>
    <w:rsid w:val="005A337F"/>
    <w:rsid w:val="005A38F4"/>
    <w:rsid w:val="005A3BD2"/>
    <w:rsid w:val="005A3D70"/>
    <w:rsid w:val="005A3E49"/>
    <w:rsid w:val="005A444D"/>
    <w:rsid w:val="005A483A"/>
    <w:rsid w:val="005A4A0F"/>
    <w:rsid w:val="005A4AAA"/>
    <w:rsid w:val="005A512C"/>
    <w:rsid w:val="005A5602"/>
    <w:rsid w:val="005A5741"/>
    <w:rsid w:val="005A581E"/>
    <w:rsid w:val="005A5A7F"/>
    <w:rsid w:val="005A5AF0"/>
    <w:rsid w:val="005A5B91"/>
    <w:rsid w:val="005A5FE1"/>
    <w:rsid w:val="005A61B9"/>
    <w:rsid w:val="005A677E"/>
    <w:rsid w:val="005A6CA7"/>
    <w:rsid w:val="005A6FA3"/>
    <w:rsid w:val="005A7091"/>
    <w:rsid w:val="005A70EE"/>
    <w:rsid w:val="005A7421"/>
    <w:rsid w:val="005A7564"/>
    <w:rsid w:val="005A7780"/>
    <w:rsid w:val="005A7ABA"/>
    <w:rsid w:val="005A7C6E"/>
    <w:rsid w:val="005B083D"/>
    <w:rsid w:val="005B0C78"/>
    <w:rsid w:val="005B0CA3"/>
    <w:rsid w:val="005B1D29"/>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A98"/>
    <w:rsid w:val="005C0E08"/>
    <w:rsid w:val="005C0FBC"/>
    <w:rsid w:val="005C15F3"/>
    <w:rsid w:val="005C1C73"/>
    <w:rsid w:val="005C1F37"/>
    <w:rsid w:val="005C260B"/>
    <w:rsid w:val="005C2767"/>
    <w:rsid w:val="005C30C0"/>
    <w:rsid w:val="005C343E"/>
    <w:rsid w:val="005C384E"/>
    <w:rsid w:val="005C3C17"/>
    <w:rsid w:val="005C3D02"/>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263"/>
    <w:rsid w:val="005C6450"/>
    <w:rsid w:val="005C64D2"/>
    <w:rsid w:val="005C6679"/>
    <w:rsid w:val="005C6AB4"/>
    <w:rsid w:val="005C7563"/>
    <w:rsid w:val="005C756F"/>
    <w:rsid w:val="005C7570"/>
    <w:rsid w:val="005C7763"/>
    <w:rsid w:val="005C7A22"/>
    <w:rsid w:val="005C7BF3"/>
    <w:rsid w:val="005D0959"/>
    <w:rsid w:val="005D0E33"/>
    <w:rsid w:val="005D126D"/>
    <w:rsid w:val="005D1D8E"/>
    <w:rsid w:val="005D1FF0"/>
    <w:rsid w:val="005D2369"/>
    <w:rsid w:val="005D2381"/>
    <w:rsid w:val="005D254D"/>
    <w:rsid w:val="005D2569"/>
    <w:rsid w:val="005D2900"/>
    <w:rsid w:val="005D2A94"/>
    <w:rsid w:val="005D2C43"/>
    <w:rsid w:val="005D2D7A"/>
    <w:rsid w:val="005D3398"/>
    <w:rsid w:val="005D34B4"/>
    <w:rsid w:val="005D3ACB"/>
    <w:rsid w:val="005D3B06"/>
    <w:rsid w:val="005D3B22"/>
    <w:rsid w:val="005D3CA1"/>
    <w:rsid w:val="005D3FBC"/>
    <w:rsid w:val="005D40C0"/>
    <w:rsid w:val="005D40D2"/>
    <w:rsid w:val="005D423D"/>
    <w:rsid w:val="005D449A"/>
    <w:rsid w:val="005D499B"/>
    <w:rsid w:val="005D4E51"/>
    <w:rsid w:val="005D4EC2"/>
    <w:rsid w:val="005D529E"/>
    <w:rsid w:val="005D571B"/>
    <w:rsid w:val="005D5AD0"/>
    <w:rsid w:val="005D5EE9"/>
    <w:rsid w:val="005D61BC"/>
    <w:rsid w:val="005D630C"/>
    <w:rsid w:val="005D6492"/>
    <w:rsid w:val="005D66A4"/>
    <w:rsid w:val="005D6B1B"/>
    <w:rsid w:val="005D6B25"/>
    <w:rsid w:val="005D6CFD"/>
    <w:rsid w:val="005D7064"/>
    <w:rsid w:val="005D77B0"/>
    <w:rsid w:val="005D782A"/>
    <w:rsid w:val="005D7A37"/>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175"/>
    <w:rsid w:val="005E3716"/>
    <w:rsid w:val="005E38B2"/>
    <w:rsid w:val="005E394A"/>
    <w:rsid w:val="005E3E59"/>
    <w:rsid w:val="005E3F50"/>
    <w:rsid w:val="005E3FF5"/>
    <w:rsid w:val="005E4215"/>
    <w:rsid w:val="005E42F4"/>
    <w:rsid w:val="005E44FB"/>
    <w:rsid w:val="005E4625"/>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7240"/>
    <w:rsid w:val="005E72A2"/>
    <w:rsid w:val="005E736A"/>
    <w:rsid w:val="005E78A8"/>
    <w:rsid w:val="005E7A11"/>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7F7"/>
    <w:rsid w:val="005F5F83"/>
    <w:rsid w:val="005F6029"/>
    <w:rsid w:val="005F60E7"/>
    <w:rsid w:val="005F6717"/>
    <w:rsid w:val="005F6A1E"/>
    <w:rsid w:val="005F6A3B"/>
    <w:rsid w:val="005F7443"/>
    <w:rsid w:val="005F76DA"/>
    <w:rsid w:val="005F7732"/>
    <w:rsid w:val="005F7973"/>
    <w:rsid w:val="005F7DC5"/>
    <w:rsid w:val="006000B5"/>
    <w:rsid w:val="0060018E"/>
    <w:rsid w:val="00600323"/>
    <w:rsid w:val="006006EC"/>
    <w:rsid w:val="006007BB"/>
    <w:rsid w:val="00600903"/>
    <w:rsid w:val="00600C64"/>
    <w:rsid w:val="00600C74"/>
    <w:rsid w:val="00600F73"/>
    <w:rsid w:val="00600F81"/>
    <w:rsid w:val="0060131A"/>
    <w:rsid w:val="00601402"/>
    <w:rsid w:val="006016CA"/>
    <w:rsid w:val="00601E05"/>
    <w:rsid w:val="00601F82"/>
    <w:rsid w:val="00602316"/>
    <w:rsid w:val="0060335B"/>
    <w:rsid w:val="00603871"/>
    <w:rsid w:val="00603939"/>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1C4"/>
    <w:rsid w:val="0060754E"/>
    <w:rsid w:val="006077C5"/>
    <w:rsid w:val="00607836"/>
    <w:rsid w:val="00607E9B"/>
    <w:rsid w:val="00610231"/>
    <w:rsid w:val="00610438"/>
    <w:rsid w:val="00610485"/>
    <w:rsid w:val="00610602"/>
    <w:rsid w:val="0061097B"/>
    <w:rsid w:val="0061099C"/>
    <w:rsid w:val="006111E0"/>
    <w:rsid w:val="00611237"/>
    <w:rsid w:val="00611B56"/>
    <w:rsid w:val="00611DF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211"/>
    <w:rsid w:val="00616502"/>
    <w:rsid w:val="0061688C"/>
    <w:rsid w:val="0061696E"/>
    <w:rsid w:val="00616B24"/>
    <w:rsid w:val="00616CB4"/>
    <w:rsid w:val="00617147"/>
    <w:rsid w:val="006172F6"/>
    <w:rsid w:val="006179F8"/>
    <w:rsid w:val="00617A02"/>
    <w:rsid w:val="00617A14"/>
    <w:rsid w:val="00617BD0"/>
    <w:rsid w:val="00617C3C"/>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DAA"/>
    <w:rsid w:val="00623F83"/>
    <w:rsid w:val="0062405E"/>
    <w:rsid w:val="006248E4"/>
    <w:rsid w:val="00624F68"/>
    <w:rsid w:val="00625040"/>
    <w:rsid w:val="006259C5"/>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52A"/>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4A35"/>
    <w:rsid w:val="0063503E"/>
    <w:rsid w:val="006350EE"/>
    <w:rsid w:val="00635446"/>
    <w:rsid w:val="006355C0"/>
    <w:rsid w:val="00635774"/>
    <w:rsid w:val="0063594F"/>
    <w:rsid w:val="00635BA4"/>
    <w:rsid w:val="00635CFC"/>
    <w:rsid w:val="00636178"/>
    <w:rsid w:val="006362B6"/>
    <w:rsid w:val="00636612"/>
    <w:rsid w:val="0063793E"/>
    <w:rsid w:val="00637D77"/>
    <w:rsid w:val="00637F3F"/>
    <w:rsid w:val="00640C0D"/>
    <w:rsid w:val="00641078"/>
    <w:rsid w:val="0064128F"/>
    <w:rsid w:val="0064182B"/>
    <w:rsid w:val="00641AA7"/>
    <w:rsid w:val="00641BFE"/>
    <w:rsid w:val="00641D7F"/>
    <w:rsid w:val="00641E64"/>
    <w:rsid w:val="00642475"/>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94A"/>
    <w:rsid w:val="00647C8C"/>
    <w:rsid w:val="00647C91"/>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67E"/>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0AB"/>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67FF5"/>
    <w:rsid w:val="00670651"/>
    <w:rsid w:val="006709A0"/>
    <w:rsid w:val="00670C56"/>
    <w:rsid w:val="00671221"/>
    <w:rsid w:val="006715B4"/>
    <w:rsid w:val="00671898"/>
    <w:rsid w:val="00671A7F"/>
    <w:rsid w:val="00671C9C"/>
    <w:rsid w:val="00671F7A"/>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21"/>
    <w:rsid w:val="00674DF2"/>
    <w:rsid w:val="00675048"/>
    <w:rsid w:val="0067554C"/>
    <w:rsid w:val="00675641"/>
    <w:rsid w:val="00675942"/>
    <w:rsid w:val="006759A3"/>
    <w:rsid w:val="00675CCC"/>
    <w:rsid w:val="00675EDA"/>
    <w:rsid w:val="00675F94"/>
    <w:rsid w:val="0067620A"/>
    <w:rsid w:val="0067622C"/>
    <w:rsid w:val="00676364"/>
    <w:rsid w:val="0067654E"/>
    <w:rsid w:val="006766BE"/>
    <w:rsid w:val="006768CD"/>
    <w:rsid w:val="00676ACD"/>
    <w:rsid w:val="00677135"/>
    <w:rsid w:val="006774CA"/>
    <w:rsid w:val="006774E5"/>
    <w:rsid w:val="00677AA1"/>
    <w:rsid w:val="00677BA6"/>
    <w:rsid w:val="00677C2E"/>
    <w:rsid w:val="00677D57"/>
    <w:rsid w:val="00677E5D"/>
    <w:rsid w:val="00677F05"/>
    <w:rsid w:val="0068020C"/>
    <w:rsid w:val="0068025C"/>
    <w:rsid w:val="0068064C"/>
    <w:rsid w:val="006807C5"/>
    <w:rsid w:val="006809FA"/>
    <w:rsid w:val="00680C87"/>
    <w:rsid w:val="00680D5C"/>
    <w:rsid w:val="00680D5D"/>
    <w:rsid w:val="00680E32"/>
    <w:rsid w:val="006814BB"/>
    <w:rsid w:val="00681BCB"/>
    <w:rsid w:val="00681EF6"/>
    <w:rsid w:val="006820C5"/>
    <w:rsid w:val="006822C6"/>
    <w:rsid w:val="00682728"/>
    <w:rsid w:val="0068299D"/>
    <w:rsid w:val="00682B7E"/>
    <w:rsid w:val="00682C1E"/>
    <w:rsid w:val="00683146"/>
    <w:rsid w:val="00683177"/>
    <w:rsid w:val="006831A4"/>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87884"/>
    <w:rsid w:val="00690452"/>
    <w:rsid w:val="006909C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0A1"/>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01F"/>
    <w:rsid w:val="006962DA"/>
    <w:rsid w:val="0069679A"/>
    <w:rsid w:val="00697067"/>
    <w:rsid w:val="00697231"/>
    <w:rsid w:val="00697312"/>
    <w:rsid w:val="00697331"/>
    <w:rsid w:val="006973FA"/>
    <w:rsid w:val="0069750A"/>
    <w:rsid w:val="006975A2"/>
    <w:rsid w:val="00697B6A"/>
    <w:rsid w:val="006A0549"/>
    <w:rsid w:val="006A0580"/>
    <w:rsid w:val="006A0758"/>
    <w:rsid w:val="006A0F4F"/>
    <w:rsid w:val="006A15D5"/>
    <w:rsid w:val="006A1620"/>
    <w:rsid w:val="006A16CE"/>
    <w:rsid w:val="006A1803"/>
    <w:rsid w:val="006A19B3"/>
    <w:rsid w:val="006A1A1F"/>
    <w:rsid w:val="006A2E5B"/>
    <w:rsid w:val="006A2EE4"/>
    <w:rsid w:val="006A2FE1"/>
    <w:rsid w:val="006A30D3"/>
    <w:rsid w:val="006A3141"/>
    <w:rsid w:val="006A35BD"/>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1F4"/>
    <w:rsid w:val="006B3848"/>
    <w:rsid w:val="006B3BCF"/>
    <w:rsid w:val="006B3E64"/>
    <w:rsid w:val="006B4696"/>
    <w:rsid w:val="006B47F9"/>
    <w:rsid w:val="006B4F22"/>
    <w:rsid w:val="006B56A5"/>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2B1"/>
    <w:rsid w:val="006C0439"/>
    <w:rsid w:val="006C06AD"/>
    <w:rsid w:val="006C0C3B"/>
    <w:rsid w:val="006C0E56"/>
    <w:rsid w:val="006C1460"/>
    <w:rsid w:val="006C1F4F"/>
    <w:rsid w:val="006C215C"/>
    <w:rsid w:val="006C2B65"/>
    <w:rsid w:val="006C2CE0"/>
    <w:rsid w:val="006C304B"/>
    <w:rsid w:val="006C3564"/>
    <w:rsid w:val="006C35BF"/>
    <w:rsid w:val="006C3605"/>
    <w:rsid w:val="006C3AE3"/>
    <w:rsid w:val="006C3E39"/>
    <w:rsid w:val="006C41A5"/>
    <w:rsid w:val="006C41AF"/>
    <w:rsid w:val="006C441F"/>
    <w:rsid w:val="006C4564"/>
    <w:rsid w:val="006C4624"/>
    <w:rsid w:val="006C47A0"/>
    <w:rsid w:val="006C47BA"/>
    <w:rsid w:val="006C506E"/>
    <w:rsid w:val="006C5201"/>
    <w:rsid w:val="006C5569"/>
    <w:rsid w:val="006C582B"/>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2B"/>
    <w:rsid w:val="006D1434"/>
    <w:rsid w:val="006D15DC"/>
    <w:rsid w:val="006D1C0F"/>
    <w:rsid w:val="006D1CBF"/>
    <w:rsid w:val="006D1F9B"/>
    <w:rsid w:val="006D2111"/>
    <w:rsid w:val="006D2437"/>
    <w:rsid w:val="006D294C"/>
    <w:rsid w:val="006D2A54"/>
    <w:rsid w:val="006D3292"/>
    <w:rsid w:val="006D38F2"/>
    <w:rsid w:val="006D419E"/>
    <w:rsid w:val="006D4259"/>
    <w:rsid w:val="006D43F6"/>
    <w:rsid w:val="006D4512"/>
    <w:rsid w:val="006D49E2"/>
    <w:rsid w:val="006D4CDF"/>
    <w:rsid w:val="006D4E02"/>
    <w:rsid w:val="006D4E7A"/>
    <w:rsid w:val="006D5216"/>
    <w:rsid w:val="006D555C"/>
    <w:rsid w:val="006D5636"/>
    <w:rsid w:val="006D5B67"/>
    <w:rsid w:val="006D5B8C"/>
    <w:rsid w:val="006D5C8B"/>
    <w:rsid w:val="006D6005"/>
    <w:rsid w:val="006D6670"/>
    <w:rsid w:val="006D689C"/>
    <w:rsid w:val="006D6980"/>
    <w:rsid w:val="006D6AC3"/>
    <w:rsid w:val="006D6B02"/>
    <w:rsid w:val="006D6C91"/>
    <w:rsid w:val="006D6D78"/>
    <w:rsid w:val="006D7010"/>
    <w:rsid w:val="006D703F"/>
    <w:rsid w:val="006D719D"/>
    <w:rsid w:val="006D74A6"/>
    <w:rsid w:val="006D74D3"/>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2D8"/>
    <w:rsid w:val="006E388E"/>
    <w:rsid w:val="006E3BC2"/>
    <w:rsid w:val="006E3D42"/>
    <w:rsid w:val="006E460F"/>
    <w:rsid w:val="006E4647"/>
    <w:rsid w:val="006E4B99"/>
    <w:rsid w:val="006E4BA6"/>
    <w:rsid w:val="006E4BEF"/>
    <w:rsid w:val="006E4D45"/>
    <w:rsid w:val="006E4D4F"/>
    <w:rsid w:val="006E4DB8"/>
    <w:rsid w:val="006E504E"/>
    <w:rsid w:val="006E513D"/>
    <w:rsid w:val="006E514B"/>
    <w:rsid w:val="006E554C"/>
    <w:rsid w:val="006E567F"/>
    <w:rsid w:val="006E5C12"/>
    <w:rsid w:val="006E5C81"/>
    <w:rsid w:val="006E5DC5"/>
    <w:rsid w:val="006E5EF3"/>
    <w:rsid w:val="006E61AF"/>
    <w:rsid w:val="006E61DB"/>
    <w:rsid w:val="006E628D"/>
    <w:rsid w:val="006E683A"/>
    <w:rsid w:val="006E699D"/>
    <w:rsid w:val="006E6EB3"/>
    <w:rsid w:val="006E7266"/>
    <w:rsid w:val="006E737C"/>
    <w:rsid w:val="006E743E"/>
    <w:rsid w:val="006E75D7"/>
    <w:rsid w:val="006E7D9B"/>
    <w:rsid w:val="006F0789"/>
    <w:rsid w:val="006F0A43"/>
    <w:rsid w:val="006F0C18"/>
    <w:rsid w:val="006F1257"/>
    <w:rsid w:val="006F13DC"/>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4E1F"/>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1E0C"/>
    <w:rsid w:val="007021B4"/>
    <w:rsid w:val="007025FF"/>
    <w:rsid w:val="0070267D"/>
    <w:rsid w:val="0070272B"/>
    <w:rsid w:val="007027A4"/>
    <w:rsid w:val="00702A83"/>
    <w:rsid w:val="00702C0F"/>
    <w:rsid w:val="00703037"/>
    <w:rsid w:val="0070346C"/>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300"/>
    <w:rsid w:val="007064FB"/>
    <w:rsid w:val="0070652F"/>
    <w:rsid w:val="00706631"/>
    <w:rsid w:val="0070669E"/>
    <w:rsid w:val="00706E58"/>
    <w:rsid w:val="00707602"/>
    <w:rsid w:val="007076B0"/>
    <w:rsid w:val="0070774D"/>
    <w:rsid w:val="00707F73"/>
    <w:rsid w:val="00710296"/>
    <w:rsid w:val="00710310"/>
    <w:rsid w:val="00710479"/>
    <w:rsid w:val="00710955"/>
    <w:rsid w:val="00710BC9"/>
    <w:rsid w:val="00710D12"/>
    <w:rsid w:val="00710DC3"/>
    <w:rsid w:val="00710FAA"/>
    <w:rsid w:val="00712495"/>
    <w:rsid w:val="0071285E"/>
    <w:rsid w:val="00712B22"/>
    <w:rsid w:val="00712B4B"/>
    <w:rsid w:val="00712CB7"/>
    <w:rsid w:val="00712ED9"/>
    <w:rsid w:val="00712F75"/>
    <w:rsid w:val="007130B5"/>
    <w:rsid w:val="007131B1"/>
    <w:rsid w:val="007131B9"/>
    <w:rsid w:val="007131EA"/>
    <w:rsid w:val="00713473"/>
    <w:rsid w:val="00713BB0"/>
    <w:rsid w:val="00713C77"/>
    <w:rsid w:val="00713CCF"/>
    <w:rsid w:val="00713F8E"/>
    <w:rsid w:val="0071423D"/>
    <w:rsid w:val="00714561"/>
    <w:rsid w:val="007147E5"/>
    <w:rsid w:val="00714822"/>
    <w:rsid w:val="00714AF3"/>
    <w:rsid w:val="00715413"/>
    <w:rsid w:val="00715802"/>
    <w:rsid w:val="007158E2"/>
    <w:rsid w:val="007159EB"/>
    <w:rsid w:val="00715CA0"/>
    <w:rsid w:val="00715F25"/>
    <w:rsid w:val="00716140"/>
    <w:rsid w:val="007166B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939"/>
    <w:rsid w:val="00722B56"/>
    <w:rsid w:val="00722BE6"/>
    <w:rsid w:val="00722D6F"/>
    <w:rsid w:val="00723248"/>
    <w:rsid w:val="00723280"/>
    <w:rsid w:val="00723459"/>
    <w:rsid w:val="00723AE1"/>
    <w:rsid w:val="00724019"/>
    <w:rsid w:val="007240C6"/>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1A"/>
    <w:rsid w:val="00730B8A"/>
    <w:rsid w:val="00730C75"/>
    <w:rsid w:val="00730C96"/>
    <w:rsid w:val="0073116A"/>
    <w:rsid w:val="0073164D"/>
    <w:rsid w:val="00731ECF"/>
    <w:rsid w:val="007322CC"/>
    <w:rsid w:val="0073247F"/>
    <w:rsid w:val="0073278D"/>
    <w:rsid w:val="00732880"/>
    <w:rsid w:val="00733258"/>
    <w:rsid w:val="007333DF"/>
    <w:rsid w:val="0073363A"/>
    <w:rsid w:val="007337B8"/>
    <w:rsid w:val="007338D1"/>
    <w:rsid w:val="007339AB"/>
    <w:rsid w:val="00733BE5"/>
    <w:rsid w:val="007341C2"/>
    <w:rsid w:val="007345E1"/>
    <w:rsid w:val="007347F9"/>
    <w:rsid w:val="007355B5"/>
    <w:rsid w:val="007357ED"/>
    <w:rsid w:val="00735A76"/>
    <w:rsid w:val="00735B10"/>
    <w:rsid w:val="00735F04"/>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BE8"/>
    <w:rsid w:val="00742D84"/>
    <w:rsid w:val="00742F7F"/>
    <w:rsid w:val="007431DE"/>
    <w:rsid w:val="0074321B"/>
    <w:rsid w:val="0074343E"/>
    <w:rsid w:val="00743AAC"/>
    <w:rsid w:val="00743B06"/>
    <w:rsid w:val="00743C42"/>
    <w:rsid w:val="00743D9C"/>
    <w:rsid w:val="00743EB8"/>
    <w:rsid w:val="00743F35"/>
    <w:rsid w:val="007447FB"/>
    <w:rsid w:val="0074496D"/>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979"/>
    <w:rsid w:val="00746C95"/>
    <w:rsid w:val="0074749C"/>
    <w:rsid w:val="00747628"/>
    <w:rsid w:val="007478DD"/>
    <w:rsid w:val="00747AD9"/>
    <w:rsid w:val="00747F1A"/>
    <w:rsid w:val="0075015B"/>
    <w:rsid w:val="00750756"/>
    <w:rsid w:val="00750881"/>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CFD"/>
    <w:rsid w:val="00753ED2"/>
    <w:rsid w:val="0075453F"/>
    <w:rsid w:val="007545C0"/>
    <w:rsid w:val="007549FD"/>
    <w:rsid w:val="007553FE"/>
    <w:rsid w:val="0075581D"/>
    <w:rsid w:val="0075590D"/>
    <w:rsid w:val="00755DBC"/>
    <w:rsid w:val="00756313"/>
    <w:rsid w:val="007564A6"/>
    <w:rsid w:val="00756AB5"/>
    <w:rsid w:val="00757046"/>
    <w:rsid w:val="00757285"/>
    <w:rsid w:val="00757460"/>
    <w:rsid w:val="00757854"/>
    <w:rsid w:val="0075787F"/>
    <w:rsid w:val="00757886"/>
    <w:rsid w:val="00757913"/>
    <w:rsid w:val="007579B7"/>
    <w:rsid w:val="00757A24"/>
    <w:rsid w:val="00757AE9"/>
    <w:rsid w:val="00757E84"/>
    <w:rsid w:val="00757EDF"/>
    <w:rsid w:val="00757FA5"/>
    <w:rsid w:val="00760285"/>
    <w:rsid w:val="00760363"/>
    <w:rsid w:val="007607E9"/>
    <w:rsid w:val="00760A8E"/>
    <w:rsid w:val="00760B74"/>
    <w:rsid w:val="00760E09"/>
    <w:rsid w:val="007611CF"/>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D54"/>
    <w:rsid w:val="00766F58"/>
    <w:rsid w:val="00766FC0"/>
    <w:rsid w:val="00767C0A"/>
    <w:rsid w:val="00767C1E"/>
    <w:rsid w:val="00770145"/>
    <w:rsid w:val="00770310"/>
    <w:rsid w:val="0077051F"/>
    <w:rsid w:val="00770738"/>
    <w:rsid w:val="007707EE"/>
    <w:rsid w:val="0077089F"/>
    <w:rsid w:val="007709CC"/>
    <w:rsid w:val="00770A78"/>
    <w:rsid w:val="00771066"/>
    <w:rsid w:val="0077115A"/>
    <w:rsid w:val="007715C6"/>
    <w:rsid w:val="00771BEA"/>
    <w:rsid w:val="0077214D"/>
    <w:rsid w:val="00772557"/>
    <w:rsid w:val="007725C7"/>
    <w:rsid w:val="0077280A"/>
    <w:rsid w:val="00772A2B"/>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1D"/>
    <w:rsid w:val="00780A99"/>
    <w:rsid w:val="00780B22"/>
    <w:rsid w:val="0078122D"/>
    <w:rsid w:val="00781375"/>
    <w:rsid w:val="00781456"/>
    <w:rsid w:val="00781687"/>
    <w:rsid w:val="00781DB7"/>
    <w:rsid w:val="007823B1"/>
    <w:rsid w:val="00782516"/>
    <w:rsid w:val="00783591"/>
    <w:rsid w:val="00783794"/>
    <w:rsid w:val="00783A9B"/>
    <w:rsid w:val="00783B2F"/>
    <w:rsid w:val="00783E42"/>
    <w:rsid w:val="00784299"/>
    <w:rsid w:val="00784734"/>
    <w:rsid w:val="00784AD1"/>
    <w:rsid w:val="00785023"/>
    <w:rsid w:val="007851B5"/>
    <w:rsid w:val="00785810"/>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366"/>
    <w:rsid w:val="007917A3"/>
    <w:rsid w:val="00791857"/>
    <w:rsid w:val="00791884"/>
    <w:rsid w:val="00791977"/>
    <w:rsid w:val="00791DF1"/>
    <w:rsid w:val="0079209F"/>
    <w:rsid w:val="0079210E"/>
    <w:rsid w:val="007924C3"/>
    <w:rsid w:val="007925C2"/>
    <w:rsid w:val="0079274E"/>
    <w:rsid w:val="00792AC9"/>
    <w:rsid w:val="0079310B"/>
    <w:rsid w:val="00793190"/>
    <w:rsid w:val="007931E6"/>
    <w:rsid w:val="007933B7"/>
    <w:rsid w:val="007938EA"/>
    <w:rsid w:val="00793AA3"/>
    <w:rsid w:val="00793E7B"/>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226"/>
    <w:rsid w:val="007A2705"/>
    <w:rsid w:val="007A277F"/>
    <w:rsid w:val="007A287E"/>
    <w:rsid w:val="007A29DB"/>
    <w:rsid w:val="007A2EA5"/>
    <w:rsid w:val="007A2EC9"/>
    <w:rsid w:val="007A305B"/>
    <w:rsid w:val="007A3391"/>
    <w:rsid w:val="007A3581"/>
    <w:rsid w:val="007A36F7"/>
    <w:rsid w:val="007A3C00"/>
    <w:rsid w:val="007A3FC6"/>
    <w:rsid w:val="007A452F"/>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79"/>
    <w:rsid w:val="007B10DC"/>
    <w:rsid w:val="007B13BD"/>
    <w:rsid w:val="007B196C"/>
    <w:rsid w:val="007B1AB2"/>
    <w:rsid w:val="007B1CD0"/>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5BE"/>
    <w:rsid w:val="007C381F"/>
    <w:rsid w:val="007C3B17"/>
    <w:rsid w:val="007C3E3C"/>
    <w:rsid w:val="007C3EAE"/>
    <w:rsid w:val="007C4008"/>
    <w:rsid w:val="007C4101"/>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01"/>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8C9"/>
    <w:rsid w:val="007D69D5"/>
    <w:rsid w:val="007D7309"/>
    <w:rsid w:val="007D7453"/>
    <w:rsid w:val="007D760B"/>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0C2"/>
    <w:rsid w:val="007E350B"/>
    <w:rsid w:val="007E392C"/>
    <w:rsid w:val="007E3C23"/>
    <w:rsid w:val="007E3D4B"/>
    <w:rsid w:val="007E4225"/>
    <w:rsid w:val="007E4882"/>
    <w:rsid w:val="007E4988"/>
    <w:rsid w:val="007E4E7F"/>
    <w:rsid w:val="007E4FD3"/>
    <w:rsid w:val="007E57F4"/>
    <w:rsid w:val="007E59FA"/>
    <w:rsid w:val="007E5AC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E27"/>
    <w:rsid w:val="007F4F5D"/>
    <w:rsid w:val="007F509B"/>
    <w:rsid w:val="007F543A"/>
    <w:rsid w:val="007F5532"/>
    <w:rsid w:val="007F5608"/>
    <w:rsid w:val="007F6457"/>
    <w:rsid w:val="007F65DA"/>
    <w:rsid w:val="007F6976"/>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819"/>
    <w:rsid w:val="00802D98"/>
    <w:rsid w:val="0080303A"/>
    <w:rsid w:val="00803070"/>
    <w:rsid w:val="00803935"/>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07DF6"/>
    <w:rsid w:val="0081048B"/>
    <w:rsid w:val="00810925"/>
    <w:rsid w:val="0081097E"/>
    <w:rsid w:val="00810BCD"/>
    <w:rsid w:val="00810F0F"/>
    <w:rsid w:val="0081104A"/>
    <w:rsid w:val="0081112F"/>
    <w:rsid w:val="00811157"/>
    <w:rsid w:val="008115EE"/>
    <w:rsid w:val="00811CB1"/>
    <w:rsid w:val="00811F5B"/>
    <w:rsid w:val="0081263C"/>
    <w:rsid w:val="008129E5"/>
    <w:rsid w:val="00812EC5"/>
    <w:rsid w:val="00813080"/>
    <w:rsid w:val="0081321A"/>
    <w:rsid w:val="00813D2C"/>
    <w:rsid w:val="00813DC0"/>
    <w:rsid w:val="00813DF5"/>
    <w:rsid w:val="00813E06"/>
    <w:rsid w:val="00813E5C"/>
    <w:rsid w:val="00814493"/>
    <w:rsid w:val="00814838"/>
    <w:rsid w:val="00814D59"/>
    <w:rsid w:val="00815037"/>
    <w:rsid w:val="008154B8"/>
    <w:rsid w:val="008156C0"/>
    <w:rsid w:val="008157D3"/>
    <w:rsid w:val="00815982"/>
    <w:rsid w:val="00815A11"/>
    <w:rsid w:val="00815A84"/>
    <w:rsid w:val="00815C0A"/>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586"/>
    <w:rsid w:val="008206E4"/>
    <w:rsid w:val="00820E12"/>
    <w:rsid w:val="00820E5E"/>
    <w:rsid w:val="00821455"/>
    <w:rsid w:val="0082187F"/>
    <w:rsid w:val="008218D0"/>
    <w:rsid w:val="00821ADD"/>
    <w:rsid w:val="00821E84"/>
    <w:rsid w:val="00821FE9"/>
    <w:rsid w:val="0082254C"/>
    <w:rsid w:val="00822643"/>
    <w:rsid w:val="00822935"/>
    <w:rsid w:val="00822CAB"/>
    <w:rsid w:val="008231A4"/>
    <w:rsid w:val="00823261"/>
    <w:rsid w:val="00823B69"/>
    <w:rsid w:val="00823E6F"/>
    <w:rsid w:val="0082460E"/>
    <w:rsid w:val="008247B0"/>
    <w:rsid w:val="00824982"/>
    <w:rsid w:val="00824BC4"/>
    <w:rsid w:val="008253DB"/>
    <w:rsid w:val="008254B4"/>
    <w:rsid w:val="00825631"/>
    <w:rsid w:val="008259CD"/>
    <w:rsid w:val="00825BF7"/>
    <w:rsid w:val="00825FB9"/>
    <w:rsid w:val="0082613D"/>
    <w:rsid w:val="008261C8"/>
    <w:rsid w:val="0082636A"/>
    <w:rsid w:val="008264A8"/>
    <w:rsid w:val="00826538"/>
    <w:rsid w:val="00826846"/>
    <w:rsid w:val="00827233"/>
    <w:rsid w:val="00827555"/>
    <w:rsid w:val="00827648"/>
    <w:rsid w:val="00827F18"/>
    <w:rsid w:val="0083040E"/>
    <w:rsid w:val="00830520"/>
    <w:rsid w:val="0083074B"/>
    <w:rsid w:val="00831211"/>
    <w:rsid w:val="008319EC"/>
    <w:rsid w:val="00831C0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617"/>
    <w:rsid w:val="0083570C"/>
    <w:rsid w:val="00836518"/>
    <w:rsid w:val="00836973"/>
    <w:rsid w:val="0083697F"/>
    <w:rsid w:val="00836B86"/>
    <w:rsid w:val="008370D0"/>
    <w:rsid w:val="008377B5"/>
    <w:rsid w:val="008377FC"/>
    <w:rsid w:val="00837BA1"/>
    <w:rsid w:val="00837D89"/>
    <w:rsid w:val="00837EF4"/>
    <w:rsid w:val="008402E6"/>
    <w:rsid w:val="00840565"/>
    <w:rsid w:val="008409E7"/>
    <w:rsid w:val="008409EA"/>
    <w:rsid w:val="00840C24"/>
    <w:rsid w:val="00840EF1"/>
    <w:rsid w:val="00840FE2"/>
    <w:rsid w:val="0084116F"/>
    <w:rsid w:val="0084141F"/>
    <w:rsid w:val="008415C2"/>
    <w:rsid w:val="008416A5"/>
    <w:rsid w:val="00841843"/>
    <w:rsid w:val="0084194A"/>
    <w:rsid w:val="00842444"/>
    <w:rsid w:val="00842900"/>
    <w:rsid w:val="00842FE3"/>
    <w:rsid w:val="00843259"/>
    <w:rsid w:val="0084352D"/>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1BA"/>
    <w:rsid w:val="00845354"/>
    <w:rsid w:val="00845394"/>
    <w:rsid w:val="008454C2"/>
    <w:rsid w:val="008454FE"/>
    <w:rsid w:val="008456FF"/>
    <w:rsid w:val="00845C3C"/>
    <w:rsid w:val="00846424"/>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6E6"/>
    <w:rsid w:val="0085295F"/>
    <w:rsid w:val="008529E7"/>
    <w:rsid w:val="0085334B"/>
    <w:rsid w:val="008535F0"/>
    <w:rsid w:val="00853A17"/>
    <w:rsid w:val="0085414B"/>
    <w:rsid w:val="0085416B"/>
    <w:rsid w:val="008542F8"/>
    <w:rsid w:val="008545ED"/>
    <w:rsid w:val="00854A80"/>
    <w:rsid w:val="00854AE0"/>
    <w:rsid w:val="00854B3C"/>
    <w:rsid w:val="00854EF0"/>
    <w:rsid w:val="00854FE7"/>
    <w:rsid w:val="0085502E"/>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60"/>
    <w:rsid w:val="008622C8"/>
    <w:rsid w:val="0086238D"/>
    <w:rsid w:val="00862A3A"/>
    <w:rsid w:val="00862C0C"/>
    <w:rsid w:val="00862C57"/>
    <w:rsid w:val="00862D15"/>
    <w:rsid w:val="00863299"/>
    <w:rsid w:val="0086341A"/>
    <w:rsid w:val="008636D0"/>
    <w:rsid w:val="00863F46"/>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0AB"/>
    <w:rsid w:val="0086754C"/>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99C"/>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44B"/>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2FD6"/>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154"/>
    <w:rsid w:val="00886895"/>
    <w:rsid w:val="00886BE6"/>
    <w:rsid w:val="00886C89"/>
    <w:rsid w:val="00886D18"/>
    <w:rsid w:val="00887759"/>
    <w:rsid w:val="00887B6A"/>
    <w:rsid w:val="00887CB2"/>
    <w:rsid w:val="00887DDB"/>
    <w:rsid w:val="00890081"/>
    <w:rsid w:val="008900F0"/>
    <w:rsid w:val="008903E0"/>
    <w:rsid w:val="00890493"/>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C3"/>
    <w:rsid w:val="00893FD3"/>
    <w:rsid w:val="00894034"/>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0AA"/>
    <w:rsid w:val="008A144A"/>
    <w:rsid w:val="008A19DD"/>
    <w:rsid w:val="008A2141"/>
    <w:rsid w:val="008A2796"/>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4"/>
    <w:rsid w:val="008A6E1D"/>
    <w:rsid w:val="008A6EEA"/>
    <w:rsid w:val="008A7015"/>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191"/>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61D"/>
    <w:rsid w:val="008C374F"/>
    <w:rsid w:val="008C389D"/>
    <w:rsid w:val="008C38BE"/>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7EE"/>
    <w:rsid w:val="008D3A90"/>
    <w:rsid w:val="008D3BDB"/>
    <w:rsid w:val="008D3D6D"/>
    <w:rsid w:val="008D4475"/>
    <w:rsid w:val="008D4B3C"/>
    <w:rsid w:val="008D4E00"/>
    <w:rsid w:val="008D4ECE"/>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500"/>
    <w:rsid w:val="008E3778"/>
    <w:rsid w:val="008E3878"/>
    <w:rsid w:val="008E3ABA"/>
    <w:rsid w:val="008E3C3B"/>
    <w:rsid w:val="008E3C7A"/>
    <w:rsid w:val="008E3DAE"/>
    <w:rsid w:val="008E3F7C"/>
    <w:rsid w:val="008E4034"/>
    <w:rsid w:val="008E4300"/>
    <w:rsid w:val="008E455E"/>
    <w:rsid w:val="008E4611"/>
    <w:rsid w:val="008E473E"/>
    <w:rsid w:val="008E4B3C"/>
    <w:rsid w:val="008E543B"/>
    <w:rsid w:val="008E5509"/>
    <w:rsid w:val="008E5766"/>
    <w:rsid w:val="008E5D3F"/>
    <w:rsid w:val="008E5E80"/>
    <w:rsid w:val="008E60EB"/>
    <w:rsid w:val="008E626F"/>
    <w:rsid w:val="008E62A3"/>
    <w:rsid w:val="008E6310"/>
    <w:rsid w:val="008E6443"/>
    <w:rsid w:val="008E6982"/>
    <w:rsid w:val="008E6A91"/>
    <w:rsid w:val="008E7386"/>
    <w:rsid w:val="008E7BA3"/>
    <w:rsid w:val="008E7C8B"/>
    <w:rsid w:val="008E7E66"/>
    <w:rsid w:val="008E7E8A"/>
    <w:rsid w:val="008F0936"/>
    <w:rsid w:val="008F0957"/>
    <w:rsid w:val="008F0B28"/>
    <w:rsid w:val="008F0FA1"/>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37"/>
    <w:rsid w:val="008F7BBC"/>
    <w:rsid w:val="008F7D0C"/>
    <w:rsid w:val="008F7F10"/>
    <w:rsid w:val="0090059F"/>
    <w:rsid w:val="009006FF"/>
    <w:rsid w:val="009007D0"/>
    <w:rsid w:val="00900840"/>
    <w:rsid w:val="00900902"/>
    <w:rsid w:val="0090095A"/>
    <w:rsid w:val="00900C9A"/>
    <w:rsid w:val="00900E60"/>
    <w:rsid w:val="00900ED2"/>
    <w:rsid w:val="0090141A"/>
    <w:rsid w:val="00901D3D"/>
    <w:rsid w:val="00901ED2"/>
    <w:rsid w:val="00902681"/>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1FB6"/>
    <w:rsid w:val="00912712"/>
    <w:rsid w:val="00912763"/>
    <w:rsid w:val="0091281B"/>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F22"/>
    <w:rsid w:val="00920141"/>
    <w:rsid w:val="009201E9"/>
    <w:rsid w:val="009204A6"/>
    <w:rsid w:val="0092054A"/>
    <w:rsid w:val="0092089D"/>
    <w:rsid w:val="009209AC"/>
    <w:rsid w:val="00920B1C"/>
    <w:rsid w:val="00920CBF"/>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23"/>
    <w:rsid w:val="00923DF9"/>
    <w:rsid w:val="00923EDC"/>
    <w:rsid w:val="00923F52"/>
    <w:rsid w:val="00923FC8"/>
    <w:rsid w:val="00924806"/>
    <w:rsid w:val="009249D0"/>
    <w:rsid w:val="00924BDB"/>
    <w:rsid w:val="0092508C"/>
    <w:rsid w:val="00925238"/>
    <w:rsid w:val="009256D8"/>
    <w:rsid w:val="00925778"/>
    <w:rsid w:val="009258DA"/>
    <w:rsid w:val="00925AD1"/>
    <w:rsid w:val="00925DBD"/>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AEB"/>
    <w:rsid w:val="00930CF3"/>
    <w:rsid w:val="00930E1A"/>
    <w:rsid w:val="00931225"/>
    <w:rsid w:val="0093193E"/>
    <w:rsid w:val="00931C3E"/>
    <w:rsid w:val="00931F9A"/>
    <w:rsid w:val="00931FE4"/>
    <w:rsid w:val="009320A7"/>
    <w:rsid w:val="009320B8"/>
    <w:rsid w:val="00932341"/>
    <w:rsid w:val="00932914"/>
    <w:rsid w:val="009329EC"/>
    <w:rsid w:val="00932F26"/>
    <w:rsid w:val="0093334A"/>
    <w:rsid w:val="009333C6"/>
    <w:rsid w:val="00933B1E"/>
    <w:rsid w:val="0093429E"/>
    <w:rsid w:val="00934530"/>
    <w:rsid w:val="0093456C"/>
    <w:rsid w:val="00934573"/>
    <w:rsid w:val="009347AE"/>
    <w:rsid w:val="0093563E"/>
    <w:rsid w:val="00935C04"/>
    <w:rsid w:val="00935C8D"/>
    <w:rsid w:val="00936033"/>
    <w:rsid w:val="009361AF"/>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539"/>
    <w:rsid w:val="0094761B"/>
    <w:rsid w:val="00947890"/>
    <w:rsid w:val="00947949"/>
    <w:rsid w:val="00947A06"/>
    <w:rsid w:val="00947A51"/>
    <w:rsid w:val="00947F2B"/>
    <w:rsid w:val="00950069"/>
    <w:rsid w:val="009500AE"/>
    <w:rsid w:val="009502AA"/>
    <w:rsid w:val="009505F5"/>
    <w:rsid w:val="00950870"/>
    <w:rsid w:val="009509C1"/>
    <w:rsid w:val="00950BEC"/>
    <w:rsid w:val="00950EE7"/>
    <w:rsid w:val="00951707"/>
    <w:rsid w:val="009518C4"/>
    <w:rsid w:val="00951BD7"/>
    <w:rsid w:val="00951DBD"/>
    <w:rsid w:val="0095244E"/>
    <w:rsid w:val="009524AA"/>
    <w:rsid w:val="00952615"/>
    <w:rsid w:val="00953142"/>
    <w:rsid w:val="0095324C"/>
    <w:rsid w:val="009536EF"/>
    <w:rsid w:val="009538B7"/>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ED5"/>
    <w:rsid w:val="00963F34"/>
    <w:rsid w:val="00964591"/>
    <w:rsid w:val="00964598"/>
    <w:rsid w:val="00964658"/>
    <w:rsid w:val="00964DD6"/>
    <w:rsid w:val="00964F8D"/>
    <w:rsid w:val="009651EA"/>
    <w:rsid w:val="009652BB"/>
    <w:rsid w:val="009653D7"/>
    <w:rsid w:val="009655C5"/>
    <w:rsid w:val="00965630"/>
    <w:rsid w:val="00965648"/>
    <w:rsid w:val="009656BA"/>
    <w:rsid w:val="009659D3"/>
    <w:rsid w:val="00965A84"/>
    <w:rsid w:val="00965E38"/>
    <w:rsid w:val="00966199"/>
    <w:rsid w:val="00966328"/>
    <w:rsid w:val="0096646F"/>
    <w:rsid w:val="00966694"/>
    <w:rsid w:val="009668B2"/>
    <w:rsid w:val="009669FC"/>
    <w:rsid w:val="00966F04"/>
    <w:rsid w:val="00967043"/>
    <w:rsid w:val="0096788F"/>
    <w:rsid w:val="00967DA0"/>
    <w:rsid w:val="00967E63"/>
    <w:rsid w:val="009702A1"/>
    <w:rsid w:val="0097033D"/>
    <w:rsid w:val="00970402"/>
    <w:rsid w:val="00970655"/>
    <w:rsid w:val="00970974"/>
    <w:rsid w:val="00970A78"/>
    <w:rsid w:val="00970BE7"/>
    <w:rsid w:val="00970E79"/>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590"/>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5E"/>
    <w:rsid w:val="00984EE6"/>
    <w:rsid w:val="009853FC"/>
    <w:rsid w:val="009859BB"/>
    <w:rsid w:val="00985B69"/>
    <w:rsid w:val="00985BE7"/>
    <w:rsid w:val="00986AD8"/>
    <w:rsid w:val="00986C0F"/>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5F68"/>
    <w:rsid w:val="00996127"/>
    <w:rsid w:val="009961AE"/>
    <w:rsid w:val="009964EE"/>
    <w:rsid w:val="00996C72"/>
    <w:rsid w:val="00996F1C"/>
    <w:rsid w:val="00996F4F"/>
    <w:rsid w:val="00997002"/>
    <w:rsid w:val="0099707A"/>
    <w:rsid w:val="009971B4"/>
    <w:rsid w:val="009973F1"/>
    <w:rsid w:val="00997BFC"/>
    <w:rsid w:val="009A00B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680"/>
    <w:rsid w:val="009A47CF"/>
    <w:rsid w:val="009A47D7"/>
    <w:rsid w:val="009A4B6E"/>
    <w:rsid w:val="009A4BA3"/>
    <w:rsid w:val="009A4F1E"/>
    <w:rsid w:val="009A517B"/>
    <w:rsid w:val="009A5324"/>
    <w:rsid w:val="009A5415"/>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1D8"/>
    <w:rsid w:val="009B18E3"/>
    <w:rsid w:val="009B2155"/>
    <w:rsid w:val="009B236D"/>
    <w:rsid w:val="009B23DD"/>
    <w:rsid w:val="009B2433"/>
    <w:rsid w:val="009B2891"/>
    <w:rsid w:val="009B290F"/>
    <w:rsid w:val="009B2A3B"/>
    <w:rsid w:val="009B2C0B"/>
    <w:rsid w:val="009B2F3B"/>
    <w:rsid w:val="009B307B"/>
    <w:rsid w:val="009B32DA"/>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614"/>
    <w:rsid w:val="009C1BE3"/>
    <w:rsid w:val="009C1E05"/>
    <w:rsid w:val="009C1F2D"/>
    <w:rsid w:val="009C2051"/>
    <w:rsid w:val="009C20B4"/>
    <w:rsid w:val="009C23B6"/>
    <w:rsid w:val="009C23EE"/>
    <w:rsid w:val="009C260B"/>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C9C"/>
    <w:rsid w:val="009D00B3"/>
    <w:rsid w:val="009D04C8"/>
    <w:rsid w:val="009D0921"/>
    <w:rsid w:val="009D0A13"/>
    <w:rsid w:val="009D0D27"/>
    <w:rsid w:val="009D12B4"/>
    <w:rsid w:val="009D1332"/>
    <w:rsid w:val="009D1364"/>
    <w:rsid w:val="009D1520"/>
    <w:rsid w:val="009D1745"/>
    <w:rsid w:val="009D1AB5"/>
    <w:rsid w:val="009D1E8B"/>
    <w:rsid w:val="009D1F33"/>
    <w:rsid w:val="009D1F5E"/>
    <w:rsid w:val="009D2114"/>
    <w:rsid w:val="009D2270"/>
    <w:rsid w:val="009D2770"/>
    <w:rsid w:val="009D285F"/>
    <w:rsid w:val="009D2B03"/>
    <w:rsid w:val="009D2B80"/>
    <w:rsid w:val="009D2BC3"/>
    <w:rsid w:val="009D2FA6"/>
    <w:rsid w:val="009D3062"/>
    <w:rsid w:val="009D311C"/>
    <w:rsid w:val="009D3284"/>
    <w:rsid w:val="009D32F6"/>
    <w:rsid w:val="009D353A"/>
    <w:rsid w:val="009D3A02"/>
    <w:rsid w:val="009D3BA6"/>
    <w:rsid w:val="009D3CEA"/>
    <w:rsid w:val="009D3E83"/>
    <w:rsid w:val="009D4AD0"/>
    <w:rsid w:val="009D4D01"/>
    <w:rsid w:val="009D4F18"/>
    <w:rsid w:val="009D545A"/>
    <w:rsid w:val="009D5474"/>
    <w:rsid w:val="009D57F8"/>
    <w:rsid w:val="009D587A"/>
    <w:rsid w:val="009D5928"/>
    <w:rsid w:val="009D5D11"/>
    <w:rsid w:val="009D5E1E"/>
    <w:rsid w:val="009D5F1D"/>
    <w:rsid w:val="009D5F64"/>
    <w:rsid w:val="009D65C4"/>
    <w:rsid w:val="009D65DD"/>
    <w:rsid w:val="009D683F"/>
    <w:rsid w:val="009D6DD9"/>
    <w:rsid w:val="009D77CA"/>
    <w:rsid w:val="009D7B6E"/>
    <w:rsid w:val="009D7BE4"/>
    <w:rsid w:val="009D7D6C"/>
    <w:rsid w:val="009D7EDC"/>
    <w:rsid w:val="009E05B1"/>
    <w:rsid w:val="009E0C76"/>
    <w:rsid w:val="009E120B"/>
    <w:rsid w:val="009E1263"/>
    <w:rsid w:val="009E13E1"/>
    <w:rsid w:val="009E145B"/>
    <w:rsid w:val="009E1488"/>
    <w:rsid w:val="009E1D87"/>
    <w:rsid w:val="009E1F48"/>
    <w:rsid w:val="009E1FFF"/>
    <w:rsid w:val="009E2888"/>
    <w:rsid w:val="009E2A59"/>
    <w:rsid w:val="009E2F44"/>
    <w:rsid w:val="009E3238"/>
    <w:rsid w:val="009E32AD"/>
    <w:rsid w:val="009E346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1E46"/>
    <w:rsid w:val="009F1F20"/>
    <w:rsid w:val="009F2083"/>
    <w:rsid w:val="009F2087"/>
    <w:rsid w:val="009F20F3"/>
    <w:rsid w:val="009F2155"/>
    <w:rsid w:val="009F23AD"/>
    <w:rsid w:val="009F245C"/>
    <w:rsid w:val="009F24A8"/>
    <w:rsid w:val="009F2860"/>
    <w:rsid w:val="009F2919"/>
    <w:rsid w:val="009F2AD4"/>
    <w:rsid w:val="009F2E08"/>
    <w:rsid w:val="009F2E32"/>
    <w:rsid w:val="009F2E60"/>
    <w:rsid w:val="009F3599"/>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903"/>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087"/>
    <w:rsid w:val="00A034D7"/>
    <w:rsid w:val="00A0384F"/>
    <w:rsid w:val="00A03B99"/>
    <w:rsid w:val="00A040E1"/>
    <w:rsid w:val="00A042F8"/>
    <w:rsid w:val="00A0432B"/>
    <w:rsid w:val="00A04782"/>
    <w:rsid w:val="00A049B8"/>
    <w:rsid w:val="00A04BDB"/>
    <w:rsid w:val="00A04E73"/>
    <w:rsid w:val="00A0586A"/>
    <w:rsid w:val="00A05926"/>
    <w:rsid w:val="00A063B2"/>
    <w:rsid w:val="00A06754"/>
    <w:rsid w:val="00A067D4"/>
    <w:rsid w:val="00A068C9"/>
    <w:rsid w:val="00A06921"/>
    <w:rsid w:val="00A06A70"/>
    <w:rsid w:val="00A06B87"/>
    <w:rsid w:val="00A06D49"/>
    <w:rsid w:val="00A070E7"/>
    <w:rsid w:val="00A0764D"/>
    <w:rsid w:val="00A077FD"/>
    <w:rsid w:val="00A07E07"/>
    <w:rsid w:val="00A101A0"/>
    <w:rsid w:val="00A102C6"/>
    <w:rsid w:val="00A10304"/>
    <w:rsid w:val="00A10637"/>
    <w:rsid w:val="00A107E1"/>
    <w:rsid w:val="00A108E6"/>
    <w:rsid w:val="00A1101C"/>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709"/>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4CC"/>
    <w:rsid w:val="00A30961"/>
    <w:rsid w:val="00A31567"/>
    <w:rsid w:val="00A31891"/>
    <w:rsid w:val="00A3207F"/>
    <w:rsid w:val="00A320D9"/>
    <w:rsid w:val="00A323A6"/>
    <w:rsid w:val="00A32A9D"/>
    <w:rsid w:val="00A32B0A"/>
    <w:rsid w:val="00A32D29"/>
    <w:rsid w:val="00A332F9"/>
    <w:rsid w:val="00A33A0F"/>
    <w:rsid w:val="00A33AF8"/>
    <w:rsid w:val="00A33E6D"/>
    <w:rsid w:val="00A33FE1"/>
    <w:rsid w:val="00A34286"/>
    <w:rsid w:val="00A344AD"/>
    <w:rsid w:val="00A34764"/>
    <w:rsid w:val="00A34873"/>
    <w:rsid w:val="00A354CF"/>
    <w:rsid w:val="00A35EC6"/>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31F"/>
    <w:rsid w:val="00A4258D"/>
    <w:rsid w:val="00A42919"/>
    <w:rsid w:val="00A429EE"/>
    <w:rsid w:val="00A42A73"/>
    <w:rsid w:val="00A42CFF"/>
    <w:rsid w:val="00A434E2"/>
    <w:rsid w:val="00A4352C"/>
    <w:rsid w:val="00A4353A"/>
    <w:rsid w:val="00A4362C"/>
    <w:rsid w:val="00A43839"/>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32A"/>
    <w:rsid w:val="00A506D1"/>
    <w:rsid w:val="00A5089F"/>
    <w:rsid w:val="00A50AF8"/>
    <w:rsid w:val="00A50FA1"/>
    <w:rsid w:val="00A51031"/>
    <w:rsid w:val="00A5141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CF1"/>
    <w:rsid w:val="00A54F7E"/>
    <w:rsid w:val="00A55324"/>
    <w:rsid w:val="00A55705"/>
    <w:rsid w:val="00A558DA"/>
    <w:rsid w:val="00A55F25"/>
    <w:rsid w:val="00A55F48"/>
    <w:rsid w:val="00A56099"/>
    <w:rsid w:val="00A5622C"/>
    <w:rsid w:val="00A56716"/>
    <w:rsid w:val="00A56783"/>
    <w:rsid w:val="00A56852"/>
    <w:rsid w:val="00A56A39"/>
    <w:rsid w:val="00A56F5A"/>
    <w:rsid w:val="00A572F7"/>
    <w:rsid w:val="00A573BF"/>
    <w:rsid w:val="00A57486"/>
    <w:rsid w:val="00A5775E"/>
    <w:rsid w:val="00A57943"/>
    <w:rsid w:val="00A57B65"/>
    <w:rsid w:val="00A57C5B"/>
    <w:rsid w:val="00A60246"/>
    <w:rsid w:val="00A60352"/>
    <w:rsid w:val="00A603D0"/>
    <w:rsid w:val="00A60580"/>
    <w:rsid w:val="00A60735"/>
    <w:rsid w:val="00A6073D"/>
    <w:rsid w:val="00A60AD8"/>
    <w:rsid w:val="00A60E16"/>
    <w:rsid w:val="00A61083"/>
    <w:rsid w:val="00A61207"/>
    <w:rsid w:val="00A61368"/>
    <w:rsid w:val="00A61CA7"/>
    <w:rsid w:val="00A61CFC"/>
    <w:rsid w:val="00A61D44"/>
    <w:rsid w:val="00A61DAA"/>
    <w:rsid w:val="00A61DF6"/>
    <w:rsid w:val="00A61EE7"/>
    <w:rsid w:val="00A61F4E"/>
    <w:rsid w:val="00A61F61"/>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ECE"/>
    <w:rsid w:val="00A641DD"/>
    <w:rsid w:val="00A64268"/>
    <w:rsid w:val="00A643F5"/>
    <w:rsid w:val="00A64441"/>
    <w:rsid w:val="00A6481A"/>
    <w:rsid w:val="00A64D91"/>
    <w:rsid w:val="00A650A0"/>
    <w:rsid w:val="00A651C0"/>
    <w:rsid w:val="00A65601"/>
    <w:rsid w:val="00A658C2"/>
    <w:rsid w:val="00A65BC7"/>
    <w:rsid w:val="00A66133"/>
    <w:rsid w:val="00A66689"/>
    <w:rsid w:val="00A66F26"/>
    <w:rsid w:val="00A66FA6"/>
    <w:rsid w:val="00A67065"/>
    <w:rsid w:val="00A67278"/>
    <w:rsid w:val="00A672E4"/>
    <w:rsid w:val="00A6758C"/>
    <w:rsid w:val="00A6766B"/>
    <w:rsid w:val="00A67BFD"/>
    <w:rsid w:val="00A67EFB"/>
    <w:rsid w:val="00A701C7"/>
    <w:rsid w:val="00A704A2"/>
    <w:rsid w:val="00A7051B"/>
    <w:rsid w:val="00A7052A"/>
    <w:rsid w:val="00A7052D"/>
    <w:rsid w:val="00A70691"/>
    <w:rsid w:val="00A7095C"/>
    <w:rsid w:val="00A70A1A"/>
    <w:rsid w:val="00A70C55"/>
    <w:rsid w:val="00A71103"/>
    <w:rsid w:val="00A7186E"/>
    <w:rsid w:val="00A71B3F"/>
    <w:rsid w:val="00A71DFD"/>
    <w:rsid w:val="00A71F76"/>
    <w:rsid w:val="00A7214E"/>
    <w:rsid w:val="00A72382"/>
    <w:rsid w:val="00A727FC"/>
    <w:rsid w:val="00A72816"/>
    <w:rsid w:val="00A72A1C"/>
    <w:rsid w:val="00A72A51"/>
    <w:rsid w:val="00A72D2A"/>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9F5"/>
    <w:rsid w:val="00A76CBC"/>
    <w:rsid w:val="00A772A4"/>
    <w:rsid w:val="00A7735C"/>
    <w:rsid w:val="00A7736B"/>
    <w:rsid w:val="00A77855"/>
    <w:rsid w:val="00A77E94"/>
    <w:rsid w:val="00A802D8"/>
    <w:rsid w:val="00A805C1"/>
    <w:rsid w:val="00A80BFE"/>
    <w:rsid w:val="00A80CB0"/>
    <w:rsid w:val="00A80CF1"/>
    <w:rsid w:val="00A80D4A"/>
    <w:rsid w:val="00A80D4F"/>
    <w:rsid w:val="00A8106D"/>
    <w:rsid w:val="00A81243"/>
    <w:rsid w:val="00A81386"/>
    <w:rsid w:val="00A816F0"/>
    <w:rsid w:val="00A819CC"/>
    <w:rsid w:val="00A81CA6"/>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00D"/>
    <w:rsid w:val="00A862CF"/>
    <w:rsid w:val="00A86692"/>
    <w:rsid w:val="00A86A4C"/>
    <w:rsid w:val="00A86C48"/>
    <w:rsid w:val="00A86E37"/>
    <w:rsid w:val="00A86E5C"/>
    <w:rsid w:val="00A870C2"/>
    <w:rsid w:val="00A871A0"/>
    <w:rsid w:val="00A872B0"/>
    <w:rsid w:val="00A8735F"/>
    <w:rsid w:val="00A87697"/>
    <w:rsid w:val="00A87A56"/>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07"/>
    <w:rsid w:val="00A92E2D"/>
    <w:rsid w:val="00A9325B"/>
    <w:rsid w:val="00A936E0"/>
    <w:rsid w:val="00A9393D"/>
    <w:rsid w:val="00A93C59"/>
    <w:rsid w:val="00A93EFE"/>
    <w:rsid w:val="00A9409F"/>
    <w:rsid w:val="00A94626"/>
    <w:rsid w:val="00A949CC"/>
    <w:rsid w:val="00A95209"/>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0FE5"/>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8E"/>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297"/>
    <w:rsid w:val="00AB036D"/>
    <w:rsid w:val="00AB0566"/>
    <w:rsid w:val="00AB08A5"/>
    <w:rsid w:val="00AB0969"/>
    <w:rsid w:val="00AB1148"/>
    <w:rsid w:val="00AB118C"/>
    <w:rsid w:val="00AB1376"/>
    <w:rsid w:val="00AB16BE"/>
    <w:rsid w:val="00AB1A09"/>
    <w:rsid w:val="00AB1CAA"/>
    <w:rsid w:val="00AB1FBD"/>
    <w:rsid w:val="00AB2065"/>
    <w:rsid w:val="00AB2110"/>
    <w:rsid w:val="00AB23A8"/>
    <w:rsid w:val="00AB2421"/>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D2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6B0"/>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D86"/>
    <w:rsid w:val="00AC6F69"/>
    <w:rsid w:val="00AC6FAA"/>
    <w:rsid w:val="00AC70C4"/>
    <w:rsid w:val="00AC7697"/>
    <w:rsid w:val="00AC7AE6"/>
    <w:rsid w:val="00AD02CF"/>
    <w:rsid w:val="00AD0686"/>
    <w:rsid w:val="00AD098D"/>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0B"/>
    <w:rsid w:val="00AD4CD2"/>
    <w:rsid w:val="00AD4FEC"/>
    <w:rsid w:val="00AD5225"/>
    <w:rsid w:val="00AD524E"/>
    <w:rsid w:val="00AD52D9"/>
    <w:rsid w:val="00AD53FD"/>
    <w:rsid w:val="00AD5741"/>
    <w:rsid w:val="00AD57D8"/>
    <w:rsid w:val="00AD598F"/>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4A8"/>
    <w:rsid w:val="00AE4566"/>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0C35"/>
    <w:rsid w:val="00AF15C7"/>
    <w:rsid w:val="00AF3894"/>
    <w:rsid w:val="00AF3DC1"/>
    <w:rsid w:val="00AF3F6A"/>
    <w:rsid w:val="00AF44F6"/>
    <w:rsid w:val="00AF4620"/>
    <w:rsid w:val="00AF47AA"/>
    <w:rsid w:val="00AF4C9E"/>
    <w:rsid w:val="00AF4E28"/>
    <w:rsid w:val="00AF518C"/>
    <w:rsid w:val="00AF6504"/>
    <w:rsid w:val="00AF6C51"/>
    <w:rsid w:val="00AF6D71"/>
    <w:rsid w:val="00AF76DF"/>
    <w:rsid w:val="00AF79B6"/>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5A1"/>
    <w:rsid w:val="00B0483C"/>
    <w:rsid w:val="00B04ADE"/>
    <w:rsid w:val="00B04BE8"/>
    <w:rsid w:val="00B04C30"/>
    <w:rsid w:val="00B0500D"/>
    <w:rsid w:val="00B0531D"/>
    <w:rsid w:val="00B05609"/>
    <w:rsid w:val="00B0562F"/>
    <w:rsid w:val="00B057B5"/>
    <w:rsid w:val="00B05A1C"/>
    <w:rsid w:val="00B05A9F"/>
    <w:rsid w:val="00B05AFA"/>
    <w:rsid w:val="00B05F35"/>
    <w:rsid w:val="00B0609E"/>
    <w:rsid w:val="00B06732"/>
    <w:rsid w:val="00B06779"/>
    <w:rsid w:val="00B06782"/>
    <w:rsid w:val="00B06967"/>
    <w:rsid w:val="00B06A82"/>
    <w:rsid w:val="00B06D80"/>
    <w:rsid w:val="00B075AC"/>
    <w:rsid w:val="00B0764C"/>
    <w:rsid w:val="00B0768B"/>
    <w:rsid w:val="00B07705"/>
    <w:rsid w:val="00B0778E"/>
    <w:rsid w:val="00B07898"/>
    <w:rsid w:val="00B07CD7"/>
    <w:rsid w:val="00B07EAA"/>
    <w:rsid w:val="00B10465"/>
    <w:rsid w:val="00B1053F"/>
    <w:rsid w:val="00B109B9"/>
    <w:rsid w:val="00B10AA8"/>
    <w:rsid w:val="00B10FC6"/>
    <w:rsid w:val="00B111C9"/>
    <w:rsid w:val="00B11390"/>
    <w:rsid w:val="00B11459"/>
    <w:rsid w:val="00B116AA"/>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6D2"/>
    <w:rsid w:val="00B16748"/>
    <w:rsid w:val="00B16802"/>
    <w:rsid w:val="00B16810"/>
    <w:rsid w:val="00B16D95"/>
    <w:rsid w:val="00B16E18"/>
    <w:rsid w:val="00B171A4"/>
    <w:rsid w:val="00B1736B"/>
    <w:rsid w:val="00B174AE"/>
    <w:rsid w:val="00B174E1"/>
    <w:rsid w:val="00B1762D"/>
    <w:rsid w:val="00B203DE"/>
    <w:rsid w:val="00B207B8"/>
    <w:rsid w:val="00B20968"/>
    <w:rsid w:val="00B21642"/>
    <w:rsid w:val="00B21B58"/>
    <w:rsid w:val="00B21D4A"/>
    <w:rsid w:val="00B21F62"/>
    <w:rsid w:val="00B22103"/>
    <w:rsid w:val="00B2277C"/>
    <w:rsid w:val="00B227D9"/>
    <w:rsid w:val="00B228E5"/>
    <w:rsid w:val="00B22A6D"/>
    <w:rsid w:val="00B22B26"/>
    <w:rsid w:val="00B22C75"/>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39"/>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5DB"/>
    <w:rsid w:val="00B33678"/>
    <w:rsid w:val="00B33760"/>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91D"/>
    <w:rsid w:val="00B36A0A"/>
    <w:rsid w:val="00B3722D"/>
    <w:rsid w:val="00B372A3"/>
    <w:rsid w:val="00B3742D"/>
    <w:rsid w:val="00B376F5"/>
    <w:rsid w:val="00B3776D"/>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A6C"/>
    <w:rsid w:val="00B42CBF"/>
    <w:rsid w:val="00B4306D"/>
    <w:rsid w:val="00B437EB"/>
    <w:rsid w:val="00B43BE2"/>
    <w:rsid w:val="00B43DE1"/>
    <w:rsid w:val="00B43F3D"/>
    <w:rsid w:val="00B44340"/>
    <w:rsid w:val="00B44422"/>
    <w:rsid w:val="00B44B79"/>
    <w:rsid w:val="00B44B93"/>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19F0"/>
    <w:rsid w:val="00B52628"/>
    <w:rsid w:val="00B52656"/>
    <w:rsid w:val="00B527EF"/>
    <w:rsid w:val="00B52CBC"/>
    <w:rsid w:val="00B52CFB"/>
    <w:rsid w:val="00B52ED2"/>
    <w:rsid w:val="00B52F5E"/>
    <w:rsid w:val="00B52FE1"/>
    <w:rsid w:val="00B52FFB"/>
    <w:rsid w:val="00B532A3"/>
    <w:rsid w:val="00B532ED"/>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E37"/>
    <w:rsid w:val="00B56F42"/>
    <w:rsid w:val="00B57123"/>
    <w:rsid w:val="00B5722E"/>
    <w:rsid w:val="00B57911"/>
    <w:rsid w:val="00B57C54"/>
    <w:rsid w:val="00B6062C"/>
    <w:rsid w:val="00B60B85"/>
    <w:rsid w:val="00B60E4E"/>
    <w:rsid w:val="00B60EC4"/>
    <w:rsid w:val="00B61338"/>
    <w:rsid w:val="00B614C6"/>
    <w:rsid w:val="00B61719"/>
    <w:rsid w:val="00B6187F"/>
    <w:rsid w:val="00B618B1"/>
    <w:rsid w:val="00B61938"/>
    <w:rsid w:val="00B619B2"/>
    <w:rsid w:val="00B61C26"/>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BEB"/>
    <w:rsid w:val="00B64C0D"/>
    <w:rsid w:val="00B65172"/>
    <w:rsid w:val="00B65505"/>
    <w:rsid w:val="00B65A7D"/>
    <w:rsid w:val="00B65AF6"/>
    <w:rsid w:val="00B65D3F"/>
    <w:rsid w:val="00B662D7"/>
    <w:rsid w:val="00B665CA"/>
    <w:rsid w:val="00B66CEC"/>
    <w:rsid w:val="00B66D90"/>
    <w:rsid w:val="00B67007"/>
    <w:rsid w:val="00B67061"/>
    <w:rsid w:val="00B6712E"/>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67B"/>
    <w:rsid w:val="00B73A86"/>
    <w:rsid w:val="00B73B0F"/>
    <w:rsid w:val="00B73EDF"/>
    <w:rsid w:val="00B73F07"/>
    <w:rsid w:val="00B73F36"/>
    <w:rsid w:val="00B73F6E"/>
    <w:rsid w:val="00B74299"/>
    <w:rsid w:val="00B746FF"/>
    <w:rsid w:val="00B74B03"/>
    <w:rsid w:val="00B74B92"/>
    <w:rsid w:val="00B74C1B"/>
    <w:rsid w:val="00B74C4D"/>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41D"/>
    <w:rsid w:val="00B775A2"/>
    <w:rsid w:val="00B77ABC"/>
    <w:rsid w:val="00B77EBB"/>
    <w:rsid w:val="00B77F8F"/>
    <w:rsid w:val="00B8066E"/>
    <w:rsid w:val="00B80DCC"/>
    <w:rsid w:val="00B81702"/>
    <w:rsid w:val="00B817C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DAE"/>
    <w:rsid w:val="00B85E8D"/>
    <w:rsid w:val="00B860B9"/>
    <w:rsid w:val="00B86422"/>
    <w:rsid w:val="00B864C0"/>
    <w:rsid w:val="00B864C8"/>
    <w:rsid w:val="00B86684"/>
    <w:rsid w:val="00B86BFD"/>
    <w:rsid w:val="00B86FDF"/>
    <w:rsid w:val="00B8780B"/>
    <w:rsid w:val="00B878EE"/>
    <w:rsid w:val="00B87AF5"/>
    <w:rsid w:val="00B87DB6"/>
    <w:rsid w:val="00B90262"/>
    <w:rsid w:val="00B90675"/>
    <w:rsid w:val="00B90B16"/>
    <w:rsid w:val="00B90DE3"/>
    <w:rsid w:val="00B90E2D"/>
    <w:rsid w:val="00B90EBE"/>
    <w:rsid w:val="00B91090"/>
    <w:rsid w:val="00B91123"/>
    <w:rsid w:val="00B9178E"/>
    <w:rsid w:val="00B917BC"/>
    <w:rsid w:val="00B91C77"/>
    <w:rsid w:val="00B91E23"/>
    <w:rsid w:val="00B92188"/>
    <w:rsid w:val="00B9231C"/>
    <w:rsid w:val="00B92514"/>
    <w:rsid w:val="00B92531"/>
    <w:rsid w:val="00B926E2"/>
    <w:rsid w:val="00B92C51"/>
    <w:rsid w:val="00B92CBE"/>
    <w:rsid w:val="00B92F7A"/>
    <w:rsid w:val="00B9325C"/>
    <w:rsid w:val="00B93D1C"/>
    <w:rsid w:val="00B9408F"/>
    <w:rsid w:val="00B940F4"/>
    <w:rsid w:val="00B94107"/>
    <w:rsid w:val="00B9437D"/>
    <w:rsid w:val="00B943B3"/>
    <w:rsid w:val="00B94CB2"/>
    <w:rsid w:val="00B94ECF"/>
    <w:rsid w:val="00B94EFB"/>
    <w:rsid w:val="00B95451"/>
    <w:rsid w:val="00B955BF"/>
    <w:rsid w:val="00B959D1"/>
    <w:rsid w:val="00B961CE"/>
    <w:rsid w:val="00B962E2"/>
    <w:rsid w:val="00B9636C"/>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35F"/>
    <w:rsid w:val="00BA2457"/>
    <w:rsid w:val="00BA2877"/>
    <w:rsid w:val="00BA28DF"/>
    <w:rsid w:val="00BA28FE"/>
    <w:rsid w:val="00BA2C90"/>
    <w:rsid w:val="00BA2D1C"/>
    <w:rsid w:val="00BA31E6"/>
    <w:rsid w:val="00BA3268"/>
    <w:rsid w:val="00BA3299"/>
    <w:rsid w:val="00BA3AB1"/>
    <w:rsid w:val="00BA3D96"/>
    <w:rsid w:val="00BA3DBE"/>
    <w:rsid w:val="00BA429D"/>
    <w:rsid w:val="00BA46C8"/>
    <w:rsid w:val="00BA4A85"/>
    <w:rsid w:val="00BA4AD8"/>
    <w:rsid w:val="00BA5064"/>
    <w:rsid w:val="00BA5302"/>
    <w:rsid w:val="00BA55A2"/>
    <w:rsid w:val="00BA5714"/>
    <w:rsid w:val="00BA621A"/>
    <w:rsid w:val="00BA63E1"/>
    <w:rsid w:val="00BA668F"/>
    <w:rsid w:val="00BA673E"/>
    <w:rsid w:val="00BA6982"/>
    <w:rsid w:val="00BA69E3"/>
    <w:rsid w:val="00BA6DC3"/>
    <w:rsid w:val="00BA70CF"/>
    <w:rsid w:val="00BA71B7"/>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796"/>
    <w:rsid w:val="00BB1A82"/>
    <w:rsid w:val="00BB237F"/>
    <w:rsid w:val="00BB2895"/>
    <w:rsid w:val="00BB29B4"/>
    <w:rsid w:val="00BB2A57"/>
    <w:rsid w:val="00BB2B12"/>
    <w:rsid w:val="00BB2B38"/>
    <w:rsid w:val="00BB2B71"/>
    <w:rsid w:val="00BB2CAD"/>
    <w:rsid w:val="00BB2F4F"/>
    <w:rsid w:val="00BB392E"/>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A73"/>
    <w:rsid w:val="00BB5C19"/>
    <w:rsid w:val="00BB5FFB"/>
    <w:rsid w:val="00BB66CD"/>
    <w:rsid w:val="00BB66D9"/>
    <w:rsid w:val="00BB66F2"/>
    <w:rsid w:val="00BB68AA"/>
    <w:rsid w:val="00BB6AA2"/>
    <w:rsid w:val="00BB6B97"/>
    <w:rsid w:val="00BB6BC3"/>
    <w:rsid w:val="00BB6CFE"/>
    <w:rsid w:val="00BB6F90"/>
    <w:rsid w:val="00BB7295"/>
    <w:rsid w:val="00BB73D7"/>
    <w:rsid w:val="00BB77B8"/>
    <w:rsid w:val="00BB78BF"/>
    <w:rsid w:val="00BB791D"/>
    <w:rsid w:val="00BB7A4D"/>
    <w:rsid w:val="00BC02ED"/>
    <w:rsid w:val="00BC05D3"/>
    <w:rsid w:val="00BC0651"/>
    <w:rsid w:val="00BC07AD"/>
    <w:rsid w:val="00BC07E1"/>
    <w:rsid w:val="00BC0B50"/>
    <w:rsid w:val="00BC13EE"/>
    <w:rsid w:val="00BC1555"/>
    <w:rsid w:val="00BC1914"/>
    <w:rsid w:val="00BC2353"/>
    <w:rsid w:val="00BC25FA"/>
    <w:rsid w:val="00BC2907"/>
    <w:rsid w:val="00BC34FF"/>
    <w:rsid w:val="00BC3878"/>
    <w:rsid w:val="00BC3961"/>
    <w:rsid w:val="00BC3CEC"/>
    <w:rsid w:val="00BC4321"/>
    <w:rsid w:val="00BC4391"/>
    <w:rsid w:val="00BC4640"/>
    <w:rsid w:val="00BC47ED"/>
    <w:rsid w:val="00BC4896"/>
    <w:rsid w:val="00BC49EE"/>
    <w:rsid w:val="00BC4D3F"/>
    <w:rsid w:val="00BC5333"/>
    <w:rsid w:val="00BC5426"/>
    <w:rsid w:val="00BC5435"/>
    <w:rsid w:val="00BC54DF"/>
    <w:rsid w:val="00BC5632"/>
    <w:rsid w:val="00BC58A2"/>
    <w:rsid w:val="00BC58B9"/>
    <w:rsid w:val="00BC5AE8"/>
    <w:rsid w:val="00BC5E5D"/>
    <w:rsid w:val="00BC5ECF"/>
    <w:rsid w:val="00BC61A8"/>
    <w:rsid w:val="00BC62EC"/>
    <w:rsid w:val="00BC6821"/>
    <w:rsid w:val="00BC6A97"/>
    <w:rsid w:val="00BC6BF4"/>
    <w:rsid w:val="00BC6C59"/>
    <w:rsid w:val="00BC6FC0"/>
    <w:rsid w:val="00BC6FD4"/>
    <w:rsid w:val="00BC7165"/>
    <w:rsid w:val="00BC748F"/>
    <w:rsid w:val="00BC7C0E"/>
    <w:rsid w:val="00BD012E"/>
    <w:rsid w:val="00BD02EA"/>
    <w:rsid w:val="00BD0366"/>
    <w:rsid w:val="00BD083F"/>
    <w:rsid w:val="00BD0C35"/>
    <w:rsid w:val="00BD0DD7"/>
    <w:rsid w:val="00BD107F"/>
    <w:rsid w:val="00BD1227"/>
    <w:rsid w:val="00BD1B3D"/>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029"/>
    <w:rsid w:val="00BE0403"/>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742"/>
    <w:rsid w:val="00BE5858"/>
    <w:rsid w:val="00BE5AD7"/>
    <w:rsid w:val="00BE5B35"/>
    <w:rsid w:val="00BE5B44"/>
    <w:rsid w:val="00BE5D89"/>
    <w:rsid w:val="00BE60EF"/>
    <w:rsid w:val="00BE67E2"/>
    <w:rsid w:val="00BE69FA"/>
    <w:rsid w:val="00BE6A06"/>
    <w:rsid w:val="00BE6E06"/>
    <w:rsid w:val="00BE7090"/>
    <w:rsid w:val="00BE7409"/>
    <w:rsid w:val="00BE74D5"/>
    <w:rsid w:val="00BE783E"/>
    <w:rsid w:val="00BE79DB"/>
    <w:rsid w:val="00BE7CCA"/>
    <w:rsid w:val="00BF0000"/>
    <w:rsid w:val="00BF02D4"/>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9"/>
    <w:rsid w:val="00BF3637"/>
    <w:rsid w:val="00BF38B1"/>
    <w:rsid w:val="00BF3A53"/>
    <w:rsid w:val="00BF3DC1"/>
    <w:rsid w:val="00BF4119"/>
    <w:rsid w:val="00BF4196"/>
    <w:rsid w:val="00BF45E5"/>
    <w:rsid w:val="00BF492C"/>
    <w:rsid w:val="00BF4AF1"/>
    <w:rsid w:val="00BF4CFB"/>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C55"/>
    <w:rsid w:val="00C02D2C"/>
    <w:rsid w:val="00C02E49"/>
    <w:rsid w:val="00C02F97"/>
    <w:rsid w:val="00C036BC"/>
    <w:rsid w:val="00C0382C"/>
    <w:rsid w:val="00C03896"/>
    <w:rsid w:val="00C03B09"/>
    <w:rsid w:val="00C042BB"/>
    <w:rsid w:val="00C042FD"/>
    <w:rsid w:val="00C042FE"/>
    <w:rsid w:val="00C04B3C"/>
    <w:rsid w:val="00C04EEE"/>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293"/>
    <w:rsid w:val="00C10765"/>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9E0"/>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E1F"/>
    <w:rsid w:val="00C2117B"/>
    <w:rsid w:val="00C2139D"/>
    <w:rsid w:val="00C21508"/>
    <w:rsid w:val="00C2159D"/>
    <w:rsid w:val="00C21E14"/>
    <w:rsid w:val="00C21EEE"/>
    <w:rsid w:val="00C22257"/>
    <w:rsid w:val="00C226F6"/>
    <w:rsid w:val="00C22F9B"/>
    <w:rsid w:val="00C23359"/>
    <w:rsid w:val="00C23437"/>
    <w:rsid w:val="00C23D15"/>
    <w:rsid w:val="00C2431C"/>
    <w:rsid w:val="00C24541"/>
    <w:rsid w:val="00C24EF2"/>
    <w:rsid w:val="00C25119"/>
    <w:rsid w:val="00C2514B"/>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75AB"/>
    <w:rsid w:val="00C375B0"/>
    <w:rsid w:val="00C376A1"/>
    <w:rsid w:val="00C37756"/>
    <w:rsid w:val="00C378B5"/>
    <w:rsid w:val="00C379C7"/>
    <w:rsid w:val="00C37DFF"/>
    <w:rsid w:val="00C37E3C"/>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612"/>
    <w:rsid w:val="00C4372C"/>
    <w:rsid w:val="00C43DA3"/>
    <w:rsid w:val="00C441B7"/>
    <w:rsid w:val="00C45258"/>
    <w:rsid w:val="00C45405"/>
    <w:rsid w:val="00C454B0"/>
    <w:rsid w:val="00C45A10"/>
    <w:rsid w:val="00C45B88"/>
    <w:rsid w:val="00C45C20"/>
    <w:rsid w:val="00C46050"/>
    <w:rsid w:val="00C46210"/>
    <w:rsid w:val="00C4693B"/>
    <w:rsid w:val="00C46D97"/>
    <w:rsid w:val="00C46FC2"/>
    <w:rsid w:val="00C47088"/>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23"/>
    <w:rsid w:val="00C5599E"/>
    <w:rsid w:val="00C55BA8"/>
    <w:rsid w:val="00C563EB"/>
    <w:rsid w:val="00C564A4"/>
    <w:rsid w:val="00C5652F"/>
    <w:rsid w:val="00C56AF2"/>
    <w:rsid w:val="00C56E10"/>
    <w:rsid w:val="00C57119"/>
    <w:rsid w:val="00C5717F"/>
    <w:rsid w:val="00C579EE"/>
    <w:rsid w:val="00C57A40"/>
    <w:rsid w:val="00C57FE2"/>
    <w:rsid w:val="00C60FE5"/>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788"/>
    <w:rsid w:val="00C64D32"/>
    <w:rsid w:val="00C65851"/>
    <w:rsid w:val="00C65970"/>
    <w:rsid w:val="00C659A9"/>
    <w:rsid w:val="00C659BE"/>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18D"/>
    <w:rsid w:val="00C7296C"/>
    <w:rsid w:val="00C72D86"/>
    <w:rsid w:val="00C730AF"/>
    <w:rsid w:val="00C7331A"/>
    <w:rsid w:val="00C7351A"/>
    <w:rsid w:val="00C73656"/>
    <w:rsid w:val="00C73ABA"/>
    <w:rsid w:val="00C73BD4"/>
    <w:rsid w:val="00C742DF"/>
    <w:rsid w:val="00C74BFC"/>
    <w:rsid w:val="00C74C81"/>
    <w:rsid w:val="00C74D17"/>
    <w:rsid w:val="00C74E52"/>
    <w:rsid w:val="00C74F8D"/>
    <w:rsid w:val="00C74F9B"/>
    <w:rsid w:val="00C7507C"/>
    <w:rsid w:val="00C7559A"/>
    <w:rsid w:val="00C756F9"/>
    <w:rsid w:val="00C758A8"/>
    <w:rsid w:val="00C75A92"/>
    <w:rsid w:val="00C75B6F"/>
    <w:rsid w:val="00C75BCE"/>
    <w:rsid w:val="00C75FCD"/>
    <w:rsid w:val="00C767C7"/>
    <w:rsid w:val="00C767DE"/>
    <w:rsid w:val="00C76860"/>
    <w:rsid w:val="00C76A5F"/>
    <w:rsid w:val="00C76B0E"/>
    <w:rsid w:val="00C76D63"/>
    <w:rsid w:val="00C76E4F"/>
    <w:rsid w:val="00C77049"/>
    <w:rsid w:val="00C7737C"/>
    <w:rsid w:val="00C77BE4"/>
    <w:rsid w:val="00C77CEE"/>
    <w:rsid w:val="00C77EF8"/>
    <w:rsid w:val="00C77F6E"/>
    <w:rsid w:val="00C8033B"/>
    <w:rsid w:val="00C80473"/>
    <w:rsid w:val="00C804CC"/>
    <w:rsid w:val="00C8074C"/>
    <w:rsid w:val="00C80A7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2BE"/>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9A1"/>
    <w:rsid w:val="00C90EBD"/>
    <w:rsid w:val="00C90FB8"/>
    <w:rsid w:val="00C9100E"/>
    <w:rsid w:val="00C9103A"/>
    <w:rsid w:val="00C91205"/>
    <w:rsid w:val="00C91245"/>
    <w:rsid w:val="00C9138D"/>
    <w:rsid w:val="00C91590"/>
    <w:rsid w:val="00C91AB6"/>
    <w:rsid w:val="00C91E89"/>
    <w:rsid w:val="00C928B1"/>
    <w:rsid w:val="00C92C37"/>
    <w:rsid w:val="00C92D6B"/>
    <w:rsid w:val="00C92E21"/>
    <w:rsid w:val="00C93102"/>
    <w:rsid w:val="00C93109"/>
    <w:rsid w:val="00C9314E"/>
    <w:rsid w:val="00C931BD"/>
    <w:rsid w:val="00C932E7"/>
    <w:rsid w:val="00C93594"/>
    <w:rsid w:val="00C93942"/>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35"/>
    <w:rsid w:val="00CB2283"/>
    <w:rsid w:val="00CB2487"/>
    <w:rsid w:val="00CB2756"/>
    <w:rsid w:val="00CB36F3"/>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26A"/>
    <w:rsid w:val="00CB6589"/>
    <w:rsid w:val="00CB67E7"/>
    <w:rsid w:val="00CB686F"/>
    <w:rsid w:val="00CB6B2F"/>
    <w:rsid w:val="00CB6F26"/>
    <w:rsid w:val="00CB70FD"/>
    <w:rsid w:val="00CB71A9"/>
    <w:rsid w:val="00CB7678"/>
    <w:rsid w:val="00CB769C"/>
    <w:rsid w:val="00CB79EA"/>
    <w:rsid w:val="00CB7A7F"/>
    <w:rsid w:val="00CB7CBE"/>
    <w:rsid w:val="00CB7FCF"/>
    <w:rsid w:val="00CC0013"/>
    <w:rsid w:val="00CC00B4"/>
    <w:rsid w:val="00CC0182"/>
    <w:rsid w:val="00CC01F6"/>
    <w:rsid w:val="00CC03C4"/>
    <w:rsid w:val="00CC0420"/>
    <w:rsid w:val="00CC05A1"/>
    <w:rsid w:val="00CC05A6"/>
    <w:rsid w:val="00CC0BDA"/>
    <w:rsid w:val="00CC0BDF"/>
    <w:rsid w:val="00CC0D96"/>
    <w:rsid w:val="00CC1087"/>
    <w:rsid w:val="00CC11EE"/>
    <w:rsid w:val="00CC144A"/>
    <w:rsid w:val="00CC1642"/>
    <w:rsid w:val="00CC16F7"/>
    <w:rsid w:val="00CC1728"/>
    <w:rsid w:val="00CC245B"/>
    <w:rsid w:val="00CC2484"/>
    <w:rsid w:val="00CC258A"/>
    <w:rsid w:val="00CC26F1"/>
    <w:rsid w:val="00CC3185"/>
    <w:rsid w:val="00CC347E"/>
    <w:rsid w:val="00CC34BA"/>
    <w:rsid w:val="00CC35C4"/>
    <w:rsid w:val="00CC3AFC"/>
    <w:rsid w:val="00CC3C5B"/>
    <w:rsid w:val="00CC4734"/>
    <w:rsid w:val="00CC47F5"/>
    <w:rsid w:val="00CC4884"/>
    <w:rsid w:val="00CC49F4"/>
    <w:rsid w:val="00CC4AF3"/>
    <w:rsid w:val="00CC4B0A"/>
    <w:rsid w:val="00CC4C9F"/>
    <w:rsid w:val="00CC4F10"/>
    <w:rsid w:val="00CC50B7"/>
    <w:rsid w:val="00CC52AF"/>
    <w:rsid w:val="00CC5499"/>
    <w:rsid w:val="00CC57B3"/>
    <w:rsid w:val="00CC5F3D"/>
    <w:rsid w:val="00CC62EB"/>
    <w:rsid w:val="00CC6549"/>
    <w:rsid w:val="00CC6584"/>
    <w:rsid w:val="00CC70E5"/>
    <w:rsid w:val="00CC7233"/>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2D0E"/>
    <w:rsid w:val="00CD31BB"/>
    <w:rsid w:val="00CD3316"/>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02CE"/>
    <w:rsid w:val="00CE1161"/>
    <w:rsid w:val="00CE1282"/>
    <w:rsid w:val="00CE1476"/>
    <w:rsid w:val="00CE15D3"/>
    <w:rsid w:val="00CE1716"/>
    <w:rsid w:val="00CE1D9C"/>
    <w:rsid w:val="00CE1EC0"/>
    <w:rsid w:val="00CE1FDB"/>
    <w:rsid w:val="00CE2220"/>
    <w:rsid w:val="00CE239D"/>
    <w:rsid w:val="00CE2682"/>
    <w:rsid w:val="00CE28A7"/>
    <w:rsid w:val="00CE2ADE"/>
    <w:rsid w:val="00CE2DB8"/>
    <w:rsid w:val="00CE2E06"/>
    <w:rsid w:val="00CE2E16"/>
    <w:rsid w:val="00CE2E7A"/>
    <w:rsid w:val="00CE2E9E"/>
    <w:rsid w:val="00CE2FEF"/>
    <w:rsid w:val="00CE3001"/>
    <w:rsid w:val="00CE321C"/>
    <w:rsid w:val="00CE32A1"/>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13"/>
    <w:rsid w:val="00CE7D7E"/>
    <w:rsid w:val="00CF039E"/>
    <w:rsid w:val="00CF05D5"/>
    <w:rsid w:val="00CF06C9"/>
    <w:rsid w:val="00CF11CB"/>
    <w:rsid w:val="00CF11EB"/>
    <w:rsid w:val="00CF1296"/>
    <w:rsid w:val="00CF12A5"/>
    <w:rsid w:val="00CF17E2"/>
    <w:rsid w:val="00CF1813"/>
    <w:rsid w:val="00CF1D54"/>
    <w:rsid w:val="00CF1DE1"/>
    <w:rsid w:val="00CF1F07"/>
    <w:rsid w:val="00CF20A4"/>
    <w:rsid w:val="00CF20EE"/>
    <w:rsid w:val="00CF247F"/>
    <w:rsid w:val="00CF2738"/>
    <w:rsid w:val="00CF2ACC"/>
    <w:rsid w:val="00CF2CE3"/>
    <w:rsid w:val="00CF2D2A"/>
    <w:rsid w:val="00CF2D8D"/>
    <w:rsid w:val="00CF3622"/>
    <w:rsid w:val="00CF37AF"/>
    <w:rsid w:val="00CF3C13"/>
    <w:rsid w:val="00CF4146"/>
    <w:rsid w:val="00CF43CB"/>
    <w:rsid w:val="00CF4742"/>
    <w:rsid w:val="00CF4A2A"/>
    <w:rsid w:val="00CF4F20"/>
    <w:rsid w:val="00CF52D6"/>
    <w:rsid w:val="00CF5B75"/>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7C7"/>
    <w:rsid w:val="00D01CAB"/>
    <w:rsid w:val="00D027AF"/>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392"/>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275"/>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4E3"/>
    <w:rsid w:val="00D17786"/>
    <w:rsid w:val="00D17AC1"/>
    <w:rsid w:val="00D17D71"/>
    <w:rsid w:val="00D17D77"/>
    <w:rsid w:val="00D20302"/>
    <w:rsid w:val="00D2051C"/>
    <w:rsid w:val="00D207C9"/>
    <w:rsid w:val="00D20965"/>
    <w:rsid w:val="00D20C41"/>
    <w:rsid w:val="00D20E5B"/>
    <w:rsid w:val="00D210AA"/>
    <w:rsid w:val="00D2120B"/>
    <w:rsid w:val="00D21210"/>
    <w:rsid w:val="00D2167F"/>
    <w:rsid w:val="00D2190F"/>
    <w:rsid w:val="00D21939"/>
    <w:rsid w:val="00D21E1C"/>
    <w:rsid w:val="00D2216A"/>
    <w:rsid w:val="00D22F00"/>
    <w:rsid w:val="00D22FD5"/>
    <w:rsid w:val="00D2306E"/>
    <w:rsid w:val="00D233CD"/>
    <w:rsid w:val="00D23873"/>
    <w:rsid w:val="00D23947"/>
    <w:rsid w:val="00D2397E"/>
    <w:rsid w:val="00D23A2C"/>
    <w:rsid w:val="00D241E7"/>
    <w:rsid w:val="00D244C6"/>
    <w:rsid w:val="00D250FC"/>
    <w:rsid w:val="00D25447"/>
    <w:rsid w:val="00D25A5E"/>
    <w:rsid w:val="00D25E44"/>
    <w:rsid w:val="00D25EA3"/>
    <w:rsid w:val="00D25F51"/>
    <w:rsid w:val="00D2623D"/>
    <w:rsid w:val="00D26286"/>
    <w:rsid w:val="00D262E6"/>
    <w:rsid w:val="00D262EB"/>
    <w:rsid w:val="00D2633D"/>
    <w:rsid w:val="00D26420"/>
    <w:rsid w:val="00D26462"/>
    <w:rsid w:val="00D26C86"/>
    <w:rsid w:val="00D27030"/>
    <w:rsid w:val="00D273AB"/>
    <w:rsid w:val="00D27639"/>
    <w:rsid w:val="00D27733"/>
    <w:rsid w:val="00D27984"/>
    <w:rsid w:val="00D300C4"/>
    <w:rsid w:val="00D301FE"/>
    <w:rsid w:val="00D3051D"/>
    <w:rsid w:val="00D30678"/>
    <w:rsid w:val="00D30721"/>
    <w:rsid w:val="00D30C10"/>
    <w:rsid w:val="00D30D06"/>
    <w:rsid w:val="00D31BFA"/>
    <w:rsid w:val="00D3204C"/>
    <w:rsid w:val="00D321E2"/>
    <w:rsid w:val="00D32235"/>
    <w:rsid w:val="00D323FA"/>
    <w:rsid w:val="00D3280C"/>
    <w:rsid w:val="00D339CF"/>
    <w:rsid w:val="00D33A49"/>
    <w:rsid w:val="00D33A66"/>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5AB"/>
    <w:rsid w:val="00D41AAF"/>
    <w:rsid w:val="00D41F3D"/>
    <w:rsid w:val="00D42123"/>
    <w:rsid w:val="00D421A5"/>
    <w:rsid w:val="00D4225E"/>
    <w:rsid w:val="00D4247C"/>
    <w:rsid w:val="00D42A1E"/>
    <w:rsid w:val="00D42ABF"/>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AD2"/>
    <w:rsid w:val="00D47B45"/>
    <w:rsid w:val="00D47D57"/>
    <w:rsid w:val="00D502F7"/>
    <w:rsid w:val="00D5044D"/>
    <w:rsid w:val="00D50477"/>
    <w:rsid w:val="00D50499"/>
    <w:rsid w:val="00D5082A"/>
    <w:rsid w:val="00D509AE"/>
    <w:rsid w:val="00D50A97"/>
    <w:rsid w:val="00D50E38"/>
    <w:rsid w:val="00D50E61"/>
    <w:rsid w:val="00D50E85"/>
    <w:rsid w:val="00D50FA7"/>
    <w:rsid w:val="00D510A4"/>
    <w:rsid w:val="00D5144B"/>
    <w:rsid w:val="00D515FD"/>
    <w:rsid w:val="00D51674"/>
    <w:rsid w:val="00D5168E"/>
    <w:rsid w:val="00D51906"/>
    <w:rsid w:val="00D51C9F"/>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7E6"/>
    <w:rsid w:val="00D558DA"/>
    <w:rsid w:val="00D55A1A"/>
    <w:rsid w:val="00D55AB6"/>
    <w:rsid w:val="00D55B47"/>
    <w:rsid w:val="00D55D76"/>
    <w:rsid w:val="00D5629B"/>
    <w:rsid w:val="00D5717E"/>
    <w:rsid w:val="00D57409"/>
    <w:rsid w:val="00D575F8"/>
    <w:rsid w:val="00D57A18"/>
    <w:rsid w:val="00D57B96"/>
    <w:rsid w:val="00D57BA2"/>
    <w:rsid w:val="00D600FC"/>
    <w:rsid w:val="00D601B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1732"/>
    <w:rsid w:val="00D723D0"/>
    <w:rsid w:val="00D7258C"/>
    <w:rsid w:val="00D72741"/>
    <w:rsid w:val="00D72D8E"/>
    <w:rsid w:val="00D72E82"/>
    <w:rsid w:val="00D73179"/>
    <w:rsid w:val="00D735DA"/>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768"/>
    <w:rsid w:val="00D767B2"/>
    <w:rsid w:val="00D767E9"/>
    <w:rsid w:val="00D76B4C"/>
    <w:rsid w:val="00D76B5A"/>
    <w:rsid w:val="00D7728D"/>
    <w:rsid w:val="00D773B4"/>
    <w:rsid w:val="00D7785D"/>
    <w:rsid w:val="00D77E8D"/>
    <w:rsid w:val="00D804F1"/>
    <w:rsid w:val="00D80530"/>
    <w:rsid w:val="00D80832"/>
    <w:rsid w:val="00D8084A"/>
    <w:rsid w:val="00D81113"/>
    <w:rsid w:val="00D81453"/>
    <w:rsid w:val="00D81697"/>
    <w:rsid w:val="00D816A0"/>
    <w:rsid w:val="00D818BF"/>
    <w:rsid w:val="00D81A8D"/>
    <w:rsid w:val="00D81FEB"/>
    <w:rsid w:val="00D8208C"/>
    <w:rsid w:val="00D825BB"/>
    <w:rsid w:val="00D82B30"/>
    <w:rsid w:val="00D82C5C"/>
    <w:rsid w:val="00D835A5"/>
    <w:rsid w:val="00D835DF"/>
    <w:rsid w:val="00D8365D"/>
    <w:rsid w:val="00D83706"/>
    <w:rsid w:val="00D83775"/>
    <w:rsid w:val="00D8379C"/>
    <w:rsid w:val="00D83FB3"/>
    <w:rsid w:val="00D84806"/>
    <w:rsid w:val="00D84868"/>
    <w:rsid w:val="00D84B38"/>
    <w:rsid w:val="00D84BB5"/>
    <w:rsid w:val="00D855EA"/>
    <w:rsid w:val="00D85A5F"/>
    <w:rsid w:val="00D85B35"/>
    <w:rsid w:val="00D86124"/>
    <w:rsid w:val="00D86883"/>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9DD"/>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05E"/>
    <w:rsid w:val="00D941E7"/>
    <w:rsid w:val="00D942F2"/>
    <w:rsid w:val="00D945F0"/>
    <w:rsid w:val="00D94BBA"/>
    <w:rsid w:val="00D94BCC"/>
    <w:rsid w:val="00D94BD7"/>
    <w:rsid w:val="00D94FE4"/>
    <w:rsid w:val="00D9515D"/>
    <w:rsid w:val="00D95161"/>
    <w:rsid w:val="00D95439"/>
    <w:rsid w:val="00D9578B"/>
    <w:rsid w:val="00D959AD"/>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729"/>
    <w:rsid w:val="00DA1AB7"/>
    <w:rsid w:val="00DA1DA8"/>
    <w:rsid w:val="00DA2079"/>
    <w:rsid w:val="00DA2153"/>
    <w:rsid w:val="00DA2156"/>
    <w:rsid w:val="00DA23A1"/>
    <w:rsid w:val="00DA2508"/>
    <w:rsid w:val="00DA272C"/>
    <w:rsid w:val="00DA281F"/>
    <w:rsid w:val="00DA2953"/>
    <w:rsid w:val="00DA2A11"/>
    <w:rsid w:val="00DA3AAA"/>
    <w:rsid w:val="00DA3D27"/>
    <w:rsid w:val="00DA3F31"/>
    <w:rsid w:val="00DA425E"/>
    <w:rsid w:val="00DA436F"/>
    <w:rsid w:val="00DA4755"/>
    <w:rsid w:val="00DA4C81"/>
    <w:rsid w:val="00DA4F97"/>
    <w:rsid w:val="00DA5423"/>
    <w:rsid w:val="00DA5508"/>
    <w:rsid w:val="00DA556E"/>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8B"/>
    <w:rsid w:val="00DB01FC"/>
    <w:rsid w:val="00DB022C"/>
    <w:rsid w:val="00DB04A2"/>
    <w:rsid w:val="00DB058A"/>
    <w:rsid w:val="00DB0E48"/>
    <w:rsid w:val="00DB16C9"/>
    <w:rsid w:val="00DB16E7"/>
    <w:rsid w:val="00DB1755"/>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5B0"/>
    <w:rsid w:val="00DC1700"/>
    <w:rsid w:val="00DC1C5F"/>
    <w:rsid w:val="00DC205F"/>
    <w:rsid w:val="00DC243A"/>
    <w:rsid w:val="00DC27F9"/>
    <w:rsid w:val="00DC2A30"/>
    <w:rsid w:val="00DC2AF3"/>
    <w:rsid w:val="00DC2E16"/>
    <w:rsid w:val="00DC2ED2"/>
    <w:rsid w:val="00DC2EDE"/>
    <w:rsid w:val="00DC302C"/>
    <w:rsid w:val="00DC30D5"/>
    <w:rsid w:val="00DC3FF5"/>
    <w:rsid w:val="00DC424C"/>
    <w:rsid w:val="00DC4783"/>
    <w:rsid w:val="00DC4A7D"/>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C7B1D"/>
    <w:rsid w:val="00DC7FB5"/>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7E1"/>
    <w:rsid w:val="00DD4A99"/>
    <w:rsid w:val="00DD50C2"/>
    <w:rsid w:val="00DD54AB"/>
    <w:rsid w:val="00DD5851"/>
    <w:rsid w:val="00DD58E6"/>
    <w:rsid w:val="00DD5946"/>
    <w:rsid w:val="00DD5C09"/>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130"/>
    <w:rsid w:val="00DE2263"/>
    <w:rsid w:val="00DE238E"/>
    <w:rsid w:val="00DE2542"/>
    <w:rsid w:val="00DE2775"/>
    <w:rsid w:val="00DE2782"/>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582"/>
    <w:rsid w:val="00DE5818"/>
    <w:rsid w:val="00DE58A5"/>
    <w:rsid w:val="00DE58DB"/>
    <w:rsid w:val="00DE5AE8"/>
    <w:rsid w:val="00DE5EF3"/>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48D"/>
    <w:rsid w:val="00DF5851"/>
    <w:rsid w:val="00DF5D3C"/>
    <w:rsid w:val="00DF5D7E"/>
    <w:rsid w:val="00DF641A"/>
    <w:rsid w:val="00DF6464"/>
    <w:rsid w:val="00DF678A"/>
    <w:rsid w:val="00DF7284"/>
    <w:rsid w:val="00DF72D4"/>
    <w:rsid w:val="00DF7338"/>
    <w:rsid w:val="00DF736D"/>
    <w:rsid w:val="00DF7625"/>
    <w:rsid w:val="00DF77AC"/>
    <w:rsid w:val="00DF7863"/>
    <w:rsid w:val="00DF7994"/>
    <w:rsid w:val="00E00186"/>
    <w:rsid w:val="00E001D9"/>
    <w:rsid w:val="00E0027A"/>
    <w:rsid w:val="00E00468"/>
    <w:rsid w:val="00E006CA"/>
    <w:rsid w:val="00E00751"/>
    <w:rsid w:val="00E00933"/>
    <w:rsid w:val="00E00A40"/>
    <w:rsid w:val="00E0129D"/>
    <w:rsid w:val="00E015B7"/>
    <w:rsid w:val="00E015EC"/>
    <w:rsid w:val="00E018BF"/>
    <w:rsid w:val="00E01926"/>
    <w:rsid w:val="00E01AD5"/>
    <w:rsid w:val="00E01B37"/>
    <w:rsid w:val="00E01CF2"/>
    <w:rsid w:val="00E01E2B"/>
    <w:rsid w:val="00E0211C"/>
    <w:rsid w:val="00E02230"/>
    <w:rsid w:val="00E02429"/>
    <w:rsid w:val="00E0288C"/>
    <w:rsid w:val="00E02A0D"/>
    <w:rsid w:val="00E02D29"/>
    <w:rsid w:val="00E02DCE"/>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5F33"/>
    <w:rsid w:val="00E06726"/>
    <w:rsid w:val="00E067AC"/>
    <w:rsid w:val="00E06CAD"/>
    <w:rsid w:val="00E06D08"/>
    <w:rsid w:val="00E07053"/>
    <w:rsid w:val="00E07125"/>
    <w:rsid w:val="00E072A4"/>
    <w:rsid w:val="00E0764B"/>
    <w:rsid w:val="00E078E6"/>
    <w:rsid w:val="00E07B0F"/>
    <w:rsid w:val="00E07D3D"/>
    <w:rsid w:val="00E07DCB"/>
    <w:rsid w:val="00E07DFD"/>
    <w:rsid w:val="00E100B3"/>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2C25"/>
    <w:rsid w:val="00E13282"/>
    <w:rsid w:val="00E13304"/>
    <w:rsid w:val="00E13342"/>
    <w:rsid w:val="00E13346"/>
    <w:rsid w:val="00E1344A"/>
    <w:rsid w:val="00E1367F"/>
    <w:rsid w:val="00E13E42"/>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0EC"/>
    <w:rsid w:val="00E161C8"/>
    <w:rsid w:val="00E163AE"/>
    <w:rsid w:val="00E1643A"/>
    <w:rsid w:val="00E16523"/>
    <w:rsid w:val="00E16814"/>
    <w:rsid w:val="00E16AB0"/>
    <w:rsid w:val="00E16D9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0DA"/>
    <w:rsid w:val="00E2134B"/>
    <w:rsid w:val="00E2156B"/>
    <w:rsid w:val="00E2169B"/>
    <w:rsid w:val="00E2191F"/>
    <w:rsid w:val="00E219EF"/>
    <w:rsid w:val="00E21F78"/>
    <w:rsid w:val="00E2201E"/>
    <w:rsid w:val="00E223B2"/>
    <w:rsid w:val="00E22699"/>
    <w:rsid w:val="00E232AA"/>
    <w:rsid w:val="00E23585"/>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D4A"/>
    <w:rsid w:val="00E26ED4"/>
    <w:rsid w:val="00E26F6D"/>
    <w:rsid w:val="00E27069"/>
    <w:rsid w:val="00E2707F"/>
    <w:rsid w:val="00E274DA"/>
    <w:rsid w:val="00E276D7"/>
    <w:rsid w:val="00E276FB"/>
    <w:rsid w:val="00E27E54"/>
    <w:rsid w:val="00E301CD"/>
    <w:rsid w:val="00E303CF"/>
    <w:rsid w:val="00E304F7"/>
    <w:rsid w:val="00E30634"/>
    <w:rsid w:val="00E30722"/>
    <w:rsid w:val="00E30788"/>
    <w:rsid w:val="00E3085E"/>
    <w:rsid w:val="00E30992"/>
    <w:rsid w:val="00E30B18"/>
    <w:rsid w:val="00E30BE7"/>
    <w:rsid w:val="00E30CB7"/>
    <w:rsid w:val="00E31431"/>
    <w:rsid w:val="00E31846"/>
    <w:rsid w:val="00E31CDB"/>
    <w:rsid w:val="00E31FEF"/>
    <w:rsid w:val="00E320FB"/>
    <w:rsid w:val="00E3214C"/>
    <w:rsid w:val="00E32505"/>
    <w:rsid w:val="00E3298F"/>
    <w:rsid w:val="00E330EE"/>
    <w:rsid w:val="00E334DE"/>
    <w:rsid w:val="00E335AF"/>
    <w:rsid w:val="00E3380E"/>
    <w:rsid w:val="00E3384B"/>
    <w:rsid w:val="00E33A70"/>
    <w:rsid w:val="00E33D39"/>
    <w:rsid w:val="00E33EB3"/>
    <w:rsid w:val="00E34507"/>
    <w:rsid w:val="00E34E78"/>
    <w:rsid w:val="00E34ECA"/>
    <w:rsid w:val="00E350A8"/>
    <w:rsid w:val="00E353F9"/>
    <w:rsid w:val="00E35654"/>
    <w:rsid w:val="00E3570F"/>
    <w:rsid w:val="00E357EB"/>
    <w:rsid w:val="00E35C1D"/>
    <w:rsid w:val="00E363CB"/>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487"/>
    <w:rsid w:val="00E4252D"/>
    <w:rsid w:val="00E4290D"/>
    <w:rsid w:val="00E42CBB"/>
    <w:rsid w:val="00E42E2E"/>
    <w:rsid w:val="00E42FCE"/>
    <w:rsid w:val="00E43079"/>
    <w:rsid w:val="00E43602"/>
    <w:rsid w:val="00E44425"/>
    <w:rsid w:val="00E4511E"/>
    <w:rsid w:val="00E451E3"/>
    <w:rsid w:val="00E453DF"/>
    <w:rsid w:val="00E4566C"/>
    <w:rsid w:val="00E46535"/>
    <w:rsid w:val="00E46558"/>
    <w:rsid w:val="00E46574"/>
    <w:rsid w:val="00E46804"/>
    <w:rsid w:val="00E473F2"/>
    <w:rsid w:val="00E47D0C"/>
    <w:rsid w:val="00E47D8B"/>
    <w:rsid w:val="00E47DC9"/>
    <w:rsid w:val="00E50721"/>
    <w:rsid w:val="00E50761"/>
    <w:rsid w:val="00E508E1"/>
    <w:rsid w:val="00E50DF2"/>
    <w:rsid w:val="00E50E67"/>
    <w:rsid w:val="00E5157D"/>
    <w:rsid w:val="00E51B97"/>
    <w:rsid w:val="00E51EAD"/>
    <w:rsid w:val="00E523E2"/>
    <w:rsid w:val="00E5247A"/>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6EC6"/>
    <w:rsid w:val="00E573F3"/>
    <w:rsid w:val="00E57610"/>
    <w:rsid w:val="00E57874"/>
    <w:rsid w:val="00E5794A"/>
    <w:rsid w:val="00E57B77"/>
    <w:rsid w:val="00E57F83"/>
    <w:rsid w:val="00E60268"/>
    <w:rsid w:val="00E60387"/>
    <w:rsid w:val="00E6065D"/>
    <w:rsid w:val="00E6072D"/>
    <w:rsid w:val="00E60901"/>
    <w:rsid w:val="00E60F05"/>
    <w:rsid w:val="00E61114"/>
    <w:rsid w:val="00E61215"/>
    <w:rsid w:val="00E61B28"/>
    <w:rsid w:val="00E61D17"/>
    <w:rsid w:val="00E621EE"/>
    <w:rsid w:val="00E62355"/>
    <w:rsid w:val="00E62550"/>
    <w:rsid w:val="00E62A6D"/>
    <w:rsid w:val="00E62E14"/>
    <w:rsid w:val="00E6307B"/>
    <w:rsid w:val="00E6341A"/>
    <w:rsid w:val="00E63558"/>
    <w:rsid w:val="00E638EB"/>
    <w:rsid w:val="00E63A64"/>
    <w:rsid w:val="00E63D12"/>
    <w:rsid w:val="00E64090"/>
    <w:rsid w:val="00E64867"/>
    <w:rsid w:val="00E64C04"/>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1DB"/>
    <w:rsid w:val="00E67292"/>
    <w:rsid w:val="00E67A65"/>
    <w:rsid w:val="00E67B23"/>
    <w:rsid w:val="00E67CAF"/>
    <w:rsid w:val="00E67F19"/>
    <w:rsid w:val="00E70096"/>
    <w:rsid w:val="00E700D6"/>
    <w:rsid w:val="00E70106"/>
    <w:rsid w:val="00E707EB"/>
    <w:rsid w:val="00E708FF"/>
    <w:rsid w:val="00E70A6C"/>
    <w:rsid w:val="00E70B3F"/>
    <w:rsid w:val="00E70F2F"/>
    <w:rsid w:val="00E712CF"/>
    <w:rsid w:val="00E712F9"/>
    <w:rsid w:val="00E71B9D"/>
    <w:rsid w:val="00E71F92"/>
    <w:rsid w:val="00E722B7"/>
    <w:rsid w:val="00E728E7"/>
    <w:rsid w:val="00E72CD5"/>
    <w:rsid w:val="00E72FE4"/>
    <w:rsid w:val="00E7300C"/>
    <w:rsid w:val="00E731AF"/>
    <w:rsid w:val="00E73354"/>
    <w:rsid w:val="00E7342D"/>
    <w:rsid w:val="00E73AE4"/>
    <w:rsid w:val="00E73F88"/>
    <w:rsid w:val="00E74352"/>
    <w:rsid w:val="00E743C8"/>
    <w:rsid w:val="00E744EA"/>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46E"/>
    <w:rsid w:val="00E817E7"/>
    <w:rsid w:val="00E8183A"/>
    <w:rsid w:val="00E819F6"/>
    <w:rsid w:val="00E81E20"/>
    <w:rsid w:val="00E82014"/>
    <w:rsid w:val="00E8201E"/>
    <w:rsid w:val="00E8278C"/>
    <w:rsid w:val="00E827B4"/>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DA5"/>
    <w:rsid w:val="00E85E4A"/>
    <w:rsid w:val="00E86455"/>
    <w:rsid w:val="00E866E9"/>
    <w:rsid w:val="00E86B7A"/>
    <w:rsid w:val="00E86B94"/>
    <w:rsid w:val="00E86D5D"/>
    <w:rsid w:val="00E86DED"/>
    <w:rsid w:val="00E870D4"/>
    <w:rsid w:val="00E87508"/>
    <w:rsid w:val="00E87574"/>
    <w:rsid w:val="00E8763B"/>
    <w:rsid w:val="00E87885"/>
    <w:rsid w:val="00E87B11"/>
    <w:rsid w:val="00E87CC4"/>
    <w:rsid w:val="00E906FC"/>
    <w:rsid w:val="00E9096B"/>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5E9"/>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580"/>
    <w:rsid w:val="00EA4E55"/>
    <w:rsid w:val="00EA4EF3"/>
    <w:rsid w:val="00EA501D"/>
    <w:rsid w:val="00EA543F"/>
    <w:rsid w:val="00EA5875"/>
    <w:rsid w:val="00EA5910"/>
    <w:rsid w:val="00EA5911"/>
    <w:rsid w:val="00EA5961"/>
    <w:rsid w:val="00EA5C23"/>
    <w:rsid w:val="00EA5CB4"/>
    <w:rsid w:val="00EA5E5B"/>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9A5"/>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A8B"/>
    <w:rsid w:val="00EB6DB0"/>
    <w:rsid w:val="00EB72B0"/>
    <w:rsid w:val="00EB7835"/>
    <w:rsid w:val="00EB793A"/>
    <w:rsid w:val="00EB7A23"/>
    <w:rsid w:val="00EB7BE4"/>
    <w:rsid w:val="00EC02D8"/>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3A6"/>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17B"/>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3EE"/>
    <w:rsid w:val="00EE0C77"/>
    <w:rsid w:val="00EE0E76"/>
    <w:rsid w:val="00EE1304"/>
    <w:rsid w:val="00EE13B8"/>
    <w:rsid w:val="00EE13D1"/>
    <w:rsid w:val="00EE147C"/>
    <w:rsid w:val="00EE18E9"/>
    <w:rsid w:val="00EE20F5"/>
    <w:rsid w:val="00EE2187"/>
    <w:rsid w:val="00EE21FB"/>
    <w:rsid w:val="00EE2478"/>
    <w:rsid w:val="00EE2571"/>
    <w:rsid w:val="00EE2938"/>
    <w:rsid w:val="00EE2D8A"/>
    <w:rsid w:val="00EE2EC9"/>
    <w:rsid w:val="00EE310F"/>
    <w:rsid w:val="00EE31BC"/>
    <w:rsid w:val="00EE35CC"/>
    <w:rsid w:val="00EE363C"/>
    <w:rsid w:val="00EE36D9"/>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18B"/>
    <w:rsid w:val="00EF2B47"/>
    <w:rsid w:val="00EF2DC0"/>
    <w:rsid w:val="00EF2DF3"/>
    <w:rsid w:val="00EF2E49"/>
    <w:rsid w:val="00EF3214"/>
    <w:rsid w:val="00EF33E6"/>
    <w:rsid w:val="00EF36B3"/>
    <w:rsid w:val="00EF37F7"/>
    <w:rsid w:val="00EF38EC"/>
    <w:rsid w:val="00EF3A3F"/>
    <w:rsid w:val="00EF3B54"/>
    <w:rsid w:val="00EF3BE6"/>
    <w:rsid w:val="00EF3FC3"/>
    <w:rsid w:val="00EF417B"/>
    <w:rsid w:val="00EF42BF"/>
    <w:rsid w:val="00EF437E"/>
    <w:rsid w:val="00EF4662"/>
    <w:rsid w:val="00EF50C9"/>
    <w:rsid w:val="00EF5178"/>
    <w:rsid w:val="00EF5249"/>
    <w:rsid w:val="00EF563C"/>
    <w:rsid w:val="00EF5DC1"/>
    <w:rsid w:val="00EF65F1"/>
    <w:rsid w:val="00EF66ED"/>
    <w:rsid w:val="00EF69A1"/>
    <w:rsid w:val="00EF6A36"/>
    <w:rsid w:val="00EF6CD2"/>
    <w:rsid w:val="00EF71BF"/>
    <w:rsid w:val="00EF7457"/>
    <w:rsid w:val="00EF7504"/>
    <w:rsid w:val="00EF7652"/>
    <w:rsid w:val="00EF799D"/>
    <w:rsid w:val="00EF7CAE"/>
    <w:rsid w:val="00F0064A"/>
    <w:rsid w:val="00F0069C"/>
    <w:rsid w:val="00F00733"/>
    <w:rsid w:val="00F00AD7"/>
    <w:rsid w:val="00F00BD0"/>
    <w:rsid w:val="00F01649"/>
    <w:rsid w:val="00F01798"/>
    <w:rsid w:val="00F01885"/>
    <w:rsid w:val="00F01981"/>
    <w:rsid w:val="00F0209B"/>
    <w:rsid w:val="00F020BB"/>
    <w:rsid w:val="00F0225B"/>
    <w:rsid w:val="00F0262F"/>
    <w:rsid w:val="00F029B4"/>
    <w:rsid w:val="00F02CFA"/>
    <w:rsid w:val="00F02D12"/>
    <w:rsid w:val="00F03291"/>
    <w:rsid w:val="00F0388D"/>
    <w:rsid w:val="00F03C53"/>
    <w:rsid w:val="00F03D69"/>
    <w:rsid w:val="00F03E36"/>
    <w:rsid w:val="00F04210"/>
    <w:rsid w:val="00F043A6"/>
    <w:rsid w:val="00F04405"/>
    <w:rsid w:val="00F04BC5"/>
    <w:rsid w:val="00F04BF0"/>
    <w:rsid w:val="00F04DC9"/>
    <w:rsid w:val="00F04EFB"/>
    <w:rsid w:val="00F05047"/>
    <w:rsid w:val="00F05458"/>
    <w:rsid w:val="00F05A1C"/>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3E"/>
    <w:rsid w:val="00F113DA"/>
    <w:rsid w:val="00F11AA0"/>
    <w:rsid w:val="00F11EC9"/>
    <w:rsid w:val="00F1239B"/>
    <w:rsid w:val="00F127FD"/>
    <w:rsid w:val="00F1294D"/>
    <w:rsid w:val="00F12DFE"/>
    <w:rsid w:val="00F13049"/>
    <w:rsid w:val="00F13409"/>
    <w:rsid w:val="00F136BF"/>
    <w:rsid w:val="00F137F3"/>
    <w:rsid w:val="00F13AB3"/>
    <w:rsid w:val="00F13B31"/>
    <w:rsid w:val="00F13CDD"/>
    <w:rsid w:val="00F13D19"/>
    <w:rsid w:val="00F13F0B"/>
    <w:rsid w:val="00F13FD8"/>
    <w:rsid w:val="00F14057"/>
    <w:rsid w:val="00F1409F"/>
    <w:rsid w:val="00F140BA"/>
    <w:rsid w:val="00F141E6"/>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054"/>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0B1"/>
    <w:rsid w:val="00F2513C"/>
    <w:rsid w:val="00F25148"/>
    <w:rsid w:val="00F2515E"/>
    <w:rsid w:val="00F2577F"/>
    <w:rsid w:val="00F25A17"/>
    <w:rsid w:val="00F25C69"/>
    <w:rsid w:val="00F25C90"/>
    <w:rsid w:val="00F25FFA"/>
    <w:rsid w:val="00F26723"/>
    <w:rsid w:val="00F26DF6"/>
    <w:rsid w:val="00F271E8"/>
    <w:rsid w:val="00F2726E"/>
    <w:rsid w:val="00F2750E"/>
    <w:rsid w:val="00F2758B"/>
    <w:rsid w:val="00F27997"/>
    <w:rsid w:val="00F279BC"/>
    <w:rsid w:val="00F27CD3"/>
    <w:rsid w:val="00F27D84"/>
    <w:rsid w:val="00F27E87"/>
    <w:rsid w:val="00F304C1"/>
    <w:rsid w:val="00F304D4"/>
    <w:rsid w:val="00F305B8"/>
    <w:rsid w:val="00F305DC"/>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9F"/>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474"/>
    <w:rsid w:val="00F42585"/>
    <w:rsid w:val="00F425A7"/>
    <w:rsid w:val="00F42883"/>
    <w:rsid w:val="00F429E2"/>
    <w:rsid w:val="00F42FFD"/>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E9C"/>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38B"/>
    <w:rsid w:val="00F61635"/>
    <w:rsid w:val="00F6168A"/>
    <w:rsid w:val="00F61766"/>
    <w:rsid w:val="00F619BD"/>
    <w:rsid w:val="00F6216A"/>
    <w:rsid w:val="00F624AD"/>
    <w:rsid w:val="00F62650"/>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35F"/>
    <w:rsid w:val="00F665CA"/>
    <w:rsid w:val="00F6695E"/>
    <w:rsid w:val="00F669B2"/>
    <w:rsid w:val="00F66B68"/>
    <w:rsid w:val="00F66C9B"/>
    <w:rsid w:val="00F66F4F"/>
    <w:rsid w:val="00F66FB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377"/>
    <w:rsid w:val="00F749CC"/>
    <w:rsid w:val="00F74AB4"/>
    <w:rsid w:val="00F74B6F"/>
    <w:rsid w:val="00F75215"/>
    <w:rsid w:val="00F752DB"/>
    <w:rsid w:val="00F754D7"/>
    <w:rsid w:val="00F7584A"/>
    <w:rsid w:val="00F758C2"/>
    <w:rsid w:val="00F7596B"/>
    <w:rsid w:val="00F75B44"/>
    <w:rsid w:val="00F762E2"/>
    <w:rsid w:val="00F77093"/>
    <w:rsid w:val="00F770E1"/>
    <w:rsid w:val="00F773EE"/>
    <w:rsid w:val="00F774E3"/>
    <w:rsid w:val="00F7760E"/>
    <w:rsid w:val="00F7765D"/>
    <w:rsid w:val="00F77661"/>
    <w:rsid w:val="00F77CD7"/>
    <w:rsid w:val="00F80143"/>
    <w:rsid w:val="00F8038F"/>
    <w:rsid w:val="00F80500"/>
    <w:rsid w:val="00F809FC"/>
    <w:rsid w:val="00F80D1F"/>
    <w:rsid w:val="00F80DC8"/>
    <w:rsid w:val="00F80F45"/>
    <w:rsid w:val="00F81249"/>
    <w:rsid w:val="00F81311"/>
    <w:rsid w:val="00F81461"/>
    <w:rsid w:val="00F814F8"/>
    <w:rsid w:val="00F81BCD"/>
    <w:rsid w:val="00F81C1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C57"/>
    <w:rsid w:val="00F910D6"/>
    <w:rsid w:val="00F91324"/>
    <w:rsid w:val="00F91750"/>
    <w:rsid w:val="00F91B2D"/>
    <w:rsid w:val="00F91C04"/>
    <w:rsid w:val="00F91C72"/>
    <w:rsid w:val="00F91E23"/>
    <w:rsid w:val="00F92168"/>
    <w:rsid w:val="00F92481"/>
    <w:rsid w:val="00F9285D"/>
    <w:rsid w:val="00F928A0"/>
    <w:rsid w:val="00F929EE"/>
    <w:rsid w:val="00F92D2D"/>
    <w:rsid w:val="00F932B3"/>
    <w:rsid w:val="00F93415"/>
    <w:rsid w:val="00F9367E"/>
    <w:rsid w:val="00F936AD"/>
    <w:rsid w:val="00F9380E"/>
    <w:rsid w:val="00F9385E"/>
    <w:rsid w:val="00F938A7"/>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5FBB"/>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408"/>
    <w:rsid w:val="00FA15E5"/>
    <w:rsid w:val="00FA264B"/>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379"/>
    <w:rsid w:val="00FA6B6C"/>
    <w:rsid w:val="00FA6EA9"/>
    <w:rsid w:val="00FA6FC6"/>
    <w:rsid w:val="00FA7248"/>
    <w:rsid w:val="00FA7746"/>
    <w:rsid w:val="00FA77EB"/>
    <w:rsid w:val="00FA7999"/>
    <w:rsid w:val="00FA7B52"/>
    <w:rsid w:val="00FA7D0A"/>
    <w:rsid w:val="00FA7EDE"/>
    <w:rsid w:val="00FA7F30"/>
    <w:rsid w:val="00FB0246"/>
    <w:rsid w:val="00FB0E44"/>
    <w:rsid w:val="00FB19E5"/>
    <w:rsid w:val="00FB1CDC"/>
    <w:rsid w:val="00FB1F2D"/>
    <w:rsid w:val="00FB1F46"/>
    <w:rsid w:val="00FB245F"/>
    <w:rsid w:val="00FB25D5"/>
    <w:rsid w:val="00FB2984"/>
    <w:rsid w:val="00FB2A2E"/>
    <w:rsid w:val="00FB2C91"/>
    <w:rsid w:val="00FB2D9A"/>
    <w:rsid w:val="00FB3112"/>
    <w:rsid w:val="00FB3650"/>
    <w:rsid w:val="00FB378B"/>
    <w:rsid w:val="00FB407F"/>
    <w:rsid w:val="00FB4088"/>
    <w:rsid w:val="00FB40E9"/>
    <w:rsid w:val="00FB4346"/>
    <w:rsid w:val="00FB440E"/>
    <w:rsid w:val="00FB443E"/>
    <w:rsid w:val="00FB4546"/>
    <w:rsid w:val="00FB47BC"/>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87E"/>
    <w:rsid w:val="00FC0AA5"/>
    <w:rsid w:val="00FC0ADA"/>
    <w:rsid w:val="00FC0C73"/>
    <w:rsid w:val="00FC0C8C"/>
    <w:rsid w:val="00FC1237"/>
    <w:rsid w:val="00FC17CE"/>
    <w:rsid w:val="00FC18E9"/>
    <w:rsid w:val="00FC1AD0"/>
    <w:rsid w:val="00FC1F62"/>
    <w:rsid w:val="00FC2457"/>
    <w:rsid w:val="00FC303B"/>
    <w:rsid w:val="00FC323C"/>
    <w:rsid w:val="00FC3685"/>
    <w:rsid w:val="00FC37E5"/>
    <w:rsid w:val="00FC3956"/>
    <w:rsid w:val="00FC3B9D"/>
    <w:rsid w:val="00FC3C5D"/>
    <w:rsid w:val="00FC427B"/>
    <w:rsid w:val="00FC42D8"/>
    <w:rsid w:val="00FC4562"/>
    <w:rsid w:val="00FC468C"/>
    <w:rsid w:val="00FC4791"/>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647"/>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3D5E"/>
    <w:rsid w:val="00FD42E4"/>
    <w:rsid w:val="00FD4436"/>
    <w:rsid w:val="00FD4449"/>
    <w:rsid w:val="00FD4589"/>
    <w:rsid w:val="00FD46F5"/>
    <w:rsid w:val="00FD4756"/>
    <w:rsid w:val="00FD4A0A"/>
    <w:rsid w:val="00FD4B98"/>
    <w:rsid w:val="00FD51AD"/>
    <w:rsid w:val="00FD5277"/>
    <w:rsid w:val="00FD552A"/>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3052"/>
    <w:rsid w:val="00FE30B7"/>
    <w:rsid w:val="00FE32B8"/>
    <w:rsid w:val="00FE3A61"/>
    <w:rsid w:val="00FE3AA4"/>
    <w:rsid w:val="00FE3DE8"/>
    <w:rsid w:val="00FE3E41"/>
    <w:rsid w:val="00FE427E"/>
    <w:rsid w:val="00FE437B"/>
    <w:rsid w:val="00FE45D3"/>
    <w:rsid w:val="00FE4A94"/>
    <w:rsid w:val="00FE4AF4"/>
    <w:rsid w:val="00FE4B59"/>
    <w:rsid w:val="00FE4BE7"/>
    <w:rsid w:val="00FE4C8B"/>
    <w:rsid w:val="00FE4E25"/>
    <w:rsid w:val="00FE4E34"/>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EAA"/>
    <w:rsid w:val="00FE7F6E"/>
    <w:rsid w:val="00FF0268"/>
    <w:rsid w:val="00FF0AC2"/>
    <w:rsid w:val="00FF0BFF"/>
    <w:rsid w:val="00FF0DD6"/>
    <w:rsid w:val="00FF19A9"/>
    <w:rsid w:val="00FF19F3"/>
    <w:rsid w:val="00FF1F48"/>
    <w:rsid w:val="00FF2201"/>
    <w:rsid w:val="00FF2615"/>
    <w:rsid w:val="00FF290E"/>
    <w:rsid w:val="00FF2985"/>
    <w:rsid w:val="00FF2AF1"/>
    <w:rsid w:val="00FF2BB1"/>
    <w:rsid w:val="00FF30A1"/>
    <w:rsid w:val="00FF3842"/>
    <w:rsid w:val="00FF3A40"/>
    <w:rsid w:val="00FF3AF1"/>
    <w:rsid w:val="00FF3CF1"/>
    <w:rsid w:val="00FF41AE"/>
    <w:rsid w:val="00FF424C"/>
    <w:rsid w:val="00FF439D"/>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35F"/>
    <w:pPr>
      <w:spacing w:before="120" w:after="180"/>
    </w:pPr>
    <w:rPr>
      <w:lang w:val="en-GB" w:eastAsia="ja-JP"/>
    </w:rPr>
  </w:style>
  <w:style w:type="paragraph" w:styleId="Heading1">
    <w:name w:val="heading 1"/>
    <w:basedOn w:val="Normal"/>
    <w:next w:val="Normal"/>
    <w:link w:val="Heading1Char"/>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numPr>
        <w:ilvl w:val="2"/>
      </w:numPr>
      <w:spacing w:before="120"/>
      <w:outlineLvl w:val="2"/>
    </w:pPr>
    <w:rPr>
      <w:i w:val="0"/>
      <w:iCs w:val="0"/>
      <w:sz w:val="26"/>
      <w:szCs w:val="26"/>
    </w:rPr>
  </w:style>
  <w:style w:type="paragraph" w:styleId="Heading4">
    <w:name w:val="heading 4"/>
    <w:basedOn w:val="Heading3"/>
    <w:next w:val="Normal"/>
    <w:link w:val="Heading4Char"/>
    <w:uiPriority w:val="99"/>
    <w:qFormat/>
    <w:pPr>
      <w:numPr>
        <w:ilvl w:val="3"/>
      </w:numPr>
      <w:tabs>
        <w:tab w:val="num" w:pos="360"/>
      </w:tabs>
      <w:ind w:left="720" w:hanging="720"/>
      <w:outlineLvl w:val="3"/>
    </w:pPr>
    <w:rPr>
      <w:rFonts w:ascii="Calibri" w:hAnsi="Calibri"/>
      <w:sz w:val="28"/>
      <w:szCs w:val="28"/>
    </w:rPr>
  </w:style>
  <w:style w:type="paragraph" w:styleId="Heading5">
    <w:name w:val="heading 5"/>
    <w:basedOn w:val="Heading4"/>
    <w:next w:val="Normal"/>
    <w:link w:val="Heading5Char"/>
    <w:uiPriority w:val="99"/>
    <w:qFormat/>
    <w:pPr>
      <w:numPr>
        <w:ilvl w:val="4"/>
      </w:numPr>
      <w:tabs>
        <w:tab w:val="num" w:pos="360"/>
      </w:tabs>
      <w:ind w:left="720" w:hanging="720"/>
      <w:outlineLvl w:val="4"/>
    </w:pPr>
    <w:rPr>
      <w:i/>
      <w:iCs/>
      <w:sz w:val="26"/>
      <w:szCs w:val="26"/>
    </w:rPr>
  </w:style>
  <w:style w:type="paragraph" w:styleId="Heading6">
    <w:name w:val="heading 6"/>
    <w:basedOn w:val="H6"/>
    <w:next w:val="Normal"/>
    <w:link w:val="Heading6Char"/>
    <w:uiPriority w:val="99"/>
    <w:qFormat/>
    <w:pPr>
      <w:numPr>
        <w:ilvl w:val="5"/>
      </w:numPr>
      <w:tabs>
        <w:tab w:val="num" w:pos="360"/>
      </w:tabs>
      <w:ind w:left="1985" w:hanging="1985"/>
      <w:outlineLvl w:val="5"/>
    </w:pPr>
    <w:rPr>
      <w:i w:val="0"/>
      <w:iCs w:val="0"/>
      <w:szCs w:val="20"/>
    </w:rPr>
  </w:style>
  <w:style w:type="paragraph" w:styleId="Heading7">
    <w:name w:val="heading 7"/>
    <w:basedOn w:val="H6"/>
    <w:next w:val="Normal"/>
    <w:link w:val="Heading7Char"/>
    <w:uiPriority w:val="99"/>
    <w:qFormat/>
    <w:pPr>
      <w:numPr>
        <w:ilvl w:val="6"/>
      </w:numPr>
      <w:tabs>
        <w:tab w:val="num" w:pos="360"/>
      </w:tabs>
      <w:ind w:left="1985" w:hanging="1985"/>
      <w:outlineLvl w:val="6"/>
    </w:pPr>
    <w:rPr>
      <w:b w:val="0"/>
      <w:bCs w:val="0"/>
      <w:i w:val="0"/>
      <w:iCs w:val="0"/>
      <w:sz w:val="24"/>
      <w:szCs w:val="24"/>
    </w:rPr>
  </w:style>
  <w:style w:type="paragraph" w:styleId="Heading8">
    <w:name w:val="heading 8"/>
    <w:basedOn w:val="Heading1"/>
    <w:next w:val="Normal"/>
    <w:link w:val="Heading8Char"/>
    <w:uiPriority w:val="99"/>
    <w:qFormat/>
    <w:pPr>
      <w:numPr>
        <w:ilvl w:val="7"/>
      </w:numPr>
      <w:tabs>
        <w:tab w:val="num" w:pos="360"/>
      </w:tabs>
      <w:ind w:left="432" w:hanging="432"/>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numPr>
        <w:ilvl w:val="8"/>
      </w:numPr>
      <w:tabs>
        <w:tab w:val="num" w:pos="360"/>
      </w:tabs>
      <w:ind w:left="432" w:hanging="432"/>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iPriority w:val="99"/>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1"/>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1">
    <w:name w:val="Caption Char1"/>
    <w:aliases w:val="cap Char3,cap Char Char,Caption Char Char,Caption Char1 Char Char,cap Char Char1 Char,Caption Char Char1 Char Char,cap Char2 Char,cap Char2 Char Char Char Char,cap1 Char,cap2 Char,cap11 Char,cap Char Char Char Char Char Char1,cap3 Char"/>
    <w:link w:val="Caption"/>
    <w:uiPriority w:val="99"/>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P,リ"/>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DefaultParagraphFont"/>
    <w:rsid w:val="00EE1304"/>
    <w:rPr>
      <w:rFonts w:ascii="Times-Italic" w:hAnsi="Times-Italic" w:hint="default"/>
      <w:b w:val="0"/>
      <w:bCs w:val="0"/>
      <w:i/>
      <w:iCs/>
      <w:color w:val="000000"/>
      <w:sz w:val="20"/>
      <w:szCs w:val="20"/>
    </w:rPr>
  </w:style>
  <w:style w:type="character" w:customStyle="1" w:styleId="fontstyle11">
    <w:name w:val="fontstyle11"/>
    <w:basedOn w:val="DefaultParagraphFont"/>
    <w:rsid w:val="00EE1304"/>
    <w:rPr>
      <w:rFonts w:ascii="T38" w:hAnsi="T38" w:hint="default"/>
      <w:b w:val="0"/>
      <w:bCs w:val="0"/>
      <w:i w:val="0"/>
      <w:iCs w:val="0"/>
      <w:color w:val="000000"/>
      <w:sz w:val="14"/>
      <w:szCs w:val="14"/>
    </w:rPr>
  </w:style>
  <w:style w:type="character" w:customStyle="1" w:styleId="fontstyle31">
    <w:name w:val="fontstyle31"/>
    <w:basedOn w:val="DefaultParagraphFont"/>
    <w:rsid w:val="00EE1304"/>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FC5647"/>
    <w:rPr>
      <w:color w:val="666666"/>
    </w:rPr>
  </w:style>
  <w:style w:type="table" w:styleId="GridTable2-Accent5">
    <w:name w:val="Grid Table 2 Accent 5"/>
    <w:basedOn w:val="TableNormal"/>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
    <w:name w:val="Grid Table 1 Light"/>
    <w:basedOn w:val="TableNormal"/>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NoList"/>
    <w:rsid w:val="001059B7"/>
    <w:pPr>
      <w:numPr>
        <w:numId w:val="8"/>
      </w:numPr>
    </w:pPr>
  </w:style>
  <w:style w:type="table" w:styleId="TableGridLight">
    <w:name w:val="Grid Table Light"/>
    <w:basedOn w:val="TableNormal"/>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Revision">
    <w:name w:val="Revision"/>
    <w:hidden/>
    <w:uiPriority w:val="99"/>
    <w:semiHidden/>
    <w:rsid w:val="00780B22"/>
    <w:rPr>
      <w:lang w:val="en-GB" w:eastAsia="ja-JP"/>
    </w:rPr>
  </w:style>
  <w:style w:type="character" w:customStyle="1" w:styleId="fontstyle41">
    <w:name w:val="fontstyle41"/>
    <w:basedOn w:val="DefaultParagraphFont"/>
    <w:rsid w:val="00380B40"/>
    <w:rPr>
      <w:rFonts w:ascii="Helvetica-Bold" w:hAnsi="Helvetica-Bold" w:hint="default"/>
      <w:b/>
      <w:bCs/>
      <w:i w:val="0"/>
      <w:iCs w:val="0"/>
      <w:color w:val="000000"/>
      <w:sz w:val="18"/>
      <w:szCs w:val="18"/>
    </w:rPr>
  </w:style>
  <w:style w:type="paragraph" w:customStyle="1" w:styleId="12">
    <w:name w:val="正文1"/>
    <w:rsid w:val="00911FB6"/>
    <w:pPr>
      <w:widowControl w:val="0"/>
      <w:jc w:val="both"/>
    </w:pPr>
    <w:rPr>
      <w:rFonts w:ascii="Calibri" w:hAnsi="Calibri"/>
      <w:kern w:val="2"/>
      <w:sz w:val="21"/>
      <w:szCs w:val="21"/>
    </w:rPr>
  </w:style>
  <w:style w:type="paragraph" w:customStyle="1" w:styleId="MTDisplayEquation">
    <w:name w:val="MTDisplayEquation"/>
    <w:basedOn w:val="Normal"/>
    <w:next w:val="Normal"/>
    <w:link w:val="MTDisplayEquationChar"/>
    <w:rsid w:val="00967DA0"/>
    <w:pPr>
      <w:tabs>
        <w:tab w:val="center" w:pos="4820"/>
        <w:tab w:val="right" w:pos="9640"/>
      </w:tabs>
      <w:jc w:val="both"/>
    </w:pPr>
    <w:rPr>
      <w:lang w:eastAsia="zh-CN"/>
    </w:rPr>
  </w:style>
  <w:style w:type="character" w:customStyle="1" w:styleId="MTDisplayEquationChar">
    <w:name w:val="MTDisplayEquation Char"/>
    <w:basedOn w:val="DefaultParagraphFont"/>
    <w:link w:val="MTDisplayEquation"/>
    <w:rsid w:val="00967DA0"/>
    <w:rPr>
      <w:lang w:val="en-GB"/>
    </w:rPr>
  </w:style>
  <w:style w:type="paragraph" w:customStyle="1" w:styleId="2">
    <w:name w:val="正文2"/>
    <w:rsid w:val="00083B21"/>
    <w:pPr>
      <w:spacing w:before="100" w:beforeAutospacing="1" w:after="160" w:line="256" w:lineRule="auto"/>
    </w:pPr>
    <w:rPr>
      <w:rFonts w:ascii="Calibri" w:eastAsia="Malgun Gothic" w:hAnsi="Calibri" w:cs="Arial"/>
      <w:sz w:val="22"/>
      <w:szCs w:val="22"/>
    </w:rPr>
  </w:style>
  <w:style w:type="table" w:customStyle="1" w:styleId="TableGrid1">
    <w:name w:val="TableGrid1"/>
    <w:basedOn w:val="TableNormal"/>
    <w:next w:val="TableGrid"/>
    <w:uiPriority w:val="59"/>
    <w:qFormat/>
    <w:rsid w:val="004F27ED"/>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553377">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43414768">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513422267">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18800053">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40236348">
      <w:bodyDiv w:val="1"/>
      <w:marLeft w:val="0"/>
      <w:marRight w:val="0"/>
      <w:marTop w:val="0"/>
      <w:marBottom w:val="0"/>
      <w:divBdr>
        <w:top w:val="none" w:sz="0" w:space="0" w:color="auto"/>
        <w:left w:val="none" w:sz="0" w:space="0" w:color="auto"/>
        <w:bottom w:val="none" w:sz="0" w:space="0" w:color="auto"/>
        <w:right w:val="none" w:sz="0" w:space="0" w:color="auto"/>
      </w:divBdr>
      <w:divsChild>
        <w:div w:id="560672625">
          <w:marLeft w:val="1886"/>
          <w:marRight w:val="0"/>
          <w:marTop w:val="120"/>
          <w:marBottom w:val="0"/>
          <w:divBdr>
            <w:top w:val="none" w:sz="0" w:space="0" w:color="auto"/>
            <w:left w:val="none" w:sz="0" w:space="0" w:color="auto"/>
            <w:bottom w:val="none" w:sz="0" w:space="0" w:color="auto"/>
            <w:right w:val="none" w:sz="0" w:space="0" w:color="auto"/>
          </w:divBdr>
        </w:div>
      </w:divsChild>
    </w:div>
    <w:div w:id="672300826">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64836977">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06708041">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8278966">
      <w:bodyDiv w:val="1"/>
      <w:marLeft w:val="0"/>
      <w:marRight w:val="0"/>
      <w:marTop w:val="0"/>
      <w:marBottom w:val="0"/>
      <w:divBdr>
        <w:top w:val="none" w:sz="0" w:space="0" w:color="auto"/>
        <w:left w:val="none" w:sz="0" w:space="0" w:color="auto"/>
        <w:bottom w:val="none" w:sz="0" w:space="0" w:color="auto"/>
        <w:right w:val="none" w:sz="0" w:space="0" w:color="auto"/>
      </w:divBdr>
    </w:div>
    <w:div w:id="925649430">
      <w:bodyDiv w:val="1"/>
      <w:marLeft w:val="0"/>
      <w:marRight w:val="0"/>
      <w:marTop w:val="0"/>
      <w:marBottom w:val="0"/>
      <w:divBdr>
        <w:top w:val="none" w:sz="0" w:space="0" w:color="auto"/>
        <w:left w:val="none" w:sz="0" w:space="0" w:color="auto"/>
        <w:bottom w:val="none" w:sz="0" w:space="0" w:color="auto"/>
        <w:right w:val="none" w:sz="0" w:space="0" w:color="auto"/>
      </w:divBdr>
    </w:div>
    <w:div w:id="1000621549">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69380192">
      <w:bodyDiv w:val="1"/>
      <w:marLeft w:val="0"/>
      <w:marRight w:val="0"/>
      <w:marTop w:val="0"/>
      <w:marBottom w:val="0"/>
      <w:divBdr>
        <w:top w:val="none" w:sz="0" w:space="0" w:color="auto"/>
        <w:left w:val="none" w:sz="0" w:space="0" w:color="auto"/>
        <w:bottom w:val="none" w:sz="0" w:space="0" w:color="auto"/>
        <w:right w:val="none" w:sz="0" w:space="0" w:color="auto"/>
      </w:divBdr>
      <w:divsChild>
        <w:div w:id="1473526559">
          <w:marLeft w:val="1166"/>
          <w:marRight w:val="0"/>
          <w:marTop w:val="12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1135">
      <w:bodyDiv w:val="1"/>
      <w:marLeft w:val="0"/>
      <w:marRight w:val="0"/>
      <w:marTop w:val="0"/>
      <w:marBottom w:val="0"/>
      <w:divBdr>
        <w:top w:val="none" w:sz="0" w:space="0" w:color="auto"/>
        <w:left w:val="none" w:sz="0" w:space="0" w:color="auto"/>
        <w:bottom w:val="none" w:sz="0" w:space="0" w:color="auto"/>
        <w:right w:val="none" w:sz="0" w:space="0" w:color="auto"/>
      </w:divBdr>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10549044">
      <w:bodyDiv w:val="1"/>
      <w:marLeft w:val="0"/>
      <w:marRight w:val="0"/>
      <w:marTop w:val="0"/>
      <w:marBottom w:val="0"/>
      <w:divBdr>
        <w:top w:val="none" w:sz="0" w:space="0" w:color="auto"/>
        <w:left w:val="none" w:sz="0" w:space="0" w:color="auto"/>
        <w:bottom w:val="none" w:sz="0" w:space="0" w:color="auto"/>
        <w:right w:val="none" w:sz="0" w:space="0" w:color="auto"/>
      </w:divBdr>
    </w:div>
    <w:div w:id="1339114844">
      <w:bodyDiv w:val="1"/>
      <w:marLeft w:val="0"/>
      <w:marRight w:val="0"/>
      <w:marTop w:val="0"/>
      <w:marBottom w:val="0"/>
      <w:divBdr>
        <w:top w:val="none" w:sz="0" w:space="0" w:color="auto"/>
        <w:left w:val="none" w:sz="0" w:space="0" w:color="auto"/>
        <w:bottom w:val="none" w:sz="0" w:space="0" w:color="auto"/>
        <w:right w:val="none" w:sz="0" w:space="0" w:color="auto"/>
      </w:divBdr>
    </w:div>
    <w:div w:id="1404991031">
      <w:bodyDiv w:val="1"/>
      <w:marLeft w:val="0"/>
      <w:marRight w:val="0"/>
      <w:marTop w:val="0"/>
      <w:marBottom w:val="0"/>
      <w:divBdr>
        <w:top w:val="none" w:sz="0" w:space="0" w:color="auto"/>
        <w:left w:val="none" w:sz="0" w:space="0" w:color="auto"/>
        <w:bottom w:val="none" w:sz="0" w:space="0" w:color="auto"/>
        <w:right w:val="none" w:sz="0" w:space="0" w:color="auto"/>
      </w:divBdr>
    </w:div>
    <w:div w:id="1470510890">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84547468">
      <w:bodyDiv w:val="1"/>
      <w:marLeft w:val="0"/>
      <w:marRight w:val="0"/>
      <w:marTop w:val="0"/>
      <w:marBottom w:val="0"/>
      <w:divBdr>
        <w:top w:val="none" w:sz="0" w:space="0" w:color="auto"/>
        <w:left w:val="none" w:sz="0" w:space="0" w:color="auto"/>
        <w:bottom w:val="none" w:sz="0" w:space="0" w:color="auto"/>
        <w:right w:val="none" w:sz="0" w:space="0" w:color="auto"/>
      </w:divBdr>
    </w:div>
    <w:div w:id="1752316987">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902982061">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62946661">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9</Pages>
  <Words>4970</Words>
  <Characters>28333</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Yuhua Cao</cp:lastModifiedBy>
  <cp:revision>14</cp:revision>
  <cp:lastPrinted>2013-04-02T02:18:00Z</cp:lastPrinted>
  <dcterms:created xsi:type="dcterms:W3CDTF">2024-09-29T09:33:00Z</dcterms:created>
  <dcterms:modified xsi:type="dcterms:W3CDTF">2024-11-08T08:30:00Z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