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E80A5" w14:textId="3AEC1F77" w:rsidR="00927573" w:rsidRPr="00A079D3" w:rsidRDefault="00927573" w:rsidP="0092757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#105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24171</w:t>
      </w:r>
      <w:r>
        <w:rPr>
          <w:rFonts w:ascii="Arial" w:hAnsi="Arial" w:cs="Arial"/>
          <w:b/>
          <w:sz w:val="28"/>
          <w:szCs w:val="28"/>
        </w:rPr>
        <w:t>5</w:t>
      </w:r>
    </w:p>
    <w:p w14:paraId="273A0971" w14:textId="77777777" w:rsidR="00927573" w:rsidRPr="00A079D3" w:rsidRDefault="00927573" w:rsidP="009275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Melbourne, Australia, September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770A4028" w14:textId="77777777" w:rsidR="00927573" w:rsidRDefault="00927573" w:rsidP="00D752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</w:p>
    <w:p w14:paraId="0506A37F" w14:textId="3427D45A" w:rsidR="00D75201" w:rsidRPr="00927573" w:rsidRDefault="00D75201" w:rsidP="00D752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927573">
        <w:rPr>
          <w:rFonts w:eastAsia="SimSun" w:cs="Arial"/>
          <w:b w:val="0"/>
          <w:bCs/>
          <w:i/>
          <w:iCs/>
          <w:sz w:val="20"/>
          <w:lang w:eastAsia="zh-CN"/>
        </w:rPr>
        <w:t>3GPP TSG-RAN WG4 Meeting #112</w:t>
      </w:r>
      <w:r w:rsidRPr="00927573">
        <w:rPr>
          <w:rFonts w:eastAsia="SimSun" w:cs="Arial"/>
          <w:b w:val="0"/>
          <w:bCs/>
          <w:i/>
          <w:iCs/>
          <w:sz w:val="20"/>
          <w:lang w:eastAsia="zh-CN"/>
        </w:rPr>
        <w:tab/>
      </w:r>
      <w:r w:rsidR="00AD7909" w:rsidRPr="00927573">
        <w:rPr>
          <w:rFonts w:eastAsia="SimSun" w:cs="Arial"/>
          <w:b w:val="0"/>
          <w:bCs/>
          <w:i/>
          <w:iCs/>
          <w:sz w:val="20"/>
          <w:lang w:eastAsia="zh-CN"/>
        </w:rPr>
        <w:t>R4-2414419</w:t>
      </w:r>
    </w:p>
    <w:p w14:paraId="6ABAE606" w14:textId="77777777" w:rsidR="00D75201" w:rsidRPr="00927573" w:rsidRDefault="00D75201" w:rsidP="00D752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927573">
        <w:rPr>
          <w:rFonts w:eastAsia="SimSun" w:cs="Arial"/>
          <w:b w:val="0"/>
          <w:bCs/>
          <w:i/>
          <w:iCs/>
          <w:sz w:val="20"/>
          <w:lang w:eastAsia="zh-CN"/>
        </w:rPr>
        <w:t>Maastricht, Netherlands, 19</w:t>
      </w:r>
      <w:r w:rsidRPr="00927573">
        <w:rPr>
          <w:rFonts w:eastAsia="SimSun" w:cs="Arial"/>
          <w:b w:val="0"/>
          <w:bCs/>
          <w:i/>
          <w:iCs/>
          <w:sz w:val="20"/>
          <w:vertAlign w:val="superscript"/>
          <w:lang w:eastAsia="zh-CN"/>
        </w:rPr>
        <w:t>th</w:t>
      </w:r>
      <w:r w:rsidRPr="00927573">
        <w:rPr>
          <w:rFonts w:eastAsia="SimSun" w:cs="Arial"/>
          <w:b w:val="0"/>
          <w:bCs/>
          <w:i/>
          <w:iCs/>
          <w:sz w:val="20"/>
          <w:lang w:eastAsia="zh-CN"/>
        </w:rPr>
        <w:t xml:space="preserve"> – 23</w:t>
      </w:r>
      <w:r w:rsidRPr="00927573">
        <w:rPr>
          <w:rFonts w:eastAsia="SimSun" w:cs="Arial"/>
          <w:b w:val="0"/>
          <w:bCs/>
          <w:i/>
          <w:iCs/>
          <w:sz w:val="20"/>
          <w:vertAlign w:val="superscript"/>
          <w:lang w:eastAsia="zh-CN"/>
        </w:rPr>
        <w:t>rd</w:t>
      </w:r>
      <w:r w:rsidRPr="00927573">
        <w:rPr>
          <w:rFonts w:eastAsia="SimSun" w:cs="Arial"/>
          <w:b w:val="0"/>
          <w:bCs/>
          <w:i/>
          <w:iCs/>
          <w:sz w:val="20"/>
          <w:lang w:eastAsia="zh-CN"/>
        </w:rPr>
        <w:t xml:space="preserve"> August, 2024</w:t>
      </w:r>
    </w:p>
    <w:p w14:paraId="1F175870" w14:textId="77777777" w:rsidR="00B97703" w:rsidRDefault="00B97703">
      <w:pPr>
        <w:rPr>
          <w:rFonts w:ascii="Arial" w:hAnsi="Arial" w:cs="Arial"/>
        </w:rPr>
      </w:pPr>
    </w:p>
    <w:p w14:paraId="5DA87583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23553" w:rsidRPr="00623553">
        <w:rPr>
          <w:rFonts w:ascii="Arial" w:hAnsi="Arial" w:cs="Arial"/>
          <w:b/>
          <w:sz w:val="22"/>
          <w:szCs w:val="22"/>
        </w:rPr>
        <w:t>Rx requirements for n100/n101 PC1 HPUE cab-radio</w:t>
      </w:r>
    </w:p>
    <w:p w14:paraId="22B0FE9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0C39">
        <w:rPr>
          <w:rFonts w:ascii="Arial" w:hAnsi="Arial" w:cs="Arial"/>
          <w:b/>
          <w:bCs/>
          <w:sz w:val="22"/>
          <w:szCs w:val="22"/>
        </w:rPr>
        <w:t>-</w:t>
      </w:r>
    </w:p>
    <w:p w14:paraId="7B2435E1" w14:textId="77777777" w:rsidR="00B97703" w:rsidRPr="006235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23553">
        <w:rPr>
          <w:rFonts w:ascii="Arial" w:hAnsi="Arial" w:cs="Arial"/>
          <w:b/>
          <w:sz w:val="22"/>
          <w:szCs w:val="22"/>
        </w:rPr>
        <w:t>Release: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733F41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23553">
        <w:rPr>
          <w:rFonts w:ascii="Arial" w:hAnsi="Arial" w:cs="Arial"/>
          <w:b/>
          <w:sz w:val="22"/>
          <w:szCs w:val="22"/>
        </w:rPr>
        <w:t>Work Item: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 xml:space="preserve">High-power UE operation for fixed-wireless/vehicle-mounted use cases in LTE bands and NR bands in Rel-18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623553" w:rsidRPr="00623553">
        <w:rPr>
          <w:rFonts w:ascii="Arial" w:hAnsi="Arial" w:cs="Arial"/>
          <w:b/>
          <w:bCs/>
          <w:sz w:val="22"/>
          <w:szCs w:val="22"/>
        </w:rPr>
        <w:t>LTE_NR_HPUE_FWVM_R18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272F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60CBF1" w14:textId="5DB659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670B">
        <w:rPr>
          <w:rFonts w:ascii="Arial" w:hAnsi="Arial" w:cs="Arial"/>
          <w:b/>
          <w:sz w:val="22"/>
          <w:szCs w:val="22"/>
        </w:rPr>
        <w:t>Source:</w:t>
      </w:r>
      <w:r w:rsidRPr="0016670B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D7909">
        <w:rPr>
          <w:rFonts w:ascii="Arial" w:hAnsi="Arial" w:cs="Arial"/>
          <w:b/>
          <w:sz w:val="22"/>
          <w:szCs w:val="22"/>
        </w:rPr>
        <w:t>RAN WG4</w:t>
      </w:r>
      <w:bookmarkEnd w:id="5"/>
      <w:bookmarkEnd w:id="6"/>
      <w:bookmarkEnd w:id="7"/>
    </w:p>
    <w:p w14:paraId="057CD6EA" w14:textId="77777777" w:rsidR="00B97703" w:rsidRPr="004456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sz w:val="22"/>
          <w:szCs w:val="22"/>
        </w:rPr>
        <w:t>To: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ETSI TC RT</w:t>
      </w:r>
    </w:p>
    <w:p w14:paraId="214D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45659">
        <w:rPr>
          <w:rFonts w:ascii="Arial" w:hAnsi="Arial" w:cs="Arial"/>
          <w:b/>
          <w:sz w:val="22"/>
          <w:szCs w:val="22"/>
        </w:rPr>
        <w:t>Cc: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TSG RAN</w:t>
      </w:r>
    </w:p>
    <w:bookmarkEnd w:id="8"/>
    <w:bookmarkEnd w:id="9"/>
    <w:p w14:paraId="3365F9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A2D4D71" w14:textId="77777777" w:rsidR="00B97703" w:rsidRP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</w:t>
      </w:r>
      <w:r w:rsidRPr="00445659">
        <w:rPr>
          <w:rFonts w:ascii="Arial" w:hAnsi="Arial" w:cs="Arial"/>
          <w:b/>
          <w:sz w:val="22"/>
          <w:szCs w:val="22"/>
        </w:rPr>
        <w:t>rson: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Michal Szydelko</w:t>
      </w:r>
    </w:p>
    <w:p w14:paraId="6700E0AF" w14:textId="77777777" w:rsid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5659" w:rsidRPr="0044565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14:paraId="27B8845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CBA1DF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1BE86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AF1A92" w14:textId="3791C20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27573">
        <w:rPr>
          <w:rFonts w:ascii="Arial" w:hAnsi="Arial" w:cs="Arial"/>
          <w:bCs/>
        </w:rPr>
        <w:t>-</w:t>
      </w:r>
    </w:p>
    <w:p w14:paraId="309B2F80" w14:textId="77777777" w:rsidR="00B97703" w:rsidRDefault="00B97703">
      <w:pPr>
        <w:rPr>
          <w:rFonts w:ascii="Arial" w:hAnsi="Arial" w:cs="Arial"/>
        </w:rPr>
      </w:pPr>
    </w:p>
    <w:p w14:paraId="4C7A20E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4C60B6" w14:textId="77777777" w:rsidR="00A73249" w:rsidRPr="00D61828" w:rsidRDefault="00A73249" w:rsidP="00A73249">
      <w:r w:rsidRPr="00D61828">
        <w:t xml:space="preserve">It has been brought to </w:t>
      </w:r>
      <w:r w:rsidR="009A69D8" w:rsidRPr="00D61828">
        <w:t xml:space="preserve">RAN WG4 </w:t>
      </w:r>
      <w:r w:rsidRPr="00D61828">
        <w:t xml:space="preserve">attention, that ETSI TC RT was discussing misalignments of the ECC Decision (20)02 and the </w:t>
      </w:r>
      <w:r w:rsidR="009A69D8" w:rsidRPr="00D61828">
        <w:t xml:space="preserve">Rel-18 version of the </w:t>
      </w:r>
      <w:r w:rsidRPr="00D61828">
        <w:t xml:space="preserve">3GPP TS 38.101-1, observing that the </w:t>
      </w:r>
      <w:r w:rsidR="00215BF1">
        <w:t>High Power UE (</w:t>
      </w:r>
      <w:r w:rsidRPr="00D61828">
        <w:t>HPUE</w:t>
      </w:r>
      <w:r w:rsidR="00215BF1">
        <w:t>)</w:t>
      </w:r>
      <w:r w:rsidRPr="00D61828">
        <w:t xml:space="preserve"> cab-radio receiver characteristics were not reflected. </w:t>
      </w:r>
    </w:p>
    <w:p w14:paraId="0126DB18" w14:textId="77777777" w:rsidR="00BC6C25" w:rsidRPr="00C26F68" w:rsidRDefault="00BC6C25" w:rsidP="00A73249">
      <w:r w:rsidRPr="00C26F68">
        <w:t xml:space="preserve">RAN WG4 has observed that work on the </w:t>
      </w:r>
      <w:r w:rsidR="00A73249" w:rsidRPr="00C26F68">
        <w:t xml:space="preserve">HPUE </w:t>
      </w:r>
      <w:r w:rsidRPr="00C26F68">
        <w:t xml:space="preserve">PC1 </w:t>
      </w:r>
      <w:r w:rsidR="00A73249" w:rsidRPr="00C26F68">
        <w:t xml:space="preserve">cab-radio for n100/n101 in Rel-18 was embedded into the LTE_NR_HPUE_FWVM_REL18 </w:t>
      </w:r>
      <w:r w:rsidRPr="00C26F68">
        <w:t>work item</w:t>
      </w:r>
      <w:r w:rsidR="00A73249" w:rsidRPr="00C26F68">
        <w:t xml:space="preserve">, </w:t>
      </w:r>
      <w:r w:rsidRPr="00C26F68">
        <w:t xml:space="preserve">which was focusing on </w:t>
      </w:r>
      <w:r w:rsidR="00A73249" w:rsidRPr="00C26F68">
        <w:t xml:space="preserve">HPUE </w:t>
      </w:r>
      <w:r w:rsidRPr="00C26F68">
        <w:t>aspects</w:t>
      </w:r>
      <w:r w:rsidR="00C26F68">
        <w:t xml:space="preserve"> and related Tx requirements</w:t>
      </w:r>
      <w:r w:rsidR="00A73249" w:rsidRPr="00C26F68">
        <w:t xml:space="preserve">. </w:t>
      </w:r>
      <w:r w:rsidR="00271BB5">
        <w:t xml:space="preserve">Technical work on this Work Item has been concluded during </w:t>
      </w:r>
      <w:r w:rsidR="00271BB5" w:rsidRPr="00271BB5">
        <w:t>RAN WG4 Meeting #111</w:t>
      </w:r>
      <w:r w:rsidR="00271BB5">
        <w:t xml:space="preserve"> (May 2025). </w:t>
      </w:r>
    </w:p>
    <w:p w14:paraId="4AAFEB4E" w14:textId="77777777" w:rsidR="000A6AA8" w:rsidRDefault="00A73249" w:rsidP="00A73249">
      <w:r w:rsidRPr="00265C46">
        <w:t>RAN</w:t>
      </w:r>
      <w:r w:rsidR="00BC6C25" w:rsidRPr="00265C46">
        <w:t xml:space="preserve"> WG</w:t>
      </w:r>
      <w:r w:rsidRPr="00265C46">
        <w:t xml:space="preserve">4 </w:t>
      </w:r>
      <w:r w:rsidR="00BC6C25" w:rsidRPr="00265C46">
        <w:t xml:space="preserve">has concluded that it </w:t>
      </w:r>
      <w:r w:rsidRPr="00265C46">
        <w:t xml:space="preserve">shall reassure that there is no n100/n101 specification </w:t>
      </w:r>
      <w:r w:rsidR="00265C46" w:rsidRPr="00265C46">
        <w:t>duplication</w:t>
      </w:r>
      <w:r w:rsidR="000A6AA8">
        <w:t>,</w:t>
      </w:r>
      <w:r w:rsidR="00265C46" w:rsidRPr="00265C46">
        <w:t xml:space="preserve"> nor misalignment </w:t>
      </w:r>
      <w:r w:rsidRPr="00265C46">
        <w:t>among 3GPP RAN4 and ETSI TC RT</w:t>
      </w:r>
      <w:r w:rsidR="00BC6C25" w:rsidRPr="00265C46">
        <w:t xml:space="preserve"> for n100/n101 FRMCS</w:t>
      </w:r>
      <w:r w:rsidRPr="00265C46">
        <w:t xml:space="preserve">. </w:t>
      </w:r>
    </w:p>
    <w:p w14:paraId="59E2E308" w14:textId="0719EF8D" w:rsidR="00265C46" w:rsidRDefault="00F30643" w:rsidP="00A73249">
      <w:pPr>
        <w:rPr>
          <w:highlight w:val="yellow"/>
        </w:rPr>
      </w:pPr>
      <w:r w:rsidRPr="00265C46">
        <w:t xml:space="preserve">Therefore, RAN WG4 </w:t>
      </w:r>
      <w:r w:rsidR="00265C46" w:rsidRPr="00265C46">
        <w:t>has decided to refer to ETSI TS 103 793</w:t>
      </w:r>
      <w:r w:rsidR="00265C46">
        <w:t xml:space="preserve"> for the Rx characteristics of the FRMCS PC1 cab-radio</w:t>
      </w:r>
      <w:r w:rsidR="00265C46" w:rsidRPr="00265C46">
        <w:t>.</w:t>
      </w:r>
    </w:p>
    <w:p w14:paraId="702C8B16" w14:textId="77777777" w:rsidR="00B97703" w:rsidRPr="009F3E99" w:rsidRDefault="002F1940" w:rsidP="000F6242">
      <w:pPr>
        <w:pStyle w:val="Heading1"/>
      </w:pPr>
      <w:r w:rsidRPr="009F3E99">
        <w:t>2</w:t>
      </w:r>
      <w:r w:rsidRPr="009F3E99">
        <w:tab/>
      </w:r>
      <w:r w:rsidR="000F6242" w:rsidRPr="009F3E99">
        <w:t>Actions</w:t>
      </w:r>
    </w:p>
    <w:p w14:paraId="77E0BB62" w14:textId="77777777" w:rsidR="00B97703" w:rsidRPr="009F3E9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F3E99">
        <w:rPr>
          <w:rFonts w:ascii="Arial" w:hAnsi="Arial" w:cs="Arial"/>
          <w:b/>
        </w:rPr>
        <w:t>To</w:t>
      </w:r>
      <w:r w:rsidR="000F6242" w:rsidRPr="009F3E99">
        <w:rPr>
          <w:rFonts w:ascii="Arial" w:hAnsi="Arial" w:cs="Arial"/>
          <w:b/>
        </w:rPr>
        <w:t xml:space="preserve"> </w:t>
      </w:r>
      <w:r w:rsidR="00640C39" w:rsidRPr="009F3E99">
        <w:rPr>
          <w:rFonts w:ascii="Arial" w:hAnsi="Arial" w:cs="Arial"/>
          <w:b/>
        </w:rPr>
        <w:t>ETSI TC RT</w:t>
      </w:r>
      <w:r w:rsidRPr="009F3E99">
        <w:rPr>
          <w:rFonts w:ascii="Arial" w:hAnsi="Arial" w:cs="Arial"/>
          <w:b/>
        </w:rPr>
        <w:t xml:space="preserve"> </w:t>
      </w:r>
    </w:p>
    <w:p w14:paraId="03818A21" w14:textId="77777777" w:rsidR="00677D65" w:rsidRDefault="00B97703" w:rsidP="00640C39">
      <w:pPr>
        <w:spacing w:after="120"/>
        <w:ind w:left="993" w:hanging="993"/>
      </w:pPr>
      <w:r w:rsidRPr="009F3E99">
        <w:rPr>
          <w:rFonts w:ascii="Arial" w:hAnsi="Arial" w:cs="Arial"/>
          <w:b/>
        </w:rPr>
        <w:t xml:space="preserve">ACTION: </w:t>
      </w:r>
      <w:r w:rsidRPr="009F3E99">
        <w:rPr>
          <w:rFonts w:ascii="Arial" w:hAnsi="Arial" w:cs="Arial"/>
          <w:b/>
        </w:rPr>
        <w:tab/>
      </w:r>
      <w:r w:rsidR="00640C39" w:rsidRPr="009F3E99">
        <w:rPr>
          <w:rFonts w:ascii="Arial" w:hAnsi="Arial" w:cs="Arial"/>
        </w:rPr>
        <w:t>3GPP RAN WG4</w:t>
      </w:r>
      <w:r w:rsidRPr="009F3E99">
        <w:rPr>
          <w:rFonts w:ascii="Arial" w:hAnsi="Arial" w:cs="Arial"/>
        </w:rPr>
        <w:t xml:space="preserve"> </w:t>
      </w:r>
      <w:r w:rsidR="00036A8C">
        <w:rPr>
          <w:rFonts w:ascii="Arial" w:hAnsi="Arial" w:cs="Arial"/>
        </w:rPr>
        <w:t xml:space="preserve">respectfully </w:t>
      </w:r>
      <w:r w:rsidRPr="009F3E99">
        <w:rPr>
          <w:rFonts w:ascii="Arial" w:hAnsi="Arial" w:cs="Arial"/>
        </w:rPr>
        <w:t xml:space="preserve">asks </w:t>
      </w:r>
      <w:r w:rsidR="00640C39" w:rsidRPr="009F3E99">
        <w:rPr>
          <w:rFonts w:ascii="Arial" w:hAnsi="Arial" w:cs="Arial"/>
        </w:rPr>
        <w:t xml:space="preserve">ETSI TC RT </w:t>
      </w:r>
      <w:r w:rsidRPr="009F3E99">
        <w:rPr>
          <w:rFonts w:ascii="Arial" w:hAnsi="Arial" w:cs="Arial"/>
        </w:rPr>
        <w:t>to</w:t>
      </w:r>
      <w:r w:rsidR="00017F23" w:rsidRPr="009F3E99">
        <w:rPr>
          <w:rFonts w:ascii="Arial" w:hAnsi="Arial" w:cs="Arial"/>
        </w:rPr>
        <w:t xml:space="preserve"> </w:t>
      </w:r>
      <w:r w:rsidR="00640C39" w:rsidRPr="009F3E99">
        <w:rPr>
          <w:rFonts w:ascii="Arial" w:hAnsi="Arial" w:cs="Arial"/>
        </w:rPr>
        <w:t>consider the above information in their work on ETSI TS 103 793.</w:t>
      </w:r>
    </w:p>
    <w:p w14:paraId="1B9CBA47" w14:textId="77777777" w:rsidR="00B97703" w:rsidRPr="00927573" w:rsidRDefault="001232C0" w:rsidP="006F1AFE">
      <w:pPr>
        <w:spacing w:after="120"/>
        <w:rPr>
          <w:rFonts w:ascii="Arial" w:hAnsi="Arial" w:cs="Arial"/>
        </w:rPr>
      </w:pPr>
      <w:r w:rsidRPr="009F3E99">
        <w:rPr>
          <w:rFonts w:ascii="Arial" w:hAnsi="Arial" w:cs="Arial"/>
        </w:rPr>
        <w:t>3GPP RAN WG4</w:t>
      </w:r>
      <w:r>
        <w:rPr>
          <w:rFonts w:ascii="Arial" w:hAnsi="Arial" w:cs="Arial"/>
        </w:rPr>
        <w:t xml:space="preserve"> would appreciate to be informed by </w:t>
      </w:r>
      <w:r w:rsidRPr="001232C0">
        <w:rPr>
          <w:rFonts w:ascii="Arial" w:hAnsi="Arial" w:cs="Arial"/>
        </w:rPr>
        <w:t>ETSI TC RT</w:t>
      </w:r>
      <w:r>
        <w:rPr>
          <w:rFonts w:ascii="Arial" w:hAnsi="Arial" w:cs="Arial"/>
        </w:rPr>
        <w:t xml:space="preserve"> on the progress of the work on </w:t>
      </w:r>
      <w:r w:rsidRPr="009F3E99">
        <w:rPr>
          <w:rFonts w:ascii="Arial" w:hAnsi="Arial" w:cs="Arial"/>
        </w:rPr>
        <w:t>ETSI TS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103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793</w:t>
      </w:r>
      <w:r>
        <w:rPr>
          <w:rFonts w:ascii="Arial" w:hAnsi="Arial" w:cs="Arial"/>
        </w:rPr>
        <w:t>.</w:t>
      </w:r>
    </w:p>
    <w:p w14:paraId="66A308A9" w14:textId="77777777" w:rsidR="00B97703" w:rsidRPr="00116C09" w:rsidRDefault="00B97703" w:rsidP="000F6242">
      <w:pPr>
        <w:pStyle w:val="Heading1"/>
        <w:rPr>
          <w:szCs w:val="36"/>
        </w:rPr>
      </w:pPr>
      <w:r w:rsidRPr="00E321B7">
        <w:rPr>
          <w:szCs w:val="36"/>
        </w:rPr>
        <w:lastRenderedPageBreak/>
        <w:t>3</w:t>
      </w:r>
      <w:r w:rsidR="002F1940" w:rsidRPr="00E321B7">
        <w:rPr>
          <w:szCs w:val="36"/>
        </w:rPr>
        <w:tab/>
      </w:r>
      <w:r w:rsidR="000F6242" w:rsidRPr="00E321B7">
        <w:rPr>
          <w:szCs w:val="36"/>
        </w:rPr>
        <w:t>Dat</w:t>
      </w:r>
      <w:r w:rsidR="000F6242" w:rsidRPr="00116C09">
        <w:rPr>
          <w:szCs w:val="36"/>
        </w:rPr>
        <w:t xml:space="preserve">es of next </w:t>
      </w:r>
      <w:r w:rsidR="00B374FB" w:rsidRPr="00116C09">
        <w:rPr>
          <w:rFonts w:cs="Arial"/>
          <w:szCs w:val="36"/>
        </w:rPr>
        <w:t xml:space="preserve">RAN </w:t>
      </w:r>
      <w:r w:rsidR="000F6242" w:rsidRPr="00116C09">
        <w:rPr>
          <w:rFonts w:cs="Arial"/>
          <w:bCs/>
          <w:szCs w:val="36"/>
        </w:rPr>
        <w:t>WG</w:t>
      </w:r>
      <w:r w:rsidR="00B374FB" w:rsidRPr="00116C09">
        <w:rPr>
          <w:rFonts w:cs="Arial"/>
          <w:bCs/>
          <w:szCs w:val="36"/>
        </w:rPr>
        <w:t>4</w:t>
      </w:r>
      <w:r w:rsidR="000F6242" w:rsidRPr="00116C09">
        <w:rPr>
          <w:szCs w:val="36"/>
        </w:rPr>
        <w:t xml:space="preserve"> meetings</w:t>
      </w:r>
    </w:p>
    <w:p w14:paraId="1790378E" w14:textId="77777777" w:rsidR="0016670B" w:rsidRPr="002F1940" w:rsidRDefault="0016670B" w:rsidP="002F1940">
      <w:bookmarkStart w:id="10" w:name="OLE_LINK53"/>
      <w:bookmarkStart w:id="11" w:name="OLE_LINK54"/>
      <w:r>
        <w:t>RAN4#112-bis</w:t>
      </w:r>
      <w:r>
        <w:tab/>
        <w:t>2024-10-14 - 2024-10-18</w:t>
      </w:r>
      <w:r>
        <w:tab/>
      </w:r>
      <w:r>
        <w:tab/>
      </w:r>
      <w:r w:rsidR="00D75201">
        <w:t xml:space="preserve">Hefei, </w:t>
      </w:r>
      <w:r>
        <w:t>China</w:t>
      </w:r>
    </w:p>
    <w:bookmarkEnd w:id="10"/>
    <w:bookmarkEnd w:id="11"/>
    <w:p w14:paraId="12AFF53E" w14:textId="77777777" w:rsidR="000A6AA8" w:rsidRPr="002F1940" w:rsidRDefault="000A6AA8" w:rsidP="002F1940">
      <w:r w:rsidRPr="00E52D93">
        <w:t>RAN4#113</w:t>
      </w:r>
      <w:r w:rsidRPr="00E52D93">
        <w:tab/>
      </w:r>
      <w:r w:rsidRPr="00E52D93">
        <w:rPr>
          <w:rStyle w:val="Date1"/>
        </w:rPr>
        <w:t>2024-</w:t>
      </w:r>
      <w:r w:rsidR="00E52D93" w:rsidRPr="00E52D93">
        <w:rPr>
          <w:rStyle w:val="Date1"/>
        </w:rPr>
        <w:t>11</w:t>
      </w:r>
      <w:r w:rsidRPr="00E52D93">
        <w:rPr>
          <w:rStyle w:val="Date1"/>
        </w:rPr>
        <w:t>-1</w:t>
      </w:r>
      <w:r w:rsidR="00E52D93" w:rsidRPr="00E52D93">
        <w:rPr>
          <w:rStyle w:val="Date1"/>
        </w:rPr>
        <w:t>8</w:t>
      </w:r>
      <w:r w:rsidRPr="00E52D93">
        <w:rPr>
          <w:rStyle w:val="Date1"/>
        </w:rPr>
        <w:t xml:space="preserve"> - 2024-</w:t>
      </w:r>
      <w:r w:rsidR="00E52D93" w:rsidRPr="00E52D93">
        <w:rPr>
          <w:rStyle w:val="Date1"/>
        </w:rPr>
        <w:t>11</w:t>
      </w:r>
      <w:r w:rsidRPr="00E52D93">
        <w:rPr>
          <w:rStyle w:val="Date1"/>
        </w:rPr>
        <w:t>-2</w:t>
      </w:r>
      <w:r w:rsidR="00E52D93" w:rsidRPr="00E52D93">
        <w:rPr>
          <w:rStyle w:val="Date1"/>
        </w:rPr>
        <w:t>2</w:t>
      </w:r>
      <w:r w:rsidRPr="00E52D93">
        <w:rPr>
          <w:rStyle w:val="Date1"/>
        </w:rPr>
        <w:tab/>
      </w:r>
      <w:r w:rsidRPr="00E52D93">
        <w:tab/>
        <w:t>Orlando, US</w:t>
      </w:r>
    </w:p>
    <w:sectPr w:rsidR="000A6AA8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75531" w14:textId="77777777" w:rsidR="00620DFF" w:rsidRDefault="00620DFF">
      <w:pPr>
        <w:spacing w:after="0"/>
      </w:pPr>
      <w:r>
        <w:separator/>
      </w:r>
    </w:p>
  </w:endnote>
  <w:endnote w:type="continuationSeparator" w:id="0">
    <w:p w14:paraId="5C4D51B5" w14:textId="77777777" w:rsidR="00620DFF" w:rsidRDefault="00620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20E8F" w14:textId="77777777" w:rsidR="00620DFF" w:rsidRDefault="00620DFF">
      <w:pPr>
        <w:spacing w:after="0"/>
      </w:pPr>
      <w:r>
        <w:separator/>
      </w:r>
    </w:p>
  </w:footnote>
  <w:footnote w:type="continuationSeparator" w:id="0">
    <w:p w14:paraId="70DE9029" w14:textId="77777777" w:rsidR="00620DFF" w:rsidRDefault="00620D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780488">
    <w:abstractNumId w:val="3"/>
  </w:num>
  <w:num w:numId="2" w16cid:durableId="2073502892">
    <w:abstractNumId w:val="2"/>
  </w:num>
  <w:num w:numId="3" w16cid:durableId="912543642">
    <w:abstractNumId w:val="1"/>
  </w:num>
  <w:num w:numId="4" w16cid:durableId="15568181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7F23"/>
    <w:rsid w:val="00036A8C"/>
    <w:rsid w:val="000A6AA8"/>
    <w:rsid w:val="000F6242"/>
    <w:rsid w:val="00116C09"/>
    <w:rsid w:val="001232C0"/>
    <w:rsid w:val="0016670B"/>
    <w:rsid w:val="00215BF1"/>
    <w:rsid w:val="00265C46"/>
    <w:rsid w:val="00271BB5"/>
    <w:rsid w:val="00281D34"/>
    <w:rsid w:val="002A2DF0"/>
    <w:rsid w:val="002F1940"/>
    <w:rsid w:val="00313C87"/>
    <w:rsid w:val="00383545"/>
    <w:rsid w:val="003E2F38"/>
    <w:rsid w:val="003E7397"/>
    <w:rsid w:val="003F2E1A"/>
    <w:rsid w:val="00433500"/>
    <w:rsid w:val="00433F71"/>
    <w:rsid w:val="00440D43"/>
    <w:rsid w:val="00445659"/>
    <w:rsid w:val="00487085"/>
    <w:rsid w:val="004E3939"/>
    <w:rsid w:val="00620DFF"/>
    <w:rsid w:val="00623553"/>
    <w:rsid w:val="00640C39"/>
    <w:rsid w:val="00677D65"/>
    <w:rsid w:val="006F1AFE"/>
    <w:rsid w:val="00740207"/>
    <w:rsid w:val="007C5DDD"/>
    <w:rsid w:val="007F4F92"/>
    <w:rsid w:val="008029BA"/>
    <w:rsid w:val="0083216D"/>
    <w:rsid w:val="00840A73"/>
    <w:rsid w:val="008D772F"/>
    <w:rsid w:val="00927573"/>
    <w:rsid w:val="0099764C"/>
    <w:rsid w:val="009A69D8"/>
    <w:rsid w:val="009F3E99"/>
    <w:rsid w:val="009F5BC1"/>
    <w:rsid w:val="00A73249"/>
    <w:rsid w:val="00A778B3"/>
    <w:rsid w:val="00AA0ECA"/>
    <w:rsid w:val="00AC1445"/>
    <w:rsid w:val="00AD7909"/>
    <w:rsid w:val="00AF325C"/>
    <w:rsid w:val="00B32327"/>
    <w:rsid w:val="00B374FB"/>
    <w:rsid w:val="00B97703"/>
    <w:rsid w:val="00BB699A"/>
    <w:rsid w:val="00BC6C25"/>
    <w:rsid w:val="00BF2470"/>
    <w:rsid w:val="00C26F68"/>
    <w:rsid w:val="00CF6087"/>
    <w:rsid w:val="00D1475F"/>
    <w:rsid w:val="00D61828"/>
    <w:rsid w:val="00D75201"/>
    <w:rsid w:val="00DC1039"/>
    <w:rsid w:val="00DC7A8C"/>
    <w:rsid w:val="00E321B7"/>
    <w:rsid w:val="00E52D93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E32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57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275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275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75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75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75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7573"/>
    <w:pPr>
      <w:outlineLvl w:val="5"/>
    </w:pPr>
  </w:style>
  <w:style w:type="paragraph" w:styleId="Heading7">
    <w:name w:val="heading 7"/>
    <w:basedOn w:val="H6"/>
    <w:next w:val="Normal"/>
    <w:qFormat/>
    <w:rsid w:val="00927573"/>
    <w:pPr>
      <w:outlineLvl w:val="6"/>
    </w:pPr>
  </w:style>
  <w:style w:type="paragraph" w:styleId="Heading8">
    <w:name w:val="heading 8"/>
    <w:basedOn w:val="Heading1"/>
    <w:next w:val="Normal"/>
    <w:qFormat/>
    <w:rsid w:val="009275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7573"/>
    <w:pPr>
      <w:outlineLvl w:val="8"/>
    </w:pPr>
  </w:style>
  <w:style w:type="character" w:default="1" w:styleId="DefaultParagraphFont">
    <w:name w:val="Default Paragraph Font"/>
    <w:semiHidden/>
    <w:rsid w:val="009275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7573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275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757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75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27573"/>
    <w:pPr>
      <w:spacing w:before="180"/>
      <w:ind w:left="2693" w:hanging="2693"/>
    </w:pPr>
    <w:rPr>
      <w:b/>
    </w:rPr>
  </w:style>
  <w:style w:type="paragraph" w:styleId="TOC1">
    <w:name w:val="toc 1"/>
    <w:semiHidden/>
    <w:rsid w:val="009275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75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27573"/>
    <w:pPr>
      <w:ind w:left="1701" w:hanging="1701"/>
    </w:pPr>
  </w:style>
  <w:style w:type="paragraph" w:styleId="TOC4">
    <w:name w:val="toc 4"/>
    <w:basedOn w:val="TOC3"/>
    <w:semiHidden/>
    <w:rsid w:val="00927573"/>
    <w:pPr>
      <w:ind w:left="1418" w:hanging="1418"/>
    </w:pPr>
  </w:style>
  <w:style w:type="paragraph" w:styleId="TOC3">
    <w:name w:val="toc 3"/>
    <w:basedOn w:val="TOC2"/>
    <w:semiHidden/>
    <w:rsid w:val="00927573"/>
    <w:pPr>
      <w:ind w:left="1134" w:hanging="1134"/>
    </w:pPr>
  </w:style>
  <w:style w:type="paragraph" w:styleId="TOC2">
    <w:name w:val="toc 2"/>
    <w:basedOn w:val="TOC1"/>
    <w:semiHidden/>
    <w:rsid w:val="009275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7573"/>
    <w:pPr>
      <w:ind w:left="284"/>
    </w:pPr>
  </w:style>
  <w:style w:type="paragraph" w:styleId="Index1">
    <w:name w:val="index 1"/>
    <w:basedOn w:val="Normal"/>
    <w:semiHidden/>
    <w:rsid w:val="00927573"/>
    <w:pPr>
      <w:keepLines/>
      <w:spacing w:after="0"/>
    </w:pPr>
  </w:style>
  <w:style w:type="paragraph" w:customStyle="1" w:styleId="ZH">
    <w:name w:val="ZH"/>
    <w:rsid w:val="009275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7573"/>
    <w:pPr>
      <w:outlineLvl w:val="9"/>
    </w:pPr>
  </w:style>
  <w:style w:type="paragraph" w:styleId="ListNumber2">
    <w:name w:val="List Number 2"/>
    <w:basedOn w:val="ListNumber"/>
    <w:semiHidden/>
    <w:rsid w:val="00927573"/>
    <w:pPr>
      <w:ind w:left="851"/>
    </w:pPr>
  </w:style>
  <w:style w:type="character" w:styleId="FootnoteReference">
    <w:name w:val="footnote reference"/>
    <w:basedOn w:val="DefaultParagraphFont"/>
    <w:semiHidden/>
    <w:rsid w:val="009275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75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27573"/>
    <w:rPr>
      <w:b/>
    </w:rPr>
  </w:style>
  <w:style w:type="paragraph" w:customStyle="1" w:styleId="TAC">
    <w:name w:val="TAC"/>
    <w:basedOn w:val="TAL"/>
    <w:rsid w:val="00927573"/>
    <w:pPr>
      <w:jc w:val="center"/>
    </w:pPr>
  </w:style>
  <w:style w:type="paragraph" w:customStyle="1" w:styleId="TF">
    <w:name w:val="TF"/>
    <w:basedOn w:val="TH"/>
    <w:rsid w:val="00927573"/>
    <w:pPr>
      <w:keepNext w:val="0"/>
      <w:spacing w:before="0" w:after="240"/>
    </w:pPr>
  </w:style>
  <w:style w:type="paragraph" w:customStyle="1" w:styleId="NO">
    <w:name w:val="NO"/>
    <w:basedOn w:val="Normal"/>
    <w:rsid w:val="00927573"/>
    <w:pPr>
      <w:keepLines/>
      <w:ind w:left="1135" w:hanging="851"/>
    </w:pPr>
  </w:style>
  <w:style w:type="paragraph" w:styleId="TOC9">
    <w:name w:val="toc 9"/>
    <w:basedOn w:val="TOC8"/>
    <w:semiHidden/>
    <w:rsid w:val="00927573"/>
    <w:pPr>
      <w:ind w:left="1418" w:hanging="1418"/>
    </w:pPr>
  </w:style>
  <w:style w:type="paragraph" w:customStyle="1" w:styleId="EX">
    <w:name w:val="EX"/>
    <w:basedOn w:val="Normal"/>
    <w:rsid w:val="00927573"/>
    <w:pPr>
      <w:keepLines/>
      <w:ind w:left="1702" w:hanging="1418"/>
    </w:pPr>
  </w:style>
  <w:style w:type="paragraph" w:customStyle="1" w:styleId="FP">
    <w:name w:val="FP"/>
    <w:basedOn w:val="Normal"/>
    <w:rsid w:val="00927573"/>
    <w:pPr>
      <w:spacing w:after="0"/>
    </w:pPr>
  </w:style>
  <w:style w:type="paragraph" w:customStyle="1" w:styleId="LD">
    <w:name w:val="LD"/>
    <w:rsid w:val="009275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7573"/>
    <w:pPr>
      <w:spacing w:after="0"/>
    </w:pPr>
  </w:style>
  <w:style w:type="paragraph" w:customStyle="1" w:styleId="EW">
    <w:name w:val="EW"/>
    <w:basedOn w:val="EX"/>
    <w:rsid w:val="00927573"/>
    <w:pPr>
      <w:spacing w:after="0"/>
    </w:pPr>
  </w:style>
  <w:style w:type="paragraph" w:styleId="TOC6">
    <w:name w:val="toc 6"/>
    <w:basedOn w:val="TOC5"/>
    <w:next w:val="Normal"/>
    <w:semiHidden/>
    <w:rsid w:val="00927573"/>
    <w:pPr>
      <w:ind w:left="1985" w:hanging="1985"/>
    </w:pPr>
  </w:style>
  <w:style w:type="paragraph" w:styleId="TOC7">
    <w:name w:val="toc 7"/>
    <w:basedOn w:val="TOC6"/>
    <w:next w:val="Normal"/>
    <w:semiHidden/>
    <w:rsid w:val="00927573"/>
    <w:pPr>
      <w:ind w:left="2268" w:hanging="2268"/>
    </w:pPr>
  </w:style>
  <w:style w:type="paragraph" w:styleId="ListBullet2">
    <w:name w:val="List Bullet 2"/>
    <w:basedOn w:val="ListBullet"/>
    <w:semiHidden/>
    <w:rsid w:val="00927573"/>
    <w:pPr>
      <w:ind w:left="851"/>
    </w:pPr>
  </w:style>
  <w:style w:type="paragraph" w:styleId="ListBullet3">
    <w:name w:val="List Bullet 3"/>
    <w:basedOn w:val="ListBullet2"/>
    <w:semiHidden/>
    <w:rsid w:val="00927573"/>
    <w:pPr>
      <w:ind w:left="1135"/>
    </w:pPr>
  </w:style>
  <w:style w:type="paragraph" w:styleId="ListNumber">
    <w:name w:val="List Number"/>
    <w:basedOn w:val="List"/>
    <w:semiHidden/>
    <w:rsid w:val="00927573"/>
  </w:style>
  <w:style w:type="paragraph" w:customStyle="1" w:styleId="EQ">
    <w:name w:val="EQ"/>
    <w:basedOn w:val="Normal"/>
    <w:next w:val="Normal"/>
    <w:rsid w:val="009275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75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75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75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7573"/>
    <w:pPr>
      <w:jc w:val="right"/>
    </w:pPr>
  </w:style>
  <w:style w:type="paragraph" w:customStyle="1" w:styleId="H6">
    <w:name w:val="H6"/>
    <w:basedOn w:val="Heading5"/>
    <w:next w:val="Normal"/>
    <w:rsid w:val="009275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7573"/>
    <w:pPr>
      <w:ind w:left="851" w:hanging="851"/>
    </w:pPr>
  </w:style>
  <w:style w:type="paragraph" w:customStyle="1" w:styleId="TAL">
    <w:name w:val="TAL"/>
    <w:basedOn w:val="Normal"/>
    <w:rsid w:val="009275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75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75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75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75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7573"/>
    <w:pPr>
      <w:framePr w:wrap="notBeside" w:y="16161"/>
    </w:pPr>
  </w:style>
  <w:style w:type="character" w:customStyle="1" w:styleId="ZGSM">
    <w:name w:val="ZGSM"/>
    <w:rsid w:val="00927573"/>
  </w:style>
  <w:style w:type="paragraph" w:styleId="List2">
    <w:name w:val="List 2"/>
    <w:basedOn w:val="List"/>
    <w:semiHidden/>
    <w:rsid w:val="00927573"/>
    <w:pPr>
      <w:ind w:left="851"/>
    </w:pPr>
  </w:style>
  <w:style w:type="paragraph" w:customStyle="1" w:styleId="ZG">
    <w:name w:val="ZG"/>
    <w:rsid w:val="009275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7573"/>
    <w:pPr>
      <w:ind w:left="1135"/>
    </w:pPr>
  </w:style>
  <w:style w:type="paragraph" w:styleId="List4">
    <w:name w:val="List 4"/>
    <w:basedOn w:val="List3"/>
    <w:semiHidden/>
    <w:rsid w:val="00927573"/>
    <w:pPr>
      <w:ind w:left="1418"/>
    </w:pPr>
  </w:style>
  <w:style w:type="paragraph" w:styleId="List5">
    <w:name w:val="List 5"/>
    <w:basedOn w:val="List4"/>
    <w:semiHidden/>
    <w:rsid w:val="00927573"/>
    <w:pPr>
      <w:ind w:left="1702"/>
    </w:pPr>
  </w:style>
  <w:style w:type="paragraph" w:customStyle="1" w:styleId="EditorsNote">
    <w:name w:val="Editor's Note"/>
    <w:basedOn w:val="NO"/>
    <w:rsid w:val="00927573"/>
    <w:rPr>
      <w:color w:val="FF0000"/>
    </w:rPr>
  </w:style>
  <w:style w:type="paragraph" w:styleId="List">
    <w:name w:val="List"/>
    <w:basedOn w:val="Normal"/>
    <w:semiHidden/>
    <w:rsid w:val="00927573"/>
    <w:pPr>
      <w:ind w:left="568" w:hanging="284"/>
    </w:pPr>
  </w:style>
  <w:style w:type="paragraph" w:styleId="ListBullet">
    <w:name w:val="List Bullet"/>
    <w:basedOn w:val="List"/>
    <w:semiHidden/>
    <w:rsid w:val="00927573"/>
  </w:style>
  <w:style w:type="paragraph" w:styleId="ListBullet4">
    <w:name w:val="List Bullet 4"/>
    <w:basedOn w:val="ListBullet3"/>
    <w:semiHidden/>
    <w:rsid w:val="00927573"/>
    <w:pPr>
      <w:ind w:left="1418"/>
    </w:pPr>
  </w:style>
  <w:style w:type="paragraph" w:styleId="ListBullet5">
    <w:name w:val="List Bullet 5"/>
    <w:basedOn w:val="ListBullet4"/>
    <w:semiHidden/>
    <w:rsid w:val="00927573"/>
    <w:pPr>
      <w:ind w:left="1702"/>
    </w:pPr>
  </w:style>
  <w:style w:type="paragraph" w:customStyle="1" w:styleId="B2">
    <w:name w:val="B2"/>
    <w:basedOn w:val="List2"/>
    <w:rsid w:val="00927573"/>
  </w:style>
  <w:style w:type="paragraph" w:customStyle="1" w:styleId="B3">
    <w:name w:val="B3"/>
    <w:basedOn w:val="List3"/>
    <w:rsid w:val="00927573"/>
  </w:style>
  <w:style w:type="paragraph" w:customStyle="1" w:styleId="B4">
    <w:name w:val="B4"/>
    <w:basedOn w:val="List4"/>
    <w:rsid w:val="00927573"/>
  </w:style>
  <w:style w:type="paragraph" w:customStyle="1" w:styleId="B5">
    <w:name w:val="B5"/>
    <w:basedOn w:val="List5"/>
    <w:rsid w:val="00927573"/>
  </w:style>
  <w:style w:type="paragraph" w:customStyle="1" w:styleId="ZTD">
    <w:name w:val="ZTD"/>
    <w:basedOn w:val="ZB"/>
    <w:rsid w:val="0092757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2024-08-23T06:14:00Z</dcterms:created>
  <dcterms:modified xsi:type="dcterms:W3CDTF">2024-08-30T22:23:00Z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(3)vtrtqX6VxbcM5l8glHekSQH/IogDGqYQWs13kNRPe6zSeEH5TdoB0hxoVeAjfffWxlkO6BeT
+kZWFhIbP45D2TGlFkr8C8N/Zn7vSAIowIH/xMuMZoE7xPQ6SOkFM62GnoyspqGRWN4QdOKh
i00GrMIRJkFX/6vCMRxjSeOYkfrmZuP4si1rZaeRBFmY1EtRoEaeu7BBcrHCbF1/ePMz6K9t
jzu4RFuOMap8+ImOv6</vt:lpwstr>
  </property>
  <property fmtid="{D5CDD505-2E9C-101B-9397-08002B2CF9AE}" pid="7" name="_2015_ms_pID_7253431">
    <vt:lpwstr>ktZfLwR1CqBaAO1nxkePdT98o0PnNl8XQ71NzM7pEy9/sXsgMrCg1o
uwV0XqXKeIe0BhXN9r3MmdRQZM1dLanf0lcINhEGRenTsQaiEEHk1Ouh+03081LUsoWHHmxw
1Yw6sIt0tGcyPw9Ux53z6OXQUbAstF7U8fww88H49sbdupKxoaQG90gQMEfMBblNJt2wuAJ0
TP3g4tQl/R2vXrnwHISH7+rT9F3zlaAOKC+R</vt:lpwstr>
  </property>
  <property fmtid="{D5CDD505-2E9C-101B-9397-08002B2CF9AE}" pid="8" name="_2015_ms_pID_7253432">
    <vt:lpwstr>GHvLqRtIXCd7XWB3rNHW3T4=</vt:lpwstr>
  </property>
</Properties>
</file>