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C6-240669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8455D1" w:rsidR="00F25D98" w:rsidRDefault="00AD7E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DCFB87" w:rsidR="00F25D98" w:rsidRDefault="00AD7E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A6A9E" w:rsidR="00F25D98" w:rsidRDefault="00AD7E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C923E9" w:rsidR="00F25D98" w:rsidRDefault="00AD7E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TS 31.127 - Files, options and functions update to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E59B8" w:rsidR="001E41F3" w:rsidRDefault="00AD7E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E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8F3E1" w:rsidR="00AD7E28" w:rsidRDefault="00AD7E28" w:rsidP="00AD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introduction of tests for Rel-18 features has required the creation of a Rel-18 test specification. As testing shall be executed in accordance to the latest specification the Rel-17 version becomes obsolete.</w:t>
            </w:r>
          </w:p>
        </w:tc>
      </w:tr>
      <w:tr w:rsidR="00AD7E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7E28" w:rsidRDefault="00AD7E28" w:rsidP="00AD7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E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0EB03" w:rsidR="00AD7E28" w:rsidRDefault="00AD7E28" w:rsidP="00AD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Creation of a Rel-17 version refering to Rel-18.</w:t>
            </w:r>
          </w:p>
        </w:tc>
      </w:tr>
      <w:tr w:rsidR="00AD7E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7E28" w:rsidRDefault="00AD7E28" w:rsidP="00AD7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E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4979F" w:rsidR="00AD7E28" w:rsidRDefault="00AD7E28" w:rsidP="00AD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be u</w:t>
            </w:r>
            <w:r w:rsidRPr="00B24676">
              <w:rPr>
                <w:noProof/>
              </w:rPr>
              <w:t>ncertain</w:t>
            </w:r>
            <w:r>
              <w:rPr>
                <w:noProof/>
              </w:rPr>
              <w:t xml:space="preserve"> about </w:t>
            </w:r>
            <w:r w:rsidRPr="00B24676">
              <w:rPr>
                <w:noProof/>
              </w:rPr>
              <w:t xml:space="preserve">the </w:t>
            </w:r>
            <w:r>
              <w:rPr>
                <w:noProof/>
              </w:rPr>
              <w:t>applicability of a test specifications.</w:t>
            </w:r>
          </w:p>
        </w:tc>
      </w:tr>
      <w:tr w:rsidR="00AD7E28" w14:paraId="034AF533" w14:textId="77777777" w:rsidTr="00547111">
        <w:tc>
          <w:tcPr>
            <w:tcW w:w="2694" w:type="dxa"/>
            <w:gridSpan w:val="2"/>
          </w:tcPr>
          <w:p w14:paraId="39D9EB5B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7E28" w:rsidRDefault="00AD7E28" w:rsidP="00AD7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E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99E2D" w:rsidR="00AD7E28" w:rsidRDefault="00AD7E28" w:rsidP="00AD7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AD7E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E28" w:rsidRDefault="00AD7E28" w:rsidP="00AD7E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E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E28" w:rsidRDefault="00AD7E28" w:rsidP="00AD7E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E28" w:rsidRDefault="00AD7E28" w:rsidP="00AD7E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E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6BAC4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E28" w:rsidRDefault="00AD7E28" w:rsidP="00AD7E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E28" w:rsidRDefault="00AD7E28" w:rsidP="00AD7E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E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7CECA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E28" w:rsidRDefault="00AD7E28" w:rsidP="00AD7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E28" w:rsidRDefault="00AD7E28" w:rsidP="00AD7E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E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4F035" w:rsidR="00AD7E28" w:rsidRDefault="00AD7E28" w:rsidP="00AD7E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E28" w:rsidRDefault="00AD7E28" w:rsidP="00AD7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E28" w:rsidRDefault="00AD7E28" w:rsidP="00AD7E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E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E28" w:rsidRDefault="00AD7E28" w:rsidP="00AD7E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E28" w:rsidRDefault="00AD7E28" w:rsidP="00AD7E28">
            <w:pPr>
              <w:pStyle w:val="CRCoverPage"/>
              <w:spacing w:after="0"/>
              <w:rPr>
                <w:noProof/>
              </w:rPr>
            </w:pPr>
          </w:p>
        </w:tc>
      </w:tr>
      <w:tr w:rsidR="00AD7E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7E28" w:rsidRDefault="00AD7E28" w:rsidP="00AD7E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E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E28" w:rsidRPr="008863B9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E28" w:rsidRPr="008863B9" w:rsidRDefault="00AD7E28" w:rsidP="00AD7E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E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E28" w:rsidRDefault="00AD7E28" w:rsidP="00AD7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7E28" w:rsidRDefault="00AD7E28" w:rsidP="00AD7E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7A4159" w:rsidR="001E41F3" w:rsidRDefault="00AD7E28">
      <w:pPr>
        <w:rPr>
          <w:noProof/>
        </w:rPr>
      </w:pPr>
      <w:r>
        <w:rPr>
          <w:noProof/>
        </w:rPr>
        <w:lastRenderedPageBreak/>
        <w:t>Please find the documents with the new contents attached.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7F637" w14:textId="77777777" w:rsidR="00B82638" w:rsidRDefault="00B82638">
      <w:r>
        <w:separator/>
      </w:r>
    </w:p>
  </w:endnote>
  <w:endnote w:type="continuationSeparator" w:id="0">
    <w:p w14:paraId="064E698D" w14:textId="77777777" w:rsidR="00B82638" w:rsidRDefault="00B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19618" w14:textId="77777777" w:rsidR="00B82638" w:rsidRDefault="00B82638">
      <w:r>
        <w:separator/>
      </w:r>
    </w:p>
  </w:footnote>
  <w:footnote w:type="continuationSeparator" w:id="0">
    <w:p w14:paraId="328A5F46" w14:textId="77777777" w:rsidR="00B82638" w:rsidRDefault="00B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97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70A"/>
    <w:rsid w:val="00A246B6"/>
    <w:rsid w:val="00A47E70"/>
    <w:rsid w:val="00A50CF0"/>
    <w:rsid w:val="00A7671C"/>
    <w:rsid w:val="00AA2CBC"/>
    <w:rsid w:val="00AC5820"/>
    <w:rsid w:val="00AD1CD8"/>
    <w:rsid w:val="00AD7E28"/>
    <w:rsid w:val="00B258BB"/>
    <w:rsid w:val="00B67B97"/>
    <w:rsid w:val="00B82638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2024-11-15T10:40:00Z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C6-240669</vt:lpwstr>
  </property>
  <property fmtid="{D5CDD505-2E9C-101B-9397-08002B2CF9AE}" pid="10" name="Spec#">
    <vt:lpwstr>31.127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TS 31.127 - Files, options and functions update to Rel-18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D</vt:lpwstr>
  </property>
  <property fmtid="{D5CDD505-2E9C-101B-9397-08002B2CF9AE}" pid="19" name="ResDate">
    <vt:lpwstr>2024-11-14</vt:lpwstr>
  </property>
  <property fmtid="{D5CDD505-2E9C-101B-9397-08002B2CF9AE}" pid="20" name="Release">
    <vt:lpwstr>Rel-17</vt:lpwstr>
  </property>
</Properties>
</file>