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C0DA8" w14:textId="6557DA49" w:rsidR="009D5470" w:rsidRDefault="009D5470" w:rsidP="009D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3B443F">
        <w:rPr>
          <w:b/>
          <w:i/>
          <w:noProof/>
          <w:sz w:val="28"/>
        </w:rPr>
        <w:t>363</w:t>
      </w:r>
    </w:p>
    <w:p w14:paraId="1024DE98" w14:textId="23656AAF" w:rsidR="009D5470" w:rsidRDefault="009D5470" w:rsidP="009D54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November, 2024</w:t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</w:r>
      <w:r w:rsidR="000F6D1E" w:rsidRPr="000F6D1E">
        <w:rPr>
          <w:b/>
          <w:noProof/>
          <w:sz w:val="18"/>
        </w:rPr>
        <w:tab/>
        <w:t>was C3-246275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470" w14:paraId="43804D02" w14:textId="77777777" w:rsidTr="00B92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2ABB" w14:textId="77777777" w:rsidR="009D5470" w:rsidRDefault="009D5470" w:rsidP="00B92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470" w14:paraId="0BCCEA40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70FFB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70" w14:paraId="65CBF741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35977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E91982B" w14:textId="77777777" w:rsidTr="00B92188">
        <w:tc>
          <w:tcPr>
            <w:tcW w:w="142" w:type="dxa"/>
            <w:tcBorders>
              <w:left w:val="single" w:sz="4" w:space="0" w:color="auto"/>
            </w:tcBorders>
          </w:tcPr>
          <w:p w14:paraId="5CD96E5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A4DB5" w14:textId="07E281A1" w:rsidR="009D5470" w:rsidRPr="00410371" w:rsidRDefault="00C86E16" w:rsidP="00B921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5470" w:rsidRPr="00410371">
              <w:rPr>
                <w:b/>
                <w:noProof/>
                <w:sz w:val="28"/>
              </w:rPr>
              <w:t>29.</w:t>
            </w:r>
            <w:r w:rsidR="009D547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3CD48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034C" w14:textId="4AA03B77" w:rsidR="009D5470" w:rsidRPr="00410371" w:rsidRDefault="00E10BCE" w:rsidP="00B92188">
            <w:pPr>
              <w:pStyle w:val="CRCoverPage"/>
              <w:spacing w:after="0"/>
              <w:rPr>
                <w:noProof/>
              </w:rPr>
            </w:pPr>
            <w:r w:rsidRPr="00E10BCE">
              <w:rPr>
                <w:b/>
                <w:noProof/>
                <w:sz w:val="28"/>
              </w:rPr>
              <w:t>0892</w:t>
            </w:r>
          </w:p>
        </w:tc>
        <w:tc>
          <w:tcPr>
            <w:tcW w:w="709" w:type="dxa"/>
          </w:tcPr>
          <w:p w14:paraId="682640AA" w14:textId="77777777" w:rsidR="009D5470" w:rsidRDefault="009D5470" w:rsidP="00B92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BB398" w14:textId="09133C22" w:rsidR="009D5470" w:rsidRPr="00410371" w:rsidRDefault="000F6D1E" w:rsidP="00B92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758F07" w14:textId="77777777" w:rsidR="009D5470" w:rsidRDefault="009D5470" w:rsidP="00B92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D0450" w14:textId="77777777" w:rsidR="009D5470" w:rsidRPr="00410371" w:rsidRDefault="00C86E16" w:rsidP="00B92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5470" w:rsidRPr="00410371">
              <w:rPr>
                <w:b/>
                <w:noProof/>
                <w:sz w:val="28"/>
              </w:rPr>
              <w:t>1</w:t>
            </w:r>
            <w:r w:rsidR="009D5470">
              <w:rPr>
                <w:b/>
                <w:noProof/>
                <w:sz w:val="28"/>
              </w:rPr>
              <w:t>9</w:t>
            </w:r>
            <w:r w:rsidR="009D5470" w:rsidRPr="00410371">
              <w:rPr>
                <w:b/>
                <w:noProof/>
                <w:sz w:val="28"/>
              </w:rPr>
              <w:t>.</w:t>
            </w:r>
            <w:r w:rsidR="009D5470">
              <w:rPr>
                <w:b/>
                <w:noProof/>
                <w:sz w:val="28"/>
              </w:rPr>
              <w:t>0</w:t>
            </w:r>
            <w:r w:rsidR="009D547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6C2B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757A4423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8EB4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627FFB65" w14:textId="77777777" w:rsidTr="00B92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4EE1F" w14:textId="77777777" w:rsidR="009D5470" w:rsidRPr="00F25D98" w:rsidRDefault="009D5470" w:rsidP="00B92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470" w14:paraId="33C3CEFA" w14:textId="77777777" w:rsidTr="00B92188">
        <w:tc>
          <w:tcPr>
            <w:tcW w:w="9641" w:type="dxa"/>
            <w:gridSpan w:val="9"/>
          </w:tcPr>
          <w:p w14:paraId="62DC2D54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81007" w14:textId="77777777" w:rsidR="009D5470" w:rsidRDefault="009D5470" w:rsidP="009D54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470" w14:paraId="037AF4EC" w14:textId="77777777" w:rsidTr="00B92188">
        <w:tc>
          <w:tcPr>
            <w:tcW w:w="2835" w:type="dxa"/>
          </w:tcPr>
          <w:p w14:paraId="56BBDA1F" w14:textId="77777777" w:rsidR="009D5470" w:rsidRDefault="009D5470" w:rsidP="00B92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BC195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E67A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BCC6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CAD88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A23C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8BF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67547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8695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2BFB4" w14:textId="77777777" w:rsidR="009D5470" w:rsidRDefault="009D5470" w:rsidP="009D54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9D5470" w14:paraId="1B199AF8" w14:textId="77777777" w:rsidTr="00B92188">
        <w:tc>
          <w:tcPr>
            <w:tcW w:w="9640" w:type="dxa"/>
            <w:gridSpan w:val="10"/>
          </w:tcPr>
          <w:p w14:paraId="2D51182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761F6E6" w14:textId="77777777" w:rsidTr="00B92188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5AD20B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C171" w14:textId="229D8AF3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 w:rsidRPr="009D5470">
              <w:t>Updates to the NB</w:t>
            </w:r>
            <w:bookmarkStart w:id="1" w:name="_GoBack"/>
            <w:bookmarkEnd w:id="1"/>
            <w:r w:rsidRPr="009D5470">
              <w:t>I TS Skeleton</w:t>
            </w:r>
          </w:p>
        </w:tc>
      </w:tr>
      <w:tr w:rsidR="009D5470" w14:paraId="7AD4CADC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449B04A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9FD05C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1BEE2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50775315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1B88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9D5470" w14:paraId="54DE364B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278BF50F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FE57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5470" w14:paraId="3C9E0A9F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BD5C5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17A19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684F5F4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160A5287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250CCA94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1413" w:type="dxa"/>
            <w:tcBorders>
              <w:left w:val="nil"/>
            </w:tcBorders>
          </w:tcPr>
          <w:p w14:paraId="76C458D1" w14:textId="77777777" w:rsidR="009D5470" w:rsidRDefault="009D5470" w:rsidP="00B92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5904DF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C0B3F36" w14:textId="548FDF91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6F5B11">
              <w:t>18</w:t>
            </w:r>
          </w:p>
        </w:tc>
      </w:tr>
      <w:tr w:rsidR="009D5470" w14:paraId="523BE28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35DC4485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5E3D629A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73FCA84D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3ED18390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06B1133E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790FA025" w14:textId="77777777" w:rsidTr="00B92188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5E6E26F0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42D8B37B" w14:textId="77777777" w:rsidR="009D5470" w:rsidRPr="00116815" w:rsidRDefault="009D5470" w:rsidP="00B921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E6A5DEA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21A18086" w14:textId="77777777" w:rsidR="009D5470" w:rsidRDefault="009D5470" w:rsidP="00B92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BCC5617" w14:textId="77777777" w:rsidR="009D5470" w:rsidRDefault="00C86E16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54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D5470" w14:paraId="5A8E8115" w14:textId="77777777" w:rsidTr="00B9218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77FAB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27F42A2C" w14:textId="77777777" w:rsidR="009D5470" w:rsidRDefault="009D5470" w:rsidP="00B92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2A9DB" w14:textId="77777777" w:rsidR="009D5470" w:rsidRDefault="009D5470" w:rsidP="00B92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B2886" w14:textId="77777777" w:rsidR="009D5470" w:rsidRPr="007C2097" w:rsidRDefault="009D5470" w:rsidP="00B92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470" w14:paraId="2434A0CA" w14:textId="77777777" w:rsidTr="00B92188">
        <w:tc>
          <w:tcPr>
            <w:tcW w:w="1668" w:type="dxa"/>
          </w:tcPr>
          <w:p w14:paraId="27FAEBC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60331EE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44D22C41" w14:textId="77777777" w:rsidTr="00B9218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09335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3CAA6" w14:textId="400E62D0" w:rsidR="002D73D7" w:rsidRPr="000622CD" w:rsidRDefault="002D73D7" w:rsidP="002D73D7">
            <w:pPr>
              <w:pStyle w:val="CRCoverPage"/>
              <w:spacing w:after="0"/>
              <w:ind w:left="100"/>
            </w:pPr>
            <w:r>
              <w:t xml:space="preserve">There is a need to </w:t>
            </w:r>
            <w:r w:rsidR="009E6994">
              <w:t>make a few updates</w:t>
            </w:r>
            <w:r w:rsidR="00700861">
              <w:t>/corrections</w:t>
            </w:r>
            <w:r w:rsidR="009E6994">
              <w:t xml:space="preserve"> to the NBI TS skeleton (e.g., copyright year, HTTP RFCs, etc.)</w:t>
            </w:r>
            <w:r w:rsidRPr="00A04A0A">
              <w:t>.</w:t>
            </w:r>
          </w:p>
        </w:tc>
      </w:tr>
      <w:tr w:rsidR="002D73D7" w14:paraId="07DB0BEC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F88D4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5351E56B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5F8901C7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9650C3C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0D25C7" w14:textId="77777777" w:rsidR="002D73D7" w:rsidRDefault="002D73D7" w:rsidP="002D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4DC3925" w14:textId="03E7C09A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Address</w:t>
            </w:r>
            <w:r w:rsidR="000C1EF4">
              <w:t xml:space="preserve"> the above-</w:t>
            </w:r>
            <w:r w:rsidR="00700861">
              <w:t xml:space="preserve">detailed </w:t>
            </w:r>
            <w:r>
              <w:t>issues</w:t>
            </w:r>
            <w:r w:rsidR="002D73D7">
              <w:t>.</w:t>
            </w:r>
          </w:p>
        </w:tc>
      </w:tr>
      <w:tr w:rsidR="002D73D7" w14:paraId="23408CB4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616181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8A81529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3577A6D8" w14:textId="77777777" w:rsidTr="00B9218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62A1D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6B342" w14:textId="11C098C1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above-detailed issues are not addressed</w:t>
            </w:r>
            <w:r w:rsidR="002D73D7">
              <w:rPr>
                <w:noProof/>
              </w:rPr>
              <w:t>.</w:t>
            </w:r>
          </w:p>
        </w:tc>
      </w:tr>
      <w:tr w:rsidR="002D73D7" w14:paraId="504D0A93" w14:textId="77777777" w:rsidTr="00B92188">
        <w:tc>
          <w:tcPr>
            <w:tcW w:w="2652" w:type="dxa"/>
            <w:gridSpan w:val="2"/>
          </w:tcPr>
          <w:p w14:paraId="4A488B54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5C15EDB4" w14:textId="77777777" w:rsidR="002D73D7" w:rsidRPr="005F4248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3097D2E0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B90BB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1BEC" w14:textId="2F3A5D23" w:rsidR="002D73D7" w:rsidRPr="005F4248" w:rsidRDefault="002D73D7" w:rsidP="002D73D7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</w:t>
            </w:r>
            <w:r w:rsidR="00045EF8">
              <w:t> </w:t>
            </w:r>
            <w:r>
              <w:t>B</w:t>
            </w:r>
          </w:p>
        </w:tc>
      </w:tr>
      <w:tr w:rsidR="009D5470" w14:paraId="79C1088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B81A04F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46EFD4BC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51D9F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D725519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A9B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11F9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2F94949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07D4878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470" w14:paraId="18AEDE0E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C24BA2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6D5BE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C25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125BDFF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F6C34A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0C72674A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7896F58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8C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06A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7C3B7FB1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9E9979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7BD1699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BF13B6E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1B19F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DF4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98C86D3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1D07B3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C23A8E8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C18CABD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3E26A8B9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010D7839" w14:textId="77777777" w:rsidTr="00B9218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3B51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7AB25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332316"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9D5470" w:rsidRPr="008863B9" w14:paraId="3F22ABE6" w14:textId="77777777" w:rsidTr="00B9218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9C4A5" w14:textId="77777777" w:rsidR="009D5470" w:rsidRPr="008863B9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F902" w14:textId="77777777" w:rsidR="009D5470" w:rsidRPr="008863B9" w:rsidRDefault="009D5470" w:rsidP="00B921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470" w14:paraId="6EE2D9A2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97F28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EAE3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FF5D581" w:rsidR="00F15DE3" w:rsidRPr="006B5418" w:rsidRDefault="00341940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22D7AD" w14:textId="3D4FFDE8" w:rsidR="00510632" w:rsidRDefault="00510632" w:rsidP="00510632">
      <w:pPr>
        <w:rPr>
          <w:lang w:val="en-US"/>
        </w:rPr>
      </w:pPr>
      <w:r>
        <w:rPr>
          <w:lang w:val="en-US"/>
        </w:rPr>
        <w:t xml:space="preserve">Cf. the </w:t>
      </w:r>
      <w:r w:rsidR="000E7F07">
        <w:rPr>
          <w:lang w:val="en-US"/>
        </w:rPr>
        <w:t xml:space="preserve">changes to </w:t>
      </w:r>
      <w:r>
        <w:rPr>
          <w:lang w:val="en-US"/>
        </w:rPr>
        <w:t>TS skeleton</w:t>
      </w:r>
      <w:r w:rsidR="00CA1D9E">
        <w:rPr>
          <w:lang w:val="en-US"/>
        </w:rPr>
        <w:t xml:space="preserve"> template</w:t>
      </w:r>
      <w:r>
        <w:rPr>
          <w:lang w:val="en-US"/>
        </w:rPr>
        <w:t xml:space="preserve"> attached to this CR.</w:t>
      </w:r>
    </w:p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66DC7" w14:textId="77777777" w:rsidR="00C86E16" w:rsidRDefault="00C86E16">
      <w:r>
        <w:separator/>
      </w:r>
    </w:p>
  </w:endnote>
  <w:endnote w:type="continuationSeparator" w:id="0">
    <w:p w14:paraId="474D7FBC" w14:textId="77777777" w:rsidR="00C86E16" w:rsidRDefault="00C8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02831" w14:textId="77777777" w:rsidR="00C86E16" w:rsidRDefault="00C86E16">
      <w:r>
        <w:separator/>
      </w:r>
    </w:p>
  </w:footnote>
  <w:footnote w:type="continuationSeparator" w:id="0">
    <w:p w14:paraId="029FDB70" w14:textId="77777777" w:rsidR="00C86E16" w:rsidRDefault="00C86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2528C"/>
    <w:multiLevelType w:val="hybridMultilevel"/>
    <w:tmpl w:val="6D327120"/>
    <w:lvl w:ilvl="0" w:tplc="0798A6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3E0E65"/>
    <w:multiLevelType w:val="hybridMultilevel"/>
    <w:tmpl w:val="EB0CAC6E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C5433B"/>
    <w:multiLevelType w:val="hybridMultilevel"/>
    <w:tmpl w:val="7592D1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035B54"/>
    <w:multiLevelType w:val="hybridMultilevel"/>
    <w:tmpl w:val="F612A7A4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33"/>
  </w:num>
  <w:num w:numId="6">
    <w:abstractNumId w:val="31"/>
  </w:num>
  <w:num w:numId="7">
    <w:abstractNumId w:val="38"/>
  </w:num>
  <w:num w:numId="8">
    <w:abstractNumId w:val="12"/>
  </w:num>
  <w:num w:numId="9">
    <w:abstractNumId w:val="43"/>
  </w:num>
  <w:num w:numId="10">
    <w:abstractNumId w:val="2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0"/>
  </w:num>
  <w:num w:numId="17">
    <w:abstractNumId w:val="34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6"/>
  </w:num>
  <w:num w:numId="20">
    <w:abstractNumId w:val="14"/>
  </w:num>
  <w:num w:numId="21">
    <w:abstractNumId w:val="11"/>
  </w:num>
  <w:num w:numId="22">
    <w:abstractNumId w:val="35"/>
  </w:num>
  <w:num w:numId="23">
    <w:abstractNumId w:val="21"/>
  </w:num>
  <w:num w:numId="24">
    <w:abstractNumId w:val="40"/>
  </w:num>
  <w:num w:numId="25">
    <w:abstractNumId w:val="41"/>
  </w:num>
  <w:num w:numId="26">
    <w:abstractNumId w:val="29"/>
  </w:num>
  <w:num w:numId="27">
    <w:abstractNumId w:val="28"/>
  </w:num>
  <w:num w:numId="28">
    <w:abstractNumId w:val="27"/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42"/>
  </w:num>
  <w:num w:numId="34">
    <w:abstractNumId w:val="37"/>
  </w:num>
  <w:num w:numId="35">
    <w:abstractNumId w:val="39"/>
  </w:num>
  <w:num w:numId="36">
    <w:abstractNumId w:val="17"/>
  </w:num>
  <w:num w:numId="37">
    <w:abstractNumId w:val="19"/>
  </w:num>
  <w:num w:numId="38">
    <w:abstractNumId w:val="44"/>
  </w:num>
  <w:num w:numId="39">
    <w:abstractNumId w:val="30"/>
  </w:num>
  <w:num w:numId="40">
    <w:abstractNumId w:val="7"/>
  </w:num>
  <w:num w:numId="41">
    <w:abstractNumId w:val="8"/>
  </w:num>
  <w:num w:numId="42">
    <w:abstractNumId w:val="13"/>
  </w:num>
  <w:num w:numId="43">
    <w:abstractNumId w:val="15"/>
  </w:num>
  <w:num w:numId="44">
    <w:abstractNumId w:val="4"/>
  </w:num>
  <w:num w:numId="45">
    <w:abstractNumId w:val="24"/>
  </w:num>
  <w:num w:numId="46">
    <w:abstractNumId w:val="9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22E4A"/>
    <w:rsid w:val="00025D6C"/>
    <w:rsid w:val="0003052E"/>
    <w:rsid w:val="00031409"/>
    <w:rsid w:val="000360C2"/>
    <w:rsid w:val="000406FE"/>
    <w:rsid w:val="00045EF8"/>
    <w:rsid w:val="000478F8"/>
    <w:rsid w:val="00050732"/>
    <w:rsid w:val="000511D2"/>
    <w:rsid w:val="00053E23"/>
    <w:rsid w:val="00053E8F"/>
    <w:rsid w:val="00055EE6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1EF4"/>
    <w:rsid w:val="000C5228"/>
    <w:rsid w:val="000C61A9"/>
    <w:rsid w:val="000C6598"/>
    <w:rsid w:val="000C6644"/>
    <w:rsid w:val="000C711F"/>
    <w:rsid w:val="000C72F0"/>
    <w:rsid w:val="000D44B3"/>
    <w:rsid w:val="000D50CF"/>
    <w:rsid w:val="000E5517"/>
    <w:rsid w:val="000E68B7"/>
    <w:rsid w:val="000E7F07"/>
    <w:rsid w:val="000F0571"/>
    <w:rsid w:val="000F0841"/>
    <w:rsid w:val="000F163A"/>
    <w:rsid w:val="000F568C"/>
    <w:rsid w:val="000F5D29"/>
    <w:rsid w:val="000F6D1E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4401"/>
    <w:rsid w:val="0022576A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741"/>
    <w:rsid w:val="002C2078"/>
    <w:rsid w:val="002D58B4"/>
    <w:rsid w:val="002D73D7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7578"/>
    <w:rsid w:val="003A33E6"/>
    <w:rsid w:val="003A6DB9"/>
    <w:rsid w:val="003A7E46"/>
    <w:rsid w:val="003B443F"/>
    <w:rsid w:val="003B776A"/>
    <w:rsid w:val="003C1410"/>
    <w:rsid w:val="003C3D4A"/>
    <w:rsid w:val="003D2F7C"/>
    <w:rsid w:val="003D411A"/>
    <w:rsid w:val="003D454E"/>
    <w:rsid w:val="003E1A36"/>
    <w:rsid w:val="003E221A"/>
    <w:rsid w:val="003E2F83"/>
    <w:rsid w:val="003F08F5"/>
    <w:rsid w:val="003F7C3C"/>
    <w:rsid w:val="004019A5"/>
    <w:rsid w:val="004027E7"/>
    <w:rsid w:val="0040306D"/>
    <w:rsid w:val="00410371"/>
    <w:rsid w:val="004168CA"/>
    <w:rsid w:val="0042176E"/>
    <w:rsid w:val="00422E73"/>
    <w:rsid w:val="004242F1"/>
    <w:rsid w:val="00427741"/>
    <w:rsid w:val="00430A9E"/>
    <w:rsid w:val="00433160"/>
    <w:rsid w:val="00435262"/>
    <w:rsid w:val="0044059A"/>
    <w:rsid w:val="004427BC"/>
    <w:rsid w:val="00443F18"/>
    <w:rsid w:val="00462042"/>
    <w:rsid w:val="00471399"/>
    <w:rsid w:val="004713E8"/>
    <w:rsid w:val="00473B23"/>
    <w:rsid w:val="004814C9"/>
    <w:rsid w:val="004825FB"/>
    <w:rsid w:val="004852BF"/>
    <w:rsid w:val="00486099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4627"/>
    <w:rsid w:val="004E777C"/>
    <w:rsid w:val="004F06A1"/>
    <w:rsid w:val="004F690E"/>
    <w:rsid w:val="00510632"/>
    <w:rsid w:val="00513ADB"/>
    <w:rsid w:val="0051580D"/>
    <w:rsid w:val="00517845"/>
    <w:rsid w:val="005227AA"/>
    <w:rsid w:val="005244D4"/>
    <w:rsid w:val="005251C2"/>
    <w:rsid w:val="0052770D"/>
    <w:rsid w:val="005277F3"/>
    <w:rsid w:val="00530045"/>
    <w:rsid w:val="005429DF"/>
    <w:rsid w:val="0054616B"/>
    <w:rsid w:val="00547111"/>
    <w:rsid w:val="00551900"/>
    <w:rsid w:val="00554FE0"/>
    <w:rsid w:val="00555464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A640E"/>
    <w:rsid w:val="005B0B25"/>
    <w:rsid w:val="005C1EF5"/>
    <w:rsid w:val="005C4178"/>
    <w:rsid w:val="005C6868"/>
    <w:rsid w:val="005D1582"/>
    <w:rsid w:val="005D4267"/>
    <w:rsid w:val="005D54D0"/>
    <w:rsid w:val="005E013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46D4A"/>
    <w:rsid w:val="00660BD7"/>
    <w:rsid w:val="00661DE4"/>
    <w:rsid w:val="00665C47"/>
    <w:rsid w:val="00671144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3321"/>
    <w:rsid w:val="006F5B11"/>
    <w:rsid w:val="006F6496"/>
    <w:rsid w:val="006F67E2"/>
    <w:rsid w:val="006F6F06"/>
    <w:rsid w:val="00700861"/>
    <w:rsid w:val="0070192E"/>
    <w:rsid w:val="00704538"/>
    <w:rsid w:val="00704C61"/>
    <w:rsid w:val="00705FF6"/>
    <w:rsid w:val="00715576"/>
    <w:rsid w:val="007208C5"/>
    <w:rsid w:val="007211AA"/>
    <w:rsid w:val="007222E0"/>
    <w:rsid w:val="0072291F"/>
    <w:rsid w:val="00736E39"/>
    <w:rsid w:val="007509BC"/>
    <w:rsid w:val="0075341C"/>
    <w:rsid w:val="007540C2"/>
    <w:rsid w:val="0075417B"/>
    <w:rsid w:val="007565D8"/>
    <w:rsid w:val="00757299"/>
    <w:rsid w:val="00762928"/>
    <w:rsid w:val="0077270B"/>
    <w:rsid w:val="007739A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65F5"/>
    <w:rsid w:val="007E69C6"/>
    <w:rsid w:val="007E758B"/>
    <w:rsid w:val="007F7259"/>
    <w:rsid w:val="00802147"/>
    <w:rsid w:val="008023F7"/>
    <w:rsid w:val="008025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D3AA8"/>
    <w:rsid w:val="008D4C7A"/>
    <w:rsid w:val="008D5210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245D7"/>
    <w:rsid w:val="00931E65"/>
    <w:rsid w:val="009328E6"/>
    <w:rsid w:val="00934697"/>
    <w:rsid w:val="00935DD5"/>
    <w:rsid w:val="009361C8"/>
    <w:rsid w:val="009369B4"/>
    <w:rsid w:val="00937F6E"/>
    <w:rsid w:val="00941E30"/>
    <w:rsid w:val="009420B6"/>
    <w:rsid w:val="00943F90"/>
    <w:rsid w:val="00944FC1"/>
    <w:rsid w:val="00945B28"/>
    <w:rsid w:val="009575D7"/>
    <w:rsid w:val="0096291A"/>
    <w:rsid w:val="00966FBD"/>
    <w:rsid w:val="009723BF"/>
    <w:rsid w:val="00975523"/>
    <w:rsid w:val="0097589C"/>
    <w:rsid w:val="009777D9"/>
    <w:rsid w:val="009831CF"/>
    <w:rsid w:val="00983849"/>
    <w:rsid w:val="00991B88"/>
    <w:rsid w:val="009A5753"/>
    <w:rsid w:val="009A579D"/>
    <w:rsid w:val="009A6456"/>
    <w:rsid w:val="009A7ECF"/>
    <w:rsid w:val="009B01A0"/>
    <w:rsid w:val="009B74BD"/>
    <w:rsid w:val="009C03E3"/>
    <w:rsid w:val="009C13F3"/>
    <w:rsid w:val="009C4DA6"/>
    <w:rsid w:val="009C5D6C"/>
    <w:rsid w:val="009D22BD"/>
    <w:rsid w:val="009D292D"/>
    <w:rsid w:val="009D3D63"/>
    <w:rsid w:val="009D5470"/>
    <w:rsid w:val="009D5BB6"/>
    <w:rsid w:val="009D5D18"/>
    <w:rsid w:val="009E3297"/>
    <w:rsid w:val="009E54B8"/>
    <w:rsid w:val="009E6994"/>
    <w:rsid w:val="009F0A59"/>
    <w:rsid w:val="009F734F"/>
    <w:rsid w:val="00A001D6"/>
    <w:rsid w:val="00A04A0A"/>
    <w:rsid w:val="00A154C0"/>
    <w:rsid w:val="00A20F39"/>
    <w:rsid w:val="00A20F83"/>
    <w:rsid w:val="00A21CAE"/>
    <w:rsid w:val="00A246B6"/>
    <w:rsid w:val="00A34ABD"/>
    <w:rsid w:val="00A47E70"/>
    <w:rsid w:val="00A50CF0"/>
    <w:rsid w:val="00A609B8"/>
    <w:rsid w:val="00A61A69"/>
    <w:rsid w:val="00A64189"/>
    <w:rsid w:val="00A65C38"/>
    <w:rsid w:val="00A7671C"/>
    <w:rsid w:val="00A80579"/>
    <w:rsid w:val="00A80DD9"/>
    <w:rsid w:val="00A82C15"/>
    <w:rsid w:val="00A83E9B"/>
    <w:rsid w:val="00A85BB3"/>
    <w:rsid w:val="00A8718B"/>
    <w:rsid w:val="00A91F8F"/>
    <w:rsid w:val="00A96540"/>
    <w:rsid w:val="00AA2A64"/>
    <w:rsid w:val="00AA2CBC"/>
    <w:rsid w:val="00AA4940"/>
    <w:rsid w:val="00AA6932"/>
    <w:rsid w:val="00AA774C"/>
    <w:rsid w:val="00AC5820"/>
    <w:rsid w:val="00AD0ACF"/>
    <w:rsid w:val="00AD1CD8"/>
    <w:rsid w:val="00AD2957"/>
    <w:rsid w:val="00AD2E45"/>
    <w:rsid w:val="00AD4380"/>
    <w:rsid w:val="00AD4CE9"/>
    <w:rsid w:val="00AD5DD3"/>
    <w:rsid w:val="00AE1027"/>
    <w:rsid w:val="00AE6449"/>
    <w:rsid w:val="00AE6A42"/>
    <w:rsid w:val="00AE7034"/>
    <w:rsid w:val="00AF3AB3"/>
    <w:rsid w:val="00AF4BF1"/>
    <w:rsid w:val="00B003AA"/>
    <w:rsid w:val="00B06D57"/>
    <w:rsid w:val="00B116A4"/>
    <w:rsid w:val="00B15802"/>
    <w:rsid w:val="00B158BA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B97"/>
    <w:rsid w:val="00B71891"/>
    <w:rsid w:val="00B73E45"/>
    <w:rsid w:val="00B768DD"/>
    <w:rsid w:val="00B800A9"/>
    <w:rsid w:val="00B943FB"/>
    <w:rsid w:val="00B968C8"/>
    <w:rsid w:val="00BA02F0"/>
    <w:rsid w:val="00BA0EB3"/>
    <w:rsid w:val="00BA3EC5"/>
    <w:rsid w:val="00BA51D9"/>
    <w:rsid w:val="00BA6CD8"/>
    <w:rsid w:val="00BA744F"/>
    <w:rsid w:val="00BB5526"/>
    <w:rsid w:val="00BB5DFC"/>
    <w:rsid w:val="00BD279D"/>
    <w:rsid w:val="00BD384A"/>
    <w:rsid w:val="00BD3D29"/>
    <w:rsid w:val="00BD3E88"/>
    <w:rsid w:val="00BD4ABC"/>
    <w:rsid w:val="00BD69B2"/>
    <w:rsid w:val="00BD6BB8"/>
    <w:rsid w:val="00BE476F"/>
    <w:rsid w:val="00BE76B6"/>
    <w:rsid w:val="00BF1AAB"/>
    <w:rsid w:val="00BF2268"/>
    <w:rsid w:val="00C000C8"/>
    <w:rsid w:val="00C040E3"/>
    <w:rsid w:val="00C0459C"/>
    <w:rsid w:val="00C065BF"/>
    <w:rsid w:val="00C10516"/>
    <w:rsid w:val="00C16A27"/>
    <w:rsid w:val="00C21245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6E16"/>
    <w:rsid w:val="00C874ED"/>
    <w:rsid w:val="00C90138"/>
    <w:rsid w:val="00C917D0"/>
    <w:rsid w:val="00C93B76"/>
    <w:rsid w:val="00C95985"/>
    <w:rsid w:val="00C96FA9"/>
    <w:rsid w:val="00CA1D9E"/>
    <w:rsid w:val="00CA3B64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648B"/>
    <w:rsid w:val="00D830A5"/>
    <w:rsid w:val="00D85B32"/>
    <w:rsid w:val="00D941B0"/>
    <w:rsid w:val="00D958BB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E03387"/>
    <w:rsid w:val="00E0436C"/>
    <w:rsid w:val="00E10BCE"/>
    <w:rsid w:val="00E13F3D"/>
    <w:rsid w:val="00E16515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50B92"/>
    <w:rsid w:val="00E52392"/>
    <w:rsid w:val="00E53B23"/>
    <w:rsid w:val="00E56211"/>
    <w:rsid w:val="00E70971"/>
    <w:rsid w:val="00E727BE"/>
    <w:rsid w:val="00E92860"/>
    <w:rsid w:val="00EA3006"/>
    <w:rsid w:val="00EA3DF6"/>
    <w:rsid w:val="00EA4318"/>
    <w:rsid w:val="00EA497B"/>
    <w:rsid w:val="00EA4BA3"/>
    <w:rsid w:val="00EA6B5C"/>
    <w:rsid w:val="00EB09B7"/>
    <w:rsid w:val="00EB6C1D"/>
    <w:rsid w:val="00EB6D18"/>
    <w:rsid w:val="00EC00FB"/>
    <w:rsid w:val="00EC2089"/>
    <w:rsid w:val="00EC50C2"/>
    <w:rsid w:val="00EC5544"/>
    <w:rsid w:val="00ED57C5"/>
    <w:rsid w:val="00ED60B2"/>
    <w:rsid w:val="00ED653D"/>
    <w:rsid w:val="00ED754A"/>
    <w:rsid w:val="00EE0B9F"/>
    <w:rsid w:val="00EE15E7"/>
    <w:rsid w:val="00EE1EFE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7099C"/>
    <w:rsid w:val="00F73C73"/>
    <w:rsid w:val="00F74273"/>
    <w:rsid w:val="00F75728"/>
    <w:rsid w:val="00F84C97"/>
    <w:rsid w:val="00F85A23"/>
    <w:rsid w:val="00FA12AF"/>
    <w:rsid w:val="00FA268D"/>
    <w:rsid w:val="00FB0752"/>
    <w:rsid w:val="00FB1C3F"/>
    <w:rsid w:val="00FB5BE5"/>
    <w:rsid w:val="00FB6386"/>
    <w:rsid w:val="00FB65C6"/>
    <w:rsid w:val="00FB72C3"/>
    <w:rsid w:val="00FC1D16"/>
    <w:rsid w:val="00FC563B"/>
    <w:rsid w:val="00FF5598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E7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A1C1-32AD-4B30-98E2-03DB5101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Abdessamad EL MOATAMID</cp:lastModifiedBy>
  <cp:revision>2</cp:revision>
  <cp:lastPrinted>1900-01-01T05:00:00Z</cp:lastPrinted>
  <dcterms:created xsi:type="dcterms:W3CDTF">2024-11-18T20:26:00Z</dcterms:created>
  <dcterms:modified xsi:type="dcterms:W3CDTF">2024-11-18T20:26:00Z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