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4CDE0D74" w:rsidR="00AD50BF" w:rsidRDefault="000241C8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  <w:lang w:val="en-US" w:eastAsia="zh-CN"/>
        </w:rPr>
        <w:drawing>
          <wp:inline distT="0" distB="0" distL="0" distR="0" wp14:anchorId="7DB6EE88" wp14:editId="6DE9DDFA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MS Mincho" w:hint="eastAsia"/>
                <w:lang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1FE0D112" w:rsidR="00A74A54" w:rsidRDefault="004D0353" w:rsidP="00767B09">
                <w:pPr>
                  <w:pStyle w:val="TableText"/>
                </w:pPr>
                <w:r w:rsidRPr="004D0353">
                  <w:rPr>
                    <w:rFonts w:eastAsia="MS Mincho" w:hint="eastAsia"/>
                    <w:lang w:eastAsia="ja-JP"/>
                  </w:rPr>
                  <w:t xml:space="preserve">LS to 3GPP SA1 on </w:t>
                </w:r>
                <w:r w:rsidRPr="004D0353">
                  <w:rPr>
                    <w:rFonts w:eastAsia="MS Mincho"/>
                    <w:lang w:eastAsia="ja-JP"/>
                  </w:rPr>
                  <w:t>support of multiple access technologies based on the IMS service type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066A6D2" w:rsidR="00096622" w:rsidRPr="0060454C" w:rsidRDefault="0060454C" w:rsidP="007B1333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G V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WiFi TF#7a</w:t>
            </w:r>
          </w:p>
        </w:tc>
        <w:tc>
          <w:tcPr>
            <w:tcW w:w="3228" w:type="dxa"/>
          </w:tcPr>
          <w:p w14:paraId="42264EA4" w14:textId="1C5EAF92" w:rsidR="00096622" w:rsidRPr="00FE7A39" w:rsidRDefault="00FE7A39" w:rsidP="00A25758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30/</w:t>
            </w:r>
            <w:r>
              <w:rPr>
                <w:rFonts w:eastAsiaTheme="minorEastAsia"/>
                <w:lang w:eastAsia="zh-CN"/>
              </w:rPr>
              <w:t>10/2024</w:t>
            </w:r>
          </w:p>
        </w:tc>
        <w:tc>
          <w:tcPr>
            <w:tcW w:w="3008" w:type="dxa"/>
          </w:tcPr>
          <w:p w14:paraId="42264EA5" w14:textId="2255352C" w:rsidR="00096622" w:rsidRDefault="00FE7A3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CDE1D7C" w:rsidR="0058060A" w:rsidRPr="00C201D7" w:rsidRDefault="0060454C" w:rsidP="00B0740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G V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WiFi #7a_00</w:t>
            </w:r>
            <w:r w:rsidR="00A70344">
              <w:rPr>
                <w:rFonts w:eastAsiaTheme="minorEastAsia"/>
                <w:lang w:eastAsia="zh-CN"/>
              </w:rPr>
              <w:t>6r1</w:t>
            </w:r>
          </w:p>
        </w:tc>
        <w:tc>
          <w:tcPr>
            <w:tcW w:w="3228" w:type="dxa"/>
          </w:tcPr>
          <w:p w14:paraId="42264EAF" w14:textId="4A227605" w:rsidR="0058060A" w:rsidRPr="00F56D2B" w:rsidRDefault="00E94DCC" w:rsidP="001202FC">
            <w:pPr>
              <w:pStyle w:val="TableText"/>
            </w:pPr>
            <w:r>
              <w:rPr>
                <w:rFonts w:eastAsia="MS Mincho"/>
                <w:lang w:eastAsia="ja-JP"/>
              </w:rPr>
              <w:t>October 2024</w:t>
            </w:r>
          </w:p>
        </w:tc>
        <w:tc>
          <w:tcPr>
            <w:tcW w:w="3008" w:type="dxa"/>
          </w:tcPr>
          <w:p w14:paraId="42264EB0" w14:textId="538845F7" w:rsidR="0058060A" w:rsidRPr="00A25758" w:rsidRDefault="0060454C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Yan Li</w:t>
            </w:r>
            <w:r w:rsidR="00A25758">
              <w:rPr>
                <w:rFonts w:eastAsiaTheme="minorEastAsia"/>
                <w:lang w:eastAsia="zh-CN"/>
              </w:rPr>
              <w:t>, China Telecom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D1F71A4" w:rsidR="0058060A" w:rsidRPr="00B41244" w:rsidRDefault="00F56D2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</w:t>
            </w:r>
            <w:r w:rsidR="00A70344">
              <w:rPr>
                <w:rFonts w:eastAsia="MS Mincho"/>
                <w:lang w:eastAsia="ja-JP"/>
              </w:rPr>
              <w:t>5G VoWiFi TF</w:t>
            </w:r>
          </w:p>
        </w:tc>
        <w:tc>
          <w:tcPr>
            <w:tcW w:w="3228" w:type="dxa"/>
          </w:tcPr>
          <w:p w14:paraId="42264EB7" w14:textId="10FE6819" w:rsidR="0058060A" w:rsidRPr="00E94DCC" w:rsidRDefault="00A70344" w:rsidP="001202FC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See Below</w:t>
            </w:r>
          </w:p>
        </w:tc>
        <w:tc>
          <w:tcPr>
            <w:tcW w:w="3008" w:type="dxa"/>
          </w:tcPr>
          <w:p w14:paraId="42264EB8" w14:textId="3E1AACCF" w:rsidR="0058060A" w:rsidRPr="00F56D2B" w:rsidRDefault="00F56D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5B2071FF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6D07B5" w:rsidR="0058060A" w:rsidRPr="007B1333" w:rsidRDefault="007B1333" w:rsidP="0058060A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SMA Network Group</w:t>
            </w:r>
            <w:r w:rsidR="00A7034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(NG)</w:t>
            </w:r>
          </w:p>
        </w:tc>
      </w:tr>
      <w:tr w:rsidR="0058060A" w:rsidRPr="006007D1" w14:paraId="42264EC5" w14:textId="77777777" w:rsidTr="00087018">
        <w:trPr>
          <w:trHeight w:val="614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4A15" w14:textId="77777777" w:rsidR="0058060A" w:rsidRPr="00A70344" w:rsidRDefault="00786671" w:rsidP="00C17CBA">
            <w:pPr>
              <w:pStyle w:val="Heading1"/>
              <w:numPr>
                <w:ilvl w:val="0"/>
                <w:numId w:val="0"/>
              </w:numPr>
              <w:spacing w:before="0"/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</w:pPr>
            <w:r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 xml:space="preserve">To: </w:t>
            </w:r>
            <w:r w:rsidR="00A25758"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>3GPP SA</w:t>
            </w:r>
            <w:r w:rsidR="00447DD7"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>1</w:t>
            </w:r>
          </w:p>
          <w:p w14:paraId="42264EC4" w14:textId="0F70238B" w:rsidR="00786671" w:rsidRPr="00A70344" w:rsidRDefault="00786671" w:rsidP="0060454C">
            <w:pPr>
              <w:pStyle w:val="NormalParagraph"/>
              <w:rPr>
                <w:lang w:val="fr-FR" w:eastAsia="zh-CN"/>
              </w:rPr>
            </w:pPr>
            <w:r w:rsidRPr="00A70344">
              <w:rPr>
                <w:rFonts w:hint="eastAsia"/>
                <w:lang w:val="fr-FR" w:eastAsia="zh-CN"/>
              </w:rPr>
              <w:t>C</w:t>
            </w:r>
            <w:r w:rsidR="0060454C" w:rsidRPr="00A70344">
              <w:rPr>
                <w:lang w:val="fr-FR" w:eastAsia="zh-CN"/>
              </w:rPr>
              <w:t>c</w:t>
            </w:r>
            <w:r w:rsidRPr="00A70344">
              <w:rPr>
                <w:lang w:val="fr-FR" w:eastAsia="zh-CN"/>
              </w:rPr>
              <w:t>: 3GPP SA2, 3GPP CT1</w:t>
            </w:r>
          </w:p>
        </w:tc>
      </w:tr>
    </w:tbl>
    <w:p w14:paraId="42264EC6" w14:textId="0C05FFD7" w:rsidR="00F56D2B" w:rsidRPr="00A70344" w:rsidRDefault="00F56D2B" w:rsidP="0058060A">
      <w:pPr>
        <w:pStyle w:val="NormalParagraph"/>
        <w:rPr>
          <w:lang w:val="fr-FR"/>
        </w:rPr>
      </w:pPr>
    </w:p>
    <w:p w14:paraId="5D348297" w14:textId="77777777" w:rsidR="00F56D2B" w:rsidRPr="00A70344" w:rsidRDefault="00F56D2B">
      <w:pPr>
        <w:spacing w:before="0"/>
        <w:jc w:val="left"/>
        <w:rPr>
          <w:szCs w:val="22"/>
          <w:lang w:val="fr-FR" w:eastAsia="en-GB" w:bidi="ar-SA"/>
        </w:rPr>
      </w:pPr>
      <w:r w:rsidRPr="00A70344">
        <w:rPr>
          <w:lang w:val="fr-FR"/>
        </w:rPr>
        <w:br w:type="page"/>
      </w:r>
    </w:p>
    <w:p w14:paraId="4502806F" w14:textId="025707B4" w:rsidR="00FC0FBE" w:rsidRDefault="00F56D2B" w:rsidP="00F56D2B">
      <w:pPr>
        <w:pStyle w:val="Heading1"/>
        <w:rPr>
          <w:lang w:val="en-IE"/>
        </w:rPr>
      </w:pPr>
      <w:r>
        <w:rPr>
          <w:lang w:val="en-IE"/>
        </w:rPr>
        <w:lastRenderedPageBreak/>
        <w:t>Back</w:t>
      </w:r>
      <w:r w:rsidR="00BD0D21">
        <w:rPr>
          <w:lang w:val="en-IE"/>
        </w:rPr>
        <w:t>g</w:t>
      </w:r>
      <w:r>
        <w:rPr>
          <w:lang w:val="en-IE"/>
        </w:rPr>
        <w:t>round</w:t>
      </w:r>
    </w:p>
    <w:p w14:paraId="397B6039" w14:textId="5C103322" w:rsidR="00B1346A" w:rsidRDefault="00243118" w:rsidP="00587DC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5G </w:t>
      </w:r>
      <w:r w:rsidR="0068505E">
        <w:rPr>
          <w:rFonts w:eastAsia="MS Mincho"/>
          <w:lang w:eastAsia="ja-JP"/>
        </w:rPr>
        <w:t>VoWiFi Task F</w:t>
      </w:r>
      <w:r w:rsidR="001410F9">
        <w:rPr>
          <w:rFonts w:eastAsia="MS Mincho"/>
          <w:lang w:eastAsia="ja-JP"/>
        </w:rPr>
        <w:t xml:space="preserve">orce is currently working on new scenarios and features of VoWiFi aspect to improve the </w:t>
      </w:r>
      <w:proofErr w:type="spellStart"/>
      <w:r w:rsidR="009060AE">
        <w:rPr>
          <w:rFonts w:eastAsia="MS Mincho"/>
          <w:lang w:eastAsia="ja-JP"/>
        </w:rPr>
        <w:t>QoE</w:t>
      </w:r>
      <w:proofErr w:type="spellEnd"/>
      <w:r w:rsidR="009060AE">
        <w:rPr>
          <w:rFonts w:eastAsia="MS Mincho"/>
          <w:lang w:eastAsia="ja-JP"/>
        </w:rPr>
        <w:t xml:space="preserve"> of Wi-Fi calling service</w:t>
      </w:r>
      <w:r w:rsidR="001410F9">
        <w:rPr>
          <w:rFonts w:eastAsia="MS Mincho"/>
          <w:lang w:eastAsia="ja-JP"/>
        </w:rPr>
        <w:t xml:space="preserve">. </w:t>
      </w:r>
      <w:r w:rsidR="009060AE">
        <w:rPr>
          <w:rFonts w:eastAsia="MS Mincho"/>
          <w:lang w:eastAsia="ja-JP"/>
        </w:rPr>
        <w:t>One of the use case</w:t>
      </w:r>
      <w:r w:rsidR="009A6592">
        <w:rPr>
          <w:rFonts w:eastAsia="MS Mincho"/>
          <w:lang w:eastAsia="ja-JP"/>
        </w:rPr>
        <w:t>s</w:t>
      </w:r>
      <w:r w:rsidR="009060AE">
        <w:rPr>
          <w:rFonts w:eastAsia="MS Mincho"/>
          <w:lang w:eastAsia="ja-JP"/>
        </w:rPr>
        <w:t xml:space="preserve"> to be discussed is the </w:t>
      </w:r>
      <w:r w:rsidR="00A4067A">
        <w:rPr>
          <w:rFonts w:eastAsia="MS Mincho"/>
          <w:lang w:eastAsia="ja-JP"/>
        </w:rPr>
        <w:t xml:space="preserve">support of multiple access technologies </w:t>
      </w:r>
      <w:r w:rsidR="009060AE">
        <w:rPr>
          <w:rFonts w:eastAsia="MS Mincho"/>
          <w:lang w:eastAsia="ja-JP"/>
        </w:rPr>
        <w:t>based on the IMS service type.</w:t>
      </w:r>
      <w:r w:rsidR="00546C91">
        <w:rPr>
          <w:rFonts w:eastAsia="MS Mincho"/>
          <w:lang w:eastAsia="ja-JP"/>
        </w:rPr>
        <w:t xml:space="preserve"> </w:t>
      </w:r>
    </w:p>
    <w:p w14:paraId="5316D6EE" w14:textId="150D8F97" w:rsidR="009A6592" w:rsidRDefault="00FC17A6" w:rsidP="00A127E5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>The types of IMS services nowadays are becoming increasingly diverse, with bunches of data service</w:t>
      </w:r>
      <w:r w:rsidR="00A351C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via IMS Data Channel in addition to audio and video, which may have differentiated requirements on QoS and </w:t>
      </w:r>
      <w:r w:rsidR="00525B52">
        <w:rPr>
          <w:rFonts w:eastAsiaTheme="minorEastAsia"/>
          <w:lang w:eastAsia="zh-CN"/>
        </w:rPr>
        <w:t xml:space="preserve">data </w:t>
      </w:r>
      <w:r w:rsidR="00A351CB">
        <w:rPr>
          <w:rFonts w:eastAsiaTheme="minorEastAsia"/>
          <w:lang w:eastAsia="zh-CN"/>
        </w:rPr>
        <w:t>transmission.</w:t>
      </w:r>
      <w:r>
        <w:rPr>
          <w:rFonts w:eastAsiaTheme="minorEastAsia"/>
          <w:lang w:eastAsia="zh-CN"/>
        </w:rPr>
        <w:t xml:space="preserve"> </w:t>
      </w:r>
      <w:r w:rsidR="00A127E5">
        <w:rPr>
          <w:rFonts w:eastAsiaTheme="minorEastAsia"/>
          <w:lang w:eastAsia="zh-CN"/>
        </w:rPr>
        <w:t>When network conditions change,</w:t>
      </w:r>
      <w:r w:rsidR="00A127E5" w:rsidDel="00A127E5">
        <w:rPr>
          <w:rFonts w:eastAsia="MS Mincho"/>
          <w:lang w:eastAsia="ja-JP"/>
        </w:rPr>
        <w:t xml:space="preserve"> </w:t>
      </w:r>
      <w:r w:rsidR="00A127E5">
        <w:rPr>
          <w:rFonts w:eastAsia="MS Mincho"/>
          <w:lang w:eastAsia="ja-JP"/>
        </w:rPr>
        <w:t>s</w:t>
      </w:r>
      <w:r w:rsidR="00546C91">
        <w:rPr>
          <w:rFonts w:eastAsia="MS Mincho"/>
          <w:lang w:eastAsia="ja-JP"/>
        </w:rPr>
        <w:t xml:space="preserve">ome </w:t>
      </w:r>
      <w:r w:rsidR="00B1346A">
        <w:rPr>
          <w:rFonts w:eastAsia="MS Mincho"/>
          <w:lang w:eastAsia="ja-JP"/>
        </w:rPr>
        <w:t xml:space="preserve">user traffic related to dedicated </w:t>
      </w:r>
      <w:r w:rsidR="00546C91">
        <w:rPr>
          <w:rFonts w:eastAsia="MS Mincho"/>
          <w:lang w:eastAsia="ja-JP"/>
        </w:rPr>
        <w:t>IMS services can be</w:t>
      </w:r>
      <w:r w:rsidR="00B1346A">
        <w:rPr>
          <w:rFonts w:eastAsia="MS Mincho"/>
          <w:lang w:eastAsia="ja-JP"/>
        </w:rPr>
        <w:t xml:space="preserve"> offloaded from 3GPP </w:t>
      </w:r>
      <w:r w:rsidR="00C03475">
        <w:rPr>
          <w:rFonts w:eastAsia="MS Mincho"/>
          <w:lang w:eastAsia="ja-JP"/>
        </w:rPr>
        <w:t>access</w:t>
      </w:r>
      <w:r w:rsidR="00B1346A">
        <w:rPr>
          <w:rFonts w:eastAsia="MS Mincho"/>
          <w:lang w:eastAsia="ja-JP"/>
        </w:rPr>
        <w:t xml:space="preserve"> to non-3GPP access</w:t>
      </w:r>
      <w:r w:rsidR="00525B52">
        <w:rPr>
          <w:rFonts w:eastAsia="MS Mincho"/>
          <w:lang w:eastAsia="ja-JP"/>
        </w:rPr>
        <w:t xml:space="preserve"> path</w:t>
      </w:r>
      <w:r w:rsidR="00B1346A">
        <w:rPr>
          <w:rFonts w:eastAsia="MS Mincho"/>
          <w:lang w:eastAsia="ja-JP"/>
        </w:rPr>
        <w:t>, while other types of IMS se</w:t>
      </w:r>
      <w:r w:rsidR="00C03475">
        <w:rPr>
          <w:rFonts w:eastAsia="MS Mincho"/>
          <w:lang w:eastAsia="ja-JP"/>
        </w:rPr>
        <w:t>rvices remain on the 3GPP access</w:t>
      </w:r>
      <w:r w:rsidR="00B1346A">
        <w:rPr>
          <w:rFonts w:eastAsia="MS Mincho"/>
          <w:lang w:eastAsia="ja-JP"/>
        </w:rPr>
        <w:t xml:space="preserve"> path. For instance, traffic of video and IMS data channel services can be </w:t>
      </w:r>
      <w:r w:rsidR="00A127E5">
        <w:rPr>
          <w:rFonts w:eastAsia="MS Mincho"/>
          <w:lang w:eastAsia="ja-JP"/>
        </w:rPr>
        <w:t xml:space="preserve">offloaded </w:t>
      </w:r>
      <w:r w:rsidR="00B1346A">
        <w:rPr>
          <w:rFonts w:eastAsia="MS Mincho"/>
          <w:lang w:eastAsia="ja-JP"/>
        </w:rPr>
        <w:t xml:space="preserve">to the </w:t>
      </w:r>
      <w:r w:rsidR="000C3322">
        <w:rPr>
          <w:rFonts w:eastAsia="MS Mincho"/>
          <w:lang w:eastAsia="ja-JP"/>
        </w:rPr>
        <w:t>Wi-Fi</w:t>
      </w:r>
      <w:r w:rsidR="00B1346A">
        <w:rPr>
          <w:rFonts w:eastAsia="MS Mincho"/>
          <w:lang w:eastAsia="ja-JP"/>
        </w:rPr>
        <w:t xml:space="preserve"> path, </w:t>
      </w:r>
      <w:r w:rsidR="000C3322">
        <w:rPr>
          <w:rFonts w:eastAsia="MS Mincho"/>
          <w:lang w:eastAsia="ja-JP"/>
        </w:rPr>
        <w:t>leaving</w:t>
      </w:r>
      <w:r w:rsidR="00B1346A">
        <w:rPr>
          <w:rFonts w:eastAsia="MS Mincho"/>
          <w:lang w:eastAsia="ja-JP"/>
        </w:rPr>
        <w:t xml:space="preserve"> audio traffic on 3GPP access network</w:t>
      </w:r>
      <w:r w:rsidR="00C03475">
        <w:rPr>
          <w:rFonts w:eastAsia="MS Mincho"/>
          <w:lang w:eastAsia="ja-JP"/>
        </w:rPr>
        <w:t>. Another similar case is</w:t>
      </w:r>
      <w:r w:rsidR="00E06F5C">
        <w:rPr>
          <w:rFonts w:eastAsia="MS Mincho"/>
          <w:lang w:eastAsia="ja-JP"/>
        </w:rPr>
        <w:t xml:space="preserve"> also</w:t>
      </w:r>
      <w:r w:rsidR="00C03475">
        <w:rPr>
          <w:rFonts w:eastAsia="MS Mincho"/>
          <w:lang w:eastAsia="ja-JP"/>
        </w:rPr>
        <w:t xml:space="preserve"> applicable to IMS data channel </w:t>
      </w:r>
      <w:r w:rsidR="00D24030">
        <w:rPr>
          <w:rFonts w:eastAsia="MS Mincho"/>
          <w:lang w:eastAsia="ja-JP"/>
        </w:rPr>
        <w:t>services (</w:t>
      </w:r>
      <w:r w:rsidR="00C03475">
        <w:rPr>
          <w:rFonts w:eastAsia="MS Mincho"/>
          <w:lang w:eastAsia="ja-JP"/>
        </w:rPr>
        <w:t>e.g</w:t>
      </w:r>
      <w:r w:rsidR="000C3322">
        <w:rPr>
          <w:rFonts w:eastAsia="MS Mincho"/>
          <w:lang w:eastAsia="ja-JP"/>
        </w:rPr>
        <w:t>.</w:t>
      </w:r>
      <w:r w:rsidR="00C03475">
        <w:rPr>
          <w:rFonts w:eastAsia="MS Mincho"/>
          <w:lang w:eastAsia="ja-JP"/>
        </w:rPr>
        <w:t xml:space="preserve"> </w:t>
      </w:r>
      <w:r w:rsidR="000C3322">
        <w:rPr>
          <w:rFonts w:eastAsia="MS Mincho"/>
          <w:lang w:eastAsia="ja-JP"/>
        </w:rPr>
        <w:t>offloading IMS DC file transfer service to the Wi-Fi path with keeping</w:t>
      </w:r>
      <w:r w:rsidR="00D24030">
        <w:rPr>
          <w:rFonts w:eastAsia="MS Mincho"/>
          <w:lang w:eastAsia="ja-JP"/>
        </w:rPr>
        <w:t xml:space="preserve"> the IMS DC real-time translation service on the 3GPP access path).</w:t>
      </w:r>
      <w:r w:rsidR="00A127E5">
        <w:rPr>
          <w:rFonts w:eastAsia="MS Mincho"/>
          <w:lang w:eastAsia="ja-JP"/>
        </w:rPr>
        <w:t xml:space="preserve"> Moreover, even traffic </w:t>
      </w:r>
      <w:r w:rsidR="001E076A">
        <w:rPr>
          <w:rFonts w:eastAsia="MS Mincho"/>
          <w:lang w:eastAsia="ja-JP"/>
        </w:rPr>
        <w:t>from</w:t>
      </w:r>
      <w:r w:rsidR="00A127E5">
        <w:rPr>
          <w:rFonts w:eastAsia="MS Mincho"/>
          <w:lang w:eastAsia="ja-JP"/>
        </w:rPr>
        <w:t xml:space="preserve"> </w:t>
      </w:r>
      <w:r w:rsidR="001E076A">
        <w:rPr>
          <w:rFonts w:eastAsia="MS Mincho"/>
          <w:lang w:eastAsia="ja-JP"/>
        </w:rPr>
        <w:t>the single same</w:t>
      </w:r>
      <w:r w:rsidR="00A127E5">
        <w:rPr>
          <w:rFonts w:eastAsia="MS Mincho"/>
          <w:lang w:eastAsia="ja-JP"/>
        </w:rPr>
        <w:t xml:space="preserve"> IMS DC service may </w:t>
      </w:r>
      <w:r w:rsidR="001E076A">
        <w:rPr>
          <w:rFonts w:eastAsia="MS Mincho"/>
          <w:lang w:eastAsia="ja-JP"/>
        </w:rPr>
        <w:t xml:space="preserve">be </w:t>
      </w:r>
      <w:r w:rsidR="00A127E5">
        <w:rPr>
          <w:rFonts w:eastAsia="MS Mincho"/>
          <w:lang w:eastAsia="ja-JP"/>
        </w:rPr>
        <w:t xml:space="preserve">split into </w:t>
      </w:r>
      <w:r w:rsidR="00887C69">
        <w:rPr>
          <w:rFonts w:eastAsia="MS Mincho"/>
          <w:lang w:eastAsia="ja-JP"/>
        </w:rPr>
        <w:t xml:space="preserve">multiple </w:t>
      </w:r>
      <w:r w:rsidR="00A127E5">
        <w:rPr>
          <w:rFonts w:eastAsia="MS Mincho"/>
          <w:lang w:eastAsia="ja-JP"/>
        </w:rPr>
        <w:t>access path</w:t>
      </w:r>
      <w:r w:rsidR="00887C69">
        <w:rPr>
          <w:rFonts w:eastAsia="MS Mincho"/>
          <w:lang w:eastAsia="ja-JP"/>
        </w:rPr>
        <w:t>s</w:t>
      </w:r>
      <w:r w:rsidR="00A127E5">
        <w:rPr>
          <w:rFonts w:eastAsia="MS Mincho"/>
          <w:lang w:eastAsia="ja-JP"/>
        </w:rPr>
        <w:t>.</w:t>
      </w:r>
    </w:p>
    <w:p w14:paraId="4E340E4D" w14:textId="7C80CB1F" w:rsidR="00F56D2B" w:rsidRDefault="006F00A6" w:rsidP="00F56D2B">
      <w:pPr>
        <w:pStyle w:val="Heading1"/>
      </w:pPr>
      <w:r>
        <w:t>Details</w:t>
      </w:r>
    </w:p>
    <w:p w14:paraId="328D3230" w14:textId="2DB7763A" w:rsidR="00C6494B" w:rsidRDefault="00C6494B" w:rsidP="00C6494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noted that there are couple of requirements related to multiple access technologies listed in 3GPP TS 22.</w:t>
      </w:r>
      <w:r w:rsidR="00A70344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61 </w:t>
      </w:r>
      <w:r w:rsidR="00B055BA">
        <w:rPr>
          <w:rFonts w:eastAsia="MS Mincho"/>
          <w:lang w:eastAsia="ja-JP"/>
        </w:rPr>
        <w:t xml:space="preserve">clause 6.3.2.1 </w:t>
      </w:r>
      <w:r>
        <w:rPr>
          <w:rFonts w:eastAsia="MS Mincho"/>
          <w:lang w:eastAsia="ja-JP"/>
        </w:rPr>
        <w:t>as follow:</w:t>
      </w:r>
    </w:p>
    <w:p w14:paraId="6DCB2670" w14:textId="77777777" w:rsidR="00C6494B" w:rsidRDefault="00C6494B" w:rsidP="00C6494B">
      <w:pPr>
        <w:pStyle w:val="NormalParagraph"/>
        <w:jc w:val="both"/>
        <w:rPr>
          <w:rFonts w:eastAsia="MS Mincho"/>
          <w:lang w:eastAsia="ja-JP"/>
        </w:rPr>
      </w:pPr>
      <w:r w:rsidRPr="00D24030">
        <w:rPr>
          <w:rFonts w:eastAsia="MS Mincho"/>
          <w:noProof/>
          <w:lang w:val="en-US" w:eastAsia="zh-CN"/>
        </w:rPr>
        <mc:AlternateContent>
          <mc:Choice Requires="wps">
            <w:drawing>
              <wp:inline distT="0" distB="0" distL="0" distR="0" wp14:anchorId="6939E644" wp14:editId="6D43B5D6">
                <wp:extent cx="5776739" cy="941097"/>
                <wp:effectExtent l="0" t="0" r="14605" b="1143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739" cy="9410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F927D" w14:textId="77777777" w:rsidR="00C6494B" w:rsidRPr="00D24030" w:rsidRDefault="00C6494B" w:rsidP="00C6494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jc w:val="left"/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</w:pP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6E93AE28" w14:textId="77777777" w:rsidR="00C6494B" w:rsidRPr="00D24030" w:rsidRDefault="00C6494B" w:rsidP="00C6494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jc w:val="left"/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</w:pP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5G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E6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">
                <v:textbox>
                  <w:txbxContent>
                    <w:p w14:paraId="54AF927D" w14:textId="77777777" w:rsidR="00C6494B" w:rsidRPr="00D24030" w:rsidRDefault="00C6494B" w:rsidP="00C6494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jc w:val="left"/>
                        <w:rPr>
                          <w:rFonts w:ascii="Times New Roman" w:eastAsia="DengXian" w:hAnsi="Times New Roman"/>
                          <w:sz w:val="20"/>
                          <w:lang w:eastAsia="en-GB" w:bidi="ar-SA"/>
                        </w:rPr>
                      </w:pPr>
                      <w:r w:rsidRPr="00D24030">
                        <w:rPr>
                          <w:rFonts w:ascii="Times New Roman" w:eastAsia="DengXian" w:hAnsi="Times New Roman"/>
                          <w:sz w:val="20"/>
                          <w:lang w:eastAsia="en-GB" w:bidi="ar-SA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6E93AE28" w14:textId="77777777" w:rsidR="00C6494B" w:rsidRPr="00D24030" w:rsidRDefault="00C6494B" w:rsidP="00C6494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jc w:val="left"/>
                        <w:rPr>
                          <w:rFonts w:ascii="Times New Roman" w:eastAsia="DengXian" w:hAnsi="Times New Roman"/>
                          <w:sz w:val="20"/>
                          <w:lang w:bidi="ar-SA"/>
                        </w:rPr>
                      </w:pPr>
                      <w:r w:rsidRPr="00D24030">
                        <w:rPr>
                          <w:rFonts w:ascii="Times New Roman" w:eastAsia="DengXian" w:hAnsi="Times New Roman"/>
                          <w:sz w:val="20"/>
                          <w:lang w:bidi="ar-SA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ascii="Times New Roman" w:eastAsia="DengXian" w:hAnsi="Times New Roman"/>
                          <w:sz w:val="20"/>
                          <w:lang w:eastAsia="en-GB" w:bidi="ar-SA"/>
                        </w:rPr>
                        <w:t>5G</w:t>
                      </w:r>
                      <w:r w:rsidRPr="00D24030">
                        <w:rPr>
                          <w:rFonts w:ascii="Times New Roman" w:eastAsia="DengXian" w:hAnsi="Times New Roman"/>
                          <w:sz w:val="20"/>
                          <w:lang w:bidi="ar-SA"/>
                        </w:rPr>
                        <w:t xml:space="preserve"> system shall be able to </w:t>
                      </w:r>
                      <w:r w:rsidRPr="00D24030">
                        <w:rPr>
                          <w:rFonts w:ascii="Times New Roman" w:eastAsia="DengXian" w:hAnsi="Times New Roman"/>
                          <w:sz w:val="20"/>
                          <w:lang w:eastAsia="en-GB" w:bidi="ar-SA"/>
                        </w:rPr>
                        <w:t>optimally distribute user traffic over the</w:t>
                      </w:r>
                      <w:r w:rsidRPr="00D24030">
                        <w:rPr>
                          <w:rFonts w:ascii="Times New Roman" w:eastAsia="DengXian" w:hAnsi="Times New Roman"/>
                          <w:sz w:val="20"/>
                          <w:lang w:bidi="ar-SA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8E9013" w14:textId="4C0C3C32" w:rsidR="00C6494B" w:rsidRDefault="00C6494B" w:rsidP="00C6494B">
      <w:pPr>
        <w:pStyle w:val="NormalParagraph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SMA</w:t>
      </w:r>
      <w:r w:rsidR="0060454C">
        <w:rPr>
          <w:rFonts w:eastAsiaTheme="minorEastAsia"/>
          <w:lang w:eastAsia="zh-CN"/>
        </w:rPr>
        <w:t xml:space="preserve"> </w:t>
      </w:r>
      <w:r w:rsidR="0060454C">
        <w:rPr>
          <w:rFonts w:eastAsia="MS Mincho"/>
          <w:lang w:eastAsia="ja-JP"/>
        </w:rPr>
        <w:t>5G VoWiFi Task Force</w:t>
      </w:r>
      <w:r>
        <w:rPr>
          <w:rFonts w:eastAsiaTheme="minorEastAsia"/>
          <w:lang w:eastAsia="zh-CN"/>
        </w:rPr>
        <w:t xml:space="preserve"> would like to ask </w:t>
      </w:r>
      <w:r w:rsidR="006A4298">
        <w:rPr>
          <w:rFonts w:eastAsiaTheme="minorEastAsia"/>
          <w:lang w:eastAsia="zh-CN"/>
        </w:rPr>
        <w:t xml:space="preserve">3GPP </w:t>
      </w:r>
      <w:r>
        <w:rPr>
          <w:rFonts w:eastAsiaTheme="minorEastAsia"/>
          <w:lang w:eastAsia="zh-CN"/>
        </w:rPr>
        <w:t>SA1 the questions below.</w:t>
      </w:r>
    </w:p>
    <w:p w14:paraId="34C32D05" w14:textId="544832D3" w:rsidR="007B1333" w:rsidRDefault="00C6494B" w:rsidP="00704D99">
      <w:pPr>
        <w:pStyle w:val="NormalParagraph"/>
        <w:jc w:val="both"/>
        <w:rPr>
          <w:rFonts w:eastAsiaTheme="minorEastAsia"/>
          <w:lang w:eastAsia="zh-CN"/>
        </w:rPr>
      </w:pPr>
      <w:r w:rsidRPr="00C6494B">
        <w:rPr>
          <w:rFonts w:eastAsiaTheme="minorEastAsia"/>
          <w:b/>
          <w:lang w:eastAsia="zh-CN"/>
        </w:rPr>
        <w:t>Question 1</w:t>
      </w:r>
      <w:r>
        <w:rPr>
          <w:rFonts w:eastAsiaTheme="minorEastAsia"/>
          <w:lang w:eastAsia="zh-CN"/>
        </w:rPr>
        <w:t xml:space="preserve">: </w:t>
      </w:r>
      <w:r w:rsidR="00DC746D">
        <w:rPr>
          <w:rFonts w:eastAsiaTheme="minorEastAsia"/>
          <w:lang w:eastAsia="zh-CN"/>
        </w:rPr>
        <w:t xml:space="preserve">For </w:t>
      </w:r>
      <w:r w:rsidR="00640B13">
        <w:rPr>
          <w:rFonts w:eastAsiaTheme="minorEastAsia"/>
          <w:lang w:eastAsia="zh-CN"/>
        </w:rPr>
        <w:t>the 1</w:t>
      </w:r>
      <w:r w:rsidR="00640B13" w:rsidRPr="00640B13">
        <w:rPr>
          <w:rFonts w:eastAsiaTheme="minorEastAsia"/>
          <w:vertAlign w:val="superscript"/>
          <w:lang w:eastAsia="zh-CN"/>
        </w:rPr>
        <w:t>st</w:t>
      </w:r>
      <w:r w:rsidR="00640B13">
        <w:rPr>
          <w:rFonts w:eastAsiaTheme="minorEastAsia"/>
          <w:lang w:eastAsia="zh-CN"/>
        </w:rPr>
        <w:t xml:space="preserve"> </w:t>
      </w:r>
      <w:r w:rsidR="00DC746D">
        <w:rPr>
          <w:rFonts w:eastAsiaTheme="minorEastAsia"/>
          <w:lang w:eastAsia="zh-CN"/>
        </w:rPr>
        <w:t xml:space="preserve">requirement above, </w:t>
      </w:r>
      <w:r w:rsidR="00640B13">
        <w:rPr>
          <w:rFonts w:eastAsiaTheme="minorEastAsia"/>
          <w:lang w:eastAsia="zh-CN"/>
        </w:rPr>
        <w:t>is</w:t>
      </w:r>
      <w:r w:rsidR="00DC746D">
        <w:rPr>
          <w:rFonts w:eastAsiaTheme="minorEastAsia"/>
          <w:lang w:eastAsia="zh-CN"/>
        </w:rPr>
        <w:t xml:space="preserve"> the traffic type mentioned in the requirement</w:t>
      </w:r>
      <w:r w:rsidR="00640B13">
        <w:rPr>
          <w:rFonts w:eastAsiaTheme="minorEastAsia"/>
          <w:lang w:eastAsia="zh-CN"/>
        </w:rPr>
        <w:t xml:space="preserve"> sufficient enough</w:t>
      </w:r>
      <w:r w:rsidR="00DC746D">
        <w:rPr>
          <w:rFonts w:eastAsiaTheme="minorEastAsia"/>
          <w:lang w:eastAsia="zh-CN"/>
        </w:rPr>
        <w:t xml:space="preserve"> to</w:t>
      </w:r>
      <w:r w:rsidR="00640B13">
        <w:rPr>
          <w:rFonts w:eastAsiaTheme="minorEastAsia"/>
          <w:lang w:eastAsia="zh-CN"/>
        </w:rPr>
        <w:t xml:space="preserve"> distinguish different types of IMS service</w:t>
      </w:r>
      <w:r w:rsidR="001E076A">
        <w:rPr>
          <w:rFonts w:eastAsiaTheme="minorEastAsia"/>
          <w:lang w:eastAsia="zh-CN"/>
        </w:rPr>
        <w:t xml:space="preserve"> (e.g. audio, video, different IMS DC service, </w:t>
      </w:r>
      <w:r w:rsidR="008075CE">
        <w:rPr>
          <w:rFonts w:eastAsiaTheme="minorEastAsia"/>
          <w:lang w:eastAsia="zh-CN"/>
        </w:rPr>
        <w:t>etc.</w:t>
      </w:r>
      <w:r w:rsidR="001E076A">
        <w:rPr>
          <w:rFonts w:eastAsiaTheme="minorEastAsia"/>
          <w:lang w:eastAsia="zh-CN"/>
        </w:rPr>
        <w:t>)</w:t>
      </w:r>
      <w:r w:rsidR="00640B13">
        <w:rPr>
          <w:rFonts w:eastAsiaTheme="minorEastAsia"/>
          <w:lang w:eastAsia="zh-CN"/>
        </w:rPr>
        <w:t>?</w:t>
      </w:r>
    </w:p>
    <w:p w14:paraId="7D41C502" w14:textId="189E163D" w:rsidR="00704D99" w:rsidRPr="00DC746D" w:rsidRDefault="00640B13" w:rsidP="00704D99">
      <w:pPr>
        <w:pStyle w:val="NormalParagraph"/>
        <w:jc w:val="both"/>
        <w:rPr>
          <w:rFonts w:eastAsiaTheme="minorEastAsia"/>
          <w:lang w:eastAsia="zh-CN"/>
        </w:rPr>
      </w:pPr>
      <w:r w:rsidRPr="00640B13">
        <w:rPr>
          <w:rFonts w:eastAsiaTheme="minorEastAsia"/>
          <w:b/>
          <w:lang w:eastAsia="zh-CN"/>
        </w:rPr>
        <w:t>Question 2</w:t>
      </w:r>
      <w:r>
        <w:rPr>
          <w:rFonts w:eastAsiaTheme="minorEastAsia"/>
          <w:lang w:eastAsia="zh-CN"/>
        </w:rPr>
        <w:t>: For the 2</w:t>
      </w:r>
      <w:r w:rsidRPr="00640B13"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requirement above, can the granularity of service type mentioned in the requirement be applied to different types of IMS service </w:t>
      </w:r>
      <w:r w:rsidR="00E029B5">
        <w:rPr>
          <w:rFonts w:eastAsiaTheme="minorEastAsia"/>
          <w:lang w:eastAsia="zh-CN"/>
        </w:rPr>
        <w:t>or furthermore</w:t>
      </w:r>
      <w:r>
        <w:rPr>
          <w:rFonts w:eastAsiaTheme="minorEastAsia"/>
          <w:lang w:eastAsia="zh-CN"/>
        </w:rPr>
        <w:t xml:space="preserve"> different types of IMS DC services?</w:t>
      </w:r>
    </w:p>
    <w:p w14:paraId="42264EC9" w14:textId="6F268B93" w:rsidR="003F70BB" w:rsidRPr="00F56D2B" w:rsidRDefault="00E75302" w:rsidP="00F56D2B">
      <w:pPr>
        <w:pStyle w:val="Heading1"/>
      </w:pPr>
      <w:r>
        <w:t>Requested Action</w:t>
      </w:r>
    </w:p>
    <w:p w14:paraId="3BF62542" w14:textId="28C4FE21" w:rsidR="00786671" w:rsidRDefault="00786671" w:rsidP="00172771">
      <w:pPr>
        <w:pStyle w:val="NormalParagraph"/>
        <w:spacing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3GPP SA1:</w:t>
      </w:r>
    </w:p>
    <w:p w14:paraId="7BFCBACD" w14:textId="2D4672F1" w:rsidR="0060454C" w:rsidRPr="0060454C" w:rsidRDefault="00172771" w:rsidP="00172771">
      <w:pPr>
        <w:pStyle w:val="NormalParagraph"/>
        <w:spacing w:line="240" w:lineRule="auto"/>
        <w:jc w:val="both"/>
        <w:rPr>
          <w:rFonts w:eastAsia="MS Mincho"/>
          <w:lang w:eastAsia="ja-JP"/>
        </w:rPr>
      </w:pPr>
      <w:r>
        <w:t xml:space="preserve">GSMA </w:t>
      </w:r>
      <w:r w:rsidR="0060454C">
        <w:rPr>
          <w:rFonts w:eastAsia="MS Mincho"/>
          <w:lang w:eastAsia="ja-JP"/>
        </w:rPr>
        <w:t>5G VoWiFi Task Force</w:t>
      </w:r>
      <w:r>
        <w:t xml:space="preserve"> kindly </w:t>
      </w:r>
      <w:r w:rsidRPr="00187CE2">
        <w:rPr>
          <w:rFonts w:eastAsia="MS Mincho"/>
          <w:lang w:eastAsia="ja-JP"/>
        </w:rPr>
        <w:t>requests 3GPP SA</w:t>
      </w:r>
      <w:r w:rsidR="00640B13">
        <w:rPr>
          <w:rFonts w:eastAsia="MS Mincho"/>
          <w:lang w:eastAsia="ja-JP"/>
        </w:rPr>
        <w:t>1</w:t>
      </w:r>
      <w:r w:rsidRPr="00187CE2">
        <w:rPr>
          <w:rFonts w:eastAsia="MS Mincho"/>
          <w:lang w:eastAsia="ja-JP"/>
        </w:rPr>
        <w:t xml:space="preserve"> to </w:t>
      </w:r>
      <w:r w:rsidR="00E06BFF">
        <w:rPr>
          <w:rFonts w:eastAsia="MS Mincho"/>
          <w:lang w:eastAsia="ja-JP"/>
        </w:rPr>
        <w:t xml:space="preserve">provide </w:t>
      </w:r>
      <w:r w:rsidR="00640B13">
        <w:rPr>
          <w:rFonts w:eastAsia="MS Mincho"/>
          <w:lang w:eastAsia="ja-JP"/>
        </w:rPr>
        <w:t>clarifications to the above questions</w:t>
      </w:r>
      <w:r>
        <w:rPr>
          <w:rFonts w:eastAsia="MS Mincho"/>
          <w:lang w:eastAsia="ja-JP"/>
        </w:rPr>
        <w:t>.</w:t>
      </w:r>
    </w:p>
    <w:p w14:paraId="5179EE1C" w14:textId="77777777" w:rsidR="00F56D2B" w:rsidRPr="00DD08E1" w:rsidRDefault="00F56D2B" w:rsidP="00F56D2B">
      <w:pPr>
        <w:pStyle w:val="Heading1"/>
      </w:pPr>
      <w:r w:rsidRPr="00DD08E1">
        <w:t>Contacts</w:t>
      </w:r>
    </w:p>
    <w:p w14:paraId="4DB07CEA" w14:textId="2CF30D62" w:rsidR="00F56D2B" w:rsidRPr="00DD08E1" w:rsidRDefault="00F56D2B" w:rsidP="00035C17">
      <w:pPr>
        <w:pStyle w:val="NormalParagraph"/>
      </w:pPr>
      <w:r w:rsidRPr="00DD08E1">
        <w:t xml:space="preserve">In case of any further questions and/or feedback to this Liaison Statement, please contact </w:t>
      </w:r>
      <w:r w:rsidR="00A70344">
        <w:rPr>
          <w:rFonts w:eastAsia="MS Mincho"/>
          <w:lang w:eastAsia="ja-JP"/>
        </w:rPr>
        <w:t>GSMALiaisons@gsma.com</w:t>
      </w:r>
      <w:r w:rsidRPr="00DD08E1">
        <w:t xml:space="preserve">. </w:t>
      </w:r>
    </w:p>
    <w:p w14:paraId="4DC38E20" w14:textId="77777777" w:rsidR="00C77330" w:rsidRDefault="00C77330" w:rsidP="003F70BB">
      <w:pPr>
        <w:pStyle w:val="NormalParagraph"/>
        <w:rPr>
          <w:lang w:eastAsia="zh-CN"/>
        </w:rPr>
      </w:pPr>
    </w:p>
    <w:p w14:paraId="245D554F" w14:textId="0E857EBF" w:rsidR="006F00A6" w:rsidRPr="00B31848" w:rsidRDefault="006330F6" w:rsidP="006F00A6">
      <w:pPr>
        <w:rPr>
          <w:rFonts w:eastAsia="MS Mincho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60454C" w:rsidRPr="0060454C">
        <w:rPr>
          <w:rFonts w:eastAsiaTheme="minorEastAsia"/>
          <w:b/>
          <w:bCs/>
          <w:lang w:val="en-US" w:eastAsia="ja-JP"/>
        </w:rPr>
        <w:t>5G VoWiFi Task Force</w:t>
      </w:r>
      <w:r w:rsidR="00A25758">
        <w:rPr>
          <w:rFonts w:eastAsiaTheme="minorEastAsia"/>
          <w:b/>
          <w:bCs/>
          <w:lang w:val="en-US" w:eastAsia="ja-JP"/>
        </w:rPr>
        <w:t xml:space="preserve"> </w:t>
      </w:r>
      <w:r w:rsidR="0060454C">
        <w:rPr>
          <w:rFonts w:eastAsiaTheme="minorEastAsia"/>
          <w:b/>
          <w:bCs/>
          <w:lang w:val="en-US" w:eastAsia="ja-JP"/>
        </w:rPr>
        <w:t>MEETING</w:t>
      </w:r>
      <w:r w:rsidRPr="00C31EE9">
        <w:rPr>
          <w:rFonts w:eastAsiaTheme="minorEastAsia"/>
          <w:b/>
          <w:bCs/>
          <w:lang w:val="en-US" w:eastAsia="ja-JP"/>
        </w:rPr>
        <w:t>:</w:t>
      </w:r>
      <w:r>
        <w:rPr>
          <w:rFonts w:eastAsiaTheme="minorEastAsia"/>
          <w:lang w:val="en-US" w:eastAsia="ja-JP"/>
        </w:rPr>
        <w:t xml:space="preserve"> </w:t>
      </w:r>
    </w:p>
    <w:p w14:paraId="42264ECA" w14:textId="56D5EDBC" w:rsidR="00791C2F" w:rsidRPr="00C201D7" w:rsidRDefault="0060454C" w:rsidP="00F945FA">
      <w:pPr>
        <w:pStyle w:val="NormalParagraph"/>
        <w:rPr>
          <w:rFonts w:eastAsia="MS Mincho"/>
          <w:b/>
          <w:lang w:eastAsia="ja-JP"/>
        </w:rPr>
      </w:pPr>
      <w:r w:rsidRPr="0060454C">
        <w:rPr>
          <w:rFonts w:eastAsiaTheme="minorEastAsia"/>
          <w:b/>
          <w:bCs/>
          <w:lang w:val="en-US" w:eastAsia="ja-JP"/>
        </w:rPr>
        <w:t>5G VoWiFi</w:t>
      </w:r>
      <w:r>
        <w:rPr>
          <w:rFonts w:eastAsiaTheme="minorEastAsia"/>
          <w:b/>
          <w:bCs/>
          <w:lang w:val="en-US" w:eastAsia="ja-JP"/>
        </w:rPr>
        <w:t xml:space="preserve"> TF#8</w:t>
      </w:r>
      <w:r w:rsidR="00A75571">
        <w:rPr>
          <w:rFonts w:eastAsiaTheme="minorEastAsia"/>
          <w:lang w:val="en-US" w:eastAsia="ja-JP"/>
        </w:rPr>
        <w:t xml:space="preserve">    </w:t>
      </w:r>
      <w:r w:rsidR="00A75571">
        <w:rPr>
          <w:rFonts w:eastAsiaTheme="minorEastAsia"/>
          <w:lang w:val="en-US" w:eastAsia="ja-JP"/>
        </w:rPr>
        <w:tab/>
      </w:r>
      <w:r w:rsidR="00F40B79">
        <w:rPr>
          <w:rFonts w:eastAsiaTheme="minorEastAsia"/>
          <w:lang w:val="en-US" w:eastAsia="ja-JP"/>
        </w:rPr>
        <w:t>25</w:t>
      </w:r>
      <w:r w:rsidR="00F40B79" w:rsidRPr="00D1332E">
        <w:rPr>
          <w:rFonts w:eastAsiaTheme="minorEastAsia" w:hint="eastAsia"/>
          <w:vertAlign w:val="superscript"/>
          <w:lang w:val="en-US" w:eastAsia="zh-CN"/>
        </w:rPr>
        <w:t>th</w:t>
      </w:r>
      <w:r w:rsidR="00A75571">
        <w:rPr>
          <w:rFonts w:eastAsiaTheme="minorEastAsia"/>
          <w:lang w:val="en-US" w:eastAsia="ja-JP"/>
        </w:rPr>
        <w:t xml:space="preserve"> </w:t>
      </w:r>
      <w:r w:rsidR="00A75571">
        <w:rPr>
          <w:rFonts w:eastAsiaTheme="minorEastAsia" w:hint="eastAsia"/>
          <w:lang w:val="en-US" w:eastAsia="zh-CN"/>
        </w:rPr>
        <w:t>November</w:t>
      </w:r>
      <w:r w:rsidR="00A75571">
        <w:rPr>
          <w:rFonts w:eastAsiaTheme="minorEastAsia"/>
          <w:lang w:val="en-US" w:eastAsia="ja-JP"/>
        </w:rPr>
        <w:t xml:space="preserve"> 2024</w:t>
      </w:r>
      <w:r w:rsidR="00E75302">
        <w:rPr>
          <w:rFonts w:eastAsiaTheme="minorEastAsia"/>
          <w:lang w:val="en-US" w:eastAsia="ja-JP"/>
        </w:rPr>
        <w:t xml:space="preserve"> </w:t>
      </w:r>
      <w:r w:rsidR="00A70344">
        <w:rPr>
          <w:rFonts w:eastAsiaTheme="minorEastAsia"/>
          <w:lang w:val="en-US" w:eastAsia="ja-JP"/>
        </w:rPr>
        <w:t xml:space="preserve">Duesseldorf, </w:t>
      </w:r>
      <w:r w:rsidR="002C73E2">
        <w:rPr>
          <w:rFonts w:eastAsiaTheme="minorEastAsia"/>
          <w:lang w:val="en-US" w:eastAsia="zh-CN"/>
        </w:rPr>
        <w:t>Germany</w:t>
      </w:r>
      <w:r w:rsidR="00A75571">
        <w:rPr>
          <w:rFonts w:eastAsiaTheme="minorEastAsia"/>
          <w:lang w:val="en-US" w:eastAsia="ja-JP"/>
        </w:rPr>
        <w:t xml:space="preserve"> </w:t>
      </w:r>
      <w:r w:rsidR="00E75302">
        <w:rPr>
          <w:rFonts w:eastAsiaTheme="minorEastAsia"/>
          <w:lang w:val="en-US" w:eastAsia="ja-JP"/>
        </w:rPr>
        <w:t xml:space="preserve">hosted by </w:t>
      </w:r>
      <w:r w:rsidR="002C73E2">
        <w:rPr>
          <w:rFonts w:eastAsiaTheme="minorEastAsia"/>
          <w:lang w:val="en-US" w:eastAsia="zh-CN"/>
        </w:rPr>
        <w:t>Vodafone</w:t>
      </w:r>
      <w:r>
        <w:rPr>
          <w:rFonts w:eastAsiaTheme="minorEastAsia"/>
          <w:lang w:val="en-US" w:eastAsia="zh-CN"/>
        </w:rPr>
        <w:t xml:space="preserve"> (hybrid meeting)</w:t>
      </w:r>
    </w:p>
    <w:sectPr w:rsidR="00791C2F" w:rsidRPr="00C201D7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C03CB" w14:textId="77777777" w:rsidR="00B1600F" w:rsidRDefault="00B1600F">
      <w:r>
        <w:separator/>
      </w:r>
    </w:p>
    <w:p w14:paraId="058A3E05" w14:textId="77777777" w:rsidR="00B1600F" w:rsidRDefault="00B1600F"/>
    <w:p w14:paraId="2379ECEE" w14:textId="77777777" w:rsidR="00B1600F" w:rsidRDefault="00B1600F"/>
    <w:p w14:paraId="17833942" w14:textId="77777777" w:rsidR="00B1600F" w:rsidRDefault="00B1600F"/>
    <w:p w14:paraId="203867CE" w14:textId="77777777" w:rsidR="00B1600F" w:rsidRDefault="00B1600F"/>
    <w:p w14:paraId="2EF3009C" w14:textId="77777777" w:rsidR="00B1600F" w:rsidRDefault="00B1600F"/>
    <w:p w14:paraId="3B6B320B" w14:textId="77777777" w:rsidR="00B1600F" w:rsidRDefault="00B1600F"/>
    <w:p w14:paraId="1A6BB3E1" w14:textId="77777777" w:rsidR="00B1600F" w:rsidRDefault="00B1600F"/>
    <w:p w14:paraId="30E07716" w14:textId="77777777" w:rsidR="00B1600F" w:rsidRDefault="00B1600F"/>
  </w:endnote>
  <w:endnote w:type="continuationSeparator" w:id="0">
    <w:p w14:paraId="344AB7F4" w14:textId="77777777" w:rsidR="00B1600F" w:rsidRDefault="00B1600F">
      <w:r>
        <w:continuationSeparator/>
      </w:r>
    </w:p>
    <w:p w14:paraId="317FCBDB" w14:textId="77777777" w:rsidR="00B1600F" w:rsidRDefault="00B1600F"/>
    <w:p w14:paraId="0EBC5D97" w14:textId="77777777" w:rsidR="00B1600F" w:rsidRDefault="00B1600F"/>
    <w:p w14:paraId="6B5F12D7" w14:textId="77777777" w:rsidR="00B1600F" w:rsidRDefault="00B1600F"/>
    <w:p w14:paraId="3962A9A8" w14:textId="77777777" w:rsidR="00B1600F" w:rsidRDefault="00B1600F"/>
    <w:p w14:paraId="19136D12" w14:textId="77777777" w:rsidR="00B1600F" w:rsidRDefault="00B1600F"/>
    <w:p w14:paraId="194C199E" w14:textId="77777777" w:rsidR="00B1600F" w:rsidRDefault="00B1600F"/>
    <w:p w14:paraId="177F8038" w14:textId="77777777" w:rsidR="00B1600F" w:rsidRDefault="00B1600F"/>
    <w:p w14:paraId="11669234" w14:textId="77777777" w:rsidR="00B1600F" w:rsidRDefault="00B16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8910" w14:textId="77777777" w:rsidR="006007D1" w:rsidRDefault="006007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884F6A" w:rsidRDefault="00884F6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884F6A" w:rsidRDefault="00884F6A" w:rsidP="00DB7D27">
    <w:pPr>
      <w:ind w:left="-851"/>
      <w:rPr>
        <w:i/>
        <w:sz w:val="20"/>
      </w:rPr>
    </w:pPr>
  </w:p>
  <w:p w14:paraId="42264EF9" w14:textId="77777777" w:rsidR="00884F6A" w:rsidRPr="00DB7D27" w:rsidRDefault="00884F6A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948B" w14:textId="77777777" w:rsidR="006007D1" w:rsidRDefault="00600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2F966" w14:textId="77777777" w:rsidR="00B1600F" w:rsidRDefault="00B1600F">
      <w:r>
        <w:separator/>
      </w:r>
    </w:p>
    <w:p w14:paraId="1356B5A5" w14:textId="77777777" w:rsidR="00B1600F" w:rsidRDefault="00B1600F"/>
    <w:p w14:paraId="00832A86" w14:textId="77777777" w:rsidR="00B1600F" w:rsidRDefault="00B1600F"/>
    <w:p w14:paraId="43031745" w14:textId="77777777" w:rsidR="00B1600F" w:rsidRDefault="00B1600F"/>
    <w:p w14:paraId="68A07B92" w14:textId="77777777" w:rsidR="00B1600F" w:rsidRDefault="00B1600F"/>
    <w:p w14:paraId="6FB17C9C" w14:textId="77777777" w:rsidR="00B1600F" w:rsidRDefault="00B1600F"/>
    <w:p w14:paraId="07064E15" w14:textId="77777777" w:rsidR="00B1600F" w:rsidRDefault="00B1600F"/>
    <w:p w14:paraId="17EE3434" w14:textId="77777777" w:rsidR="00B1600F" w:rsidRDefault="00B1600F"/>
    <w:p w14:paraId="285567B0" w14:textId="77777777" w:rsidR="00B1600F" w:rsidRDefault="00B1600F"/>
  </w:footnote>
  <w:footnote w:type="continuationSeparator" w:id="0">
    <w:p w14:paraId="5A278CEA" w14:textId="77777777" w:rsidR="00B1600F" w:rsidRDefault="00B1600F">
      <w:r>
        <w:continuationSeparator/>
      </w:r>
    </w:p>
    <w:p w14:paraId="3A55D5D5" w14:textId="77777777" w:rsidR="00B1600F" w:rsidRDefault="00B1600F"/>
    <w:p w14:paraId="09F92AA4" w14:textId="77777777" w:rsidR="00B1600F" w:rsidRDefault="00B1600F"/>
    <w:p w14:paraId="36E59C63" w14:textId="77777777" w:rsidR="00B1600F" w:rsidRDefault="00B1600F"/>
    <w:p w14:paraId="21AD4E65" w14:textId="77777777" w:rsidR="00B1600F" w:rsidRDefault="00B1600F"/>
    <w:p w14:paraId="10A536A9" w14:textId="77777777" w:rsidR="00B1600F" w:rsidRDefault="00B1600F"/>
    <w:p w14:paraId="2D2EAD30" w14:textId="77777777" w:rsidR="00B1600F" w:rsidRDefault="00B1600F"/>
    <w:p w14:paraId="72B6E253" w14:textId="77777777" w:rsidR="00B1600F" w:rsidRDefault="00B1600F"/>
    <w:p w14:paraId="6D158CD3" w14:textId="77777777" w:rsidR="00B1600F" w:rsidRDefault="00B16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884F6A" w:rsidRDefault="00884F6A">
    <w:pPr>
      <w:pStyle w:val="Header"/>
    </w:pPr>
  </w:p>
  <w:p w14:paraId="42264EF4" w14:textId="77777777" w:rsidR="00884F6A" w:rsidRDefault="00884F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A4B4" w14:textId="7A129BF6" w:rsidR="006007D1" w:rsidRDefault="006007D1" w:rsidP="006007D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#152</w:t>
    </w:r>
    <w:r>
      <w:rPr>
        <w:b/>
        <w:i/>
        <w:noProof/>
        <w:sz w:val="28"/>
      </w:rPr>
      <w:tab/>
    </w:r>
    <w:r>
      <w:rPr>
        <w:b/>
        <w:noProof/>
        <w:sz w:val="24"/>
      </w:rPr>
      <w:t>C1-24</w:t>
    </w:r>
    <w:r>
      <w:rPr>
        <w:b/>
        <w:noProof/>
        <w:sz w:val="24"/>
      </w:rPr>
      <w:t>6145</w:t>
    </w:r>
  </w:p>
  <w:p w14:paraId="42264EF5" w14:textId="3AFC4E0E" w:rsidR="00884F6A" w:rsidRPr="00F04B04" w:rsidRDefault="006007D1" w:rsidP="006007D1">
    <w:pPr>
      <w:pStyle w:val="Header"/>
    </w:pPr>
    <w:r>
      <w:rPr>
        <w:b/>
        <w:noProof/>
        <w:sz w:val="24"/>
      </w:rPr>
      <w:t>Orlando, US, 18-22 November 2024</w:t>
    </w:r>
  </w:p>
  <w:p w14:paraId="42264EF6" w14:textId="77777777" w:rsidR="00884F6A" w:rsidRDefault="00884F6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04C9" w14:textId="77777777" w:rsidR="006007D1" w:rsidRDefault="00600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C3631E"/>
    <w:multiLevelType w:val="hybridMultilevel"/>
    <w:tmpl w:val="99FAA40C"/>
    <w:lvl w:ilvl="0" w:tplc="AF84FC5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B17BCE"/>
    <w:multiLevelType w:val="hybridMultilevel"/>
    <w:tmpl w:val="A518087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F22F96"/>
    <w:multiLevelType w:val="hybridMultilevel"/>
    <w:tmpl w:val="A65CB6B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D7178"/>
    <w:multiLevelType w:val="hybridMultilevel"/>
    <w:tmpl w:val="6A8009F2"/>
    <w:lvl w:ilvl="0" w:tplc="257C4996">
      <w:start w:val="5"/>
      <w:numFmt w:val="decimal"/>
      <w:lvlText w:val="%1."/>
      <w:lvlJc w:val="left"/>
      <w:pPr>
        <w:ind w:left="791" w:hanging="360"/>
      </w:pPr>
      <w:rPr>
        <w:rFonts w:cs="Arial"/>
      </w:rPr>
    </w:lvl>
    <w:lvl w:ilvl="1" w:tplc="0C0A0019">
      <w:start w:val="1"/>
      <w:numFmt w:val="lowerLetter"/>
      <w:lvlText w:val="%2."/>
      <w:lvlJc w:val="left"/>
      <w:pPr>
        <w:ind w:left="1511" w:hanging="360"/>
      </w:pPr>
    </w:lvl>
    <w:lvl w:ilvl="2" w:tplc="0C0A001B">
      <w:start w:val="1"/>
      <w:numFmt w:val="lowerRoman"/>
      <w:lvlText w:val="%3."/>
      <w:lvlJc w:val="right"/>
      <w:pPr>
        <w:ind w:left="2231" w:hanging="180"/>
      </w:pPr>
    </w:lvl>
    <w:lvl w:ilvl="3" w:tplc="0C0A000F">
      <w:start w:val="1"/>
      <w:numFmt w:val="decimal"/>
      <w:lvlText w:val="%4."/>
      <w:lvlJc w:val="left"/>
      <w:pPr>
        <w:ind w:left="2951" w:hanging="360"/>
      </w:pPr>
    </w:lvl>
    <w:lvl w:ilvl="4" w:tplc="0C0A0019">
      <w:start w:val="1"/>
      <w:numFmt w:val="lowerLetter"/>
      <w:lvlText w:val="%5."/>
      <w:lvlJc w:val="left"/>
      <w:pPr>
        <w:ind w:left="3671" w:hanging="360"/>
      </w:pPr>
    </w:lvl>
    <w:lvl w:ilvl="5" w:tplc="0C0A001B">
      <w:start w:val="1"/>
      <w:numFmt w:val="lowerRoman"/>
      <w:lvlText w:val="%6."/>
      <w:lvlJc w:val="right"/>
      <w:pPr>
        <w:ind w:left="4391" w:hanging="180"/>
      </w:pPr>
    </w:lvl>
    <w:lvl w:ilvl="6" w:tplc="0C0A000F">
      <w:start w:val="1"/>
      <w:numFmt w:val="decimal"/>
      <w:lvlText w:val="%7."/>
      <w:lvlJc w:val="left"/>
      <w:pPr>
        <w:ind w:left="5111" w:hanging="360"/>
      </w:pPr>
    </w:lvl>
    <w:lvl w:ilvl="7" w:tplc="0C0A0019">
      <w:start w:val="1"/>
      <w:numFmt w:val="lowerLetter"/>
      <w:lvlText w:val="%8."/>
      <w:lvlJc w:val="left"/>
      <w:pPr>
        <w:ind w:left="5831" w:hanging="360"/>
      </w:pPr>
    </w:lvl>
    <w:lvl w:ilvl="8" w:tplc="0C0A001B">
      <w:start w:val="1"/>
      <w:numFmt w:val="lowerRoman"/>
      <w:lvlText w:val="%9."/>
      <w:lvlJc w:val="right"/>
      <w:pPr>
        <w:ind w:left="6551" w:hanging="180"/>
      </w:pPr>
    </w:lvl>
  </w:abstractNum>
  <w:abstractNum w:abstractNumId="14" w15:restartNumberingAfterBreak="0">
    <w:nsid w:val="2E53614B"/>
    <w:multiLevelType w:val="hybridMultilevel"/>
    <w:tmpl w:val="A58EC874"/>
    <w:lvl w:ilvl="0" w:tplc="AF84FC58">
      <w:start w:val="1"/>
      <w:numFmt w:val="bullet"/>
      <w:lvlText w:val="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75E4D8F"/>
    <w:multiLevelType w:val="hybridMultilevel"/>
    <w:tmpl w:val="3DB483D0"/>
    <w:lvl w:ilvl="0" w:tplc="0409000F">
      <w:start w:val="1"/>
      <w:numFmt w:val="decimal"/>
      <w:lvlText w:val="%1."/>
      <w:lvlJc w:val="left"/>
      <w:pPr>
        <w:ind w:left="851" w:hanging="420"/>
      </w:p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4E9861A5"/>
    <w:multiLevelType w:val="hybridMultilevel"/>
    <w:tmpl w:val="9E1E54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78437FC"/>
    <w:multiLevelType w:val="hybridMultilevel"/>
    <w:tmpl w:val="E21C10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74025308"/>
    <w:multiLevelType w:val="hybridMultilevel"/>
    <w:tmpl w:val="DD4ADAD2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304B91"/>
    <w:multiLevelType w:val="hybridMultilevel"/>
    <w:tmpl w:val="4B00B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7A24D69"/>
    <w:multiLevelType w:val="hybridMultilevel"/>
    <w:tmpl w:val="0DBE8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4396225">
    <w:abstractNumId w:val="30"/>
  </w:num>
  <w:num w:numId="2" w16cid:durableId="177892271">
    <w:abstractNumId w:val="12"/>
  </w:num>
  <w:num w:numId="3" w16cid:durableId="869147843">
    <w:abstractNumId w:val="11"/>
  </w:num>
  <w:num w:numId="4" w16cid:durableId="1896894010">
    <w:abstractNumId w:val="6"/>
  </w:num>
  <w:num w:numId="5" w16cid:durableId="1020204263">
    <w:abstractNumId w:val="1"/>
  </w:num>
  <w:num w:numId="6" w16cid:durableId="1875658523">
    <w:abstractNumId w:val="2"/>
  </w:num>
  <w:num w:numId="7" w16cid:durableId="2141264159">
    <w:abstractNumId w:val="25"/>
  </w:num>
  <w:num w:numId="8" w16cid:durableId="733165163">
    <w:abstractNumId w:val="28"/>
  </w:num>
  <w:num w:numId="9" w16cid:durableId="1056123193">
    <w:abstractNumId w:val="15"/>
  </w:num>
  <w:num w:numId="10" w16cid:durableId="1883514530">
    <w:abstractNumId w:val="3"/>
  </w:num>
  <w:num w:numId="11" w16cid:durableId="1051225535">
    <w:abstractNumId w:val="0"/>
  </w:num>
  <w:num w:numId="12" w16cid:durableId="1097363744">
    <w:abstractNumId w:val="29"/>
  </w:num>
  <w:num w:numId="13" w16cid:durableId="949313045">
    <w:abstractNumId w:val="8"/>
  </w:num>
  <w:num w:numId="14" w16cid:durableId="1172380656">
    <w:abstractNumId w:val="23"/>
  </w:num>
  <w:num w:numId="15" w16cid:durableId="846286319">
    <w:abstractNumId w:val="9"/>
  </w:num>
  <w:num w:numId="16" w16cid:durableId="1458453305">
    <w:abstractNumId w:val="18"/>
  </w:num>
  <w:num w:numId="17" w16cid:durableId="1631745062">
    <w:abstractNumId w:val="24"/>
  </w:num>
  <w:num w:numId="18" w16cid:durableId="966008652">
    <w:abstractNumId w:val="17"/>
  </w:num>
  <w:num w:numId="19" w16cid:durableId="1393235790">
    <w:abstractNumId w:val="10"/>
  </w:num>
  <w:num w:numId="20" w16cid:durableId="1063675784">
    <w:abstractNumId w:val="33"/>
  </w:num>
  <w:num w:numId="21" w16cid:durableId="14540132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135968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34159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0754437">
    <w:abstractNumId w:val="14"/>
  </w:num>
  <w:num w:numId="25" w16cid:durableId="969282492">
    <w:abstractNumId w:val="4"/>
  </w:num>
  <w:num w:numId="26" w16cid:durableId="1034885183">
    <w:abstractNumId w:val="20"/>
  </w:num>
  <w:num w:numId="27" w16cid:durableId="788662545">
    <w:abstractNumId w:val="16"/>
  </w:num>
  <w:num w:numId="28" w16cid:durableId="171074566">
    <w:abstractNumId w:val="21"/>
  </w:num>
  <w:num w:numId="29" w16cid:durableId="447163212">
    <w:abstractNumId w:val="31"/>
  </w:num>
  <w:num w:numId="30" w16cid:durableId="792678661">
    <w:abstractNumId w:val="5"/>
  </w:num>
  <w:num w:numId="31" w16cid:durableId="151069787">
    <w:abstractNumId w:val="32"/>
  </w:num>
  <w:num w:numId="32" w16cid:durableId="401486115">
    <w:abstractNumId w:val="26"/>
  </w:num>
  <w:num w:numId="33" w16cid:durableId="1550068090">
    <w:abstractNumId w:val="7"/>
  </w:num>
  <w:num w:numId="34" w16cid:durableId="875695673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zh-CN" w:vendorID="64" w:dllVersion="5" w:nlCheck="1" w:checkStyle="1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1066"/>
    <w:rsid w:val="000028DB"/>
    <w:rsid w:val="000032B9"/>
    <w:rsid w:val="00010DA9"/>
    <w:rsid w:val="00010F4A"/>
    <w:rsid w:val="00014B44"/>
    <w:rsid w:val="00015377"/>
    <w:rsid w:val="0002037D"/>
    <w:rsid w:val="00020B5B"/>
    <w:rsid w:val="00020E7D"/>
    <w:rsid w:val="00021362"/>
    <w:rsid w:val="000227EF"/>
    <w:rsid w:val="00023B05"/>
    <w:rsid w:val="000241C8"/>
    <w:rsid w:val="0002515C"/>
    <w:rsid w:val="00025328"/>
    <w:rsid w:val="00026610"/>
    <w:rsid w:val="00027D0A"/>
    <w:rsid w:val="00027F5F"/>
    <w:rsid w:val="000304B0"/>
    <w:rsid w:val="00035C17"/>
    <w:rsid w:val="00036FC0"/>
    <w:rsid w:val="00044160"/>
    <w:rsid w:val="00045075"/>
    <w:rsid w:val="000460CB"/>
    <w:rsid w:val="00055694"/>
    <w:rsid w:val="0005647E"/>
    <w:rsid w:val="00057780"/>
    <w:rsid w:val="0006147E"/>
    <w:rsid w:val="00063E5A"/>
    <w:rsid w:val="00072292"/>
    <w:rsid w:val="00075364"/>
    <w:rsid w:val="00081BE1"/>
    <w:rsid w:val="00082C4E"/>
    <w:rsid w:val="000846A0"/>
    <w:rsid w:val="00087018"/>
    <w:rsid w:val="0008722D"/>
    <w:rsid w:val="0009008A"/>
    <w:rsid w:val="000906B1"/>
    <w:rsid w:val="00093416"/>
    <w:rsid w:val="00093CBB"/>
    <w:rsid w:val="00093FA4"/>
    <w:rsid w:val="00096622"/>
    <w:rsid w:val="00097FBD"/>
    <w:rsid w:val="000A1E09"/>
    <w:rsid w:val="000A2D09"/>
    <w:rsid w:val="000A3B37"/>
    <w:rsid w:val="000A3CD4"/>
    <w:rsid w:val="000A6E16"/>
    <w:rsid w:val="000A7FB4"/>
    <w:rsid w:val="000B14A9"/>
    <w:rsid w:val="000C07CC"/>
    <w:rsid w:val="000C0D1D"/>
    <w:rsid w:val="000C1104"/>
    <w:rsid w:val="000C3322"/>
    <w:rsid w:val="000C408B"/>
    <w:rsid w:val="000D2394"/>
    <w:rsid w:val="000D3142"/>
    <w:rsid w:val="000D3218"/>
    <w:rsid w:val="000D5369"/>
    <w:rsid w:val="000D74FD"/>
    <w:rsid w:val="000D7813"/>
    <w:rsid w:val="000E0BC2"/>
    <w:rsid w:val="000E346F"/>
    <w:rsid w:val="000E4B63"/>
    <w:rsid w:val="000E4F93"/>
    <w:rsid w:val="000E753F"/>
    <w:rsid w:val="000E7E68"/>
    <w:rsid w:val="000F0EF2"/>
    <w:rsid w:val="000F13B9"/>
    <w:rsid w:val="000F2CE7"/>
    <w:rsid w:val="000F4743"/>
    <w:rsid w:val="000F5151"/>
    <w:rsid w:val="000F6BF7"/>
    <w:rsid w:val="000F7400"/>
    <w:rsid w:val="00100606"/>
    <w:rsid w:val="00102A40"/>
    <w:rsid w:val="001034E3"/>
    <w:rsid w:val="00104E29"/>
    <w:rsid w:val="0010527B"/>
    <w:rsid w:val="00105AB6"/>
    <w:rsid w:val="001101FF"/>
    <w:rsid w:val="00111169"/>
    <w:rsid w:val="00113DE0"/>
    <w:rsid w:val="00116621"/>
    <w:rsid w:val="0011694F"/>
    <w:rsid w:val="00117410"/>
    <w:rsid w:val="001202FC"/>
    <w:rsid w:val="00120435"/>
    <w:rsid w:val="001214A3"/>
    <w:rsid w:val="00123B5C"/>
    <w:rsid w:val="00124CAE"/>
    <w:rsid w:val="00133251"/>
    <w:rsid w:val="00133E60"/>
    <w:rsid w:val="00140781"/>
    <w:rsid w:val="001410F9"/>
    <w:rsid w:val="00141CF3"/>
    <w:rsid w:val="00143486"/>
    <w:rsid w:val="00145D0E"/>
    <w:rsid w:val="001509BB"/>
    <w:rsid w:val="00150ACA"/>
    <w:rsid w:val="00151873"/>
    <w:rsid w:val="00152851"/>
    <w:rsid w:val="00153D4B"/>
    <w:rsid w:val="00156930"/>
    <w:rsid w:val="00157170"/>
    <w:rsid w:val="00157B38"/>
    <w:rsid w:val="0016171C"/>
    <w:rsid w:val="00170D84"/>
    <w:rsid w:val="001724AA"/>
    <w:rsid w:val="00172771"/>
    <w:rsid w:val="00172F4A"/>
    <w:rsid w:val="00175268"/>
    <w:rsid w:val="00176724"/>
    <w:rsid w:val="0017759E"/>
    <w:rsid w:val="00180EEC"/>
    <w:rsid w:val="00182EF4"/>
    <w:rsid w:val="001847E6"/>
    <w:rsid w:val="001863B5"/>
    <w:rsid w:val="00187543"/>
    <w:rsid w:val="001911E2"/>
    <w:rsid w:val="00193F0A"/>
    <w:rsid w:val="001942C3"/>
    <w:rsid w:val="001964EB"/>
    <w:rsid w:val="00197486"/>
    <w:rsid w:val="001A00D6"/>
    <w:rsid w:val="001A110B"/>
    <w:rsid w:val="001A1A81"/>
    <w:rsid w:val="001A1AA1"/>
    <w:rsid w:val="001A1D70"/>
    <w:rsid w:val="001A654C"/>
    <w:rsid w:val="001A73DB"/>
    <w:rsid w:val="001B18AC"/>
    <w:rsid w:val="001C1435"/>
    <w:rsid w:val="001C1B47"/>
    <w:rsid w:val="001C2AF5"/>
    <w:rsid w:val="001C5EDF"/>
    <w:rsid w:val="001D0D23"/>
    <w:rsid w:val="001D2BCD"/>
    <w:rsid w:val="001D2EF4"/>
    <w:rsid w:val="001D59D4"/>
    <w:rsid w:val="001D64A1"/>
    <w:rsid w:val="001E076A"/>
    <w:rsid w:val="001E0776"/>
    <w:rsid w:val="001E0A44"/>
    <w:rsid w:val="001E44C9"/>
    <w:rsid w:val="001E608E"/>
    <w:rsid w:val="001E6E86"/>
    <w:rsid w:val="001E746F"/>
    <w:rsid w:val="001E783B"/>
    <w:rsid w:val="001F0B8D"/>
    <w:rsid w:val="00201517"/>
    <w:rsid w:val="0020506D"/>
    <w:rsid w:val="002050F9"/>
    <w:rsid w:val="0020565C"/>
    <w:rsid w:val="00206D44"/>
    <w:rsid w:val="00207FF6"/>
    <w:rsid w:val="00215EB0"/>
    <w:rsid w:val="0021611B"/>
    <w:rsid w:val="002168ED"/>
    <w:rsid w:val="002170FB"/>
    <w:rsid w:val="00217A2A"/>
    <w:rsid w:val="002209D0"/>
    <w:rsid w:val="0022182E"/>
    <w:rsid w:val="0022295E"/>
    <w:rsid w:val="0022369D"/>
    <w:rsid w:val="002304C5"/>
    <w:rsid w:val="002320DF"/>
    <w:rsid w:val="00235C07"/>
    <w:rsid w:val="00243118"/>
    <w:rsid w:val="00244438"/>
    <w:rsid w:val="002477F9"/>
    <w:rsid w:val="00247C9B"/>
    <w:rsid w:val="00250212"/>
    <w:rsid w:val="002530B6"/>
    <w:rsid w:val="002570C2"/>
    <w:rsid w:val="00257BC3"/>
    <w:rsid w:val="00261762"/>
    <w:rsid w:val="00262CA6"/>
    <w:rsid w:val="00267644"/>
    <w:rsid w:val="00267AAC"/>
    <w:rsid w:val="002718A8"/>
    <w:rsid w:val="00272037"/>
    <w:rsid w:val="00272726"/>
    <w:rsid w:val="00273287"/>
    <w:rsid w:val="00274694"/>
    <w:rsid w:val="002805E7"/>
    <w:rsid w:val="002828FC"/>
    <w:rsid w:val="00290C5D"/>
    <w:rsid w:val="00292D1F"/>
    <w:rsid w:val="0029433A"/>
    <w:rsid w:val="00294383"/>
    <w:rsid w:val="002950E0"/>
    <w:rsid w:val="002956C9"/>
    <w:rsid w:val="002A3ECB"/>
    <w:rsid w:val="002A4CBC"/>
    <w:rsid w:val="002A71B3"/>
    <w:rsid w:val="002A7EF7"/>
    <w:rsid w:val="002B07A0"/>
    <w:rsid w:val="002C0301"/>
    <w:rsid w:val="002C0AEB"/>
    <w:rsid w:val="002C0B79"/>
    <w:rsid w:val="002C6CA9"/>
    <w:rsid w:val="002C73E2"/>
    <w:rsid w:val="002C7516"/>
    <w:rsid w:val="002C7F80"/>
    <w:rsid w:val="002D05F9"/>
    <w:rsid w:val="002D2A85"/>
    <w:rsid w:val="002D2E4B"/>
    <w:rsid w:val="002D4BDB"/>
    <w:rsid w:val="002E0473"/>
    <w:rsid w:val="002E2CC1"/>
    <w:rsid w:val="002E5F10"/>
    <w:rsid w:val="002F107D"/>
    <w:rsid w:val="002F1E10"/>
    <w:rsid w:val="002F350A"/>
    <w:rsid w:val="002F6800"/>
    <w:rsid w:val="00304A60"/>
    <w:rsid w:val="00311DC4"/>
    <w:rsid w:val="0031274E"/>
    <w:rsid w:val="00315FBE"/>
    <w:rsid w:val="00317475"/>
    <w:rsid w:val="00323BBA"/>
    <w:rsid w:val="003248AF"/>
    <w:rsid w:val="00324EB0"/>
    <w:rsid w:val="00327828"/>
    <w:rsid w:val="0033193A"/>
    <w:rsid w:val="00334891"/>
    <w:rsid w:val="00340053"/>
    <w:rsid w:val="0034052C"/>
    <w:rsid w:val="00340F2C"/>
    <w:rsid w:val="003411C5"/>
    <w:rsid w:val="00341958"/>
    <w:rsid w:val="00343311"/>
    <w:rsid w:val="003434FC"/>
    <w:rsid w:val="00350B36"/>
    <w:rsid w:val="00353971"/>
    <w:rsid w:val="0035746E"/>
    <w:rsid w:val="00360D05"/>
    <w:rsid w:val="003655D5"/>
    <w:rsid w:val="003700B2"/>
    <w:rsid w:val="00373511"/>
    <w:rsid w:val="00376F0E"/>
    <w:rsid w:val="00380DDA"/>
    <w:rsid w:val="003819F5"/>
    <w:rsid w:val="0038280F"/>
    <w:rsid w:val="00390429"/>
    <w:rsid w:val="00390DB0"/>
    <w:rsid w:val="00391C81"/>
    <w:rsid w:val="00391FF9"/>
    <w:rsid w:val="003942AA"/>
    <w:rsid w:val="003A1D24"/>
    <w:rsid w:val="003A4374"/>
    <w:rsid w:val="003A4AD5"/>
    <w:rsid w:val="003A4EFB"/>
    <w:rsid w:val="003B08C2"/>
    <w:rsid w:val="003B1ED3"/>
    <w:rsid w:val="003B22EF"/>
    <w:rsid w:val="003B348E"/>
    <w:rsid w:val="003B68E8"/>
    <w:rsid w:val="003C19C7"/>
    <w:rsid w:val="003C233A"/>
    <w:rsid w:val="003C56CC"/>
    <w:rsid w:val="003C6920"/>
    <w:rsid w:val="003C775B"/>
    <w:rsid w:val="003D320C"/>
    <w:rsid w:val="003D377B"/>
    <w:rsid w:val="003E07CE"/>
    <w:rsid w:val="003E3023"/>
    <w:rsid w:val="003E4E9F"/>
    <w:rsid w:val="003E54CB"/>
    <w:rsid w:val="003E54FF"/>
    <w:rsid w:val="003E6887"/>
    <w:rsid w:val="003E6CE2"/>
    <w:rsid w:val="003E7AE2"/>
    <w:rsid w:val="003F01D8"/>
    <w:rsid w:val="003F2D2F"/>
    <w:rsid w:val="003F45A7"/>
    <w:rsid w:val="003F5817"/>
    <w:rsid w:val="003F6E8F"/>
    <w:rsid w:val="003F70BB"/>
    <w:rsid w:val="003F7AAD"/>
    <w:rsid w:val="003F7FE3"/>
    <w:rsid w:val="0040026D"/>
    <w:rsid w:val="00400663"/>
    <w:rsid w:val="004020DC"/>
    <w:rsid w:val="00404432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E3E"/>
    <w:rsid w:val="00427F37"/>
    <w:rsid w:val="0043107D"/>
    <w:rsid w:val="00431953"/>
    <w:rsid w:val="004335D4"/>
    <w:rsid w:val="0043369A"/>
    <w:rsid w:val="00434B0A"/>
    <w:rsid w:val="0043532C"/>
    <w:rsid w:val="004359E0"/>
    <w:rsid w:val="00435E9D"/>
    <w:rsid w:val="00440055"/>
    <w:rsid w:val="00440A28"/>
    <w:rsid w:val="004425A0"/>
    <w:rsid w:val="004464B9"/>
    <w:rsid w:val="00447DD7"/>
    <w:rsid w:val="004505A3"/>
    <w:rsid w:val="00450A7F"/>
    <w:rsid w:val="00451D8F"/>
    <w:rsid w:val="00452D5C"/>
    <w:rsid w:val="00457119"/>
    <w:rsid w:val="00457B79"/>
    <w:rsid w:val="00461F2F"/>
    <w:rsid w:val="0046293B"/>
    <w:rsid w:val="00471C05"/>
    <w:rsid w:val="0047353D"/>
    <w:rsid w:val="004757A4"/>
    <w:rsid w:val="00480114"/>
    <w:rsid w:val="00480D70"/>
    <w:rsid w:val="004839D7"/>
    <w:rsid w:val="00483C39"/>
    <w:rsid w:val="004848FE"/>
    <w:rsid w:val="00486AB3"/>
    <w:rsid w:val="0049275D"/>
    <w:rsid w:val="004A36F8"/>
    <w:rsid w:val="004A3D09"/>
    <w:rsid w:val="004A3D2D"/>
    <w:rsid w:val="004A6335"/>
    <w:rsid w:val="004B10BD"/>
    <w:rsid w:val="004B175F"/>
    <w:rsid w:val="004B215E"/>
    <w:rsid w:val="004B313B"/>
    <w:rsid w:val="004B505A"/>
    <w:rsid w:val="004B6C7F"/>
    <w:rsid w:val="004B7996"/>
    <w:rsid w:val="004C06BC"/>
    <w:rsid w:val="004C2301"/>
    <w:rsid w:val="004C5EB7"/>
    <w:rsid w:val="004C6A4F"/>
    <w:rsid w:val="004D0353"/>
    <w:rsid w:val="004D5FF8"/>
    <w:rsid w:val="004E052C"/>
    <w:rsid w:val="004E3639"/>
    <w:rsid w:val="004E7764"/>
    <w:rsid w:val="004F0227"/>
    <w:rsid w:val="004F2730"/>
    <w:rsid w:val="004F667D"/>
    <w:rsid w:val="004F7C9F"/>
    <w:rsid w:val="0050283E"/>
    <w:rsid w:val="005072B0"/>
    <w:rsid w:val="00507377"/>
    <w:rsid w:val="00507D5F"/>
    <w:rsid w:val="00510630"/>
    <w:rsid w:val="00515500"/>
    <w:rsid w:val="0051794E"/>
    <w:rsid w:val="005200E4"/>
    <w:rsid w:val="00521626"/>
    <w:rsid w:val="00525B52"/>
    <w:rsid w:val="0052752C"/>
    <w:rsid w:val="00532917"/>
    <w:rsid w:val="00533596"/>
    <w:rsid w:val="005343AE"/>
    <w:rsid w:val="00535946"/>
    <w:rsid w:val="00535B87"/>
    <w:rsid w:val="00537187"/>
    <w:rsid w:val="00537934"/>
    <w:rsid w:val="00537BE2"/>
    <w:rsid w:val="0054082F"/>
    <w:rsid w:val="00543DE5"/>
    <w:rsid w:val="00544A21"/>
    <w:rsid w:val="00546C91"/>
    <w:rsid w:val="00546F6C"/>
    <w:rsid w:val="00551052"/>
    <w:rsid w:val="00553927"/>
    <w:rsid w:val="00554972"/>
    <w:rsid w:val="00554BF1"/>
    <w:rsid w:val="005557D2"/>
    <w:rsid w:val="0056016E"/>
    <w:rsid w:val="00561165"/>
    <w:rsid w:val="00561C02"/>
    <w:rsid w:val="00562AB0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7DC7"/>
    <w:rsid w:val="0059175B"/>
    <w:rsid w:val="00594FD7"/>
    <w:rsid w:val="00595A57"/>
    <w:rsid w:val="00597597"/>
    <w:rsid w:val="005A303E"/>
    <w:rsid w:val="005A31DE"/>
    <w:rsid w:val="005A5C72"/>
    <w:rsid w:val="005B1030"/>
    <w:rsid w:val="005B5936"/>
    <w:rsid w:val="005B59E5"/>
    <w:rsid w:val="005B665E"/>
    <w:rsid w:val="005C1C84"/>
    <w:rsid w:val="005C2684"/>
    <w:rsid w:val="005C3EF2"/>
    <w:rsid w:val="005C5FD9"/>
    <w:rsid w:val="005C64BA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287D"/>
    <w:rsid w:val="005E70AD"/>
    <w:rsid w:val="005E7559"/>
    <w:rsid w:val="006007D1"/>
    <w:rsid w:val="0060163A"/>
    <w:rsid w:val="0060180A"/>
    <w:rsid w:val="0060454C"/>
    <w:rsid w:val="00613B25"/>
    <w:rsid w:val="006150C5"/>
    <w:rsid w:val="00615E63"/>
    <w:rsid w:val="006176DA"/>
    <w:rsid w:val="0062121A"/>
    <w:rsid w:val="00621597"/>
    <w:rsid w:val="00621D86"/>
    <w:rsid w:val="006231E4"/>
    <w:rsid w:val="006247BE"/>
    <w:rsid w:val="0062669B"/>
    <w:rsid w:val="0062734F"/>
    <w:rsid w:val="0062743F"/>
    <w:rsid w:val="00627674"/>
    <w:rsid w:val="00627983"/>
    <w:rsid w:val="00630B06"/>
    <w:rsid w:val="006330F6"/>
    <w:rsid w:val="00637A4F"/>
    <w:rsid w:val="006404BE"/>
    <w:rsid w:val="00640B13"/>
    <w:rsid w:val="00641AD5"/>
    <w:rsid w:val="00644A95"/>
    <w:rsid w:val="00645885"/>
    <w:rsid w:val="00651938"/>
    <w:rsid w:val="00652D32"/>
    <w:rsid w:val="00657359"/>
    <w:rsid w:val="00662969"/>
    <w:rsid w:val="0066298E"/>
    <w:rsid w:val="0066307D"/>
    <w:rsid w:val="00663899"/>
    <w:rsid w:val="00663DE8"/>
    <w:rsid w:val="00665A35"/>
    <w:rsid w:val="00671F4E"/>
    <w:rsid w:val="006779E6"/>
    <w:rsid w:val="00681879"/>
    <w:rsid w:val="0068505E"/>
    <w:rsid w:val="00686CAC"/>
    <w:rsid w:val="00686DAE"/>
    <w:rsid w:val="00691301"/>
    <w:rsid w:val="00694212"/>
    <w:rsid w:val="00694E01"/>
    <w:rsid w:val="00696D63"/>
    <w:rsid w:val="00697A2C"/>
    <w:rsid w:val="006A03EC"/>
    <w:rsid w:val="006A0DAB"/>
    <w:rsid w:val="006A1B4F"/>
    <w:rsid w:val="006A1F95"/>
    <w:rsid w:val="006A4298"/>
    <w:rsid w:val="006A58CE"/>
    <w:rsid w:val="006A6760"/>
    <w:rsid w:val="006A7B93"/>
    <w:rsid w:val="006B145D"/>
    <w:rsid w:val="006B3719"/>
    <w:rsid w:val="006B3E37"/>
    <w:rsid w:val="006C0AF0"/>
    <w:rsid w:val="006C11C6"/>
    <w:rsid w:val="006C29D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145"/>
    <w:rsid w:val="006E6660"/>
    <w:rsid w:val="006F00A6"/>
    <w:rsid w:val="006F0B97"/>
    <w:rsid w:val="006F21E4"/>
    <w:rsid w:val="006F4E40"/>
    <w:rsid w:val="006F5C08"/>
    <w:rsid w:val="006F62B0"/>
    <w:rsid w:val="006F6857"/>
    <w:rsid w:val="0070119A"/>
    <w:rsid w:val="00701C4C"/>
    <w:rsid w:val="00702875"/>
    <w:rsid w:val="007045B1"/>
    <w:rsid w:val="00704C87"/>
    <w:rsid w:val="00704D99"/>
    <w:rsid w:val="007058E5"/>
    <w:rsid w:val="0070616B"/>
    <w:rsid w:val="00712CBB"/>
    <w:rsid w:val="0071340D"/>
    <w:rsid w:val="0072271D"/>
    <w:rsid w:val="00722A43"/>
    <w:rsid w:val="007236F8"/>
    <w:rsid w:val="00732AD7"/>
    <w:rsid w:val="007347FD"/>
    <w:rsid w:val="00734A54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6E54"/>
    <w:rsid w:val="00757D6A"/>
    <w:rsid w:val="00761287"/>
    <w:rsid w:val="00762023"/>
    <w:rsid w:val="007648E3"/>
    <w:rsid w:val="0076490E"/>
    <w:rsid w:val="007649C3"/>
    <w:rsid w:val="0076668B"/>
    <w:rsid w:val="0076719F"/>
    <w:rsid w:val="00767B09"/>
    <w:rsid w:val="007706B6"/>
    <w:rsid w:val="0077175B"/>
    <w:rsid w:val="00771F68"/>
    <w:rsid w:val="007748F7"/>
    <w:rsid w:val="00774F91"/>
    <w:rsid w:val="0077763C"/>
    <w:rsid w:val="00782C91"/>
    <w:rsid w:val="00784848"/>
    <w:rsid w:val="00786671"/>
    <w:rsid w:val="00787444"/>
    <w:rsid w:val="00787B18"/>
    <w:rsid w:val="00791C2F"/>
    <w:rsid w:val="00794E39"/>
    <w:rsid w:val="00795CDE"/>
    <w:rsid w:val="00796D5F"/>
    <w:rsid w:val="007977E9"/>
    <w:rsid w:val="007A06B8"/>
    <w:rsid w:val="007A07D3"/>
    <w:rsid w:val="007A1983"/>
    <w:rsid w:val="007A1990"/>
    <w:rsid w:val="007A3786"/>
    <w:rsid w:val="007A4016"/>
    <w:rsid w:val="007B1333"/>
    <w:rsid w:val="007B1585"/>
    <w:rsid w:val="007B15E4"/>
    <w:rsid w:val="007B4DCE"/>
    <w:rsid w:val="007B6A79"/>
    <w:rsid w:val="007B7477"/>
    <w:rsid w:val="007C0662"/>
    <w:rsid w:val="007C23C7"/>
    <w:rsid w:val="007C4694"/>
    <w:rsid w:val="007D03D9"/>
    <w:rsid w:val="007D4437"/>
    <w:rsid w:val="007D478C"/>
    <w:rsid w:val="007D4D3E"/>
    <w:rsid w:val="007E4447"/>
    <w:rsid w:val="007E7703"/>
    <w:rsid w:val="007F07E7"/>
    <w:rsid w:val="007F268B"/>
    <w:rsid w:val="007F49BA"/>
    <w:rsid w:val="00805440"/>
    <w:rsid w:val="0080743E"/>
    <w:rsid w:val="008075CE"/>
    <w:rsid w:val="00807F10"/>
    <w:rsid w:val="00813C41"/>
    <w:rsid w:val="00814E74"/>
    <w:rsid w:val="00815934"/>
    <w:rsid w:val="00816641"/>
    <w:rsid w:val="008201C9"/>
    <w:rsid w:val="00820578"/>
    <w:rsid w:val="00820C1E"/>
    <w:rsid w:val="00821E41"/>
    <w:rsid w:val="0082223D"/>
    <w:rsid w:val="00824535"/>
    <w:rsid w:val="00824C5A"/>
    <w:rsid w:val="00824F41"/>
    <w:rsid w:val="00827DEB"/>
    <w:rsid w:val="00830532"/>
    <w:rsid w:val="00832FF3"/>
    <w:rsid w:val="008337F9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5D"/>
    <w:rsid w:val="00846FD1"/>
    <w:rsid w:val="00847AF7"/>
    <w:rsid w:val="0085181C"/>
    <w:rsid w:val="0085384E"/>
    <w:rsid w:val="008552E2"/>
    <w:rsid w:val="00856F2E"/>
    <w:rsid w:val="008602A0"/>
    <w:rsid w:val="00861FEB"/>
    <w:rsid w:val="00867588"/>
    <w:rsid w:val="00872DB6"/>
    <w:rsid w:val="008733E1"/>
    <w:rsid w:val="008737A3"/>
    <w:rsid w:val="00873E7F"/>
    <w:rsid w:val="00876599"/>
    <w:rsid w:val="00876BEE"/>
    <w:rsid w:val="00877DD4"/>
    <w:rsid w:val="00881435"/>
    <w:rsid w:val="00882814"/>
    <w:rsid w:val="00884F6A"/>
    <w:rsid w:val="00886549"/>
    <w:rsid w:val="0088779E"/>
    <w:rsid w:val="00887C69"/>
    <w:rsid w:val="00892B79"/>
    <w:rsid w:val="00893DDE"/>
    <w:rsid w:val="008A34F0"/>
    <w:rsid w:val="008A3DDA"/>
    <w:rsid w:val="008A52BA"/>
    <w:rsid w:val="008A5677"/>
    <w:rsid w:val="008A5A26"/>
    <w:rsid w:val="008B6084"/>
    <w:rsid w:val="008C003D"/>
    <w:rsid w:val="008C18EF"/>
    <w:rsid w:val="008C2881"/>
    <w:rsid w:val="008C3D35"/>
    <w:rsid w:val="008C4879"/>
    <w:rsid w:val="008C55FD"/>
    <w:rsid w:val="008C589D"/>
    <w:rsid w:val="008D109C"/>
    <w:rsid w:val="008D10E9"/>
    <w:rsid w:val="008D2208"/>
    <w:rsid w:val="008E14D1"/>
    <w:rsid w:val="008F002A"/>
    <w:rsid w:val="008F02C8"/>
    <w:rsid w:val="008F4D5D"/>
    <w:rsid w:val="008F5174"/>
    <w:rsid w:val="00900E3C"/>
    <w:rsid w:val="009021B8"/>
    <w:rsid w:val="00903BCA"/>
    <w:rsid w:val="0090510A"/>
    <w:rsid w:val="009060AE"/>
    <w:rsid w:val="00906BA9"/>
    <w:rsid w:val="00911584"/>
    <w:rsid w:val="00913F03"/>
    <w:rsid w:val="009153E7"/>
    <w:rsid w:val="0091554E"/>
    <w:rsid w:val="00915937"/>
    <w:rsid w:val="00916597"/>
    <w:rsid w:val="00920DFB"/>
    <w:rsid w:val="00923C73"/>
    <w:rsid w:val="0092690B"/>
    <w:rsid w:val="009312E0"/>
    <w:rsid w:val="00933A5F"/>
    <w:rsid w:val="009411B2"/>
    <w:rsid w:val="00945596"/>
    <w:rsid w:val="009467B2"/>
    <w:rsid w:val="00946ED4"/>
    <w:rsid w:val="009509C5"/>
    <w:rsid w:val="0095415E"/>
    <w:rsid w:val="00954346"/>
    <w:rsid w:val="00960D4C"/>
    <w:rsid w:val="00960F2D"/>
    <w:rsid w:val="0096116E"/>
    <w:rsid w:val="00965ECB"/>
    <w:rsid w:val="00967FE4"/>
    <w:rsid w:val="00970403"/>
    <w:rsid w:val="0097202E"/>
    <w:rsid w:val="0097218C"/>
    <w:rsid w:val="00972461"/>
    <w:rsid w:val="00974FBB"/>
    <w:rsid w:val="00975AD5"/>
    <w:rsid w:val="009806C8"/>
    <w:rsid w:val="00982F1A"/>
    <w:rsid w:val="0098344A"/>
    <w:rsid w:val="00984B34"/>
    <w:rsid w:val="00984D13"/>
    <w:rsid w:val="009858EC"/>
    <w:rsid w:val="00995837"/>
    <w:rsid w:val="009968C6"/>
    <w:rsid w:val="00996DB8"/>
    <w:rsid w:val="009A0A01"/>
    <w:rsid w:val="009A135B"/>
    <w:rsid w:val="009A36A8"/>
    <w:rsid w:val="009A4646"/>
    <w:rsid w:val="009A6592"/>
    <w:rsid w:val="009A6F7E"/>
    <w:rsid w:val="009A75A5"/>
    <w:rsid w:val="009A7F48"/>
    <w:rsid w:val="009B4AAA"/>
    <w:rsid w:val="009B78E0"/>
    <w:rsid w:val="009B79F1"/>
    <w:rsid w:val="009C0E4B"/>
    <w:rsid w:val="009C576D"/>
    <w:rsid w:val="009C6384"/>
    <w:rsid w:val="009D2B94"/>
    <w:rsid w:val="009D57DC"/>
    <w:rsid w:val="009E3B0F"/>
    <w:rsid w:val="009E3EB6"/>
    <w:rsid w:val="009E5AF9"/>
    <w:rsid w:val="009E6276"/>
    <w:rsid w:val="009E76DC"/>
    <w:rsid w:val="009E7765"/>
    <w:rsid w:val="009E77AF"/>
    <w:rsid w:val="009E7DCF"/>
    <w:rsid w:val="009F072F"/>
    <w:rsid w:val="009F522A"/>
    <w:rsid w:val="009F5249"/>
    <w:rsid w:val="009F64F5"/>
    <w:rsid w:val="009F692C"/>
    <w:rsid w:val="009F6C90"/>
    <w:rsid w:val="00A02D6C"/>
    <w:rsid w:val="00A06DB5"/>
    <w:rsid w:val="00A07F3E"/>
    <w:rsid w:val="00A11BC0"/>
    <w:rsid w:val="00A127E5"/>
    <w:rsid w:val="00A12C98"/>
    <w:rsid w:val="00A14F29"/>
    <w:rsid w:val="00A16A9D"/>
    <w:rsid w:val="00A16B12"/>
    <w:rsid w:val="00A201D4"/>
    <w:rsid w:val="00A204EE"/>
    <w:rsid w:val="00A20B5C"/>
    <w:rsid w:val="00A25758"/>
    <w:rsid w:val="00A26A52"/>
    <w:rsid w:val="00A2700D"/>
    <w:rsid w:val="00A345A9"/>
    <w:rsid w:val="00A348AF"/>
    <w:rsid w:val="00A351CB"/>
    <w:rsid w:val="00A35B47"/>
    <w:rsid w:val="00A35E52"/>
    <w:rsid w:val="00A4067A"/>
    <w:rsid w:val="00A447D6"/>
    <w:rsid w:val="00A454C2"/>
    <w:rsid w:val="00A4602D"/>
    <w:rsid w:val="00A477ED"/>
    <w:rsid w:val="00A538A5"/>
    <w:rsid w:val="00A55012"/>
    <w:rsid w:val="00A55187"/>
    <w:rsid w:val="00A56414"/>
    <w:rsid w:val="00A566E5"/>
    <w:rsid w:val="00A606DA"/>
    <w:rsid w:val="00A64614"/>
    <w:rsid w:val="00A65927"/>
    <w:rsid w:val="00A67B02"/>
    <w:rsid w:val="00A70344"/>
    <w:rsid w:val="00A70788"/>
    <w:rsid w:val="00A70A93"/>
    <w:rsid w:val="00A7102E"/>
    <w:rsid w:val="00A71249"/>
    <w:rsid w:val="00A712F5"/>
    <w:rsid w:val="00A74A54"/>
    <w:rsid w:val="00A75571"/>
    <w:rsid w:val="00A81B58"/>
    <w:rsid w:val="00A82548"/>
    <w:rsid w:val="00A82C4D"/>
    <w:rsid w:val="00A90EF6"/>
    <w:rsid w:val="00A910F0"/>
    <w:rsid w:val="00A93EAC"/>
    <w:rsid w:val="00A954F3"/>
    <w:rsid w:val="00A9737B"/>
    <w:rsid w:val="00AA13DB"/>
    <w:rsid w:val="00AA1CEC"/>
    <w:rsid w:val="00AA3449"/>
    <w:rsid w:val="00AB0C15"/>
    <w:rsid w:val="00AB27C6"/>
    <w:rsid w:val="00AB376F"/>
    <w:rsid w:val="00AB48C6"/>
    <w:rsid w:val="00AC0900"/>
    <w:rsid w:val="00AC2EF6"/>
    <w:rsid w:val="00AC3292"/>
    <w:rsid w:val="00AC458F"/>
    <w:rsid w:val="00AC78D2"/>
    <w:rsid w:val="00AC7BA2"/>
    <w:rsid w:val="00AD50BF"/>
    <w:rsid w:val="00AD5408"/>
    <w:rsid w:val="00AE01F4"/>
    <w:rsid w:val="00AE71FD"/>
    <w:rsid w:val="00AF1503"/>
    <w:rsid w:val="00AF2263"/>
    <w:rsid w:val="00AF22D6"/>
    <w:rsid w:val="00AF2ACD"/>
    <w:rsid w:val="00AF2D7B"/>
    <w:rsid w:val="00AF3B83"/>
    <w:rsid w:val="00AF49D3"/>
    <w:rsid w:val="00AF519A"/>
    <w:rsid w:val="00AF7C99"/>
    <w:rsid w:val="00B0180D"/>
    <w:rsid w:val="00B055BA"/>
    <w:rsid w:val="00B06EDB"/>
    <w:rsid w:val="00B07407"/>
    <w:rsid w:val="00B07826"/>
    <w:rsid w:val="00B12DD1"/>
    <w:rsid w:val="00B1315F"/>
    <w:rsid w:val="00B132CA"/>
    <w:rsid w:val="00B1346A"/>
    <w:rsid w:val="00B13AD0"/>
    <w:rsid w:val="00B1600F"/>
    <w:rsid w:val="00B16493"/>
    <w:rsid w:val="00B204B4"/>
    <w:rsid w:val="00B20A2F"/>
    <w:rsid w:val="00B20CAE"/>
    <w:rsid w:val="00B22236"/>
    <w:rsid w:val="00B23B59"/>
    <w:rsid w:val="00B24A2B"/>
    <w:rsid w:val="00B25487"/>
    <w:rsid w:val="00B25E0E"/>
    <w:rsid w:val="00B2704E"/>
    <w:rsid w:val="00B27255"/>
    <w:rsid w:val="00B27D1B"/>
    <w:rsid w:val="00B31033"/>
    <w:rsid w:val="00B31848"/>
    <w:rsid w:val="00B33345"/>
    <w:rsid w:val="00B337B6"/>
    <w:rsid w:val="00B41244"/>
    <w:rsid w:val="00B42B01"/>
    <w:rsid w:val="00B442BE"/>
    <w:rsid w:val="00B46EF7"/>
    <w:rsid w:val="00B476CB"/>
    <w:rsid w:val="00B524DF"/>
    <w:rsid w:val="00B5269E"/>
    <w:rsid w:val="00B52CC9"/>
    <w:rsid w:val="00B57769"/>
    <w:rsid w:val="00B62516"/>
    <w:rsid w:val="00B64A4F"/>
    <w:rsid w:val="00B672B1"/>
    <w:rsid w:val="00B672D5"/>
    <w:rsid w:val="00B736CF"/>
    <w:rsid w:val="00B7373E"/>
    <w:rsid w:val="00B7612C"/>
    <w:rsid w:val="00B76D87"/>
    <w:rsid w:val="00B774B0"/>
    <w:rsid w:val="00B8095B"/>
    <w:rsid w:val="00B81E38"/>
    <w:rsid w:val="00B87651"/>
    <w:rsid w:val="00B93621"/>
    <w:rsid w:val="00B953E6"/>
    <w:rsid w:val="00BA5C6A"/>
    <w:rsid w:val="00BA6E6A"/>
    <w:rsid w:val="00BB0CAE"/>
    <w:rsid w:val="00BB25E9"/>
    <w:rsid w:val="00BB4493"/>
    <w:rsid w:val="00BB54B1"/>
    <w:rsid w:val="00BC78F1"/>
    <w:rsid w:val="00BC7E0E"/>
    <w:rsid w:val="00BD0D21"/>
    <w:rsid w:val="00BD0FC6"/>
    <w:rsid w:val="00BD1C28"/>
    <w:rsid w:val="00BD2BB0"/>
    <w:rsid w:val="00BD2F88"/>
    <w:rsid w:val="00BD484B"/>
    <w:rsid w:val="00BD54B1"/>
    <w:rsid w:val="00BD73BC"/>
    <w:rsid w:val="00BE0940"/>
    <w:rsid w:val="00BE274D"/>
    <w:rsid w:val="00BE7AE5"/>
    <w:rsid w:val="00BF1D0D"/>
    <w:rsid w:val="00BF27CC"/>
    <w:rsid w:val="00BF46EA"/>
    <w:rsid w:val="00BF7D01"/>
    <w:rsid w:val="00C03475"/>
    <w:rsid w:val="00C03B72"/>
    <w:rsid w:val="00C041D6"/>
    <w:rsid w:val="00C053C1"/>
    <w:rsid w:val="00C13283"/>
    <w:rsid w:val="00C13893"/>
    <w:rsid w:val="00C1760E"/>
    <w:rsid w:val="00C17CBA"/>
    <w:rsid w:val="00C201D7"/>
    <w:rsid w:val="00C22195"/>
    <w:rsid w:val="00C23506"/>
    <w:rsid w:val="00C23F4E"/>
    <w:rsid w:val="00C251E9"/>
    <w:rsid w:val="00C26567"/>
    <w:rsid w:val="00C27547"/>
    <w:rsid w:val="00C3050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0946"/>
    <w:rsid w:val="00C56E11"/>
    <w:rsid w:val="00C60F74"/>
    <w:rsid w:val="00C61C75"/>
    <w:rsid w:val="00C62BF9"/>
    <w:rsid w:val="00C6494B"/>
    <w:rsid w:val="00C65B6E"/>
    <w:rsid w:val="00C66694"/>
    <w:rsid w:val="00C66843"/>
    <w:rsid w:val="00C715C3"/>
    <w:rsid w:val="00C718DE"/>
    <w:rsid w:val="00C71E23"/>
    <w:rsid w:val="00C748AE"/>
    <w:rsid w:val="00C772CE"/>
    <w:rsid w:val="00C77330"/>
    <w:rsid w:val="00C777F1"/>
    <w:rsid w:val="00C82F90"/>
    <w:rsid w:val="00C92B06"/>
    <w:rsid w:val="00C94AB9"/>
    <w:rsid w:val="00C962C4"/>
    <w:rsid w:val="00CA0DD2"/>
    <w:rsid w:val="00CA27B3"/>
    <w:rsid w:val="00CA2EBE"/>
    <w:rsid w:val="00CA2FCE"/>
    <w:rsid w:val="00CA3404"/>
    <w:rsid w:val="00CA3484"/>
    <w:rsid w:val="00CA72F5"/>
    <w:rsid w:val="00CB0D1E"/>
    <w:rsid w:val="00CB1102"/>
    <w:rsid w:val="00CB152B"/>
    <w:rsid w:val="00CB2AD1"/>
    <w:rsid w:val="00CB4117"/>
    <w:rsid w:val="00CB5A55"/>
    <w:rsid w:val="00CB61E4"/>
    <w:rsid w:val="00CB75A2"/>
    <w:rsid w:val="00CB79AB"/>
    <w:rsid w:val="00CB7BB5"/>
    <w:rsid w:val="00CC597B"/>
    <w:rsid w:val="00CC7B63"/>
    <w:rsid w:val="00CC7FA8"/>
    <w:rsid w:val="00CD01E6"/>
    <w:rsid w:val="00CD1C35"/>
    <w:rsid w:val="00CD344D"/>
    <w:rsid w:val="00CD651D"/>
    <w:rsid w:val="00CD7A2B"/>
    <w:rsid w:val="00CD7EEC"/>
    <w:rsid w:val="00CE16FB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0B84"/>
    <w:rsid w:val="00D01048"/>
    <w:rsid w:val="00D01314"/>
    <w:rsid w:val="00D07628"/>
    <w:rsid w:val="00D121B9"/>
    <w:rsid w:val="00D1332E"/>
    <w:rsid w:val="00D200AF"/>
    <w:rsid w:val="00D20D7D"/>
    <w:rsid w:val="00D24030"/>
    <w:rsid w:val="00D2729A"/>
    <w:rsid w:val="00D307ED"/>
    <w:rsid w:val="00D309D3"/>
    <w:rsid w:val="00D30D63"/>
    <w:rsid w:val="00D35B10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33B9"/>
    <w:rsid w:val="00D8491C"/>
    <w:rsid w:val="00D86131"/>
    <w:rsid w:val="00D86CA5"/>
    <w:rsid w:val="00D934DE"/>
    <w:rsid w:val="00D94627"/>
    <w:rsid w:val="00D97C1F"/>
    <w:rsid w:val="00DA1B4D"/>
    <w:rsid w:val="00DA1D33"/>
    <w:rsid w:val="00DA2E43"/>
    <w:rsid w:val="00DA3265"/>
    <w:rsid w:val="00DA3ECF"/>
    <w:rsid w:val="00DA431D"/>
    <w:rsid w:val="00DB0537"/>
    <w:rsid w:val="00DB12A3"/>
    <w:rsid w:val="00DB207C"/>
    <w:rsid w:val="00DB56B3"/>
    <w:rsid w:val="00DB6525"/>
    <w:rsid w:val="00DB7D27"/>
    <w:rsid w:val="00DB7FDA"/>
    <w:rsid w:val="00DC0343"/>
    <w:rsid w:val="00DC746D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935"/>
    <w:rsid w:val="00DE6DFA"/>
    <w:rsid w:val="00DE6E6F"/>
    <w:rsid w:val="00DF1269"/>
    <w:rsid w:val="00DF2F6A"/>
    <w:rsid w:val="00DF448F"/>
    <w:rsid w:val="00DF49A1"/>
    <w:rsid w:val="00DF51BC"/>
    <w:rsid w:val="00DF5D19"/>
    <w:rsid w:val="00E0039F"/>
    <w:rsid w:val="00E02798"/>
    <w:rsid w:val="00E029B5"/>
    <w:rsid w:val="00E03D9E"/>
    <w:rsid w:val="00E06BFF"/>
    <w:rsid w:val="00E06F5C"/>
    <w:rsid w:val="00E102EB"/>
    <w:rsid w:val="00E10A88"/>
    <w:rsid w:val="00E11933"/>
    <w:rsid w:val="00E12548"/>
    <w:rsid w:val="00E1381D"/>
    <w:rsid w:val="00E1392B"/>
    <w:rsid w:val="00E13CE3"/>
    <w:rsid w:val="00E20543"/>
    <w:rsid w:val="00E21941"/>
    <w:rsid w:val="00E22583"/>
    <w:rsid w:val="00E2342F"/>
    <w:rsid w:val="00E23AA4"/>
    <w:rsid w:val="00E241B5"/>
    <w:rsid w:val="00E256C3"/>
    <w:rsid w:val="00E27F3C"/>
    <w:rsid w:val="00E30607"/>
    <w:rsid w:val="00E31DB3"/>
    <w:rsid w:val="00E36EA8"/>
    <w:rsid w:val="00E37C22"/>
    <w:rsid w:val="00E4253C"/>
    <w:rsid w:val="00E4345D"/>
    <w:rsid w:val="00E435C4"/>
    <w:rsid w:val="00E44CD4"/>
    <w:rsid w:val="00E458F4"/>
    <w:rsid w:val="00E51826"/>
    <w:rsid w:val="00E55957"/>
    <w:rsid w:val="00E55A45"/>
    <w:rsid w:val="00E55AA5"/>
    <w:rsid w:val="00E5610F"/>
    <w:rsid w:val="00E604C2"/>
    <w:rsid w:val="00E60684"/>
    <w:rsid w:val="00E6278B"/>
    <w:rsid w:val="00E63897"/>
    <w:rsid w:val="00E64483"/>
    <w:rsid w:val="00E6691B"/>
    <w:rsid w:val="00E71455"/>
    <w:rsid w:val="00E75302"/>
    <w:rsid w:val="00E81AFD"/>
    <w:rsid w:val="00E825E1"/>
    <w:rsid w:val="00E827C0"/>
    <w:rsid w:val="00E83938"/>
    <w:rsid w:val="00E84171"/>
    <w:rsid w:val="00E87E60"/>
    <w:rsid w:val="00E94DCC"/>
    <w:rsid w:val="00E97C96"/>
    <w:rsid w:val="00EA3895"/>
    <w:rsid w:val="00EA545B"/>
    <w:rsid w:val="00EA556D"/>
    <w:rsid w:val="00EA6273"/>
    <w:rsid w:val="00EB2891"/>
    <w:rsid w:val="00EB2C26"/>
    <w:rsid w:val="00EC2CF4"/>
    <w:rsid w:val="00EC3A4A"/>
    <w:rsid w:val="00EC3A5E"/>
    <w:rsid w:val="00EC5BE5"/>
    <w:rsid w:val="00ED08BD"/>
    <w:rsid w:val="00ED1BA6"/>
    <w:rsid w:val="00ED3824"/>
    <w:rsid w:val="00ED449C"/>
    <w:rsid w:val="00ED62D1"/>
    <w:rsid w:val="00ED6DA8"/>
    <w:rsid w:val="00ED706D"/>
    <w:rsid w:val="00EE1829"/>
    <w:rsid w:val="00EE2CCF"/>
    <w:rsid w:val="00EE5F25"/>
    <w:rsid w:val="00EE76F7"/>
    <w:rsid w:val="00EF197F"/>
    <w:rsid w:val="00EF2851"/>
    <w:rsid w:val="00EF3A81"/>
    <w:rsid w:val="00EF6D9E"/>
    <w:rsid w:val="00EF75ED"/>
    <w:rsid w:val="00F02124"/>
    <w:rsid w:val="00F02C31"/>
    <w:rsid w:val="00F04B04"/>
    <w:rsid w:val="00F05933"/>
    <w:rsid w:val="00F0704F"/>
    <w:rsid w:val="00F111EE"/>
    <w:rsid w:val="00F115A4"/>
    <w:rsid w:val="00F1180A"/>
    <w:rsid w:val="00F122FD"/>
    <w:rsid w:val="00F13CA7"/>
    <w:rsid w:val="00F15F19"/>
    <w:rsid w:val="00F209DF"/>
    <w:rsid w:val="00F20B57"/>
    <w:rsid w:val="00F219CA"/>
    <w:rsid w:val="00F30B64"/>
    <w:rsid w:val="00F32727"/>
    <w:rsid w:val="00F3401C"/>
    <w:rsid w:val="00F36DD4"/>
    <w:rsid w:val="00F4092F"/>
    <w:rsid w:val="00F40B79"/>
    <w:rsid w:val="00F44E68"/>
    <w:rsid w:val="00F51603"/>
    <w:rsid w:val="00F56D2B"/>
    <w:rsid w:val="00F61EAE"/>
    <w:rsid w:val="00F63AD7"/>
    <w:rsid w:val="00F63E27"/>
    <w:rsid w:val="00F65C51"/>
    <w:rsid w:val="00F66202"/>
    <w:rsid w:val="00F66846"/>
    <w:rsid w:val="00F71E7D"/>
    <w:rsid w:val="00F72F99"/>
    <w:rsid w:val="00F74256"/>
    <w:rsid w:val="00F752A2"/>
    <w:rsid w:val="00F753F9"/>
    <w:rsid w:val="00F7707B"/>
    <w:rsid w:val="00F81552"/>
    <w:rsid w:val="00F8620C"/>
    <w:rsid w:val="00F87A81"/>
    <w:rsid w:val="00F90C97"/>
    <w:rsid w:val="00F93BC7"/>
    <w:rsid w:val="00F945FA"/>
    <w:rsid w:val="00F975CE"/>
    <w:rsid w:val="00FA3976"/>
    <w:rsid w:val="00FA4570"/>
    <w:rsid w:val="00FA47AE"/>
    <w:rsid w:val="00FB1273"/>
    <w:rsid w:val="00FB1640"/>
    <w:rsid w:val="00FB4733"/>
    <w:rsid w:val="00FB4B1E"/>
    <w:rsid w:val="00FB5348"/>
    <w:rsid w:val="00FB7706"/>
    <w:rsid w:val="00FC0127"/>
    <w:rsid w:val="00FC0FBE"/>
    <w:rsid w:val="00FC17A6"/>
    <w:rsid w:val="00FC3FEF"/>
    <w:rsid w:val="00FC5870"/>
    <w:rsid w:val="00FC6944"/>
    <w:rsid w:val="00FD29A8"/>
    <w:rsid w:val="00FD383F"/>
    <w:rsid w:val="00FE04CB"/>
    <w:rsid w:val="00FE090D"/>
    <w:rsid w:val="00FE0C4C"/>
    <w:rsid w:val="00FE144B"/>
    <w:rsid w:val="00FE280D"/>
    <w:rsid w:val="00FE7A39"/>
    <w:rsid w:val="00FF01E8"/>
    <w:rsid w:val="00FF04CF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qFormat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79E"/>
    <w:rPr>
      <w:rFonts w:ascii="Courier New" w:eastAsia="Times New Roman" w:hAnsi="Courier New" w:cs="Courier New"/>
    </w:rPr>
  </w:style>
  <w:style w:type="character" w:customStyle="1" w:styleId="NormalParagraphChar">
    <w:name w:val="Normal Paragraph Char"/>
    <w:link w:val="NormalParagraph"/>
    <w:qFormat/>
    <w:locked/>
    <w:rsid w:val="00150ACA"/>
    <w:rPr>
      <w:rFonts w:ascii="Arial" w:eastAsia="SimSun" w:hAnsi="Arial"/>
      <w:sz w:val="22"/>
      <w:szCs w:val="22"/>
      <w:lang w:val="en-GB" w:eastAsia="en-GB"/>
    </w:rPr>
  </w:style>
  <w:style w:type="paragraph" w:customStyle="1" w:styleId="EW">
    <w:name w:val="EW"/>
    <w:basedOn w:val="Normal"/>
    <w:rsid w:val="00BA5C6A"/>
    <w:pPr>
      <w:keepLines/>
      <w:overflowPunct w:val="0"/>
      <w:autoSpaceDE w:val="0"/>
      <w:autoSpaceDN w:val="0"/>
      <w:adjustRightInd w:val="0"/>
      <w:spacing w:before="0"/>
      <w:ind w:left="1702" w:hanging="1418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styleId="HTMLCode">
    <w:name w:val="HTML Code"/>
    <w:basedOn w:val="DefaultParagraphFont"/>
    <w:uiPriority w:val="99"/>
    <w:semiHidden/>
    <w:unhideWhenUsed/>
    <w:rsid w:val="00010DA9"/>
    <w:rPr>
      <w:rFonts w:ascii="Courier New" w:eastAsia="Times New Roman" w:hAnsi="Courier New" w:cs="Courier New"/>
      <w:sz w:val="20"/>
      <w:szCs w:val="20"/>
    </w:rPr>
  </w:style>
  <w:style w:type="character" w:customStyle="1" w:styleId="NormalParagraphZchn">
    <w:name w:val="Normal Paragraph Zchn"/>
    <w:basedOn w:val="DefaultParagraphFont"/>
    <w:rsid w:val="00F56D2B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FB4B1E"/>
    <w:rPr>
      <w:rFonts w:ascii="Arial" w:eastAsia="SimSun" w:hAnsi="Arial"/>
      <w:sz w:val="22"/>
      <w:lang w:val="en-GB" w:eastAsia="zh-CN" w:bidi="bn-BD"/>
    </w:rPr>
  </w:style>
  <w:style w:type="paragraph" w:customStyle="1" w:styleId="Default">
    <w:name w:val="Default"/>
    <w:rsid w:val="0018754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GB"/>
    </w:rPr>
  </w:style>
  <w:style w:type="paragraph" w:customStyle="1" w:styleId="ACTION">
    <w:name w:val="ACTION"/>
    <w:basedOn w:val="Normal"/>
    <w:rsid w:val="006007D1"/>
    <w:pPr>
      <w:keepNext/>
      <w:keepLines/>
      <w:widowControl w:val="0"/>
      <w:numPr>
        <w:numId w:val="3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eastAsiaTheme="minorEastAsia"/>
      <w:b/>
      <w:color w:val="FF0000"/>
      <w:sz w:val="20"/>
      <w:lang w:eastAsia="en-US" w:bidi="ar-SA"/>
    </w:rPr>
  </w:style>
  <w:style w:type="paragraph" w:customStyle="1" w:styleId="CRCoverPage">
    <w:name w:val="CR Cover Page"/>
    <w:rsid w:val="006007D1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968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7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68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13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1954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297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59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8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7F47"/>
    <w:rsid w:val="00045A8F"/>
    <w:rsid w:val="000473F6"/>
    <w:rsid w:val="000517FA"/>
    <w:rsid w:val="000C4813"/>
    <w:rsid w:val="000C5177"/>
    <w:rsid w:val="00125AF9"/>
    <w:rsid w:val="00134220"/>
    <w:rsid w:val="001C27B1"/>
    <w:rsid w:val="001E7182"/>
    <w:rsid w:val="002410E8"/>
    <w:rsid w:val="002631EA"/>
    <w:rsid w:val="002F3662"/>
    <w:rsid w:val="00314D9C"/>
    <w:rsid w:val="00355305"/>
    <w:rsid w:val="003913D5"/>
    <w:rsid w:val="003C3219"/>
    <w:rsid w:val="003F5EDC"/>
    <w:rsid w:val="004A04CC"/>
    <w:rsid w:val="004D4D34"/>
    <w:rsid w:val="00541DA1"/>
    <w:rsid w:val="00563D5A"/>
    <w:rsid w:val="00571F46"/>
    <w:rsid w:val="005D7AFE"/>
    <w:rsid w:val="00612558"/>
    <w:rsid w:val="00621B64"/>
    <w:rsid w:val="00693EA3"/>
    <w:rsid w:val="006E45AE"/>
    <w:rsid w:val="00702548"/>
    <w:rsid w:val="00745E83"/>
    <w:rsid w:val="007B7A47"/>
    <w:rsid w:val="00820280"/>
    <w:rsid w:val="00827AA6"/>
    <w:rsid w:val="00843E4C"/>
    <w:rsid w:val="00882E72"/>
    <w:rsid w:val="008965EC"/>
    <w:rsid w:val="008A605A"/>
    <w:rsid w:val="009062FE"/>
    <w:rsid w:val="00973F85"/>
    <w:rsid w:val="0098084D"/>
    <w:rsid w:val="00992AC4"/>
    <w:rsid w:val="00AC3057"/>
    <w:rsid w:val="00AD4B53"/>
    <w:rsid w:val="00AF130B"/>
    <w:rsid w:val="00AF710C"/>
    <w:rsid w:val="00B41CE4"/>
    <w:rsid w:val="00B43607"/>
    <w:rsid w:val="00B7070F"/>
    <w:rsid w:val="00BB2E84"/>
    <w:rsid w:val="00BE72D8"/>
    <w:rsid w:val="00BF1579"/>
    <w:rsid w:val="00C41BA3"/>
    <w:rsid w:val="00CA515C"/>
    <w:rsid w:val="00CD303C"/>
    <w:rsid w:val="00D01D4A"/>
    <w:rsid w:val="00D44118"/>
    <w:rsid w:val="00D833B9"/>
    <w:rsid w:val="00D965C2"/>
    <w:rsid w:val="00D96815"/>
    <w:rsid w:val="00DF7236"/>
    <w:rsid w:val="00E34DBC"/>
    <w:rsid w:val="00E7696E"/>
    <w:rsid w:val="00EC578D"/>
    <w:rsid w:val="00EE1D48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0" ma:contentTypeDescription="Create a new document." ma:contentTypeScope="" ma:versionID="495c421c94b6e31750c62d2feff552a8">
  <xsd:schema xmlns:xsd="http://www.w3.org/2001/XMLSchema" xmlns:xs="http://www.w3.org/2001/XMLSchema" xmlns:p="http://schemas.microsoft.com/office/2006/metadata/properties" xmlns:ns2="7b019b08-0b21-400e-9077-e23472c87e12" xmlns:ns3="3fcba6e8-99d3-4117-bb78-97320ceab959" targetNamespace="http://schemas.microsoft.com/office/2006/metadata/properties" ma:root="true" ma:fieldsID="de1bfe089d469c1b2fd2a7f649979f3a" ns2:_="" ns3:_="">
    <xsd:import namespace="7b019b08-0b21-400e-9077-e23472c87e12"/>
    <xsd:import namespace="3fcba6e8-99d3-4117-bb78-97320ceab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44DF81-7CAF-4138-8CB6-41886CAF2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55159A-F851-47DC-9227-BF395C06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2866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MCC</cp:lastModifiedBy>
  <cp:revision>2</cp:revision>
  <cp:lastPrinted>2006-09-14T07:39:00Z</cp:lastPrinted>
  <dcterms:created xsi:type="dcterms:W3CDTF">2024-11-07T14:34:00Z</dcterms:created>
  <dcterms:modified xsi:type="dcterms:W3CDTF">2024-11-07T14:34:00Z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0x0101007DDA5D8082D5DE40862B580415A662E5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4fb75d4b-2a86-4f1b-b381-844b6fb9650c</vt:lpwstr>
  </property>
  <property fmtid="{D5CDD505-2E9C-101B-9397-08002B2CF9AE}" pid="24" name="_2015_ms_pID_725343">
    <vt:lpwstr>(2)Pe5SC3PiHVKMQMHvarvk2sHcBagN+oYN2NTSnXmqUEdA/3rHtsyNph2Y0fa1Ugn6x7+1jkoE
68QV+RymmmbGJ14IkjDVdb8fG9T+5XB28L3vDOkBzZjLQJ9m2F3peNGTLCplHVLC30OSakff
M2NFxyhEE7jD/UkM3h7lx5c6pZPbIUCcjpX9XRt0waLk5sdPkV9Om+uBaplMvg66LA0ZvTDI
LUb77LhUNl7HA7PRcq</vt:lpwstr>
  </property>
  <property fmtid="{D5CDD505-2E9C-101B-9397-08002B2CF9AE}" pid="25" name="_2015_ms_pID_7253431">
    <vt:lpwstr>7m1yaatQtLFxAFIfgSKDZcToildteN9CFnNkAWScLXNGS/gfpQ3Jkm
66mLw1iB8vl3vVKCRvDim9LQK9UZq5EjYmoHmHLOCBg2f5FvQC9DPc6PWRXxE2+1DssbMZnu
nuZa5sjIf795rPFTFl2sdwB0pd1oVGN3Ye/UHvL8KrK5ZK3ukdNApPcCpZwrtwCbx8KSSYg5
wGDVr23D/puo/qh5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1652690115</vt:lpwstr>
  </property>
</Properties>
</file>