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ED17F0" w:rsidR="001E41F3" w:rsidRPr="007C550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550E" w:rsidRPr="007C550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</w:t>
      </w:r>
      <w:r w:rsidR="003424B0">
        <w:rPr>
          <w:b/>
          <w:noProof/>
          <w:sz w:val="24"/>
        </w:rPr>
        <w:t>t</w:t>
      </w:r>
      <w:r>
        <w:rPr>
          <w:b/>
          <w:noProof/>
          <w:sz w:val="24"/>
        </w:rPr>
        <w:t>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3424B0">
        <w:rPr>
          <w:b/>
          <w:noProof/>
          <w:sz w:val="24"/>
        </w:rPr>
        <w:t>8</w:t>
      </w:r>
      <w:r w:rsidRPr="007C550E">
        <w:rPr>
          <w:b/>
          <w:noProof/>
          <w:sz w:val="24"/>
        </w:rPr>
        <w:tab/>
      </w:r>
      <w:r w:rsidR="007C550E">
        <w:rPr>
          <w:b/>
          <w:noProof/>
          <w:sz w:val="24"/>
        </w:rPr>
        <w:t>S4-2</w:t>
      </w:r>
      <w:r w:rsidR="003111CA">
        <w:rPr>
          <w:b/>
          <w:noProof/>
          <w:sz w:val="24"/>
        </w:rPr>
        <w:t>4</w:t>
      </w:r>
      <w:r w:rsidR="0040005D">
        <w:rPr>
          <w:b/>
          <w:noProof/>
          <w:sz w:val="24"/>
        </w:rPr>
        <w:t>1</w:t>
      </w:r>
      <w:r w:rsidR="00644E1D">
        <w:rPr>
          <w:b/>
          <w:noProof/>
          <w:sz w:val="24"/>
        </w:rPr>
        <w:t>357</w:t>
      </w:r>
    </w:p>
    <w:p w14:paraId="7CB45193" w14:textId="6D67F2E8" w:rsidR="001E41F3" w:rsidRDefault="003424B0" w:rsidP="007C55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Jeju, Korea</w:t>
      </w:r>
      <w:r w:rsidR="001E41F3">
        <w:rPr>
          <w:b/>
          <w:noProof/>
          <w:sz w:val="24"/>
        </w:rPr>
        <w:t xml:space="preserve">, </w:t>
      </w:r>
      <w:r w:rsidR="003111CA">
        <w:rPr>
          <w:b/>
          <w:noProof/>
          <w:sz w:val="24"/>
        </w:rPr>
        <w:fldChar w:fldCharType="begin"/>
      </w:r>
      <w:r w:rsidR="003111CA" w:rsidRPr="007C550E">
        <w:rPr>
          <w:b/>
          <w:noProof/>
          <w:sz w:val="24"/>
        </w:rPr>
        <w:instrText xml:space="preserve"> DOCPROPERTY  StartDate  \* MERGEFORMAT </w:instrText>
      </w:r>
      <w:r w:rsidR="003111C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16E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A16E73" w:rsidRPr="00A16E73">
        <w:rPr>
          <w:b/>
          <w:noProof/>
          <w:sz w:val="24"/>
          <w:vertAlign w:val="superscript"/>
        </w:rPr>
        <w:t>th</w:t>
      </w:r>
      <w:r w:rsidR="00A16E73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4</w:t>
      </w:r>
      <w:r w:rsidR="00A16E73" w:rsidRPr="00A16E73">
        <w:rPr>
          <w:b/>
          <w:noProof/>
          <w:sz w:val="24"/>
          <w:vertAlign w:val="superscript"/>
        </w:rPr>
        <w:t>th</w:t>
      </w:r>
      <w:r w:rsidR="00A16E73">
        <w:rPr>
          <w:b/>
          <w:noProof/>
          <w:sz w:val="24"/>
        </w:rPr>
        <w:t xml:space="preserve">, </w:t>
      </w:r>
      <w:r w:rsidR="007C550E">
        <w:rPr>
          <w:b/>
          <w:noProof/>
          <w:sz w:val="24"/>
        </w:rPr>
        <w:t>202</w:t>
      </w:r>
      <w:r w:rsidR="003111CA">
        <w:rPr>
          <w:b/>
          <w:noProof/>
          <w:sz w:val="24"/>
        </w:rPr>
        <w:fldChar w:fldCharType="end"/>
      </w:r>
      <w:r w:rsidR="003111CA"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  <w:r w:rsidR="0040005D">
        <w:rPr>
          <w:b/>
          <w:noProof/>
          <w:sz w:val="24"/>
        </w:rPr>
        <w:t xml:space="preserve">                                                 </w:t>
      </w:r>
      <w:r w:rsidR="0040005D" w:rsidRPr="0040005D">
        <w:rPr>
          <w:bCs/>
          <w:i/>
          <w:iCs/>
          <w:noProof/>
          <w:sz w:val="24"/>
        </w:rPr>
        <w:t>(revision of S4-24</w:t>
      </w:r>
      <w:r w:rsidR="00644E1D">
        <w:rPr>
          <w:bCs/>
          <w:i/>
          <w:iCs/>
          <w:noProof/>
          <w:sz w:val="24"/>
        </w:rPr>
        <w:t>1198</w:t>
      </w:r>
      <w:r w:rsidR="0040005D" w:rsidRPr="0040005D">
        <w:rPr>
          <w:bCs/>
          <w:i/>
          <w:i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2D66BB" w:rsidR="00377C44" w:rsidRPr="00377C44" w:rsidRDefault="007C550E" w:rsidP="00377C44">
            <w:pPr>
              <w:pStyle w:val="CRCoverPage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7C550E">
              <w:rPr>
                <w:b/>
                <w:bCs/>
                <w:sz w:val="24"/>
                <w:szCs w:val="24"/>
              </w:rPr>
              <w:t>26.</w:t>
            </w:r>
            <w:r w:rsidR="00377C44">
              <w:rPr>
                <w:b/>
                <w:bCs/>
                <w:sz w:val="24"/>
                <w:szCs w:val="24"/>
              </w:rPr>
              <w:t>143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C4D62" w:rsidR="001E41F3" w:rsidRPr="007C550E" w:rsidRDefault="00377C4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C7148" w:rsidR="001E41F3" w:rsidRPr="00410371" w:rsidRDefault="00644E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56DBF" w:rsidR="001E41F3" w:rsidRPr="007C550E" w:rsidRDefault="00A16E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377C44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377C44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377C44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3E6796" w:rsidR="00F25D98" w:rsidRDefault="007C55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8B0B9" w:rsidR="00F25D98" w:rsidRDefault="007C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32919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 xml:space="preserve">CR on </w:t>
            </w:r>
            <w:r w:rsidR="00377C44">
              <w:t>Corrections and Transcoding Guidelines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31AFE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  <w:r w:rsidR="005D74A3">
              <w:t>, Fraunhofer IIS</w:t>
            </w:r>
            <w:r w:rsidR="007E0A39">
              <w:t>, Dolby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A37787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9F27A" w:rsidR="001E41F3" w:rsidRDefault="00377C44" w:rsidP="007C5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PROMISE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85389" w:rsidR="001E41F3" w:rsidRDefault="00377C44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Pr="00377C44">
              <w:rPr>
                <w:vertAlign w:val="superscript"/>
              </w:rPr>
              <w:t>th</w:t>
            </w:r>
            <w:r>
              <w:t xml:space="preserve"> May</w:t>
            </w:r>
            <w:r w:rsidR="00A16E73">
              <w:t xml:space="preserve">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8372B4" w:rsidR="001E41F3" w:rsidRDefault="00377C44" w:rsidP="007C550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156A1" w:rsidR="001E41F3" w:rsidRDefault="007C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E9437" w14:textId="77777777" w:rsidR="001E41F3" w:rsidRDefault="00377C44" w:rsidP="00A16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3C001B">
              <w:rPr>
                <w:noProof/>
              </w:rPr>
              <w:t xml:space="preserve">re </w:t>
            </w:r>
            <w:r w:rsidR="00D73D28">
              <w:rPr>
                <w:noProof/>
              </w:rPr>
              <w:t>are small mistakes and typos</w:t>
            </w:r>
            <w:r w:rsidR="003C001B">
              <w:rPr>
                <w:noProof/>
              </w:rPr>
              <w:t xml:space="preserve"> i</w:t>
            </w:r>
            <w:r w:rsidR="00CB6819">
              <w:rPr>
                <w:noProof/>
              </w:rPr>
              <w:t>n clause 5.8 on 3D scenes and assets</w:t>
            </w:r>
            <w:r>
              <w:rPr>
                <w:noProof/>
              </w:rPr>
              <w:t xml:space="preserve">. </w:t>
            </w:r>
            <w:r w:rsidR="00D73D28">
              <w:rPr>
                <w:noProof/>
              </w:rPr>
              <w:t xml:space="preserve">There are also no examples on messages that carry a 3D scene or asset. </w:t>
            </w:r>
            <w:r w:rsidR="003212B8">
              <w:rPr>
                <w:noProof/>
              </w:rPr>
              <w:t>Furthermore, it is not clear how to handle 3D scenes and assets when the receiving UE does not supoprt this feature.</w:t>
            </w:r>
          </w:p>
          <w:p w14:paraId="708AA7DE" w14:textId="43FA7307" w:rsidR="00110A1D" w:rsidRDefault="00110A1D" w:rsidP="00A16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5D74A3">
              <w:rPr>
                <w:noProof/>
              </w:rPr>
              <w:t>inconsistencies in the signaling of the AOT for Audio codec.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D4AA42" w:rsidR="001E41F3" w:rsidRDefault="003212B8" w:rsidP="000E2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0E26A4">
              <w:rPr>
                <w:noProof/>
              </w:rPr>
              <w:t xml:space="preserve">the </w:t>
            </w:r>
            <w:r w:rsidR="005D74A3">
              <w:rPr>
                <w:noProof/>
              </w:rPr>
              <w:t xml:space="preserve">capabilities, </w:t>
            </w:r>
            <w:r w:rsidR="000E26A4">
              <w:rPr>
                <w:noProof/>
              </w:rPr>
              <w:t>3D scenes and assets section</w:t>
            </w:r>
            <w:r w:rsidR="00D73D28">
              <w:rPr>
                <w:noProof/>
              </w:rPr>
              <w:t>, addition of an example,</w:t>
            </w:r>
            <w:r w:rsidR="000E26A4">
              <w:rPr>
                <w:noProof/>
              </w:rPr>
              <w:t xml:space="preserve"> and addition of a new Annex on transcoding.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B4796" w:rsidR="001E41F3" w:rsidRDefault="000E26A4" w:rsidP="000E2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will be erroneous</w:t>
            </w:r>
            <w:r w:rsidR="000A4D9F">
              <w:rPr>
                <w:noProof/>
              </w:rPr>
              <w:t xml:space="preserve"> and support of legacy devices is ambiguous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818E4" w:rsidR="001E41F3" w:rsidRDefault="00110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2, 5.5.1, 5.5.2, 6.2.1, </w:t>
            </w:r>
            <w:r w:rsidR="000E26A4">
              <w:rPr>
                <w:noProof/>
              </w:rPr>
              <w:t xml:space="preserve">5.8, </w:t>
            </w:r>
            <w:r w:rsidR="00476BCE">
              <w:rPr>
                <w:noProof/>
              </w:rPr>
              <w:t xml:space="preserve">B.1; </w:t>
            </w:r>
            <w:r w:rsidR="000E26A4">
              <w:rPr>
                <w:noProof/>
              </w:rPr>
              <w:t>C</w:t>
            </w:r>
            <w:r w:rsidR="00476BC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4077EA" w:rsidR="001E41F3" w:rsidRDefault="000E2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5277E" w:rsidR="001E41F3" w:rsidRDefault="000E2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904A9" w:rsidR="001E41F3" w:rsidRDefault="000E2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D36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550E" w14:paraId="165D8024" w14:textId="77777777" w:rsidTr="007C550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CB392F" w14:textId="0B7388AA" w:rsidR="007C550E" w:rsidRPr="007C550E" w:rsidRDefault="007C550E" w:rsidP="007C550E">
            <w:pPr>
              <w:jc w:val="center"/>
              <w:rPr>
                <w:b/>
                <w:bCs/>
                <w:noProof/>
              </w:rPr>
            </w:pPr>
            <w:r w:rsidRPr="007C550E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2039115C" w14:textId="77777777" w:rsidR="002A1B5D" w:rsidRPr="004D3578" w:rsidRDefault="002A1B5D" w:rsidP="002A1B5D">
      <w:pPr>
        <w:pStyle w:val="Heading1"/>
      </w:pPr>
      <w:bookmarkStart w:id="1" w:name="_Toc152687559"/>
      <w:bookmarkStart w:id="2" w:name="_Toc157685453"/>
      <w:bookmarkStart w:id="3" w:name="_Toc159940517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485BACAB" w14:textId="77777777" w:rsidR="002A1B5D" w:rsidRPr="004D3578" w:rsidRDefault="002A1B5D" w:rsidP="002A1B5D">
      <w:r w:rsidRPr="004D3578">
        <w:t>The following documents contain provisions which, through reference in this text, constitute provisions of the present document.</w:t>
      </w:r>
    </w:p>
    <w:p w14:paraId="7FFC0970" w14:textId="77777777" w:rsidR="002A1B5D" w:rsidRPr="004D3578" w:rsidRDefault="002A1B5D" w:rsidP="002A1B5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3030E6B" w14:textId="77777777" w:rsidR="002A1B5D" w:rsidRPr="004D3578" w:rsidRDefault="002A1B5D" w:rsidP="002A1B5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4CD499" w14:textId="77777777" w:rsidR="002A1B5D" w:rsidRPr="004D3578" w:rsidRDefault="002A1B5D" w:rsidP="002A1B5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984AE20" w14:textId="77777777" w:rsidR="002A1B5D" w:rsidRDefault="002A1B5D" w:rsidP="002A1B5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218E97B" w14:textId="77777777" w:rsidR="002A1B5D" w:rsidRDefault="002A1B5D" w:rsidP="002A1B5D">
      <w:pPr>
        <w:pStyle w:val="EX"/>
      </w:pPr>
      <w:r>
        <w:t>[2]</w:t>
      </w:r>
      <w:r>
        <w:tab/>
      </w:r>
      <w:proofErr w:type="spellStart"/>
      <w:r w:rsidRPr="00AF4775">
        <w:rPr>
          <w:lang w:val="en-US"/>
        </w:rPr>
        <w:t>Khronos</w:t>
      </w:r>
      <w:proofErr w:type="spellEnd"/>
      <w:r w:rsidRPr="00AF4775">
        <w:rPr>
          <w:lang w:val="en-US"/>
        </w:rPr>
        <w:t xml:space="preserve"> glTF 2.0, </w:t>
      </w:r>
      <w:hyperlink r:id="rId12" w:history="1">
        <w:r w:rsidRPr="00AF4775">
          <w:rPr>
            <w:rStyle w:val="Hyperlink"/>
          </w:rPr>
          <w:t>glTF™ 2.0 Specification (khronos.org)</w:t>
        </w:r>
      </w:hyperlink>
    </w:p>
    <w:p w14:paraId="10C1BDB9" w14:textId="77777777" w:rsidR="002A1B5D" w:rsidRDefault="002A1B5D" w:rsidP="002A1B5D">
      <w:pPr>
        <w:pStyle w:val="EX"/>
        <w:keepLines w:val="0"/>
        <w:rPr>
          <w:lang w:val="en-US"/>
        </w:rPr>
      </w:pPr>
      <w:r>
        <w:t xml:space="preserve">[3] </w:t>
      </w:r>
      <w:r>
        <w:tab/>
      </w:r>
      <w:r w:rsidRPr="00D147DA">
        <w:rPr>
          <w:lang w:val="en-US"/>
        </w:rPr>
        <w:t>ISO/IEC 23090-14 AMD 2, Information technology — Coded representation of immersive media — Part 14: Scene description — Amendment 2: Support for haptics, augmented reality, avatars, Interactivity, MPEG-I audio, and lighting</w:t>
      </w:r>
    </w:p>
    <w:p w14:paraId="739811DC" w14:textId="77777777" w:rsidR="002A1B5D" w:rsidRDefault="002A1B5D" w:rsidP="002A1B5D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  <w:t xml:space="preserve">3GPP TS 26.511: </w:t>
      </w:r>
      <w:r>
        <w:t>"</w:t>
      </w:r>
      <w:r w:rsidRPr="00724965">
        <w:rPr>
          <w:lang w:val="en-US"/>
        </w:rPr>
        <w:t>5G Media Streaming (5GMS);</w:t>
      </w:r>
      <w:r>
        <w:rPr>
          <w:lang w:val="en-US"/>
        </w:rPr>
        <w:t xml:space="preserve"> </w:t>
      </w:r>
      <w:r w:rsidRPr="00724965">
        <w:rPr>
          <w:lang w:val="en-US"/>
        </w:rPr>
        <w:t>Profiles, Codecs and Formats</w:t>
      </w:r>
      <w:r>
        <w:t>".</w:t>
      </w:r>
    </w:p>
    <w:p w14:paraId="2BF229D9" w14:textId="77777777" w:rsidR="002A1B5D" w:rsidRDefault="002A1B5D" w:rsidP="002A1B5D">
      <w:pPr>
        <w:pStyle w:val="EX"/>
      </w:pPr>
      <w:r>
        <w:t>[5]</w:t>
      </w:r>
      <w:r>
        <w:tab/>
      </w:r>
      <w:r w:rsidRPr="00404C3D">
        <w:t>3GPP TS 26.117: "5G Media Streaming (5GMS); Speech and audio profiles".</w:t>
      </w:r>
    </w:p>
    <w:p w14:paraId="043C2627" w14:textId="77777777" w:rsidR="002A1B5D" w:rsidRDefault="002A1B5D" w:rsidP="002A1B5D">
      <w:pPr>
        <w:pStyle w:val="EX"/>
      </w:pPr>
      <w:r>
        <w:t>[6]</w:t>
      </w:r>
      <w:r>
        <w:tab/>
      </w:r>
      <w:r w:rsidRPr="00026EA0">
        <w:t xml:space="preserve">IETF </w:t>
      </w:r>
      <w:r>
        <w:t>Draft draft-ietf-mimi-content-01</w:t>
      </w:r>
      <w:r w:rsidRPr="00026EA0">
        <w:t>: "</w:t>
      </w:r>
      <w:r>
        <w:t>More Instant Messaging Interoperability (MIMI) message content</w:t>
      </w:r>
      <w:r w:rsidRPr="00026EA0">
        <w:t>"</w:t>
      </w:r>
      <w:r>
        <w:t xml:space="preserve">, </w:t>
      </w:r>
      <w:r w:rsidRPr="00026EA0">
        <w:tab/>
        <w:t xml:space="preserve">Rohan </w:t>
      </w:r>
      <w:proofErr w:type="spellStart"/>
      <w:r w:rsidRPr="00026EA0">
        <w:t>Mahy</w:t>
      </w:r>
      <w:proofErr w:type="spellEnd"/>
    </w:p>
    <w:p w14:paraId="1290621D" w14:textId="77777777" w:rsidR="002A1B5D" w:rsidRDefault="002A1B5D" w:rsidP="002A1B5D">
      <w:pPr>
        <w:pStyle w:val="EX"/>
      </w:pPr>
      <w:r>
        <w:t>[7]</w:t>
      </w:r>
      <w:r>
        <w:tab/>
        <w:t xml:space="preserve">3GPP TS 22.140: "Multimedia Messaging Service (MMS); Stage 1". </w:t>
      </w:r>
    </w:p>
    <w:p w14:paraId="4810B200" w14:textId="77777777" w:rsidR="002A1B5D" w:rsidRDefault="002A1B5D" w:rsidP="002A1B5D">
      <w:pPr>
        <w:pStyle w:val="EX"/>
      </w:pPr>
      <w:r>
        <w:t>[8]</w:t>
      </w:r>
      <w:r>
        <w:tab/>
        <w:t>Open Mobile alliance, "MMS Architecture" OMA-AD-MMS-V1_3-20110913-A.</w:t>
      </w:r>
    </w:p>
    <w:p w14:paraId="43897E12" w14:textId="77777777" w:rsidR="002A1B5D" w:rsidRDefault="002A1B5D" w:rsidP="002A1B5D">
      <w:pPr>
        <w:pStyle w:val="EX"/>
      </w:pPr>
      <w:r>
        <w:t>[9]</w:t>
      </w:r>
      <w:r>
        <w:tab/>
        <w:t>Open Mobile alliance, "Multimedia Messaging Service Encapsulation Protocol" OMA-TS-MMS_ENC-V1_3-20110913-A.</w:t>
      </w:r>
    </w:p>
    <w:p w14:paraId="0CB64ABD" w14:textId="77777777" w:rsidR="002A1B5D" w:rsidRDefault="002A1B5D" w:rsidP="002A1B5D">
      <w:pPr>
        <w:pStyle w:val="EX"/>
      </w:pPr>
      <w:r>
        <w:t>[10]</w:t>
      </w:r>
      <w:r>
        <w:tab/>
        <w:t>GSMA "</w:t>
      </w:r>
      <w:r w:rsidRPr="00484D1A">
        <w:t>RCS Universal Profile Service Definition Document</w:t>
      </w:r>
      <w:r>
        <w:t xml:space="preserve">", </w:t>
      </w:r>
      <w:r w:rsidRPr="00484D1A">
        <w:t>Version 2.6</w:t>
      </w:r>
      <w:r>
        <w:t xml:space="preserve">, </w:t>
      </w:r>
      <w:r w:rsidRPr="00484D1A">
        <w:t>19 December 2022</w:t>
      </w:r>
    </w:p>
    <w:p w14:paraId="485DF21A" w14:textId="77777777" w:rsidR="002A1B5D" w:rsidRDefault="002A1B5D" w:rsidP="002A1B5D">
      <w:pPr>
        <w:pStyle w:val="EX"/>
      </w:pPr>
      <w:r>
        <w:t>[11]</w:t>
      </w:r>
      <w:r>
        <w:tab/>
      </w:r>
      <w:r w:rsidRPr="002E7D49">
        <w:t xml:space="preserve">GSMA PRD RCC.07 version 13.0 - </w:t>
      </w:r>
      <w:r>
        <w:t>"</w:t>
      </w:r>
      <w:r w:rsidRPr="002E7D49">
        <w:t>Rich Communication Suite - Advanced Communications Services and Client Specification</w:t>
      </w:r>
      <w:r>
        <w:t>"</w:t>
      </w:r>
      <w:r w:rsidRPr="002E7D49">
        <w:t xml:space="preserve"> 19 December 2022</w:t>
      </w:r>
      <w:del w:id="4" w:author="Neuendorf, Max" w:date="2024-04-16T10:38:00Z">
        <w:r w:rsidDel="00D23695">
          <w:delText>[12]</w:delText>
        </w:r>
        <w:r w:rsidDel="00D23695">
          <w:tab/>
          <w:delText>IETF RFC 2046: "Multipurpose Internet Mail Extensions (MIME) Part Two: Media Types"</w:delText>
        </w:r>
      </w:del>
    </w:p>
    <w:p w14:paraId="571DA72F" w14:textId="77777777" w:rsidR="002A1B5D" w:rsidRDefault="002A1B5D" w:rsidP="002A1B5D">
      <w:pPr>
        <w:pStyle w:val="EX"/>
      </w:pPr>
      <w:r>
        <w:t>[12]</w:t>
      </w:r>
      <w:r>
        <w:tab/>
        <w:t>IETF RFC 2046, "Multipurpose Internet Mail Extensions (MIME) Part Two: Media Types"</w:t>
      </w:r>
    </w:p>
    <w:p w14:paraId="27A3AAD0" w14:textId="77777777" w:rsidR="002A1B5D" w:rsidRDefault="002A1B5D" w:rsidP="002A1B5D">
      <w:pPr>
        <w:pStyle w:val="EX"/>
      </w:pPr>
      <w:r>
        <w:t>[13]</w:t>
      </w:r>
      <w:r>
        <w:tab/>
      </w:r>
      <w:r w:rsidRPr="00192C74">
        <w:t>ISO/IEC 14496-12: "Information technology - Coding of audio-visual objects -Part 12: ISO base media file format".</w:t>
      </w:r>
    </w:p>
    <w:p w14:paraId="4CDCC740" w14:textId="77777777" w:rsidR="002A1B5D" w:rsidRDefault="002A1B5D" w:rsidP="002A1B5D">
      <w:pPr>
        <w:pStyle w:val="EX"/>
      </w:pPr>
      <w:r>
        <w:t>[14]</w:t>
      </w:r>
      <w:r>
        <w:tab/>
      </w:r>
      <w:r w:rsidRPr="00192C74">
        <w:t>ISO/IEC 23000-</w:t>
      </w:r>
      <w:r>
        <w:t>24</w:t>
      </w:r>
      <w:r w:rsidRPr="00192C74">
        <w:t>:2023</w:t>
      </w:r>
      <w:r>
        <w:t xml:space="preserve"> </w:t>
      </w:r>
      <w:r w:rsidRPr="00192C74">
        <w:t xml:space="preserve">Preliminary Draft of: Information technology — Multimedia application format (MPEG-A) — Part </w:t>
      </w:r>
      <w:r>
        <w:t>24</w:t>
      </w:r>
      <w:r w:rsidRPr="00192C74">
        <w:t>: Messaging Media Application Format (</w:t>
      </w:r>
      <w:proofErr w:type="spellStart"/>
      <w:r w:rsidRPr="00192C74">
        <w:t>MeMAF</w:t>
      </w:r>
      <w:proofErr w:type="spellEnd"/>
      <w:r w:rsidRPr="00192C74">
        <w:t>) ".</w:t>
      </w:r>
    </w:p>
    <w:p w14:paraId="4CD4CC59" w14:textId="77777777" w:rsidR="002A1B5D" w:rsidRDefault="002A1B5D" w:rsidP="002A1B5D">
      <w:pPr>
        <w:pStyle w:val="NO"/>
      </w:pPr>
      <w:r>
        <w:t xml:space="preserve">NOTE: </w:t>
      </w:r>
      <w:r>
        <w:tab/>
        <w:t xml:space="preserve">A preliminary draft of this standard is available as MDS23345_W03_N1082 here: </w:t>
      </w:r>
      <w:r w:rsidRPr="00AC30B8">
        <w:t>https://www.mpeg.org/wp-content/uploads/mpeg_meetings/144_Hannover/w23345.zip</w:t>
      </w:r>
    </w:p>
    <w:p w14:paraId="1AB053F7" w14:textId="77777777" w:rsidR="002A1B5D" w:rsidRDefault="002A1B5D" w:rsidP="002A1B5D">
      <w:pPr>
        <w:pStyle w:val="EX"/>
      </w:pPr>
      <w:r>
        <w:t>[15]</w:t>
      </w:r>
      <w:r>
        <w:tab/>
      </w:r>
      <w:r w:rsidRPr="00347E2C">
        <w:t>3GPP 23.140: "Multimedia Messaging Service (MMS); Functional Description; Stage 2".</w:t>
      </w:r>
    </w:p>
    <w:p w14:paraId="7991F834" w14:textId="77777777" w:rsidR="002A1B5D" w:rsidRDefault="002A1B5D" w:rsidP="002A1B5D">
      <w:pPr>
        <w:pStyle w:val="EX"/>
        <w:keepLines w:val="0"/>
      </w:pPr>
      <w:bookmarkStart w:id="5" w:name="_Ref531089041"/>
      <w:r>
        <w:t>[16]</w:t>
      </w:r>
      <w:r>
        <w:tab/>
        <w:t>ITU-T Recommendation T.81: "Information technology; Digital compression and coding of continuous-tone still images: Requirements and guidelines".</w:t>
      </w:r>
      <w:bookmarkEnd w:id="5"/>
    </w:p>
    <w:p w14:paraId="6FEBDC0C" w14:textId="77777777" w:rsidR="002A1B5D" w:rsidRDefault="002A1B5D" w:rsidP="002A1B5D">
      <w:pPr>
        <w:pStyle w:val="EX"/>
        <w:keepLines w:val="0"/>
      </w:pPr>
      <w:bookmarkStart w:id="6" w:name="_Ref532230957"/>
      <w:r>
        <w:t>[17]</w:t>
      </w:r>
      <w:r>
        <w:tab/>
        <w:t>"JPEG File Interchange Format", Version 1.02, September 1, 1992</w:t>
      </w:r>
      <w:bookmarkEnd w:id="6"/>
      <w:r>
        <w:t>.</w:t>
      </w:r>
    </w:p>
    <w:p w14:paraId="4665AD9F" w14:textId="77777777" w:rsidR="002A1B5D" w:rsidRDefault="002A1B5D" w:rsidP="002A1B5D">
      <w:pPr>
        <w:pStyle w:val="EX"/>
        <w:keepLines w:val="0"/>
        <w:rPr>
          <w:rStyle w:val="Hyperlink"/>
        </w:rPr>
      </w:pPr>
      <w:r>
        <w:t>[18]</w:t>
      </w:r>
      <w:r>
        <w:tab/>
        <w:t>"</w:t>
      </w:r>
      <w:r>
        <w:rPr>
          <w:bCs/>
          <w:snapToGrid w:val="0"/>
        </w:rPr>
        <w:t>Exchangeable image file format for digital still cameras: EXIF 2.2</w:t>
      </w:r>
      <w:r>
        <w:t>"</w:t>
      </w:r>
      <w:r>
        <w:rPr>
          <w:bCs/>
          <w:snapToGrid w:val="0"/>
        </w:rPr>
        <w:t xml:space="preserve">, Specification by the Japan Electronics and Information Technology Industries Association (JEITA), April 2002, URL: </w:t>
      </w:r>
      <w:hyperlink r:id="rId13" w:history="1">
        <w:r>
          <w:rPr>
            <w:rStyle w:val="Hyperlink"/>
          </w:rPr>
          <w:t>http://www.exif.org/</w:t>
        </w:r>
      </w:hyperlink>
    </w:p>
    <w:p w14:paraId="45C290F1" w14:textId="77777777" w:rsidR="002A1B5D" w:rsidRDefault="002A1B5D" w:rsidP="002A1B5D">
      <w:pPr>
        <w:pStyle w:val="EX"/>
        <w:keepLines w:val="0"/>
      </w:pPr>
      <w:bookmarkStart w:id="7" w:name="_Ref532230017"/>
      <w:r>
        <w:lastRenderedPageBreak/>
        <w:t>[19]</w:t>
      </w:r>
      <w:r>
        <w:tab/>
        <w:t>CompuServe Incorporated: "GIF Graphics Interchange Format: A Standard defining a mechanism for the storage and transmission of raster-based graphics information", Columbus, OH, USA, 1987</w:t>
      </w:r>
      <w:bookmarkEnd w:id="7"/>
      <w:r>
        <w:t>.</w:t>
      </w:r>
    </w:p>
    <w:p w14:paraId="543F41C5" w14:textId="77777777" w:rsidR="002A1B5D" w:rsidRDefault="002A1B5D" w:rsidP="002A1B5D">
      <w:pPr>
        <w:pStyle w:val="EX"/>
        <w:keepLines w:val="0"/>
      </w:pPr>
      <w:bookmarkStart w:id="8" w:name="_Ref532230033"/>
      <w:r>
        <w:t>[20]</w:t>
      </w:r>
      <w:r>
        <w:tab/>
      </w:r>
      <w:proofErr w:type="spellStart"/>
      <w:r>
        <w:t>Compuserve</w:t>
      </w:r>
      <w:proofErr w:type="spellEnd"/>
      <w:r>
        <w:t xml:space="preserve"> Incorporated, Columbus, Ohio (1990): "Graphics Interchange Format (Version 89a)".</w:t>
      </w:r>
      <w:bookmarkEnd w:id="8"/>
    </w:p>
    <w:p w14:paraId="19CB02B4" w14:textId="77777777" w:rsidR="002A1B5D" w:rsidRDefault="002A1B5D" w:rsidP="002A1B5D">
      <w:pPr>
        <w:pStyle w:val="EX"/>
        <w:keepLines w:val="0"/>
      </w:pPr>
      <w:bookmarkStart w:id="9" w:name="_Ref532230043"/>
      <w:r>
        <w:t>[21]</w:t>
      </w:r>
      <w:r>
        <w:tab/>
        <w:t xml:space="preserve">IETF RFC 2083: "PNG (Portable Networks Graphics) Specification version 1.0 ", T. </w:t>
      </w:r>
      <w:proofErr w:type="spellStart"/>
      <w:r>
        <w:t>Boutell</w:t>
      </w:r>
      <w:proofErr w:type="spellEnd"/>
      <w:r>
        <w:t>, et. al., March 1997</w:t>
      </w:r>
      <w:bookmarkEnd w:id="9"/>
      <w:r>
        <w:t>.</w:t>
      </w:r>
    </w:p>
    <w:p w14:paraId="1C336898" w14:textId="77777777" w:rsidR="002A1B5D" w:rsidRDefault="002A1B5D" w:rsidP="002A1B5D">
      <w:pPr>
        <w:pStyle w:val="EX"/>
      </w:pPr>
      <w:r>
        <w:t>[22]</w:t>
      </w:r>
      <w:r>
        <w:tab/>
        <w:t>ISO/IEC 23000-22:2019 Information technology — Multimedia application format (MPEG-A) — Part 22: Multi-image application format (MIAF)</w:t>
      </w:r>
    </w:p>
    <w:p w14:paraId="7B404158" w14:textId="77777777" w:rsidR="002A1B5D" w:rsidRDefault="002A1B5D" w:rsidP="002A1B5D">
      <w:pPr>
        <w:pStyle w:val="EX"/>
      </w:pPr>
      <w:r>
        <w:t>[23]</w:t>
      </w:r>
      <w:r>
        <w:tab/>
        <w:t>IETF RFC 2045, "</w:t>
      </w:r>
      <w:r w:rsidRPr="007D513F">
        <w:t>Multipurpose Internet Mail Extensions (MIME) Part One: Format of Internet Message Bodies</w:t>
      </w:r>
      <w:r>
        <w:t>"</w:t>
      </w:r>
      <w:r w:rsidRPr="007D513F">
        <w:t xml:space="preserve">, </w:t>
      </w:r>
      <w:r>
        <w:t>November</w:t>
      </w:r>
      <w:r w:rsidRPr="007D513F">
        <w:t xml:space="preserve"> 1996</w:t>
      </w:r>
    </w:p>
    <w:p w14:paraId="6B17BAA9" w14:textId="77777777" w:rsidR="002A1B5D" w:rsidRDefault="002A1B5D" w:rsidP="002A1B5D">
      <w:pPr>
        <w:pStyle w:val="EX"/>
      </w:pPr>
      <w:r>
        <w:t>[24]</w:t>
      </w:r>
      <w:r>
        <w:tab/>
      </w:r>
      <w:r w:rsidRPr="007B7734">
        <w:t>ISO/IEC 23008-12</w:t>
      </w:r>
      <w:r>
        <w:t>:2019 Information technology — High efficiency coding and media delivery in heterogeneous environments — Part 12: Image File Format</w:t>
      </w:r>
    </w:p>
    <w:p w14:paraId="0860E29A" w14:textId="77777777" w:rsidR="002A1B5D" w:rsidRDefault="002A1B5D" w:rsidP="002A1B5D">
      <w:pPr>
        <w:pStyle w:val="EX"/>
      </w:pPr>
      <w:r w:rsidRPr="00404C3D">
        <w:t>[</w:t>
      </w:r>
      <w:r>
        <w:t>25</w:t>
      </w:r>
      <w:r w:rsidRPr="00404C3D">
        <w:t>]</w:t>
      </w:r>
      <w:r w:rsidRPr="00404C3D">
        <w:tab/>
        <w:t>ITU-T Recommendation H.265 (02/2018): "High efficiency video coding".</w:t>
      </w:r>
    </w:p>
    <w:p w14:paraId="07E1F581" w14:textId="77777777" w:rsidR="002A1B5D" w:rsidRDefault="002A1B5D" w:rsidP="002A1B5D">
      <w:pPr>
        <w:pStyle w:val="EX"/>
        <w:keepLines w:val="0"/>
      </w:pPr>
      <w:bookmarkStart w:id="10" w:name="_Ref31209392"/>
      <w:r>
        <w:t>[26]</w:t>
      </w:r>
      <w:r>
        <w:tab/>
        <w:t>3GPP TS 26.244: "Transparent end-to-end packet switched streaming service (PSS); 3GPP file format (3GP)</w:t>
      </w:r>
      <w:bookmarkEnd w:id="10"/>
      <w:r>
        <w:t>"</w:t>
      </w:r>
    </w:p>
    <w:p w14:paraId="02941B40" w14:textId="77777777" w:rsidR="002A1B5D" w:rsidRDefault="002A1B5D" w:rsidP="002A1B5D">
      <w:pPr>
        <w:pStyle w:val="EX"/>
        <w:keepLines w:val="0"/>
      </w:pPr>
      <w:r>
        <w:t>[27]</w:t>
      </w:r>
      <w:r>
        <w:tab/>
        <w:t>3GPP TS 26.245: "Transparent end-to-end packet switched streaming service (PSS); Timed text format"</w:t>
      </w:r>
    </w:p>
    <w:p w14:paraId="06E6215F" w14:textId="77777777" w:rsidR="002A1B5D" w:rsidRPr="00404C3D" w:rsidRDefault="002A1B5D" w:rsidP="002A1B5D">
      <w:pPr>
        <w:pStyle w:val="EX"/>
      </w:pPr>
      <w:r w:rsidRPr="00404C3D">
        <w:t>[</w:t>
      </w:r>
      <w:r>
        <w:t>28</w:t>
      </w:r>
      <w:r w:rsidRPr="00404C3D">
        <w:t>]</w:t>
      </w:r>
      <w:r w:rsidRPr="00404C3D">
        <w:tab/>
        <w:t>ISO/IEC 14496-30: "Information technology</w:t>
      </w:r>
      <w:r>
        <w:t xml:space="preserve"> -</w:t>
      </w:r>
      <w:r w:rsidRPr="00404C3D">
        <w:t xml:space="preserve"> Coding of audio-visual objects </w:t>
      </w:r>
      <w:r>
        <w:t>-</w:t>
      </w:r>
      <w:r w:rsidRPr="00404C3D">
        <w:t xml:space="preserve"> Part 30: Timed text and other visual overlays in ISO base media file format".</w:t>
      </w:r>
    </w:p>
    <w:p w14:paraId="459AF90E" w14:textId="77777777" w:rsidR="002A1B5D" w:rsidRDefault="002A1B5D" w:rsidP="002A1B5D">
      <w:pPr>
        <w:pStyle w:val="EX"/>
      </w:pPr>
      <w:r>
        <w:t>[29]</w:t>
      </w:r>
      <w:r>
        <w:tab/>
        <w:t>IETF RFC 2387, "</w:t>
      </w:r>
      <w:r w:rsidRPr="00E11BFA">
        <w:t>The MIME Multipart/Related Content-type</w:t>
      </w:r>
      <w:r>
        <w:t>"</w:t>
      </w:r>
    </w:p>
    <w:p w14:paraId="655159C1" w14:textId="77777777" w:rsidR="002A1B5D" w:rsidRDefault="002A1B5D" w:rsidP="002A1B5D">
      <w:pPr>
        <w:pStyle w:val="EX"/>
      </w:pPr>
      <w:r>
        <w:t>[30]</w:t>
      </w:r>
      <w:r>
        <w:tab/>
        <w:t>IETF RFC 6381, "</w:t>
      </w:r>
      <w:r w:rsidRPr="00C70376">
        <w:t>The 'Codecs' and 'Profiles' Parameters for "Bucket" Media Types</w:t>
      </w:r>
      <w:r>
        <w:t>"</w:t>
      </w:r>
    </w:p>
    <w:p w14:paraId="7CED1D32" w14:textId="77777777" w:rsidR="002A1B5D" w:rsidRDefault="002A1B5D" w:rsidP="002A1B5D">
      <w:pPr>
        <w:pStyle w:val="EX"/>
      </w:pPr>
      <w:r>
        <w:t>[31]</w:t>
      </w:r>
      <w:r>
        <w:tab/>
        <w:t>3GPP TS 26.307, "</w:t>
      </w:r>
      <w:r w:rsidRPr="00AD0E78">
        <w:t>Presentation Layer for 3GPP Services</w:t>
      </w:r>
      <w:r>
        <w:t>"</w:t>
      </w:r>
    </w:p>
    <w:p w14:paraId="2F86106F" w14:textId="77777777" w:rsidR="002A1B5D" w:rsidRDefault="002A1B5D" w:rsidP="002A1B5D">
      <w:pPr>
        <w:pStyle w:val="EX"/>
      </w:pPr>
      <w:r>
        <w:t>[32]</w:t>
      </w:r>
      <w:r>
        <w:tab/>
        <w:t>3GPP TS 26.140, "</w:t>
      </w:r>
      <w:r w:rsidRPr="00BD2D6A">
        <w:t>Multimedia Messaging Service (MMS); Media formats and codecs</w:t>
      </w:r>
      <w:r>
        <w:t>"</w:t>
      </w:r>
    </w:p>
    <w:p w14:paraId="4531432C" w14:textId="77777777" w:rsidR="002A1B5D" w:rsidRDefault="002A1B5D" w:rsidP="002A1B5D">
      <w:pPr>
        <w:pStyle w:val="EX"/>
      </w:pPr>
      <w:r>
        <w:t>[33]</w:t>
      </w:r>
      <w:r>
        <w:tab/>
        <w:t>IETF RFC 2077, "The Model Primary Content Type for Multipurpose Internet Mail Extensions"</w:t>
      </w:r>
    </w:p>
    <w:p w14:paraId="0DEAC874" w14:textId="77777777" w:rsidR="002A1B5D" w:rsidRDefault="002A1B5D" w:rsidP="002A1B5D">
      <w:pPr>
        <w:pStyle w:val="EX"/>
      </w:pPr>
      <w:r>
        <w:t>[34]</w:t>
      </w:r>
      <w:r>
        <w:tab/>
        <w:t>3GPP TS 26.119, "</w:t>
      </w:r>
      <w:r w:rsidRPr="00000E5A">
        <w:t>Media Capabilities for Augmented Reality</w:t>
      </w:r>
      <w:r>
        <w:t>"</w:t>
      </w:r>
    </w:p>
    <w:p w14:paraId="0318B8FA" w14:textId="77777777" w:rsidR="002A1B5D" w:rsidRDefault="002A1B5D" w:rsidP="002A1B5D">
      <w:pPr>
        <w:pStyle w:val="EX"/>
      </w:pPr>
    </w:p>
    <w:p w14:paraId="5922284A" w14:textId="5F654431" w:rsidR="00626F8B" w:rsidRPr="002A1B5D" w:rsidRDefault="00626F8B" w:rsidP="00E3764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1B5D" w14:paraId="28D75838" w14:textId="77777777" w:rsidTr="00A5550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4B6EE0D" w14:textId="77777777" w:rsidR="002A1B5D" w:rsidRPr="007C550E" w:rsidRDefault="002A1B5D" w:rsidP="00A5550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2</w:t>
            </w:r>
            <w:r w:rsidRPr="00672DBA">
              <w:rPr>
                <w:b/>
                <w:bCs/>
                <w:noProof/>
                <w:vertAlign w:val="superscript"/>
              </w:rPr>
              <w:t>nd</w:t>
            </w:r>
            <w:r>
              <w:rPr>
                <w:b/>
                <w:bCs/>
                <w:noProof/>
              </w:rPr>
              <w:t xml:space="preserve"> </w:t>
            </w:r>
            <w:r w:rsidRPr="007C550E">
              <w:rPr>
                <w:b/>
                <w:bCs/>
                <w:noProof/>
              </w:rPr>
              <w:t>Change</w:t>
            </w:r>
          </w:p>
        </w:tc>
      </w:tr>
    </w:tbl>
    <w:p w14:paraId="68601A9B" w14:textId="77777777" w:rsidR="002A1B5D" w:rsidRDefault="002A1B5D" w:rsidP="002A1B5D">
      <w:pPr>
        <w:rPr>
          <w:noProof/>
        </w:rPr>
      </w:pPr>
    </w:p>
    <w:p w14:paraId="11C7CE39" w14:textId="77777777" w:rsidR="002A1B5D" w:rsidRPr="009F6416" w:rsidRDefault="002A1B5D" w:rsidP="002A1B5D">
      <w:pPr>
        <w:pStyle w:val="Heading3"/>
      </w:pPr>
      <w:bookmarkStart w:id="11" w:name="_Toc157685476"/>
      <w:bookmarkStart w:id="12" w:name="_Toc159940540"/>
      <w:r w:rsidRPr="00367294">
        <w:t>5.5.1</w:t>
      </w:r>
      <w:r w:rsidRPr="00367294">
        <w:tab/>
        <w:t>Player and Decoding capabilities</w:t>
      </w:r>
      <w:bookmarkEnd w:id="11"/>
      <w:bookmarkEnd w:id="12"/>
    </w:p>
    <w:p w14:paraId="393F0F77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 xml:space="preserve">EVS </w:t>
      </w:r>
      <w:r>
        <w:t xml:space="preserve">is defined as the capability of playing back (decoding and rendering) a file that  </w:t>
      </w:r>
    </w:p>
    <w:p w14:paraId="434108E5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decodable by a decoder capable of the </w:t>
      </w:r>
      <w:r>
        <w:rPr>
          <w:b/>
        </w:rPr>
        <w:t>EVS</w:t>
      </w:r>
      <w:r w:rsidRPr="00404C3D">
        <w:t xml:space="preserve"> decoding capabilities as defined in clause </w:t>
      </w:r>
      <w:r>
        <w:t>5.2 of TS 26.117 [5] and the receiver requirements in clause 6.2.4.2 of TS 26.117 [5],</w:t>
      </w:r>
    </w:p>
    <w:p w14:paraId="30FF09AA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encapsulated in an ISO BMFF Track [14] </w:t>
      </w:r>
      <w:r>
        <w:t>conforming with</w:t>
      </w:r>
      <w:r w:rsidRPr="00404C3D">
        <w:t xml:space="preserve"> the requirements of the </w:t>
      </w:r>
      <w:r>
        <w:t>sample entry</w:t>
      </w:r>
      <w:r w:rsidRPr="00404C3D">
        <w:t xml:space="preserve"> </w:t>
      </w:r>
      <w:r w:rsidRPr="00F82B4D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F82B4D"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 xml:space="preserve">, </w:t>
      </w:r>
    </w:p>
    <w:p w14:paraId="43229BBE" w14:textId="77777777" w:rsidR="002A1B5D" w:rsidRDefault="002A1B5D" w:rsidP="002A1B5D">
      <w:pPr>
        <w:pStyle w:val="B1"/>
      </w:pPr>
      <w:r>
        <w:t>-</w:t>
      </w:r>
      <w:r>
        <w:tab/>
        <w:t xml:space="preserve">is contained in a 3GP file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 </w:t>
      </w:r>
    </w:p>
    <w:p w14:paraId="21BDB1D3" w14:textId="77777777" w:rsidR="002A1B5D" w:rsidRDefault="002A1B5D" w:rsidP="002A1B5D">
      <w:pPr>
        <w:keepNext/>
        <w:keepLines/>
      </w:pPr>
      <w:r>
        <w:lastRenderedPageBreak/>
        <w:t xml:space="preserve">In the context of this specification, the media type for files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EVS</w:t>
      </w:r>
      <w:r>
        <w:t xml:space="preserve"> shall be signalled with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055BB16A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 xml:space="preserve">AMR-WB </w:t>
      </w:r>
      <w:r>
        <w:t xml:space="preserve">is defined as the capability of playing back (decoding and rendering) a file that  </w:t>
      </w:r>
    </w:p>
    <w:p w14:paraId="29B1E71B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decodable by a decoder capable of the </w:t>
      </w:r>
      <w:r>
        <w:rPr>
          <w:b/>
        </w:rPr>
        <w:t>AMR-WB</w:t>
      </w:r>
      <w:r w:rsidRPr="00404C3D">
        <w:t xml:space="preserve"> decoding capabilities as defined in clause </w:t>
      </w:r>
      <w:r>
        <w:t>5.2 of TS 26.117 [5] and the receiver requirements in clause 6.2.3.2 of TS 26.117 [5],</w:t>
      </w:r>
    </w:p>
    <w:p w14:paraId="28FBC81C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encapsulated in an ISO BMFF Track [14] </w:t>
      </w:r>
      <w:r>
        <w:t>conforming with</w:t>
      </w:r>
      <w:r w:rsidRPr="00404C3D">
        <w:t xml:space="preserve"> the requirements of the </w:t>
      </w:r>
      <w:r>
        <w:t>sample entry</w:t>
      </w:r>
      <w:r w:rsidRPr="00404C3D">
        <w:t xml:space="preserve">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sawb</w:t>
      </w:r>
      <w:proofErr w:type="spellEnd"/>
      <w:r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 xml:space="preserve">, </w:t>
      </w:r>
    </w:p>
    <w:p w14:paraId="5E3890B8" w14:textId="77777777" w:rsidR="002A1B5D" w:rsidRDefault="002A1B5D" w:rsidP="002A1B5D">
      <w:pPr>
        <w:pStyle w:val="B1"/>
      </w:pPr>
      <w:r>
        <w:t>-</w:t>
      </w:r>
      <w:r>
        <w:tab/>
        <w:t xml:space="preserve">is contained in a 3GP file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 </w:t>
      </w:r>
    </w:p>
    <w:p w14:paraId="3B14C5AD" w14:textId="77777777" w:rsidR="002A1B5D" w:rsidRDefault="002A1B5D" w:rsidP="002A1B5D">
      <w:pPr>
        <w:keepNext/>
        <w:keepLines/>
      </w:pPr>
      <w:r>
        <w:t xml:space="preserve">In the context of this specification, the media type for files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EVS</w:t>
      </w:r>
      <w:r>
        <w:t xml:space="preserve"> shall be signalled with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"3gp9"</w:t>
      </w:r>
      <w:r w:rsidRPr="000E5103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codecs="</w:t>
      </w:r>
      <w:proofErr w:type="spellStart"/>
      <w:r>
        <w:rPr>
          <w:rFonts w:ascii="Courier New" w:hAnsi="Courier New" w:cs="Courier New"/>
        </w:rPr>
        <w:t>sawb</w:t>
      </w:r>
      <w:proofErr w:type="spellEnd"/>
      <w:r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26F047BB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 xml:space="preserve">AMR </w:t>
      </w:r>
      <w:r>
        <w:t xml:space="preserve">is defined as the capability of playing back (decoding and rendering) a file that  </w:t>
      </w:r>
    </w:p>
    <w:p w14:paraId="6AFC8827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decodable by a decoder capable of the </w:t>
      </w:r>
      <w:r>
        <w:rPr>
          <w:b/>
        </w:rPr>
        <w:t>AMR</w:t>
      </w:r>
      <w:r w:rsidRPr="00404C3D">
        <w:t xml:space="preserve"> decoding capabilities as defined in clause </w:t>
      </w:r>
      <w:r>
        <w:t>5.2 of TS 26.117 [5] and the receiver requirements in clause 6.2.2.2 of TS 26.117 [5],</w:t>
      </w:r>
    </w:p>
    <w:p w14:paraId="75003B59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encapsulated in an ISO BMFF Track [14] </w:t>
      </w:r>
      <w:r>
        <w:t>conforming with</w:t>
      </w:r>
      <w:r w:rsidRPr="00404C3D">
        <w:t xml:space="preserve"> the requirements of the </w:t>
      </w:r>
      <w:r>
        <w:t>sample entry</w:t>
      </w:r>
      <w:r w:rsidRPr="00404C3D">
        <w:t xml:space="preserve">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samr</w:t>
      </w:r>
      <w:proofErr w:type="spellEnd"/>
      <w:r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 xml:space="preserve">, </w:t>
      </w:r>
    </w:p>
    <w:p w14:paraId="24F1B6DA" w14:textId="77777777" w:rsidR="002A1B5D" w:rsidRDefault="002A1B5D" w:rsidP="002A1B5D">
      <w:pPr>
        <w:pStyle w:val="B1"/>
      </w:pPr>
      <w:r>
        <w:t>-</w:t>
      </w:r>
      <w:r>
        <w:tab/>
        <w:t xml:space="preserve">is contained in a 3GP file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 </w:t>
      </w:r>
    </w:p>
    <w:p w14:paraId="680083DD" w14:textId="77777777" w:rsidR="002A1B5D" w:rsidRDefault="002A1B5D" w:rsidP="002A1B5D">
      <w:pPr>
        <w:keepNext/>
        <w:keepLines/>
      </w:pPr>
      <w:r>
        <w:t xml:space="preserve">In the context of this specification, the media type for files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EVS</w:t>
      </w:r>
      <w:r>
        <w:t xml:space="preserve"> shall be signalled with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"3gp9"</w:t>
      </w:r>
      <w:r w:rsidRPr="000E5103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codecs="</w:t>
      </w:r>
      <w:proofErr w:type="spellStart"/>
      <w:r>
        <w:rPr>
          <w:rFonts w:ascii="Courier New" w:hAnsi="Courier New" w:cs="Courier New"/>
        </w:rPr>
        <w:t>samr</w:t>
      </w:r>
      <w:proofErr w:type="spellEnd"/>
      <w:r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76CF97BD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 xml:space="preserve">XHE-AAC </w:t>
      </w:r>
      <w:r>
        <w:t xml:space="preserve">is defined as the capability of playing back (decoding and rendering) a file that  </w:t>
      </w:r>
    </w:p>
    <w:p w14:paraId="14FD216D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decodable by a decoder capable of the </w:t>
      </w:r>
      <w:proofErr w:type="spellStart"/>
      <w:r w:rsidRPr="00BD17A6">
        <w:rPr>
          <w:b/>
        </w:rPr>
        <w:t>xHE</w:t>
      </w:r>
      <w:proofErr w:type="spellEnd"/>
      <w:r w:rsidRPr="00BD17A6">
        <w:rPr>
          <w:b/>
        </w:rPr>
        <w:t xml:space="preserve">-AAC stereo </w:t>
      </w:r>
      <w:r w:rsidRPr="00404C3D">
        <w:t xml:space="preserve">decoding capabilities as defined in clause </w:t>
      </w:r>
      <w:r>
        <w:t>5.2 of TS 26.117 [5] and the receiver requirements in clause 6.4.2.2 of TS 26.117 [5],</w:t>
      </w:r>
    </w:p>
    <w:p w14:paraId="4DF81E80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encapsulated in an ISO BMFF Track [14] </w:t>
      </w:r>
      <w:r>
        <w:t>conforming with</w:t>
      </w:r>
      <w:r w:rsidRPr="00404C3D">
        <w:t xml:space="preserve"> the requirements of the </w:t>
      </w:r>
      <w:r>
        <w:t>sample entry</w:t>
      </w:r>
      <w:r w:rsidRPr="00404C3D">
        <w:t xml:space="preserve"> </w:t>
      </w:r>
      <w:r w:rsidRPr="00F82B4D">
        <w:rPr>
          <w:rFonts w:ascii="Courier New" w:hAnsi="Courier New" w:cs="Courier New"/>
        </w:rPr>
        <w:t>'</w:t>
      </w:r>
      <w:r w:rsidRPr="003C4D0B">
        <w:rPr>
          <w:rFonts w:ascii="Courier New" w:hAnsi="Courier New" w:cs="Courier New"/>
        </w:rPr>
        <w:t>mp4a.40.</w:t>
      </w:r>
      <w:del w:id="13" w:author="Neuendorf, Max" w:date="2024-04-16T10:32:00Z">
        <w:r w:rsidRPr="003C4D0B" w:rsidDel="006E570B">
          <w:rPr>
            <w:rFonts w:ascii="Courier New" w:hAnsi="Courier New" w:cs="Courier New"/>
          </w:rPr>
          <w:delText>29</w:delText>
        </w:r>
      </w:del>
      <w:ins w:id="14" w:author="Neuendorf, Max" w:date="2024-04-16T10:32:00Z">
        <w:r>
          <w:rPr>
            <w:rFonts w:ascii="Courier New" w:hAnsi="Courier New" w:cs="Courier New"/>
          </w:rPr>
          <w:t>42</w:t>
        </w:r>
      </w:ins>
      <w:r w:rsidRPr="00F82B4D">
        <w:rPr>
          <w:rFonts w:ascii="Courier New" w:hAnsi="Courier New" w:cs="Courier New"/>
        </w:rPr>
        <w:t>'</w:t>
      </w:r>
      <w:r>
        <w:t xml:space="preserve">, </w:t>
      </w:r>
    </w:p>
    <w:p w14:paraId="42B6EE6A" w14:textId="77777777" w:rsidR="002A1B5D" w:rsidRDefault="002A1B5D" w:rsidP="002A1B5D">
      <w:pPr>
        <w:pStyle w:val="B1"/>
      </w:pPr>
      <w:r>
        <w:t>-</w:t>
      </w:r>
      <w:r>
        <w:tab/>
        <w:t xml:space="preserve">is contained in a 3GP file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 </w:t>
      </w:r>
    </w:p>
    <w:p w14:paraId="7EE53125" w14:textId="77777777" w:rsidR="002A1B5D" w:rsidRDefault="002A1B5D" w:rsidP="002A1B5D">
      <w:pPr>
        <w:keepNext/>
        <w:keepLines/>
      </w:pPr>
      <w:r>
        <w:t xml:space="preserve">In the context of this specification, the media type for files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 xml:space="preserve">XHE-AAC </w:t>
      </w:r>
      <w:r>
        <w:t xml:space="preserve">shall be signalled with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r w:rsidRPr="003C4D0B">
        <w:rPr>
          <w:rFonts w:ascii="Courier New" w:hAnsi="Courier New" w:cs="Courier New"/>
        </w:rPr>
        <w:t>mp4a.40.</w:t>
      </w:r>
      <w:del w:id="15" w:author="Neuendorf, Max" w:date="2024-04-16T10:32:00Z">
        <w:r w:rsidRPr="003C4D0B" w:rsidDel="006E570B">
          <w:rPr>
            <w:rFonts w:ascii="Courier New" w:hAnsi="Courier New" w:cs="Courier New"/>
          </w:rPr>
          <w:delText>29</w:delText>
        </w:r>
      </w:del>
      <w:ins w:id="16" w:author="Neuendorf, Max" w:date="2024-04-16T10:32:00Z">
        <w:r>
          <w:rPr>
            <w:rFonts w:ascii="Courier New" w:hAnsi="Courier New" w:cs="Courier New"/>
          </w:rPr>
          <w:t>42</w:t>
        </w:r>
      </w:ins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399B5413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</w:t>
      </w:r>
      <w:r w:rsidRPr="005815BE">
        <w:rPr>
          <w:rFonts w:ascii="Courier New" w:hAnsi="Courier New" w:cs="Courier New"/>
        </w:rPr>
        <w:t>AAC+</w:t>
      </w:r>
      <w:r>
        <w:rPr>
          <w:rFonts w:ascii="Courier New" w:hAnsi="Courier New" w:cs="Courier New"/>
        </w:rPr>
        <w:t xml:space="preserve"> </w:t>
      </w:r>
      <w:r>
        <w:t xml:space="preserve">is defined as the capability of playing back (decoding and rendering) a file that  </w:t>
      </w:r>
    </w:p>
    <w:p w14:paraId="16F52B81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decodable by a decoder capable of the </w:t>
      </w:r>
      <w:proofErr w:type="spellStart"/>
      <w:r>
        <w:rPr>
          <w:b/>
        </w:rPr>
        <w:t>eAAC</w:t>
      </w:r>
      <w:proofErr w:type="spellEnd"/>
      <w:r>
        <w:rPr>
          <w:b/>
        </w:rPr>
        <w:t xml:space="preserve">+ </w:t>
      </w:r>
      <w:r w:rsidRPr="00404C3D">
        <w:t xml:space="preserve">decoding capabilities as defined in clause </w:t>
      </w:r>
      <w:r>
        <w:t>5.2 of TS 26.117 [5] and the receiver requirements in clause 6.3.2.2 of TS 26.117 [5],</w:t>
      </w:r>
    </w:p>
    <w:p w14:paraId="5692BC18" w14:textId="45CADD88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encapsulated in an ISO BMFF Track [14] </w:t>
      </w:r>
      <w:r>
        <w:t>conforming with</w:t>
      </w:r>
      <w:r w:rsidRPr="00404C3D">
        <w:t xml:space="preserve"> the requirements of the </w:t>
      </w:r>
      <w:r>
        <w:t>sample entry</w:t>
      </w:r>
      <w:r w:rsidRPr="00404C3D">
        <w:t xml:space="preserve"> </w:t>
      </w:r>
      <w:r w:rsidRPr="00F82B4D">
        <w:rPr>
          <w:rFonts w:ascii="Courier New" w:hAnsi="Courier New" w:cs="Courier New"/>
        </w:rPr>
        <w:t>'</w:t>
      </w:r>
      <w:r w:rsidRPr="00B1645C">
        <w:rPr>
          <w:rFonts w:ascii="Courier New" w:hAnsi="Courier New" w:cs="Courier New"/>
        </w:rPr>
        <w:t>mp4a.40.</w:t>
      </w:r>
      <w:ins w:id="17" w:author="Imed Bouazizi 1" w:date="2024-05-23T20:01:00Z">
        <w:r w:rsidR="00644E1D">
          <w:rPr>
            <w:rFonts w:ascii="Courier New" w:hAnsi="Courier New" w:cs="Courier New"/>
          </w:rPr>
          <w:t>29</w:t>
        </w:r>
      </w:ins>
      <w:del w:id="18" w:author="Imed Bouazizi 1" w:date="2024-05-23T20:01:00Z">
        <w:r w:rsidRPr="00B1645C" w:rsidDel="00644E1D">
          <w:rPr>
            <w:rFonts w:ascii="Courier New" w:hAnsi="Courier New" w:cs="Courier New"/>
          </w:rPr>
          <w:delText>5</w:delText>
        </w:r>
      </w:del>
      <w:r w:rsidRPr="00F82B4D">
        <w:rPr>
          <w:rFonts w:ascii="Courier New" w:hAnsi="Courier New" w:cs="Courier New"/>
        </w:rPr>
        <w:t>'</w:t>
      </w:r>
      <w:r>
        <w:t xml:space="preserve">, </w:t>
      </w:r>
    </w:p>
    <w:p w14:paraId="5646C274" w14:textId="77777777" w:rsidR="002A1B5D" w:rsidRDefault="002A1B5D" w:rsidP="002A1B5D">
      <w:pPr>
        <w:pStyle w:val="B1"/>
      </w:pPr>
      <w:r>
        <w:t>-</w:t>
      </w:r>
      <w:r>
        <w:tab/>
        <w:t xml:space="preserve">is contained in a 3GP file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 </w:t>
      </w:r>
    </w:p>
    <w:p w14:paraId="739EBEE5" w14:textId="09D12C1B" w:rsidR="002A1B5D" w:rsidRDefault="002A1B5D" w:rsidP="002A1B5D">
      <w:pPr>
        <w:keepNext/>
        <w:keepLines/>
      </w:pPr>
      <w:r>
        <w:t xml:space="preserve">In the context of this specification, the media type for files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del w:id="19" w:author="Neuendorf, Max" w:date="2024-05-21T11:33:00Z">
        <w:r w:rsidDel="00FB6939">
          <w:rPr>
            <w:rFonts w:ascii="Courier New" w:hAnsi="Courier New" w:cs="Courier New"/>
          </w:rPr>
          <w:delText>EVS</w:delText>
        </w:r>
        <w:r w:rsidDel="00FB6939">
          <w:delText xml:space="preserve"> </w:delText>
        </w:r>
      </w:del>
      <w:ins w:id="20" w:author="Neuendorf, Max" w:date="2024-05-21T11:33:00Z">
        <w:r>
          <w:rPr>
            <w:rFonts w:ascii="Courier New" w:hAnsi="Courier New" w:cs="Courier New"/>
          </w:rPr>
          <w:t>EAAC+</w:t>
        </w:r>
        <w:r>
          <w:t xml:space="preserve"> </w:t>
        </w:r>
      </w:ins>
      <w:r>
        <w:t xml:space="preserve">shall be signalled with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r w:rsidRPr="00B1645C">
        <w:rPr>
          <w:rFonts w:ascii="Courier New" w:hAnsi="Courier New" w:cs="Courier New"/>
        </w:rPr>
        <w:t>mp4a.40.</w:t>
      </w:r>
      <w:ins w:id="21" w:author="Imed Bouazizi 1" w:date="2024-05-23T20:01:00Z">
        <w:r w:rsidR="00644E1D">
          <w:rPr>
            <w:rFonts w:ascii="Courier New" w:hAnsi="Courier New" w:cs="Courier New"/>
          </w:rPr>
          <w:t>29</w:t>
        </w:r>
      </w:ins>
      <w:del w:id="22" w:author="Imed Bouazizi 1" w:date="2024-05-23T20:01:00Z">
        <w:r w:rsidRPr="00B1645C" w:rsidDel="00644E1D">
          <w:rPr>
            <w:rFonts w:ascii="Courier New" w:hAnsi="Courier New" w:cs="Courier New"/>
          </w:rPr>
          <w:delText>5</w:delText>
        </w:r>
      </w:del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29FFD311" w14:textId="77777777" w:rsidR="002A1B5D" w:rsidRPr="002A1B5D" w:rsidRDefault="002A1B5D" w:rsidP="002A1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1B5D" w14:paraId="7A6252AE" w14:textId="77777777" w:rsidTr="00A5550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650F20A" w14:textId="24B0A765" w:rsidR="002A1B5D" w:rsidRPr="007C550E" w:rsidRDefault="00596FB2" w:rsidP="00A5550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3</w:t>
            </w:r>
            <w:r w:rsidRPr="00596FB2">
              <w:rPr>
                <w:b/>
                <w:bCs/>
                <w:noProof/>
                <w:vertAlign w:val="superscript"/>
              </w:rPr>
              <w:t>rd</w:t>
            </w:r>
            <w:r>
              <w:rPr>
                <w:b/>
                <w:bCs/>
                <w:noProof/>
              </w:rPr>
              <w:t xml:space="preserve"> </w:t>
            </w:r>
            <w:r w:rsidR="002A1B5D" w:rsidRPr="007C550E">
              <w:rPr>
                <w:b/>
                <w:bCs/>
                <w:noProof/>
              </w:rPr>
              <w:t>Change</w:t>
            </w:r>
          </w:p>
        </w:tc>
      </w:tr>
    </w:tbl>
    <w:p w14:paraId="290AD061" w14:textId="77777777" w:rsidR="002A1B5D" w:rsidRDefault="002A1B5D" w:rsidP="002A1B5D">
      <w:pPr>
        <w:rPr>
          <w:noProof/>
        </w:rPr>
      </w:pPr>
    </w:p>
    <w:p w14:paraId="244CF74C" w14:textId="77777777" w:rsidR="002A1B5D" w:rsidRDefault="002A1B5D" w:rsidP="002A1B5D">
      <w:pPr>
        <w:pStyle w:val="Heading3"/>
      </w:pPr>
      <w:bookmarkStart w:id="23" w:name="_Toc157685477"/>
      <w:bookmarkStart w:id="24" w:name="_Toc159940541"/>
      <w:r w:rsidRPr="009F6416">
        <w:t>5.5.</w:t>
      </w:r>
      <w:r>
        <w:t>2</w:t>
      </w:r>
      <w:r w:rsidRPr="009F6416">
        <w:tab/>
      </w:r>
      <w:r>
        <w:t>MMBP Content Generator capabilities</w:t>
      </w:r>
      <w:bookmarkEnd w:id="23"/>
      <w:bookmarkEnd w:id="24"/>
    </w:p>
    <w:p w14:paraId="37B7E292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ENC_EVS</w:t>
      </w:r>
      <w:r>
        <w:t xml:space="preserve"> for a content generator is defined as the combination of the following capabilities:</w:t>
      </w:r>
    </w:p>
    <w:p w14:paraId="247BCB37" w14:textId="77777777" w:rsidR="002A1B5D" w:rsidRDefault="002A1B5D" w:rsidP="002A1B5D">
      <w:pPr>
        <w:pStyle w:val="B1"/>
      </w:pPr>
      <w:r>
        <w:t>-</w:t>
      </w:r>
      <w:r>
        <w:tab/>
        <w:t xml:space="preserve">the capability to generate a file from an audio signal in real-time, such that the file can be played back by a player with 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AUDIO_EVS</w:t>
      </w:r>
      <w:r>
        <w:t>,</w:t>
      </w:r>
    </w:p>
    <w:p w14:paraId="3C2FBE18" w14:textId="77777777" w:rsidR="002A1B5D" w:rsidRDefault="002A1B5D" w:rsidP="002A1B5D">
      <w:pPr>
        <w:pStyle w:val="B1"/>
      </w:pPr>
      <w:r>
        <w:t>-</w:t>
      </w:r>
      <w:r>
        <w:tab/>
        <w:t xml:space="preserve">the </w:t>
      </w:r>
      <w:r w:rsidRPr="00692EA5">
        <w:rPr>
          <w:i/>
          <w:iCs/>
        </w:rPr>
        <w:t>EVS</w:t>
      </w:r>
      <w:r>
        <w:t xml:space="preserve"> encoding capabilities</w:t>
      </w:r>
      <w:r w:rsidRPr="00404C3D">
        <w:t xml:space="preserve"> as defined in clause </w:t>
      </w:r>
      <w:r>
        <w:t>5.3 of TS 26.117 [5] and the sender requirements in clause 6.2.4.3 of TS 26.117 [5],</w:t>
      </w:r>
    </w:p>
    <w:p w14:paraId="0E9C72A4" w14:textId="77777777" w:rsidR="002A1B5D" w:rsidRDefault="002A1B5D" w:rsidP="002A1B5D">
      <w:pPr>
        <w:pStyle w:val="B1"/>
      </w:pPr>
      <w:r>
        <w:t>-</w:t>
      </w:r>
      <w:r>
        <w:tab/>
        <w:t>the capability to generate an ISO BMFF track that conforms with</w:t>
      </w:r>
      <w:r w:rsidRPr="00404C3D">
        <w:t xml:space="preserve"> the requirements of the </w:t>
      </w:r>
      <w:r>
        <w:t xml:space="preserve">sample entry </w:t>
      </w:r>
      <w:r w:rsidRPr="00F82B4D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F82B4D"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>.</w:t>
      </w:r>
    </w:p>
    <w:p w14:paraId="22E6C1D7" w14:textId="77777777" w:rsidR="002A1B5D" w:rsidRDefault="002A1B5D" w:rsidP="002A1B5D">
      <w:pPr>
        <w:pStyle w:val="B1"/>
      </w:pPr>
      <w:r>
        <w:t>-</w:t>
      </w:r>
      <w:r>
        <w:tab/>
        <w:t xml:space="preserve">the generation of a 3GP file from the ISO BMFF track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</w:t>
      </w:r>
    </w:p>
    <w:p w14:paraId="09A71ACB" w14:textId="77777777" w:rsidR="002A1B5D" w:rsidRDefault="002A1B5D" w:rsidP="002A1B5D">
      <w:pPr>
        <w:pStyle w:val="B1"/>
      </w:pPr>
      <w:r>
        <w:t>-</w:t>
      </w:r>
      <w:r>
        <w:tab/>
        <w:t xml:space="preserve">the provisioning of media type signalling with the generated file using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6ABB8E5F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ENC_AMR-WB</w:t>
      </w:r>
      <w:r>
        <w:t xml:space="preserve"> for a content generator is defined as the combination of the following capabilities:</w:t>
      </w:r>
    </w:p>
    <w:p w14:paraId="3851CE4B" w14:textId="77777777" w:rsidR="002A1B5D" w:rsidRDefault="002A1B5D" w:rsidP="002A1B5D">
      <w:pPr>
        <w:pStyle w:val="B1"/>
      </w:pPr>
      <w:r>
        <w:t>-</w:t>
      </w:r>
      <w:r>
        <w:tab/>
        <w:t xml:space="preserve">the capability to generate a file from an audio signal in real-time, such that the file can be played back by a player with 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AUDIO_AMR-WB</w:t>
      </w:r>
      <w:r>
        <w:t>,</w:t>
      </w:r>
    </w:p>
    <w:p w14:paraId="3563EFC9" w14:textId="77777777" w:rsidR="002A1B5D" w:rsidRDefault="002A1B5D" w:rsidP="002A1B5D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AMR-WB</w:t>
      </w:r>
      <w:r>
        <w:t xml:space="preserve"> encoding capabilities</w:t>
      </w:r>
      <w:r w:rsidRPr="00404C3D">
        <w:t xml:space="preserve"> as defined in clause </w:t>
      </w:r>
      <w:r>
        <w:t>5.3 of TS 26.117 [5] and the sender requirements in clause 6.2.3.3 of TS 26.117 [5],</w:t>
      </w:r>
    </w:p>
    <w:p w14:paraId="55F2B202" w14:textId="77777777" w:rsidR="002A1B5D" w:rsidRDefault="002A1B5D" w:rsidP="002A1B5D">
      <w:pPr>
        <w:pStyle w:val="B1"/>
      </w:pPr>
      <w:r>
        <w:t>-</w:t>
      </w:r>
      <w:r>
        <w:tab/>
        <w:t>the capability to generate an ISO BMFF track that conforms with</w:t>
      </w:r>
      <w:r w:rsidRPr="00404C3D">
        <w:t xml:space="preserve"> the requirements of the </w:t>
      </w:r>
      <w:r>
        <w:t xml:space="preserve">sample entry </w:t>
      </w:r>
      <w:r w:rsidRPr="00F82B4D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sawb</w:t>
      </w:r>
      <w:proofErr w:type="spellEnd"/>
      <w:r w:rsidRPr="00F82B4D"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>.</w:t>
      </w:r>
    </w:p>
    <w:p w14:paraId="5AA3D536" w14:textId="77777777" w:rsidR="002A1B5D" w:rsidRDefault="002A1B5D" w:rsidP="002A1B5D">
      <w:pPr>
        <w:pStyle w:val="B1"/>
      </w:pPr>
      <w:r>
        <w:t>-</w:t>
      </w:r>
      <w:r>
        <w:tab/>
        <w:t xml:space="preserve">the generation of a 3GP file from the ISO BMFF track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</w:t>
      </w:r>
    </w:p>
    <w:p w14:paraId="5A375454" w14:textId="77777777" w:rsidR="002A1B5D" w:rsidRPr="00C775A4" w:rsidRDefault="002A1B5D" w:rsidP="002A1B5D">
      <w:pPr>
        <w:pStyle w:val="B1"/>
      </w:pPr>
      <w:r>
        <w:t>-</w:t>
      </w:r>
      <w:r>
        <w:tab/>
        <w:t xml:space="preserve">the provisioning of media type signalling with the generated file using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proofErr w:type="spellStart"/>
      <w:r>
        <w:rPr>
          <w:rFonts w:ascii="Courier New" w:hAnsi="Courier New" w:cs="Courier New"/>
        </w:rPr>
        <w:t>sawb</w:t>
      </w:r>
      <w:proofErr w:type="spellEnd"/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17AB00F2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ENC_AMR</w:t>
      </w:r>
      <w:r>
        <w:t xml:space="preserve"> for a content generator is defined as the combination of the following capabilities:</w:t>
      </w:r>
    </w:p>
    <w:p w14:paraId="16500302" w14:textId="77777777" w:rsidR="002A1B5D" w:rsidRDefault="002A1B5D" w:rsidP="002A1B5D">
      <w:pPr>
        <w:pStyle w:val="B1"/>
      </w:pPr>
      <w:r>
        <w:t>-</w:t>
      </w:r>
      <w:r>
        <w:tab/>
        <w:t xml:space="preserve">the capability to generate a file from an audio signal in real-time, such that the file can be played back by a player with 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AUDIO_AMR</w:t>
      </w:r>
      <w:r>
        <w:t>,</w:t>
      </w:r>
    </w:p>
    <w:p w14:paraId="169014F5" w14:textId="77777777" w:rsidR="002A1B5D" w:rsidRDefault="002A1B5D" w:rsidP="002A1B5D">
      <w:pPr>
        <w:pStyle w:val="B1"/>
      </w:pPr>
      <w:r>
        <w:t>-</w:t>
      </w:r>
      <w:r>
        <w:tab/>
        <w:t xml:space="preserve">the </w:t>
      </w:r>
      <w:r w:rsidRPr="00692EA5">
        <w:rPr>
          <w:i/>
          <w:iCs/>
        </w:rPr>
        <w:t>EVS</w:t>
      </w:r>
      <w:r>
        <w:t xml:space="preserve"> encoding capabilities</w:t>
      </w:r>
      <w:r w:rsidRPr="00404C3D">
        <w:t xml:space="preserve"> as defined in clause </w:t>
      </w:r>
      <w:r>
        <w:t>5.3 of TS 26.117 [5] and the sender requirements in clause 6.2.2.3 of TS 26.117 [5],</w:t>
      </w:r>
    </w:p>
    <w:p w14:paraId="3080BB72" w14:textId="77777777" w:rsidR="002A1B5D" w:rsidRDefault="002A1B5D" w:rsidP="002A1B5D">
      <w:pPr>
        <w:pStyle w:val="B1"/>
      </w:pPr>
      <w:r>
        <w:t>-</w:t>
      </w:r>
      <w:r>
        <w:tab/>
        <w:t>the capability to generate an ISO BMFF track that conforms with</w:t>
      </w:r>
      <w:r w:rsidRPr="00404C3D">
        <w:t xml:space="preserve"> the requirements of the </w:t>
      </w:r>
      <w:r>
        <w:t xml:space="preserve">sample entry </w:t>
      </w:r>
      <w:r w:rsidRPr="00F82B4D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samr</w:t>
      </w:r>
      <w:proofErr w:type="spellEnd"/>
      <w:r w:rsidRPr="00F82B4D"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>.</w:t>
      </w:r>
    </w:p>
    <w:p w14:paraId="55A3BFFB" w14:textId="77777777" w:rsidR="002A1B5D" w:rsidRDefault="002A1B5D" w:rsidP="002A1B5D">
      <w:pPr>
        <w:pStyle w:val="B1"/>
      </w:pPr>
      <w:r>
        <w:t>-</w:t>
      </w:r>
      <w:r>
        <w:tab/>
        <w:t xml:space="preserve">the generation of a 3GP file from the ISO BMFF track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</w:t>
      </w:r>
    </w:p>
    <w:p w14:paraId="0608E989" w14:textId="77777777" w:rsidR="002A1B5D" w:rsidRPr="00C775A4" w:rsidRDefault="002A1B5D" w:rsidP="002A1B5D">
      <w:pPr>
        <w:pStyle w:val="B1"/>
      </w:pPr>
      <w:r>
        <w:t>-</w:t>
      </w:r>
      <w:r>
        <w:tab/>
        <w:t xml:space="preserve">the provisioning of media type signalling with the generated file using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proofErr w:type="spellStart"/>
      <w:r>
        <w:rPr>
          <w:rFonts w:ascii="Courier New" w:hAnsi="Courier New" w:cs="Courier New"/>
        </w:rPr>
        <w:t>samr</w:t>
      </w:r>
      <w:proofErr w:type="spellEnd"/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1EF3EF15" w14:textId="77777777" w:rsidR="002A1B5D" w:rsidRDefault="002A1B5D" w:rsidP="002A1B5D">
      <w:pPr>
        <w:keepNext/>
        <w:keepLines/>
      </w:pPr>
      <w:r>
        <w:t xml:space="preserve">The capability </w:t>
      </w:r>
      <w:r w:rsidRPr="00EB1C82">
        <w:rPr>
          <w:rFonts w:ascii="Courier New" w:hAnsi="Courier New" w:cs="Courier New"/>
        </w:rPr>
        <w:t>26143_AUDIO_</w:t>
      </w:r>
      <w:r>
        <w:rPr>
          <w:rFonts w:ascii="Courier New" w:hAnsi="Courier New" w:cs="Courier New"/>
        </w:rPr>
        <w:t>ENC_</w:t>
      </w:r>
      <w:r w:rsidRPr="00EB1C82">
        <w:rPr>
          <w:rFonts w:ascii="Courier New" w:hAnsi="Courier New" w:cs="Courier New"/>
        </w:rPr>
        <w:t>XHE-AAC</w:t>
      </w:r>
      <w:r>
        <w:t xml:space="preserve"> for a content generator is defined as the combination of the following capabilities:</w:t>
      </w:r>
    </w:p>
    <w:p w14:paraId="0F27C8F5" w14:textId="77777777" w:rsidR="002A1B5D" w:rsidRDefault="002A1B5D" w:rsidP="002A1B5D">
      <w:pPr>
        <w:pStyle w:val="B1"/>
      </w:pPr>
      <w:r>
        <w:t>-</w:t>
      </w:r>
      <w:r>
        <w:tab/>
        <w:t xml:space="preserve">the capability to generate a file from an audio signal in real-time, such that the file can be played back by a player with the capability </w:t>
      </w:r>
      <w:r w:rsidRPr="007C5B1C">
        <w:rPr>
          <w:rFonts w:ascii="Courier New" w:hAnsi="Courier New" w:cs="Courier New"/>
        </w:rPr>
        <w:t>26143_AUDIO_XHE-AAC</w:t>
      </w:r>
      <w:r>
        <w:t>,</w:t>
      </w:r>
    </w:p>
    <w:p w14:paraId="045507B2" w14:textId="77777777" w:rsidR="002A1B5D" w:rsidRDefault="002A1B5D" w:rsidP="002A1B5D">
      <w:pPr>
        <w:pStyle w:val="B1"/>
      </w:pPr>
      <w:r>
        <w:lastRenderedPageBreak/>
        <w:t>-</w:t>
      </w:r>
      <w:r>
        <w:tab/>
        <w:t xml:space="preserve">the </w:t>
      </w:r>
      <w:proofErr w:type="spellStart"/>
      <w:r w:rsidRPr="007C5B1C">
        <w:rPr>
          <w:i/>
          <w:iCs/>
        </w:rPr>
        <w:t>xHE</w:t>
      </w:r>
      <w:proofErr w:type="spellEnd"/>
      <w:r w:rsidRPr="007C5B1C">
        <w:rPr>
          <w:i/>
          <w:iCs/>
        </w:rPr>
        <w:t xml:space="preserve">-AAC stereo </w:t>
      </w:r>
      <w:r>
        <w:t>encoding capabilities</w:t>
      </w:r>
      <w:r w:rsidRPr="00404C3D">
        <w:t xml:space="preserve"> as defined in clause </w:t>
      </w:r>
      <w:r>
        <w:t>5.3 of TS 26.117 [5] and the sender requirements in clause 6.4.2.3 of TS 26.117 [5],</w:t>
      </w:r>
    </w:p>
    <w:p w14:paraId="4D14DCFA" w14:textId="77777777" w:rsidR="002A1B5D" w:rsidRDefault="002A1B5D" w:rsidP="002A1B5D">
      <w:pPr>
        <w:pStyle w:val="B1"/>
      </w:pPr>
      <w:r>
        <w:t>-</w:t>
      </w:r>
      <w:r>
        <w:tab/>
        <w:t>the capability to generate an ISO BMFF track that conforms with</w:t>
      </w:r>
      <w:r w:rsidRPr="00404C3D">
        <w:t xml:space="preserve"> the requirements of the </w:t>
      </w:r>
      <w:r>
        <w:t xml:space="preserve">sample entry </w:t>
      </w:r>
      <w:r w:rsidRPr="00F82B4D">
        <w:rPr>
          <w:rFonts w:ascii="Courier New" w:hAnsi="Courier New" w:cs="Courier New"/>
        </w:rPr>
        <w:t>'</w:t>
      </w:r>
      <w:r w:rsidRPr="003C4D0B">
        <w:rPr>
          <w:rFonts w:ascii="Courier New" w:hAnsi="Courier New" w:cs="Courier New"/>
        </w:rPr>
        <w:t>mp4a.40.</w:t>
      </w:r>
      <w:del w:id="25" w:author="Neuendorf, Max" w:date="2024-04-16T10:32:00Z">
        <w:r w:rsidRPr="003C4D0B" w:rsidDel="006E570B">
          <w:rPr>
            <w:rFonts w:ascii="Courier New" w:hAnsi="Courier New" w:cs="Courier New"/>
          </w:rPr>
          <w:delText>29</w:delText>
        </w:r>
      </w:del>
      <w:ins w:id="26" w:author="Neuendorf, Max" w:date="2024-04-16T10:32:00Z">
        <w:r>
          <w:rPr>
            <w:rFonts w:ascii="Courier New" w:hAnsi="Courier New" w:cs="Courier New"/>
          </w:rPr>
          <w:t>42</w:t>
        </w:r>
      </w:ins>
      <w:r w:rsidRPr="00F82B4D"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>.</w:t>
      </w:r>
    </w:p>
    <w:p w14:paraId="346E4E32" w14:textId="77777777" w:rsidR="002A1B5D" w:rsidRDefault="002A1B5D" w:rsidP="002A1B5D">
      <w:pPr>
        <w:pStyle w:val="B1"/>
      </w:pPr>
      <w:r>
        <w:t>-</w:t>
      </w:r>
      <w:r>
        <w:tab/>
        <w:t xml:space="preserve">the generation of a 3GP file from the ISO BMFF track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</w:t>
      </w:r>
    </w:p>
    <w:p w14:paraId="06BA92CF" w14:textId="77777777" w:rsidR="002A1B5D" w:rsidRPr="00C775A4" w:rsidRDefault="002A1B5D" w:rsidP="002A1B5D">
      <w:pPr>
        <w:pStyle w:val="B1"/>
      </w:pPr>
      <w:r>
        <w:t>-</w:t>
      </w:r>
      <w:r>
        <w:tab/>
        <w:t xml:space="preserve">the provisioning of media type signalling with the generated file using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r w:rsidRPr="003C4D0B">
        <w:rPr>
          <w:rFonts w:ascii="Courier New" w:hAnsi="Courier New" w:cs="Courier New"/>
        </w:rPr>
        <w:t>mp4a.40.</w:t>
      </w:r>
      <w:del w:id="27" w:author="Neuendorf, Max" w:date="2024-04-16T10:32:00Z">
        <w:r w:rsidRPr="003C4D0B" w:rsidDel="006E570B">
          <w:rPr>
            <w:rFonts w:ascii="Courier New" w:hAnsi="Courier New" w:cs="Courier New"/>
          </w:rPr>
          <w:delText>29</w:delText>
        </w:r>
      </w:del>
      <w:ins w:id="28" w:author="Neuendorf, Max" w:date="2024-04-16T10:32:00Z">
        <w:r>
          <w:rPr>
            <w:rFonts w:ascii="Courier New" w:hAnsi="Courier New" w:cs="Courier New"/>
          </w:rPr>
          <w:t>42</w:t>
        </w:r>
      </w:ins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3E9EBCFB" w14:textId="77777777" w:rsidR="002A1B5D" w:rsidRDefault="002A1B5D" w:rsidP="002A1B5D">
      <w:pPr>
        <w:keepNext/>
        <w:keepLines/>
      </w:pPr>
      <w:r>
        <w:t xml:space="preserve">The capability </w:t>
      </w:r>
      <w:r w:rsidRPr="00EB1C82">
        <w:rPr>
          <w:rFonts w:ascii="Courier New" w:hAnsi="Courier New" w:cs="Courier New"/>
        </w:rPr>
        <w:t>26143_AUDIO_</w:t>
      </w:r>
      <w:r>
        <w:rPr>
          <w:rFonts w:ascii="Courier New" w:hAnsi="Courier New" w:cs="Courier New"/>
        </w:rPr>
        <w:t>ENC_E</w:t>
      </w:r>
      <w:r w:rsidRPr="00EB1C82">
        <w:rPr>
          <w:rFonts w:ascii="Courier New" w:hAnsi="Courier New" w:cs="Courier New"/>
        </w:rPr>
        <w:t>AAC</w:t>
      </w:r>
      <w:r>
        <w:rPr>
          <w:rFonts w:ascii="Courier New" w:hAnsi="Courier New" w:cs="Courier New"/>
        </w:rPr>
        <w:t>+</w:t>
      </w:r>
      <w:r>
        <w:t xml:space="preserve"> for a content generator is defined as the combination of the following capabilities:</w:t>
      </w:r>
    </w:p>
    <w:p w14:paraId="6AC4C259" w14:textId="77777777" w:rsidR="002A1B5D" w:rsidRDefault="002A1B5D" w:rsidP="002A1B5D">
      <w:pPr>
        <w:pStyle w:val="B1"/>
      </w:pPr>
      <w:r>
        <w:t>-</w:t>
      </w:r>
      <w:r>
        <w:tab/>
        <w:t xml:space="preserve">the capability to generate a file from an audio signal in real-time, such that the file can be played back by a player with the capability </w:t>
      </w:r>
      <w:r w:rsidRPr="007C5B1C">
        <w:rPr>
          <w:rFonts w:ascii="Courier New" w:hAnsi="Courier New" w:cs="Courier New"/>
        </w:rPr>
        <w:t>26143_AUDIO_EAAC</w:t>
      </w:r>
      <w:r>
        <w:rPr>
          <w:rFonts w:ascii="Courier New" w:hAnsi="Courier New" w:cs="Courier New"/>
        </w:rPr>
        <w:t>+</w:t>
      </w:r>
      <w:r>
        <w:t>,</w:t>
      </w:r>
    </w:p>
    <w:p w14:paraId="1960B005" w14:textId="77777777" w:rsidR="002A1B5D" w:rsidRDefault="002A1B5D" w:rsidP="002A1B5D">
      <w:pPr>
        <w:pStyle w:val="B1"/>
      </w:pPr>
      <w:r>
        <w:t>-</w:t>
      </w:r>
      <w:r>
        <w:tab/>
        <w:t xml:space="preserve">the </w:t>
      </w:r>
      <w:proofErr w:type="spellStart"/>
      <w:r>
        <w:rPr>
          <w:i/>
          <w:iCs/>
        </w:rPr>
        <w:t>e</w:t>
      </w:r>
      <w:r w:rsidRPr="007C5B1C">
        <w:rPr>
          <w:i/>
          <w:iCs/>
        </w:rPr>
        <w:t>AAC</w:t>
      </w:r>
      <w:proofErr w:type="spellEnd"/>
      <w:r>
        <w:rPr>
          <w:i/>
          <w:iCs/>
        </w:rPr>
        <w:t>+</w:t>
      </w:r>
      <w:r w:rsidRPr="007C5B1C">
        <w:rPr>
          <w:i/>
          <w:iCs/>
        </w:rPr>
        <w:t xml:space="preserve"> </w:t>
      </w:r>
      <w:r>
        <w:t>encoding capabilities</w:t>
      </w:r>
      <w:r w:rsidRPr="00404C3D">
        <w:t xml:space="preserve"> as defined in clause </w:t>
      </w:r>
      <w:r>
        <w:t>5.3 of TS 26.117 [5] and the sender requirements in clause 6.3.2.3 of TS 26.117 [5],</w:t>
      </w:r>
    </w:p>
    <w:p w14:paraId="2D4D61A5" w14:textId="49EBA5A2" w:rsidR="002A1B5D" w:rsidRDefault="002A1B5D" w:rsidP="002A1B5D">
      <w:pPr>
        <w:pStyle w:val="B1"/>
      </w:pPr>
      <w:r>
        <w:t>-</w:t>
      </w:r>
      <w:r>
        <w:tab/>
        <w:t>the capability to generate an ISO BMFF track that conforms with</w:t>
      </w:r>
      <w:r w:rsidRPr="00404C3D">
        <w:t xml:space="preserve"> the requirements of the </w:t>
      </w:r>
      <w:r>
        <w:t xml:space="preserve">sample entry </w:t>
      </w:r>
      <w:r w:rsidRPr="00F82B4D">
        <w:rPr>
          <w:rFonts w:ascii="Courier New" w:hAnsi="Courier New" w:cs="Courier New"/>
        </w:rPr>
        <w:t>'</w:t>
      </w:r>
      <w:r w:rsidRPr="00B1645C">
        <w:rPr>
          <w:rFonts w:ascii="Courier New" w:hAnsi="Courier New" w:cs="Courier New"/>
        </w:rPr>
        <w:t>mp4a.40.</w:t>
      </w:r>
      <w:ins w:id="29" w:author="Imed Bouazizi 1" w:date="2024-05-23T20:01:00Z">
        <w:r w:rsidR="00644E1D">
          <w:rPr>
            <w:rFonts w:ascii="Courier New" w:hAnsi="Courier New" w:cs="Courier New"/>
          </w:rPr>
          <w:t>29</w:t>
        </w:r>
      </w:ins>
      <w:del w:id="30" w:author="Imed Bouazizi 1" w:date="2024-05-23T20:01:00Z">
        <w:r w:rsidRPr="00B1645C" w:rsidDel="00644E1D">
          <w:rPr>
            <w:rFonts w:ascii="Courier New" w:hAnsi="Courier New" w:cs="Courier New"/>
          </w:rPr>
          <w:delText>5</w:delText>
        </w:r>
      </w:del>
      <w:r w:rsidRPr="00F82B4D"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>.</w:t>
      </w:r>
    </w:p>
    <w:p w14:paraId="0CA7C8C4" w14:textId="77777777" w:rsidR="002A1B5D" w:rsidRDefault="002A1B5D" w:rsidP="002A1B5D">
      <w:pPr>
        <w:pStyle w:val="B1"/>
      </w:pPr>
      <w:r>
        <w:t>-</w:t>
      </w:r>
      <w:r>
        <w:tab/>
        <w:t xml:space="preserve">the generation of a 3GP file from the ISO BMFF track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</w:t>
      </w:r>
    </w:p>
    <w:p w14:paraId="1BCDC82B" w14:textId="0ED9ACE7" w:rsidR="002A1B5D" w:rsidRPr="00C775A4" w:rsidRDefault="002A1B5D" w:rsidP="002A1B5D">
      <w:pPr>
        <w:pStyle w:val="B1"/>
      </w:pPr>
      <w:r>
        <w:t>-</w:t>
      </w:r>
      <w:r>
        <w:tab/>
        <w:t xml:space="preserve">the provisioning of media type signalling with the generated file using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r w:rsidRPr="00B1645C">
        <w:rPr>
          <w:rFonts w:ascii="Courier New" w:hAnsi="Courier New" w:cs="Courier New"/>
        </w:rPr>
        <w:t>mp4a.40.</w:t>
      </w:r>
      <w:del w:id="31" w:author="Imed Bouazizi 1" w:date="2024-05-23T20:01:00Z">
        <w:r w:rsidRPr="00B1645C" w:rsidDel="00644E1D">
          <w:rPr>
            <w:rFonts w:ascii="Courier New" w:hAnsi="Courier New" w:cs="Courier New"/>
          </w:rPr>
          <w:delText>5</w:delText>
        </w:r>
      </w:del>
      <w:ins w:id="32" w:author="Imed Bouazizi 1" w:date="2024-05-23T20:01:00Z">
        <w:r w:rsidR="00644E1D">
          <w:rPr>
            <w:rFonts w:ascii="Courier New" w:hAnsi="Courier New" w:cs="Courier New"/>
          </w:rPr>
          <w:t>29</w:t>
        </w:r>
      </w:ins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379544A3" w14:textId="77777777" w:rsidR="002A1B5D" w:rsidRPr="002A1B5D" w:rsidRDefault="002A1B5D" w:rsidP="002A1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1B5D" w14:paraId="11E94C83" w14:textId="77777777" w:rsidTr="00A5550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476F030" w14:textId="369B747D" w:rsidR="002A1B5D" w:rsidRPr="007C550E" w:rsidRDefault="00596FB2" w:rsidP="00A5550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</w:t>
            </w:r>
            <w:r w:rsidRPr="00596FB2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2A1B5D" w:rsidRPr="007C550E">
              <w:rPr>
                <w:b/>
                <w:bCs/>
                <w:noProof/>
              </w:rPr>
              <w:t>Change</w:t>
            </w:r>
          </w:p>
        </w:tc>
      </w:tr>
    </w:tbl>
    <w:p w14:paraId="3E2906CC" w14:textId="77777777" w:rsidR="002A1B5D" w:rsidRDefault="002A1B5D" w:rsidP="002A1B5D">
      <w:pPr>
        <w:rPr>
          <w:noProof/>
        </w:rPr>
      </w:pPr>
    </w:p>
    <w:p w14:paraId="5A985396" w14:textId="77777777" w:rsidR="002A1B5D" w:rsidRDefault="002A1B5D" w:rsidP="002A1B5D">
      <w:pPr>
        <w:pStyle w:val="Heading3"/>
      </w:pPr>
      <w:bookmarkStart w:id="33" w:name="_Toc157685489"/>
      <w:bookmarkStart w:id="34" w:name="_Toc159940553"/>
      <w:r>
        <w:t>6.2.1</w:t>
      </w:r>
      <w:r>
        <w:tab/>
        <w:t>Overview</w:t>
      </w:r>
      <w:bookmarkEnd w:id="33"/>
      <w:bookmarkEnd w:id="34"/>
    </w:p>
    <w:p w14:paraId="20CB8034" w14:textId="77777777" w:rsidR="002A1B5D" w:rsidRDefault="002A1B5D" w:rsidP="002A1B5D">
      <w:r>
        <w:t xml:space="preserve">The baseline MMBP Player profile is aligned with TS 26.140 [32]. </w:t>
      </w:r>
    </w:p>
    <w:p w14:paraId="3A021525" w14:textId="77777777" w:rsidR="002A1B5D" w:rsidRDefault="002A1B5D" w:rsidP="002A1B5D">
      <w:r>
        <w:t>The container format is based on IETF RFC 2045 [23] as the format for the MMBPs. Offering of alternative content is the container is permitted. In addition, the profile permits to encapsulate encapsulation of real-time video into the 3GP file format using the baseline profile. The container does not support external bodies, i.e. the MMBP is expected to be delivered as a single message. For details on the container format requirements, refer to clause 6.2.2.</w:t>
      </w:r>
    </w:p>
    <w:p w14:paraId="7CF20680" w14:textId="77777777" w:rsidR="002A1B5D" w:rsidRDefault="002A1B5D" w:rsidP="002A1B5D">
      <w:r>
        <w:t>The media types address basic text, audio/speech, images, video, text/subtitle, 3D scenes including AR as well as simple HTML-5 presentations.</w:t>
      </w:r>
    </w:p>
    <w:p w14:paraId="6BF06970" w14:textId="77777777" w:rsidR="002A1B5D" w:rsidRDefault="002A1B5D" w:rsidP="002A1B5D">
      <w:del w:id="35" w:author="Neuendorf, Max" w:date="2024-05-21T10:59:00Z">
        <w:r w:rsidDel="00B169F2">
          <w:delText>Conten</w:delText>
        </w:r>
      </w:del>
      <w:ins w:id="36" w:author="Neuendorf, Max" w:date="2024-05-21T10:59:00Z">
        <w:r>
          <w:t>Content</w:t>
        </w:r>
      </w:ins>
      <w:r>
        <w:t xml:space="preserve"> conforming to the baseline MMBP player may include media types that are not explicitly supported by the media capabilities as defined in clause 6.2.3. Receivers shall </w:t>
      </w:r>
      <w:r w:rsidRPr="00665805">
        <w:t>ignore non-recognized media types</w:t>
      </w:r>
      <w:r>
        <w:t>. However, based on the container requirements, ignoring media types may results in specific processing requirements, for example pick an alternative, or ignore the entire MMBP.</w:t>
      </w:r>
    </w:p>
    <w:p w14:paraId="0109E128" w14:textId="77777777" w:rsidR="002A1B5D" w:rsidRPr="000E3A15" w:rsidRDefault="002A1B5D" w:rsidP="002A1B5D">
      <w:r>
        <w:t xml:space="preserve">Content generated to be compatible for playback on players for this profile as well as players expose their capabilities should use the URN identifier </w:t>
      </w:r>
      <w:r w:rsidRPr="00CC2670">
        <w:rPr>
          <w:rFonts w:ascii="Courier New" w:hAnsi="Courier New" w:cs="Courier New"/>
        </w:rPr>
        <w:t>"urn:3</w:t>
      </w:r>
      <w:proofErr w:type="gramStart"/>
      <w:r w:rsidRPr="00CC2670">
        <w:rPr>
          <w:rFonts w:ascii="Courier New" w:hAnsi="Courier New" w:cs="Courier New"/>
        </w:rPr>
        <w:t>GPP:</w:t>
      </w:r>
      <w:r>
        <w:rPr>
          <w:rFonts w:ascii="Courier New" w:hAnsi="Courier New" w:cs="Courier New"/>
        </w:rPr>
        <w:t>26143</w:t>
      </w:r>
      <w:r w:rsidRPr="00CC2670"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>18</w:t>
      </w:r>
      <w:proofErr w:type="gramEnd"/>
      <w:r>
        <w:rPr>
          <w:rFonts w:ascii="Courier New" w:hAnsi="Courier New" w:cs="Courier New"/>
        </w:rPr>
        <w:t>:</w:t>
      </w:r>
      <w:r w:rsidRPr="00CC2670">
        <w:rPr>
          <w:rFonts w:ascii="Courier New" w:hAnsi="Courier New" w:cs="Courier New"/>
        </w:rPr>
        <w:t>baseline-mmbp-player"</w:t>
      </w:r>
      <w:r>
        <w:rPr>
          <w:rFonts w:ascii="Courier New" w:hAnsi="Courier New" w:cs="Courier New"/>
        </w:rPr>
        <w:t>.</w:t>
      </w:r>
    </w:p>
    <w:p w14:paraId="0856097D" w14:textId="77777777" w:rsidR="002A1B5D" w:rsidRPr="002A1B5D" w:rsidRDefault="002A1B5D" w:rsidP="002A1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1B5D" w14:paraId="69842197" w14:textId="77777777" w:rsidTr="00A5550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B6C3D8" w14:textId="12828B63" w:rsidR="002A1B5D" w:rsidRPr="007C550E" w:rsidRDefault="00596FB2" w:rsidP="00A5550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5</w:t>
            </w:r>
            <w:r w:rsidRPr="00596FB2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2A1B5D" w:rsidRPr="007C550E">
              <w:rPr>
                <w:b/>
                <w:bCs/>
                <w:noProof/>
              </w:rPr>
              <w:t>Change</w:t>
            </w:r>
          </w:p>
        </w:tc>
      </w:tr>
    </w:tbl>
    <w:p w14:paraId="0D097BD2" w14:textId="77777777" w:rsidR="002A1B5D" w:rsidRDefault="002A1B5D" w:rsidP="002A1B5D">
      <w:pPr>
        <w:rPr>
          <w:noProof/>
        </w:rPr>
      </w:pPr>
    </w:p>
    <w:p w14:paraId="6F8A5C32" w14:textId="77777777" w:rsidR="002A1B5D" w:rsidRDefault="002A1B5D" w:rsidP="002A1B5D">
      <w:pPr>
        <w:rPr>
          <w:noProof/>
        </w:rPr>
      </w:pPr>
    </w:p>
    <w:p w14:paraId="79BF0CBE" w14:textId="77777777" w:rsidR="002A1B5D" w:rsidRDefault="002A1B5D" w:rsidP="00E3764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</w:p>
    <w:p w14:paraId="5BFF208C" w14:textId="77777777" w:rsidR="000E26A4" w:rsidRDefault="000E26A4" w:rsidP="000E26A4">
      <w:pPr>
        <w:pStyle w:val="Heading2"/>
      </w:pPr>
      <w:bookmarkStart w:id="37" w:name="_Toc152687578"/>
      <w:bookmarkStart w:id="38" w:name="_Toc157685484"/>
      <w:bookmarkStart w:id="39" w:name="_Toc159940548"/>
      <w:r>
        <w:lastRenderedPageBreak/>
        <w:t>5</w:t>
      </w:r>
      <w:r w:rsidRPr="004D3578">
        <w:t>.</w:t>
      </w:r>
      <w:r>
        <w:t>8</w:t>
      </w:r>
      <w:r w:rsidRPr="004D3578">
        <w:tab/>
      </w:r>
      <w:r w:rsidRPr="007E4675">
        <w:t>3D scenes and assets</w:t>
      </w:r>
      <w:bookmarkEnd w:id="37"/>
      <w:bookmarkEnd w:id="38"/>
      <w:bookmarkEnd w:id="39"/>
    </w:p>
    <w:p w14:paraId="659073B9" w14:textId="77777777" w:rsidR="000E26A4" w:rsidRDefault="000E26A4" w:rsidP="000E26A4">
      <w:pPr>
        <w:keepNext/>
        <w:keepLines/>
        <w:rPr>
          <w:noProof/>
        </w:rPr>
      </w:pPr>
      <w:r w:rsidRPr="00004870">
        <w:t xml:space="preserve">The capability </w:t>
      </w:r>
      <w:r w:rsidRPr="00004870">
        <w:rPr>
          <w:rFonts w:ascii="Courier New" w:hAnsi="Courier New" w:cs="Courier New"/>
        </w:rPr>
        <w:t>26143_SCENE_GLTF20</w:t>
      </w:r>
      <w:r w:rsidRPr="00004870">
        <w:t xml:space="preserve"> is defined as the capability of rendering </w:t>
      </w:r>
      <w:r w:rsidRPr="00004870" w:rsidDel="00412804">
        <w:rPr>
          <w:lang w:eastAsia="ja-JP"/>
        </w:rPr>
        <w:t>glTF 2.0 scenes as specified in [</w:t>
      </w:r>
      <w:r w:rsidRPr="00004870">
        <w:rPr>
          <w:lang w:eastAsia="ja-JP"/>
        </w:rPr>
        <w:t>2</w:t>
      </w:r>
      <w:r w:rsidRPr="00004870" w:rsidDel="00412804">
        <w:rPr>
          <w:lang w:eastAsia="ja-JP"/>
        </w:rPr>
        <w:t>]</w:t>
      </w:r>
      <w:r w:rsidRPr="00004870">
        <w:rPr>
          <w:lang w:eastAsia="ja-JP"/>
        </w:rPr>
        <w:t xml:space="preserve"> for which </w:t>
      </w:r>
      <w:r w:rsidRPr="00004870" w:rsidDel="00412804">
        <w:rPr>
          <w:noProof/>
        </w:rPr>
        <w:t xml:space="preserve">all components of the 3D scene </w:t>
      </w:r>
      <w:r w:rsidRPr="00004870">
        <w:rPr>
          <w:noProof/>
        </w:rPr>
        <w:t xml:space="preserve">are included as multiple parts in a </w:t>
      </w:r>
      <w:r w:rsidRPr="00004870">
        <w:rPr>
          <w:i/>
          <w:iCs/>
          <w:noProof/>
        </w:rPr>
        <w:t>related MMBP</w:t>
      </w:r>
      <w:r w:rsidRPr="00004870">
        <w:rPr>
          <w:noProof/>
        </w:rPr>
        <w:t xml:space="preserve"> as defined in clause 4.4, for which the </w:t>
      </w:r>
      <w:r w:rsidRPr="00004870">
        <w:rPr>
          <w:i/>
          <w:iCs/>
          <w:noProof/>
        </w:rPr>
        <w:t>root MMBP</w:t>
      </w:r>
      <w:r w:rsidRPr="00004870">
        <w:rPr>
          <w:noProof/>
        </w:rPr>
        <w:t xml:space="preserve"> is a glTF2.0</w:t>
      </w:r>
      <w:r w:rsidRPr="00004870" w:rsidDel="00412804">
        <w:rPr>
          <w:noProof/>
        </w:rPr>
        <w:t xml:space="preserve"> </w:t>
      </w:r>
      <w:r w:rsidRPr="00004870">
        <w:rPr>
          <w:noProof/>
        </w:rPr>
        <w:t xml:space="preserve">JSON </w:t>
      </w:r>
      <w:r w:rsidRPr="00004870" w:rsidDel="00412804">
        <w:rPr>
          <w:noProof/>
        </w:rPr>
        <w:t>document.</w:t>
      </w:r>
    </w:p>
    <w:p w14:paraId="71B46A61" w14:textId="77777777" w:rsidR="000E26A4" w:rsidRDefault="000E26A4" w:rsidP="000E26A4">
      <w:pPr>
        <w:keepNext/>
        <w:keepLines/>
        <w:rPr>
          <w:noProof/>
        </w:rPr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</w:t>
      </w:r>
      <w:r>
        <w:t xml:space="preserve"> is defined as the capability of rendering </w:t>
      </w:r>
      <w:r w:rsidDel="00412804">
        <w:rPr>
          <w:lang w:eastAsia="ja-JP"/>
        </w:rPr>
        <w:t xml:space="preserve">glTF 2.0 scenes as specified </w:t>
      </w:r>
      <w:r w:rsidRPr="00E84D1C" w:rsidDel="00412804">
        <w:rPr>
          <w:lang w:eastAsia="ja-JP"/>
        </w:rPr>
        <w:t>in [</w:t>
      </w:r>
      <w:r w:rsidRPr="00E84D1C">
        <w:rPr>
          <w:lang w:eastAsia="ja-JP"/>
        </w:rPr>
        <w:t>2</w:t>
      </w:r>
      <w:r w:rsidRPr="00E84D1C" w:rsidDel="00412804">
        <w:rPr>
          <w:lang w:eastAsia="ja-JP"/>
        </w:rPr>
        <w:t>]</w:t>
      </w:r>
      <w:r>
        <w:rPr>
          <w:lang w:eastAsia="ja-JP"/>
        </w:rPr>
        <w:t xml:space="preserve"> for which </w:t>
      </w:r>
      <w:r w:rsidRPr="00E84D1C" w:rsidDel="00412804">
        <w:rPr>
          <w:noProof/>
        </w:rPr>
        <w:t xml:space="preserve">all components of the 3D scene </w:t>
      </w:r>
      <w:r>
        <w:rPr>
          <w:noProof/>
        </w:rPr>
        <w:t>are either</w:t>
      </w:r>
      <w:r w:rsidRPr="00E84D1C" w:rsidDel="00412804">
        <w:rPr>
          <w:noProof/>
        </w:rPr>
        <w:t xml:space="preserve"> </w:t>
      </w:r>
    </w:p>
    <w:p w14:paraId="3161F3D7" w14:textId="77777777" w:rsidR="000E26A4" w:rsidRDefault="000E26A4" w:rsidP="000E26A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E84D1C" w:rsidDel="00412804">
        <w:rPr>
          <w:noProof/>
        </w:rPr>
        <w:t>encapsulated in a GLB file</w:t>
      </w:r>
      <w:r>
        <w:rPr>
          <w:noProof/>
        </w:rPr>
        <w:t xml:space="preserve">, or </w:t>
      </w:r>
    </w:p>
    <w:p w14:paraId="15D44877" w14:textId="77777777" w:rsidR="000E26A4" w:rsidRDefault="000E26A4" w:rsidP="000E26A4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included as </w:t>
      </w:r>
      <w:r w:rsidRPr="00004870">
        <w:rPr>
          <w:noProof/>
        </w:rPr>
        <w:t xml:space="preserve">multiple parts in a </w:t>
      </w:r>
      <w:r w:rsidRPr="00004870">
        <w:rPr>
          <w:i/>
          <w:iCs/>
          <w:noProof/>
        </w:rPr>
        <w:t>related MMBP</w:t>
      </w:r>
      <w:r>
        <w:rPr>
          <w:noProof/>
        </w:rPr>
        <w:t xml:space="preserve">, for which the </w:t>
      </w:r>
      <w:r w:rsidRPr="00C45B18">
        <w:rPr>
          <w:i/>
          <w:iCs/>
          <w:noProof/>
        </w:rPr>
        <w:t>root MMBP</w:t>
      </w:r>
      <w:r>
        <w:rPr>
          <w:noProof/>
        </w:rPr>
        <w:t xml:space="preserve"> is a </w:t>
      </w:r>
      <w:r w:rsidRPr="00E84D1C" w:rsidDel="00412804">
        <w:rPr>
          <w:noProof/>
        </w:rPr>
        <w:t>GLB file.</w:t>
      </w:r>
    </w:p>
    <w:p w14:paraId="0BECAA0B" w14:textId="77777777" w:rsidR="000E26A4" w:rsidRDefault="000E26A4" w:rsidP="000E26A4">
      <w:pPr>
        <w:keepNext/>
        <w:keepLines/>
        <w:rPr>
          <w:noProof/>
        </w:rPr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GLTF20_AR</w:t>
      </w:r>
      <w:r>
        <w:t xml:space="preserve"> is defined as the capability of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</w:t>
      </w:r>
      <w:r w:rsidRPr="00845DBF">
        <w:t xml:space="preserve"> </w:t>
      </w:r>
      <w:r>
        <w:t xml:space="preserve">with the addition, that the scene may include </w:t>
      </w:r>
      <w:r w:rsidRPr="00594747" w:rsidDel="00412804">
        <w:rPr>
          <w:rFonts w:ascii="Courier New" w:hAnsi="Courier New" w:cs="Courier New"/>
          <w:noProof/>
        </w:rPr>
        <w:t>MPEG_anchor extension</w:t>
      </w:r>
      <w:r w:rsidRPr="00E84D1C" w:rsidDel="00412804">
        <w:rPr>
          <w:noProof/>
        </w:rPr>
        <w:t xml:space="preserve">, </w:t>
      </w:r>
      <w:r w:rsidRPr="00594747" w:rsidDel="00412804">
        <w:rPr>
          <w:rFonts w:ascii="Courier New" w:hAnsi="Courier New" w:cs="Courier New"/>
          <w:noProof/>
        </w:rPr>
        <w:t>EXT_lights_image_based</w:t>
      </w:r>
      <w:r w:rsidRPr="00E84D1C" w:rsidDel="00412804">
        <w:rPr>
          <w:noProof/>
        </w:rPr>
        <w:t xml:space="preserve"> and </w:t>
      </w:r>
      <w:r w:rsidRPr="00594747" w:rsidDel="00412804">
        <w:rPr>
          <w:rFonts w:ascii="Courier New" w:hAnsi="Courier New" w:cs="Courier New"/>
          <w:noProof/>
        </w:rPr>
        <w:t>MPEG_lights_texture_based</w:t>
      </w:r>
      <w:r w:rsidRPr="00E84D1C" w:rsidDel="00412804">
        <w:rPr>
          <w:noProof/>
        </w:rPr>
        <w:t xml:space="preserve"> extensions as defined in [</w:t>
      </w:r>
      <w:r w:rsidRPr="00E84D1C">
        <w:rPr>
          <w:noProof/>
        </w:rPr>
        <w:t>3</w:t>
      </w:r>
      <w:r w:rsidRPr="00E84D1C" w:rsidDel="00412804">
        <w:rPr>
          <w:noProof/>
        </w:rPr>
        <w:t>]</w:t>
      </w:r>
      <w:r>
        <w:rPr>
          <w:noProof/>
        </w:rPr>
        <w:t>.</w:t>
      </w:r>
    </w:p>
    <w:p w14:paraId="11440CF0" w14:textId="77777777" w:rsidR="000E26A4" w:rsidRDefault="000E26A4" w:rsidP="000E26A4">
      <w:pPr>
        <w:keepNext/>
        <w:keepLines/>
        <w:rPr>
          <w:noProof/>
        </w:rPr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GLTF20_GLB_AR</w:t>
      </w:r>
      <w:r>
        <w:t xml:space="preserve"> is defined as the capability of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</w:t>
      </w:r>
      <w:r w:rsidRPr="00845DBF">
        <w:t xml:space="preserve"> </w:t>
      </w:r>
      <w:r>
        <w:t xml:space="preserve">with the addition, that the scene may include </w:t>
      </w:r>
      <w:r w:rsidRPr="00594747" w:rsidDel="00412804">
        <w:rPr>
          <w:rFonts w:ascii="Courier New" w:hAnsi="Courier New" w:cs="Courier New"/>
          <w:noProof/>
        </w:rPr>
        <w:t>MPEG_anchor extension</w:t>
      </w:r>
      <w:r w:rsidRPr="00E84D1C" w:rsidDel="00412804">
        <w:rPr>
          <w:noProof/>
        </w:rPr>
        <w:t xml:space="preserve">, </w:t>
      </w:r>
      <w:r w:rsidRPr="00594747" w:rsidDel="00412804">
        <w:rPr>
          <w:rFonts w:ascii="Courier New" w:hAnsi="Courier New" w:cs="Courier New"/>
          <w:noProof/>
        </w:rPr>
        <w:t>EXT_lights_image_based</w:t>
      </w:r>
      <w:r w:rsidRPr="00E84D1C" w:rsidDel="00412804">
        <w:rPr>
          <w:noProof/>
        </w:rPr>
        <w:t xml:space="preserve"> and </w:t>
      </w:r>
      <w:r w:rsidRPr="00594747" w:rsidDel="00412804">
        <w:rPr>
          <w:rFonts w:ascii="Courier New" w:hAnsi="Courier New" w:cs="Courier New"/>
          <w:noProof/>
        </w:rPr>
        <w:t>MPEG_lights_texture_based</w:t>
      </w:r>
      <w:r w:rsidRPr="00E84D1C" w:rsidDel="00412804">
        <w:rPr>
          <w:noProof/>
        </w:rPr>
        <w:t xml:space="preserve"> extensions as defined in [</w:t>
      </w:r>
      <w:r w:rsidRPr="00E84D1C">
        <w:rPr>
          <w:noProof/>
        </w:rPr>
        <w:t>3</w:t>
      </w:r>
      <w:r w:rsidRPr="00E84D1C" w:rsidDel="00412804">
        <w:rPr>
          <w:noProof/>
        </w:rPr>
        <w:t>]</w:t>
      </w:r>
      <w:r>
        <w:rPr>
          <w:noProof/>
        </w:rPr>
        <w:t>.</w:t>
      </w:r>
    </w:p>
    <w:p w14:paraId="7AB11BB7" w14:textId="77777777" w:rsidR="000E26A4" w:rsidRDefault="000E26A4" w:rsidP="000E26A4">
      <w:pPr>
        <w:keepNext/>
        <w:keepLines/>
        <w:rPr>
          <w:noProof/>
        </w:rPr>
      </w:pPr>
      <w:r w:rsidRPr="002412AE">
        <w:rPr>
          <w:noProof/>
        </w:rPr>
        <w:t>It is recommended that clients supporting such capabilities determine if the media can be safely processed prior to any processing and rendering.</w:t>
      </w:r>
    </w:p>
    <w:p w14:paraId="77813516" w14:textId="23C8232A" w:rsidR="000E26A4" w:rsidRDefault="000E26A4" w:rsidP="000E26A4">
      <w:pPr>
        <w:keepNext/>
        <w:keepLines/>
      </w:pPr>
      <w:r>
        <w:t xml:space="preserve">In the context of this specification, the media type for scenes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</w:t>
      </w:r>
      <w:r>
        <w:t xml:space="preserve"> and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</w:t>
      </w:r>
      <w:ins w:id="40" w:author="Imed Bouazizi" w:date="2024-05-13T20:23:00Z">
        <w:r w:rsidR="003C001B" w:rsidDel="003C001B">
          <w:rPr>
            <w:rFonts w:ascii="Courier New" w:hAnsi="Courier New" w:cs="Courier New"/>
          </w:rPr>
          <w:t xml:space="preserve"> </w:t>
        </w:r>
      </w:ins>
      <w:del w:id="41" w:author="Imed Bouazizi" w:date="2024-05-13T20:23:00Z">
        <w:r w:rsidDel="003C001B">
          <w:rPr>
            <w:rFonts w:ascii="Courier New" w:hAnsi="Courier New" w:cs="Courier New"/>
          </w:rPr>
          <w:delText>GLB_</w:delText>
        </w:r>
      </w:del>
      <w:r>
        <w:rPr>
          <w:rFonts w:ascii="Courier New" w:hAnsi="Courier New" w:cs="Courier New"/>
        </w:rPr>
        <w:t>AR</w:t>
      </w:r>
      <w:r>
        <w:t xml:space="preserve"> shall be signalled with </w:t>
      </w:r>
      <w:r>
        <w:rPr>
          <w:rFonts w:ascii="Courier New" w:hAnsi="Courier New" w:cs="Courier New"/>
        </w:rPr>
        <w:t>model</w:t>
      </w:r>
      <w:r w:rsidRPr="000E5103"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gltf+json</w:t>
      </w:r>
      <w:proofErr w:type="spellEnd"/>
      <w:r>
        <w:t xml:space="preserve"> as defined in [2].</w:t>
      </w:r>
      <w:r w:rsidRPr="00233235">
        <w:t xml:space="preserve"> </w:t>
      </w:r>
    </w:p>
    <w:p w14:paraId="32DE85B4" w14:textId="25B9F84F" w:rsidR="000E26A4" w:rsidRDefault="000E26A4" w:rsidP="000E26A4">
      <w:pPr>
        <w:keepNext/>
        <w:keepLines/>
      </w:pPr>
      <w:r>
        <w:t xml:space="preserve">In the context of this specification, the media type for scenes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</w:t>
      </w:r>
      <w:r>
        <w:t xml:space="preserve"> and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GLTF20_GLB_AR</w:t>
      </w:r>
      <w:r>
        <w:t xml:space="preserve"> shall be signalled with </w:t>
      </w:r>
      <w:r>
        <w:rPr>
          <w:rFonts w:ascii="Courier New" w:hAnsi="Courier New" w:cs="Courier New"/>
        </w:rPr>
        <w:t>model</w:t>
      </w:r>
      <w:r w:rsidRPr="000E5103"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gltf</w:t>
      </w:r>
      <w:proofErr w:type="spellEnd"/>
      <w:ins w:id="42" w:author="Imed Bouazizi" w:date="2024-05-13T21:40:00Z">
        <w:r w:rsidR="00D73D28">
          <w:rPr>
            <w:rFonts w:ascii="Courier New" w:hAnsi="Courier New" w:cs="Courier New"/>
          </w:rPr>
          <w:t>-</w:t>
        </w:r>
      </w:ins>
      <w:del w:id="43" w:author="Imed Bouazizi" w:date="2024-05-13T21:40:00Z">
        <w:r w:rsidDel="00D73D28">
          <w:rPr>
            <w:rFonts w:ascii="Courier New" w:hAnsi="Courier New" w:cs="Courier New"/>
          </w:rPr>
          <w:delText>+</w:delText>
        </w:r>
      </w:del>
      <w:r>
        <w:rPr>
          <w:rFonts w:ascii="Courier New" w:hAnsi="Courier New" w:cs="Courier New"/>
        </w:rPr>
        <w:t>binary</w:t>
      </w:r>
      <w:r>
        <w:t xml:space="preserve"> as defined in [2].</w:t>
      </w:r>
      <w:r w:rsidRPr="00233235">
        <w:t xml:space="preserve"> </w:t>
      </w:r>
    </w:p>
    <w:p w14:paraId="1EA21CF2" w14:textId="17540137" w:rsidR="003111CA" w:rsidRPr="000E26A4" w:rsidRDefault="0040005D" w:rsidP="003111CA">
      <w:pPr>
        <w:keepLines/>
        <w:overflowPunct w:val="0"/>
        <w:autoSpaceDE w:val="0"/>
        <w:autoSpaceDN w:val="0"/>
        <w:adjustRightInd w:val="0"/>
        <w:textAlignment w:val="baseline"/>
      </w:pPr>
      <w:ins w:id="44" w:author="Imed Bouazizi 1" w:date="2024-05-22T00:43:00Z">
        <w:r>
          <w:t xml:space="preserve">Note: </w:t>
        </w:r>
      </w:ins>
      <w:ins w:id="45" w:author="Imed Bouazizi 1" w:date="2024-05-22T00:44:00Z">
        <w:r>
          <w:t>Annex C provides guidelines on the transcoding of 3D scenes and assets in messages for legacy de</w:t>
        </w:r>
      </w:ins>
      <w:ins w:id="46" w:author="Imed Bouazizi 1" w:date="2024-05-22T00:45:00Z">
        <w:r>
          <w:t>vices.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6F8B" w14:paraId="2D8EB177" w14:textId="77777777" w:rsidTr="00516666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EAEA8CE" w14:textId="18428B8D" w:rsidR="00626F8B" w:rsidRPr="007C550E" w:rsidRDefault="00596FB2" w:rsidP="00516666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6</w:t>
            </w:r>
            <w:r w:rsidRPr="00596FB2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626F8B" w:rsidRPr="007C550E">
              <w:rPr>
                <w:b/>
                <w:bCs/>
                <w:noProof/>
              </w:rPr>
              <w:t>Change</w:t>
            </w:r>
          </w:p>
        </w:tc>
      </w:tr>
    </w:tbl>
    <w:p w14:paraId="38CE269D" w14:textId="77777777" w:rsidR="00626F8B" w:rsidRDefault="00626F8B">
      <w:pPr>
        <w:rPr>
          <w:noProof/>
        </w:rPr>
      </w:pPr>
    </w:p>
    <w:p w14:paraId="0FE06325" w14:textId="77777777" w:rsidR="0002693F" w:rsidRDefault="0002693F" w:rsidP="0002693F">
      <w:pPr>
        <w:pStyle w:val="Heading8"/>
      </w:pPr>
      <w:bookmarkStart w:id="47" w:name="_Toc157685499"/>
      <w:bookmarkStart w:id="48" w:name="_Toc159940563"/>
      <w:r w:rsidRPr="004D3578">
        <w:t xml:space="preserve">Annex </w:t>
      </w:r>
      <w:r>
        <w:t>B</w:t>
      </w:r>
      <w:r w:rsidRPr="004D3578">
        <w:t xml:space="preserve"> (informative):</w:t>
      </w:r>
      <w:r>
        <w:br/>
        <w:t>Examples</w:t>
      </w:r>
      <w:bookmarkEnd w:id="47"/>
      <w:bookmarkEnd w:id="48"/>
    </w:p>
    <w:p w14:paraId="2E484E92" w14:textId="5AB19A75" w:rsidR="0002693F" w:rsidDel="00D73D28" w:rsidRDefault="0002693F" w:rsidP="0002693F">
      <w:pPr>
        <w:pStyle w:val="NO"/>
        <w:rPr>
          <w:del w:id="49" w:author="Imed Bouazizi" w:date="2024-05-13T21:42:00Z"/>
        </w:rPr>
      </w:pPr>
      <w:del w:id="50" w:author="Imed Bouazizi" w:date="2024-05-13T21:42:00Z">
        <w:r w:rsidDel="00D73D28">
          <w:delText xml:space="preserve">NOTE: </w:delText>
        </w:r>
        <w:r w:rsidDel="00D73D28">
          <w:tab/>
          <w:delText>Examples are for further study</w:delText>
        </w:r>
      </w:del>
    </w:p>
    <w:p w14:paraId="0F798E90" w14:textId="1B796F52" w:rsidR="0002693F" w:rsidRPr="00D73D28" w:rsidRDefault="0002693F" w:rsidP="00D73D28">
      <w:pPr>
        <w:pStyle w:val="Heading2"/>
        <w:rPr>
          <w:ins w:id="51" w:author="Imed Bouazizi" w:date="2024-05-13T21:28:00Z"/>
        </w:rPr>
      </w:pPr>
      <w:ins w:id="52" w:author="Imed Bouazizi" w:date="2024-05-13T21:27:00Z">
        <w:r w:rsidRPr="00D73D28">
          <w:t xml:space="preserve">B.1 </w:t>
        </w:r>
      </w:ins>
      <w:ins w:id="53" w:author="Imed Bouazizi" w:date="2024-05-13T21:28:00Z">
        <w:r w:rsidRPr="00D73D28">
          <w:t>MMBP message with a 3D asset</w:t>
        </w:r>
      </w:ins>
    </w:p>
    <w:p w14:paraId="6620BFA1" w14:textId="130C2C76" w:rsidR="0002693F" w:rsidRDefault="004E2D52">
      <w:pPr>
        <w:rPr>
          <w:ins w:id="54" w:author="Imed Bouazizi" w:date="2024-05-13T21:32:00Z"/>
          <w:noProof/>
          <w:lang w:val="en-US"/>
        </w:rPr>
      </w:pPr>
      <w:ins w:id="55" w:author="Imed Bouazizi" w:date="2024-05-13T21:30:00Z">
        <w:r>
          <w:rPr>
            <w:noProof/>
            <w:lang w:val="en-US"/>
          </w:rPr>
          <w:t>In this example we show an excerp</w:t>
        </w:r>
      </w:ins>
      <w:ins w:id="56" w:author="Imed Bouazizi" w:date="2024-05-13T21:31:00Z">
        <w:r>
          <w:rPr>
            <w:noProof/>
            <w:lang w:val="en-US"/>
          </w:rPr>
          <w:t>t of a message that contains a 3D asset. The root entry is a glTF 2.0 file. The message has two additional parts: a binary file that contains the geometry of the 3D asset and a</w:t>
        </w:r>
      </w:ins>
      <w:ins w:id="57" w:author="Imed Bouazizi" w:date="2024-05-13T21:32:00Z">
        <w:r>
          <w:rPr>
            <w:noProof/>
            <w:lang w:val="en-US"/>
          </w:rPr>
          <w:t>n image that provides the texture of the 3D asset.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2D52" w14:paraId="4DDA414F" w14:textId="77777777" w:rsidTr="004E2D52">
        <w:trPr>
          <w:ins w:id="58" w:author="Imed Bouazizi" w:date="2024-05-13T21:33:00Z"/>
        </w:trPr>
        <w:tc>
          <w:tcPr>
            <w:tcW w:w="9629" w:type="dxa"/>
          </w:tcPr>
          <w:p w14:paraId="1FBF1CC5" w14:textId="77777777" w:rsidR="004E2D52" w:rsidRPr="004E2D52" w:rsidRDefault="004E2D52">
            <w:pPr>
              <w:pStyle w:val="PL"/>
              <w:rPr>
                <w:ins w:id="59" w:author="Imed Bouazizi" w:date="2024-05-13T21:33:00Z"/>
                <w:lang w:val="en-US"/>
              </w:rPr>
              <w:pPrChange w:id="60" w:author="Imed Bouazizi 1" w:date="2024-05-22T00:46:00Z">
                <w:pPr/>
              </w:pPrChange>
            </w:pPr>
            <w:ins w:id="61" w:author="Imed Bouazizi" w:date="2024-05-13T21:33:00Z">
              <w:r w:rsidRPr="004E2D52">
                <w:rPr>
                  <w:lang w:val="en-US"/>
                </w:rPr>
                <w:t>MIME-Version: 1.0</w:t>
              </w:r>
            </w:ins>
          </w:p>
          <w:p w14:paraId="01BF7AA0" w14:textId="6B921A35" w:rsidR="004E2D52" w:rsidRPr="004E2D52" w:rsidRDefault="004E2D52">
            <w:pPr>
              <w:pStyle w:val="PL"/>
              <w:rPr>
                <w:ins w:id="62" w:author="Imed Bouazizi" w:date="2024-05-13T21:33:00Z"/>
                <w:lang w:val="en-US"/>
              </w:rPr>
              <w:pPrChange w:id="63" w:author="Imed Bouazizi 1" w:date="2024-05-22T00:46:00Z">
                <w:pPr/>
              </w:pPrChange>
            </w:pPr>
            <w:ins w:id="64" w:author="Imed Bouazizi" w:date="2024-05-13T21:33:00Z">
              <w:r w:rsidRPr="004E2D52">
                <w:rPr>
                  <w:lang w:val="en-US"/>
                </w:rPr>
                <w:t>Content-Type: multipart/related; boundary="</w:t>
              </w:r>
            </w:ins>
            <w:ins w:id="65" w:author="Imed Bouazizi" w:date="2024-05-13T21:38:00Z">
              <w:r w:rsidRPr="00D73D28">
                <w:rPr>
                  <w:lang w:val="en-US"/>
                </w:rPr>
                <w:t>===============</w:t>
              </w:r>
            </w:ins>
            <w:ins w:id="66" w:author="Imed Bouazizi" w:date="2024-05-13T21:33:00Z">
              <w:r w:rsidRPr="004E2D52">
                <w:rPr>
                  <w:lang w:val="en-US"/>
                </w:rPr>
                <w:t>"</w:t>
              </w:r>
            </w:ins>
          </w:p>
          <w:p w14:paraId="29D0036C" w14:textId="77777777" w:rsidR="004E2D52" w:rsidRPr="004E2D52" w:rsidRDefault="004E2D52">
            <w:pPr>
              <w:pStyle w:val="PL"/>
              <w:rPr>
                <w:ins w:id="67" w:author="Imed Bouazizi" w:date="2024-05-13T21:33:00Z"/>
                <w:lang w:val="en-US"/>
              </w:rPr>
              <w:pPrChange w:id="68" w:author="Imed Bouazizi 1" w:date="2024-05-22T00:46:00Z">
                <w:pPr/>
              </w:pPrChange>
            </w:pPr>
          </w:p>
          <w:p w14:paraId="2C202207" w14:textId="77E2E080" w:rsidR="004E2D52" w:rsidRPr="004E2D52" w:rsidRDefault="004E2D52">
            <w:pPr>
              <w:pStyle w:val="PL"/>
              <w:rPr>
                <w:ins w:id="69" w:author="Imed Bouazizi" w:date="2024-05-13T21:33:00Z"/>
                <w:lang w:val="en-US"/>
              </w:rPr>
              <w:pPrChange w:id="70" w:author="Imed Bouazizi 1" w:date="2024-05-22T00:46:00Z">
                <w:pPr/>
              </w:pPrChange>
            </w:pPr>
            <w:ins w:id="71" w:author="Imed Bouazizi" w:date="2024-05-13T21:38:00Z">
              <w:r w:rsidRPr="00010182">
                <w:rPr>
                  <w:lang w:val="en-US"/>
                </w:rPr>
                <w:t>===============</w:t>
              </w:r>
            </w:ins>
          </w:p>
          <w:p w14:paraId="67C61E36" w14:textId="64225AE7" w:rsidR="004E2D52" w:rsidRPr="004E2D52" w:rsidRDefault="004E2D52">
            <w:pPr>
              <w:pStyle w:val="PL"/>
              <w:rPr>
                <w:ins w:id="72" w:author="Imed Bouazizi" w:date="2024-05-13T21:33:00Z"/>
                <w:lang w:val="en-US"/>
              </w:rPr>
              <w:pPrChange w:id="73" w:author="Imed Bouazizi 1" w:date="2024-05-22T00:46:00Z">
                <w:pPr/>
              </w:pPrChange>
            </w:pPr>
            <w:ins w:id="74" w:author="Imed Bouazizi" w:date="2024-05-13T21:33:00Z">
              <w:r w:rsidRPr="004E2D52">
                <w:rPr>
                  <w:lang w:val="en-US"/>
                </w:rPr>
                <w:t xml:space="preserve">Content-Type: </w:t>
              </w:r>
              <w:r>
                <w:rPr>
                  <w:lang w:val="en-US"/>
                </w:rPr>
                <w:t>model</w:t>
              </w:r>
              <w:r w:rsidRPr="004E2D52">
                <w:rPr>
                  <w:lang w:val="en-US"/>
                </w:rPr>
                <w:t>/</w:t>
              </w:r>
            </w:ins>
            <w:ins w:id="75" w:author="Imed Bouazizi" w:date="2024-05-13T21:40:00Z">
              <w:r w:rsidR="00D14CE7">
                <w:rPr>
                  <w:lang w:val="en-US"/>
                </w:rPr>
                <w:t>gltf</w:t>
              </w:r>
            </w:ins>
            <w:ins w:id="76" w:author="Imed Bouazizi" w:date="2024-05-13T21:36:00Z">
              <w:r>
                <w:rPr>
                  <w:lang w:val="en-US"/>
                </w:rPr>
                <w:t>+json</w:t>
              </w:r>
            </w:ins>
          </w:p>
          <w:p w14:paraId="3681FC3F" w14:textId="2A47A09C" w:rsidR="004E2D52" w:rsidRPr="004E2D52" w:rsidRDefault="004E2D52">
            <w:pPr>
              <w:pStyle w:val="PL"/>
              <w:rPr>
                <w:ins w:id="77" w:author="Imed Bouazizi" w:date="2024-05-13T21:33:00Z"/>
                <w:lang w:val="en-US"/>
              </w:rPr>
              <w:pPrChange w:id="78" w:author="Imed Bouazizi 1" w:date="2024-05-22T00:46:00Z">
                <w:pPr/>
              </w:pPrChange>
            </w:pPr>
            <w:ins w:id="79" w:author="Imed Bouazizi" w:date="2024-05-13T21:33:00Z">
              <w:r w:rsidRPr="004E2D52">
                <w:rPr>
                  <w:lang w:val="en-US"/>
                </w:rPr>
                <w:t>Content-Disposition: attachment; filename="</w:t>
              </w:r>
              <w:r>
                <w:rPr>
                  <w:lang w:val="en-US"/>
                </w:rPr>
                <w:t>sofa</w:t>
              </w:r>
              <w:r w:rsidRPr="004E2D52">
                <w:rPr>
                  <w:lang w:val="en-US"/>
                </w:rPr>
                <w:t>.gltf"</w:t>
              </w:r>
            </w:ins>
          </w:p>
          <w:p w14:paraId="33B6D5AE" w14:textId="77777777" w:rsidR="004E2D52" w:rsidRPr="004E2D52" w:rsidRDefault="004E2D52">
            <w:pPr>
              <w:pStyle w:val="PL"/>
              <w:rPr>
                <w:ins w:id="80" w:author="Imed Bouazizi" w:date="2024-05-13T21:33:00Z"/>
                <w:lang w:val="en-US"/>
              </w:rPr>
              <w:pPrChange w:id="81" w:author="Imed Bouazizi 1" w:date="2024-05-22T00:46:00Z">
                <w:pPr/>
              </w:pPrChange>
            </w:pPr>
          </w:p>
          <w:p w14:paraId="0830310E" w14:textId="77777777" w:rsidR="004E2D52" w:rsidRPr="004E2D52" w:rsidRDefault="004E2D52">
            <w:pPr>
              <w:pStyle w:val="PL"/>
              <w:rPr>
                <w:ins w:id="82" w:author="Imed Bouazizi" w:date="2024-05-13T21:33:00Z"/>
                <w:lang w:val="en-US"/>
              </w:rPr>
              <w:pPrChange w:id="83" w:author="Imed Bouazizi 1" w:date="2024-05-22T00:46:00Z">
                <w:pPr/>
              </w:pPrChange>
            </w:pPr>
            <w:ins w:id="84" w:author="Imed Bouazizi" w:date="2024-05-13T21:33:00Z">
              <w:r w:rsidRPr="004E2D52">
                <w:rPr>
                  <w:lang w:val="en-US"/>
                </w:rPr>
                <w:t>{</w:t>
              </w:r>
            </w:ins>
          </w:p>
          <w:p w14:paraId="3BD6AC72" w14:textId="77777777" w:rsidR="004E2D52" w:rsidRPr="004E2D52" w:rsidRDefault="004E2D52">
            <w:pPr>
              <w:pStyle w:val="PL"/>
              <w:rPr>
                <w:ins w:id="85" w:author="Imed Bouazizi" w:date="2024-05-13T21:33:00Z"/>
                <w:lang w:val="en-US"/>
              </w:rPr>
              <w:pPrChange w:id="86" w:author="Imed Bouazizi 1" w:date="2024-05-22T00:46:00Z">
                <w:pPr/>
              </w:pPrChange>
            </w:pPr>
            <w:ins w:id="87" w:author="Imed Bouazizi" w:date="2024-05-13T21:33:00Z">
              <w:r w:rsidRPr="004E2D52">
                <w:rPr>
                  <w:lang w:val="en-US"/>
                </w:rPr>
                <w:t xml:space="preserve">    "asset": {</w:t>
              </w:r>
            </w:ins>
          </w:p>
          <w:p w14:paraId="35A25A65" w14:textId="77777777" w:rsidR="004E2D52" w:rsidRPr="004E2D52" w:rsidRDefault="004E2D52">
            <w:pPr>
              <w:pStyle w:val="PL"/>
              <w:rPr>
                <w:ins w:id="88" w:author="Imed Bouazizi" w:date="2024-05-13T21:33:00Z"/>
                <w:lang w:val="en-US"/>
              </w:rPr>
              <w:pPrChange w:id="89" w:author="Imed Bouazizi 1" w:date="2024-05-22T00:46:00Z">
                <w:pPr/>
              </w:pPrChange>
            </w:pPr>
            <w:ins w:id="90" w:author="Imed Bouazizi" w:date="2024-05-13T21:33:00Z">
              <w:r w:rsidRPr="004E2D52">
                <w:rPr>
                  <w:lang w:val="en-US"/>
                </w:rPr>
                <w:t xml:space="preserve">        "version": "2.0"</w:t>
              </w:r>
            </w:ins>
          </w:p>
          <w:p w14:paraId="3072AB62" w14:textId="77777777" w:rsidR="004E2D52" w:rsidRPr="004E2D52" w:rsidRDefault="004E2D52">
            <w:pPr>
              <w:pStyle w:val="PL"/>
              <w:rPr>
                <w:ins w:id="91" w:author="Imed Bouazizi" w:date="2024-05-13T21:33:00Z"/>
                <w:lang w:val="en-US"/>
              </w:rPr>
              <w:pPrChange w:id="92" w:author="Imed Bouazizi 1" w:date="2024-05-22T00:46:00Z">
                <w:pPr/>
              </w:pPrChange>
            </w:pPr>
            <w:ins w:id="93" w:author="Imed Bouazizi" w:date="2024-05-13T21:33:00Z">
              <w:r w:rsidRPr="004E2D52">
                <w:rPr>
                  <w:lang w:val="en-US"/>
                </w:rPr>
                <w:t xml:space="preserve">    },</w:t>
              </w:r>
            </w:ins>
          </w:p>
          <w:p w14:paraId="3A25AE83" w14:textId="77777777" w:rsidR="004E2D52" w:rsidRPr="004E2D52" w:rsidRDefault="004E2D52">
            <w:pPr>
              <w:pStyle w:val="PL"/>
              <w:rPr>
                <w:ins w:id="94" w:author="Imed Bouazizi" w:date="2024-05-13T21:33:00Z"/>
                <w:lang w:val="en-US"/>
              </w:rPr>
              <w:pPrChange w:id="95" w:author="Imed Bouazizi 1" w:date="2024-05-22T00:46:00Z">
                <w:pPr/>
              </w:pPrChange>
            </w:pPr>
            <w:ins w:id="96" w:author="Imed Bouazizi" w:date="2024-05-13T21:33:00Z">
              <w:r w:rsidRPr="004E2D52">
                <w:rPr>
                  <w:lang w:val="en-US"/>
                </w:rPr>
                <w:t xml:space="preserve">    "buffers": [</w:t>
              </w:r>
            </w:ins>
          </w:p>
          <w:p w14:paraId="52A49E3F" w14:textId="77777777" w:rsidR="004E2D52" w:rsidRPr="004E2D52" w:rsidRDefault="004E2D52">
            <w:pPr>
              <w:pStyle w:val="PL"/>
              <w:rPr>
                <w:ins w:id="97" w:author="Imed Bouazizi" w:date="2024-05-13T21:33:00Z"/>
                <w:lang w:val="en-US"/>
              </w:rPr>
              <w:pPrChange w:id="98" w:author="Imed Bouazizi 1" w:date="2024-05-22T00:46:00Z">
                <w:pPr/>
              </w:pPrChange>
            </w:pPr>
            <w:ins w:id="99" w:author="Imed Bouazizi" w:date="2024-05-13T21:33:00Z">
              <w:r w:rsidRPr="004E2D52">
                <w:rPr>
                  <w:lang w:val="en-US"/>
                </w:rPr>
                <w:t xml:space="preserve">        {</w:t>
              </w:r>
            </w:ins>
          </w:p>
          <w:p w14:paraId="1057BBBE" w14:textId="77777777" w:rsidR="004E2D52" w:rsidRPr="004E2D52" w:rsidRDefault="004E2D52">
            <w:pPr>
              <w:pStyle w:val="PL"/>
              <w:rPr>
                <w:ins w:id="100" w:author="Imed Bouazizi" w:date="2024-05-13T21:33:00Z"/>
                <w:lang w:val="en-US"/>
              </w:rPr>
              <w:pPrChange w:id="101" w:author="Imed Bouazizi 1" w:date="2024-05-22T00:46:00Z">
                <w:pPr/>
              </w:pPrChange>
            </w:pPr>
            <w:ins w:id="102" w:author="Imed Bouazizi" w:date="2024-05-13T21:33:00Z">
              <w:r w:rsidRPr="004E2D52">
                <w:rPr>
                  <w:lang w:val="en-US"/>
                </w:rPr>
                <w:t xml:space="preserve">            "uri": "buffer.bin",</w:t>
              </w:r>
            </w:ins>
          </w:p>
          <w:p w14:paraId="10CA2E3C" w14:textId="77777777" w:rsidR="004E2D52" w:rsidRPr="004E2D52" w:rsidRDefault="004E2D52">
            <w:pPr>
              <w:pStyle w:val="PL"/>
              <w:rPr>
                <w:ins w:id="103" w:author="Imed Bouazizi" w:date="2024-05-13T21:33:00Z"/>
                <w:lang w:val="en-US"/>
              </w:rPr>
              <w:pPrChange w:id="104" w:author="Imed Bouazizi 1" w:date="2024-05-22T00:46:00Z">
                <w:pPr/>
              </w:pPrChange>
            </w:pPr>
            <w:ins w:id="105" w:author="Imed Bouazizi" w:date="2024-05-13T21:33:00Z">
              <w:r w:rsidRPr="004E2D52">
                <w:rPr>
                  <w:lang w:val="en-US"/>
                </w:rPr>
                <w:t xml:space="preserve">            "byteLength": 1024</w:t>
              </w:r>
            </w:ins>
          </w:p>
          <w:p w14:paraId="375C6ED7" w14:textId="77777777" w:rsidR="004E2D52" w:rsidRPr="004E2D52" w:rsidRDefault="004E2D52">
            <w:pPr>
              <w:pStyle w:val="PL"/>
              <w:rPr>
                <w:ins w:id="106" w:author="Imed Bouazizi" w:date="2024-05-13T21:33:00Z"/>
                <w:lang w:val="en-US"/>
              </w:rPr>
              <w:pPrChange w:id="107" w:author="Imed Bouazizi 1" w:date="2024-05-22T00:46:00Z">
                <w:pPr/>
              </w:pPrChange>
            </w:pPr>
            <w:ins w:id="108" w:author="Imed Bouazizi" w:date="2024-05-13T21:33:00Z">
              <w:r w:rsidRPr="004E2D52">
                <w:rPr>
                  <w:lang w:val="en-US"/>
                </w:rPr>
                <w:t xml:space="preserve">        }</w:t>
              </w:r>
            </w:ins>
          </w:p>
          <w:p w14:paraId="70150D09" w14:textId="77777777" w:rsidR="004E2D52" w:rsidRPr="004E2D52" w:rsidRDefault="004E2D52">
            <w:pPr>
              <w:pStyle w:val="PL"/>
              <w:rPr>
                <w:ins w:id="109" w:author="Imed Bouazizi" w:date="2024-05-13T21:33:00Z"/>
                <w:lang w:val="en-US"/>
              </w:rPr>
              <w:pPrChange w:id="110" w:author="Imed Bouazizi 1" w:date="2024-05-22T00:46:00Z">
                <w:pPr/>
              </w:pPrChange>
            </w:pPr>
            <w:ins w:id="111" w:author="Imed Bouazizi" w:date="2024-05-13T21:33:00Z">
              <w:r w:rsidRPr="004E2D52">
                <w:rPr>
                  <w:lang w:val="en-US"/>
                </w:rPr>
                <w:t xml:space="preserve">    ],</w:t>
              </w:r>
            </w:ins>
          </w:p>
          <w:p w14:paraId="72A217CA" w14:textId="77777777" w:rsidR="004E2D52" w:rsidRPr="004E2D52" w:rsidRDefault="004E2D52">
            <w:pPr>
              <w:pStyle w:val="PL"/>
              <w:rPr>
                <w:ins w:id="112" w:author="Imed Bouazizi" w:date="2024-05-13T21:33:00Z"/>
                <w:lang w:val="en-US"/>
              </w:rPr>
              <w:pPrChange w:id="113" w:author="Imed Bouazizi 1" w:date="2024-05-22T00:46:00Z">
                <w:pPr/>
              </w:pPrChange>
            </w:pPr>
            <w:ins w:id="114" w:author="Imed Bouazizi" w:date="2024-05-13T21:33:00Z">
              <w:r w:rsidRPr="004E2D52">
                <w:rPr>
                  <w:lang w:val="en-US"/>
                </w:rPr>
                <w:t xml:space="preserve">    "images": [</w:t>
              </w:r>
            </w:ins>
          </w:p>
          <w:p w14:paraId="4F779499" w14:textId="77777777" w:rsidR="004E2D52" w:rsidRPr="004E2D52" w:rsidRDefault="004E2D52">
            <w:pPr>
              <w:pStyle w:val="PL"/>
              <w:rPr>
                <w:ins w:id="115" w:author="Imed Bouazizi" w:date="2024-05-13T21:33:00Z"/>
                <w:lang w:val="en-US"/>
              </w:rPr>
              <w:pPrChange w:id="116" w:author="Imed Bouazizi 1" w:date="2024-05-22T00:46:00Z">
                <w:pPr/>
              </w:pPrChange>
            </w:pPr>
            <w:ins w:id="117" w:author="Imed Bouazizi" w:date="2024-05-13T21:33:00Z">
              <w:r w:rsidRPr="004E2D52">
                <w:rPr>
                  <w:lang w:val="en-US"/>
                </w:rPr>
                <w:lastRenderedPageBreak/>
                <w:t xml:space="preserve">        {</w:t>
              </w:r>
            </w:ins>
          </w:p>
          <w:p w14:paraId="398C80EF" w14:textId="736D48A2" w:rsidR="004E2D52" w:rsidRPr="004E2D52" w:rsidRDefault="004E2D52">
            <w:pPr>
              <w:pStyle w:val="PL"/>
              <w:rPr>
                <w:ins w:id="118" w:author="Imed Bouazizi" w:date="2024-05-13T21:33:00Z"/>
                <w:lang w:val="en-US"/>
              </w:rPr>
              <w:pPrChange w:id="119" w:author="Imed Bouazizi 1" w:date="2024-05-22T00:46:00Z">
                <w:pPr/>
              </w:pPrChange>
            </w:pPr>
            <w:ins w:id="120" w:author="Imed Bouazizi" w:date="2024-05-13T21:33:00Z">
              <w:r w:rsidRPr="004E2D52">
                <w:rPr>
                  <w:lang w:val="en-US"/>
                </w:rPr>
                <w:t xml:space="preserve">            "uri": "</w:t>
              </w:r>
            </w:ins>
            <w:ins w:id="121" w:author="Imed Bouazizi" w:date="2024-05-13T22:09:00Z">
              <w:r w:rsidR="009E4D25">
                <w:rPr>
                  <w:lang w:val="en-US"/>
                </w:rPr>
                <w:t>texture</w:t>
              </w:r>
            </w:ins>
            <w:ins w:id="122" w:author="Imed Bouazizi" w:date="2024-05-13T21:33:00Z">
              <w:r w:rsidRPr="004E2D52">
                <w:rPr>
                  <w:lang w:val="en-US"/>
                </w:rPr>
                <w:t>.jpg"</w:t>
              </w:r>
            </w:ins>
          </w:p>
          <w:p w14:paraId="5E3B1203" w14:textId="77777777" w:rsidR="004E2D52" w:rsidRPr="004E2D52" w:rsidRDefault="004E2D52">
            <w:pPr>
              <w:pStyle w:val="PL"/>
              <w:rPr>
                <w:ins w:id="123" w:author="Imed Bouazizi" w:date="2024-05-13T21:33:00Z"/>
                <w:lang w:val="en-US"/>
              </w:rPr>
              <w:pPrChange w:id="124" w:author="Imed Bouazizi 1" w:date="2024-05-22T00:46:00Z">
                <w:pPr/>
              </w:pPrChange>
            </w:pPr>
            <w:ins w:id="125" w:author="Imed Bouazizi" w:date="2024-05-13T21:33:00Z">
              <w:r w:rsidRPr="004E2D52">
                <w:rPr>
                  <w:lang w:val="en-US"/>
                </w:rPr>
                <w:t xml:space="preserve">        }</w:t>
              </w:r>
            </w:ins>
          </w:p>
          <w:p w14:paraId="1B2ED7FB" w14:textId="77777777" w:rsidR="004E2D52" w:rsidRPr="004E2D52" w:rsidRDefault="004E2D52">
            <w:pPr>
              <w:pStyle w:val="PL"/>
              <w:rPr>
                <w:ins w:id="126" w:author="Imed Bouazizi" w:date="2024-05-13T21:33:00Z"/>
                <w:lang w:val="en-US"/>
              </w:rPr>
              <w:pPrChange w:id="127" w:author="Imed Bouazizi 1" w:date="2024-05-22T00:46:00Z">
                <w:pPr/>
              </w:pPrChange>
            </w:pPr>
            <w:ins w:id="128" w:author="Imed Bouazizi" w:date="2024-05-13T21:33:00Z">
              <w:r w:rsidRPr="004E2D52">
                <w:rPr>
                  <w:lang w:val="en-US"/>
                </w:rPr>
                <w:t xml:space="preserve">    ],</w:t>
              </w:r>
            </w:ins>
          </w:p>
          <w:p w14:paraId="6F207852" w14:textId="77777777" w:rsidR="004E2D52" w:rsidRPr="004E2D52" w:rsidRDefault="004E2D52">
            <w:pPr>
              <w:pStyle w:val="PL"/>
              <w:rPr>
                <w:ins w:id="129" w:author="Imed Bouazizi" w:date="2024-05-13T21:33:00Z"/>
                <w:lang w:val="en-US"/>
              </w:rPr>
              <w:pPrChange w:id="130" w:author="Imed Bouazizi 1" w:date="2024-05-22T00:46:00Z">
                <w:pPr/>
              </w:pPrChange>
            </w:pPr>
            <w:ins w:id="131" w:author="Imed Bouazizi" w:date="2024-05-13T21:33:00Z">
              <w:r w:rsidRPr="004E2D52">
                <w:rPr>
                  <w:lang w:val="en-US"/>
                </w:rPr>
                <w:t xml:space="preserve">    "scenes": [</w:t>
              </w:r>
            </w:ins>
          </w:p>
          <w:p w14:paraId="4BB4CE36" w14:textId="77777777" w:rsidR="004E2D52" w:rsidRPr="004E2D52" w:rsidRDefault="004E2D52">
            <w:pPr>
              <w:pStyle w:val="PL"/>
              <w:rPr>
                <w:ins w:id="132" w:author="Imed Bouazizi" w:date="2024-05-13T21:33:00Z"/>
                <w:lang w:val="en-US"/>
              </w:rPr>
              <w:pPrChange w:id="133" w:author="Imed Bouazizi 1" w:date="2024-05-22T00:46:00Z">
                <w:pPr/>
              </w:pPrChange>
            </w:pPr>
            <w:ins w:id="134" w:author="Imed Bouazizi" w:date="2024-05-13T21:33:00Z">
              <w:r w:rsidRPr="004E2D52">
                <w:rPr>
                  <w:lang w:val="en-US"/>
                </w:rPr>
                <w:t xml:space="preserve">        {</w:t>
              </w:r>
            </w:ins>
          </w:p>
          <w:p w14:paraId="7257C129" w14:textId="77777777" w:rsidR="004E2D52" w:rsidRPr="004E2D52" w:rsidRDefault="004E2D52">
            <w:pPr>
              <w:pStyle w:val="PL"/>
              <w:rPr>
                <w:ins w:id="135" w:author="Imed Bouazizi" w:date="2024-05-13T21:33:00Z"/>
                <w:lang w:val="en-US"/>
              </w:rPr>
              <w:pPrChange w:id="136" w:author="Imed Bouazizi 1" w:date="2024-05-22T00:46:00Z">
                <w:pPr/>
              </w:pPrChange>
            </w:pPr>
            <w:ins w:id="137" w:author="Imed Bouazizi" w:date="2024-05-13T21:33:00Z">
              <w:r w:rsidRPr="004E2D52">
                <w:rPr>
                  <w:lang w:val="en-US"/>
                </w:rPr>
                <w:t xml:space="preserve">            "nodes": [0]</w:t>
              </w:r>
            </w:ins>
          </w:p>
          <w:p w14:paraId="2B9A300A" w14:textId="77777777" w:rsidR="004E2D52" w:rsidRPr="004E2D52" w:rsidRDefault="004E2D52">
            <w:pPr>
              <w:pStyle w:val="PL"/>
              <w:rPr>
                <w:ins w:id="138" w:author="Imed Bouazizi" w:date="2024-05-13T21:33:00Z"/>
                <w:lang w:val="en-US"/>
              </w:rPr>
              <w:pPrChange w:id="139" w:author="Imed Bouazizi 1" w:date="2024-05-22T00:46:00Z">
                <w:pPr/>
              </w:pPrChange>
            </w:pPr>
            <w:ins w:id="140" w:author="Imed Bouazizi" w:date="2024-05-13T21:33:00Z">
              <w:r w:rsidRPr="004E2D52">
                <w:rPr>
                  <w:lang w:val="en-US"/>
                </w:rPr>
                <w:t xml:space="preserve">        }</w:t>
              </w:r>
            </w:ins>
          </w:p>
          <w:p w14:paraId="5531CA12" w14:textId="77777777" w:rsidR="004E2D52" w:rsidRPr="004E2D52" w:rsidRDefault="004E2D52">
            <w:pPr>
              <w:pStyle w:val="PL"/>
              <w:rPr>
                <w:ins w:id="141" w:author="Imed Bouazizi" w:date="2024-05-13T21:33:00Z"/>
                <w:lang w:val="en-US"/>
              </w:rPr>
              <w:pPrChange w:id="142" w:author="Imed Bouazizi 1" w:date="2024-05-22T00:46:00Z">
                <w:pPr/>
              </w:pPrChange>
            </w:pPr>
            <w:ins w:id="143" w:author="Imed Bouazizi" w:date="2024-05-13T21:33:00Z">
              <w:r w:rsidRPr="004E2D52">
                <w:rPr>
                  <w:lang w:val="en-US"/>
                </w:rPr>
                <w:t xml:space="preserve">    ],</w:t>
              </w:r>
            </w:ins>
          </w:p>
          <w:p w14:paraId="7221F797" w14:textId="77777777" w:rsidR="004E2D52" w:rsidRPr="004E2D52" w:rsidRDefault="004E2D52">
            <w:pPr>
              <w:pStyle w:val="PL"/>
              <w:rPr>
                <w:ins w:id="144" w:author="Imed Bouazizi" w:date="2024-05-13T21:33:00Z"/>
                <w:lang w:val="en-US"/>
              </w:rPr>
              <w:pPrChange w:id="145" w:author="Imed Bouazizi 1" w:date="2024-05-22T00:46:00Z">
                <w:pPr/>
              </w:pPrChange>
            </w:pPr>
            <w:ins w:id="146" w:author="Imed Bouazizi" w:date="2024-05-13T21:33:00Z">
              <w:r w:rsidRPr="004E2D52">
                <w:rPr>
                  <w:lang w:val="en-US"/>
                </w:rPr>
                <w:t xml:space="preserve">    "nodes": [</w:t>
              </w:r>
            </w:ins>
          </w:p>
          <w:p w14:paraId="1C246101" w14:textId="77777777" w:rsidR="004E2D52" w:rsidRPr="004E2D52" w:rsidRDefault="004E2D52">
            <w:pPr>
              <w:pStyle w:val="PL"/>
              <w:rPr>
                <w:ins w:id="147" w:author="Imed Bouazizi" w:date="2024-05-13T21:33:00Z"/>
                <w:lang w:val="en-US"/>
              </w:rPr>
              <w:pPrChange w:id="148" w:author="Imed Bouazizi 1" w:date="2024-05-22T00:46:00Z">
                <w:pPr/>
              </w:pPrChange>
            </w:pPr>
            <w:ins w:id="149" w:author="Imed Bouazizi" w:date="2024-05-13T21:33:00Z">
              <w:r w:rsidRPr="004E2D52">
                <w:rPr>
                  <w:lang w:val="en-US"/>
                </w:rPr>
                <w:t xml:space="preserve">        {</w:t>
              </w:r>
            </w:ins>
          </w:p>
          <w:p w14:paraId="3AAA34A9" w14:textId="77777777" w:rsidR="004E2D52" w:rsidRPr="004E2D52" w:rsidRDefault="004E2D52">
            <w:pPr>
              <w:pStyle w:val="PL"/>
              <w:rPr>
                <w:ins w:id="150" w:author="Imed Bouazizi" w:date="2024-05-13T21:33:00Z"/>
                <w:lang w:val="en-US"/>
              </w:rPr>
              <w:pPrChange w:id="151" w:author="Imed Bouazizi 1" w:date="2024-05-22T00:46:00Z">
                <w:pPr/>
              </w:pPrChange>
            </w:pPr>
            <w:ins w:id="152" w:author="Imed Bouazizi" w:date="2024-05-13T21:33:00Z">
              <w:r w:rsidRPr="004E2D52">
                <w:rPr>
                  <w:lang w:val="en-US"/>
                </w:rPr>
                <w:t xml:space="preserve">            "mesh": 0</w:t>
              </w:r>
            </w:ins>
          </w:p>
          <w:p w14:paraId="2EB3144F" w14:textId="77777777" w:rsidR="004E2D52" w:rsidRPr="004E2D52" w:rsidRDefault="004E2D52">
            <w:pPr>
              <w:pStyle w:val="PL"/>
              <w:rPr>
                <w:ins w:id="153" w:author="Imed Bouazizi" w:date="2024-05-13T21:33:00Z"/>
                <w:lang w:val="en-US"/>
              </w:rPr>
              <w:pPrChange w:id="154" w:author="Imed Bouazizi 1" w:date="2024-05-22T00:46:00Z">
                <w:pPr/>
              </w:pPrChange>
            </w:pPr>
            <w:ins w:id="155" w:author="Imed Bouazizi" w:date="2024-05-13T21:33:00Z">
              <w:r w:rsidRPr="004E2D52">
                <w:rPr>
                  <w:lang w:val="en-US"/>
                </w:rPr>
                <w:t xml:space="preserve">        }</w:t>
              </w:r>
            </w:ins>
          </w:p>
          <w:p w14:paraId="271ED72B" w14:textId="77777777" w:rsidR="004E2D52" w:rsidRPr="004E2D52" w:rsidRDefault="004E2D52">
            <w:pPr>
              <w:pStyle w:val="PL"/>
              <w:rPr>
                <w:ins w:id="156" w:author="Imed Bouazizi" w:date="2024-05-13T21:33:00Z"/>
                <w:lang w:val="en-US"/>
              </w:rPr>
              <w:pPrChange w:id="157" w:author="Imed Bouazizi 1" w:date="2024-05-22T00:46:00Z">
                <w:pPr/>
              </w:pPrChange>
            </w:pPr>
            <w:ins w:id="158" w:author="Imed Bouazizi" w:date="2024-05-13T21:33:00Z">
              <w:r w:rsidRPr="004E2D52">
                <w:rPr>
                  <w:lang w:val="en-US"/>
                </w:rPr>
                <w:t xml:space="preserve">    ],</w:t>
              </w:r>
            </w:ins>
          </w:p>
          <w:p w14:paraId="65315680" w14:textId="77777777" w:rsidR="004E2D52" w:rsidRPr="004E2D52" w:rsidRDefault="004E2D52">
            <w:pPr>
              <w:pStyle w:val="PL"/>
              <w:rPr>
                <w:ins w:id="159" w:author="Imed Bouazizi" w:date="2024-05-13T21:33:00Z"/>
                <w:lang w:val="en-US"/>
              </w:rPr>
              <w:pPrChange w:id="160" w:author="Imed Bouazizi 1" w:date="2024-05-22T00:46:00Z">
                <w:pPr/>
              </w:pPrChange>
            </w:pPr>
            <w:ins w:id="161" w:author="Imed Bouazizi" w:date="2024-05-13T21:33:00Z">
              <w:r w:rsidRPr="004E2D52">
                <w:rPr>
                  <w:lang w:val="en-US"/>
                </w:rPr>
                <w:t xml:space="preserve">    "meshes": [</w:t>
              </w:r>
            </w:ins>
          </w:p>
          <w:p w14:paraId="30D04A16" w14:textId="77777777" w:rsidR="004E2D52" w:rsidRPr="00476BCE" w:rsidRDefault="004E2D52">
            <w:pPr>
              <w:pStyle w:val="PL"/>
              <w:rPr>
                <w:ins w:id="162" w:author="Imed Bouazizi" w:date="2024-05-13T21:33:00Z"/>
                <w:lang w:val="fr-FR"/>
                <w:rPrChange w:id="163" w:author="Gabin, Frederic" w:date="2024-05-22T07:31:00Z">
                  <w:rPr>
                    <w:ins w:id="164" w:author="Imed Bouazizi" w:date="2024-05-13T21:33:00Z"/>
                    <w:noProof/>
                    <w:lang w:val="en-US"/>
                  </w:rPr>
                </w:rPrChange>
              </w:rPr>
              <w:pPrChange w:id="165" w:author="Imed Bouazizi 1" w:date="2024-05-22T00:46:00Z">
                <w:pPr/>
              </w:pPrChange>
            </w:pPr>
            <w:ins w:id="166" w:author="Imed Bouazizi" w:date="2024-05-13T21:33:00Z">
              <w:r w:rsidRPr="004E2D52">
                <w:rPr>
                  <w:lang w:val="en-US"/>
                </w:rPr>
                <w:t xml:space="preserve">        </w:t>
              </w:r>
              <w:r w:rsidRPr="00476BCE">
                <w:rPr>
                  <w:lang w:val="fr-FR"/>
                  <w:rPrChange w:id="167" w:author="Gabin, Frederic" w:date="2024-05-22T07:31:00Z">
                    <w:rPr>
                      <w:lang w:val="en-US"/>
                    </w:rPr>
                  </w:rPrChange>
                </w:rPr>
                <w:t>{</w:t>
              </w:r>
            </w:ins>
          </w:p>
          <w:p w14:paraId="41B702D0" w14:textId="77777777" w:rsidR="004E2D52" w:rsidRPr="00476BCE" w:rsidRDefault="004E2D52">
            <w:pPr>
              <w:pStyle w:val="PL"/>
              <w:rPr>
                <w:ins w:id="168" w:author="Imed Bouazizi" w:date="2024-05-13T21:33:00Z"/>
                <w:lang w:val="fr-FR"/>
                <w:rPrChange w:id="169" w:author="Gabin, Frederic" w:date="2024-05-22T07:31:00Z">
                  <w:rPr>
                    <w:ins w:id="170" w:author="Imed Bouazizi" w:date="2024-05-13T21:33:00Z"/>
                    <w:noProof/>
                    <w:lang w:val="en-US"/>
                  </w:rPr>
                </w:rPrChange>
              </w:rPr>
              <w:pPrChange w:id="171" w:author="Imed Bouazizi 1" w:date="2024-05-22T00:46:00Z">
                <w:pPr/>
              </w:pPrChange>
            </w:pPr>
            <w:ins w:id="172" w:author="Imed Bouazizi" w:date="2024-05-13T21:33:00Z">
              <w:r w:rsidRPr="00476BCE">
                <w:rPr>
                  <w:lang w:val="fr-FR"/>
                  <w:rPrChange w:id="173" w:author="Gabin, Frederic" w:date="2024-05-22T07:31:00Z">
                    <w:rPr>
                      <w:lang w:val="en-US"/>
                    </w:rPr>
                  </w:rPrChange>
                </w:rPr>
                <w:t xml:space="preserve">            "primitives": [</w:t>
              </w:r>
            </w:ins>
          </w:p>
          <w:p w14:paraId="24F3B0B8" w14:textId="77777777" w:rsidR="004E2D52" w:rsidRPr="00476BCE" w:rsidRDefault="004E2D52">
            <w:pPr>
              <w:pStyle w:val="PL"/>
              <w:rPr>
                <w:ins w:id="174" w:author="Imed Bouazizi" w:date="2024-05-13T21:33:00Z"/>
                <w:lang w:val="fr-FR"/>
                <w:rPrChange w:id="175" w:author="Gabin, Frederic" w:date="2024-05-22T07:31:00Z">
                  <w:rPr>
                    <w:ins w:id="176" w:author="Imed Bouazizi" w:date="2024-05-13T21:33:00Z"/>
                    <w:noProof/>
                    <w:lang w:val="en-US"/>
                  </w:rPr>
                </w:rPrChange>
              </w:rPr>
              <w:pPrChange w:id="177" w:author="Imed Bouazizi 1" w:date="2024-05-22T00:46:00Z">
                <w:pPr/>
              </w:pPrChange>
            </w:pPr>
            <w:ins w:id="178" w:author="Imed Bouazizi" w:date="2024-05-13T21:33:00Z">
              <w:r w:rsidRPr="00476BCE">
                <w:rPr>
                  <w:lang w:val="fr-FR"/>
                  <w:rPrChange w:id="179" w:author="Gabin, Frederic" w:date="2024-05-22T07:31:00Z">
                    <w:rPr>
                      <w:lang w:val="en-US"/>
                    </w:rPr>
                  </w:rPrChange>
                </w:rPr>
                <w:t xml:space="preserve">                {</w:t>
              </w:r>
            </w:ins>
          </w:p>
          <w:p w14:paraId="33CF3D70" w14:textId="77777777" w:rsidR="004E2D52" w:rsidRPr="00476BCE" w:rsidRDefault="004E2D52">
            <w:pPr>
              <w:pStyle w:val="PL"/>
              <w:rPr>
                <w:ins w:id="180" w:author="Imed Bouazizi" w:date="2024-05-13T21:33:00Z"/>
                <w:lang w:val="fr-FR"/>
                <w:rPrChange w:id="181" w:author="Gabin, Frederic" w:date="2024-05-22T07:31:00Z">
                  <w:rPr>
                    <w:ins w:id="182" w:author="Imed Bouazizi" w:date="2024-05-13T21:33:00Z"/>
                    <w:noProof/>
                    <w:lang w:val="en-US"/>
                  </w:rPr>
                </w:rPrChange>
              </w:rPr>
              <w:pPrChange w:id="183" w:author="Imed Bouazizi 1" w:date="2024-05-22T00:46:00Z">
                <w:pPr/>
              </w:pPrChange>
            </w:pPr>
            <w:ins w:id="184" w:author="Imed Bouazizi" w:date="2024-05-13T21:33:00Z">
              <w:r w:rsidRPr="00476BCE">
                <w:rPr>
                  <w:lang w:val="fr-FR"/>
                  <w:rPrChange w:id="185" w:author="Gabin, Frederic" w:date="2024-05-22T07:31:00Z">
                    <w:rPr>
                      <w:lang w:val="en-US"/>
                    </w:rPr>
                  </w:rPrChange>
                </w:rPr>
                <w:t xml:space="preserve">                    "attributes": {</w:t>
              </w:r>
            </w:ins>
          </w:p>
          <w:p w14:paraId="3074CD2D" w14:textId="77777777" w:rsidR="004E2D52" w:rsidRPr="00476BCE" w:rsidRDefault="004E2D52">
            <w:pPr>
              <w:pStyle w:val="PL"/>
              <w:rPr>
                <w:ins w:id="186" w:author="Imed Bouazizi" w:date="2024-05-13T21:33:00Z"/>
                <w:lang w:val="fr-FR"/>
                <w:rPrChange w:id="187" w:author="Gabin, Frederic" w:date="2024-05-22T07:31:00Z">
                  <w:rPr>
                    <w:ins w:id="188" w:author="Imed Bouazizi" w:date="2024-05-13T21:33:00Z"/>
                    <w:noProof/>
                    <w:lang w:val="en-US"/>
                  </w:rPr>
                </w:rPrChange>
              </w:rPr>
              <w:pPrChange w:id="189" w:author="Imed Bouazizi 1" w:date="2024-05-22T00:46:00Z">
                <w:pPr/>
              </w:pPrChange>
            </w:pPr>
            <w:ins w:id="190" w:author="Imed Bouazizi" w:date="2024-05-13T21:33:00Z">
              <w:r w:rsidRPr="00476BCE">
                <w:rPr>
                  <w:lang w:val="fr-FR"/>
                  <w:rPrChange w:id="191" w:author="Gabin, Frederic" w:date="2024-05-22T07:31:00Z">
                    <w:rPr>
                      <w:lang w:val="en-US"/>
                    </w:rPr>
                  </w:rPrChange>
                </w:rPr>
                <w:t xml:space="preserve">                        "POSITION": 0</w:t>
              </w:r>
            </w:ins>
          </w:p>
          <w:p w14:paraId="0BF008E0" w14:textId="77777777" w:rsidR="004E2D52" w:rsidRPr="00476BCE" w:rsidRDefault="004E2D52">
            <w:pPr>
              <w:pStyle w:val="PL"/>
              <w:rPr>
                <w:ins w:id="192" w:author="Imed Bouazizi" w:date="2024-05-13T21:33:00Z"/>
                <w:lang w:val="fr-FR"/>
                <w:rPrChange w:id="193" w:author="Gabin, Frederic" w:date="2024-05-22T07:31:00Z">
                  <w:rPr>
                    <w:ins w:id="194" w:author="Imed Bouazizi" w:date="2024-05-13T21:33:00Z"/>
                    <w:noProof/>
                    <w:lang w:val="en-US"/>
                  </w:rPr>
                </w:rPrChange>
              </w:rPr>
              <w:pPrChange w:id="195" w:author="Imed Bouazizi 1" w:date="2024-05-22T00:46:00Z">
                <w:pPr/>
              </w:pPrChange>
            </w:pPr>
            <w:ins w:id="196" w:author="Imed Bouazizi" w:date="2024-05-13T21:33:00Z">
              <w:r w:rsidRPr="00476BCE">
                <w:rPr>
                  <w:lang w:val="fr-FR"/>
                  <w:rPrChange w:id="197" w:author="Gabin, Frederic" w:date="2024-05-22T07:31:00Z">
                    <w:rPr>
                      <w:lang w:val="en-US"/>
                    </w:rPr>
                  </w:rPrChange>
                </w:rPr>
                <w:t xml:space="preserve">                    },</w:t>
              </w:r>
            </w:ins>
          </w:p>
          <w:p w14:paraId="12911E78" w14:textId="77777777" w:rsidR="004E2D52" w:rsidRPr="00476BCE" w:rsidRDefault="004E2D52">
            <w:pPr>
              <w:pStyle w:val="PL"/>
              <w:rPr>
                <w:ins w:id="198" w:author="Imed Bouazizi" w:date="2024-05-13T21:33:00Z"/>
                <w:lang w:val="fr-FR"/>
                <w:rPrChange w:id="199" w:author="Gabin, Frederic" w:date="2024-05-22T07:31:00Z">
                  <w:rPr>
                    <w:ins w:id="200" w:author="Imed Bouazizi" w:date="2024-05-13T21:33:00Z"/>
                    <w:noProof/>
                    <w:lang w:val="en-US"/>
                  </w:rPr>
                </w:rPrChange>
              </w:rPr>
              <w:pPrChange w:id="201" w:author="Imed Bouazizi 1" w:date="2024-05-22T00:46:00Z">
                <w:pPr/>
              </w:pPrChange>
            </w:pPr>
            <w:ins w:id="202" w:author="Imed Bouazizi" w:date="2024-05-13T21:33:00Z">
              <w:r w:rsidRPr="00476BCE">
                <w:rPr>
                  <w:lang w:val="fr-FR"/>
                  <w:rPrChange w:id="203" w:author="Gabin, Frederic" w:date="2024-05-22T07:31:00Z">
                    <w:rPr>
                      <w:lang w:val="en-US"/>
                    </w:rPr>
                  </w:rPrChange>
                </w:rPr>
                <w:t xml:space="preserve">                    "indices": 1</w:t>
              </w:r>
            </w:ins>
          </w:p>
          <w:p w14:paraId="644A91B2" w14:textId="77777777" w:rsidR="004E2D52" w:rsidRPr="00476BCE" w:rsidRDefault="004E2D52">
            <w:pPr>
              <w:pStyle w:val="PL"/>
              <w:rPr>
                <w:ins w:id="204" w:author="Imed Bouazizi" w:date="2024-05-13T21:33:00Z"/>
                <w:lang w:val="fr-FR"/>
                <w:rPrChange w:id="205" w:author="Gabin, Frederic" w:date="2024-05-22T07:31:00Z">
                  <w:rPr>
                    <w:ins w:id="206" w:author="Imed Bouazizi" w:date="2024-05-13T21:33:00Z"/>
                    <w:noProof/>
                    <w:lang w:val="en-US"/>
                  </w:rPr>
                </w:rPrChange>
              </w:rPr>
              <w:pPrChange w:id="207" w:author="Imed Bouazizi 1" w:date="2024-05-22T00:46:00Z">
                <w:pPr/>
              </w:pPrChange>
            </w:pPr>
            <w:ins w:id="208" w:author="Imed Bouazizi" w:date="2024-05-13T21:33:00Z">
              <w:r w:rsidRPr="00476BCE">
                <w:rPr>
                  <w:lang w:val="fr-FR"/>
                  <w:rPrChange w:id="209" w:author="Gabin, Frederic" w:date="2024-05-22T07:31:00Z">
                    <w:rPr>
                      <w:lang w:val="en-US"/>
                    </w:rPr>
                  </w:rPrChange>
                </w:rPr>
                <w:t xml:space="preserve">                }</w:t>
              </w:r>
            </w:ins>
          </w:p>
          <w:p w14:paraId="1BC44B08" w14:textId="77777777" w:rsidR="004E2D52" w:rsidRPr="00476BCE" w:rsidRDefault="004E2D52">
            <w:pPr>
              <w:pStyle w:val="PL"/>
              <w:rPr>
                <w:ins w:id="210" w:author="Imed Bouazizi" w:date="2024-05-13T21:33:00Z"/>
                <w:lang w:val="fr-FR"/>
                <w:rPrChange w:id="211" w:author="Gabin, Frederic" w:date="2024-05-22T07:31:00Z">
                  <w:rPr>
                    <w:ins w:id="212" w:author="Imed Bouazizi" w:date="2024-05-13T21:33:00Z"/>
                    <w:noProof/>
                    <w:lang w:val="en-US"/>
                  </w:rPr>
                </w:rPrChange>
              </w:rPr>
              <w:pPrChange w:id="213" w:author="Imed Bouazizi 1" w:date="2024-05-22T00:46:00Z">
                <w:pPr/>
              </w:pPrChange>
            </w:pPr>
            <w:ins w:id="214" w:author="Imed Bouazizi" w:date="2024-05-13T21:33:00Z">
              <w:r w:rsidRPr="00476BCE">
                <w:rPr>
                  <w:lang w:val="fr-FR"/>
                  <w:rPrChange w:id="215" w:author="Gabin, Frederic" w:date="2024-05-22T07:31:00Z">
                    <w:rPr>
                      <w:lang w:val="en-US"/>
                    </w:rPr>
                  </w:rPrChange>
                </w:rPr>
                <w:t xml:space="preserve">            ]</w:t>
              </w:r>
            </w:ins>
          </w:p>
          <w:p w14:paraId="547F44ED" w14:textId="77777777" w:rsidR="004E2D52" w:rsidRPr="00476BCE" w:rsidRDefault="004E2D52">
            <w:pPr>
              <w:pStyle w:val="PL"/>
              <w:rPr>
                <w:ins w:id="216" w:author="Imed Bouazizi" w:date="2024-05-13T21:33:00Z"/>
                <w:lang w:val="fr-FR"/>
                <w:rPrChange w:id="217" w:author="Gabin, Frederic" w:date="2024-05-22T07:31:00Z">
                  <w:rPr>
                    <w:ins w:id="218" w:author="Imed Bouazizi" w:date="2024-05-13T21:33:00Z"/>
                    <w:noProof/>
                    <w:lang w:val="en-US"/>
                  </w:rPr>
                </w:rPrChange>
              </w:rPr>
              <w:pPrChange w:id="219" w:author="Imed Bouazizi 1" w:date="2024-05-22T00:46:00Z">
                <w:pPr/>
              </w:pPrChange>
            </w:pPr>
            <w:ins w:id="220" w:author="Imed Bouazizi" w:date="2024-05-13T21:33:00Z">
              <w:r w:rsidRPr="00476BCE">
                <w:rPr>
                  <w:lang w:val="fr-FR"/>
                  <w:rPrChange w:id="221" w:author="Gabin, Frederic" w:date="2024-05-22T07:31:00Z">
                    <w:rPr>
                      <w:lang w:val="en-US"/>
                    </w:rPr>
                  </w:rPrChange>
                </w:rPr>
                <w:t xml:space="preserve">        }</w:t>
              </w:r>
            </w:ins>
          </w:p>
          <w:p w14:paraId="31841BD4" w14:textId="77777777" w:rsidR="004E2D52" w:rsidRPr="00476BCE" w:rsidRDefault="004E2D52">
            <w:pPr>
              <w:pStyle w:val="PL"/>
              <w:rPr>
                <w:ins w:id="222" w:author="Imed Bouazizi" w:date="2024-05-13T21:33:00Z"/>
                <w:lang w:val="fr-FR"/>
                <w:rPrChange w:id="223" w:author="Gabin, Frederic" w:date="2024-05-22T07:31:00Z">
                  <w:rPr>
                    <w:ins w:id="224" w:author="Imed Bouazizi" w:date="2024-05-13T21:33:00Z"/>
                    <w:noProof/>
                    <w:lang w:val="en-US"/>
                  </w:rPr>
                </w:rPrChange>
              </w:rPr>
              <w:pPrChange w:id="225" w:author="Imed Bouazizi 1" w:date="2024-05-22T00:46:00Z">
                <w:pPr/>
              </w:pPrChange>
            </w:pPr>
            <w:ins w:id="226" w:author="Imed Bouazizi" w:date="2024-05-13T21:33:00Z">
              <w:r w:rsidRPr="00476BCE">
                <w:rPr>
                  <w:lang w:val="fr-FR"/>
                  <w:rPrChange w:id="227" w:author="Gabin, Frederic" w:date="2024-05-22T07:31:00Z">
                    <w:rPr>
                      <w:lang w:val="en-US"/>
                    </w:rPr>
                  </w:rPrChange>
                </w:rPr>
                <w:t xml:space="preserve">    ],</w:t>
              </w:r>
            </w:ins>
          </w:p>
          <w:p w14:paraId="342C64CA" w14:textId="77777777" w:rsidR="004E2D52" w:rsidRPr="00476BCE" w:rsidRDefault="004E2D52">
            <w:pPr>
              <w:pStyle w:val="PL"/>
              <w:rPr>
                <w:ins w:id="228" w:author="Imed Bouazizi" w:date="2024-05-13T21:33:00Z"/>
                <w:lang w:val="fr-FR"/>
                <w:rPrChange w:id="229" w:author="Gabin, Frederic" w:date="2024-05-22T07:31:00Z">
                  <w:rPr>
                    <w:ins w:id="230" w:author="Imed Bouazizi" w:date="2024-05-13T21:33:00Z"/>
                    <w:noProof/>
                    <w:lang w:val="en-US"/>
                  </w:rPr>
                </w:rPrChange>
              </w:rPr>
              <w:pPrChange w:id="231" w:author="Imed Bouazizi 1" w:date="2024-05-22T00:46:00Z">
                <w:pPr/>
              </w:pPrChange>
            </w:pPr>
            <w:ins w:id="232" w:author="Imed Bouazizi" w:date="2024-05-13T21:33:00Z">
              <w:r w:rsidRPr="00476BCE">
                <w:rPr>
                  <w:lang w:val="fr-FR"/>
                  <w:rPrChange w:id="233" w:author="Gabin, Frederic" w:date="2024-05-22T07:31:00Z">
                    <w:rPr>
                      <w:lang w:val="en-US"/>
                    </w:rPr>
                  </w:rPrChange>
                </w:rPr>
                <w:t xml:space="preserve">    "accessors": [</w:t>
              </w:r>
            </w:ins>
          </w:p>
          <w:p w14:paraId="26236BE1" w14:textId="77777777" w:rsidR="004E2D52" w:rsidRPr="004E2D52" w:rsidRDefault="004E2D52">
            <w:pPr>
              <w:pStyle w:val="PL"/>
              <w:rPr>
                <w:ins w:id="234" w:author="Imed Bouazizi" w:date="2024-05-13T21:33:00Z"/>
                <w:lang w:val="en-US"/>
              </w:rPr>
              <w:pPrChange w:id="235" w:author="Imed Bouazizi 1" w:date="2024-05-22T00:46:00Z">
                <w:pPr/>
              </w:pPrChange>
            </w:pPr>
            <w:ins w:id="236" w:author="Imed Bouazizi" w:date="2024-05-13T21:33:00Z">
              <w:r w:rsidRPr="00476BCE">
                <w:rPr>
                  <w:lang w:val="fr-FR"/>
                  <w:rPrChange w:id="237" w:author="Gabin, Frederic" w:date="2024-05-22T07:31:00Z">
                    <w:rPr>
                      <w:lang w:val="en-US"/>
                    </w:rPr>
                  </w:rPrChange>
                </w:rPr>
                <w:t xml:space="preserve">        </w:t>
              </w:r>
              <w:r w:rsidRPr="004E2D52">
                <w:rPr>
                  <w:lang w:val="en-US"/>
                </w:rPr>
                <w:t>{</w:t>
              </w:r>
            </w:ins>
          </w:p>
          <w:p w14:paraId="37EE700E" w14:textId="77777777" w:rsidR="004E2D52" w:rsidRPr="004E2D52" w:rsidRDefault="004E2D52">
            <w:pPr>
              <w:pStyle w:val="PL"/>
              <w:rPr>
                <w:ins w:id="238" w:author="Imed Bouazizi" w:date="2024-05-13T21:33:00Z"/>
                <w:lang w:val="en-US"/>
              </w:rPr>
              <w:pPrChange w:id="239" w:author="Imed Bouazizi 1" w:date="2024-05-22T00:46:00Z">
                <w:pPr/>
              </w:pPrChange>
            </w:pPr>
            <w:ins w:id="240" w:author="Imed Bouazizi" w:date="2024-05-13T21:33:00Z">
              <w:r w:rsidRPr="004E2D52">
                <w:rPr>
                  <w:lang w:val="en-US"/>
                </w:rPr>
                <w:t xml:space="preserve">            "bufferView": 0,</w:t>
              </w:r>
            </w:ins>
          </w:p>
          <w:p w14:paraId="514D9058" w14:textId="77777777" w:rsidR="004E2D52" w:rsidRPr="004E2D52" w:rsidRDefault="004E2D52">
            <w:pPr>
              <w:pStyle w:val="PL"/>
              <w:rPr>
                <w:ins w:id="241" w:author="Imed Bouazizi" w:date="2024-05-13T21:33:00Z"/>
                <w:lang w:val="en-US"/>
              </w:rPr>
              <w:pPrChange w:id="242" w:author="Imed Bouazizi 1" w:date="2024-05-22T00:46:00Z">
                <w:pPr/>
              </w:pPrChange>
            </w:pPr>
            <w:ins w:id="243" w:author="Imed Bouazizi" w:date="2024-05-13T21:33:00Z">
              <w:r w:rsidRPr="004E2D52">
                <w:rPr>
                  <w:lang w:val="en-US"/>
                </w:rPr>
                <w:t xml:space="preserve">            "componentType": 5126,</w:t>
              </w:r>
            </w:ins>
          </w:p>
          <w:p w14:paraId="27A74FD8" w14:textId="77777777" w:rsidR="004E2D52" w:rsidRPr="004E2D52" w:rsidRDefault="004E2D52">
            <w:pPr>
              <w:pStyle w:val="PL"/>
              <w:rPr>
                <w:ins w:id="244" w:author="Imed Bouazizi" w:date="2024-05-13T21:33:00Z"/>
                <w:lang w:val="en-US"/>
              </w:rPr>
              <w:pPrChange w:id="245" w:author="Imed Bouazizi 1" w:date="2024-05-22T00:46:00Z">
                <w:pPr/>
              </w:pPrChange>
            </w:pPr>
            <w:ins w:id="246" w:author="Imed Bouazizi" w:date="2024-05-13T21:33:00Z">
              <w:r w:rsidRPr="004E2D52">
                <w:rPr>
                  <w:lang w:val="en-US"/>
                </w:rPr>
                <w:t xml:space="preserve">            "count": 24,</w:t>
              </w:r>
            </w:ins>
          </w:p>
          <w:p w14:paraId="58AEDD12" w14:textId="77777777" w:rsidR="004E2D52" w:rsidRPr="004E2D52" w:rsidRDefault="004E2D52">
            <w:pPr>
              <w:pStyle w:val="PL"/>
              <w:rPr>
                <w:ins w:id="247" w:author="Imed Bouazizi" w:date="2024-05-13T21:33:00Z"/>
                <w:lang w:val="en-US"/>
              </w:rPr>
              <w:pPrChange w:id="248" w:author="Imed Bouazizi 1" w:date="2024-05-22T00:46:00Z">
                <w:pPr/>
              </w:pPrChange>
            </w:pPr>
            <w:ins w:id="249" w:author="Imed Bouazizi" w:date="2024-05-13T21:33:00Z">
              <w:r w:rsidRPr="004E2D52">
                <w:rPr>
                  <w:lang w:val="en-US"/>
                </w:rPr>
                <w:t xml:space="preserve">            "type": "VEC3"</w:t>
              </w:r>
            </w:ins>
          </w:p>
          <w:p w14:paraId="4763DFF1" w14:textId="77777777" w:rsidR="004E2D52" w:rsidRPr="004E2D52" w:rsidRDefault="004E2D52">
            <w:pPr>
              <w:pStyle w:val="PL"/>
              <w:rPr>
                <w:ins w:id="250" w:author="Imed Bouazizi" w:date="2024-05-13T21:33:00Z"/>
                <w:lang w:val="en-US"/>
              </w:rPr>
              <w:pPrChange w:id="251" w:author="Imed Bouazizi 1" w:date="2024-05-22T00:46:00Z">
                <w:pPr/>
              </w:pPrChange>
            </w:pPr>
            <w:ins w:id="252" w:author="Imed Bouazizi" w:date="2024-05-13T21:33:00Z">
              <w:r w:rsidRPr="004E2D52">
                <w:rPr>
                  <w:lang w:val="en-US"/>
                </w:rPr>
                <w:t xml:space="preserve">        }</w:t>
              </w:r>
            </w:ins>
          </w:p>
          <w:p w14:paraId="5D9309AC" w14:textId="77777777" w:rsidR="004E2D52" w:rsidRPr="004E2D52" w:rsidRDefault="004E2D52">
            <w:pPr>
              <w:pStyle w:val="PL"/>
              <w:rPr>
                <w:ins w:id="253" w:author="Imed Bouazizi" w:date="2024-05-13T21:33:00Z"/>
                <w:lang w:val="en-US"/>
              </w:rPr>
              <w:pPrChange w:id="254" w:author="Imed Bouazizi 1" w:date="2024-05-22T00:46:00Z">
                <w:pPr/>
              </w:pPrChange>
            </w:pPr>
            <w:ins w:id="255" w:author="Imed Bouazizi" w:date="2024-05-13T21:33:00Z">
              <w:r w:rsidRPr="004E2D52">
                <w:rPr>
                  <w:lang w:val="en-US"/>
                </w:rPr>
                <w:t xml:space="preserve">    ],</w:t>
              </w:r>
            </w:ins>
          </w:p>
          <w:p w14:paraId="6CE7059D" w14:textId="77777777" w:rsidR="004E2D52" w:rsidRPr="004E2D52" w:rsidRDefault="004E2D52">
            <w:pPr>
              <w:pStyle w:val="PL"/>
              <w:rPr>
                <w:ins w:id="256" w:author="Imed Bouazizi" w:date="2024-05-13T21:33:00Z"/>
                <w:lang w:val="en-US"/>
              </w:rPr>
              <w:pPrChange w:id="257" w:author="Imed Bouazizi 1" w:date="2024-05-22T00:46:00Z">
                <w:pPr/>
              </w:pPrChange>
            </w:pPr>
            <w:ins w:id="258" w:author="Imed Bouazizi" w:date="2024-05-13T21:33:00Z">
              <w:r w:rsidRPr="004E2D52">
                <w:rPr>
                  <w:lang w:val="en-US"/>
                </w:rPr>
                <w:t xml:space="preserve">    "bufferViews": [</w:t>
              </w:r>
            </w:ins>
          </w:p>
          <w:p w14:paraId="75CF5B15" w14:textId="77777777" w:rsidR="004E2D52" w:rsidRPr="004E2D52" w:rsidRDefault="004E2D52">
            <w:pPr>
              <w:pStyle w:val="PL"/>
              <w:rPr>
                <w:ins w:id="259" w:author="Imed Bouazizi" w:date="2024-05-13T21:33:00Z"/>
                <w:lang w:val="en-US"/>
              </w:rPr>
              <w:pPrChange w:id="260" w:author="Imed Bouazizi 1" w:date="2024-05-22T00:46:00Z">
                <w:pPr/>
              </w:pPrChange>
            </w:pPr>
            <w:ins w:id="261" w:author="Imed Bouazizi" w:date="2024-05-13T21:33:00Z">
              <w:r w:rsidRPr="004E2D52">
                <w:rPr>
                  <w:lang w:val="en-US"/>
                </w:rPr>
                <w:t xml:space="preserve">        {</w:t>
              </w:r>
            </w:ins>
          </w:p>
          <w:p w14:paraId="2EE628FE" w14:textId="77777777" w:rsidR="004E2D52" w:rsidRPr="004E2D52" w:rsidRDefault="004E2D52">
            <w:pPr>
              <w:pStyle w:val="PL"/>
              <w:rPr>
                <w:ins w:id="262" w:author="Imed Bouazizi" w:date="2024-05-13T21:33:00Z"/>
                <w:lang w:val="en-US"/>
              </w:rPr>
              <w:pPrChange w:id="263" w:author="Imed Bouazizi 1" w:date="2024-05-22T00:46:00Z">
                <w:pPr/>
              </w:pPrChange>
            </w:pPr>
            <w:ins w:id="264" w:author="Imed Bouazizi" w:date="2024-05-13T21:33:00Z">
              <w:r w:rsidRPr="004E2D52">
                <w:rPr>
                  <w:lang w:val="en-US"/>
                </w:rPr>
                <w:t xml:space="preserve">            "buffer": 0,</w:t>
              </w:r>
            </w:ins>
          </w:p>
          <w:p w14:paraId="4EBF758F" w14:textId="77777777" w:rsidR="004E2D52" w:rsidRPr="004E2D52" w:rsidRDefault="004E2D52">
            <w:pPr>
              <w:pStyle w:val="PL"/>
              <w:rPr>
                <w:ins w:id="265" w:author="Imed Bouazizi" w:date="2024-05-13T21:33:00Z"/>
                <w:lang w:val="en-US"/>
              </w:rPr>
              <w:pPrChange w:id="266" w:author="Imed Bouazizi 1" w:date="2024-05-22T00:46:00Z">
                <w:pPr/>
              </w:pPrChange>
            </w:pPr>
            <w:ins w:id="267" w:author="Imed Bouazizi" w:date="2024-05-13T21:33:00Z">
              <w:r w:rsidRPr="004E2D52">
                <w:rPr>
                  <w:lang w:val="en-US"/>
                </w:rPr>
                <w:t xml:space="preserve">            "byteOffset": 0,</w:t>
              </w:r>
            </w:ins>
          </w:p>
          <w:p w14:paraId="220DCE43" w14:textId="77777777" w:rsidR="004E2D52" w:rsidRPr="004E2D52" w:rsidRDefault="004E2D52">
            <w:pPr>
              <w:pStyle w:val="PL"/>
              <w:rPr>
                <w:ins w:id="268" w:author="Imed Bouazizi" w:date="2024-05-13T21:33:00Z"/>
                <w:lang w:val="en-US"/>
              </w:rPr>
              <w:pPrChange w:id="269" w:author="Imed Bouazizi 1" w:date="2024-05-22T00:46:00Z">
                <w:pPr/>
              </w:pPrChange>
            </w:pPr>
            <w:ins w:id="270" w:author="Imed Bouazizi" w:date="2024-05-13T21:33:00Z">
              <w:r w:rsidRPr="004E2D52">
                <w:rPr>
                  <w:lang w:val="en-US"/>
                </w:rPr>
                <w:t xml:space="preserve">            "byteLength": 288</w:t>
              </w:r>
            </w:ins>
          </w:p>
          <w:p w14:paraId="06AE959E" w14:textId="77777777" w:rsidR="004E2D52" w:rsidRPr="004E2D52" w:rsidRDefault="004E2D52">
            <w:pPr>
              <w:pStyle w:val="PL"/>
              <w:rPr>
                <w:ins w:id="271" w:author="Imed Bouazizi" w:date="2024-05-13T21:33:00Z"/>
                <w:lang w:val="en-US"/>
              </w:rPr>
              <w:pPrChange w:id="272" w:author="Imed Bouazizi 1" w:date="2024-05-22T00:46:00Z">
                <w:pPr/>
              </w:pPrChange>
            </w:pPr>
            <w:ins w:id="273" w:author="Imed Bouazizi" w:date="2024-05-13T21:33:00Z">
              <w:r w:rsidRPr="004E2D52">
                <w:rPr>
                  <w:lang w:val="en-US"/>
                </w:rPr>
                <w:t xml:space="preserve">        }</w:t>
              </w:r>
            </w:ins>
          </w:p>
          <w:p w14:paraId="72AE877E" w14:textId="77777777" w:rsidR="004E2D52" w:rsidRPr="004E2D52" w:rsidRDefault="004E2D52">
            <w:pPr>
              <w:pStyle w:val="PL"/>
              <w:rPr>
                <w:ins w:id="274" w:author="Imed Bouazizi" w:date="2024-05-13T21:33:00Z"/>
                <w:lang w:val="en-US"/>
              </w:rPr>
              <w:pPrChange w:id="275" w:author="Imed Bouazizi 1" w:date="2024-05-22T00:46:00Z">
                <w:pPr/>
              </w:pPrChange>
            </w:pPr>
            <w:ins w:id="276" w:author="Imed Bouazizi" w:date="2024-05-13T21:33:00Z">
              <w:r w:rsidRPr="004E2D52">
                <w:rPr>
                  <w:lang w:val="en-US"/>
                </w:rPr>
                <w:t xml:space="preserve">    ]</w:t>
              </w:r>
            </w:ins>
          </w:p>
          <w:p w14:paraId="2C90D659" w14:textId="77777777" w:rsidR="004E2D52" w:rsidRPr="004E2D52" w:rsidRDefault="004E2D52">
            <w:pPr>
              <w:pStyle w:val="PL"/>
              <w:rPr>
                <w:ins w:id="277" w:author="Imed Bouazizi" w:date="2024-05-13T21:33:00Z"/>
                <w:lang w:val="en-US"/>
              </w:rPr>
              <w:pPrChange w:id="278" w:author="Imed Bouazizi 1" w:date="2024-05-22T00:46:00Z">
                <w:pPr/>
              </w:pPrChange>
            </w:pPr>
            <w:ins w:id="279" w:author="Imed Bouazizi" w:date="2024-05-13T21:33:00Z">
              <w:r w:rsidRPr="004E2D52">
                <w:rPr>
                  <w:lang w:val="en-US"/>
                </w:rPr>
                <w:t>}</w:t>
              </w:r>
            </w:ins>
          </w:p>
          <w:p w14:paraId="4B7BEBA0" w14:textId="77777777" w:rsidR="004E2D52" w:rsidRPr="004E2D52" w:rsidRDefault="004E2D52">
            <w:pPr>
              <w:pStyle w:val="PL"/>
              <w:rPr>
                <w:ins w:id="280" w:author="Imed Bouazizi" w:date="2024-05-13T21:33:00Z"/>
                <w:lang w:val="en-US"/>
              </w:rPr>
              <w:pPrChange w:id="281" w:author="Imed Bouazizi 1" w:date="2024-05-22T00:46:00Z">
                <w:pPr/>
              </w:pPrChange>
            </w:pPr>
          </w:p>
          <w:p w14:paraId="6C0B240D" w14:textId="5E5B364C" w:rsidR="004E2D52" w:rsidRPr="004E2D52" w:rsidRDefault="004E2D52">
            <w:pPr>
              <w:pStyle w:val="PL"/>
              <w:rPr>
                <w:ins w:id="282" w:author="Imed Bouazizi" w:date="2024-05-13T21:33:00Z"/>
                <w:lang w:val="en-US"/>
              </w:rPr>
              <w:pPrChange w:id="283" w:author="Imed Bouazizi 1" w:date="2024-05-22T00:46:00Z">
                <w:pPr/>
              </w:pPrChange>
            </w:pPr>
            <w:ins w:id="284" w:author="Imed Bouazizi" w:date="2024-05-13T21:38:00Z">
              <w:r w:rsidRPr="00010182">
                <w:rPr>
                  <w:lang w:val="en-US"/>
                </w:rPr>
                <w:t>===============</w:t>
              </w:r>
            </w:ins>
          </w:p>
          <w:p w14:paraId="0272F924" w14:textId="77777777" w:rsidR="004E2D52" w:rsidRPr="004E2D52" w:rsidRDefault="004E2D52">
            <w:pPr>
              <w:pStyle w:val="PL"/>
              <w:rPr>
                <w:ins w:id="285" w:author="Imed Bouazizi" w:date="2024-05-13T21:33:00Z"/>
                <w:lang w:val="en-US"/>
              </w:rPr>
              <w:pPrChange w:id="286" w:author="Imed Bouazizi 1" w:date="2024-05-22T00:46:00Z">
                <w:pPr/>
              </w:pPrChange>
            </w:pPr>
            <w:ins w:id="287" w:author="Imed Bouazizi" w:date="2024-05-13T21:33:00Z">
              <w:r w:rsidRPr="004E2D52">
                <w:rPr>
                  <w:lang w:val="en-US"/>
                </w:rPr>
                <w:t>Content-Type: application/octet-stream</w:t>
              </w:r>
            </w:ins>
          </w:p>
          <w:p w14:paraId="0FCC9BA5" w14:textId="77777777" w:rsidR="004E2D52" w:rsidRPr="004E2D52" w:rsidRDefault="004E2D52">
            <w:pPr>
              <w:pStyle w:val="PL"/>
              <w:rPr>
                <w:ins w:id="288" w:author="Imed Bouazizi" w:date="2024-05-13T21:33:00Z"/>
                <w:lang w:val="en-US"/>
              </w:rPr>
              <w:pPrChange w:id="289" w:author="Imed Bouazizi 1" w:date="2024-05-22T00:46:00Z">
                <w:pPr/>
              </w:pPrChange>
            </w:pPr>
            <w:ins w:id="290" w:author="Imed Bouazizi" w:date="2024-05-13T21:33:00Z">
              <w:r w:rsidRPr="004E2D52">
                <w:rPr>
                  <w:lang w:val="en-US"/>
                </w:rPr>
                <w:t>Content-Disposition: attachment; filename="buffer.bin"</w:t>
              </w:r>
            </w:ins>
          </w:p>
          <w:p w14:paraId="377BB9F3" w14:textId="77777777" w:rsidR="004E2D52" w:rsidRPr="004E2D52" w:rsidRDefault="004E2D52">
            <w:pPr>
              <w:pStyle w:val="PL"/>
              <w:rPr>
                <w:ins w:id="291" w:author="Imed Bouazizi" w:date="2024-05-13T21:33:00Z"/>
                <w:lang w:val="en-US"/>
              </w:rPr>
              <w:pPrChange w:id="292" w:author="Imed Bouazizi 1" w:date="2024-05-22T00:46:00Z">
                <w:pPr/>
              </w:pPrChange>
            </w:pPr>
          </w:p>
          <w:p w14:paraId="209961D1" w14:textId="2367B3AB" w:rsidR="004E2D52" w:rsidRPr="004E2D52" w:rsidRDefault="004E2D52">
            <w:pPr>
              <w:pStyle w:val="PL"/>
              <w:rPr>
                <w:ins w:id="293" w:author="Imed Bouazizi" w:date="2024-05-13T21:33:00Z"/>
                <w:lang w:val="en-US"/>
              </w:rPr>
              <w:pPrChange w:id="294" w:author="Imed Bouazizi 1" w:date="2024-05-22T00:46:00Z">
                <w:pPr/>
              </w:pPrChange>
            </w:pPr>
            <w:ins w:id="295" w:author="Imed Bouazizi" w:date="2024-05-13T21:39:00Z">
              <w:r>
                <w:rPr>
                  <w:lang w:val="en-US"/>
                </w:rPr>
                <w:t>…</w:t>
              </w:r>
              <w:r w:rsidR="00D14CE7">
                <w:rPr>
                  <w:lang w:val="en-US"/>
                </w:rPr>
                <w:t xml:space="preserve"> </w:t>
              </w:r>
            </w:ins>
            <w:ins w:id="296" w:author="Imed Bouazizi" w:date="2024-05-13T21:33:00Z">
              <w:r w:rsidRPr="004E2D52">
                <w:rPr>
                  <w:lang w:val="en-US"/>
                </w:rPr>
                <w:t>binary data</w:t>
              </w:r>
            </w:ins>
            <w:ins w:id="297" w:author="Imed Bouazizi" w:date="2024-05-13T21:39:00Z">
              <w:r w:rsidR="00D14CE7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…</w:t>
              </w:r>
            </w:ins>
          </w:p>
          <w:p w14:paraId="374A4DCB" w14:textId="77777777" w:rsidR="004E2D52" w:rsidRPr="004E2D52" w:rsidRDefault="004E2D52">
            <w:pPr>
              <w:pStyle w:val="PL"/>
              <w:rPr>
                <w:ins w:id="298" w:author="Imed Bouazizi" w:date="2024-05-13T21:33:00Z"/>
                <w:lang w:val="en-US"/>
              </w:rPr>
              <w:pPrChange w:id="299" w:author="Imed Bouazizi 1" w:date="2024-05-22T00:46:00Z">
                <w:pPr/>
              </w:pPrChange>
            </w:pPr>
          </w:p>
          <w:p w14:paraId="3897276F" w14:textId="456E5171" w:rsidR="004E2D52" w:rsidRPr="004E2D52" w:rsidRDefault="004E2D52">
            <w:pPr>
              <w:pStyle w:val="PL"/>
              <w:rPr>
                <w:ins w:id="300" w:author="Imed Bouazizi" w:date="2024-05-13T21:33:00Z"/>
                <w:lang w:val="en-US"/>
              </w:rPr>
              <w:pPrChange w:id="301" w:author="Imed Bouazizi 1" w:date="2024-05-22T00:46:00Z">
                <w:pPr/>
              </w:pPrChange>
            </w:pPr>
            <w:ins w:id="302" w:author="Imed Bouazizi" w:date="2024-05-13T21:39:00Z">
              <w:r w:rsidRPr="00010182">
                <w:rPr>
                  <w:lang w:val="en-US"/>
                </w:rPr>
                <w:t>===============</w:t>
              </w:r>
            </w:ins>
          </w:p>
          <w:p w14:paraId="19D09A21" w14:textId="77777777" w:rsidR="004E2D52" w:rsidRPr="004E2D52" w:rsidRDefault="004E2D52">
            <w:pPr>
              <w:pStyle w:val="PL"/>
              <w:rPr>
                <w:ins w:id="303" w:author="Imed Bouazizi" w:date="2024-05-13T21:33:00Z"/>
                <w:lang w:val="en-US"/>
              </w:rPr>
              <w:pPrChange w:id="304" w:author="Imed Bouazizi 1" w:date="2024-05-22T00:46:00Z">
                <w:pPr/>
              </w:pPrChange>
            </w:pPr>
            <w:ins w:id="305" w:author="Imed Bouazizi" w:date="2024-05-13T21:33:00Z">
              <w:r w:rsidRPr="004E2D52">
                <w:rPr>
                  <w:lang w:val="en-US"/>
                </w:rPr>
                <w:t>Content-Type: image/jpeg</w:t>
              </w:r>
            </w:ins>
          </w:p>
          <w:p w14:paraId="72B59E6E" w14:textId="7C4A4631" w:rsidR="004E2D52" w:rsidRPr="004E2D52" w:rsidRDefault="004E2D52">
            <w:pPr>
              <w:pStyle w:val="PL"/>
              <w:rPr>
                <w:ins w:id="306" w:author="Imed Bouazizi" w:date="2024-05-13T21:33:00Z"/>
                <w:lang w:val="en-US"/>
              </w:rPr>
              <w:pPrChange w:id="307" w:author="Imed Bouazizi 1" w:date="2024-05-22T00:46:00Z">
                <w:pPr/>
              </w:pPrChange>
            </w:pPr>
            <w:ins w:id="308" w:author="Imed Bouazizi" w:date="2024-05-13T21:33:00Z">
              <w:r w:rsidRPr="004E2D52">
                <w:rPr>
                  <w:lang w:val="en-US"/>
                </w:rPr>
                <w:t>Content-Disposition: attachment; filename="</w:t>
              </w:r>
            </w:ins>
            <w:ins w:id="309" w:author="Imed Bouazizi" w:date="2024-05-13T21:39:00Z">
              <w:r w:rsidR="00D14CE7">
                <w:rPr>
                  <w:lang w:val="en-US"/>
                </w:rPr>
                <w:t>texture</w:t>
              </w:r>
            </w:ins>
            <w:ins w:id="310" w:author="Imed Bouazizi" w:date="2024-05-13T21:33:00Z">
              <w:r w:rsidRPr="004E2D52">
                <w:rPr>
                  <w:lang w:val="en-US"/>
                </w:rPr>
                <w:t>.jpg"</w:t>
              </w:r>
            </w:ins>
          </w:p>
          <w:p w14:paraId="3C8BD5E0" w14:textId="77777777" w:rsidR="004E2D52" w:rsidRPr="004E2D52" w:rsidRDefault="004E2D52">
            <w:pPr>
              <w:pStyle w:val="PL"/>
              <w:rPr>
                <w:ins w:id="311" w:author="Imed Bouazizi" w:date="2024-05-13T21:33:00Z"/>
                <w:lang w:val="en-US"/>
              </w:rPr>
              <w:pPrChange w:id="312" w:author="Imed Bouazizi 1" w:date="2024-05-22T00:46:00Z">
                <w:pPr/>
              </w:pPrChange>
            </w:pPr>
          </w:p>
          <w:p w14:paraId="5B98CC36" w14:textId="63DA9AB6" w:rsidR="004E2D52" w:rsidRPr="004E2D52" w:rsidRDefault="004E2D52">
            <w:pPr>
              <w:pStyle w:val="PL"/>
              <w:rPr>
                <w:ins w:id="313" w:author="Imed Bouazizi" w:date="2024-05-13T21:33:00Z"/>
                <w:lang w:val="en-US"/>
              </w:rPr>
              <w:pPrChange w:id="314" w:author="Imed Bouazizi 1" w:date="2024-05-22T00:46:00Z">
                <w:pPr/>
              </w:pPrChange>
            </w:pPr>
            <w:ins w:id="315" w:author="Imed Bouazizi" w:date="2024-05-13T21:39:00Z">
              <w:r>
                <w:rPr>
                  <w:lang w:val="en-US"/>
                </w:rPr>
                <w:t>…</w:t>
              </w:r>
              <w:r w:rsidR="00D14CE7">
                <w:rPr>
                  <w:lang w:val="en-US"/>
                </w:rPr>
                <w:t xml:space="preserve"> </w:t>
              </w:r>
            </w:ins>
            <w:ins w:id="316" w:author="Imed Bouazizi" w:date="2024-05-13T21:33:00Z">
              <w:r w:rsidRPr="004E2D52">
                <w:rPr>
                  <w:lang w:val="en-US"/>
                </w:rPr>
                <w:t>binary data</w:t>
              </w:r>
            </w:ins>
            <w:ins w:id="317" w:author="Imed Bouazizi" w:date="2024-05-13T21:39:00Z">
              <w:r w:rsidR="00D14CE7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…</w:t>
              </w:r>
            </w:ins>
          </w:p>
          <w:p w14:paraId="0FDF2BA8" w14:textId="77777777" w:rsidR="004E2D52" w:rsidRPr="004E2D52" w:rsidRDefault="004E2D52">
            <w:pPr>
              <w:pStyle w:val="PL"/>
              <w:rPr>
                <w:ins w:id="318" w:author="Imed Bouazizi" w:date="2024-05-13T21:33:00Z"/>
                <w:lang w:val="en-US"/>
              </w:rPr>
              <w:pPrChange w:id="319" w:author="Imed Bouazizi 1" w:date="2024-05-22T00:46:00Z">
                <w:pPr/>
              </w:pPrChange>
            </w:pPr>
          </w:p>
          <w:p w14:paraId="7777E6B2" w14:textId="61C5356B" w:rsidR="004E2D52" w:rsidRDefault="004E2D52">
            <w:pPr>
              <w:pStyle w:val="PL"/>
              <w:rPr>
                <w:ins w:id="320" w:author="Imed Bouazizi" w:date="2024-05-13T21:33:00Z"/>
                <w:lang w:val="en-US"/>
              </w:rPr>
              <w:pPrChange w:id="321" w:author="Imed Bouazizi 1" w:date="2024-05-22T00:46:00Z">
                <w:pPr/>
              </w:pPrChange>
            </w:pPr>
            <w:ins w:id="322" w:author="Imed Bouazizi" w:date="2024-05-13T21:39:00Z">
              <w:r w:rsidRPr="00010182">
                <w:rPr>
                  <w:lang w:val="en-US"/>
                </w:rPr>
                <w:t>===============</w:t>
              </w:r>
            </w:ins>
          </w:p>
        </w:tc>
      </w:tr>
    </w:tbl>
    <w:p w14:paraId="45DCFAE7" w14:textId="77777777" w:rsidR="004E2D52" w:rsidRPr="00D73D28" w:rsidRDefault="004E2D52">
      <w:pPr>
        <w:rPr>
          <w:noProof/>
          <w:lang w:val="en-US"/>
        </w:rPr>
      </w:pPr>
    </w:p>
    <w:p w14:paraId="38D14309" w14:textId="77777777" w:rsidR="0002693F" w:rsidRPr="00D73D28" w:rsidRDefault="0002693F" w:rsidP="0002693F">
      <w:pPr>
        <w:keepLines/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693F" w14:paraId="20D579C3" w14:textId="77777777" w:rsidTr="0001018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057E92" w14:textId="313ED2DC" w:rsidR="0002693F" w:rsidRPr="007C550E" w:rsidRDefault="00596FB2" w:rsidP="0001018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7</w:t>
            </w:r>
            <w:r w:rsidRPr="00596FB2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02693F" w:rsidRPr="007C550E">
              <w:rPr>
                <w:b/>
                <w:bCs/>
                <w:noProof/>
              </w:rPr>
              <w:t>Change</w:t>
            </w:r>
          </w:p>
        </w:tc>
      </w:tr>
    </w:tbl>
    <w:p w14:paraId="23E52EB6" w14:textId="77777777" w:rsidR="0002693F" w:rsidRDefault="0002693F">
      <w:pPr>
        <w:rPr>
          <w:noProof/>
        </w:rPr>
      </w:pPr>
    </w:p>
    <w:p w14:paraId="509F4A92" w14:textId="1359A390" w:rsidR="005E2FFD" w:rsidRDefault="00D12A3B" w:rsidP="00D12A3B">
      <w:pPr>
        <w:pStyle w:val="Heading8"/>
        <w:rPr>
          <w:ins w:id="323" w:author="Imed Bouazizi" w:date="2024-05-13T20:40:00Z"/>
        </w:rPr>
      </w:pPr>
      <w:ins w:id="324" w:author="Imed Bouazizi" w:date="2024-05-13T20:40:00Z">
        <w:r>
          <w:t xml:space="preserve">Annex C </w:t>
        </w:r>
      </w:ins>
      <w:ins w:id="325" w:author="Gabin, Frederic" w:date="2024-05-22T07:36:00Z">
        <w:r w:rsidR="00476BCE">
          <w:t>(informative)</w:t>
        </w:r>
      </w:ins>
      <w:ins w:id="326" w:author="Imed Bouazizi" w:date="2024-05-13T20:40:00Z">
        <w:r>
          <w:br/>
          <w:t>Transcoding Guidelines</w:t>
        </w:r>
      </w:ins>
    </w:p>
    <w:p w14:paraId="45307D0F" w14:textId="66D60CB9" w:rsidR="00D12A3B" w:rsidRDefault="00D12A3B" w:rsidP="00D12A3B">
      <w:pPr>
        <w:pStyle w:val="Heading2"/>
        <w:rPr>
          <w:ins w:id="327" w:author="Imed Bouazizi" w:date="2024-05-13T20:41:00Z"/>
        </w:rPr>
      </w:pPr>
      <w:ins w:id="328" w:author="Imed Bouazizi" w:date="2024-05-13T20:40:00Z">
        <w:r>
          <w:t xml:space="preserve">C.1 </w:t>
        </w:r>
      </w:ins>
      <w:ins w:id="329" w:author="Imed Bouazizi" w:date="2024-05-13T20:41:00Z">
        <w:r>
          <w:t>Transcoding 3D scenes and assets</w:t>
        </w:r>
      </w:ins>
    </w:p>
    <w:p w14:paraId="378A4ADB" w14:textId="51D9F174" w:rsidR="00741590" w:rsidRPr="00AD48CA" w:rsidRDefault="00527DB7" w:rsidP="00AD48CA">
      <w:ins w:id="330" w:author="Imed Bouazizi" w:date="2024-05-13T20:59:00Z">
        <w:r>
          <w:t xml:space="preserve">Transcoding may need to be performed to support UEs that lack the capabilities to </w:t>
        </w:r>
      </w:ins>
      <w:ins w:id="331" w:author="Imed Bouazizi" w:date="2024-05-13T21:00:00Z">
        <w:r>
          <w:t xml:space="preserve">render 3D scenes and assets as </w:t>
        </w:r>
      </w:ins>
      <w:ins w:id="332" w:author="Imed Bouazizi" w:date="2024-05-13T20:59:00Z">
        <w:r>
          <w:t xml:space="preserve">defined in clause </w:t>
        </w:r>
      </w:ins>
      <w:ins w:id="333" w:author="Imed Bouazizi" w:date="2024-05-13T21:00:00Z">
        <w:r>
          <w:t xml:space="preserve">5.8. The transcoding operation </w:t>
        </w:r>
      </w:ins>
      <w:ins w:id="334" w:author="Imed Bouazizi" w:date="2024-05-13T21:08:00Z">
        <w:r>
          <w:t xml:space="preserve">for 3D scenes and assets </w:t>
        </w:r>
      </w:ins>
      <w:ins w:id="335" w:author="Imed Bouazizi" w:date="2024-05-13T21:01:00Z">
        <w:r>
          <w:t>is effectively a rendering operation</w:t>
        </w:r>
      </w:ins>
      <w:ins w:id="336" w:author="Imed Bouazizi" w:date="2024-05-13T21:09:00Z">
        <w:r>
          <w:t xml:space="preserve">, where the </w:t>
        </w:r>
        <w:r>
          <w:lastRenderedPageBreak/>
          <w:t>3D scene or asset is rendered</w:t>
        </w:r>
      </w:ins>
      <w:ins w:id="337" w:author="Imed Bouazizi" w:date="2024-05-13T21:16:00Z">
        <w:r w:rsidR="00741590">
          <w:t xml:space="preserve"> into an image, image sequence, or video. The </w:t>
        </w:r>
      </w:ins>
      <w:ins w:id="338" w:author="Imed Bouazizi 1" w:date="2024-05-22T00:46:00Z">
        <w:r w:rsidR="0040005D">
          <w:t xml:space="preserve">Messaging Server (e.g. </w:t>
        </w:r>
      </w:ins>
      <w:ins w:id="339" w:author="Imed Bouazizi" w:date="2024-05-13T21:17:00Z">
        <w:r w:rsidR="00741590" w:rsidRPr="00916690">
          <w:t>MMS</w:t>
        </w:r>
        <w:r w:rsidR="00741590">
          <w:t xml:space="preserve"> Server/Relay</w:t>
        </w:r>
      </w:ins>
      <w:ins w:id="340" w:author="Imed Bouazizi 1" w:date="2024-05-22T00:46:00Z">
        <w:r w:rsidR="0040005D">
          <w:t>)</w:t>
        </w:r>
      </w:ins>
      <w:ins w:id="341" w:author="Imed Bouazizi" w:date="2024-05-13T21:17:00Z">
        <w:r w:rsidR="00741590">
          <w:t xml:space="preserve"> may select an appropriate pose or set of poses (e.g. along a pre-defined path) that it uses to render the 3D scene or </w:t>
        </w:r>
      </w:ins>
      <w:ins w:id="342" w:author="Imed Bouazizi" w:date="2024-05-13T21:18:00Z">
        <w:r w:rsidR="00741590">
          <w:t>asset.</w:t>
        </w:r>
      </w:ins>
    </w:p>
    <w:sectPr w:rsidR="00741590" w:rsidRPr="00AD48CA" w:rsidSect="008D36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A1906" w14:textId="77777777" w:rsidR="002D3B80" w:rsidRDefault="002D3B80">
      <w:r>
        <w:separator/>
      </w:r>
    </w:p>
  </w:endnote>
  <w:endnote w:type="continuationSeparator" w:id="0">
    <w:p w14:paraId="200C9DBA" w14:textId="77777777" w:rsidR="002D3B80" w:rsidRDefault="002D3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2EFC0" w14:textId="77777777" w:rsidR="002D3B80" w:rsidRDefault="002D3B80">
      <w:r>
        <w:separator/>
      </w:r>
    </w:p>
  </w:footnote>
  <w:footnote w:type="continuationSeparator" w:id="0">
    <w:p w14:paraId="497F6B87" w14:textId="77777777" w:rsidR="002D3B80" w:rsidRDefault="002D3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uendorf, Max">
    <w15:presenceInfo w15:providerId="AD" w15:userId="S::max.neuendorf@iis.fraunhofer.de::1723b4c7-cfbf-4aa1-a848-78eba814e943"/>
  </w15:person>
  <w15:person w15:author="Imed Bouazizi 1">
    <w15:presenceInfo w15:providerId="None" w15:userId="Imed Bouazizi 1"/>
  </w15:person>
  <w15:person w15:author="Imed Bouazizi">
    <w15:presenceInfo w15:providerId="None" w15:userId="Imed Bouazizi"/>
  </w15:person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3F"/>
    <w:rsid w:val="000A4D9F"/>
    <w:rsid w:val="000A6394"/>
    <w:rsid w:val="000B7FED"/>
    <w:rsid w:val="000C038A"/>
    <w:rsid w:val="000C6598"/>
    <w:rsid w:val="000D44B3"/>
    <w:rsid w:val="000E26A4"/>
    <w:rsid w:val="000E77F9"/>
    <w:rsid w:val="000F38BA"/>
    <w:rsid w:val="00110A1D"/>
    <w:rsid w:val="001442C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B5D"/>
    <w:rsid w:val="002B5741"/>
    <w:rsid w:val="002D3B80"/>
    <w:rsid w:val="002E472E"/>
    <w:rsid w:val="00300E4E"/>
    <w:rsid w:val="00305409"/>
    <w:rsid w:val="003111CA"/>
    <w:rsid w:val="003212B8"/>
    <w:rsid w:val="003424B0"/>
    <w:rsid w:val="003609EF"/>
    <w:rsid w:val="0036231A"/>
    <w:rsid w:val="00374DD4"/>
    <w:rsid w:val="00377C44"/>
    <w:rsid w:val="003C001B"/>
    <w:rsid w:val="003E1A36"/>
    <w:rsid w:val="003F08C3"/>
    <w:rsid w:val="0040005D"/>
    <w:rsid w:val="00410371"/>
    <w:rsid w:val="00423623"/>
    <w:rsid w:val="004242F1"/>
    <w:rsid w:val="00476BCE"/>
    <w:rsid w:val="004B75B7"/>
    <w:rsid w:val="004E2D52"/>
    <w:rsid w:val="005141D9"/>
    <w:rsid w:val="0051580D"/>
    <w:rsid w:val="00527DB7"/>
    <w:rsid w:val="00547111"/>
    <w:rsid w:val="00553ABF"/>
    <w:rsid w:val="00574B06"/>
    <w:rsid w:val="0057640B"/>
    <w:rsid w:val="00592D74"/>
    <w:rsid w:val="00596FB2"/>
    <w:rsid w:val="005B0CA9"/>
    <w:rsid w:val="005D74A3"/>
    <w:rsid w:val="005E2C44"/>
    <w:rsid w:val="005E2FFD"/>
    <w:rsid w:val="00621188"/>
    <w:rsid w:val="006257ED"/>
    <w:rsid w:val="00626F8B"/>
    <w:rsid w:val="00644E1D"/>
    <w:rsid w:val="00653DE4"/>
    <w:rsid w:val="00665C47"/>
    <w:rsid w:val="00672DBA"/>
    <w:rsid w:val="00695808"/>
    <w:rsid w:val="006A7A59"/>
    <w:rsid w:val="006B46FB"/>
    <w:rsid w:val="006B757D"/>
    <w:rsid w:val="006E21FB"/>
    <w:rsid w:val="00741590"/>
    <w:rsid w:val="007575D4"/>
    <w:rsid w:val="00776DE7"/>
    <w:rsid w:val="00782B86"/>
    <w:rsid w:val="00792342"/>
    <w:rsid w:val="007977A8"/>
    <w:rsid w:val="007B512A"/>
    <w:rsid w:val="007C2097"/>
    <w:rsid w:val="007C550E"/>
    <w:rsid w:val="007D6A07"/>
    <w:rsid w:val="007E0A39"/>
    <w:rsid w:val="007F5F27"/>
    <w:rsid w:val="007F7259"/>
    <w:rsid w:val="008040A8"/>
    <w:rsid w:val="008279FA"/>
    <w:rsid w:val="008626E7"/>
    <w:rsid w:val="00870EE7"/>
    <w:rsid w:val="008863B9"/>
    <w:rsid w:val="008A45A6"/>
    <w:rsid w:val="008D365E"/>
    <w:rsid w:val="008D3CCC"/>
    <w:rsid w:val="008F3789"/>
    <w:rsid w:val="008F686C"/>
    <w:rsid w:val="009148DE"/>
    <w:rsid w:val="00916690"/>
    <w:rsid w:val="00941E30"/>
    <w:rsid w:val="009777D9"/>
    <w:rsid w:val="00991B88"/>
    <w:rsid w:val="009A5753"/>
    <w:rsid w:val="009A579D"/>
    <w:rsid w:val="009B2AA2"/>
    <w:rsid w:val="009E3297"/>
    <w:rsid w:val="009E4D25"/>
    <w:rsid w:val="009F72CC"/>
    <w:rsid w:val="009F734F"/>
    <w:rsid w:val="00A16E73"/>
    <w:rsid w:val="00A246B6"/>
    <w:rsid w:val="00A47E70"/>
    <w:rsid w:val="00A50CF0"/>
    <w:rsid w:val="00A571F3"/>
    <w:rsid w:val="00A73703"/>
    <w:rsid w:val="00A7671C"/>
    <w:rsid w:val="00AA2CBC"/>
    <w:rsid w:val="00AC5820"/>
    <w:rsid w:val="00AD1CD8"/>
    <w:rsid w:val="00AD48CA"/>
    <w:rsid w:val="00B258BB"/>
    <w:rsid w:val="00B35176"/>
    <w:rsid w:val="00B67B97"/>
    <w:rsid w:val="00B968C8"/>
    <w:rsid w:val="00BA3EC5"/>
    <w:rsid w:val="00BA51D9"/>
    <w:rsid w:val="00BB5DFC"/>
    <w:rsid w:val="00BC3733"/>
    <w:rsid w:val="00BD279D"/>
    <w:rsid w:val="00BD6BB8"/>
    <w:rsid w:val="00BE14AE"/>
    <w:rsid w:val="00BE234B"/>
    <w:rsid w:val="00C64856"/>
    <w:rsid w:val="00C66BA2"/>
    <w:rsid w:val="00C836A8"/>
    <w:rsid w:val="00C870F6"/>
    <w:rsid w:val="00C9528D"/>
    <w:rsid w:val="00C95985"/>
    <w:rsid w:val="00CB6819"/>
    <w:rsid w:val="00CC5026"/>
    <w:rsid w:val="00CC68D0"/>
    <w:rsid w:val="00D03F9A"/>
    <w:rsid w:val="00D06D51"/>
    <w:rsid w:val="00D12A3B"/>
    <w:rsid w:val="00D14CE7"/>
    <w:rsid w:val="00D24991"/>
    <w:rsid w:val="00D50255"/>
    <w:rsid w:val="00D66520"/>
    <w:rsid w:val="00D73D28"/>
    <w:rsid w:val="00D84AE9"/>
    <w:rsid w:val="00DB575A"/>
    <w:rsid w:val="00DE34CF"/>
    <w:rsid w:val="00E13F3D"/>
    <w:rsid w:val="00E34898"/>
    <w:rsid w:val="00E3764E"/>
    <w:rsid w:val="00E702A2"/>
    <w:rsid w:val="00E735FF"/>
    <w:rsid w:val="00E80041"/>
    <w:rsid w:val="00EB09B7"/>
    <w:rsid w:val="00EB5AA4"/>
    <w:rsid w:val="00EE7D7C"/>
    <w:rsid w:val="00F25D98"/>
    <w:rsid w:val="00F300FB"/>
    <w:rsid w:val="00F96B67"/>
    <w:rsid w:val="00FB6386"/>
    <w:rsid w:val="00FD104A"/>
    <w:rsid w:val="00FF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C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48C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AD48C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626F8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626F8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26F8B"/>
    <w:rPr>
      <w:rFonts w:ascii="Times New Roman" w:hAnsi="Times New Roman"/>
      <w:lang w:val="en-GB" w:eastAsia="en-US"/>
    </w:rPr>
  </w:style>
  <w:style w:type="paragraph" w:customStyle="1" w:styleId="Tablebody">
    <w:name w:val="Table body"/>
    <w:basedOn w:val="Normal"/>
    <w:rsid w:val="006B757D"/>
    <w:pPr>
      <w:spacing w:before="60" w:after="60" w:line="210" w:lineRule="atLeast"/>
    </w:pPr>
    <w:rPr>
      <w:rFonts w:ascii="Cambria" w:eastAsia="Calibri" w:hAnsi="Cambria"/>
      <w:szCs w:val="22"/>
    </w:rPr>
  </w:style>
  <w:style w:type="paragraph" w:customStyle="1" w:styleId="Tableheader">
    <w:name w:val="Table header"/>
    <w:basedOn w:val="Tablebody"/>
    <w:rsid w:val="006B757D"/>
  </w:style>
  <w:style w:type="character" w:customStyle="1" w:styleId="Heading8Char">
    <w:name w:val="Heading 8 Char"/>
    <w:basedOn w:val="DefaultParagraphFont"/>
    <w:link w:val="Heading8"/>
    <w:rsid w:val="00D12A3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02693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A1B5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A1B5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exif.org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gistry.khronos.org/glTF/specs/2.0/glTF-2.0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</TotalTime>
  <Pages>9</Pages>
  <Words>3062</Words>
  <Characters>17459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 1</cp:lastModifiedBy>
  <cp:revision>7</cp:revision>
  <cp:lastPrinted>1900-01-01T06:00:00Z</cp:lastPrinted>
  <dcterms:created xsi:type="dcterms:W3CDTF">2024-05-22T08:49:00Z</dcterms:created>
  <dcterms:modified xsi:type="dcterms:W3CDTF">2024-05-24T01:01:00Z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