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4F085F8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7F78" w:rsidRPr="002D7F78">
        <w:rPr>
          <w:b/>
          <w:noProof/>
          <w:sz w:val="24"/>
        </w:rPr>
        <w:t>S6-245505</w:t>
      </w:r>
    </w:p>
    <w:p w14:paraId="40AB3D98" w14:textId="6D820782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B87D99">
        <w:rPr>
          <w:b/>
          <w:noProof/>
          <w:sz w:val="24"/>
        </w:rPr>
        <w:t>S6-245290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5BB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65A9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122D6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265A9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7E9EE6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4A55B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205C93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A2858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77F94844" w:rsidR="00B97703" w:rsidRPr="004E393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EA2">
        <w:rPr>
          <w:rFonts w:ascii="Arial" w:hAnsi="Arial" w:cs="Arial"/>
          <w:b/>
          <w:bCs/>
          <w:sz w:val="22"/>
          <w:szCs w:val="22"/>
        </w:rPr>
        <w:t xml:space="preserve">Basavaraj (Basu) Pattan, </w:t>
      </w:r>
      <w:hyperlink r:id="rId7" w:history="1">
        <w:r w:rsidR="002A1EA2" w:rsidRPr="00357971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2A1E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688ACCD" w:rsidR="00B97703" w:rsidRPr="002748D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34F312" w14:textId="757D2E4C" w:rsidR="00842B5A" w:rsidRDefault="009513B0" w:rsidP="000F6242">
      <w:pPr>
        <w:rPr>
          <w:lang w:val="nl-NL"/>
        </w:rPr>
      </w:pPr>
      <w:r>
        <w:rPr>
          <w:lang w:val="nl-NL"/>
        </w:rPr>
        <w:t>With reference to the GSMA LS (S6-242012) titled “LS on clarifications on consent management”, question 2, requested  clarification on relationship between CAPIF</w:t>
      </w:r>
      <w:r w:rsidR="007567DD">
        <w:rPr>
          <w:lang w:val="nl-NL"/>
        </w:rPr>
        <w:t>'s</w:t>
      </w:r>
      <w:r>
        <w:rPr>
          <w:lang w:val="nl-NL"/>
        </w:rPr>
        <w:t xml:space="preserve"> RNAA and UDM’s user consent information and plan/roadmap for unified approach. </w:t>
      </w:r>
      <w:r w:rsidR="00FC4854" w:rsidRPr="000A5896">
        <w:rPr>
          <w:lang w:val="nl-NL"/>
        </w:rPr>
        <w:t xml:space="preserve">SA6 </w:t>
      </w:r>
      <w:r w:rsidR="00091E9B" w:rsidRPr="000A5896">
        <w:rPr>
          <w:lang w:val="nl-NL"/>
        </w:rPr>
        <w:t xml:space="preserve">provided initial </w:t>
      </w:r>
      <w:r w:rsidR="00FC4854" w:rsidRPr="000A5896">
        <w:rPr>
          <w:lang w:val="nl-NL"/>
        </w:rPr>
        <w:t>response in S6-242504</w:t>
      </w:r>
      <w:r w:rsidR="00091E9B" w:rsidRPr="000A5896">
        <w:rPr>
          <w:lang w:val="nl-NL"/>
        </w:rPr>
        <w:t xml:space="preserve"> and opined that </w:t>
      </w:r>
      <w:r w:rsidR="00883B75" w:rsidRPr="000A5896">
        <w:rPr>
          <w:lang w:val="nl-NL"/>
        </w:rPr>
        <w:t xml:space="preserve">it is in the realm of </w:t>
      </w:r>
      <w:r w:rsidR="00091E9B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>to</w:t>
      </w:r>
      <w:r w:rsidR="00091E9B" w:rsidRPr="000A5896">
        <w:rPr>
          <w:lang w:val="nl-NL"/>
        </w:rPr>
        <w:t xml:space="preserve"> provide the response. </w:t>
      </w:r>
      <w:r w:rsidR="00D944BD" w:rsidRPr="000A5896">
        <w:rPr>
          <w:lang w:val="nl-NL"/>
        </w:rPr>
        <w:t xml:space="preserve">Further, </w:t>
      </w:r>
      <w:r w:rsidR="00FC4854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 xml:space="preserve">provided </w:t>
      </w:r>
      <w:r w:rsidR="00FC4854" w:rsidRPr="000A5896">
        <w:rPr>
          <w:lang w:val="nl-NL"/>
        </w:rPr>
        <w:t xml:space="preserve">response in S6-243008 </w:t>
      </w:r>
      <w:r w:rsidR="007C7EAD">
        <w:rPr>
          <w:lang w:val="nl-NL"/>
        </w:rPr>
        <w:t xml:space="preserve">clarifying that user consent information in UDM/UDR and </w:t>
      </w:r>
      <w:r w:rsidR="00EE258F">
        <w:rPr>
          <w:lang w:val="nl-NL"/>
        </w:rPr>
        <w:t xml:space="preserve">resource owner authorization in </w:t>
      </w:r>
      <w:r w:rsidR="007C7EAD">
        <w:rPr>
          <w:lang w:val="nl-NL"/>
        </w:rPr>
        <w:t xml:space="preserve">CCF </w:t>
      </w:r>
      <w:r w:rsidR="006348F7">
        <w:rPr>
          <w:lang w:val="nl-NL"/>
        </w:rPr>
        <w:t>are</w:t>
      </w:r>
      <w:r w:rsidR="007C7EAD">
        <w:rPr>
          <w:lang w:val="nl-NL"/>
        </w:rPr>
        <w:t xml:space="preserve"> independent from each other. </w:t>
      </w:r>
    </w:p>
    <w:p w14:paraId="288AF304" w14:textId="605DF8B3" w:rsidR="00D94C54" w:rsidRDefault="00883B75" w:rsidP="000F6242">
      <w:pPr>
        <w:rPr>
          <w:lang w:val="nl-NL"/>
        </w:rPr>
      </w:pPr>
      <w:r w:rsidRPr="000A5896">
        <w:rPr>
          <w:lang w:val="nl-NL"/>
        </w:rPr>
        <w:t xml:space="preserve">SA6 is aligned with the </w:t>
      </w:r>
      <w:r w:rsidR="005745ED" w:rsidRPr="000A5896">
        <w:rPr>
          <w:lang w:val="nl-NL"/>
        </w:rPr>
        <w:t xml:space="preserve">response from SA3 </w:t>
      </w:r>
      <w:r w:rsidR="000A5896">
        <w:rPr>
          <w:lang w:val="nl-NL"/>
        </w:rPr>
        <w:t>and</w:t>
      </w:r>
      <w:r w:rsidR="00D944BD" w:rsidRPr="000A5896">
        <w:rPr>
          <w:lang w:val="nl-NL"/>
        </w:rPr>
        <w:t xml:space="preserve"> </w:t>
      </w:r>
      <w:r w:rsidR="00935ECA">
        <w:rPr>
          <w:lang w:val="nl-NL"/>
        </w:rPr>
        <w:t>decided that</w:t>
      </w:r>
      <w:r w:rsidR="00D944BD" w:rsidRPr="000A5896">
        <w:rPr>
          <w:lang w:val="nl-NL"/>
        </w:rPr>
        <w:t xml:space="preserve"> </w:t>
      </w:r>
      <w:r w:rsidR="000A5896">
        <w:rPr>
          <w:lang w:val="nl-NL"/>
        </w:rPr>
        <w:t xml:space="preserve">such clarification is </w:t>
      </w:r>
      <w:r w:rsidR="00842B5A">
        <w:rPr>
          <w:lang w:val="nl-NL"/>
        </w:rPr>
        <w:t xml:space="preserve">better </w:t>
      </w:r>
      <w:r w:rsidR="00935ECA">
        <w:rPr>
          <w:lang w:val="nl-NL"/>
        </w:rPr>
        <w:t xml:space="preserve">to be </w:t>
      </w:r>
      <w:r w:rsidR="000A5896">
        <w:rPr>
          <w:lang w:val="nl-NL"/>
        </w:rPr>
        <w:t>documented</w:t>
      </w:r>
      <w:r w:rsidR="00D944BD" w:rsidRPr="000A5896">
        <w:rPr>
          <w:lang w:val="nl-NL"/>
        </w:rPr>
        <w:t xml:space="preserve"> in 3GPP TS 23.222</w:t>
      </w:r>
      <w:r w:rsidR="000A5896">
        <w:rPr>
          <w:lang w:val="nl-NL"/>
        </w:rPr>
        <w:t>.</w:t>
      </w:r>
      <w:r w:rsidR="00D944BD" w:rsidRPr="000A5896">
        <w:rPr>
          <w:lang w:val="nl-NL"/>
        </w:rPr>
        <w:t xml:space="preserve"> </w:t>
      </w:r>
      <w:r w:rsidR="00D94C54">
        <w:rPr>
          <w:lang w:val="nl-NL"/>
        </w:rPr>
        <w:t xml:space="preserve">So, a NOTE in 3GPP TS 23.222 </w:t>
      </w:r>
      <w:r w:rsidR="00935ECA">
        <w:rPr>
          <w:lang w:val="nl-NL"/>
        </w:rPr>
        <w:t xml:space="preserve">is added </w:t>
      </w:r>
      <w:r w:rsidR="00D94C54">
        <w:rPr>
          <w:lang w:val="nl-NL"/>
        </w:rPr>
        <w:t>as below:</w:t>
      </w:r>
    </w:p>
    <w:p w14:paraId="73DE0404" w14:textId="0FE92A02" w:rsidR="00B97703" w:rsidRPr="00D94C54" w:rsidRDefault="00D94C54" w:rsidP="00D94C54">
      <w:pPr>
        <w:pStyle w:val="NO"/>
      </w:pPr>
      <w:r w:rsidRPr="00845CEB">
        <w:t xml:space="preserve">NOTE: </w:t>
      </w:r>
      <w:r>
        <w:tab/>
      </w:r>
      <w:r w:rsidR="005E060A" w:rsidRPr="005E060A">
        <w:t>The authorization from the resource owner used by C</w:t>
      </w:r>
      <w:r w:rsidR="005E060A">
        <w:t>CF (described in 3GPP TS 33.122</w:t>
      </w:r>
      <w:r w:rsidR="005E060A" w:rsidRPr="005E060A">
        <w:t>) is independent from the user consent information used from user subscription data at UDM/UDR (described in Annex V of 3GPP TS 33.501). In the current release of 3GPP specifications, synergy between CCF and UDM is not specified.</w:t>
      </w:r>
      <w:r w:rsidR="005745ED">
        <w:rPr>
          <w:lang w:val="nl-NL"/>
        </w:rPr>
        <w:t xml:space="preserve"> </w:t>
      </w:r>
    </w:p>
    <w:p w14:paraId="26676C86" w14:textId="4DE6B7F1" w:rsidR="00D66E11" w:rsidRDefault="00941086" w:rsidP="00842B5A">
      <w:r>
        <w:t xml:space="preserve">GSMA OPG is </w:t>
      </w:r>
      <w:r w:rsidR="00D66E11">
        <w:t xml:space="preserve">further </w:t>
      </w:r>
      <w:r>
        <w:t xml:space="preserve">invited to provide any feedback to the </w:t>
      </w:r>
      <w:r w:rsidR="008C221C">
        <w:t>resource owner authorization</w:t>
      </w:r>
      <w:r>
        <w:t xml:space="preserve"> </w:t>
      </w:r>
      <w:r w:rsidR="00E9331E">
        <w:t xml:space="preserve">enhancements </w:t>
      </w:r>
      <w:r w:rsidR="008C221C">
        <w:t>specified</w:t>
      </w:r>
      <w:r w:rsidR="00E9331E">
        <w:t xml:space="preserve"> </w:t>
      </w:r>
      <w:r w:rsidR="00134873">
        <w:t xml:space="preserve">in </w:t>
      </w:r>
      <w:r>
        <w:t>3GPP TS 23.222</w:t>
      </w:r>
      <w:r w:rsidR="00134873">
        <w:t xml:space="preserve"> </w:t>
      </w:r>
      <w:r w:rsidR="005E060A">
        <w:t>for</w:t>
      </w:r>
      <w:r w:rsidR="00134873">
        <w:t xml:space="preserve"> Rel-19</w:t>
      </w:r>
      <w:r>
        <w:t>.</w:t>
      </w:r>
      <w:r w:rsidR="00F40983">
        <w:t xml:space="preserve"> </w:t>
      </w:r>
    </w:p>
    <w:p w14:paraId="3D3A7141" w14:textId="07A7F743" w:rsidR="00842B5A" w:rsidRDefault="00F40983" w:rsidP="00842B5A">
      <w:pPr>
        <w:rPr>
          <w:lang w:val="nl-NL"/>
        </w:rPr>
      </w:pPr>
      <w:r w:rsidRPr="000A5896">
        <w:rPr>
          <w:lang w:val="nl-NL"/>
        </w:rPr>
        <w:t xml:space="preserve">SA is </w:t>
      </w:r>
      <w:r>
        <w:rPr>
          <w:lang w:val="nl-NL"/>
        </w:rPr>
        <w:t>requested to</w:t>
      </w:r>
      <w:bookmarkStart w:id="10" w:name="_GoBack"/>
      <w:bookmarkEnd w:id="10"/>
      <w:r>
        <w:rPr>
          <w:lang w:val="nl-NL"/>
        </w:rPr>
        <w:t xml:space="preserve"> kindly consider the above </w:t>
      </w:r>
      <w:r w:rsidR="00B263DC">
        <w:rPr>
          <w:lang w:val="nl-NL"/>
        </w:rPr>
        <w:t>information</w:t>
      </w:r>
      <w:r>
        <w:rPr>
          <w:lang w:val="nl-NL"/>
        </w:rPr>
        <w:t xml:space="preserve"> for the </w:t>
      </w:r>
      <w:r>
        <w:t>overall 3GPP response</w:t>
      </w:r>
      <w:r w:rsidRPr="001A0D21">
        <w:t xml:space="preserve"> to GSMA OPG</w:t>
      </w:r>
      <w:r>
        <w:rPr>
          <w:lang w:val="nl-N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34EE9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0DF0A4E9" w14:textId="5D496020" w:rsidR="00B97703" w:rsidRPr="00017F23" w:rsidRDefault="00B97703" w:rsidP="00E9331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331E" w:rsidRPr="001A0D21">
        <w:t>SA6 asks SA to consider the</w:t>
      </w:r>
      <w:r w:rsidR="00E9331E">
        <w:t xml:space="preserve"> above</w:t>
      </w:r>
      <w:r w:rsidR="00E9331E" w:rsidRPr="001A0D21">
        <w:t xml:space="preserve"> </w:t>
      </w:r>
      <w:r w:rsidR="00E9331E">
        <w:t xml:space="preserve">information to be </w:t>
      </w:r>
      <w:r w:rsidR="00B263DC">
        <w:t>included</w:t>
      </w:r>
      <w:r w:rsidR="00E9331E">
        <w:t xml:space="preserve"> into the overall 3GPP response</w:t>
      </w:r>
      <w:r w:rsidR="00E9331E" w:rsidRPr="001A0D21">
        <w:t xml:space="preserve">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071D8" w14:textId="77777777" w:rsidR="00D1002D" w:rsidRDefault="00D1002D">
      <w:pPr>
        <w:spacing w:after="0"/>
      </w:pPr>
      <w:r>
        <w:separator/>
      </w:r>
    </w:p>
  </w:endnote>
  <w:endnote w:type="continuationSeparator" w:id="0">
    <w:p w14:paraId="0573E2C3" w14:textId="77777777" w:rsidR="00D1002D" w:rsidRDefault="00D10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CE7A" w14:textId="77777777" w:rsidR="00D1002D" w:rsidRDefault="00D1002D">
      <w:pPr>
        <w:spacing w:after="0"/>
      </w:pPr>
      <w:r>
        <w:separator/>
      </w:r>
    </w:p>
  </w:footnote>
  <w:footnote w:type="continuationSeparator" w:id="0">
    <w:p w14:paraId="6149AC02" w14:textId="77777777" w:rsidR="00D1002D" w:rsidRDefault="00D100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1E9B"/>
    <w:rsid w:val="00095BC2"/>
    <w:rsid w:val="000A5896"/>
    <w:rsid w:val="000C2DA1"/>
    <w:rsid w:val="000C3E1C"/>
    <w:rsid w:val="000F6242"/>
    <w:rsid w:val="00105674"/>
    <w:rsid w:val="00134873"/>
    <w:rsid w:val="00174844"/>
    <w:rsid w:val="001A4BB4"/>
    <w:rsid w:val="001F34C8"/>
    <w:rsid w:val="002201E4"/>
    <w:rsid w:val="00270389"/>
    <w:rsid w:val="002748D8"/>
    <w:rsid w:val="002A1EA2"/>
    <w:rsid w:val="002A6824"/>
    <w:rsid w:val="002D7F78"/>
    <w:rsid w:val="002F1940"/>
    <w:rsid w:val="00320F57"/>
    <w:rsid w:val="003265A9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4E57CF"/>
    <w:rsid w:val="00520EC6"/>
    <w:rsid w:val="00524687"/>
    <w:rsid w:val="005745ED"/>
    <w:rsid w:val="005B5087"/>
    <w:rsid w:val="005E060A"/>
    <w:rsid w:val="005F3B26"/>
    <w:rsid w:val="006348F7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567DD"/>
    <w:rsid w:val="007C7EAD"/>
    <w:rsid w:val="007E6E95"/>
    <w:rsid w:val="007F4F92"/>
    <w:rsid w:val="007F6F25"/>
    <w:rsid w:val="00800273"/>
    <w:rsid w:val="00832356"/>
    <w:rsid w:val="00832B2B"/>
    <w:rsid w:val="00842B5A"/>
    <w:rsid w:val="0086435D"/>
    <w:rsid w:val="00871009"/>
    <w:rsid w:val="00883B75"/>
    <w:rsid w:val="008858CD"/>
    <w:rsid w:val="008C221C"/>
    <w:rsid w:val="008D772F"/>
    <w:rsid w:val="008E197E"/>
    <w:rsid w:val="009243EF"/>
    <w:rsid w:val="00935ECA"/>
    <w:rsid w:val="00941086"/>
    <w:rsid w:val="009513B0"/>
    <w:rsid w:val="00953874"/>
    <w:rsid w:val="00954653"/>
    <w:rsid w:val="0099764C"/>
    <w:rsid w:val="009C61C6"/>
    <w:rsid w:val="00A339E5"/>
    <w:rsid w:val="00A34B3D"/>
    <w:rsid w:val="00A46CCB"/>
    <w:rsid w:val="00A653CE"/>
    <w:rsid w:val="00A71544"/>
    <w:rsid w:val="00A90373"/>
    <w:rsid w:val="00AB65DB"/>
    <w:rsid w:val="00AC13E9"/>
    <w:rsid w:val="00AC6106"/>
    <w:rsid w:val="00AE1828"/>
    <w:rsid w:val="00B263DC"/>
    <w:rsid w:val="00B27EB4"/>
    <w:rsid w:val="00B33F3C"/>
    <w:rsid w:val="00B44FF6"/>
    <w:rsid w:val="00B5011D"/>
    <w:rsid w:val="00B55001"/>
    <w:rsid w:val="00B823A6"/>
    <w:rsid w:val="00B87D99"/>
    <w:rsid w:val="00B97703"/>
    <w:rsid w:val="00BB6A1F"/>
    <w:rsid w:val="00BF681D"/>
    <w:rsid w:val="00C04BAC"/>
    <w:rsid w:val="00C178A7"/>
    <w:rsid w:val="00C17B7B"/>
    <w:rsid w:val="00C23C20"/>
    <w:rsid w:val="00C362C0"/>
    <w:rsid w:val="00CB0B47"/>
    <w:rsid w:val="00CD5002"/>
    <w:rsid w:val="00CF46F9"/>
    <w:rsid w:val="00CF6087"/>
    <w:rsid w:val="00D02856"/>
    <w:rsid w:val="00D1002D"/>
    <w:rsid w:val="00D144DE"/>
    <w:rsid w:val="00D209D8"/>
    <w:rsid w:val="00D25CD3"/>
    <w:rsid w:val="00D62A0E"/>
    <w:rsid w:val="00D66E11"/>
    <w:rsid w:val="00D84FCE"/>
    <w:rsid w:val="00D856BD"/>
    <w:rsid w:val="00D944BD"/>
    <w:rsid w:val="00D94C54"/>
    <w:rsid w:val="00DB1160"/>
    <w:rsid w:val="00DF7E9B"/>
    <w:rsid w:val="00E92981"/>
    <w:rsid w:val="00E9331E"/>
    <w:rsid w:val="00E961C6"/>
    <w:rsid w:val="00EB2ABD"/>
    <w:rsid w:val="00EC0AE9"/>
    <w:rsid w:val="00ED48C3"/>
    <w:rsid w:val="00EE258F"/>
    <w:rsid w:val="00EF0561"/>
    <w:rsid w:val="00F24338"/>
    <w:rsid w:val="00F33593"/>
    <w:rsid w:val="00F34B3C"/>
    <w:rsid w:val="00F40983"/>
    <w:rsid w:val="00F43888"/>
    <w:rsid w:val="00F91527"/>
    <w:rsid w:val="00FC4854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Basu-r1</cp:lastModifiedBy>
  <cp:revision>4</cp:revision>
  <cp:lastPrinted>2002-04-23T07:10:00Z</cp:lastPrinted>
  <dcterms:created xsi:type="dcterms:W3CDTF">2024-11-20T22:33:00Z</dcterms:created>
  <dcterms:modified xsi:type="dcterms:W3CDTF">2024-11-21T13:54:00Z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