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346ED7B2" w:rsid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</w:t>
      </w:r>
      <w:r w:rsidR="00417A36">
        <w:rPr>
          <w:rFonts w:ascii="Arial" w:hAnsi="Arial" w:cs="Arial" w:hint="eastAsia"/>
          <w:b/>
          <w:sz w:val="24"/>
          <w:szCs w:val="22"/>
          <w:lang w:eastAsia="ko-KR"/>
        </w:rPr>
        <w:t>6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CC7FFB" w:rsidRPr="00CC7FFB">
        <w:rPr>
          <w:rFonts w:ascii="Arial" w:hAnsi="Arial" w:cs="Arial"/>
          <w:b/>
          <w:sz w:val="24"/>
          <w:szCs w:val="22"/>
          <w:lang w:eastAsia="ko-KR"/>
        </w:rPr>
        <w:t>12</w:t>
      </w:r>
      <w:r w:rsidR="009753C1">
        <w:rPr>
          <w:rFonts w:ascii="Arial" w:hAnsi="Arial" w:cs="Arial" w:hint="eastAsia"/>
          <w:b/>
          <w:sz w:val="24"/>
          <w:szCs w:val="22"/>
          <w:lang w:eastAsia="ko-KR"/>
        </w:rPr>
        <w:t>752</w:t>
      </w:r>
    </w:p>
    <w:p w14:paraId="4D0EC4A1" w14:textId="7B6DB20C" w:rsidR="008952C5" w:rsidRDefault="00AD1ED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 w:rsidRPr="00D95543">
        <w:rPr>
          <w:rFonts w:ascii="Arial" w:hAnsi="Arial" w:cs="Arial"/>
          <w:b/>
          <w:sz w:val="24"/>
          <w:szCs w:val="22"/>
        </w:rPr>
        <w:t>18 – 22 November, 2024</w:t>
      </w:r>
      <w:r>
        <w:rPr>
          <w:rFonts w:ascii="Arial" w:hAnsi="Arial" w:cs="Arial"/>
          <w:b/>
          <w:sz w:val="24"/>
          <w:szCs w:val="22"/>
        </w:rPr>
        <w:t xml:space="preserve">, </w:t>
      </w:r>
      <w:r w:rsidRPr="00D95543">
        <w:rPr>
          <w:rFonts w:ascii="Arial" w:hAnsi="Arial" w:cs="Arial"/>
          <w:b/>
          <w:sz w:val="24"/>
          <w:szCs w:val="22"/>
        </w:rPr>
        <w:t>Orlando, USA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1B558B1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 xml:space="preserve">potential baseline system architecture of 5G NR </w:t>
      </w:r>
      <w:proofErr w:type="spellStart"/>
      <w:r w:rsidR="001D6E0E">
        <w:rPr>
          <w:rFonts w:ascii="Arial" w:eastAsia="Arial" w:hAnsi="Arial" w:cs="Arial"/>
          <w:b/>
          <w:sz w:val="22"/>
        </w:rPr>
        <w:t>Femto</w:t>
      </w:r>
      <w:proofErr w:type="spellEnd"/>
    </w:p>
    <w:p w14:paraId="06BA196E" w14:textId="3EEA2F54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 xml:space="preserve">potential baseline system architecture of 5G NR </w:t>
      </w:r>
      <w:proofErr w:type="spellStart"/>
      <w:r w:rsidR="001D6E0E">
        <w:rPr>
          <w:rFonts w:ascii="Arial" w:eastAsia="Arial" w:hAnsi="Arial" w:cs="Arial"/>
          <w:b/>
          <w:sz w:val="22"/>
        </w:rPr>
        <w:t>Femto</w:t>
      </w:r>
      <w:proofErr w:type="spellEnd"/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417A36" w:rsidRPr="00417A36">
        <w:rPr>
          <w:rFonts w:ascii="Arial" w:hAnsi="Arial" w:cs="Arial"/>
          <w:b/>
          <w:sz w:val="22"/>
          <w:szCs w:val="22"/>
          <w:lang w:eastAsia="ko-KR"/>
        </w:rPr>
        <w:t>S2-2411275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1D6E0E" w:rsidRPr="001D6E0E">
        <w:rPr>
          <w:rFonts w:ascii="Arial" w:hAnsi="Arial" w:cs="Arial"/>
          <w:b/>
          <w:sz w:val="22"/>
          <w:szCs w:val="22"/>
          <w:lang w:eastAsia="ko-KR"/>
        </w:rPr>
        <w:t>S3-241588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CD8A6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094818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7AEEE9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9060EA" w14:textId="26E941BF" w:rsidR="002C6FAE" w:rsidRPr="00736615" w:rsidRDefault="00B97703" w:rsidP="009753C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1233FE">
        <w:rPr>
          <w:rFonts w:ascii="Arial" w:hAnsi="Arial" w:cs="Arial"/>
          <w:b/>
          <w:sz w:val="22"/>
          <w:szCs w:val="22"/>
        </w:rPr>
        <w:t>Attachments:</w:t>
      </w:r>
      <w:r w:rsidRPr="001233FE">
        <w:rPr>
          <w:rFonts w:ascii="Arial" w:hAnsi="Arial" w:cs="Arial"/>
          <w:bCs/>
          <w:sz w:val="22"/>
          <w:szCs w:val="22"/>
        </w:rPr>
        <w:tab/>
      </w:r>
      <w:r w:rsidR="00736615" w:rsidRPr="001233FE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="0001464C"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>#</w:t>
      </w:r>
      <w:r w:rsidR="0001464C" w:rsidRPr="001233FE">
        <w:rPr>
          <w:rFonts w:ascii="Arial" w:hAnsi="Arial" w:cs="Arial"/>
          <w:b/>
          <w:bCs/>
          <w:sz w:val="22"/>
          <w:szCs w:val="22"/>
        </w:rPr>
        <w:t>5807</w:t>
      </w:r>
      <w:r w:rsidR="009753C1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, </w:t>
      </w:r>
      <w:r w:rsidR="0001464C"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>TS 23.501 CR#</w:t>
      </w:r>
      <w:r w:rsidR="0001464C" w:rsidRPr="001233FE">
        <w:rPr>
          <w:rFonts w:ascii="Arial" w:hAnsi="Arial" w:cs="Arial"/>
          <w:b/>
          <w:bCs/>
          <w:sz w:val="22"/>
          <w:szCs w:val="22"/>
          <w:lang w:eastAsia="ko-KR"/>
        </w:rPr>
        <w:t>5694</w:t>
      </w:r>
      <w:r w:rsidR="0001464C"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586EDE34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the LS </w:t>
      </w:r>
      <w:r w:rsidR="00BC2389" w:rsidRPr="00BC2389">
        <w:rPr>
          <w:rFonts w:ascii="Arial" w:hAnsi="Arial" w:cs="Arial"/>
          <w:lang w:eastAsia="ko-KR"/>
        </w:rPr>
        <w:t xml:space="preserve">to request clarification on the potential baseline system architecture of 5G NR </w:t>
      </w:r>
      <w:proofErr w:type="spellStart"/>
      <w:r w:rsidR="00BC2389" w:rsidRPr="00BC2389">
        <w:rPr>
          <w:rFonts w:ascii="Arial" w:hAnsi="Arial" w:cs="Arial"/>
          <w:lang w:eastAsia="ko-KR"/>
        </w:rPr>
        <w:t>Femto</w:t>
      </w:r>
      <w:proofErr w:type="spellEnd"/>
      <w:r>
        <w:rPr>
          <w:rFonts w:ascii="Arial" w:hAnsi="Arial" w:cs="Arial" w:hint="eastAsia"/>
          <w:lang w:eastAsia="ko-KR"/>
        </w:rPr>
        <w:t>.</w:t>
      </w:r>
    </w:p>
    <w:p w14:paraId="18FD8084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4A3AF5B2" w14:textId="40053D7C" w:rsidR="00A072A4" w:rsidRPr="00A072A4" w:rsidRDefault="00822A9F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The</w:t>
      </w:r>
      <w:r w:rsidR="000D6167">
        <w:rPr>
          <w:rFonts w:ascii="Arial" w:hAnsi="Arial" w:cs="Arial" w:hint="eastAsia"/>
          <w:lang w:eastAsia="ko-KR"/>
        </w:rPr>
        <w:t xml:space="preserve"> system architecture of NR </w:t>
      </w:r>
      <w:proofErr w:type="spellStart"/>
      <w:r w:rsidR="000D6167">
        <w:rPr>
          <w:rFonts w:ascii="Arial" w:hAnsi="Arial" w:cs="Arial" w:hint="eastAsia"/>
          <w:lang w:eastAsia="ko-KR"/>
        </w:rPr>
        <w:t>Femto</w:t>
      </w:r>
      <w:proofErr w:type="spellEnd"/>
      <w:r w:rsidR="000D6167">
        <w:rPr>
          <w:rFonts w:ascii="Arial" w:hAnsi="Arial" w:cs="Arial" w:hint="eastAsia"/>
          <w:lang w:eastAsia="ko-KR"/>
        </w:rPr>
        <w:t xml:space="preserve"> is described in TS 23.501 </w:t>
      </w:r>
      <w:r w:rsidR="009F2167">
        <w:rPr>
          <w:rFonts w:ascii="Arial" w:hAnsi="Arial" w:cs="Arial" w:hint="eastAsia"/>
          <w:lang w:eastAsia="ko-KR"/>
        </w:rPr>
        <w:t xml:space="preserve">(please refer to the </w:t>
      </w:r>
      <w:r w:rsidR="009F2167">
        <w:rPr>
          <w:rFonts w:ascii="Arial" w:hAnsi="Arial" w:cs="Arial" w:hint="eastAsia"/>
          <w:lang w:eastAsia="ko-KR"/>
        </w:rPr>
        <w:t xml:space="preserve">attached </w:t>
      </w:r>
      <w:proofErr w:type="spellStart"/>
      <w:r w:rsidR="009F2167">
        <w:rPr>
          <w:rFonts w:ascii="Arial" w:hAnsi="Arial" w:cs="Arial" w:hint="eastAsia"/>
          <w:lang w:eastAsia="ko-KR"/>
        </w:rPr>
        <w:t>CR</w:t>
      </w:r>
      <w:r w:rsidR="003E4910">
        <w:rPr>
          <w:rFonts w:ascii="Arial" w:hAnsi="Arial" w:cs="Arial" w:hint="eastAsia"/>
          <w:lang w:eastAsia="ko-KR"/>
        </w:rPr>
        <w:t>s</w:t>
      </w:r>
      <w:proofErr w:type="spellEnd"/>
      <w:r w:rsidR="009F2167">
        <w:rPr>
          <w:rFonts w:ascii="Arial" w:hAnsi="Arial" w:cs="Arial" w:hint="eastAsia"/>
          <w:lang w:eastAsia="ko-KR"/>
        </w:rPr>
        <w:t xml:space="preserve">) </w:t>
      </w:r>
      <w:r w:rsidR="000D6167">
        <w:rPr>
          <w:rFonts w:ascii="Arial" w:hAnsi="Arial" w:cs="Arial" w:hint="eastAsia"/>
          <w:lang w:eastAsia="ko-KR"/>
        </w:rPr>
        <w:t>based on th</w:t>
      </w:r>
      <w:r w:rsidR="00E9472C">
        <w:rPr>
          <w:rFonts w:ascii="Arial" w:eastAsia="SimSun" w:hAnsi="Arial" w:cs="Arial"/>
        </w:rPr>
        <w:t xml:space="preserve">e </w:t>
      </w:r>
      <w:r w:rsidR="00736615">
        <w:rPr>
          <w:rFonts w:ascii="Arial" w:hAnsi="Arial" w:cs="Arial" w:hint="eastAsia"/>
          <w:lang w:eastAsia="ko-KR"/>
        </w:rPr>
        <w:t>RAN</w:t>
      </w:r>
      <w:r w:rsidR="00E9472C">
        <w:rPr>
          <w:rFonts w:ascii="Arial" w:eastAsia="SimSun" w:hAnsi="Arial" w:cs="Arial" w:hint="eastAsia"/>
        </w:rPr>
        <w:t xml:space="preserve"> architecture of NR </w:t>
      </w:r>
      <w:proofErr w:type="spellStart"/>
      <w:r w:rsidR="00E9472C">
        <w:rPr>
          <w:rFonts w:ascii="Arial" w:eastAsia="SimSun" w:hAnsi="Arial" w:cs="Arial" w:hint="eastAsia"/>
        </w:rPr>
        <w:t>Femto</w:t>
      </w:r>
      <w:proofErr w:type="spellEnd"/>
      <w:r w:rsidR="00E9472C">
        <w:rPr>
          <w:rFonts w:ascii="Arial" w:hAnsi="Arial" w:cs="Arial" w:hint="eastAsia"/>
          <w:lang w:eastAsia="ko-KR"/>
        </w:rPr>
        <w:t xml:space="preserve"> as </w:t>
      </w:r>
      <w:r w:rsidR="00B07ACC">
        <w:rPr>
          <w:rFonts w:ascii="Arial" w:hAnsi="Arial" w:cs="Arial" w:hint="eastAsia"/>
          <w:lang w:eastAsia="ko-KR"/>
        </w:rPr>
        <w:t>captured</w:t>
      </w:r>
      <w:r w:rsidR="00E9472C" w:rsidRPr="00C52F35">
        <w:rPr>
          <w:rFonts w:ascii="Arial" w:hAnsi="Arial" w:cs="Arial"/>
        </w:rPr>
        <w:t xml:space="preserve"> in</w:t>
      </w:r>
      <w:r w:rsidR="00E9472C">
        <w:rPr>
          <w:rFonts w:ascii="Arial" w:hAnsi="Arial" w:cs="Arial" w:hint="eastAsia"/>
          <w:lang w:eastAsia="ko-KR"/>
        </w:rPr>
        <w:t xml:space="preserve"> clause</w:t>
      </w:r>
      <w:r w:rsidR="00E9472C" w:rsidRPr="00C52F35">
        <w:rPr>
          <w:rFonts w:ascii="Arial" w:hAnsi="Arial" w:cs="Arial"/>
        </w:rPr>
        <w:t xml:space="preserve"> </w:t>
      </w:r>
      <w:r w:rsidR="00E9472C" w:rsidRPr="00E9472C">
        <w:rPr>
          <w:rFonts w:ascii="Arial" w:hAnsi="Arial" w:cs="Arial"/>
        </w:rPr>
        <w:t>6.2</w:t>
      </w:r>
      <w:r w:rsidR="00E9472C">
        <w:rPr>
          <w:rFonts w:ascii="Arial" w:hAnsi="Arial" w:cs="Arial" w:hint="eastAsia"/>
          <w:lang w:eastAsia="ko-KR"/>
        </w:rPr>
        <w:t xml:space="preserve"> "</w:t>
      </w:r>
      <w:r w:rsidR="00E9472C" w:rsidRPr="00E9472C">
        <w:rPr>
          <w:rFonts w:ascii="Arial" w:hAnsi="Arial" w:cs="Arial"/>
        </w:rPr>
        <w:t xml:space="preserve">Conclusion and Recommendation for NR </w:t>
      </w:r>
      <w:proofErr w:type="spellStart"/>
      <w:r w:rsidR="00E9472C" w:rsidRPr="00E9472C">
        <w:rPr>
          <w:rFonts w:ascii="Arial" w:hAnsi="Arial" w:cs="Arial"/>
        </w:rPr>
        <w:t>Femto</w:t>
      </w:r>
      <w:proofErr w:type="spellEnd"/>
      <w:r w:rsidR="00E9472C">
        <w:rPr>
          <w:rFonts w:ascii="Arial" w:hAnsi="Arial" w:cs="Arial" w:hint="eastAsia"/>
          <w:lang w:eastAsia="ko-KR"/>
        </w:rPr>
        <w:t>"</w:t>
      </w:r>
      <w:r w:rsidR="00E9472C" w:rsidRPr="00E9472C">
        <w:rPr>
          <w:rFonts w:ascii="Arial" w:hAnsi="Arial" w:cs="Arial" w:hint="eastAsia"/>
        </w:rPr>
        <w:t xml:space="preserve"> </w:t>
      </w:r>
      <w:r w:rsidR="00E9472C">
        <w:rPr>
          <w:rFonts w:ascii="Arial" w:hAnsi="Arial" w:cs="Arial" w:hint="eastAsia"/>
          <w:lang w:eastAsia="ko-KR"/>
        </w:rPr>
        <w:t xml:space="preserve">of </w:t>
      </w:r>
      <w:r w:rsidR="00E9472C" w:rsidRPr="00C52F35">
        <w:rPr>
          <w:rFonts w:ascii="Arial" w:hAnsi="Arial" w:cs="Arial"/>
        </w:rPr>
        <w:t>TR 38.799</w:t>
      </w:r>
      <w:r w:rsidR="00E9472C">
        <w:rPr>
          <w:rFonts w:ascii="Arial" w:eastAsia="SimSun" w:hAnsi="Arial" w:cs="Arial"/>
        </w:rPr>
        <w:t>.</w:t>
      </w:r>
    </w:p>
    <w:p w14:paraId="561BDFD3" w14:textId="5AF12F44" w:rsidR="00B07ACC" w:rsidRPr="00B07ACC" w:rsidRDefault="00B07AC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707ED22A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2DDB8AC4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7760302D" w14:textId="40251C1E" w:rsidR="00417A36" w:rsidRPr="00965FDA" w:rsidRDefault="00417A36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C25C3" w14:textId="77777777" w:rsidR="00153966" w:rsidRDefault="00153966">
      <w:pPr>
        <w:spacing w:after="0"/>
      </w:pPr>
      <w:r>
        <w:separator/>
      </w:r>
    </w:p>
  </w:endnote>
  <w:endnote w:type="continuationSeparator" w:id="0">
    <w:p w14:paraId="71E15CC9" w14:textId="77777777" w:rsidR="00153966" w:rsidRDefault="001539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4F1C9" w14:textId="77777777" w:rsidR="00153966" w:rsidRDefault="00153966">
      <w:pPr>
        <w:spacing w:after="0"/>
      </w:pPr>
      <w:r>
        <w:separator/>
      </w:r>
    </w:p>
  </w:footnote>
  <w:footnote w:type="continuationSeparator" w:id="0">
    <w:p w14:paraId="5D88610F" w14:textId="77777777" w:rsidR="00153966" w:rsidRDefault="001539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464C"/>
    <w:rsid w:val="00017F23"/>
    <w:rsid w:val="00046AA9"/>
    <w:rsid w:val="00073E55"/>
    <w:rsid w:val="00074D3C"/>
    <w:rsid w:val="00084D35"/>
    <w:rsid w:val="000B21DF"/>
    <w:rsid w:val="000D170B"/>
    <w:rsid w:val="000D276F"/>
    <w:rsid w:val="000D6167"/>
    <w:rsid w:val="000E6116"/>
    <w:rsid w:val="000F6242"/>
    <w:rsid w:val="0010109D"/>
    <w:rsid w:val="00103FF1"/>
    <w:rsid w:val="001233FE"/>
    <w:rsid w:val="00133550"/>
    <w:rsid w:val="00141BD4"/>
    <w:rsid w:val="00147610"/>
    <w:rsid w:val="00153966"/>
    <w:rsid w:val="00162FA6"/>
    <w:rsid w:val="00166CF8"/>
    <w:rsid w:val="00182912"/>
    <w:rsid w:val="00190771"/>
    <w:rsid w:val="00196B59"/>
    <w:rsid w:val="001A14F2"/>
    <w:rsid w:val="001A30CA"/>
    <w:rsid w:val="001B2C4C"/>
    <w:rsid w:val="001B3A86"/>
    <w:rsid w:val="001B6D6C"/>
    <w:rsid w:val="001B727E"/>
    <w:rsid w:val="001B763F"/>
    <w:rsid w:val="001C2EEB"/>
    <w:rsid w:val="001C64F6"/>
    <w:rsid w:val="001D6E0E"/>
    <w:rsid w:val="001E143B"/>
    <w:rsid w:val="00215808"/>
    <w:rsid w:val="00215C2C"/>
    <w:rsid w:val="00220060"/>
    <w:rsid w:val="00223A58"/>
    <w:rsid w:val="00226381"/>
    <w:rsid w:val="002415C0"/>
    <w:rsid w:val="00246EB3"/>
    <w:rsid w:val="002473B2"/>
    <w:rsid w:val="0024796A"/>
    <w:rsid w:val="0025653F"/>
    <w:rsid w:val="002869FE"/>
    <w:rsid w:val="0028740B"/>
    <w:rsid w:val="0029653C"/>
    <w:rsid w:val="002B20DF"/>
    <w:rsid w:val="002C6FAE"/>
    <w:rsid w:val="002E01C1"/>
    <w:rsid w:val="002F1940"/>
    <w:rsid w:val="002F6AEE"/>
    <w:rsid w:val="002F7515"/>
    <w:rsid w:val="00322204"/>
    <w:rsid w:val="00341210"/>
    <w:rsid w:val="00352F12"/>
    <w:rsid w:val="0035358C"/>
    <w:rsid w:val="0035709B"/>
    <w:rsid w:val="00383545"/>
    <w:rsid w:val="003C06D2"/>
    <w:rsid w:val="003D6E81"/>
    <w:rsid w:val="003E4910"/>
    <w:rsid w:val="003F2EAA"/>
    <w:rsid w:val="003F5E20"/>
    <w:rsid w:val="00411231"/>
    <w:rsid w:val="004116ED"/>
    <w:rsid w:val="00415B4F"/>
    <w:rsid w:val="00417A36"/>
    <w:rsid w:val="00421BF3"/>
    <w:rsid w:val="004322F1"/>
    <w:rsid w:val="00433500"/>
    <w:rsid w:val="00433F71"/>
    <w:rsid w:val="0043559E"/>
    <w:rsid w:val="00440D43"/>
    <w:rsid w:val="00441B3A"/>
    <w:rsid w:val="004613A9"/>
    <w:rsid w:val="00470DF6"/>
    <w:rsid w:val="00472E88"/>
    <w:rsid w:val="004757AC"/>
    <w:rsid w:val="00490D22"/>
    <w:rsid w:val="004E3939"/>
    <w:rsid w:val="004E65B2"/>
    <w:rsid w:val="004F2668"/>
    <w:rsid w:val="004F32F4"/>
    <w:rsid w:val="004F5708"/>
    <w:rsid w:val="00513201"/>
    <w:rsid w:val="00522A46"/>
    <w:rsid w:val="00526DDD"/>
    <w:rsid w:val="005A3349"/>
    <w:rsid w:val="005B6433"/>
    <w:rsid w:val="005D6C7B"/>
    <w:rsid w:val="005F29FC"/>
    <w:rsid w:val="006052AD"/>
    <w:rsid w:val="00607B44"/>
    <w:rsid w:val="00666D18"/>
    <w:rsid w:val="006E0400"/>
    <w:rsid w:val="00707E68"/>
    <w:rsid w:val="007334A1"/>
    <w:rsid w:val="00736615"/>
    <w:rsid w:val="00736B19"/>
    <w:rsid w:val="0073766B"/>
    <w:rsid w:val="007561B2"/>
    <w:rsid w:val="007636DE"/>
    <w:rsid w:val="007A7A85"/>
    <w:rsid w:val="007B43D4"/>
    <w:rsid w:val="007D6235"/>
    <w:rsid w:val="007D7496"/>
    <w:rsid w:val="007F4F92"/>
    <w:rsid w:val="008037E7"/>
    <w:rsid w:val="00806D23"/>
    <w:rsid w:val="00822A9F"/>
    <w:rsid w:val="00832840"/>
    <w:rsid w:val="008758B0"/>
    <w:rsid w:val="008952C5"/>
    <w:rsid w:val="008D3E9C"/>
    <w:rsid w:val="008D772F"/>
    <w:rsid w:val="008E6C18"/>
    <w:rsid w:val="0090367C"/>
    <w:rsid w:val="00914CD1"/>
    <w:rsid w:val="009528CF"/>
    <w:rsid w:val="009572D5"/>
    <w:rsid w:val="009603F6"/>
    <w:rsid w:val="00965FDA"/>
    <w:rsid w:val="009753C1"/>
    <w:rsid w:val="009963AC"/>
    <w:rsid w:val="0099764C"/>
    <w:rsid w:val="009A0382"/>
    <w:rsid w:val="009C01E1"/>
    <w:rsid w:val="009E0B14"/>
    <w:rsid w:val="009E0E00"/>
    <w:rsid w:val="009F2167"/>
    <w:rsid w:val="00A072A4"/>
    <w:rsid w:val="00A136B6"/>
    <w:rsid w:val="00A26417"/>
    <w:rsid w:val="00A3272B"/>
    <w:rsid w:val="00A34741"/>
    <w:rsid w:val="00A455B0"/>
    <w:rsid w:val="00A57D88"/>
    <w:rsid w:val="00A70448"/>
    <w:rsid w:val="00A85DF4"/>
    <w:rsid w:val="00A93789"/>
    <w:rsid w:val="00AA4FF3"/>
    <w:rsid w:val="00AC4990"/>
    <w:rsid w:val="00AD1ED5"/>
    <w:rsid w:val="00AE1B3E"/>
    <w:rsid w:val="00AF3E3D"/>
    <w:rsid w:val="00B00531"/>
    <w:rsid w:val="00B059D0"/>
    <w:rsid w:val="00B07ACC"/>
    <w:rsid w:val="00B321E1"/>
    <w:rsid w:val="00B35644"/>
    <w:rsid w:val="00B422ED"/>
    <w:rsid w:val="00B667B4"/>
    <w:rsid w:val="00B724D3"/>
    <w:rsid w:val="00B73732"/>
    <w:rsid w:val="00B96206"/>
    <w:rsid w:val="00B97703"/>
    <w:rsid w:val="00BA3D66"/>
    <w:rsid w:val="00BC2389"/>
    <w:rsid w:val="00BC656E"/>
    <w:rsid w:val="00BE2C63"/>
    <w:rsid w:val="00C04BFC"/>
    <w:rsid w:val="00C17229"/>
    <w:rsid w:val="00C21810"/>
    <w:rsid w:val="00C3086F"/>
    <w:rsid w:val="00C30E1B"/>
    <w:rsid w:val="00C33060"/>
    <w:rsid w:val="00C567DC"/>
    <w:rsid w:val="00C778F4"/>
    <w:rsid w:val="00C80585"/>
    <w:rsid w:val="00C870B9"/>
    <w:rsid w:val="00C87244"/>
    <w:rsid w:val="00C91EF3"/>
    <w:rsid w:val="00C94E96"/>
    <w:rsid w:val="00CB19B5"/>
    <w:rsid w:val="00CB2B16"/>
    <w:rsid w:val="00CC7FFB"/>
    <w:rsid w:val="00CE03DE"/>
    <w:rsid w:val="00CE076D"/>
    <w:rsid w:val="00CF6087"/>
    <w:rsid w:val="00CF7E66"/>
    <w:rsid w:val="00D14BB6"/>
    <w:rsid w:val="00D1541F"/>
    <w:rsid w:val="00D25BD2"/>
    <w:rsid w:val="00D310FD"/>
    <w:rsid w:val="00D31981"/>
    <w:rsid w:val="00D33624"/>
    <w:rsid w:val="00D337C2"/>
    <w:rsid w:val="00D46E66"/>
    <w:rsid w:val="00D7484B"/>
    <w:rsid w:val="00D827E5"/>
    <w:rsid w:val="00DA44DD"/>
    <w:rsid w:val="00DB2938"/>
    <w:rsid w:val="00DC47B4"/>
    <w:rsid w:val="00E003DF"/>
    <w:rsid w:val="00E122B3"/>
    <w:rsid w:val="00E2241D"/>
    <w:rsid w:val="00E23E6A"/>
    <w:rsid w:val="00E47058"/>
    <w:rsid w:val="00E665BE"/>
    <w:rsid w:val="00E73323"/>
    <w:rsid w:val="00E9472C"/>
    <w:rsid w:val="00EB0BC7"/>
    <w:rsid w:val="00EB3C55"/>
    <w:rsid w:val="00EC7A59"/>
    <w:rsid w:val="00EE31A4"/>
    <w:rsid w:val="00EF5C3A"/>
    <w:rsid w:val="00F25496"/>
    <w:rsid w:val="00F55DA9"/>
    <w:rsid w:val="00F6395D"/>
    <w:rsid w:val="00F667CF"/>
    <w:rsid w:val="00F803BE"/>
    <w:rsid w:val="00F82FEC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  <w:style w:type="paragraph" w:styleId="afff2">
    <w:name w:val="Revision"/>
    <w:hidden/>
    <w:uiPriority w:val="99"/>
    <w:semiHidden/>
    <w:rsid w:val="003E4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1253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S2#166_v1(LG Electronics)</cp:lastModifiedBy>
  <cp:revision>54</cp:revision>
  <cp:lastPrinted>2002-04-23T07:10:00Z</cp:lastPrinted>
  <dcterms:created xsi:type="dcterms:W3CDTF">2024-09-23T13:08:00Z</dcterms:created>
  <dcterms:modified xsi:type="dcterms:W3CDTF">2024-11-20T22:05:00Z</dcterms:modified>
</cp:coreProperties>
</file>