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79585E3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001621">
        <w:rPr>
          <w:rFonts w:cs="Arial"/>
          <w:b/>
          <w:sz w:val="24"/>
          <w:szCs w:val="24"/>
        </w:rPr>
        <w:t>490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310A00D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01621">
        <w:rPr>
          <w:rFonts w:cs="Arial"/>
          <w:b/>
          <w:bCs/>
        </w:rPr>
        <w:t>CRs on MPS4msg (Rel-19)</w:t>
      </w:r>
    </w:p>
    <w:p w14:paraId="519C34A0" w14:textId="16838FF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001621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lastRenderedPageBreak/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001621" w:rsidRPr="00E6100C" w14:paraId="1CFD2AD4" w14:textId="77777777" w:rsidTr="002F52A1">
        <w:tc>
          <w:tcPr>
            <w:tcW w:w="774" w:type="dxa"/>
          </w:tcPr>
          <w:p w14:paraId="365FAA69" w14:textId="56EE7DD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23.203</w:t>
            </w:r>
          </w:p>
        </w:tc>
        <w:tc>
          <w:tcPr>
            <w:tcW w:w="781" w:type="dxa"/>
          </w:tcPr>
          <w:p w14:paraId="0F19433B" w14:textId="165D9CD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1141</w:t>
            </w:r>
          </w:p>
        </w:tc>
        <w:tc>
          <w:tcPr>
            <w:tcW w:w="251" w:type="dxa"/>
          </w:tcPr>
          <w:p w14:paraId="5734F40A" w14:textId="205766E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25831A05" w14:textId="5413BAF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13F81954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Messaging</w:t>
            </w:r>
          </w:p>
        </w:tc>
        <w:tc>
          <w:tcPr>
            <w:tcW w:w="284" w:type="dxa"/>
          </w:tcPr>
          <w:p w14:paraId="17E27E39" w14:textId="2FF07A9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111437" w14:textId="379AD85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5417513" w14:textId="4A6AE01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0122D12F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S2-2412772</w:t>
            </w:r>
          </w:p>
        </w:tc>
        <w:tc>
          <w:tcPr>
            <w:tcW w:w="1134" w:type="dxa"/>
          </w:tcPr>
          <w:p w14:paraId="0D4F13EA" w14:textId="2FBFA5D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T-Mobile USA, Verizon, Samsung, Ericsson</w:t>
            </w:r>
          </w:p>
        </w:tc>
        <w:tc>
          <w:tcPr>
            <w:tcW w:w="1276" w:type="dxa"/>
          </w:tcPr>
          <w:p w14:paraId="2DBBAB09" w14:textId="664A9BB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139D467F" w14:textId="5744F364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6.1.11.6</w:t>
            </w:r>
          </w:p>
        </w:tc>
        <w:tc>
          <w:tcPr>
            <w:tcW w:w="992" w:type="dxa"/>
          </w:tcPr>
          <w:p w14:paraId="13A641E4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0B3A2A2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695D7B3A" w14:textId="77777777" w:rsidTr="002F52A1">
        <w:tc>
          <w:tcPr>
            <w:tcW w:w="774" w:type="dxa"/>
          </w:tcPr>
          <w:p w14:paraId="7B2103A2" w14:textId="424D57F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23.204</w:t>
            </w:r>
          </w:p>
        </w:tc>
        <w:tc>
          <w:tcPr>
            <w:tcW w:w="781" w:type="dxa"/>
          </w:tcPr>
          <w:p w14:paraId="3C954CD2" w14:textId="2C341D7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0121</w:t>
            </w:r>
          </w:p>
        </w:tc>
        <w:tc>
          <w:tcPr>
            <w:tcW w:w="251" w:type="dxa"/>
          </w:tcPr>
          <w:p w14:paraId="46B0EE94" w14:textId="665AE7F8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CBD78E3" w14:textId="4882067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BD35D20" w14:textId="3F3EAFE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transport priority clarification for SMS over IP</w:t>
            </w:r>
          </w:p>
        </w:tc>
        <w:tc>
          <w:tcPr>
            <w:tcW w:w="284" w:type="dxa"/>
          </w:tcPr>
          <w:p w14:paraId="56A88B76" w14:textId="62EE7B3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FB0ADB" w14:textId="71F8FDEF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BDC36FF" w14:textId="7832B2AE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A369A65" w14:textId="4BFDBCF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S2-2412773</w:t>
            </w:r>
          </w:p>
        </w:tc>
        <w:tc>
          <w:tcPr>
            <w:tcW w:w="1134" w:type="dxa"/>
          </w:tcPr>
          <w:p w14:paraId="5BCDF2A6" w14:textId="60471E0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Samsung, Ericsson</w:t>
            </w:r>
          </w:p>
        </w:tc>
        <w:tc>
          <w:tcPr>
            <w:tcW w:w="1276" w:type="dxa"/>
          </w:tcPr>
          <w:p w14:paraId="06E2C1F8" w14:textId="2357EBA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4437FDA4" w14:textId="7EF7475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6.13, 6.14</w:t>
            </w:r>
          </w:p>
        </w:tc>
        <w:tc>
          <w:tcPr>
            <w:tcW w:w="992" w:type="dxa"/>
          </w:tcPr>
          <w:p w14:paraId="330A5F69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FFB0906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C9608C4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DB1C06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ACEDD56" w14:textId="6F78DC3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D0DE6D7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24CFC8A8" w14:textId="77777777" w:rsidTr="002F52A1">
        <w:tc>
          <w:tcPr>
            <w:tcW w:w="774" w:type="dxa"/>
          </w:tcPr>
          <w:p w14:paraId="305E76A2" w14:textId="5251897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23.228</w:t>
            </w:r>
          </w:p>
        </w:tc>
        <w:tc>
          <w:tcPr>
            <w:tcW w:w="781" w:type="dxa"/>
          </w:tcPr>
          <w:p w14:paraId="32FA0476" w14:textId="1D141338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1507</w:t>
            </w:r>
          </w:p>
        </w:tc>
        <w:tc>
          <w:tcPr>
            <w:tcW w:w="251" w:type="dxa"/>
          </w:tcPr>
          <w:p w14:paraId="3C89F404" w14:textId="2632158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13630C6E" w14:textId="6A7088C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59E09CAB" w14:textId="7A3BFEA0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Support of MPS priority for Messaging in IMS procedures</w:t>
            </w:r>
          </w:p>
        </w:tc>
        <w:tc>
          <w:tcPr>
            <w:tcW w:w="284" w:type="dxa"/>
          </w:tcPr>
          <w:p w14:paraId="18E73B9E" w14:textId="6AA4332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E6DAA9" w14:textId="384ABF0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85F836D" w14:textId="268F25F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7341B427" w14:textId="5CAF637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S2-2412495</w:t>
            </w:r>
          </w:p>
        </w:tc>
        <w:tc>
          <w:tcPr>
            <w:tcW w:w="1134" w:type="dxa"/>
          </w:tcPr>
          <w:p w14:paraId="3AA927EA" w14:textId="4F86DE8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Nokia, Samsung</w:t>
            </w:r>
          </w:p>
        </w:tc>
        <w:tc>
          <w:tcPr>
            <w:tcW w:w="1276" w:type="dxa"/>
          </w:tcPr>
          <w:p w14:paraId="066D1DA5" w14:textId="04140A9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2316EA0E" w14:textId="0FE7B82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5.21</w:t>
            </w:r>
          </w:p>
        </w:tc>
        <w:tc>
          <w:tcPr>
            <w:tcW w:w="992" w:type="dxa"/>
          </w:tcPr>
          <w:p w14:paraId="411DEDE2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43BC5ED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424F23B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86DB92B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4658AA7" w14:textId="47913DF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684EEF4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107CAA3E" w14:textId="77777777" w:rsidTr="002F52A1">
        <w:tc>
          <w:tcPr>
            <w:tcW w:w="774" w:type="dxa"/>
          </w:tcPr>
          <w:p w14:paraId="446617EB" w14:textId="199BBF4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23.272</w:t>
            </w:r>
          </w:p>
        </w:tc>
        <w:tc>
          <w:tcPr>
            <w:tcW w:w="781" w:type="dxa"/>
          </w:tcPr>
          <w:p w14:paraId="1BB05A01" w14:textId="0704D2F8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0976</w:t>
            </w:r>
          </w:p>
        </w:tc>
        <w:tc>
          <w:tcPr>
            <w:tcW w:w="251" w:type="dxa"/>
          </w:tcPr>
          <w:p w14:paraId="5779A4B7" w14:textId="5F1E29F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0B0DDD7" w14:textId="233CD99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4C3B6762" w14:textId="7073A50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Priority at HSS and SMS-GMSC</w:t>
            </w:r>
          </w:p>
        </w:tc>
        <w:tc>
          <w:tcPr>
            <w:tcW w:w="284" w:type="dxa"/>
          </w:tcPr>
          <w:p w14:paraId="1DF9F232" w14:textId="1F8E17F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CD289B" w14:textId="293946B4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19B7DE1" w14:textId="155A2C2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538E3BA" w14:textId="3F5D8A7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S2-2412776</w:t>
            </w:r>
          </w:p>
        </w:tc>
        <w:tc>
          <w:tcPr>
            <w:tcW w:w="1134" w:type="dxa"/>
          </w:tcPr>
          <w:p w14:paraId="428518E2" w14:textId="029517E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Samsung, Ericsson</w:t>
            </w:r>
          </w:p>
        </w:tc>
        <w:tc>
          <w:tcPr>
            <w:tcW w:w="1276" w:type="dxa"/>
          </w:tcPr>
          <w:p w14:paraId="0718666E" w14:textId="2CC390C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4E1E32A5" w14:textId="6595E62E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C.4.2, C.4.X (new), C.8.1</w:t>
            </w:r>
          </w:p>
        </w:tc>
        <w:tc>
          <w:tcPr>
            <w:tcW w:w="992" w:type="dxa"/>
          </w:tcPr>
          <w:p w14:paraId="7789D5FB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E2E98D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26D1AB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D4641F2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5CBCED" w14:textId="42AC52E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FC8AC09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1E3E2DC4" w14:textId="77777777" w:rsidTr="002F52A1">
        <w:tc>
          <w:tcPr>
            <w:tcW w:w="774" w:type="dxa"/>
          </w:tcPr>
          <w:p w14:paraId="41A7EBFF" w14:textId="526E83CE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23.401</w:t>
            </w:r>
          </w:p>
        </w:tc>
        <w:tc>
          <w:tcPr>
            <w:tcW w:w="781" w:type="dxa"/>
          </w:tcPr>
          <w:p w14:paraId="62156C7A" w14:textId="74C35A3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3833</w:t>
            </w:r>
          </w:p>
        </w:tc>
        <w:tc>
          <w:tcPr>
            <w:tcW w:w="251" w:type="dxa"/>
          </w:tcPr>
          <w:p w14:paraId="6AEF722A" w14:textId="0569BF4A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EFB9A08" w14:textId="44DC275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55130F3" w14:textId="4CDEFE70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priority paging for MT SMS</w:t>
            </w:r>
          </w:p>
        </w:tc>
        <w:tc>
          <w:tcPr>
            <w:tcW w:w="284" w:type="dxa"/>
          </w:tcPr>
          <w:p w14:paraId="66CFA07C" w14:textId="21D3FED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4C9674" w14:textId="5CE4EE2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334BF14" w14:textId="55920D4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9931B10" w14:textId="5F149AA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S2-2412774</w:t>
            </w:r>
          </w:p>
        </w:tc>
        <w:tc>
          <w:tcPr>
            <w:tcW w:w="1134" w:type="dxa"/>
          </w:tcPr>
          <w:p w14:paraId="3B820284" w14:textId="347E29E0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Samsung, Ericsson</w:t>
            </w:r>
          </w:p>
        </w:tc>
        <w:tc>
          <w:tcPr>
            <w:tcW w:w="1276" w:type="dxa"/>
          </w:tcPr>
          <w:p w14:paraId="05A75A4C" w14:textId="6719401A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003FCF02" w14:textId="4EBD1B7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5.3.4.3</w:t>
            </w:r>
          </w:p>
        </w:tc>
        <w:tc>
          <w:tcPr>
            <w:tcW w:w="992" w:type="dxa"/>
          </w:tcPr>
          <w:p w14:paraId="2AF53873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C835A83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634276E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9D9B0FB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F675723" w14:textId="47D3349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7A86BE44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1CAB03B5" w14:textId="77777777" w:rsidTr="002F52A1">
        <w:tc>
          <w:tcPr>
            <w:tcW w:w="774" w:type="dxa"/>
          </w:tcPr>
          <w:p w14:paraId="1151A4AD" w14:textId="67BA03B4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427499B" w14:textId="662CFF2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5834</w:t>
            </w:r>
          </w:p>
        </w:tc>
        <w:tc>
          <w:tcPr>
            <w:tcW w:w="251" w:type="dxa"/>
          </w:tcPr>
          <w:p w14:paraId="723F8118" w14:textId="6744A70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094861FE" w14:textId="4FC86BB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8E412E2" w14:textId="56D84F5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for Messaging RAN Paging for SMS over NAS</w:t>
            </w:r>
          </w:p>
        </w:tc>
        <w:tc>
          <w:tcPr>
            <w:tcW w:w="284" w:type="dxa"/>
          </w:tcPr>
          <w:p w14:paraId="20B53821" w14:textId="4367FDD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6336FD2A" w14:textId="07810C8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4F9B106B" w14:textId="7CCA431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AD1C2C0" w14:textId="767D0ECA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S2-2412775</w:t>
            </w:r>
          </w:p>
        </w:tc>
        <w:tc>
          <w:tcPr>
            <w:tcW w:w="1134" w:type="dxa"/>
          </w:tcPr>
          <w:p w14:paraId="2C28E61D" w14:textId="36AD4D3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Nokia, AT&amp;T, Verizon, T-Mobile USA, Samsung, Ericsson</w:t>
            </w:r>
          </w:p>
        </w:tc>
        <w:tc>
          <w:tcPr>
            <w:tcW w:w="1276" w:type="dxa"/>
          </w:tcPr>
          <w:p w14:paraId="3810C060" w14:textId="3177741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75B0F48B" w14:textId="4EACA88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5.22.2, 5.22.3</w:t>
            </w:r>
          </w:p>
        </w:tc>
        <w:tc>
          <w:tcPr>
            <w:tcW w:w="992" w:type="dxa"/>
          </w:tcPr>
          <w:p w14:paraId="20A27840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EBFD8E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F6ADCF1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1AAF7C6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6F021D3" w14:textId="50C9787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354E6CA7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37104925" w14:textId="77777777" w:rsidTr="002F52A1">
        <w:tc>
          <w:tcPr>
            <w:tcW w:w="774" w:type="dxa"/>
          </w:tcPr>
          <w:p w14:paraId="6A8D65A2" w14:textId="06D2E6D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4D80EB64" w14:textId="63EE63C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5137</w:t>
            </w:r>
          </w:p>
        </w:tc>
        <w:tc>
          <w:tcPr>
            <w:tcW w:w="251" w:type="dxa"/>
          </w:tcPr>
          <w:p w14:paraId="65D3389D" w14:textId="4B76A06F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732FBE57" w14:textId="20F5A5AE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09A6119C" w14:textId="0AE1D88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paging priority and corrections for SMS over NAS</w:t>
            </w:r>
          </w:p>
        </w:tc>
        <w:tc>
          <w:tcPr>
            <w:tcW w:w="284" w:type="dxa"/>
          </w:tcPr>
          <w:p w14:paraId="42FE46D8" w14:textId="153BB3F8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F096A6" w14:textId="2E73E22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3BD03167" w14:textId="2EB88ADA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3D0400C1" w14:textId="78B3910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S2-2412777</w:t>
            </w:r>
          </w:p>
        </w:tc>
        <w:tc>
          <w:tcPr>
            <w:tcW w:w="1134" w:type="dxa"/>
          </w:tcPr>
          <w:p w14:paraId="5D9DB8C3" w14:textId="1BCEBBF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Samsung, Ericsson</w:t>
            </w:r>
          </w:p>
        </w:tc>
        <w:tc>
          <w:tcPr>
            <w:tcW w:w="1276" w:type="dxa"/>
          </w:tcPr>
          <w:p w14:paraId="06C60A14" w14:textId="650DBC1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767D50B1" w14:textId="5AF56B2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4.2.3.3, 4.13.3.3, 4.13.3.6, 4.13.3.7</w:t>
            </w:r>
          </w:p>
        </w:tc>
        <w:tc>
          <w:tcPr>
            <w:tcW w:w="992" w:type="dxa"/>
          </w:tcPr>
          <w:p w14:paraId="408D95AE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B405F6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F55685D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A9181E4" w14:textId="141CF590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48" w:type="dxa"/>
          </w:tcPr>
          <w:p w14:paraId="2B30D3F5" w14:textId="36055DD8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0B402677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0C12B70F" w14:textId="77777777" w:rsidTr="002F52A1">
        <w:tc>
          <w:tcPr>
            <w:tcW w:w="774" w:type="dxa"/>
          </w:tcPr>
          <w:p w14:paraId="637B48C7" w14:textId="45055FF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lastRenderedPageBreak/>
              <w:t>23.502</w:t>
            </w:r>
          </w:p>
        </w:tc>
        <w:tc>
          <w:tcPr>
            <w:tcW w:w="781" w:type="dxa"/>
          </w:tcPr>
          <w:p w14:paraId="0BA3E359" w14:textId="7A4046D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5145</w:t>
            </w:r>
          </w:p>
        </w:tc>
        <w:tc>
          <w:tcPr>
            <w:tcW w:w="251" w:type="dxa"/>
          </w:tcPr>
          <w:p w14:paraId="295573C6" w14:textId="0EE9E54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4E472D60" w14:textId="3E0E439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1BA4896E" w14:textId="4443CD6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 for SMS over NAS SMS-GMSC addition</w:t>
            </w:r>
          </w:p>
        </w:tc>
        <w:tc>
          <w:tcPr>
            <w:tcW w:w="284" w:type="dxa"/>
          </w:tcPr>
          <w:p w14:paraId="1238F45D" w14:textId="782C92B4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035E7D" w14:textId="610507D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24CBEEB" w14:textId="190B888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65453195" w14:textId="6A812AFC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S2-2412503</w:t>
            </w:r>
          </w:p>
        </w:tc>
        <w:tc>
          <w:tcPr>
            <w:tcW w:w="1134" w:type="dxa"/>
          </w:tcPr>
          <w:p w14:paraId="2A8C16C5" w14:textId="785AE920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Peraton Labs, CISA ECD, AT&amp;T, Verizon, T-Mobile USA, Samsung</w:t>
            </w:r>
          </w:p>
        </w:tc>
        <w:tc>
          <w:tcPr>
            <w:tcW w:w="1276" w:type="dxa"/>
          </w:tcPr>
          <w:p w14:paraId="5B523DC9" w14:textId="52AE59D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7D192706" w14:textId="05B8CE6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4.13.3.6</w:t>
            </w:r>
          </w:p>
        </w:tc>
        <w:tc>
          <w:tcPr>
            <w:tcW w:w="992" w:type="dxa"/>
          </w:tcPr>
          <w:p w14:paraId="48FB1DAC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4AE1923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60742C3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F98EDA8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08E2366D" w14:textId="1DD2AAE5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94EB8C1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  <w:tr w:rsidR="00001621" w:rsidRPr="00E6100C" w14:paraId="02CAC8E5" w14:textId="77777777" w:rsidTr="002F52A1">
        <w:tc>
          <w:tcPr>
            <w:tcW w:w="774" w:type="dxa"/>
          </w:tcPr>
          <w:p w14:paraId="537C7EFE" w14:textId="3889A8C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781" w:type="dxa"/>
          </w:tcPr>
          <w:p w14:paraId="6A20C70A" w14:textId="141C748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1437</w:t>
            </w:r>
          </w:p>
        </w:tc>
        <w:tc>
          <w:tcPr>
            <w:tcW w:w="251" w:type="dxa"/>
          </w:tcPr>
          <w:p w14:paraId="0680B2A3" w14:textId="22AEF2D3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741" w:type="dxa"/>
          </w:tcPr>
          <w:p w14:paraId="1251CF30" w14:textId="2CA660B2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67863236" w14:textId="05D8508E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for MPS priority for Messaging</w:t>
            </w:r>
          </w:p>
        </w:tc>
        <w:tc>
          <w:tcPr>
            <w:tcW w:w="284" w:type="dxa"/>
          </w:tcPr>
          <w:p w14:paraId="2241304A" w14:textId="5696FA6D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9E64539" w14:textId="79121331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51FA7A57" w14:textId="457738B6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11344542" w14:textId="09C765FA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S2-2412778</w:t>
            </w:r>
          </w:p>
        </w:tc>
        <w:tc>
          <w:tcPr>
            <w:tcW w:w="1134" w:type="dxa"/>
          </w:tcPr>
          <w:p w14:paraId="1D51ACCD" w14:textId="419FE2B7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Huawei, HiSilicon, Peraton Labs, AT&amp;T, T-Mobile USA, Ericsson, Samsung</w:t>
            </w:r>
          </w:p>
        </w:tc>
        <w:tc>
          <w:tcPr>
            <w:tcW w:w="1276" w:type="dxa"/>
          </w:tcPr>
          <w:p w14:paraId="615EF44F" w14:textId="2DC9577B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MPS4msg</w:t>
            </w:r>
          </w:p>
        </w:tc>
        <w:tc>
          <w:tcPr>
            <w:tcW w:w="1134" w:type="dxa"/>
          </w:tcPr>
          <w:p w14:paraId="12CF719D" w14:textId="202DCAB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6.1.3.11</w:t>
            </w:r>
          </w:p>
        </w:tc>
        <w:tc>
          <w:tcPr>
            <w:tcW w:w="992" w:type="dxa"/>
          </w:tcPr>
          <w:p w14:paraId="3B4651A0" w14:textId="77777777" w:rsidR="00001621" w:rsidRDefault="00001621" w:rsidP="0000162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3B64CCE" w14:textId="77777777" w:rsidR="00001621" w:rsidRPr="00E6100C" w:rsidRDefault="00001621" w:rsidP="0000162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3AD40F8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8A24488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42BF876" w14:textId="17C6E829" w:rsidR="00001621" w:rsidRDefault="00001621" w:rsidP="0000162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65E7A5A6" w14:textId="77777777" w:rsidR="00001621" w:rsidRDefault="00001621" w:rsidP="00001621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1621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3</Pages>
  <Words>341</Words>
  <Characters>1758</Characters>
  <Application>Microsoft Office Word</Application>
  <DocSecurity>0</DocSecurity>
  <Lines>30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