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30BAFCCF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CF6D72">
        <w:rPr>
          <w:rFonts w:cs="Arial"/>
          <w:b/>
          <w:sz w:val="24"/>
          <w:szCs w:val="24"/>
        </w:rPr>
        <w:t>469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DE99CB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CF6D72">
        <w:rPr>
          <w:rFonts w:cs="Arial"/>
          <w:b/>
          <w:bCs/>
        </w:rPr>
        <w:t>CRs on 5GSAT_Ph2 (Rel-18, Rel-19)</w:t>
      </w:r>
    </w:p>
    <w:p w14:paraId="519C34A0" w14:textId="29B06ACC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CF6D72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CF6D72" w:rsidRPr="00E6100C" w14:paraId="1CFD2AD4" w14:textId="77777777" w:rsidTr="002F52A1">
        <w:tc>
          <w:tcPr>
            <w:tcW w:w="774" w:type="dxa"/>
          </w:tcPr>
          <w:p w14:paraId="365FAA69" w14:textId="43456834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781" w:type="dxa"/>
          </w:tcPr>
          <w:p w14:paraId="0F19433B" w14:textId="58BB701A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3827</w:t>
            </w:r>
          </w:p>
        </w:tc>
        <w:tc>
          <w:tcPr>
            <w:tcW w:w="251" w:type="dxa"/>
          </w:tcPr>
          <w:p w14:paraId="5734F40A" w14:textId="29C86DCA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5831A05" w14:textId="092897C8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75538C60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congestion control</w:t>
            </w:r>
          </w:p>
        </w:tc>
        <w:tc>
          <w:tcPr>
            <w:tcW w:w="284" w:type="dxa"/>
          </w:tcPr>
          <w:p w14:paraId="17E27E39" w14:textId="213D2BF9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42CCB4EA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42455D75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7A1F3348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S2-2410654</w:t>
            </w:r>
          </w:p>
        </w:tc>
        <w:tc>
          <w:tcPr>
            <w:tcW w:w="1134" w:type="dxa"/>
          </w:tcPr>
          <w:p w14:paraId="0D4F13EA" w14:textId="19FF52EF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276" w:type="dxa"/>
          </w:tcPr>
          <w:p w14:paraId="2DBBAB09" w14:textId="731D6560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5GSAT_Ph2</w:t>
            </w:r>
          </w:p>
        </w:tc>
        <w:tc>
          <w:tcPr>
            <w:tcW w:w="1134" w:type="dxa"/>
          </w:tcPr>
          <w:p w14:paraId="139D467F" w14:textId="49C709D0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4.3.7.4.2.4</w:t>
            </w:r>
          </w:p>
        </w:tc>
        <w:tc>
          <w:tcPr>
            <w:tcW w:w="992" w:type="dxa"/>
          </w:tcPr>
          <w:p w14:paraId="13A641E4" w14:textId="77777777" w:rsidR="00CF6D72" w:rsidRDefault="00CF6D72" w:rsidP="00CF6D72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CF6D72" w:rsidRPr="00E6100C" w:rsidRDefault="00CF6D72" w:rsidP="00CF6D7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3D046CD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77777777" w:rsidR="00CF6D72" w:rsidRDefault="00CF6D72" w:rsidP="00CF6D7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1839294D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CF6D72" w:rsidRDefault="00CF6D72" w:rsidP="00CF6D72">
            <w:pPr>
              <w:pStyle w:val="TAL"/>
              <w:rPr>
                <w:rFonts w:cs="Arial"/>
                <w:sz w:val="16"/>
              </w:rPr>
            </w:pPr>
          </w:p>
        </w:tc>
      </w:tr>
      <w:tr w:rsidR="00CF6D72" w:rsidRPr="00E6100C" w14:paraId="415C6C7A" w14:textId="77777777" w:rsidTr="002F52A1">
        <w:tc>
          <w:tcPr>
            <w:tcW w:w="774" w:type="dxa"/>
          </w:tcPr>
          <w:p w14:paraId="793F7EFF" w14:textId="11BA691A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781" w:type="dxa"/>
          </w:tcPr>
          <w:p w14:paraId="13F7E5B0" w14:textId="375EC9B0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3828</w:t>
            </w:r>
          </w:p>
        </w:tc>
        <w:tc>
          <w:tcPr>
            <w:tcW w:w="251" w:type="dxa"/>
          </w:tcPr>
          <w:p w14:paraId="28335DE4" w14:textId="4A6C241A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55A5BC35" w14:textId="31B1D802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23228ED" w14:textId="0EB8810C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congestion control</w:t>
            </w:r>
          </w:p>
        </w:tc>
        <w:tc>
          <w:tcPr>
            <w:tcW w:w="284" w:type="dxa"/>
          </w:tcPr>
          <w:p w14:paraId="6958E69C" w14:textId="573B654D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1293D8B3" w14:textId="1CAA20CD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CECFF54" w14:textId="45B92C8B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3B0C0B1D" w14:textId="6BEEA2B1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S2-2410655</w:t>
            </w:r>
          </w:p>
        </w:tc>
        <w:tc>
          <w:tcPr>
            <w:tcW w:w="1134" w:type="dxa"/>
          </w:tcPr>
          <w:p w14:paraId="581329F5" w14:textId="3CE4441B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276" w:type="dxa"/>
          </w:tcPr>
          <w:p w14:paraId="723D6E59" w14:textId="1C15978D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5GSAT_Ph2</w:t>
            </w:r>
          </w:p>
        </w:tc>
        <w:tc>
          <w:tcPr>
            <w:tcW w:w="1134" w:type="dxa"/>
          </w:tcPr>
          <w:p w14:paraId="39BF3E13" w14:textId="0363CA9A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4.3.7.4.2.4</w:t>
            </w:r>
          </w:p>
        </w:tc>
        <w:tc>
          <w:tcPr>
            <w:tcW w:w="992" w:type="dxa"/>
          </w:tcPr>
          <w:p w14:paraId="78BD2E8C" w14:textId="77777777" w:rsidR="00CF6D72" w:rsidRDefault="00CF6D72" w:rsidP="00CF6D72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CAFB449" w14:textId="77777777" w:rsidR="00CF6D72" w:rsidRPr="00E6100C" w:rsidRDefault="00CF6D72" w:rsidP="00CF6D7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BA41F13" w14:textId="26602946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7248EB79" w14:textId="77777777" w:rsidR="00CF6D72" w:rsidRDefault="00CF6D72" w:rsidP="00CF6D72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27E7D69" w14:textId="521C262A" w:rsidR="00CF6D72" w:rsidRDefault="00CF6D72" w:rsidP="00CF6D72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99E1A1B" w14:textId="77777777" w:rsidR="00CF6D72" w:rsidRDefault="00CF6D72" w:rsidP="00CF6D72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CF6D72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102</Words>
  <Characters>525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