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454E" w14:textId="420A05ED" w:rsidR="00BF5D6F" w:rsidRDefault="00781E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03136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84584A">
        <w:rPr>
          <w:b/>
          <w:i/>
          <w:sz w:val="28"/>
        </w:rPr>
        <w:t>760</w:t>
      </w:r>
      <w:r w:rsidR="0050250D">
        <w:rPr>
          <w:b/>
          <w:i/>
          <w:sz w:val="28"/>
        </w:rPr>
        <w:t>2</w:t>
      </w:r>
    </w:p>
    <w:p w14:paraId="45A9B1D9" w14:textId="77777777" w:rsidR="001000C8" w:rsidRDefault="001000C8" w:rsidP="001000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Orlando,</w:t>
        </w:r>
      </w:fldSimple>
      <w:r>
        <w:rPr>
          <w:b/>
          <w:noProof/>
          <w:sz w:val="24"/>
        </w:rPr>
        <w:t xml:space="preserve">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November</w:t>
        </w:r>
        <w:r w:rsidRPr="00BA51D9">
          <w:rPr>
            <w:b/>
            <w:noProof/>
            <w:sz w:val="24"/>
          </w:rPr>
          <w:t xml:space="preserve"> 2024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2nd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November</w:t>
        </w:r>
        <w:r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F5D6F" w14:paraId="2DE63A60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34CCE" w14:textId="15083F34" w:rsidR="00BF5D6F" w:rsidRDefault="00781E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EA7D2E">
              <w:rPr>
                <w:rFonts w:eastAsia="SimSun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BF5D6F" w14:paraId="47B8921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FE9" w14:textId="77777777" w:rsidR="00BF5D6F" w:rsidRDefault="00781E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F5D6F" w14:paraId="14B47CC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EC913F6" w14:textId="77777777" w:rsidR="00BF5D6F" w:rsidRDefault="00BF5D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530F8029" w14:textId="77777777" w:rsidR="00BF5D6F" w:rsidRDefault="00BF5D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D6F" w14:paraId="2FEA701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40754" w14:textId="77777777" w:rsidR="00BF5D6F" w:rsidRDefault="00781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A1953" w14:textId="5ED58686" w:rsidR="00BF5D6F" w:rsidRDefault="00C247E2">
            <w:pPr>
              <w:pStyle w:val="CRCoverPage"/>
              <w:spacing w:after="0"/>
              <w:ind w:left="100"/>
            </w:pPr>
            <w:r w:rsidRPr="00C247E2">
              <w:t>PRD21 CDS</w:t>
            </w:r>
            <w:r w:rsidR="009B202F">
              <w:t>:</w:t>
            </w:r>
            <w:r w:rsidRPr="00C247E2">
              <w:t xml:space="preserve"> PC</w:t>
            </w:r>
            <w:r w:rsidR="00E025D9">
              <w:t>3</w:t>
            </w:r>
            <w:r w:rsidRPr="00C247E2">
              <w:t xml:space="preserve"> EN-DC many 3 band combos</w:t>
            </w:r>
          </w:p>
        </w:tc>
      </w:tr>
      <w:tr w:rsidR="00BF5D6F" w14:paraId="0348F4C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DA6A75" w14:textId="77777777" w:rsidR="00BF5D6F" w:rsidRDefault="00BF5D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0932F761" w14:textId="77777777" w:rsidR="00BF5D6F" w:rsidRDefault="00BF5D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D6F" w14:paraId="01A5D15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DE33" w14:textId="77777777" w:rsidR="00BF5D6F" w:rsidRDefault="00781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0D004D2" w14:textId="2C61A642" w:rsidR="00BF5D6F" w:rsidRDefault="00C247E2">
            <w:pPr>
              <w:pStyle w:val="CRCoverPage"/>
              <w:spacing w:after="0"/>
              <w:ind w:left="100"/>
            </w:pPr>
            <w:r>
              <w:t>WE Certification Oy, AT&amp;T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55E945" w14:textId="77777777" w:rsidR="00BF5D6F" w:rsidRDefault="00BF5D6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E2D502" w14:textId="77777777" w:rsidR="00BF5D6F" w:rsidRDefault="00781E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27882" w14:textId="0C9F345A" w:rsidR="00BF5D6F" w:rsidRDefault="00E53FA3">
            <w:pPr>
              <w:pStyle w:val="CRCoverPage"/>
              <w:spacing w:after="0"/>
              <w:ind w:left="100"/>
            </w:pPr>
            <w:r>
              <w:t>2024-11-20</w:t>
            </w:r>
          </w:p>
        </w:tc>
      </w:tr>
    </w:tbl>
    <w:p w14:paraId="515CE6B3" w14:textId="77777777" w:rsidR="00BF5D6F" w:rsidRDefault="00BF5D6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F5D6F" w14:paraId="786480EF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0B30A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57455F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D365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74EA5F9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17E9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4342B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15D26B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2B35213" w14:textId="77777777" w:rsidR="00BF5D6F" w:rsidRDefault="00781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460897A" w14:textId="77777777" w:rsidR="00BF5D6F" w:rsidRDefault="00781E1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8700B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4331577" w14:textId="77777777" w:rsidR="00BF5D6F" w:rsidRDefault="00781E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B5DC8" w14:textId="52A805B6" w:rsidR="00BF5D6F" w:rsidRDefault="00E53F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99CB2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A0E140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A404D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5A8053" w14:textId="77777777" w:rsidR="00BF5D6F" w:rsidRDefault="00781E1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9D04A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85C14" w14:textId="77777777" w:rsidR="00BF5D6F" w:rsidRDefault="00781E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B16A1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0EE98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A42ADB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924714B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61B2F06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DEC9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95A8430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DDDA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7C7289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AD460C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B0F04F3" w14:textId="77777777" w:rsidR="00BF5D6F" w:rsidRDefault="00781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A3D8BFB" w14:textId="77777777" w:rsidR="00BF5D6F" w:rsidRDefault="00781E1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3014B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8A0D3" w14:textId="77777777" w:rsidR="00BF5D6F" w:rsidRDefault="00781E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EBCC1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C2CE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0E0280A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0B21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0CFE6F" w14:textId="77777777" w:rsidR="00BF5D6F" w:rsidRDefault="00781E1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9DFA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7240D" w14:textId="77777777" w:rsidR="00BF5D6F" w:rsidRDefault="00781E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EDAA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6B03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08230E5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10E3E45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778800" w14:textId="77777777" w:rsidR="00BF5D6F" w:rsidRDefault="00781E1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A944EA" w14:textId="246B944F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5817A" w14:textId="77777777" w:rsidR="00BF5D6F" w:rsidRDefault="00781E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04EF3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9551E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5C9391D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EA9B3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5164E0" w14:textId="77777777" w:rsidR="00BF5D6F" w:rsidRDefault="00781E1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79B53" w14:textId="4E256387" w:rsidR="00BF5D6F" w:rsidRDefault="00825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2E909A" w14:textId="77777777" w:rsidR="00BF5D6F" w:rsidRDefault="00781E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6E286E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1DE8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3524B5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44F2EB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CC0DAA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047C0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1D74DC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8C2D0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F6637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48D0590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20CED3" w14:textId="77777777" w:rsidR="00BF5D6F" w:rsidRDefault="00781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AB516A" w14:textId="77777777" w:rsidR="00BF5D6F" w:rsidRDefault="00781E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5F2466" w14:textId="473B1021" w:rsidR="00BF5D6F" w:rsidRDefault="002F4A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4558A" w14:textId="77777777" w:rsidR="00BF5D6F" w:rsidRDefault="00781E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526BF7" w14:textId="34CD0A0C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4E4F5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591B38A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F35892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99D7BE" w14:textId="77777777" w:rsidR="00BF5D6F" w:rsidRDefault="00781E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F673DB" w14:textId="55916E23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77E9D" w14:textId="77777777" w:rsidR="00BF5D6F" w:rsidRDefault="00781E13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510FA5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2192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309C17B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458DF1F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745F2F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B746D61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C95243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CDE790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45D1EA" w14:textId="77777777" w:rsidR="00BF5D6F" w:rsidRDefault="00781E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92FE6F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637CF0C" w14:textId="77777777" w:rsidR="00BF5D6F" w:rsidRDefault="00781E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E9BA974" w14:textId="77777777" w:rsidR="00B34DE3" w:rsidRPr="00B34DE3" w:rsidRDefault="00B34DE3" w:rsidP="00B34DE3">
            <w:pPr>
              <w:pStyle w:val="CRCoverPage"/>
              <w:spacing w:after="0"/>
              <w:rPr>
                <w:b/>
                <w:caps/>
              </w:rPr>
            </w:pPr>
            <w:r w:rsidRPr="00B34DE3">
              <w:rPr>
                <w:b/>
                <w:caps/>
              </w:rPr>
              <w:t>DC_2A-2A-5A_n66A</w:t>
            </w:r>
          </w:p>
          <w:p w14:paraId="27F27C63" w14:textId="77777777" w:rsidR="00B34DE3" w:rsidRPr="00B34DE3" w:rsidRDefault="00B34DE3" w:rsidP="00B34DE3">
            <w:pPr>
              <w:pStyle w:val="CRCoverPage"/>
              <w:spacing w:after="0"/>
              <w:rPr>
                <w:b/>
                <w:caps/>
              </w:rPr>
            </w:pPr>
            <w:r w:rsidRPr="00B34DE3">
              <w:rPr>
                <w:b/>
                <w:caps/>
              </w:rPr>
              <w:t>DC_2A-2A-66A-66A_n5A</w:t>
            </w:r>
          </w:p>
          <w:p w14:paraId="1C9ABBA8" w14:textId="77777777" w:rsidR="00B34DE3" w:rsidRPr="00B34DE3" w:rsidRDefault="00B34DE3" w:rsidP="00B34DE3">
            <w:pPr>
              <w:pStyle w:val="CRCoverPage"/>
              <w:spacing w:after="0"/>
              <w:rPr>
                <w:b/>
                <w:caps/>
              </w:rPr>
            </w:pPr>
            <w:r w:rsidRPr="00B34DE3">
              <w:rPr>
                <w:b/>
                <w:caps/>
              </w:rPr>
              <w:t>DC_2A-2A-66A-66A_n66A</w:t>
            </w:r>
          </w:p>
          <w:p w14:paraId="771DDFC3" w14:textId="77777777" w:rsidR="00B34DE3" w:rsidRPr="00B34DE3" w:rsidRDefault="00B34DE3" w:rsidP="00B34DE3">
            <w:pPr>
              <w:pStyle w:val="CRCoverPage"/>
              <w:spacing w:after="0"/>
              <w:rPr>
                <w:b/>
                <w:caps/>
              </w:rPr>
            </w:pPr>
            <w:r w:rsidRPr="00B34DE3">
              <w:rPr>
                <w:b/>
                <w:caps/>
              </w:rPr>
              <w:t>DC_2A-2A-66A_n5A</w:t>
            </w:r>
          </w:p>
          <w:p w14:paraId="5FB8B502" w14:textId="77777777" w:rsidR="00B34DE3" w:rsidRPr="00B34DE3" w:rsidRDefault="00B34DE3" w:rsidP="00B34DE3">
            <w:pPr>
              <w:pStyle w:val="CRCoverPage"/>
              <w:spacing w:after="0"/>
              <w:rPr>
                <w:b/>
                <w:caps/>
              </w:rPr>
            </w:pPr>
            <w:r w:rsidRPr="00B34DE3">
              <w:rPr>
                <w:b/>
                <w:caps/>
              </w:rPr>
              <w:t>DC_2A-5A_n2A</w:t>
            </w:r>
          </w:p>
          <w:p w14:paraId="4C04FECB" w14:textId="77777777" w:rsidR="00B34DE3" w:rsidRPr="00B34DE3" w:rsidRDefault="00B34DE3" w:rsidP="00B34DE3">
            <w:pPr>
              <w:pStyle w:val="CRCoverPage"/>
              <w:spacing w:after="0"/>
              <w:rPr>
                <w:b/>
                <w:caps/>
              </w:rPr>
            </w:pPr>
            <w:r w:rsidRPr="00B34DE3">
              <w:rPr>
                <w:b/>
                <w:caps/>
              </w:rPr>
              <w:t>DC_2A-5A_n66A</w:t>
            </w:r>
          </w:p>
          <w:p w14:paraId="4E1B285D" w14:textId="77777777" w:rsidR="00B34DE3" w:rsidRPr="00B34DE3" w:rsidRDefault="00B34DE3" w:rsidP="00B34DE3">
            <w:pPr>
              <w:pStyle w:val="CRCoverPage"/>
              <w:spacing w:after="0"/>
              <w:rPr>
                <w:b/>
                <w:caps/>
              </w:rPr>
            </w:pPr>
            <w:r w:rsidRPr="00B34DE3">
              <w:rPr>
                <w:b/>
                <w:caps/>
              </w:rPr>
              <w:t>DC_2A-66A-66A_n5A</w:t>
            </w:r>
          </w:p>
          <w:p w14:paraId="02E85F57" w14:textId="77777777" w:rsidR="00B34DE3" w:rsidRPr="00B34DE3" w:rsidRDefault="00B34DE3" w:rsidP="00B34DE3">
            <w:pPr>
              <w:pStyle w:val="CRCoverPage"/>
              <w:spacing w:after="0"/>
              <w:rPr>
                <w:b/>
                <w:caps/>
              </w:rPr>
            </w:pPr>
            <w:r w:rsidRPr="00B34DE3">
              <w:rPr>
                <w:b/>
                <w:caps/>
              </w:rPr>
              <w:t>DC_2A-66A-66A_n66A</w:t>
            </w:r>
          </w:p>
          <w:p w14:paraId="06E93FD7" w14:textId="77777777" w:rsidR="00B34DE3" w:rsidRPr="00B34DE3" w:rsidRDefault="00B34DE3" w:rsidP="00B34DE3">
            <w:pPr>
              <w:pStyle w:val="CRCoverPage"/>
              <w:spacing w:after="0"/>
              <w:rPr>
                <w:b/>
                <w:caps/>
              </w:rPr>
            </w:pPr>
            <w:r w:rsidRPr="00B34DE3">
              <w:rPr>
                <w:b/>
                <w:caps/>
              </w:rPr>
              <w:t>DC_5A-66A-66A_n2A</w:t>
            </w:r>
          </w:p>
          <w:p w14:paraId="44B1962F" w14:textId="77777777" w:rsidR="00B34DE3" w:rsidRPr="00B34DE3" w:rsidRDefault="00B34DE3" w:rsidP="00B34DE3">
            <w:pPr>
              <w:pStyle w:val="CRCoverPage"/>
              <w:spacing w:after="0"/>
              <w:rPr>
                <w:b/>
                <w:caps/>
              </w:rPr>
            </w:pPr>
            <w:r w:rsidRPr="00B34DE3">
              <w:rPr>
                <w:b/>
                <w:caps/>
              </w:rPr>
              <w:t>DC_5A-66A_n2A</w:t>
            </w:r>
          </w:p>
          <w:p w14:paraId="560F00AF" w14:textId="6BDB5F2A" w:rsidR="00BF5D6F" w:rsidRDefault="00B34DE3" w:rsidP="00B34DE3">
            <w:pPr>
              <w:pStyle w:val="CRCoverPage"/>
              <w:spacing w:after="0"/>
              <w:rPr>
                <w:b/>
                <w:caps/>
              </w:rPr>
            </w:pPr>
            <w:r w:rsidRPr="00B34DE3">
              <w:rPr>
                <w:b/>
                <w:caps/>
              </w:rPr>
              <w:t>DC_5A-66A_n66A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A2732" w14:textId="77777777" w:rsidR="00BF5D6F" w:rsidRDefault="00BF5D6F">
            <w:pPr>
              <w:pStyle w:val="CRCoverPage"/>
              <w:spacing w:after="0"/>
            </w:pPr>
          </w:p>
        </w:tc>
      </w:tr>
      <w:tr w:rsidR="00BF5D6F" w14:paraId="085CA65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DD6403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0F6B2247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0EC786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E092F5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869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96C94E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565675C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E3B30E0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FCEF64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4FF8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96A989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45C849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9832CF" w14:textId="77777777" w:rsidR="00BF5D6F" w:rsidRDefault="00781E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AE21C71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F6A14F5" w14:textId="77777777" w:rsidR="00BF5D6F" w:rsidRDefault="00781E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2E93A" w14:textId="77777777" w:rsidR="00BF5D6F" w:rsidRDefault="00781E1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A110B" w14:textId="77777777" w:rsidR="00BF5D6F" w:rsidRDefault="00BF5D6F">
            <w:pPr>
              <w:pStyle w:val="CRCoverPage"/>
              <w:spacing w:after="0"/>
            </w:pPr>
          </w:p>
        </w:tc>
      </w:tr>
      <w:tr w:rsidR="00BF5D6F" w14:paraId="19F4B634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57C4D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0E281F9D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518EE5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3BE42" w14:textId="77777777" w:rsidR="00BF5D6F" w:rsidRDefault="00BF5D6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C65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5BFEA941" w14:textId="77777777" w:rsidR="00BF5D6F" w:rsidRDefault="00BF5D6F">
      <w:pPr>
        <w:pStyle w:val="CRCoverPage"/>
        <w:rPr>
          <w:lang w:val="en-US"/>
        </w:rPr>
      </w:pPr>
    </w:p>
    <w:bookmarkEnd w:id="0"/>
    <w:p w14:paraId="59832FE0" w14:textId="72760BF4" w:rsidR="00BF5D6F" w:rsidRDefault="00BF5D6F" w:rsidP="00B528F7">
      <w:pPr>
        <w:pStyle w:val="CRCoverPage"/>
        <w:rPr>
          <w:i/>
          <w:iCs/>
          <w:color w:val="FF0000"/>
          <w:lang w:val="en-US"/>
        </w:rPr>
      </w:pPr>
    </w:p>
    <w:sectPr w:rsidR="00BF5D6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2DB8B" w14:textId="77777777" w:rsidR="0075444E" w:rsidRDefault="0075444E">
      <w:pPr>
        <w:spacing w:after="0"/>
      </w:pPr>
      <w:r>
        <w:separator/>
      </w:r>
    </w:p>
  </w:endnote>
  <w:endnote w:type="continuationSeparator" w:id="0">
    <w:p w14:paraId="6FA98E05" w14:textId="77777777" w:rsidR="0075444E" w:rsidRDefault="0075444E">
      <w:pPr>
        <w:spacing w:after="0"/>
      </w:pPr>
      <w:r>
        <w:continuationSeparator/>
      </w:r>
    </w:p>
  </w:endnote>
  <w:endnote w:type="continuationNotice" w:id="1">
    <w:p w14:paraId="453812ED" w14:textId="77777777" w:rsidR="0075444E" w:rsidRDefault="007544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EA9D7" w14:textId="77777777" w:rsidR="00BF5D6F" w:rsidRDefault="00781E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1491E" w14:textId="77777777" w:rsidR="0075444E" w:rsidRDefault="0075444E">
      <w:pPr>
        <w:spacing w:after="0"/>
      </w:pPr>
      <w:r>
        <w:separator/>
      </w:r>
    </w:p>
  </w:footnote>
  <w:footnote w:type="continuationSeparator" w:id="0">
    <w:p w14:paraId="57FF09BA" w14:textId="77777777" w:rsidR="0075444E" w:rsidRDefault="0075444E">
      <w:pPr>
        <w:spacing w:after="0"/>
      </w:pPr>
      <w:r>
        <w:continuationSeparator/>
      </w:r>
    </w:p>
  </w:footnote>
  <w:footnote w:type="continuationNotice" w:id="1">
    <w:p w14:paraId="1D23E99A" w14:textId="77777777" w:rsidR="0075444E" w:rsidRDefault="007544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ACD7B" w14:textId="77777777" w:rsidR="00BF5D6F" w:rsidRDefault="00BF5D6F">
    <w:pPr>
      <w:pStyle w:val="Header"/>
    </w:pPr>
  </w:p>
  <w:p w14:paraId="7AC9A2F3" w14:textId="77777777" w:rsidR="00BF5D6F" w:rsidRDefault="00BF5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3329852">
    <w:abstractNumId w:val="3"/>
  </w:num>
  <w:num w:numId="2" w16cid:durableId="911694072">
    <w:abstractNumId w:val="5"/>
  </w:num>
  <w:num w:numId="3" w16cid:durableId="1681153153">
    <w:abstractNumId w:val="1"/>
  </w:num>
  <w:num w:numId="4" w16cid:durableId="1805275494">
    <w:abstractNumId w:val="4"/>
  </w:num>
  <w:num w:numId="5" w16cid:durableId="555435116">
    <w:abstractNumId w:val="14"/>
  </w:num>
  <w:num w:numId="6" w16cid:durableId="416632018">
    <w:abstractNumId w:val="2"/>
  </w:num>
  <w:num w:numId="7" w16cid:durableId="1815170955">
    <w:abstractNumId w:val="10"/>
  </w:num>
  <w:num w:numId="8" w16cid:durableId="2135631208">
    <w:abstractNumId w:val="7"/>
  </w:num>
  <w:num w:numId="9" w16cid:durableId="28074665">
    <w:abstractNumId w:val="13"/>
  </w:num>
  <w:num w:numId="10" w16cid:durableId="235821789">
    <w:abstractNumId w:val="15"/>
  </w:num>
  <w:num w:numId="11" w16cid:durableId="304553563">
    <w:abstractNumId w:val="16"/>
  </w:num>
  <w:num w:numId="12" w16cid:durableId="1911036533">
    <w:abstractNumId w:val="8"/>
  </w:num>
  <w:num w:numId="13" w16cid:durableId="1738242443">
    <w:abstractNumId w:val="9"/>
  </w:num>
  <w:num w:numId="14" w16cid:durableId="1663193653">
    <w:abstractNumId w:val="6"/>
  </w:num>
  <w:num w:numId="15" w16cid:durableId="1597640541">
    <w:abstractNumId w:val="12"/>
  </w:num>
  <w:num w:numId="16" w16cid:durableId="502357517">
    <w:abstractNumId w:val="0"/>
  </w:num>
  <w:num w:numId="17" w16cid:durableId="15975224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596F"/>
    <w:rsid w:val="000E6286"/>
    <w:rsid w:val="000F3CBA"/>
    <w:rsid w:val="000F6FD4"/>
    <w:rsid w:val="001000C8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523D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4AFF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A97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176F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76074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0250D"/>
    <w:rsid w:val="00512C49"/>
    <w:rsid w:val="00512EA9"/>
    <w:rsid w:val="0051771D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8E1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44E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E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254C4"/>
    <w:rsid w:val="00830AF1"/>
    <w:rsid w:val="00835C42"/>
    <w:rsid w:val="0083754B"/>
    <w:rsid w:val="0084353B"/>
    <w:rsid w:val="008443A3"/>
    <w:rsid w:val="0084584A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4CAC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346"/>
    <w:rsid w:val="00993BFE"/>
    <w:rsid w:val="009A0012"/>
    <w:rsid w:val="009A6401"/>
    <w:rsid w:val="009A6F80"/>
    <w:rsid w:val="009B056A"/>
    <w:rsid w:val="009B202F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E681C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AF7959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4DE3"/>
    <w:rsid w:val="00B3752C"/>
    <w:rsid w:val="00B37C3A"/>
    <w:rsid w:val="00B42EFA"/>
    <w:rsid w:val="00B44392"/>
    <w:rsid w:val="00B45B1E"/>
    <w:rsid w:val="00B45BEB"/>
    <w:rsid w:val="00B460E9"/>
    <w:rsid w:val="00B5094B"/>
    <w:rsid w:val="00B528F7"/>
    <w:rsid w:val="00B5405A"/>
    <w:rsid w:val="00B5787F"/>
    <w:rsid w:val="00B62601"/>
    <w:rsid w:val="00B62A58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5D6F"/>
    <w:rsid w:val="00C00E9B"/>
    <w:rsid w:val="00C05FF9"/>
    <w:rsid w:val="00C062D0"/>
    <w:rsid w:val="00C1096E"/>
    <w:rsid w:val="00C1271E"/>
    <w:rsid w:val="00C12FA5"/>
    <w:rsid w:val="00C1570B"/>
    <w:rsid w:val="00C17BE3"/>
    <w:rsid w:val="00C22E86"/>
    <w:rsid w:val="00C247E2"/>
    <w:rsid w:val="00C33079"/>
    <w:rsid w:val="00C40EC8"/>
    <w:rsid w:val="00C41AD1"/>
    <w:rsid w:val="00C424CD"/>
    <w:rsid w:val="00C436F0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136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24C9"/>
    <w:rsid w:val="00DD43AE"/>
    <w:rsid w:val="00DE116A"/>
    <w:rsid w:val="00DE147F"/>
    <w:rsid w:val="00DF2B1F"/>
    <w:rsid w:val="00DF5289"/>
    <w:rsid w:val="00DF62CD"/>
    <w:rsid w:val="00E006FA"/>
    <w:rsid w:val="00E025D9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3FA3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874EA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A7D2E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459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B5BC8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9EF4FD"/>
  <w15:docId w15:val="{47A63862-AE10-42E7-A2C9-87D55CF4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eastAsia="Times New Roman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9E681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151</Words>
  <Characters>866</Characters>
  <Application>Microsoft Office Word</Application>
  <DocSecurity>0</DocSecurity>
  <Lines>7</Lines>
  <Paragraphs>2</Paragraphs>
  <ScaleCrop>false</ScaleCrop>
  <Company>ETSI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3</cp:revision>
  <cp:lastPrinted>2020-02-05T15:54:00Z</cp:lastPrinted>
  <dcterms:created xsi:type="dcterms:W3CDTF">2024-11-21T16:29:00Z</dcterms:created>
  <dcterms:modified xsi:type="dcterms:W3CDTF">2024-11-21T16:30:00Z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