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9032511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5F62EF" w:rsidRPr="005F62EF">
          <w:rPr>
            <w:b/>
            <w:noProof/>
            <w:sz w:val="24"/>
          </w:rPr>
          <w:t>10</w:t>
        </w:r>
        <w:r w:rsidR="003C2ABA">
          <w:rPr>
            <w:b/>
            <w:noProof/>
            <w:sz w:val="24"/>
          </w:rPr>
          <w:t>5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A3436E" w:rsidRPr="00A3436E">
          <w:rPr>
            <w:b/>
            <w:i/>
            <w:noProof/>
            <w:sz w:val="28"/>
          </w:rPr>
          <w:t>R5-24</w:t>
        </w:r>
        <w:r w:rsidR="00C415AE">
          <w:rPr>
            <w:b/>
            <w:i/>
            <w:noProof/>
            <w:sz w:val="28"/>
          </w:rPr>
          <w:t>6858</w:t>
        </w:r>
      </w:fldSimple>
      <w:r w:rsidR="0062115C">
        <w:rPr>
          <w:b/>
          <w:i/>
          <w:noProof/>
          <w:sz w:val="28"/>
        </w:rPr>
        <w:t>r1</w:t>
      </w:r>
    </w:p>
    <w:p w14:paraId="7CB45193" w14:textId="21518A96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Orlando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United States of America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3C2ABA">
        <w:rPr>
          <w:b/>
          <w:bCs/>
          <w:noProof/>
          <w:sz w:val="24"/>
          <w:szCs w:val="24"/>
        </w:rPr>
        <w:t>18</w:t>
      </w:r>
      <w:r w:rsidR="005F62EF" w:rsidRPr="00B967A1">
        <w:rPr>
          <w:b/>
          <w:bCs/>
          <w:noProof/>
          <w:sz w:val="24"/>
          <w:szCs w:val="24"/>
          <w:vertAlign w:val="superscript"/>
        </w:rPr>
        <w:t>th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="00B967A1">
        <w:rPr>
          <w:b/>
          <w:bCs/>
          <w:noProof/>
          <w:sz w:val="24"/>
          <w:szCs w:val="24"/>
        </w:rPr>
        <w:t>–</w:t>
      </w:r>
      <w:r w:rsidR="00547111" w:rsidRPr="006274EF">
        <w:rPr>
          <w:b/>
          <w:bCs/>
          <w:noProof/>
          <w:sz w:val="24"/>
          <w:szCs w:val="24"/>
        </w:rPr>
        <w:t xml:space="preserve">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5F62EF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</w:rPr>
        <w:t>2</w:t>
      </w:r>
      <w:r w:rsidR="003C2ABA">
        <w:rPr>
          <w:b/>
          <w:bCs/>
          <w:noProof/>
          <w:sz w:val="24"/>
          <w:szCs w:val="24"/>
          <w:vertAlign w:val="superscript"/>
        </w:rPr>
        <w:t>nd</w:t>
      </w:r>
      <w:r w:rsidR="00B967A1">
        <w:rPr>
          <w:b/>
          <w:bCs/>
          <w:noProof/>
          <w:sz w:val="24"/>
          <w:szCs w:val="24"/>
        </w:rPr>
        <w:t xml:space="preserve"> </w:t>
      </w:r>
      <w:r w:rsidR="003C2ABA">
        <w:rPr>
          <w:b/>
          <w:bCs/>
          <w:noProof/>
          <w:sz w:val="24"/>
          <w:szCs w:val="24"/>
        </w:rPr>
        <w:t>Nov</w:t>
      </w:r>
      <w:r w:rsidR="005F62EF">
        <w:rPr>
          <w:b/>
          <w:bCs/>
          <w:noProof/>
          <w:sz w:val="24"/>
          <w:szCs w:val="24"/>
        </w:rPr>
        <w:t xml:space="preserve"> 2024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95FF10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ja-JP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0704F">
              <w:rPr>
                <w:rFonts w:hint="eastAsia"/>
                <w:i/>
                <w:noProof/>
                <w:sz w:val="14"/>
                <w:lang w:eastAsia="ja-JP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16515F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3C8C" w:rsidRPr="00153C8C">
                <w:rPr>
                  <w:b/>
                  <w:noProof/>
                  <w:sz w:val="28"/>
                </w:rPr>
                <w:t>38.</w:t>
              </w:r>
              <w:r w:rsidR="00192766">
                <w:rPr>
                  <w:b/>
                  <w:noProof/>
                  <w:sz w:val="28"/>
                </w:rPr>
                <w:t>903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9262E03" w:rsidR="001E41F3" w:rsidRPr="00410371" w:rsidRDefault="00C415AE" w:rsidP="00547111">
            <w:pPr>
              <w:pStyle w:val="CRCoverPage"/>
              <w:spacing w:after="0"/>
              <w:rPr>
                <w:noProof/>
              </w:rPr>
            </w:pPr>
            <w:r>
              <w:t>0890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6AD73CC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D25D82" w:rsidRPr="00D25D82">
                <w:rPr>
                  <w:b/>
                  <w:noProof/>
                  <w:sz w:val="28"/>
                </w:rPr>
                <w:t>18.</w:t>
              </w:r>
              <w:r w:rsidR="003C2ABA">
                <w:rPr>
                  <w:b/>
                  <w:noProof/>
                  <w:sz w:val="28"/>
                </w:rPr>
                <w:t>4</w:t>
              </w:r>
              <w:r w:rsidR="00D25D82" w:rsidRPr="00D25D82">
                <w:rPr>
                  <w:b/>
                  <w:noProof/>
                  <w:sz w:val="28"/>
                </w:rPr>
                <w:t>.</w:t>
              </w:r>
              <w:r w:rsidR="00B967A1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1D393E" w:rsidR="001E41F3" w:rsidRDefault="00A01D26">
            <w:pPr>
              <w:pStyle w:val="CRCoverPage"/>
              <w:spacing w:after="0"/>
              <w:ind w:left="100"/>
              <w:rPr>
                <w:noProof/>
              </w:rPr>
            </w:pPr>
            <w:r w:rsidRPr="00A01D26">
              <w:t>Addition of Test Tolerance analysis for tests 12.4.2.x</w:t>
            </w:r>
            <w:r w:rsidR="00690B69">
              <w:t xml:space="preserve"> and 10.4.4.x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0839DA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B967A1" w:rsidRPr="00B967A1">
                <w:rPr>
                  <w:noProof/>
                </w:rPr>
                <w:t>Q</w:t>
              </w:r>
              <w:r w:rsidR="003C2ABA">
                <w:rPr>
                  <w:noProof/>
                </w:rPr>
                <w:t>ualcomm Technologies Ireland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94AB6B6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C7C75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08D65F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B967A1" w:rsidRPr="00B967A1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58A0DDA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5F62EF">
                <w:rPr>
                  <w:noProof/>
                </w:rPr>
                <w:t>2024-</w:t>
              </w:r>
              <w:r w:rsidR="003C2ABA">
                <w:rPr>
                  <w:noProof/>
                </w:rPr>
                <w:t>11</w:t>
              </w:r>
              <w:r w:rsidR="005F62EF">
                <w:rPr>
                  <w:noProof/>
                </w:rPr>
                <w:t>-</w:t>
              </w:r>
              <w:r w:rsidR="003C2ABA">
                <w:rPr>
                  <w:noProof/>
                </w:rPr>
                <w:t>18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C304B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32CC9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E66DE0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80704F">
              <w:rPr>
                <w:i/>
                <w:noProof/>
                <w:sz w:val="18"/>
              </w:rPr>
              <w:t xml:space="preserve"> </w:t>
            </w:r>
            <w:r w:rsidR="0080704F">
              <w:rPr>
                <w:i/>
                <w:noProof/>
                <w:sz w:val="18"/>
              </w:rPr>
              <w:br/>
              <w:t>Rel-20</w:t>
            </w:r>
            <w:r w:rsidR="0080704F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8C7FDE" w:rsidR="001E41F3" w:rsidRDefault="00495AB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TT analysis for test case</w:t>
            </w:r>
            <w:r w:rsidR="00A01D26">
              <w:rPr>
                <w:noProof/>
                <w:lang w:eastAsia="ja-JP"/>
              </w:rPr>
              <w:t>s 12.4.2.1, 12.4.2.2</w:t>
            </w:r>
            <w:r w:rsidR="00690B69">
              <w:rPr>
                <w:noProof/>
                <w:lang w:eastAsia="ja-JP"/>
              </w:rPr>
              <w:t>, 12.4.2.3, 12.4.2.4, 10.4.4.1, 10.4.4.2, 10.4.4.3</w:t>
            </w:r>
            <w:r w:rsidR="00A01D26">
              <w:rPr>
                <w:noProof/>
                <w:lang w:eastAsia="ja-JP"/>
              </w:rPr>
              <w:t xml:space="preserve"> and </w:t>
            </w:r>
            <w:r w:rsidR="00690B69">
              <w:rPr>
                <w:noProof/>
                <w:lang w:eastAsia="ja-JP"/>
              </w:rPr>
              <w:t>10.4.4.4</w:t>
            </w:r>
            <w:r w:rsidR="00A01D26">
              <w:rPr>
                <w:noProof/>
                <w:lang w:eastAsia="ja-JP"/>
              </w:rPr>
              <w:t xml:space="preserve"> </w:t>
            </w:r>
            <w:r>
              <w:rPr>
                <w:noProof/>
                <w:lang w:eastAsia="ja-JP"/>
              </w:rPr>
              <w:t>is missing in the specification.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B63A75" w:rsidR="006A2043" w:rsidRDefault="00495ABB" w:rsidP="006A2043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  <w:lang w:eastAsia="ja-JP"/>
              </w:rPr>
              <w:t>Added TT analysis for test case</w:t>
            </w:r>
            <w:r w:rsidR="00690B69">
              <w:rPr>
                <w:noProof/>
                <w:lang w:eastAsia="ja-JP"/>
              </w:rPr>
              <w:t>s</w:t>
            </w:r>
            <w:r>
              <w:rPr>
                <w:noProof/>
                <w:lang w:eastAsia="ja-JP"/>
              </w:rPr>
              <w:t xml:space="preserve"> </w:t>
            </w:r>
            <w:r w:rsidR="00690B69">
              <w:rPr>
                <w:noProof/>
                <w:lang w:eastAsia="ja-JP"/>
              </w:rPr>
              <w:t xml:space="preserve">12.4.2.1, 12.4.2.2, 12.4.2.3, 12.4.2.4, 10.4.4.1, 10.4.4.2, 10.4.4.3 and 10.4.4.4 </w:t>
            </w:r>
            <w:r w:rsidR="006A2043">
              <w:rPr>
                <w:noProof/>
                <w:lang w:eastAsia="ja-JP"/>
              </w:rPr>
              <w:t>(Table 8-4 updated in R5-24</w:t>
            </w:r>
            <w:r w:rsidR="00C415AE">
              <w:rPr>
                <w:noProof/>
                <w:lang w:eastAsia="ja-JP"/>
              </w:rPr>
              <w:t>6869</w:t>
            </w:r>
            <w:r w:rsidR="006A2043">
              <w:rPr>
                <w:noProof/>
                <w:lang w:eastAsia="ja-JP"/>
              </w:rPr>
              <w:t>).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E0697F2" w:rsidR="001E41F3" w:rsidRDefault="00B967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 xml:space="preserve">Test case would </w:t>
            </w:r>
            <w:r w:rsidR="00495ABB">
              <w:rPr>
                <w:noProof/>
                <w:lang w:eastAsia="ja-JP"/>
              </w:rPr>
              <w:t>remain incomplete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76D44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0B99E3" w:rsidR="001E41F3" w:rsidRDefault="006A204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8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2E740307" w:rsidR="001E41F3" w:rsidRDefault="006A204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3A4F4EB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A0A9FF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A2043">
              <w:rPr>
                <w:noProof/>
              </w:rPr>
              <w:t xml:space="preserve"> 38.533</w:t>
            </w:r>
            <w:r>
              <w:rPr>
                <w:noProof/>
              </w:rPr>
              <w:t xml:space="preserve"> CR </w:t>
            </w:r>
            <w:r w:rsidR="00C415AE">
              <w:rPr>
                <w:noProof/>
              </w:rPr>
              <w:t>3540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752B82" w:rsidR="001E41F3" w:rsidRDefault="006A2043" w:rsidP="006A204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 file: </w:t>
            </w:r>
            <w:r w:rsidR="00A01D26" w:rsidRPr="00A01D26">
              <w:rPr>
                <w:noProof/>
              </w:rPr>
              <w:t xml:space="preserve">38.533 </w:t>
            </w:r>
            <w:r w:rsidR="00595207" w:rsidRPr="00595207">
              <w:rPr>
                <w:noProof/>
              </w:rPr>
              <w:t>10.4.4.1+10.4.4.2+12.4.2.1+12.4.2.2 TT</w:t>
            </w:r>
            <w:r>
              <w:rPr>
                <w:noProof/>
              </w:rPr>
              <w:t>.zip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98D44CE" w:rsidR="008863B9" w:rsidRDefault="0062115C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R1: added a correction to the TT analysis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F30D7C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571122" w14:textId="617D4880" w:rsidR="00A01D26" w:rsidRDefault="00A01D26" w:rsidP="00F27DBF">
      <w:pPr>
        <w:rPr>
          <w:noProof/>
          <w:sz w:val="22"/>
          <w:szCs w:val="22"/>
        </w:rPr>
      </w:pPr>
      <w:r w:rsidRPr="00A01D26">
        <w:rPr>
          <w:noProof/>
          <w:sz w:val="22"/>
          <w:szCs w:val="22"/>
        </w:rPr>
        <w:lastRenderedPageBreak/>
        <w:t xml:space="preserve">Add file: </w:t>
      </w:r>
      <w:r w:rsidR="00595207" w:rsidRPr="00595207">
        <w:rPr>
          <w:noProof/>
          <w:sz w:val="22"/>
          <w:szCs w:val="22"/>
        </w:rPr>
        <w:t>38.533 10.4.4.1+10.4.4.2+12.4.2.1+12.4.2.2 TT</w:t>
      </w:r>
      <w:r w:rsidRPr="00A01D26">
        <w:rPr>
          <w:noProof/>
          <w:sz w:val="22"/>
          <w:szCs w:val="22"/>
        </w:rPr>
        <w:t xml:space="preserve">.zip </w:t>
      </w:r>
    </w:p>
    <w:p w14:paraId="67573822" w14:textId="14DBF51D" w:rsidR="00FA3D11" w:rsidRDefault="00FA3D11" w:rsidP="00F27DBF">
      <w:pPr>
        <w:rPr>
          <w:b/>
          <w:bCs/>
          <w:noProof/>
          <w:color w:val="FF0000"/>
          <w:sz w:val="30"/>
          <w:szCs w:val="30"/>
        </w:rPr>
      </w:pPr>
      <w:r w:rsidRPr="007E5585">
        <w:rPr>
          <w:b/>
          <w:bCs/>
          <w:noProof/>
          <w:color w:val="FF0000"/>
          <w:sz w:val="30"/>
          <w:szCs w:val="30"/>
        </w:rPr>
        <w:t>&lt;&lt;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Start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46E6FE6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7BC7C56F" w14:textId="77777777" w:rsidR="00FA3D11" w:rsidRDefault="00FA3D11" w:rsidP="00FA3D11">
      <w:pPr>
        <w:rPr>
          <w:b/>
          <w:bCs/>
          <w:noProof/>
          <w:color w:val="FF0000"/>
          <w:sz w:val="30"/>
          <w:szCs w:val="30"/>
        </w:rPr>
      </w:pPr>
    </w:p>
    <w:p w14:paraId="39EE2F55" w14:textId="77777777" w:rsidR="00FA3D11" w:rsidRPr="002C65DA" w:rsidRDefault="00FA3D11" w:rsidP="00FA3D11">
      <w:pPr>
        <w:rPr>
          <w:b/>
          <w:bCs/>
          <w:noProof/>
          <w:color w:val="FF0000"/>
          <w:sz w:val="30"/>
          <w:szCs w:val="30"/>
        </w:rPr>
      </w:pPr>
      <w:r>
        <w:rPr>
          <w:b/>
          <w:bCs/>
          <w:noProof/>
          <w:color w:val="FF0000"/>
          <w:sz w:val="30"/>
          <w:szCs w:val="30"/>
        </w:rPr>
        <w:t>&lt;</w:t>
      </w:r>
      <w:r w:rsidRPr="007E5585">
        <w:rPr>
          <w:b/>
          <w:bCs/>
          <w:noProof/>
          <w:color w:val="FF0000"/>
          <w:sz w:val="30"/>
          <w:szCs w:val="30"/>
        </w:rPr>
        <w:t>&lt;</w:t>
      </w:r>
      <w:r>
        <w:rPr>
          <w:b/>
          <w:bCs/>
          <w:noProof/>
          <w:color w:val="FF0000"/>
          <w:sz w:val="30"/>
          <w:szCs w:val="30"/>
        </w:rPr>
        <w:t xml:space="preserve"> End</w:t>
      </w:r>
      <w:r w:rsidRPr="007E5585">
        <w:rPr>
          <w:b/>
          <w:bCs/>
          <w:noProof/>
          <w:color w:val="FF0000"/>
          <w:sz w:val="30"/>
          <w:szCs w:val="30"/>
        </w:rPr>
        <w:t xml:space="preserve"> of Changes</w:t>
      </w:r>
      <w:r>
        <w:rPr>
          <w:b/>
          <w:bCs/>
          <w:noProof/>
          <w:color w:val="FF0000"/>
          <w:sz w:val="30"/>
          <w:szCs w:val="30"/>
        </w:rPr>
        <w:t xml:space="preserve"> </w:t>
      </w:r>
      <w:r w:rsidRPr="007E5585">
        <w:rPr>
          <w:b/>
          <w:bCs/>
          <w:noProof/>
          <w:color w:val="FF0000"/>
          <w:sz w:val="30"/>
          <w:szCs w:val="30"/>
        </w:rPr>
        <w:t>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FA3D11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4EE0860" w14:textId="77777777" w:rsidR="00500C2C" w:rsidRDefault="00500C2C">
      <w:r>
        <w:separator/>
      </w:r>
    </w:p>
  </w:endnote>
  <w:endnote w:type="continuationSeparator" w:id="0">
    <w:p w14:paraId="0DB0C0F9" w14:textId="77777777" w:rsidR="00500C2C" w:rsidRDefault="00500C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F61416" w14:textId="77777777" w:rsidR="00500C2C" w:rsidRDefault="00500C2C">
      <w:r>
        <w:separator/>
      </w:r>
    </w:p>
  </w:footnote>
  <w:footnote w:type="continuationSeparator" w:id="0">
    <w:p w14:paraId="1365FCE6" w14:textId="77777777" w:rsidR="00500C2C" w:rsidRDefault="00500C2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19A9B09" w14:textId="77777777" w:rsidR="00D02587" w:rsidRDefault="00D0258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EF93C7" w14:textId="77777777" w:rsidR="00D02587" w:rsidRDefault="0000000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763DBD" w14:textId="77777777" w:rsidR="00D02587" w:rsidRDefault="00D0258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9643C02"/>
    <w:multiLevelType w:val="hybridMultilevel"/>
    <w:tmpl w:val="4FD405AC"/>
    <w:lvl w:ilvl="0" w:tplc="277414E8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10953273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21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36F0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04959"/>
    <w:rsid w:val="00145D43"/>
    <w:rsid w:val="00153C8C"/>
    <w:rsid w:val="00192766"/>
    <w:rsid w:val="00192C46"/>
    <w:rsid w:val="001A08B3"/>
    <w:rsid w:val="001A7B60"/>
    <w:rsid w:val="001B4D40"/>
    <w:rsid w:val="001B52F0"/>
    <w:rsid w:val="001B54E5"/>
    <w:rsid w:val="001B7A65"/>
    <w:rsid w:val="001E41F3"/>
    <w:rsid w:val="001E6E43"/>
    <w:rsid w:val="001E7309"/>
    <w:rsid w:val="00221D90"/>
    <w:rsid w:val="00223108"/>
    <w:rsid w:val="00223DBC"/>
    <w:rsid w:val="00244E36"/>
    <w:rsid w:val="0026004D"/>
    <w:rsid w:val="002640DD"/>
    <w:rsid w:val="00275D12"/>
    <w:rsid w:val="00284FEB"/>
    <w:rsid w:val="002860C4"/>
    <w:rsid w:val="002A1E02"/>
    <w:rsid w:val="002B5741"/>
    <w:rsid w:val="002D66C7"/>
    <w:rsid w:val="002E472E"/>
    <w:rsid w:val="00305409"/>
    <w:rsid w:val="003478C2"/>
    <w:rsid w:val="00357745"/>
    <w:rsid w:val="003609EF"/>
    <w:rsid w:val="0036231A"/>
    <w:rsid w:val="003641DB"/>
    <w:rsid w:val="00374DD4"/>
    <w:rsid w:val="0037712D"/>
    <w:rsid w:val="003A4765"/>
    <w:rsid w:val="003B10AB"/>
    <w:rsid w:val="003C2ABA"/>
    <w:rsid w:val="003E1A36"/>
    <w:rsid w:val="00410371"/>
    <w:rsid w:val="00421E87"/>
    <w:rsid w:val="004242F1"/>
    <w:rsid w:val="00461F10"/>
    <w:rsid w:val="00495ABB"/>
    <w:rsid w:val="004B75B7"/>
    <w:rsid w:val="004D3445"/>
    <w:rsid w:val="00500C2C"/>
    <w:rsid w:val="005026D8"/>
    <w:rsid w:val="00510047"/>
    <w:rsid w:val="005141D9"/>
    <w:rsid w:val="0051580D"/>
    <w:rsid w:val="00520306"/>
    <w:rsid w:val="00547111"/>
    <w:rsid w:val="005573F9"/>
    <w:rsid w:val="00572340"/>
    <w:rsid w:val="00592314"/>
    <w:rsid w:val="00592D74"/>
    <w:rsid w:val="00595207"/>
    <w:rsid w:val="005E2C44"/>
    <w:rsid w:val="005F62EF"/>
    <w:rsid w:val="006129DC"/>
    <w:rsid w:val="0062115C"/>
    <w:rsid w:val="00621188"/>
    <w:rsid w:val="006257ED"/>
    <w:rsid w:val="006274EF"/>
    <w:rsid w:val="00653DE4"/>
    <w:rsid w:val="00665C47"/>
    <w:rsid w:val="00690B69"/>
    <w:rsid w:val="00695808"/>
    <w:rsid w:val="006A2043"/>
    <w:rsid w:val="006B46FB"/>
    <w:rsid w:val="006D5F25"/>
    <w:rsid w:val="006E21FB"/>
    <w:rsid w:val="00792342"/>
    <w:rsid w:val="007977A8"/>
    <w:rsid w:val="007B4A21"/>
    <w:rsid w:val="007B512A"/>
    <w:rsid w:val="007C2097"/>
    <w:rsid w:val="007D6A07"/>
    <w:rsid w:val="007F7259"/>
    <w:rsid w:val="008040A8"/>
    <w:rsid w:val="0080704F"/>
    <w:rsid w:val="008279FA"/>
    <w:rsid w:val="00850F13"/>
    <w:rsid w:val="0086221C"/>
    <w:rsid w:val="008626E7"/>
    <w:rsid w:val="00870EE7"/>
    <w:rsid w:val="008863B9"/>
    <w:rsid w:val="008A45A6"/>
    <w:rsid w:val="008A5074"/>
    <w:rsid w:val="008A6257"/>
    <w:rsid w:val="008A7B05"/>
    <w:rsid w:val="008C7C75"/>
    <w:rsid w:val="008D3CCC"/>
    <w:rsid w:val="008E594E"/>
    <w:rsid w:val="008F3789"/>
    <w:rsid w:val="008F4519"/>
    <w:rsid w:val="008F686C"/>
    <w:rsid w:val="009051D6"/>
    <w:rsid w:val="009148DE"/>
    <w:rsid w:val="00921D5B"/>
    <w:rsid w:val="00941E30"/>
    <w:rsid w:val="009761EA"/>
    <w:rsid w:val="009777D9"/>
    <w:rsid w:val="00987E55"/>
    <w:rsid w:val="00991B88"/>
    <w:rsid w:val="009A5753"/>
    <w:rsid w:val="009A579D"/>
    <w:rsid w:val="009B0543"/>
    <w:rsid w:val="009C4E92"/>
    <w:rsid w:val="009E3297"/>
    <w:rsid w:val="009F734F"/>
    <w:rsid w:val="00A01D26"/>
    <w:rsid w:val="00A20CD1"/>
    <w:rsid w:val="00A246B6"/>
    <w:rsid w:val="00A27A1B"/>
    <w:rsid w:val="00A31F0C"/>
    <w:rsid w:val="00A3436E"/>
    <w:rsid w:val="00A346AF"/>
    <w:rsid w:val="00A47E70"/>
    <w:rsid w:val="00A50CF0"/>
    <w:rsid w:val="00A613E5"/>
    <w:rsid w:val="00A7671C"/>
    <w:rsid w:val="00A77099"/>
    <w:rsid w:val="00AA2CBC"/>
    <w:rsid w:val="00AA5A6C"/>
    <w:rsid w:val="00AC5820"/>
    <w:rsid w:val="00AD04B7"/>
    <w:rsid w:val="00AD1CD8"/>
    <w:rsid w:val="00AF4846"/>
    <w:rsid w:val="00B03E11"/>
    <w:rsid w:val="00B258BB"/>
    <w:rsid w:val="00B36882"/>
    <w:rsid w:val="00B679C2"/>
    <w:rsid w:val="00B67B97"/>
    <w:rsid w:val="00B824B7"/>
    <w:rsid w:val="00B967A1"/>
    <w:rsid w:val="00B968C8"/>
    <w:rsid w:val="00BA19C7"/>
    <w:rsid w:val="00BA3EC5"/>
    <w:rsid w:val="00BA51D9"/>
    <w:rsid w:val="00BB5DFC"/>
    <w:rsid w:val="00BD279D"/>
    <w:rsid w:val="00BD6BB8"/>
    <w:rsid w:val="00C2409D"/>
    <w:rsid w:val="00C304BD"/>
    <w:rsid w:val="00C415AE"/>
    <w:rsid w:val="00C618F9"/>
    <w:rsid w:val="00C66BA2"/>
    <w:rsid w:val="00C807AD"/>
    <w:rsid w:val="00C870F6"/>
    <w:rsid w:val="00C95985"/>
    <w:rsid w:val="00CC5026"/>
    <w:rsid w:val="00CC68D0"/>
    <w:rsid w:val="00CF6101"/>
    <w:rsid w:val="00D02587"/>
    <w:rsid w:val="00D03F9A"/>
    <w:rsid w:val="00D06D51"/>
    <w:rsid w:val="00D24991"/>
    <w:rsid w:val="00D25D82"/>
    <w:rsid w:val="00D50255"/>
    <w:rsid w:val="00D646C0"/>
    <w:rsid w:val="00D66520"/>
    <w:rsid w:val="00D77E05"/>
    <w:rsid w:val="00D84AE9"/>
    <w:rsid w:val="00D864A9"/>
    <w:rsid w:val="00DB1119"/>
    <w:rsid w:val="00DB3D8B"/>
    <w:rsid w:val="00DB7C43"/>
    <w:rsid w:val="00DC25E4"/>
    <w:rsid w:val="00DD0F2F"/>
    <w:rsid w:val="00DE34CF"/>
    <w:rsid w:val="00DF5E0F"/>
    <w:rsid w:val="00E13F3D"/>
    <w:rsid w:val="00E32CC9"/>
    <w:rsid w:val="00E34898"/>
    <w:rsid w:val="00E703A7"/>
    <w:rsid w:val="00EB09B7"/>
    <w:rsid w:val="00EC330B"/>
    <w:rsid w:val="00EE4A14"/>
    <w:rsid w:val="00EE7D7C"/>
    <w:rsid w:val="00F13C1F"/>
    <w:rsid w:val="00F25D98"/>
    <w:rsid w:val="00F27DBF"/>
    <w:rsid w:val="00F300FB"/>
    <w:rsid w:val="00F30D7C"/>
    <w:rsid w:val="00F52BC4"/>
    <w:rsid w:val="00F76D44"/>
    <w:rsid w:val="00F82B05"/>
    <w:rsid w:val="00FA3D11"/>
    <w:rsid w:val="00FA7664"/>
    <w:rsid w:val="00FB4DEF"/>
    <w:rsid w:val="00FB6386"/>
    <w:rsid w:val="00FD56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223DBC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locked/>
    <w:rsid w:val="00223DBC"/>
    <w:rPr>
      <w:rFonts w:ascii="Arial" w:hAnsi="Arial"/>
      <w:lang w:val="en-GB" w:eastAsia="en-US"/>
    </w:rPr>
  </w:style>
  <w:style w:type="character" w:customStyle="1" w:styleId="TALCar">
    <w:name w:val="TAL Car"/>
    <w:link w:val="TAL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223DBC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223DBC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223DBC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223DBC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1B54E5"/>
    <w:rPr>
      <w:rFonts w:ascii="Arial" w:hAnsi="Arial"/>
      <w:sz w:val="3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"/>
    <w:link w:val="Header"/>
    <w:rsid w:val="00FA3D11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73624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46</TotalTime>
  <Pages>2</Pages>
  <Words>432</Words>
  <Characters>2468</Characters>
  <Application>Microsoft Office Word</Application>
  <DocSecurity>0</DocSecurity>
  <Lines>20</Lines>
  <Paragraphs>5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2895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fmacias@qti.qualcomm.com</dc:creator>
  <cp:keywords/>
  <cp:lastModifiedBy>Fernando Alonso Macias</cp:lastModifiedBy>
  <cp:revision>14</cp:revision>
  <cp:lastPrinted>1900-01-01T08:00:00Z</cp:lastPrinted>
  <dcterms:created xsi:type="dcterms:W3CDTF">2024-05-17T17:49:00Z</dcterms:created>
  <dcterms:modified xsi:type="dcterms:W3CDTF">2024-11-16T05:57:00Z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103</vt:lpwstr>
  </property>
  <property fmtid="{D5CDD505-2E9C-101B-9397-08002B2CF9AE}" pid="4" name="Location">
    <vt:lpwstr>Fukuoka</vt:lpwstr>
  </property>
  <property fmtid="{D5CDD505-2E9C-101B-9397-08002B2CF9AE}" pid="5" name="Country">
    <vt:lpwstr>Japan</vt:lpwstr>
  </property>
  <property fmtid="{D5CDD505-2E9C-101B-9397-08002B2CF9AE}" pid="6" name="StartDate">
    <vt:lpwstr>20th May 2024</vt:lpwstr>
  </property>
  <property fmtid="{D5CDD505-2E9C-101B-9397-08002B2CF9AE}" pid="7" name="EndDate">
    <vt:lpwstr>24th May 2024</vt:lpwstr>
  </property>
  <property fmtid="{D5CDD505-2E9C-101B-9397-08002B2CF9AE}" pid="8" name="Tdoc#">
    <vt:lpwstr>R5-243021</vt:lpwstr>
  </property>
  <property fmtid="{D5CDD505-2E9C-101B-9397-08002B2CF9AE}" pid="9" name="Spec#">
    <vt:lpwstr>38.533</vt:lpwstr>
  </property>
  <property fmtid="{D5CDD505-2E9C-101B-9397-08002B2CF9AE}" pid="10" name="Cr#">
    <vt:lpwstr>3185</vt:lpwstr>
  </property>
  <property fmtid="{D5CDD505-2E9C-101B-9397-08002B2CF9AE}" pid="11" name="Revision">
    <vt:lpwstr>-</vt:lpwstr>
  </property>
  <property fmtid="{D5CDD505-2E9C-101B-9397-08002B2CF9AE}" pid="12" name="Version">
    <vt:lpwstr>18.2.1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TEI17_Test, NR_redcap_plus_ARCH-UEConTest</vt:lpwstr>
  </property>
  <property fmtid="{D5CDD505-2E9C-101B-9397-08002B2CF9AE}" pid="16" name="Cat">
    <vt:lpwstr>F</vt:lpwstr>
  </property>
  <property fmtid="{D5CDD505-2E9C-101B-9397-08002B2CF9AE}" pid="17" name="ResDate">
    <vt:lpwstr>2024-05-10</vt:lpwstr>
  </property>
  <property fmtid="{D5CDD505-2E9C-101B-9397-08002B2CF9AE}" pid="18" name="Release">
    <vt:lpwstr>Rel-18</vt:lpwstr>
  </property>
  <property fmtid="{D5CDD505-2E9C-101B-9397-08002B2CF9AE}" pid="19" name="CrTitle">
    <vt:lpwstr>Correction to test parameters in 16.5.1.7</vt:lpwstr>
  </property>
  <property fmtid="{D5CDD505-2E9C-101B-9397-08002B2CF9AE}" pid="20" name="MtgTitle">
    <vt:lpwstr> </vt:lpwstr>
  </property>
</Properties>
</file>