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27AA58"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9251D9">
        <w:rPr>
          <w:b/>
          <w:noProof/>
          <w:sz w:val="24"/>
        </w:rPr>
        <w:t>5</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AF5E2A">
        <w:rPr>
          <w:b/>
          <w:i/>
          <w:noProof/>
          <w:sz w:val="28"/>
        </w:rPr>
        <w:t>6870</w:t>
      </w:r>
    </w:p>
    <w:p w14:paraId="54F03379" w14:textId="77777777" w:rsidR="009251D9" w:rsidRPr="006274EF" w:rsidRDefault="009251D9" w:rsidP="009251D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 of America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1D64B"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9251D9">
              <w:rPr>
                <w:i/>
                <w:noProof/>
                <w:sz w:val="14"/>
              </w:rPr>
              <w:t>3</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000000" w:rsidP="00E13F3D">
            <w:pPr>
              <w:pStyle w:val="CRCoverPage"/>
              <w:spacing w:after="0"/>
              <w:jc w:val="right"/>
              <w:rPr>
                <w:b/>
                <w:noProof/>
                <w:sz w:val="28"/>
              </w:rPr>
            </w:pPr>
            <w:fldSimple w:instr=" DOCPROPERTY  Spec#  \* MERGEFORMAT ">
              <w:r w:rsidR="00E13F3D"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0A835DD9" w:rsidR="001E41F3" w:rsidRPr="00974AC2" w:rsidRDefault="00AF5E2A" w:rsidP="00547111">
            <w:pPr>
              <w:pStyle w:val="CRCoverPage"/>
              <w:spacing w:after="0"/>
              <w:rPr>
                <w:noProof/>
              </w:rPr>
            </w:pPr>
            <w:r>
              <w:rPr>
                <w:noProof/>
              </w:rPr>
              <w:t>0902</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5A12DF54" w:rsidR="001E41F3" w:rsidRPr="00974AC2" w:rsidRDefault="009251D9" w:rsidP="00E13F3D">
            <w:pPr>
              <w:pStyle w:val="CRCoverPage"/>
              <w:spacing w:after="0"/>
              <w:jc w:val="center"/>
              <w:rPr>
                <w:b/>
                <w:noProof/>
              </w:rPr>
            </w:pPr>
            <w:r>
              <w:rPr>
                <w:b/>
                <w:noProof/>
                <w:sz w:val="28"/>
              </w:rPr>
              <w:t>-</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2B80E02F" w:rsidR="001E41F3" w:rsidRPr="00974AC2" w:rsidRDefault="00000000">
            <w:pPr>
              <w:pStyle w:val="CRCoverPage"/>
              <w:spacing w:after="0"/>
              <w:jc w:val="center"/>
              <w:rPr>
                <w:noProof/>
                <w:sz w:val="28"/>
              </w:rPr>
            </w:pPr>
            <w:fldSimple w:instr=" DOCPROPERTY  Version  \* MERGEFORMAT ">
              <w:r w:rsidR="00E13F3D" w:rsidRPr="00974AC2">
                <w:rPr>
                  <w:b/>
                  <w:noProof/>
                  <w:sz w:val="28"/>
                </w:rPr>
                <w:t>1</w:t>
              </w:r>
              <w:r w:rsidR="00CF2103" w:rsidRPr="00974AC2">
                <w:rPr>
                  <w:b/>
                  <w:noProof/>
                  <w:sz w:val="28"/>
                </w:rPr>
                <w:t>8</w:t>
              </w:r>
              <w:r w:rsidR="00E13F3D" w:rsidRPr="00974AC2">
                <w:rPr>
                  <w:b/>
                  <w:noProof/>
                  <w:sz w:val="28"/>
                </w:rPr>
                <w:t>.</w:t>
              </w:r>
              <w:r w:rsidR="009251D9">
                <w:rPr>
                  <w:b/>
                  <w:noProof/>
                  <w:sz w:val="28"/>
                </w:rPr>
                <w:t>4</w:t>
              </w:r>
              <w:r w:rsidR="00E13F3D"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26496BD5" w:rsidR="001E41F3" w:rsidRPr="00974AC2" w:rsidRDefault="003C0F7F">
            <w:pPr>
              <w:pStyle w:val="CRCoverPage"/>
              <w:spacing w:after="0"/>
              <w:ind w:left="100"/>
              <w:rPr>
                <w:noProof/>
              </w:rPr>
            </w:pPr>
            <w:r w:rsidRPr="003C0F7F">
              <w:t>Addition of TT analysis for tests 13.3.1.1, 13.3.1.2, 13.3.1.3 and 13.3.1.4</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78A0D26D" w:rsidR="001E41F3" w:rsidRPr="00974AC2" w:rsidRDefault="00000000">
            <w:pPr>
              <w:pStyle w:val="CRCoverPage"/>
              <w:spacing w:after="0"/>
              <w:ind w:left="100"/>
              <w:rPr>
                <w:noProof/>
              </w:rPr>
            </w:pPr>
            <w:fldSimple w:instr=" DOCPROPERTY  SourceIfWg  \* MERGEFORMAT ">
              <w:r w:rsidR="009251D9" w:rsidRPr="00B967A1">
                <w:rPr>
                  <w:noProof/>
                </w:rPr>
                <w:t>Q</w:t>
              </w:r>
              <w:r w:rsidR="003C0F7F" w:rsidRPr="003C0F7F">
                <w:rPr>
                  <w:noProof/>
                </w:rPr>
                <w:t>ualcomm Innovation Center Inc</w:t>
              </w:r>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6240D976" w:rsidR="001E41F3" w:rsidRPr="00974AC2" w:rsidRDefault="00000000">
            <w:pPr>
              <w:pStyle w:val="CRCoverPage"/>
              <w:spacing w:after="0"/>
              <w:ind w:left="100"/>
              <w:rPr>
                <w:noProof/>
              </w:rPr>
            </w:pPr>
            <w:fldSimple w:instr=" DOCPROPERTY  ResDate  \* MERGEFORMAT ">
              <w:r w:rsidR="00D24991" w:rsidRPr="00974AC2">
                <w:rPr>
                  <w:noProof/>
                </w:rPr>
                <w:t>202</w:t>
              </w:r>
              <w:r w:rsidR="00176527" w:rsidRPr="00974AC2">
                <w:rPr>
                  <w:noProof/>
                </w:rPr>
                <w:t>4</w:t>
              </w:r>
              <w:r w:rsidR="00D24991" w:rsidRPr="00974AC2">
                <w:rPr>
                  <w:noProof/>
                </w:rPr>
                <w:t>-</w:t>
              </w:r>
              <w:r w:rsidR="009251D9">
                <w:rPr>
                  <w:noProof/>
                </w:rPr>
                <w:t>11</w:t>
              </w:r>
              <w:r w:rsidR="00DC30F4" w:rsidRPr="00974AC2">
                <w:rPr>
                  <w:noProof/>
                </w:rPr>
                <w:t>-</w:t>
              </w:r>
              <w:r w:rsidR="009251D9">
                <w:rPr>
                  <w:noProof/>
                </w:rPr>
                <w:t>18</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000000" w:rsidP="00D24991">
            <w:pPr>
              <w:pStyle w:val="CRCoverPage"/>
              <w:spacing w:after="0"/>
              <w:ind w:left="100" w:right="-609"/>
              <w:rPr>
                <w:b/>
                <w:noProof/>
              </w:rPr>
            </w:pPr>
            <w:fldSimple w:instr=" DOCPROPERTY  Cat  \* MERGEFORMAT ">
              <w:r w:rsidR="00D24991"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000000">
            <w:pPr>
              <w:pStyle w:val="CRCoverPage"/>
              <w:spacing w:after="0"/>
              <w:ind w:left="100"/>
              <w:rPr>
                <w:noProof/>
              </w:rPr>
            </w:pPr>
            <w:fldSimple w:instr=" DOCPROPERTY  Release  \* MERGEFORMAT ">
              <w:r w:rsidR="00D24991"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5FEAA1B"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9585564" w14:textId="77777777" w:rsidR="00C24EE6"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p w14:paraId="1A28F380" w14:textId="4E65D929" w:rsidR="009251D9" w:rsidRPr="00974AC2" w:rsidRDefault="009251D9" w:rsidP="00BD6BB8">
            <w:pPr>
              <w:pStyle w:val="CRCoverPage"/>
              <w:tabs>
                <w:tab w:val="left" w:pos="950"/>
              </w:tabs>
              <w:spacing w:after="0"/>
              <w:ind w:left="241" w:hanging="241"/>
              <w:rPr>
                <w:i/>
                <w:noProof/>
                <w:sz w:val="18"/>
              </w:rPr>
            </w:pPr>
            <w:r w:rsidRPr="00974AC2">
              <w:rPr>
                <w:i/>
                <w:noProof/>
                <w:sz w:val="18"/>
              </w:rPr>
              <w:t xml:space="preserve">     Rel-</w:t>
            </w:r>
            <w:r>
              <w:rPr>
                <w:i/>
                <w:noProof/>
                <w:sz w:val="18"/>
              </w:rPr>
              <w:t>20</w:t>
            </w:r>
            <w:r w:rsidRPr="00974AC2">
              <w:rPr>
                <w:i/>
                <w:noProof/>
                <w:sz w:val="18"/>
              </w:rPr>
              <w:tab/>
              <w:t xml:space="preserve">(Release </w:t>
            </w:r>
            <w:r>
              <w:rPr>
                <w:i/>
                <w:noProof/>
                <w:sz w:val="18"/>
              </w:rPr>
              <w:t>20</w:t>
            </w:r>
            <w:r w:rsidRPr="00974AC2">
              <w:rPr>
                <w:i/>
                <w:noProof/>
                <w:sz w:val="18"/>
              </w:rPr>
              <w:t>)</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E8721" w:rsidR="00FF3A30" w:rsidRPr="00974AC2" w:rsidRDefault="003C0F7F" w:rsidP="00B33159">
            <w:pPr>
              <w:pStyle w:val="CRCoverPage"/>
              <w:spacing w:after="0"/>
              <w:rPr>
                <w:lang w:val="en-US" w:eastAsia="zh-CN"/>
              </w:rPr>
            </w:pPr>
            <w:r w:rsidRPr="003C0F7F">
              <w:rPr>
                <w:lang w:val="en-US" w:eastAsia="zh-CN"/>
              </w:rPr>
              <w:t>TT analysis for test cases 13.3.1.1, 13.3.1.2, 13.3.1.3 and 13.3.1.4</w:t>
            </w:r>
            <w:r>
              <w:rPr>
                <w:lang w:val="en-US" w:eastAsia="zh-CN"/>
              </w:rPr>
              <w:t xml:space="preserve"> </w:t>
            </w:r>
            <w:r w:rsidRPr="003C0F7F">
              <w:rPr>
                <w:lang w:val="en-US" w:eastAsia="zh-CN"/>
              </w:rPr>
              <w:t>is missing in the specification.</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1C656EC" w14:textId="2628B125" w:rsidR="004C3C6F" w:rsidRPr="00974AC2" w:rsidRDefault="003C0F7F" w:rsidP="003C0F7F">
            <w:pPr>
              <w:pStyle w:val="CRCoverPage"/>
              <w:numPr>
                <w:ilvl w:val="0"/>
                <w:numId w:val="30"/>
              </w:numPr>
              <w:spacing w:after="0"/>
              <w:rPr>
                <w:noProof/>
              </w:rPr>
            </w:pPr>
            <w:r w:rsidRPr="003C0F7F">
              <w:rPr>
                <w:color w:val="000000"/>
              </w:rPr>
              <w:t>Added TT analysis for test cases 13.3.1.1, 13.3.1.2, 13.3.1.3 and 13.3.1.4 (Table 8-4 updated in R5-24</w:t>
            </w:r>
            <w:r w:rsidR="00AF5E2A">
              <w:rPr>
                <w:color w:val="000000"/>
              </w:rPr>
              <w:t>6869</w:t>
            </w:r>
            <w:r w:rsidRPr="003C0F7F">
              <w:rPr>
                <w:color w:val="000000"/>
              </w:rPr>
              <w:t>).</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23074F6" w:rsidR="001E41F3" w:rsidRPr="00974AC2" w:rsidRDefault="00A9132F">
            <w:pPr>
              <w:pStyle w:val="CRCoverPage"/>
              <w:spacing w:after="0"/>
              <w:ind w:left="100"/>
              <w:rPr>
                <w:noProof/>
              </w:rPr>
            </w:pPr>
            <w:r>
              <w:rPr>
                <w:noProof/>
                <w:lang w:eastAsia="ja-JP"/>
              </w:rPr>
              <w:t>Test cases would remain incomplete</w:t>
            </w:r>
            <w:r w:rsidR="001E70EB" w:rsidRPr="00974AC2">
              <w:rPr>
                <w:noProof/>
              </w:rPr>
              <w:t>.</w:t>
            </w:r>
          </w:p>
          <w:p w14:paraId="5C4BEB44" w14:textId="644F5F10" w:rsidR="001E70EB" w:rsidRPr="00974AC2" w:rsidRDefault="001E70EB">
            <w:pPr>
              <w:pStyle w:val="CRCoverPage"/>
              <w:spacing w:after="0"/>
              <w:ind w:left="100"/>
              <w:rPr>
                <w:noProof/>
              </w:rPr>
            </w:pP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7B2B8C32"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A9132F">
              <w:rPr>
                <w:noProof/>
              </w:rPr>
              <w:t xml:space="preserve"> </w:t>
            </w:r>
            <w:r w:rsidR="00AF5E2A">
              <w:rPr>
                <w:noProof/>
              </w:rPr>
              <w:t>3549</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E2D87" w:rsidR="001E41F3" w:rsidRPr="00974AC2" w:rsidRDefault="00DD1E14" w:rsidP="00592263">
            <w:pPr>
              <w:pStyle w:val="CRCoverPage"/>
              <w:spacing w:after="0"/>
              <w:rPr>
                <w:noProof/>
              </w:rPr>
            </w:pPr>
            <w:r w:rsidRPr="00974AC2">
              <w:rPr>
                <w:rFonts w:eastAsia="PMingLiU"/>
                <w:noProof/>
                <w:lang w:eastAsia="zh-TW"/>
              </w:rPr>
              <w:t>Add</w:t>
            </w:r>
            <w:r w:rsidR="00763A98" w:rsidRPr="00974AC2">
              <w:rPr>
                <w:rFonts w:eastAsia="PMingLiU"/>
                <w:noProof/>
                <w:lang w:eastAsia="zh-TW"/>
              </w:rPr>
              <w:t xml:space="preserve"> file: </w:t>
            </w:r>
            <w:r w:rsidR="003C0F7F" w:rsidRPr="003C0F7F">
              <w:t>38.533 13.3.1.1+13.3.1.2+13.3.1.3+13.3.1.4 TT</w:t>
            </w:r>
            <w:r w:rsidR="00763A98" w:rsidRPr="00974AC2">
              <w:t>.zip</w:t>
            </w:r>
            <w:r w:rsidR="00763A98" w:rsidRPr="00974AC2">
              <w:rPr>
                <w:rFonts w:eastAsia="PMingLiU" w:hint="eastAsia"/>
                <w:noProof/>
                <w:lang w:eastAsia="zh-TW"/>
              </w:rPr>
              <w:t xml:space="preserve"> </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1A878" w:rsidR="008863B9" w:rsidRPr="00974AC2" w:rsidRDefault="008863B9">
            <w:pPr>
              <w:pStyle w:val="CRCoverPage"/>
              <w:spacing w:after="0"/>
              <w:ind w:left="100"/>
              <w:rPr>
                <w:noProof/>
              </w:rPr>
            </w:pP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23702C4D" w14:textId="77777777" w:rsidR="003C0F7F" w:rsidRDefault="003C0F7F" w:rsidP="00D94E3C">
      <w:pPr>
        <w:rPr>
          <w:rFonts w:eastAsia="PMingLiU"/>
          <w:noProof/>
          <w:lang w:eastAsia="zh-TW"/>
        </w:rPr>
      </w:pPr>
      <w:r w:rsidRPr="003C0F7F">
        <w:rPr>
          <w:rFonts w:eastAsia="PMingLiU"/>
          <w:noProof/>
          <w:lang w:eastAsia="zh-TW"/>
        </w:rPr>
        <w:lastRenderedPageBreak/>
        <w:t xml:space="preserve">Add file: 38.533 13.3.1.1+13.3.1.2+13.3.1.3+13.3.1.4 TT.zip </w:t>
      </w:r>
    </w:p>
    <w:p w14:paraId="13C32B60" w14:textId="77777777" w:rsidR="00250068" w:rsidRDefault="00250068" w:rsidP="0025006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163B367" w14:textId="77777777" w:rsidR="00250068" w:rsidRDefault="00250068" w:rsidP="00250068">
      <w:pPr>
        <w:rPr>
          <w:b/>
          <w:bCs/>
          <w:noProof/>
          <w:color w:val="FF0000"/>
          <w:sz w:val="30"/>
          <w:szCs w:val="30"/>
        </w:rPr>
      </w:pPr>
    </w:p>
    <w:p w14:paraId="28E652BB" w14:textId="77777777" w:rsidR="00250068" w:rsidRDefault="00250068" w:rsidP="00250068">
      <w:pPr>
        <w:rPr>
          <w:b/>
          <w:bCs/>
          <w:noProof/>
          <w:color w:val="FF0000"/>
          <w:sz w:val="30"/>
          <w:szCs w:val="30"/>
        </w:rPr>
      </w:pPr>
    </w:p>
    <w:p w14:paraId="2700A162" w14:textId="77777777" w:rsidR="00250068" w:rsidRPr="002C65DA" w:rsidRDefault="00250068" w:rsidP="0025006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84FD68B" w14:textId="11FF8CA4" w:rsidR="00D94E3C" w:rsidRPr="002C65DA" w:rsidRDefault="00D94E3C" w:rsidP="00250068">
      <w:pPr>
        <w:rPr>
          <w:b/>
          <w:bCs/>
          <w:noProof/>
          <w:color w:val="FF0000"/>
          <w:sz w:val="30"/>
          <w:szCs w:val="30"/>
        </w:rPr>
      </w:pP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AD6CC" w14:textId="77777777" w:rsidR="00204AED" w:rsidRDefault="00204AED">
      <w:r>
        <w:separator/>
      </w:r>
    </w:p>
  </w:endnote>
  <w:endnote w:type="continuationSeparator" w:id="0">
    <w:p w14:paraId="1660472D" w14:textId="77777777" w:rsidR="00204AED" w:rsidRDefault="00204AED">
      <w:r>
        <w:continuationSeparator/>
      </w:r>
    </w:p>
  </w:endnote>
  <w:endnote w:type="continuationNotice" w:id="1">
    <w:p w14:paraId="74D9C73E" w14:textId="77777777" w:rsidR="00204AED" w:rsidRDefault="00204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87F60" w14:textId="77777777" w:rsidR="00204AED" w:rsidRDefault="00204AED">
      <w:r>
        <w:separator/>
      </w:r>
    </w:p>
  </w:footnote>
  <w:footnote w:type="continuationSeparator" w:id="0">
    <w:p w14:paraId="3BB5A404" w14:textId="77777777" w:rsidR="00204AED" w:rsidRDefault="00204AED">
      <w:r>
        <w:continuationSeparator/>
      </w:r>
    </w:p>
  </w:footnote>
  <w:footnote w:type="continuationNotice" w:id="1">
    <w:p w14:paraId="43041958" w14:textId="77777777" w:rsidR="00204AED" w:rsidRDefault="00204A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3A55"/>
    <w:rsid w:val="001A7B60"/>
    <w:rsid w:val="001B52F0"/>
    <w:rsid w:val="001B7A65"/>
    <w:rsid w:val="001B7E87"/>
    <w:rsid w:val="001D0505"/>
    <w:rsid w:val="001E2C7A"/>
    <w:rsid w:val="001E41F3"/>
    <w:rsid w:val="001E70EB"/>
    <w:rsid w:val="001E7309"/>
    <w:rsid w:val="001E7412"/>
    <w:rsid w:val="001F1CB6"/>
    <w:rsid w:val="001F3829"/>
    <w:rsid w:val="001F4B39"/>
    <w:rsid w:val="001F717A"/>
    <w:rsid w:val="00204AED"/>
    <w:rsid w:val="00225F27"/>
    <w:rsid w:val="00250068"/>
    <w:rsid w:val="0025445C"/>
    <w:rsid w:val="0026004D"/>
    <w:rsid w:val="00263EC6"/>
    <w:rsid w:val="002640DD"/>
    <w:rsid w:val="00266C5E"/>
    <w:rsid w:val="0027138F"/>
    <w:rsid w:val="00271DD7"/>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2A5A"/>
    <w:rsid w:val="00305409"/>
    <w:rsid w:val="003266BF"/>
    <w:rsid w:val="0033528E"/>
    <w:rsid w:val="003567C8"/>
    <w:rsid w:val="00356CDE"/>
    <w:rsid w:val="003609EF"/>
    <w:rsid w:val="0036114C"/>
    <w:rsid w:val="0036231A"/>
    <w:rsid w:val="00374DD4"/>
    <w:rsid w:val="00377013"/>
    <w:rsid w:val="00382AF8"/>
    <w:rsid w:val="00386FC9"/>
    <w:rsid w:val="003970EB"/>
    <w:rsid w:val="003C0F7F"/>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8228D"/>
    <w:rsid w:val="0069210E"/>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63B9"/>
    <w:rsid w:val="0089447F"/>
    <w:rsid w:val="008A1526"/>
    <w:rsid w:val="008A45A6"/>
    <w:rsid w:val="008C1D71"/>
    <w:rsid w:val="008C622B"/>
    <w:rsid w:val="008D3244"/>
    <w:rsid w:val="008D781C"/>
    <w:rsid w:val="008D782D"/>
    <w:rsid w:val="008E1452"/>
    <w:rsid w:val="008E4305"/>
    <w:rsid w:val="008F3789"/>
    <w:rsid w:val="008F686C"/>
    <w:rsid w:val="00904534"/>
    <w:rsid w:val="009148DE"/>
    <w:rsid w:val="00920C6D"/>
    <w:rsid w:val="009251D9"/>
    <w:rsid w:val="00941E30"/>
    <w:rsid w:val="009717A5"/>
    <w:rsid w:val="009723E7"/>
    <w:rsid w:val="00972C95"/>
    <w:rsid w:val="00974AC2"/>
    <w:rsid w:val="009771B4"/>
    <w:rsid w:val="009777D9"/>
    <w:rsid w:val="00991B88"/>
    <w:rsid w:val="009A5753"/>
    <w:rsid w:val="009A579D"/>
    <w:rsid w:val="009B4F73"/>
    <w:rsid w:val="009C4865"/>
    <w:rsid w:val="009E1CD7"/>
    <w:rsid w:val="009E3297"/>
    <w:rsid w:val="009E41B3"/>
    <w:rsid w:val="009F1BF0"/>
    <w:rsid w:val="009F511E"/>
    <w:rsid w:val="009F734F"/>
    <w:rsid w:val="00A06785"/>
    <w:rsid w:val="00A17B9A"/>
    <w:rsid w:val="00A246B6"/>
    <w:rsid w:val="00A346AF"/>
    <w:rsid w:val="00A477D3"/>
    <w:rsid w:val="00A47E70"/>
    <w:rsid w:val="00A50CF0"/>
    <w:rsid w:val="00A5412F"/>
    <w:rsid w:val="00A7671C"/>
    <w:rsid w:val="00A86DBB"/>
    <w:rsid w:val="00A90C83"/>
    <w:rsid w:val="00A9132F"/>
    <w:rsid w:val="00AA2CBC"/>
    <w:rsid w:val="00AB71EF"/>
    <w:rsid w:val="00AC54D6"/>
    <w:rsid w:val="00AC5820"/>
    <w:rsid w:val="00AD1CD8"/>
    <w:rsid w:val="00AE52DC"/>
    <w:rsid w:val="00AF2587"/>
    <w:rsid w:val="00AF5261"/>
    <w:rsid w:val="00AF5972"/>
    <w:rsid w:val="00AF5E2A"/>
    <w:rsid w:val="00B142D6"/>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2D4"/>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6520"/>
    <w:rsid w:val="00D751F4"/>
    <w:rsid w:val="00D76791"/>
    <w:rsid w:val="00D8369B"/>
    <w:rsid w:val="00D86684"/>
    <w:rsid w:val="00D94E3C"/>
    <w:rsid w:val="00DC30F4"/>
    <w:rsid w:val="00DD0F2F"/>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1672</TotalTime>
  <Pages>2</Pages>
  <Words>425</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170</cp:revision>
  <cp:lastPrinted>1900-01-01T08:00:00Z</cp:lastPrinted>
  <dcterms:created xsi:type="dcterms:W3CDTF">2021-10-22T23:43:00Z</dcterms:created>
  <dcterms:modified xsi:type="dcterms:W3CDTF">2024-11-08T01:27:00Z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