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65E09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C415AE">
          <w:rPr>
            <w:b/>
            <w:i/>
            <w:noProof/>
            <w:sz w:val="28"/>
          </w:rPr>
          <w:t>6858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62E03" w:rsidR="001E41F3" w:rsidRPr="00410371" w:rsidRDefault="00C415AE" w:rsidP="00547111">
            <w:pPr>
              <w:pStyle w:val="CRCoverPage"/>
              <w:spacing w:after="0"/>
              <w:rPr>
                <w:noProof/>
              </w:rPr>
            </w:pPr>
            <w:r>
              <w:t>0890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D393E" w:rsidR="001E41F3" w:rsidRDefault="00A01D26">
            <w:pPr>
              <w:pStyle w:val="CRCoverPage"/>
              <w:spacing w:after="0"/>
              <w:ind w:left="100"/>
              <w:rPr>
                <w:noProof/>
              </w:rPr>
            </w:pPr>
            <w:r w:rsidRPr="00A01D26">
              <w:t>Addition of Test Tolerance analysis for tests 12.4.2.x</w:t>
            </w:r>
            <w:r w:rsidR="00690B69">
              <w:t xml:space="preserve"> and 10.4.4.x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C7FDE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A01D26">
              <w:rPr>
                <w:noProof/>
                <w:lang w:eastAsia="ja-JP"/>
              </w:rPr>
              <w:t>s 12.4.2.1, 12.4.2.2</w:t>
            </w:r>
            <w:r w:rsidR="00690B69">
              <w:rPr>
                <w:noProof/>
                <w:lang w:eastAsia="ja-JP"/>
              </w:rPr>
              <w:t>, 12.4.2.3, 12.4.2.4, 10.4.4.1, 10.4.4.2, 10.4.4.3</w:t>
            </w:r>
            <w:r w:rsidR="00A01D26">
              <w:rPr>
                <w:noProof/>
                <w:lang w:eastAsia="ja-JP"/>
              </w:rPr>
              <w:t xml:space="preserve"> and </w:t>
            </w:r>
            <w:r w:rsidR="00690B69">
              <w:rPr>
                <w:noProof/>
                <w:lang w:eastAsia="ja-JP"/>
              </w:rPr>
              <w:t>10.4.4.4</w:t>
            </w:r>
            <w:r w:rsidR="00A01D2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63A75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690B69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690B69">
              <w:rPr>
                <w:noProof/>
                <w:lang w:eastAsia="ja-JP"/>
              </w:rPr>
              <w:t xml:space="preserve">12.4.2.1, 12.4.2.2, 12.4.2.3, 12.4.2.4, 10.4.4.1, 10.4.4.2, 10.4.4.3 and 10.4.4.4 </w:t>
            </w:r>
            <w:r w:rsidR="006A2043">
              <w:rPr>
                <w:noProof/>
                <w:lang w:eastAsia="ja-JP"/>
              </w:rPr>
              <w:t>(Table 8-4 updated in R5-24</w:t>
            </w:r>
            <w:r w:rsidR="00C415AE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A0A9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415AE">
              <w:rPr>
                <w:noProof/>
              </w:rPr>
              <w:t>3540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752B82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A01D26" w:rsidRPr="00A01D26">
              <w:rPr>
                <w:noProof/>
              </w:rPr>
              <w:t xml:space="preserve">38.533 </w:t>
            </w:r>
            <w:r w:rsidR="00595207" w:rsidRPr="00595207">
              <w:rPr>
                <w:noProof/>
              </w:rPr>
              <w:t>10.4.4.1+10.4.4.2+12.4.2.1+12.4.2.2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71122" w14:textId="617D4880" w:rsidR="00A01D26" w:rsidRDefault="00A01D26" w:rsidP="00F27DBF">
      <w:pPr>
        <w:rPr>
          <w:noProof/>
          <w:sz w:val="22"/>
          <w:szCs w:val="22"/>
        </w:rPr>
      </w:pPr>
      <w:r w:rsidRPr="00A01D26">
        <w:rPr>
          <w:noProof/>
          <w:sz w:val="22"/>
          <w:szCs w:val="22"/>
        </w:rPr>
        <w:lastRenderedPageBreak/>
        <w:t xml:space="preserve">Add file: </w:t>
      </w:r>
      <w:r w:rsidR="00595207" w:rsidRPr="00595207">
        <w:rPr>
          <w:noProof/>
          <w:sz w:val="22"/>
          <w:szCs w:val="22"/>
        </w:rPr>
        <w:t>38.533 10.4.4.1+10.4.4.2+12.4.2.1+12.4.2.2 TT</w:t>
      </w:r>
      <w:r w:rsidRPr="00A01D26">
        <w:rPr>
          <w:noProof/>
          <w:sz w:val="22"/>
          <w:szCs w:val="22"/>
        </w:rPr>
        <w:t xml:space="preserve">.zip </w:t>
      </w:r>
    </w:p>
    <w:p w14:paraId="67573822" w14:textId="14DBF51D" w:rsidR="00FA3D11" w:rsidRDefault="00FA3D11" w:rsidP="00F27DB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35AD3" w14:textId="77777777" w:rsidR="005026D8" w:rsidRDefault="005026D8">
      <w:r>
        <w:separator/>
      </w:r>
    </w:p>
  </w:endnote>
  <w:endnote w:type="continuationSeparator" w:id="0">
    <w:p w14:paraId="17FD8033" w14:textId="77777777" w:rsidR="005026D8" w:rsidRDefault="0050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0664D" w14:textId="77777777" w:rsidR="005026D8" w:rsidRDefault="005026D8">
      <w:r>
        <w:separator/>
      </w:r>
    </w:p>
  </w:footnote>
  <w:footnote w:type="continuationSeparator" w:id="0">
    <w:p w14:paraId="607A9D7C" w14:textId="77777777" w:rsidR="005026D8" w:rsidRDefault="00502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36F0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641DB"/>
    <w:rsid w:val="00374DD4"/>
    <w:rsid w:val="0037712D"/>
    <w:rsid w:val="003A4765"/>
    <w:rsid w:val="003B10AB"/>
    <w:rsid w:val="003C2ABA"/>
    <w:rsid w:val="003E1A36"/>
    <w:rsid w:val="00410371"/>
    <w:rsid w:val="00421E87"/>
    <w:rsid w:val="004242F1"/>
    <w:rsid w:val="00461F10"/>
    <w:rsid w:val="00495ABB"/>
    <w:rsid w:val="004B75B7"/>
    <w:rsid w:val="004D3445"/>
    <w:rsid w:val="005026D8"/>
    <w:rsid w:val="00510047"/>
    <w:rsid w:val="005141D9"/>
    <w:rsid w:val="0051580D"/>
    <w:rsid w:val="00520306"/>
    <w:rsid w:val="00547111"/>
    <w:rsid w:val="00572340"/>
    <w:rsid w:val="00592314"/>
    <w:rsid w:val="00592D74"/>
    <w:rsid w:val="00595207"/>
    <w:rsid w:val="005E2C44"/>
    <w:rsid w:val="005F62EF"/>
    <w:rsid w:val="006129DC"/>
    <w:rsid w:val="00621188"/>
    <w:rsid w:val="006257ED"/>
    <w:rsid w:val="006274EF"/>
    <w:rsid w:val="00653DE4"/>
    <w:rsid w:val="00665C47"/>
    <w:rsid w:val="00690B69"/>
    <w:rsid w:val="00695808"/>
    <w:rsid w:val="006A2043"/>
    <w:rsid w:val="006B46FB"/>
    <w:rsid w:val="006D5F25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50F13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01D26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15AE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46C0"/>
    <w:rsid w:val="00D66520"/>
    <w:rsid w:val="00D77E05"/>
    <w:rsid w:val="00D84AE9"/>
    <w:rsid w:val="00D864A9"/>
    <w:rsid w:val="00DB1119"/>
    <w:rsid w:val="00DB3D8B"/>
    <w:rsid w:val="00DB7C43"/>
    <w:rsid w:val="00DC25E4"/>
    <w:rsid w:val="00DD0F2F"/>
    <w:rsid w:val="00DE34CF"/>
    <w:rsid w:val="00DF5E0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52BC4"/>
    <w:rsid w:val="00F76D44"/>
    <w:rsid w:val="00F82B05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13</cp:revision>
  <cp:lastPrinted>1900-01-01T08:00:00Z</cp:lastPrinted>
  <dcterms:created xsi:type="dcterms:W3CDTF">2024-05-17T17:49:00Z</dcterms:created>
  <dcterms:modified xsi:type="dcterms:W3CDTF">2024-11-08T02:15:00Z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