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5EA27" w14:textId="55107D2C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E41938">
        <w:rPr>
          <w:rFonts w:cs="Arial"/>
          <w:bCs/>
          <w:sz w:val="22"/>
        </w:rPr>
        <w:t>6402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707D98B6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  <w:t xml:space="preserve">Presentation of </w:t>
      </w:r>
      <w:r w:rsidR="00F5152A">
        <w:rPr>
          <w:rFonts w:ascii="Arial" w:hAnsi="Arial" w:cs="Arial"/>
          <w:b/>
        </w:rPr>
        <w:t xml:space="preserve">New </w:t>
      </w:r>
      <w:r w:rsidR="00222D66" w:rsidRPr="00CD0E7F">
        <w:rPr>
          <w:rFonts w:ascii="Arial" w:hAnsi="Arial" w:cs="Arial"/>
          <w:b/>
        </w:rPr>
        <w:t xml:space="preserve">Specification to </w:t>
      </w:r>
      <w:r w:rsidR="00CD0E7F" w:rsidRPr="00CD0E7F">
        <w:rPr>
          <w:rFonts w:ascii="Arial" w:hAnsi="Arial" w:cs="Arial"/>
          <w:b/>
        </w:rPr>
        <w:t>WG</w:t>
      </w:r>
      <w:r w:rsidR="00222D66" w:rsidRPr="00CD0E7F">
        <w:rPr>
          <w:rFonts w:ascii="Arial" w:hAnsi="Arial" w:cs="Arial"/>
          <w:b/>
        </w:rPr>
        <w:t>:</w:t>
      </w:r>
      <w:r w:rsidR="00222D66" w:rsidRPr="00CD0E7F">
        <w:rPr>
          <w:rFonts w:ascii="Arial" w:hAnsi="Arial" w:cs="Arial"/>
          <w:b/>
        </w:rPr>
        <w:br/>
        <w:t>TS</w:t>
      </w:r>
      <w:r w:rsidR="00CD0E7F" w:rsidRPr="00CD0E7F">
        <w:rPr>
          <w:rFonts w:ascii="Arial" w:hAnsi="Arial" w:cs="Arial"/>
          <w:b/>
        </w:rPr>
        <w:t xml:space="preserve"> 37.579-5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0.0.1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64020ED5" w14:textId="730A3FA3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14594">
        <w:rPr>
          <w:rFonts w:ascii="Arial" w:hAnsi="Arial" w:cs="Arial"/>
          <w:b/>
        </w:rPr>
        <w:t>MCC TF160</w:t>
      </w:r>
    </w:p>
    <w:p w14:paraId="3DFFF84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FE512D7" w14:textId="030095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6.3.33.7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327E75C5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B06015">
        <w:rPr>
          <w:sz w:val="24"/>
        </w:rPr>
        <w:t>5 version 17.7.0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B06015">
        <w:rPr>
          <w:sz w:val="24"/>
        </w:rPr>
        <w:t>5</w:t>
      </w:r>
      <w:r w:rsidRPr="002622FA">
        <w:rPr>
          <w:sz w:val="24"/>
        </w:rPr>
        <w:t xml:space="preserve"> specification, which will be the initial content of TS 37.579-</w:t>
      </w:r>
      <w:r w:rsidR="00B06015">
        <w:rPr>
          <w:sz w:val="24"/>
        </w:rPr>
        <w:t>5 version 0.0.1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0E1E9635" w:rsidR="00DF1D6E" w:rsidRPr="00DF1D6E" w:rsidRDefault="00F8387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associated TTCN Test Suites are not included in this version 0.0.1. It will be added either in the future version 0.1.0 or 1.0.0. 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201520"/>
    <w:rsid w:val="00222D66"/>
    <w:rsid w:val="002622FA"/>
    <w:rsid w:val="002B09A1"/>
    <w:rsid w:val="00402DC5"/>
    <w:rsid w:val="0045428D"/>
    <w:rsid w:val="00477EA7"/>
    <w:rsid w:val="00523EDE"/>
    <w:rsid w:val="007323D2"/>
    <w:rsid w:val="00845E3A"/>
    <w:rsid w:val="009830A8"/>
    <w:rsid w:val="00B06015"/>
    <w:rsid w:val="00C14594"/>
    <w:rsid w:val="00CC358C"/>
    <w:rsid w:val="00CD0E7F"/>
    <w:rsid w:val="00DC278D"/>
    <w:rsid w:val="00DF1D6E"/>
    <w:rsid w:val="00E41938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 TF160</cp:lastModifiedBy>
  <cp:revision>17</cp:revision>
  <dcterms:created xsi:type="dcterms:W3CDTF">2024-10-16T20:11:00Z</dcterms:created>
  <dcterms:modified xsi:type="dcterms:W3CDTF">2024-11-05T14:47:00Z</dcterms:modified>
</cp:coreProperties>
</file>