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9A504" w14:textId="35F394DD" w:rsidR="00A84759" w:rsidRPr="003E4B5D" w:rsidRDefault="00A84759" w:rsidP="00A847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Pr="003E4B5D"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MtgTitle  \* MERGEFORMAT </w:instrText>
      </w:r>
      <w:r w:rsidRPr="003E4B5D">
        <w:rPr>
          <w:b/>
          <w:noProof/>
          <w:sz w:val="24"/>
        </w:rPr>
        <w:fldChar w:fldCharType="end"/>
      </w:r>
      <w:r w:rsidRPr="003E4B5D">
        <w:rPr>
          <w:b/>
          <w:noProof/>
          <w:sz w:val="24"/>
        </w:rPr>
        <w:tab/>
      </w:r>
      <w:r w:rsidRPr="003E4B5D"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Tdoc#  \* MERGEFORMAT </w:instrText>
      </w:r>
      <w:r w:rsidRPr="003E4B5D">
        <w:rPr>
          <w:b/>
          <w:noProof/>
          <w:sz w:val="24"/>
        </w:rPr>
        <w:fldChar w:fldCharType="separate"/>
      </w:r>
      <w:r w:rsidR="00FD011B">
        <w:rPr>
          <w:b/>
          <w:noProof/>
          <w:sz w:val="24"/>
        </w:rPr>
        <w:t>R5-246316</w:t>
      </w:r>
      <w:r w:rsidRPr="003E4B5D">
        <w:rPr>
          <w:b/>
          <w:noProof/>
          <w:sz w:val="24"/>
        </w:rPr>
        <w:fldChar w:fldCharType="end"/>
      </w:r>
    </w:p>
    <w:p w14:paraId="7DCC4E69" w14:textId="77777777" w:rsidR="00A84759" w:rsidRDefault="00F700F3" w:rsidP="00A84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p w14:paraId="326052A1" w14:textId="77777777" w:rsidR="00A84759" w:rsidRDefault="00A8475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A6C28A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F5774F" w:rsidRPr="0033027D">
        <w:rPr>
          <w:b/>
          <w:noProof/>
          <w:sz w:val="24"/>
        </w:rPr>
        <w:t>xxxx</w:t>
      </w:r>
    </w:p>
    <w:p w14:paraId="2E6EBB37" w14:textId="549B6D0C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7F189C9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E4B5D" w:rsidRPr="00BA677D">
        <w:rPr>
          <w:rFonts w:ascii="Arial" w:eastAsia="Batang" w:hAnsi="Arial" w:cs="Arial"/>
          <w:b/>
          <w:sz w:val="22"/>
          <w:szCs w:val="22"/>
          <w:lang w:eastAsia="zh-CN"/>
        </w:rPr>
        <w:t>UE Conformance -</w:t>
      </w:r>
      <w:r w:rsidR="003E4B5D" w:rsidRPr="003E4B5D">
        <w:rPr>
          <w:rFonts w:ascii="Arial" w:hAnsi="Arial" w:cs="Arial"/>
          <w:b/>
          <w:lang w:eastAsia="zh-CN"/>
        </w:rPr>
        <w:t xml:space="preserve"> </w:t>
      </w:r>
      <w:r w:rsidR="003E4B5D" w:rsidRPr="002E4BCF">
        <w:rPr>
          <w:rFonts w:ascii="Arial" w:hAnsi="Arial" w:cs="Arial"/>
          <w:b/>
          <w:lang w:eastAsia="zh-CN"/>
        </w:rPr>
        <w:t>Enhancements of NR Multicast and Broadcast Services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23B5368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4AFA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34F4E87D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D8F8706" w:rsidR="004260A5" w:rsidRDefault="006D023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6715EEF7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proofErr w:type="spellStart"/>
            <w:r w:rsidRPr="00D04B34">
              <w:rPr>
                <w:lang w:eastAsia="zh-CN"/>
              </w:rPr>
              <w:t>NR_MBS_enh</w:t>
            </w:r>
            <w:proofErr w:type="spellEnd"/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proofErr w:type="spellStart"/>
            <w:r w:rsidRPr="001F1AFF">
              <w:rPr>
                <w:lang w:eastAsia="zh-CN"/>
              </w:rPr>
              <w:t>NR_MBS_enh</w:t>
            </w:r>
            <w:proofErr w:type="spellEnd"/>
            <w:r w:rsidRPr="001F1AFF">
              <w:rPr>
                <w:lang w:eastAsia="zh-CN"/>
              </w:rPr>
              <w:t>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9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100C3AE" w14:textId="0D56CCF6" w:rsidR="009428A9" w:rsidRPr="00EF52AD" w:rsidRDefault="00EF52AD" w:rsidP="006146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C0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A1276D" w14:textId="1E99F17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14:paraId="492B97BF" w14:textId="77777777" w:rsidTr="003748D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special conformance testing functions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77777777" w:rsidR="006D0233" w:rsidRPr="00415F0A" w:rsidRDefault="006D0233" w:rsidP="003748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94F4311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FF3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4541323" w14:textId="09B2B510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16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B5282E0" w14:textId="40DE596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7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28FC627" w14:textId="40F77DA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  <w:bookmarkStart w:id="0" w:name="_GoBack"/>
            <w:bookmarkEnd w:id="0"/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98777" w14:textId="77777777" w:rsidR="00F700F3" w:rsidRDefault="00F700F3">
      <w:r>
        <w:separator/>
      </w:r>
    </w:p>
  </w:endnote>
  <w:endnote w:type="continuationSeparator" w:id="0">
    <w:p w14:paraId="695D334A" w14:textId="77777777" w:rsidR="00F700F3" w:rsidRDefault="00F7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553F0FC2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A2AF3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ACAC7" w14:textId="77777777" w:rsidR="00F700F3" w:rsidRDefault="00F700F3">
      <w:r>
        <w:separator/>
      </w:r>
    </w:p>
  </w:footnote>
  <w:footnote w:type="continuationSeparator" w:id="0">
    <w:p w14:paraId="6BB0F8BB" w14:textId="77777777" w:rsidR="00F700F3" w:rsidRDefault="00F7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22494"/>
    <w:rsid w:val="0033027D"/>
    <w:rsid w:val="00331608"/>
    <w:rsid w:val="00335FB2"/>
    <w:rsid w:val="00344158"/>
    <w:rsid w:val="00347B74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5EBF"/>
    <w:rsid w:val="00BB7735"/>
    <w:rsid w:val="00BC37F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83D11"/>
    <w:rsid w:val="00F921F1"/>
    <w:rsid w:val="00FB127E"/>
    <w:rsid w:val="00FC0804"/>
    <w:rsid w:val="00FC3B6D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A84B1-4375-4EE7-BD8C-C89ADF61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29</cp:revision>
  <cp:lastPrinted>2000-02-29T10:31:00Z</cp:lastPrinted>
  <dcterms:created xsi:type="dcterms:W3CDTF">2024-11-01T05:25:00Z</dcterms:created>
  <dcterms:modified xsi:type="dcterms:W3CDTF">2024-11-08T02:42:00Z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