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36C748" w14:textId="318EC615" w:rsidR="00CC0586" w:rsidRPr="00FB60BC" w:rsidRDefault="00CC0586" w:rsidP="00CC0586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WG3 Meeting #12</w:t>
      </w:r>
      <w:r w:rsidR="000D7A16">
        <w:rPr>
          <w:rFonts w:eastAsia="맑은 고딕" w:cs="Arial" w:hint="eastAsia"/>
          <w:b/>
          <w:noProof/>
          <w:color w:val="000000"/>
          <w:sz w:val="24"/>
          <w:lang w:eastAsia="ko-KR"/>
        </w:rPr>
        <w:t>6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R3-2</w:t>
      </w:r>
      <w:r>
        <w:rPr>
          <w:rFonts w:eastAsia="맑은 고딕" w:cs="Arial" w:hint="eastAsia"/>
          <w:b/>
          <w:noProof/>
          <w:color w:val="000000"/>
          <w:sz w:val="24"/>
          <w:szCs w:val="32"/>
          <w:lang w:eastAsia="ko-KR"/>
        </w:rPr>
        <w:t>4</w:t>
      </w:r>
      <w:r w:rsidR="0081257E">
        <w:rPr>
          <w:rFonts w:eastAsia="맑은 고딕" w:cs="Arial" w:hint="eastAsia"/>
          <w:b/>
          <w:noProof/>
          <w:color w:val="000000"/>
          <w:sz w:val="24"/>
          <w:szCs w:val="32"/>
          <w:lang w:eastAsia="ko-KR"/>
        </w:rPr>
        <w:t>7726</w:t>
      </w:r>
    </w:p>
    <w:p w14:paraId="7587F6C9" w14:textId="4F9AFB90" w:rsidR="00CC0586" w:rsidRPr="00CB2509" w:rsidRDefault="00541571" w:rsidP="00CC0586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Orlando</w:t>
      </w:r>
      <w:r w:rsidR="00CC0586" w:rsidRPr="00DD75C0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USA</w:t>
      </w:r>
      <w:r w:rsidR="00CC0586">
        <w:rPr>
          <w:b/>
          <w:noProof/>
          <w:sz w:val="24"/>
        </w:rPr>
        <w:t xml:space="preserve">, </w:t>
      </w:r>
      <w:r w:rsidR="00CC0586">
        <w:rPr>
          <w:rFonts w:eastAsiaTheme="minorEastAsia" w:hint="eastAsia"/>
          <w:b/>
          <w:noProof/>
          <w:sz w:val="24"/>
          <w:lang w:eastAsia="ko-KR"/>
        </w:rPr>
        <w:t>1</w:t>
      </w:r>
      <w:r>
        <w:rPr>
          <w:rFonts w:eastAsiaTheme="minorEastAsia" w:hint="eastAsia"/>
          <w:b/>
          <w:noProof/>
          <w:sz w:val="24"/>
          <w:lang w:eastAsia="ko-KR"/>
        </w:rPr>
        <w:t>8</w:t>
      </w:r>
      <w:r w:rsidR="00CC0586" w:rsidRPr="00B0049A">
        <w:rPr>
          <w:b/>
          <w:noProof/>
          <w:sz w:val="24"/>
        </w:rPr>
        <w:t xml:space="preserve"> – </w:t>
      </w:r>
      <w:r>
        <w:rPr>
          <w:rFonts w:eastAsiaTheme="minorEastAsia" w:hint="eastAsia"/>
          <w:b/>
          <w:noProof/>
          <w:sz w:val="24"/>
          <w:lang w:eastAsia="ko-KR"/>
        </w:rPr>
        <w:t>22</w:t>
      </w:r>
      <w:r w:rsidR="00CC0586" w:rsidRPr="00B0049A"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Novem</w:t>
      </w:r>
      <w:r w:rsidR="00B72F67">
        <w:rPr>
          <w:rFonts w:eastAsiaTheme="minorEastAsia" w:hint="eastAsia"/>
          <w:b/>
          <w:noProof/>
          <w:sz w:val="24"/>
          <w:lang w:eastAsia="ko-KR"/>
        </w:rPr>
        <w:t>ber</w:t>
      </w:r>
      <w:r w:rsidR="00CC0586" w:rsidRPr="006E54B8">
        <w:rPr>
          <w:b/>
          <w:noProof/>
          <w:sz w:val="24"/>
        </w:rPr>
        <w:t xml:space="preserve"> </w:t>
      </w:r>
      <w:r w:rsidR="00CC0586" w:rsidRPr="00D62F72">
        <w:rPr>
          <w:b/>
          <w:noProof/>
          <w:sz w:val="24"/>
        </w:rPr>
        <w:t>202</w:t>
      </w:r>
      <w:r w:rsidR="00CC0586">
        <w:rPr>
          <w:rFonts w:eastAsia="맑은 고딕" w:cs="Arial" w:hint="eastAsia"/>
          <w:b/>
          <w:noProof/>
          <w:color w:val="000000"/>
          <w:sz w:val="24"/>
          <w:lang w:eastAsia="ko-KR"/>
        </w:rPr>
        <w:t>4</w:t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7FD3C2D9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54FF5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1</w:t>
      </w:r>
      <w:r w:rsidR="000548A0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6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FD344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2</w:t>
      </w:r>
    </w:p>
    <w:p w14:paraId="44055826" w14:textId="7395652B" w:rsidR="008C24F3" w:rsidRPr="009040F0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LG </w:t>
      </w:r>
      <w:r w:rsidR="008C24F3" w:rsidRPr="009040F0">
        <w:rPr>
          <w:rFonts w:ascii="Arial" w:hAnsi="Arial" w:cs="Arial"/>
          <w:b/>
          <w:noProof/>
          <w:sz w:val="24"/>
          <w:szCs w:val="28"/>
          <w:lang w:val="en-US"/>
        </w:rPr>
        <w:t>Electronics Inc.</w:t>
      </w:r>
    </w:p>
    <w:p w14:paraId="1C13897E" w14:textId="6205AC30" w:rsidR="008C24F3" w:rsidRPr="009040F0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9040F0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 w:rsidRPr="009040F0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9040F0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9040F0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FC385C" w:rsidRPr="009040F0">
        <w:rPr>
          <w:rFonts w:ascii="Arial" w:hAnsi="Arial" w:cs="Arial"/>
          <w:b/>
          <w:noProof/>
          <w:sz w:val="24"/>
          <w:szCs w:val="28"/>
          <w:lang w:val="en-US"/>
        </w:rPr>
        <w:t xml:space="preserve">Discussion on </w:t>
      </w:r>
      <w:r w:rsidR="00FD344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RAN</w:t>
      </w:r>
      <w:r w:rsidR="00EE2F67" w:rsidRPr="009040F0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impact</w:t>
      </w:r>
      <w:r w:rsidR="006D4800" w:rsidRPr="009040F0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for</w:t>
      </w:r>
      <w:r w:rsidR="00F97C39" w:rsidRPr="009040F0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</w:t>
      </w:r>
      <w:r w:rsidR="000548A0" w:rsidRPr="009040F0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Ambient IoT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9040F0"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 w:rsidRPr="009040F0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9040F0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9040F0">
        <w:rPr>
          <w:rFonts w:ascii="Arial" w:hAnsi="Arial" w:cs="Arial"/>
          <w:b/>
          <w:noProof/>
          <w:sz w:val="24"/>
          <w:szCs w:val="28"/>
          <w:lang w:val="en-US"/>
        </w:rPr>
        <w:t>Discussion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0D98CC2D" w14:textId="55C9E398" w:rsidR="00473324" w:rsidRPr="00DA4A37" w:rsidRDefault="00473324" w:rsidP="00473324">
      <w:pPr>
        <w:rPr>
          <w:highlight w:val="green"/>
        </w:rPr>
      </w:pPr>
      <w:r w:rsidRPr="00DA4A37">
        <w:t>New Rel-1</w:t>
      </w:r>
      <w:r>
        <w:rPr>
          <w:rFonts w:hint="eastAsia"/>
          <w:lang w:eastAsia="ko-KR"/>
        </w:rPr>
        <w:t>9</w:t>
      </w:r>
      <w:r w:rsidRPr="00DA4A37">
        <w:t xml:space="preserve"> </w:t>
      </w:r>
      <w:r>
        <w:rPr>
          <w:rFonts w:hint="eastAsia"/>
          <w:lang w:eastAsia="ko-KR"/>
        </w:rPr>
        <w:t>S</w:t>
      </w:r>
      <w:r w:rsidRPr="00DA4A37">
        <w:t xml:space="preserve">ID on </w:t>
      </w:r>
      <w:r w:rsidR="000548A0" w:rsidRPr="000548A0">
        <w:t xml:space="preserve">solutions for Ambient IoT (Internet of Things) in NR </w:t>
      </w:r>
      <w:r w:rsidRPr="00DA4A37">
        <w:t>was</w:t>
      </w:r>
      <w:r>
        <w:t xml:space="preserve"> agre</w:t>
      </w:r>
      <w:r w:rsidRPr="00DA4A37">
        <w:t>ed at RAN</w:t>
      </w:r>
      <w:r>
        <w:t xml:space="preserve"> </w:t>
      </w:r>
      <w:r w:rsidRPr="00DA4A37">
        <w:t>#</w:t>
      </w:r>
      <w:r>
        <w:rPr>
          <w:rFonts w:hint="eastAsia"/>
          <w:lang w:eastAsia="ko-KR"/>
        </w:rPr>
        <w:t>102</w:t>
      </w:r>
      <w:r w:rsidRPr="00DA4A37">
        <w:t xml:space="preserve"> [1]. </w:t>
      </w:r>
      <w:r w:rsidRPr="00F63A8B">
        <w:t xml:space="preserve">One of the objectives in this </w:t>
      </w:r>
      <w:r w:rsidRPr="00830F04">
        <w:rPr>
          <w:rFonts w:hint="eastAsia"/>
          <w:lang w:eastAsia="ko-KR"/>
        </w:rPr>
        <w:t>S</w:t>
      </w:r>
      <w:r w:rsidRPr="00830F04">
        <w:t xml:space="preserve">ID is to </w:t>
      </w:r>
      <w:r w:rsidRPr="00830F04">
        <w:rPr>
          <w:rFonts w:hint="eastAsia"/>
          <w:lang w:eastAsia="ko-KR"/>
        </w:rPr>
        <w:t>i</w:t>
      </w:r>
      <w:r w:rsidRPr="00830F04">
        <w:rPr>
          <w:lang w:eastAsia="ko-KR"/>
        </w:rPr>
        <w:t xml:space="preserve">dentify </w:t>
      </w:r>
      <w:r w:rsidR="00453BBA" w:rsidRPr="000548A0">
        <w:rPr>
          <w:rFonts w:eastAsia="SimSun"/>
          <w:lang w:val="en-US" w:eastAsia="ja-JP"/>
        </w:rPr>
        <w:t xml:space="preserve">necessary impacts on </w:t>
      </w:r>
      <w:r w:rsidR="00BF2206" w:rsidRPr="003E362F">
        <w:rPr>
          <w:rFonts w:eastAsia="SimSun"/>
          <w:lang w:val="en-US" w:eastAsia="ja-JP"/>
        </w:rPr>
        <w:t>RAN architecture aspects including whether support for split architecture is necessary</w:t>
      </w:r>
      <w:r w:rsidR="00BF2206">
        <w:t xml:space="preserve"> </w:t>
      </w:r>
      <w:r>
        <w:t>as follows</w:t>
      </w:r>
      <w:r w:rsidRPr="00F63A8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73324" w:rsidRPr="00DA4A37" w14:paraId="16E5ECAB" w14:textId="77777777" w:rsidTr="00A075C7">
        <w:tc>
          <w:tcPr>
            <w:tcW w:w="9837" w:type="dxa"/>
            <w:shd w:val="clear" w:color="auto" w:fill="auto"/>
          </w:tcPr>
          <w:p w14:paraId="39DD9C5C" w14:textId="77777777" w:rsidR="00473324" w:rsidRPr="00F63A8B" w:rsidRDefault="00473324" w:rsidP="00A075C7">
            <w:r w:rsidRPr="00F63A8B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73BD5CE7" w14:textId="77777777" w:rsidR="000548A0" w:rsidRPr="000548A0" w:rsidRDefault="000548A0" w:rsidP="000548A0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0548A0">
              <w:rPr>
                <w:rFonts w:eastAsia="SimSun"/>
                <w:lang w:val="en-US" w:eastAsia="ja-JP"/>
              </w:rPr>
              <w:t>RAN3-led:</w:t>
            </w:r>
          </w:p>
          <w:p w14:paraId="42A1EF5F" w14:textId="77777777" w:rsidR="000548A0" w:rsidRPr="001B6C6B" w:rsidRDefault="000548A0" w:rsidP="000548A0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1B6C6B">
              <w:rPr>
                <w:rFonts w:eastAsia="SimSun"/>
                <w:lang w:val="en-US" w:eastAsia="ja-JP"/>
              </w:rPr>
              <w:t>Identify necessary impacts on signaling and procedures for CN-RAN interface, to enable:</w:t>
            </w:r>
          </w:p>
          <w:p w14:paraId="5968E740" w14:textId="77777777" w:rsidR="000548A0" w:rsidRPr="001B6C6B" w:rsidRDefault="000548A0" w:rsidP="000548A0">
            <w:pPr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1B6C6B">
              <w:rPr>
                <w:rFonts w:eastAsia="SimSun"/>
                <w:lang w:val="en-US" w:eastAsia="ja-JP"/>
              </w:rPr>
              <w:t xml:space="preserve">Paging  </w:t>
            </w:r>
          </w:p>
          <w:p w14:paraId="287C76FD" w14:textId="77777777" w:rsidR="000548A0" w:rsidRPr="001B6C6B" w:rsidRDefault="000548A0" w:rsidP="000548A0">
            <w:pPr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1B6C6B">
              <w:rPr>
                <w:rFonts w:eastAsia="SimSun"/>
                <w:lang w:val="en-US" w:eastAsia="ja-JP"/>
              </w:rPr>
              <w:t>Device context management</w:t>
            </w:r>
          </w:p>
          <w:p w14:paraId="49EDA199" w14:textId="77777777" w:rsidR="000548A0" w:rsidRPr="001B6C6B" w:rsidRDefault="000548A0" w:rsidP="000548A0">
            <w:pPr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1B6C6B">
              <w:rPr>
                <w:rFonts w:eastAsia="SimSun"/>
                <w:lang w:val="en-US" w:eastAsia="ja-JP"/>
              </w:rPr>
              <w:t>Data transport</w:t>
            </w:r>
          </w:p>
          <w:p w14:paraId="3C5D54AE" w14:textId="77777777" w:rsidR="000548A0" w:rsidRPr="001B6C6B" w:rsidRDefault="000548A0" w:rsidP="000548A0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highlight w:val="yellow"/>
                <w:lang w:val="en-US" w:eastAsia="ja-JP"/>
              </w:rPr>
            </w:pPr>
            <w:r w:rsidRPr="001B6C6B">
              <w:rPr>
                <w:rFonts w:eastAsia="SimSun"/>
                <w:highlight w:val="yellow"/>
                <w:lang w:val="en-US" w:eastAsia="ja-JP"/>
              </w:rPr>
              <w:t>Identify RAN architecture aspects, including whether support for split architecture is necessary.</w:t>
            </w:r>
          </w:p>
          <w:p w14:paraId="638678D7" w14:textId="77777777" w:rsidR="000548A0" w:rsidRPr="000548A0" w:rsidRDefault="000548A0" w:rsidP="000548A0">
            <w:pPr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0548A0">
              <w:rPr>
                <w:rFonts w:eastAsia="SimSun"/>
                <w:lang w:val="en-US" w:eastAsia="ja-JP"/>
              </w:rPr>
              <w:t>Identify potential solutions for locating an Ambient IoT device with no specification impact, e.g. reusing existing user location report, or minimal specification impact to convey location information to core network.</w:t>
            </w:r>
          </w:p>
          <w:p w14:paraId="07AD1AB3" w14:textId="77777777" w:rsidR="00473324" w:rsidRPr="00DA4A37" w:rsidRDefault="00473324" w:rsidP="00A075C7">
            <w:pPr>
              <w:rPr>
                <w:highlight w:val="green"/>
              </w:rPr>
            </w:pPr>
            <w:r w:rsidRPr="00F63A8B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</w:tc>
      </w:tr>
    </w:tbl>
    <w:p w14:paraId="0DB512F9" w14:textId="77777777" w:rsidR="00473324" w:rsidRPr="00DA4A37" w:rsidRDefault="00473324" w:rsidP="00473324">
      <w:pPr>
        <w:rPr>
          <w:highlight w:val="green"/>
        </w:rPr>
      </w:pPr>
    </w:p>
    <w:p w14:paraId="5FA70403" w14:textId="6303A938" w:rsidR="00473324" w:rsidRPr="00CE0076" w:rsidRDefault="00473324" w:rsidP="00473324">
      <w:pPr>
        <w:jc w:val="both"/>
        <w:rPr>
          <w:rFonts w:eastAsia="맑은 고딕"/>
          <w:lang w:eastAsia="ko-KR"/>
        </w:rPr>
      </w:pPr>
      <w:r w:rsidRPr="006D4800">
        <w:t xml:space="preserve">In this contribution, we </w:t>
      </w:r>
      <w:r w:rsidRPr="003E362F">
        <w:t xml:space="preserve">will discuss </w:t>
      </w:r>
      <w:r w:rsidRPr="003E362F">
        <w:rPr>
          <w:rFonts w:eastAsia="맑은 고딕"/>
          <w:lang w:eastAsia="ko-KR"/>
        </w:rPr>
        <w:t xml:space="preserve">the </w:t>
      </w:r>
      <w:r w:rsidR="00CB22AF">
        <w:rPr>
          <w:rFonts w:eastAsiaTheme="minorEastAsia" w:hint="eastAsia"/>
          <w:lang w:val="en-US" w:eastAsia="ko-KR"/>
        </w:rPr>
        <w:t>remaining i</w:t>
      </w:r>
      <w:r w:rsidR="00453BBA" w:rsidRPr="003E362F">
        <w:rPr>
          <w:rFonts w:eastAsiaTheme="minorEastAsia" w:hint="eastAsia"/>
          <w:lang w:val="en-US" w:eastAsia="ko-KR"/>
        </w:rPr>
        <w:t>s</w:t>
      </w:r>
      <w:r w:rsidR="00CB22AF">
        <w:rPr>
          <w:rFonts w:eastAsiaTheme="minorEastAsia" w:hint="eastAsia"/>
          <w:lang w:val="en-US" w:eastAsia="ko-KR"/>
        </w:rPr>
        <w:t>sue</w:t>
      </w:r>
      <w:r w:rsidR="00453BBA" w:rsidRPr="003E362F">
        <w:rPr>
          <w:rFonts w:eastAsia="SimSun"/>
          <w:lang w:val="en-US" w:eastAsia="ja-JP"/>
        </w:rPr>
        <w:t xml:space="preserve"> on </w:t>
      </w:r>
      <w:r w:rsidR="003E362F" w:rsidRPr="003E362F">
        <w:rPr>
          <w:rFonts w:eastAsia="SimSun"/>
          <w:lang w:val="en-US" w:eastAsia="ja-JP"/>
        </w:rPr>
        <w:t>RAN architecture aspects including whether support for split architecture is necessary</w:t>
      </w:r>
      <w:r w:rsidR="003E362F" w:rsidRPr="003E362F">
        <w:rPr>
          <w:rFonts w:eastAsiaTheme="minorEastAsia" w:hint="eastAsia"/>
          <w:lang w:val="en-US" w:eastAsia="ko-KR"/>
        </w:rPr>
        <w:t>,</w:t>
      </w:r>
      <w:r w:rsidR="003E362F" w:rsidRPr="003E362F">
        <w:rPr>
          <w:rFonts w:eastAsia="맑은 고딕"/>
          <w:lang w:eastAsia="ko-KR"/>
        </w:rPr>
        <w:t xml:space="preserve"> </w:t>
      </w:r>
      <w:r w:rsidRPr="003E362F">
        <w:rPr>
          <w:rFonts w:eastAsia="맑은 고딕"/>
          <w:lang w:eastAsia="ko-KR"/>
        </w:rPr>
        <w:t>and provide our view on it.</w:t>
      </w:r>
    </w:p>
    <w:p w14:paraId="5D7B0E19" w14:textId="54D8C9D2" w:rsidR="00422A4F" w:rsidRDefault="008C24F3" w:rsidP="00422A4F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61D3D41F" w14:textId="4B4DD69C" w:rsidR="001B6C6B" w:rsidRDefault="00BE2E28" w:rsidP="00B54FF5">
      <w:pPr>
        <w:jc w:val="both"/>
        <w:rPr>
          <w:lang w:eastAsia="ko-KR"/>
        </w:rPr>
      </w:pPr>
      <w:r>
        <w:rPr>
          <w:rFonts w:hint="eastAsia"/>
          <w:lang w:eastAsia="ko-KR"/>
        </w:rPr>
        <w:t>In Clause 4.2.1 of TR 38.769</w:t>
      </w:r>
      <w:r w:rsidR="009A27DE">
        <w:rPr>
          <w:rFonts w:hint="eastAsia"/>
          <w:lang w:eastAsia="ko-KR"/>
        </w:rPr>
        <w:t xml:space="preserve"> [2]</w:t>
      </w:r>
      <w:r>
        <w:rPr>
          <w:rFonts w:hint="eastAsia"/>
          <w:lang w:eastAsia="ko-KR"/>
        </w:rPr>
        <w:t xml:space="preserve">, RAN1 captured the following scenarios </w:t>
      </w:r>
      <w:r>
        <w:t>for the purpose of potential evaluation</w:t>
      </w:r>
      <w:r>
        <w:rPr>
          <w:rFonts w:hint="eastAsia"/>
          <w:lang w:eastAsia="ko-KR"/>
        </w:rPr>
        <w:t>.</w:t>
      </w:r>
    </w:p>
    <w:p w14:paraId="4FDF5854" w14:textId="77777777" w:rsidR="00BE2E28" w:rsidRDefault="00BE2E28" w:rsidP="00B54FF5">
      <w:pPr>
        <w:jc w:val="both"/>
        <w:rPr>
          <w:lang w:eastAsia="ko-KR"/>
        </w:rPr>
      </w:pPr>
    </w:p>
    <w:p w14:paraId="490C155F" w14:textId="63CBC432" w:rsidR="00BE2E28" w:rsidRPr="00BE2E28" w:rsidRDefault="00BE2E28" w:rsidP="00BE2E28">
      <w:pPr>
        <w:keepNext/>
        <w:keepLines/>
        <w:spacing w:before="60"/>
        <w:jc w:val="center"/>
        <w:rPr>
          <w:rFonts w:ascii="Arial" w:eastAsiaTheme="minorEastAsia" w:hAnsi="Arial"/>
          <w:b/>
          <w:lang w:eastAsia="ko-KR"/>
        </w:rPr>
      </w:pPr>
      <w:r w:rsidRPr="00BE2E28">
        <w:rPr>
          <w:rFonts w:ascii="Arial" w:eastAsia="DengXian" w:hAnsi="Arial"/>
          <w:b/>
        </w:rPr>
        <w:lastRenderedPageBreak/>
        <w:t>Table 4.2.1-1: Evaluation scenarios</w:t>
      </w:r>
      <w:r>
        <w:rPr>
          <w:rFonts w:ascii="Arial" w:eastAsiaTheme="minorEastAsia" w:hAnsi="Arial" w:hint="eastAsia"/>
          <w:b/>
          <w:lang w:eastAsia="ko-KR"/>
        </w:rPr>
        <w:t xml:space="preserve"> (in TR 38.769)</w:t>
      </w:r>
    </w:p>
    <w:tbl>
      <w:tblPr>
        <w:tblW w:w="50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1427"/>
        <w:gridCol w:w="2466"/>
        <w:gridCol w:w="1377"/>
        <w:gridCol w:w="827"/>
        <w:gridCol w:w="1027"/>
        <w:gridCol w:w="1027"/>
        <w:gridCol w:w="1027"/>
      </w:tblGrid>
      <w:tr w:rsidR="00BE2E28" w:rsidRPr="00BE2E28" w14:paraId="2996C701" w14:textId="77777777" w:rsidTr="00BE2E28">
        <w:trPr>
          <w:jc w:val="center"/>
        </w:trPr>
        <w:tc>
          <w:tcPr>
            <w:tcW w:w="551" w:type="pct"/>
            <w:shd w:val="clear" w:color="auto" w:fill="D0CECE"/>
            <w:vAlign w:val="center"/>
          </w:tcPr>
          <w:p w14:paraId="6F9CC0B7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  <w:lastRenderedPageBreak/>
              <w:t>S</w:t>
            </w:r>
            <w:r w:rsidRPr="00BE2E28">
              <w:rPr>
                <w:rFonts w:ascii="Arial" w:eastAsia="DengXian" w:hAnsi="Arial" w:hint="eastAsia"/>
                <w:b/>
                <w:bCs/>
                <w:sz w:val="18"/>
                <w:szCs w:val="18"/>
                <w:lang w:eastAsia="zh-CN"/>
              </w:rPr>
              <w:t>cenario</w:t>
            </w:r>
          </w:p>
        </w:tc>
        <w:tc>
          <w:tcPr>
            <w:tcW w:w="698" w:type="pct"/>
            <w:shd w:val="clear" w:color="auto" w:fill="D0CECE"/>
            <w:vAlign w:val="center"/>
          </w:tcPr>
          <w:p w14:paraId="6B9A1933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 w:hint="eastAsia"/>
                <w:b/>
                <w:bCs/>
                <w:sz w:val="18"/>
                <w:szCs w:val="18"/>
                <w:lang w:eastAsia="zh-CN"/>
              </w:rPr>
              <w:t xml:space="preserve">CW </w:t>
            </w:r>
            <w:r w:rsidRPr="00BE2E28"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  <w:t>I</w:t>
            </w:r>
            <w:r w:rsidRPr="00BE2E28">
              <w:rPr>
                <w:rFonts w:ascii="Arial" w:eastAsia="DengXian" w:hAnsi="Arial" w:hint="eastAsia"/>
                <w:b/>
                <w:bCs/>
                <w:sz w:val="18"/>
                <w:szCs w:val="18"/>
                <w:lang w:eastAsia="zh-CN"/>
              </w:rPr>
              <w:t>nside/outside topology</w:t>
            </w:r>
          </w:p>
        </w:tc>
        <w:tc>
          <w:tcPr>
            <w:tcW w:w="1201" w:type="pct"/>
            <w:shd w:val="clear" w:color="auto" w:fill="D0CECE"/>
            <w:vAlign w:val="center"/>
          </w:tcPr>
          <w:p w14:paraId="11C5A8F3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  <w:t>Diagram of the scenario</w:t>
            </w:r>
          </w:p>
        </w:tc>
        <w:tc>
          <w:tcPr>
            <w:tcW w:w="627" w:type="pct"/>
            <w:shd w:val="clear" w:color="auto" w:fill="D0CECE"/>
            <w:vAlign w:val="center"/>
          </w:tcPr>
          <w:p w14:paraId="66EF29A6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  <w:t>Description of the scenario</w:t>
            </w:r>
          </w:p>
        </w:tc>
        <w:tc>
          <w:tcPr>
            <w:tcW w:w="407" w:type="pct"/>
            <w:shd w:val="clear" w:color="auto" w:fill="D0CECE"/>
            <w:vAlign w:val="center"/>
          </w:tcPr>
          <w:p w14:paraId="001DA810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  <w:t>D</w:t>
            </w:r>
            <w:r w:rsidRPr="00BE2E28">
              <w:rPr>
                <w:rFonts w:ascii="Arial" w:eastAsia="DengXian" w:hAnsi="Arial" w:hint="eastAsia"/>
                <w:b/>
                <w:bCs/>
                <w:sz w:val="18"/>
                <w:szCs w:val="18"/>
                <w:lang w:eastAsia="zh-CN"/>
              </w:rPr>
              <w:t xml:space="preserve">evice 1/2a/2b </w:t>
            </w:r>
          </w:p>
        </w:tc>
        <w:tc>
          <w:tcPr>
            <w:tcW w:w="503" w:type="pct"/>
            <w:shd w:val="clear" w:color="auto" w:fill="D0CECE"/>
            <w:vAlign w:val="center"/>
          </w:tcPr>
          <w:p w14:paraId="0CC530BA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 w:hint="eastAsia"/>
                <w:b/>
                <w:bCs/>
                <w:sz w:val="18"/>
                <w:szCs w:val="18"/>
                <w:lang w:eastAsia="zh-CN"/>
              </w:rPr>
              <w:t>CW spectrum</w:t>
            </w:r>
          </w:p>
        </w:tc>
        <w:tc>
          <w:tcPr>
            <w:tcW w:w="503" w:type="pct"/>
            <w:shd w:val="clear" w:color="auto" w:fill="D0CECE"/>
            <w:vAlign w:val="center"/>
          </w:tcPr>
          <w:p w14:paraId="03EB0AEB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 w:hint="eastAsia"/>
                <w:b/>
                <w:bCs/>
                <w:sz w:val="18"/>
                <w:szCs w:val="18"/>
                <w:lang w:eastAsia="zh-CN"/>
              </w:rPr>
              <w:t>D2R spectrum</w:t>
            </w:r>
          </w:p>
        </w:tc>
        <w:tc>
          <w:tcPr>
            <w:tcW w:w="503" w:type="pct"/>
            <w:shd w:val="clear" w:color="auto" w:fill="D0CECE"/>
            <w:vAlign w:val="center"/>
          </w:tcPr>
          <w:p w14:paraId="6B0E95D4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 w:hint="eastAsia"/>
                <w:b/>
                <w:bCs/>
                <w:sz w:val="18"/>
                <w:szCs w:val="18"/>
                <w:lang w:eastAsia="zh-CN"/>
              </w:rPr>
              <w:t>R2D spectrum</w:t>
            </w:r>
          </w:p>
        </w:tc>
      </w:tr>
      <w:tr w:rsidR="00BE2E28" w:rsidRPr="00BE2E28" w14:paraId="49760282" w14:textId="77777777" w:rsidTr="00BE2E28">
        <w:trPr>
          <w:jc w:val="center"/>
        </w:trPr>
        <w:tc>
          <w:tcPr>
            <w:tcW w:w="551" w:type="pct"/>
            <w:shd w:val="clear" w:color="auto" w:fill="D0CECE"/>
            <w:vAlign w:val="center"/>
          </w:tcPr>
          <w:p w14:paraId="185D2DFC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  <w:t>D1T1-A1</w:t>
            </w:r>
          </w:p>
        </w:tc>
        <w:tc>
          <w:tcPr>
            <w:tcW w:w="698" w:type="pct"/>
            <w:vMerge w:val="restart"/>
            <w:shd w:val="clear" w:color="auto" w:fill="auto"/>
            <w:vAlign w:val="center"/>
          </w:tcPr>
          <w:p w14:paraId="49B9CE00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  <w:t>CW inside topology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7820AB57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146BF7AA" wp14:editId="6F157972">
                  <wp:extent cx="1323975" cy="276225"/>
                  <wp:effectExtent l="0" t="0" r="0" b="9525"/>
                  <wp:docPr id="19" name="Picture 19" descr="블랙, 어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 descr="블랙, 어둠이(가) 표시된 사진&#10;&#10;자동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55" t="48947" b="48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" w:type="pct"/>
            <w:shd w:val="clear" w:color="auto" w:fill="auto"/>
          </w:tcPr>
          <w:p w14:paraId="185A248A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</w:rPr>
              <w:t xml:space="preserve">CW 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 xml:space="preserve">node 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inside topology 1</w:t>
            </w:r>
          </w:p>
          <w:p w14:paraId="55388664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  <w:p w14:paraId="7488965F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</w:rPr>
              <w:t>‘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>CW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’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 xml:space="preserve"> in CW2D and 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‘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>R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2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’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 xml:space="preserve"> in D2R are different</w:t>
            </w:r>
          </w:p>
          <w:p w14:paraId="36FDB7DE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  <w:p w14:paraId="3E839524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</w:rPr>
              <w:t>‘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>CW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’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 xml:space="preserve"> in CW2D and 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‘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>R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1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’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 xml:space="preserve"> in R2D are same</w:t>
            </w:r>
          </w:p>
          <w:p w14:paraId="58FD6995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  <w:p w14:paraId="0CC85B5D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</w:rPr>
              <w:t>‘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>R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1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’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 xml:space="preserve"> in R2D and 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‘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>R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2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’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 xml:space="preserve"> in D2R are different</w:t>
            </w: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7D65B747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D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evice 1, 2a</w:t>
            </w:r>
          </w:p>
        </w:tc>
        <w:tc>
          <w:tcPr>
            <w:tcW w:w="503" w:type="pct"/>
            <w:shd w:val="clear" w:color="auto" w:fill="auto"/>
          </w:tcPr>
          <w:p w14:paraId="42351D59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Case 1-1 (inside topology, DL)</w:t>
            </w:r>
          </w:p>
          <w:p w14:paraId="0AB3B13B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</w:p>
          <w:p w14:paraId="2AA2EC5E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Case 1-2 (inside topology, UL)</w:t>
            </w:r>
          </w:p>
        </w:tc>
        <w:tc>
          <w:tcPr>
            <w:tcW w:w="503" w:type="pct"/>
            <w:shd w:val="clear" w:color="auto" w:fill="auto"/>
          </w:tcPr>
          <w:p w14:paraId="47529403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S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ame as CW</w:t>
            </w:r>
          </w:p>
        </w:tc>
        <w:tc>
          <w:tcPr>
            <w:tcW w:w="503" w:type="pct"/>
            <w:shd w:val="clear" w:color="auto" w:fill="auto"/>
          </w:tcPr>
          <w:p w14:paraId="460503F7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</w:p>
        </w:tc>
      </w:tr>
      <w:tr w:rsidR="00BE2E28" w:rsidRPr="00BE2E28" w14:paraId="202AE15B" w14:textId="77777777" w:rsidTr="00BE2E28">
        <w:trPr>
          <w:jc w:val="center"/>
        </w:trPr>
        <w:tc>
          <w:tcPr>
            <w:tcW w:w="551" w:type="pct"/>
            <w:shd w:val="clear" w:color="auto" w:fill="D0CECE"/>
            <w:vAlign w:val="center"/>
          </w:tcPr>
          <w:p w14:paraId="4F4AFEA8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  <w:t>D1T1-A2</w:t>
            </w:r>
          </w:p>
        </w:tc>
        <w:tc>
          <w:tcPr>
            <w:tcW w:w="698" w:type="pct"/>
            <w:vMerge/>
            <w:shd w:val="clear" w:color="auto" w:fill="auto"/>
            <w:vAlign w:val="center"/>
          </w:tcPr>
          <w:p w14:paraId="0B184D2C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1201" w:type="pct"/>
            <w:shd w:val="clear" w:color="auto" w:fill="auto"/>
            <w:vAlign w:val="center"/>
          </w:tcPr>
          <w:p w14:paraId="3E55582B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29AB1881" wp14:editId="25E0ED65">
                  <wp:extent cx="838200" cy="390525"/>
                  <wp:effectExtent l="0" t="0" r="0" b="9525"/>
                  <wp:docPr id="20" name="Picture 20" descr="블랙, 어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 descr="블랙, 어둠이(가) 표시된 사진&#10;&#10;자동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254" t="449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" w:type="pct"/>
            <w:shd w:val="clear" w:color="auto" w:fill="auto"/>
          </w:tcPr>
          <w:p w14:paraId="6B243286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</w:rPr>
              <w:t>CW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 xml:space="preserve"> node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 xml:space="preserve"> inside topology 1</w:t>
            </w:r>
          </w:p>
          <w:p w14:paraId="66B334C4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  <w:p w14:paraId="03FC273D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</w:rPr>
              <w:t>Same ‘CW’ and ‘R’ node for CW2D, D2R and R2D</w:t>
            </w:r>
          </w:p>
        </w:tc>
        <w:tc>
          <w:tcPr>
            <w:tcW w:w="407" w:type="pct"/>
            <w:vMerge/>
            <w:shd w:val="clear" w:color="auto" w:fill="auto"/>
            <w:vAlign w:val="center"/>
          </w:tcPr>
          <w:p w14:paraId="7B79EF14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</w:tcPr>
          <w:p w14:paraId="0FD5BAA5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S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ame as D1T1-A1</w:t>
            </w:r>
          </w:p>
        </w:tc>
        <w:tc>
          <w:tcPr>
            <w:tcW w:w="503" w:type="pct"/>
            <w:shd w:val="clear" w:color="auto" w:fill="auto"/>
          </w:tcPr>
          <w:p w14:paraId="15660078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S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ame as CW</w:t>
            </w:r>
          </w:p>
        </w:tc>
        <w:tc>
          <w:tcPr>
            <w:tcW w:w="503" w:type="pct"/>
            <w:shd w:val="clear" w:color="auto" w:fill="auto"/>
          </w:tcPr>
          <w:p w14:paraId="052CBBBC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</w:tc>
      </w:tr>
      <w:tr w:rsidR="00BE2E28" w:rsidRPr="00BE2E28" w14:paraId="57F8690A" w14:textId="77777777" w:rsidTr="00BE2E28">
        <w:trPr>
          <w:jc w:val="center"/>
        </w:trPr>
        <w:tc>
          <w:tcPr>
            <w:tcW w:w="551" w:type="pct"/>
            <w:shd w:val="clear" w:color="auto" w:fill="D0CECE"/>
            <w:vAlign w:val="center"/>
          </w:tcPr>
          <w:p w14:paraId="28143388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  <w:t>D1T1-B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A09A939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  <w:t xml:space="preserve">CW </w:t>
            </w:r>
            <w:r w:rsidRPr="00BE2E28">
              <w:rPr>
                <w:rFonts w:ascii="Arial" w:eastAsia="DengXian" w:hAnsi="Arial" w:hint="eastAsia"/>
                <w:noProof/>
                <w:sz w:val="18"/>
                <w:szCs w:val="18"/>
                <w:lang w:eastAsia="zh-CN"/>
              </w:rPr>
              <w:t>outside</w:t>
            </w:r>
            <w:r w:rsidRPr="00BE2E28"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  <w:t xml:space="preserve"> topology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4FADA7C1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2BDA2327" wp14:editId="41001395">
                  <wp:extent cx="1219200" cy="304800"/>
                  <wp:effectExtent l="0" t="0" r="0" b="0"/>
                  <wp:docPr id="21" name="Picture 21" descr="블랙, 어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블랙, 어둠이(가) 표시된 사진&#10;&#10;자동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672" t="424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" w:type="pct"/>
            <w:shd w:val="clear" w:color="auto" w:fill="auto"/>
          </w:tcPr>
          <w:p w14:paraId="54096BDB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</w:rPr>
              <w:t xml:space="preserve">CW 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 xml:space="preserve">node 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outside topology 1</w:t>
            </w:r>
          </w:p>
          <w:p w14:paraId="087B9B1C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  <w:p w14:paraId="08FA3FE4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‘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CW’ in CW2D and ‘R’ in D2R are different</w:t>
            </w:r>
          </w:p>
          <w:p w14:paraId="0371C295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  <w:p w14:paraId="3E427CCF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‘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CW’ in CW2D and ‘R’ in R2D are different</w:t>
            </w:r>
          </w:p>
          <w:p w14:paraId="17BAF143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  <w:p w14:paraId="79C64591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‘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R’ in R2D and ‘R’ in D2R are same</w:t>
            </w:r>
          </w:p>
        </w:tc>
        <w:tc>
          <w:tcPr>
            <w:tcW w:w="407" w:type="pct"/>
            <w:vMerge/>
            <w:shd w:val="clear" w:color="auto" w:fill="auto"/>
            <w:vAlign w:val="center"/>
          </w:tcPr>
          <w:p w14:paraId="4667CEA6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</w:tcPr>
          <w:p w14:paraId="176FA3A1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C</w:t>
            </w: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a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se 1-4 (outside topology, UL)</w:t>
            </w:r>
          </w:p>
        </w:tc>
        <w:tc>
          <w:tcPr>
            <w:tcW w:w="503" w:type="pct"/>
            <w:shd w:val="clear" w:color="auto" w:fill="auto"/>
          </w:tcPr>
          <w:p w14:paraId="30E50B7D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S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ame as CW</w:t>
            </w:r>
          </w:p>
        </w:tc>
        <w:tc>
          <w:tcPr>
            <w:tcW w:w="503" w:type="pct"/>
            <w:shd w:val="clear" w:color="auto" w:fill="auto"/>
          </w:tcPr>
          <w:p w14:paraId="5DF6967F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</w:tc>
      </w:tr>
      <w:tr w:rsidR="00BE2E28" w:rsidRPr="00BE2E28" w14:paraId="48813069" w14:textId="77777777" w:rsidTr="00BE2E28">
        <w:trPr>
          <w:jc w:val="center"/>
        </w:trPr>
        <w:tc>
          <w:tcPr>
            <w:tcW w:w="551" w:type="pct"/>
            <w:shd w:val="clear" w:color="auto" w:fill="D0CECE"/>
            <w:vAlign w:val="center"/>
          </w:tcPr>
          <w:p w14:paraId="6FE29BD7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  <w:t>D1T1-C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638186EE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  <w:t>N</w:t>
            </w:r>
            <w:r w:rsidRPr="00BE2E28">
              <w:rPr>
                <w:rFonts w:ascii="Arial" w:eastAsia="DengXian" w:hAnsi="Arial" w:hint="eastAsia"/>
                <w:noProof/>
                <w:sz w:val="18"/>
                <w:szCs w:val="18"/>
                <w:lang w:eastAsia="zh-CN"/>
              </w:rPr>
              <w:t>o CW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7B22542A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4ABCED4D" wp14:editId="3AFC1771">
                  <wp:extent cx="742950" cy="323850"/>
                  <wp:effectExtent l="0" t="0" r="0" b="0"/>
                  <wp:docPr id="22" name="Picture 22" descr="블랙, 어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블랙, 어둠이(가) 표시된 사진&#10;&#10;자동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" w:type="pct"/>
            <w:shd w:val="clear" w:color="auto" w:fill="auto"/>
          </w:tcPr>
          <w:p w14:paraId="6F03CB30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No CW Node.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F96DB0F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D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evice 2b</w:t>
            </w:r>
          </w:p>
        </w:tc>
        <w:tc>
          <w:tcPr>
            <w:tcW w:w="503" w:type="pct"/>
            <w:shd w:val="clear" w:color="auto" w:fill="auto"/>
          </w:tcPr>
          <w:p w14:paraId="595EBA92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03" w:type="pct"/>
            <w:shd w:val="clear" w:color="auto" w:fill="auto"/>
          </w:tcPr>
          <w:p w14:paraId="22285114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UL</w:t>
            </w:r>
          </w:p>
        </w:tc>
        <w:tc>
          <w:tcPr>
            <w:tcW w:w="503" w:type="pct"/>
            <w:shd w:val="clear" w:color="auto" w:fill="auto"/>
          </w:tcPr>
          <w:p w14:paraId="7FBB1E2A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</w:tc>
      </w:tr>
      <w:tr w:rsidR="00BE2E28" w:rsidRPr="00BE2E28" w14:paraId="4C25BFF2" w14:textId="77777777" w:rsidTr="00BE2E28">
        <w:trPr>
          <w:jc w:val="center"/>
        </w:trPr>
        <w:tc>
          <w:tcPr>
            <w:tcW w:w="551" w:type="pct"/>
            <w:shd w:val="clear" w:color="auto" w:fill="D0CECE"/>
            <w:vAlign w:val="center"/>
          </w:tcPr>
          <w:p w14:paraId="1F2B0F6D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  <w:t>D2T2-A1</w:t>
            </w:r>
          </w:p>
          <w:p w14:paraId="51FB95EC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98" w:type="pct"/>
            <w:vMerge w:val="restart"/>
            <w:shd w:val="clear" w:color="auto" w:fill="auto"/>
            <w:vAlign w:val="center"/>
          </w:tcPr>
          <w:p w14:paraId="3BB369F5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  <w:t>CW inside topology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6CF4B311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0CD856F2" wp14:editId="741C1B7F">
                  <wp:extent cx="1381125" cy="514350"/>
                  <wp:effectExtent l="0" t="0" r="0" b="0"/>
                  <wp:docPr id="23" name="Picture 23" descr="블랙, 어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블랙, 어둠이(가) 표시된 사진&#10;&#10;자동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" w:type="pct"/>
            <w:shd w:val="clear" w:color="auto" w:fill="auto"/>
          </w:tcPr>
          <w:p w14:paraId="028695EE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</w:rPr>
              <w:t xml:space="preserve">CW 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 xml:space="preserve">node 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inside topology 2</w:t>
            </w:r>
          </w:p>
          <w:p w14:paraId="00327D98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  <w:p w14:paraId="2C08D131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</w:rPr>
              <w:t>‘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>CW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’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 xml:space="preserve"> in CW2D and 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‘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>R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2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’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 xml:space="preserve"> in D2R are different</w:t>
            </w:r>
          </w:p>
          <w:p w14:paraId="694E0C46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  <w:p w14:paraId="7239D44F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</w:rPr>
              <w:t>‘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>CW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’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 xml:space="preserve"> in CW2D and 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‘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>R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1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’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 xml:space="preserve"> in R2D are same</w:t>
            </w:r>
          </w:p>
          <w:p w14:paraId="2F92D6B5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  <w:p w14:paraId="2F43A8E9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</w:rPr>
              <w:t>‘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>R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1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’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 xml:space="preserve"> in R2D and 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‘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>R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2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’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 xml:space="preserve"> in D2R are different</w:t>
            </w:r>
          </w:p>
          <w:p w14:paraId="51B3AD3D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  <w:p w14:paraId="7509D8A5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BS communicates with R1 and R2</w:t>
            </w: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15C929D4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D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evice 1, 2a</w:t>
            </w:r>
          </w:p>
        </w:tc>
        <w:tc>
          <w:tcPr>
            <w:tcW w:w="503" w:type="pct"/>
            <w:shd w:val="clear" w:color="auto" w:fill="auto"/>
          </w:tcPr>
          <w:p w14:paraId="61567577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Case 2-2 (inside topology, UL)</w:t>
            </w:r>
          </w:p>
        </w:tc>
        <w:tc>
          <w:tcPr>
            <w:tcW w:w="503" w:type="pct"/>
            <w:shd w:val="clear" w:color="auto" w:fill="auto"/>
          </w:tcPr>
          <w:p w14:paraId="4CE5530F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S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ame as CW</w:t>
            </w:r>
          </w:p>
        </w:tc>
        <w:tc>
          <w:tcPr>
            <w:tcW w:w="503" w:type="pct"/>
            <w:shd w:val="clear" w:color="auto" w:fill="auto"/>
          </w:tcPr>
          <w:p w14:paraId="14B057D2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</w:p>
        </w:tc>
      </w:tr>
      <w:tr w:rsidR="00BE2E28" w:rsidRPr="00BE2E28" w14:paraId="76E51427" w14:textId="77777777" w:rsidTr="00BE2E28">
        <w:trPr>
          <w:jc w:val="center"/>
        </w:trPr>
        <w:tc>
          <w:tcPr>
            <w:tcW w:w="551" w:type="pct"/>
            <w:shd w:val="clear" w:color="auto" w:fill="D0CECE"/>
            <w:vAlign w:val="center"/>
          </w:tcPr>
          <w:p w14:paraId="5F418AA4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Times" w:eastAsia="DengXian" w:hAnsi="Times"/>
                <w:b/>
                <w:bCs/>
                <w:sz w:val="18"/>
                <w:szCs w:val="18"/>
                <w:u w:val="single"/>
                <w:lang w:eastAsia="zh-CN"/>
              </w:rPr>
            </w:pPr>
            <w:r w:rsidRPr="00BE2E28"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  <w:lastRenderedPageBreak/>
              <w:t>D2T2-A2</w:t>
            </w:r>
          </w:p>
        </w:tc>
        <w:tc>
          <w:tcPr>
            <w:tcW w:w="698" w:type="pct"/>
            <w:vMerge/>
            <w:shd w:val="clear" w:color="auto" w:fill="auto"/>
            <w:vAlign w:val="center"/>
          </w:tcPr>
          <w:p w14:paraId="7070ACB6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1201" w:type="pct"/>
            <w:shd w:val="clear" w:color="auto" w:fill="auto"/>
            <w:vAlign w:val="center"/>
          </w:tcPr>
          <w:p w14:paraId="2D9EBAFA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3A10F62C" wp14:editId="7557C1FB">
                  <wp:extent cx="1066800" cy="381000"/>
                  <wp:effectExtent l="0" t="0" r="0" b="0"/>
                  <wp:docPr id="24" name="Picture 24" descr="블랙, 어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블랙, 어둠이(가) 표시된 사진&#10;&#10;자동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" w:type="pct"/>
            <w:shd w:val="clear" w:color="auto" w:fill="auto"/>
          </w:tcPr>
          <w:p w14:paraId="3D77E236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</w:rPr>
              <w:t>CW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 xml:space="preserve"> node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 xml:space="preserve"> inside topology 2</w:t>
            </w:r>
          </w:p>
          <w:p w14:paraId="3B2DFFD8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  <w:p w14:paraId="6EBCCD38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</w:rPr>
              <w:t>Same ‘CW’ and ‘R’ node for CW2D, D2R and R2D</w:t>
            </w:r>
          </w:p>
          <w:p w14:paraId="5C19CFAF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  <w:p w14:paraId="65414D9B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BS communicates with R</w:t>
            </w:r>
          </w:p>
        </w:tc>
        <w:tc>
          <w:tcPr>
            <w:tcW w:w="407" w:type="pct"/>
            <w:vMerge/>
            <w:shd w:val="clear" w:color="auto" w:fill="auto"/>
            <w:vAlign w:val="center"/>
          </w:tcPr>
          <w:p w14:paraId="154B15C4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</w:tcPr>
          <w:p w14:paraId="7C8ECD9A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S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ame as D2T2-A1</w:t>
            </w:r>
          </w:p>
        </w:tc>
        <w:tc>
          <w:tcPr>
            <w:tcW w:w="503" w:type="pct"/>
            <w:shd w:val="clear" w:color="auto" w:fill="auto"/>
          </w:tcPr>
          <w:p w14:paraId="0D727F24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S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ame as CW</w:t>
            </w:r>
          </w:p>
        </w:tc>
        <w:tc>
          <w:tcPr>
            <w:tcW w:w="503" w:type="pct"/>
            <w:shd w:val="clear" w:color="auto" w:fill="auto"/>
          </w:tcPr>
          <w:p w14:paraId="7C8434A8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</w:p>
        </w:tc>
      </w:tr>
      <w:tr w:rsidR="00BE2E28" w:rsidRPr="00BE2E28" w14:paraId="1CA65737" w14:textId="77777777" w:rsidTr="00BE2E28">
        <w:trPr>
          <w:jc w:val="center"/>
        </w:trPr>
        <w:tc>
          <w:tcPr>
            <w:tcW w:w="551" w:type="pct"/>
            <w:shd w:val="clear" w:color="auto" w:fill="D0CECE"/>
            <w:vAlign w:val="center"/>
          </w:tcPr>
          <w:p w14:paraId="4D431793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Times" w:eastAsia="DengXian" w:hAnsi="Times"/>
                <w:b/>
                <w:bCs/>
                <w:sz w:val="18"/>
                <w:szCs w:val="18"/>
                <w:u w:val="single"/>
                <w:lang w:eastAsia="zh-CN"/>
              </w:rPr>
            </w:pPr>
            <w:r w:rsidRPr="00BE2E28"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  <w:t>D2T2-B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21EC428A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  <w:t xml:space="preserve">CW </w:t>
            </w:r>
            <w:r w:rsidRPr="00BE2E28">
              <w:rPr>
                <w:rFonts w:ascii="Arial" w:eastAsia="DengXian" w:hAnsi="Arial" w:hint="eastAsia"/>
                <w:noProof/>
                <w:sz w:val="18"/>
                <w:szCs w:val="18"/>
                <w:lang w:eastAsia="zh-CN"/>
              </w:rPr>
              <w:t>outside</w:t>
            </w:r>
            <w:r w:rsidRPr="00BE2E28"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  <w:t xml:space="preserve"> topology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7FC15D54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77488D7B" wp14:editId="42B9BB49">
                  <wp:extent cx="1428750" cy="333375"/>
                  <wp:effectExtent l="0" t="0" r="0" b="9525"/>
                  <wp:docPr id="25" name="Picture 25" descr="블랙, 어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 descr="블랙, 어둠이(가) 표시된 사진&#10;&#10;자동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" w:type="pct"/>
            <w:shd w:val="clear" w:color="auto" w:fill="auto"/>
          </w:tcPr>
          <w:p w14:paraId="38265E5F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</w:rPr>
              <w:t xml:space="preserve">CW 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 xml:space="preserve">node 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outside topology 2</w:t>
            </w:r>
          </w:p>
          <w:p w14:paraId="32FF29EB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  <w:p w14:paraId="01F7FA2F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‘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CW’ in CW2D and ‘R’ in D2R are different</w:t>
            </w:r>
          </w:p>
          <w:p w14:paraId="2145A070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  <w:p w14:paraId="0728A77C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‘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CW’ in CW2D and ‘R’ in R2D are different</w:t>
            </w:r>
          </w:p>
          <w:p w14:paraId="3DADEC68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  <w:p w14:paraId="545319A3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‘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R’ in R2D and ‘R’ in D2R are same</w:t>
            </w:r>
          </w:p>
          <w:p w14:paraId="130B637A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  <w:p w14:paraId="36F3E9F5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BS communicates with R</w:t>
            </w:r>
          </w:p>
        </w:tc>
        <w:tc>
          <w:tcPr>
            <w:tcW w:w="407" w:type="pct"/>
            <w:vMerge/>
            <w:shd w:val="clear" w:color="auto" w:fill="auto"/>
            <w:vAlign w:val="center"/>
          </w:tcPr>
          <w:p w14:paraId="46631D0B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</w:tcPr>
          <w:p w14:paraId="635DFBF2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Case 2-3 (</w:t>
            </w: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outside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 xml:space="preserve"> topology, DL)</w:t>
            </w:r>
          </w:p>
          <w:p w14:paraId="279761A9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</w:p>
          <w:p w14:paraId="758A55B3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Case 2-4 (</w:t>
            </w: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outside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 xml:space="preserve"> topology, UL)</w:t>
            </w:r>
          </w:p>
        </w:tc>
        <w:tc>
          <w:tcPr>
            <w:tcW w:w="503" w:type="pct"/>
            <w:shd w:val="clear" w:color="auto" w:fill="auto"/>
          </w:tcPr>
          <w:p w14:paraId="5706B4E7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S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ame as CW</w:t>
            </w:r>
          </w:p>
        </w:tc>
        <w:tc>
          <w:tcPr>
            <w:tcW w:w="503" w:type="pct"/>
            <w:shd w:val="clear" w:color="auto" w:fill="auto"/>
          </w:tcPr>
          <w:p w14:paraId="3756EBF1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color w:val="808080"/>
                <w:sz w:val="18"/>
                <w:szCs w:val="18"/>
                <w:lang w:val="fr-FR" w:eastAsia="zh-CN"/>
              </w:rPr>
            </w:pPr>
          </w:p>
        </w:tc>
      </w:tr>
      <w:tr w:rsidR="00BE2E28" w:rsidRPr="00BE2E28" w14:paraId="6C4C4243" w14:textId="77777777" w:rsidTr="00BE2E28">
        <w:trPr>
          <w:jc w:val="center"/>
        </w:trPr>
        <w:tc>
          <w:tcPr>
            <w:tcW w:w="551" w:type="pct"/>
            <w:shd w:val="clear" w:color="auto" w:fill="D0CECE"/>
            <w:vAlign w:val="center"/>
          </w:tcPr>
          <w:p w14:paraId="346CAA94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Times" w:eastAsia="DengXian" w:hAnsi="Times"/>
                <w:b/>
                <w:bCs/>
                <w:sz w:val="18"/>
                <w:szCs w:val="18"/>
                <w:u w:val="single"/>
                <w:lang w:eastAsia="zh-CN"/>
              </w:rPr>
            </w:pPr>
            <w:r w:rsidRPr="00BE2E28">
              <w:rPr>
                <w:rFonts w:ascii="Arial" w:eastAsia="DengXian" w:hAnsi="Arial"/>
                <w:b/>
                <w:bCs/>
                <w:sz w:val="18"/>
                <w:szCs w:val="18"/>
                <w:lang w:eastAsia="zh-CN"/>
              </w:rPr>
              <w:t>D2T2-C</w:t>
            </w:r>
          </w:p>
        </w:tc>
        <w:tc>
          <w:tcPr>
            <w:tcW w:w="698" w:type="pct"/>
            <w:shd w:val="clear" w:color="auto" w:fill="auto"/>
            <w:vAlign w:val="center"/>
          </w:tcPr>
          <w:p w14:paraId="47D8C230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  <w:t>N</w:t>
            </w:r>
            <w:r w:rsidRPr="00BE2E28">
              <w:rPr>
                <w:rFonts w:ascii="Arial" w:eastAsia="DengXian" w:hAnsi="Arial" w:hint="eastAsia"/>
                <w:noProof/>
                <w:sz w:val="18"/>
                <w:szCs w:val="18"/>
                <w:lang w:eastAsia="zh-CN"/>
              </w:rPr>
              <w:t>o CW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619E7DC8" w14:textId="77777777" w:rsidR="00BE2E28" w:rsidRPr="00BE2E28" w:rsidRDefault="00BE2E28" w:rsidP="00BE2E2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0B0900B3" wp14:editId="6A52B828">
                  <wp:extent cx="1047750" cy="323850"/>
                  <wp:effectExtent l="0" t="0" r="0" b="0"/>
                  <wp:docPr id="26" name="Picture 26" descr="블랙, 어둠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블랙, 어둠이(가) 표시된 사진&#10;&#10;자동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" w:type="pct"/>
            <w:shd w:val="clear" w:color="auto" w:fill="auto"/>
          </w:tcPr>
          <w:p w14:paraId="184C5366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No CW Node.</w:t>
            </w:r>
          </w:p>
          <w:p w14:paraId="43283F8E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</w:p>
          <w:p w14:paraId="7A1AF9B5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BS communicates with R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7EA8DC3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D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evice 2b</w:t>
            </w:r>
          </w:p>
        </w:tc>
        <w:tc>
          <w:tcPr>
            <w:tcW w:w="503" w:type="pct"/>
            <w:shd w:val="clear" w:color="auto" w:fill="auto"/>
          </w:tcPr>
          <w:p w14:paraId="7C4D592A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03" w:type="pct"/>
            <w:shd w:val="clear" w:color="auto" w:fill="auto"/>
          </w:tcPr>
          <w:p w14:paraId="3E628CAE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F</w:t>
            </w: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>FS</w:t>
            </w:r>
          </w:p>
          <w:p w14:paraId="65BBC2C1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03" w:type="pct"/>
            <w:shd w:val="clear" w:color="auto" w:fill="auto"/>
          </w:tcPr>
          <w:p w14:paraId="6F2B5441" w14:textId="77777777" w:rsidR="00BE2E28" w:rsidRPr="00BE2E28" w:rsidRDefault="00BE2E28" w:rsidP="00BE2E28">
            <w:pPr>
              <w:keepNext/>
              <w:keepLines/>
              <w:spacing w:after="0"/>
              <w:rPr>
                <w:rFonts w:ascii="Arial" w:eastAsia="DengXian" w:hAnsi="Arial"/>
                <w:sz w:val="18"/>
                <w:szCs w:val="18"/>
                <w:lang w:eastAsia="zh-CN"/>
              </w:rPr>
            </w:pPr>
          </w:p>
        </w:tc>
      </w:tr>
      <w:tr w:rsidR="00BE2E28" w:rsidRPr="00BE2E28" w14:paraId="6FE3E242" w14:textId="77777777" w:rsidTr="004176CA">
        <w:trPr>
          <w:jc w:val="center"/>
        </w:trPr>
        <w:tc>
          <w:tcPr>
            <w:tcW w:w="5000" w:type="pct"/>
            <w:gridSpan w:val="8"/>
            <w:shd w:val="clear" w:color="auto" w:fill="auto"/>
          </w:tcPr>
          <w:p w14:paraId="4496FFE6" w14:textId="77777777" w:rsidR="00BE2E28" w:rsidRPr="00BE2E28" w:rsidRDefault="00BE2E28" w:rsidP="00BE2E2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szCs w:val="18"/>
              </w:rPr>
            </w:pP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N</w:t>
            </w:r>
            <w:r w:rsidRPr="00BE2E28">
              <w:rPr>
                <w:rFonts w:ascii="Arial" w:eastAsia="DengXian" w:hAnsi="Arial"/>
                <w:sz w:val="18"/>
                <w:szCs w:val="18"/>
                <w:lang w:eastAsia="zh-CN"/>
              </w:rPr>
              <w:t xml:space="preserve">ote: This table is for the case where </w:t>
            </w:r>
            <w:r w:rsidRPr="00BE2E28">
              <w:rPr>
                <w:rFonts w:ascii="Arial" w:eastAsia="DengXian" w:hAnsi="Arial" w:hint="eastAsia"/>
                <w:sz w:val="18"/>
                <w:szCs w:val="18"/>
              </w:rPr>
              <w:t>D</w:t>
            </w:r>
            <w:r w:rsidRPr="00BE2E28">
              <w:rPr>
                <w:rFonts w:ascii="Arial" w:eastAsia="DengXian" w:hAnsi="Arial"/>
                <w:sz w:val="18"/>
                <w:szCs w:val="18"/>
              </w:rPr>
              <w:t>2R is in the same spectrum as CW2D</w:t>
            </w:r>
            <w:r w:rsidRPr="00BE2E28">
              <w:rPr>
                <w:rFonts w:ascii="Arial" w:eastAsia="DengXian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p w14:paraId="7F2EFB7D" w14:textId="77777777" w:rsidR="00BE2E28" w:rsidRPr="00BE2E28" w:rsidRDefault="00BE2E28" w:rsidP="00B54FF5">
      <w:pPr>
        <w:jc w:val="both"/>
        <w:rPr>
          <w:lang w:eastAsia="ko-KR"/>
        </w:rPr>
      </w:pPr>
    </w:p>
    <w:p w14:paraId="2E5457A3" w14:textId="7CF707CD" w:rsidR="003E362F" w:rsidRDefault="005D3EE8" w:rsidP="003139B7">
      <w:pPr>
        <w:jc w:val="both"/>
        <w:rPr>
          <w:lang w:eastAsia="ko-KR"/>
        </w:rPr>
      </w:pPr>
      <w:r>
        <w:rPr>
          <w:rFonts w:hint="eastAsia"/>
          <w:lang w:eastAsia="ko-KR"/>
        </w:rPr>
        <w:t>One of possible scenarios considered in Topology 1</w:t>
      </w:r>
      <w:r w:rsidR="003139B7">
        <w:rPr>
          <w:rFonts w:hint="eastAsia"/>
          <w:lang w:eastAsia="ko-KR"/>
        </w:rPr>
        <w:t xml:space="preserve"> is that </w:t>
      </w:r>
      <w:r w:rsidR="003E362F">
        <w:rPr>
          <w:rFonts w:hint="eastAsia"/>
          <w:lang w:eastAsia="ko-KR"/>
        </w:rPr>
        <w:t xml:space="preserve">as shown in Figure 1, </w:t>
      </w:r>
      <w:r w:rsidR="003139B7">
        <w:rPr>
          <w:rFonts w:hint="eastAsia"/>
          <w:lang w:eastAsia="ko-KR"/>
        </w:rPr>
        <w:t xml:space="preserve">the reader involved in R2D transmission is different from that in D2R backscattering. </w:t>
      </w:r>
    </w:p>
    <w:p w14:paraId="098F1330" w14:textId="2173CF97" w:rsidR="003E362F" w:rsidRDefault="003E362F" w:rsidP="003E362F">
      <w:pPr>
        <w:jc w:val="center"/>
        <w:rPr>
          <w:lang w:eastAsia="ko-KR"/>
        </w:rPr>
      </w:pPr>
      <w:r w:rsidRPr="003E362F">
        <w:rPr>
          <w:noProof/>
          <w:lang w:eastAsia="ko-KR"/>
        </w:rPr>
        <w:drawing>
          <wp:inline distT="0" distB="0" distL="0" distR="0" wp14:anchorId="72EF9903" wp14:editId="6CCDFB07">
            <wp:extent cx="3672408" cy="913470"/>
            <wp:effectExtent l="0" t="0" r="0" b="0"/>
            <wp:docPr id="11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72408" cy="91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7A440" w14:textId="0CCF5EB9" w:rsidR="003E362F" w:rsidRDefault="003E362F" w:rsidP="003E362F">
      <w:pPr>
        <w:pStyle w:val="TF"/>
      </w:pPr>
      <w:r w:rsidRPr="009A27DE">
        <w:t xml:space="preserve">Figure 1: </w:t>
      </w:r>
      <w:r w:rsidR="009A27DE" w:rsidRPr="009A27DE">
        <w:rPr>
          <w:rFonts w:hint="eastAsia"/>
          <w:lang w:eastAsia="ko-KR"/>
        </w:rPr>
        <w:t>D1T1-A1 scenario</w:t>
      </w:r>
      <w:r w:rsidRPr="009A27DE">
        <w:rPr>
          <w:rFonts w:hint="eastAsia"/>
        </w:rPr>
        <w:t xml:space="preserve"> [2]</w:t>
      </w:r>
    </w:p>
    <w:p w14:paraId="22257FE7" w14:textId="709CF1AE" w:rsidR="00A526DB" w:rsidRPr="006E6099" w:rsidRDefault="003139B7" w:rsidP="003139B7">
      <w:pPr>
        <w:jc w:val="both"/>
        <w:rPr>
          <w:lang w:val="en-US"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this scenario (i.e., D1T1-A1), </w:t>
      </w:r>
      <w:r w:rsidR="006E6099">
        <w:rPr>
          <w:rFonts w:hint="eastAsia"/>
          <w:lang w:eastAsia="ko-KR"/>
        </w:rPr>
        <w:t xml:space="preserve">a coordination between both readers may be needed. For example, when the </w:t>
      </w:r>
      <w:r w:rsidR="006E6099" w:rsidRPr="00165451">
        <w:rPr>
          <w:lang w:val="en-US" w:eastAsia="ja-JP"/>
        </w:rPr>
        <w:t>A-IoT random access is triggered by the reader</w:t>
      </w:r>
      <w:r w:rsidR="006E6099">
        <w:rPr>
          <w:rFonts w:hint="eastAsia"/>
          <w:lang w:val="en-US" w:eastAsia="ko-KR"/>
        </w:rPr>
        <w:t>, the A</w:t>
      </w:r>
      <w:r w:rsidR="00CB22AF">
        <w:rPr>
          <w:rFonts w:hint="eastAsia"/>
          <w:lang w:val="en-US" w:eastAsia="ko-KR"/>
        </w:rPr>
        <w:t>-</w:t>
      </w:r>
      <w:r w:rsidR="006E6099">
        <w:rPr>
          <w:rFonts w:hint="eastAsia"/>
          <w:lang w:val="en-US" w:eastAsia="ko-KR"/>
        </w:rPr>
        <w:t xml:space="preserve">IoT </w:t>
      </w:r>
      <w:r w:rsidR="00CB22AF">
        <w:rPr>
          <w:rFonts w:hint="eastAsia"/>
          <w:lang w:val="en-US" w:eastAsia="ko-KR"/>
        </w:rPr>
        <w:t>D</w:t>
      </w:r>
      <w:r w:rsidR="006E6099">
        <w:rPr>
          <w:rFonts w:hint="eastAsia"/>
          <w:lang w:val="en-US" w:eastAsia="ko-KR"/>
        </w:rPr>
        <w:t xml:space="preserve">evice can send the Msg1 including the random ID </w:t>
      </w:r>
      <w:r w:rsidR="006E6099" w:rsidRPr="002A010A">
        <w:t xml:space="preserve">generated by the A-IoT </w:t>
      </w:r>
      <w:r w:rsidR="00CB22AF">
        <w:rPr>
          <w:rFonts w:hint="eastAsia"/>
          <w:lang w:eastAsia="ko-KR"/>
        </w:rPr>
        <w:t>D</w:t>
      </w:r>
      <w:r w:rsidR="006E6099" w:rsidRPr="002A010A">
        <w:t>evice</w:t>
      </w:r>
      <w:r w:rsidR="006E6099">
        <w:rPr>
          <w:rFonts w:hint="eastAsia"/>
          <w:lang w:eastAsia="ko-KR"/>
        </w:rPr>
        <w:t xml:space="preserve"> to the reader. F</w:t>
      </w:r>
      <w:r w:rsidR="006E6099" w:rsidRPr="002A010A">
        <w:t>or contention resolution</w:t>
      </w:r>
      <w:r w:rsidR="006E6099">
        <w:rPr>
          <w:rFonts w:hint="eastAsia"/>
          <w:lang w:eastAsia="ko-KR"/>
        </w:rPr>
        <w:t xml:space="preserve">, the reader </w:t>
      </w:r>
      <w:r w:rsidR="006E6099" w:rsidRPr="00165451">
        <w:t xml:space="preserve">responds with the </w:t>
      </w:r>
      <w:r w:rsidR="006E6099" w:rsidRPr="00165451">
        <w:rPr>
          <w:rFonts w:eastAsia="Times New Roman"/>
        </w:rPr>
        <w:t>successfully received random ID</w:t>
      </w:r>
      <w:r w:rsidR="006E6099" w:rsidRPr="006E6099">
        <w:rPr>
          <w:rFonts w:hint="eastAsia"/>
          <w:lang w:eastAsia="ko-KR"/>
        </w:rPr>
        <w:t xml:space="preserve"> </w:t>
      </w:r>
      <w:r w:rsidR="006E6099">
        <w:rPr>
          <w:rFonts w:hint="eastAsia"/>
          <w:lang w:eastAsia="ko-KR"/>
        </w:rPr>
        <w:t xml:space="preserve">in Msg2. </w:t>
      </w:r>
      <w:r w:rsidR="006E6099">
        <w:rPr>
          <w:lang w:eastAsia="ko-KR"/>
        </w:rPr>
        <w:t>T</w:t>
      </w:r>
      <w:r w:rsidR="006E6099">
        <w:rPr>
          <w:rFonts w:hint="eastAsia"/>
          <w:lang w:eastAsia="ko-KR"/>
        </w:rPr>
        <w:t>herefore, in D1T1-A1</w:t>
      </w:r>
      <w:r w:rsidR="00CB22AF">
        <w:rPr>
          <w:rFonts w:hint="eastAsia"/>
          <w:lang w:eastAsia="ko-KR"/>
        </w:rPr>
        <w:t xml:space="preserve"> case</w:t>
      </w:r>
      <w:r w:rsidR="006E6099">
        <w:rPr>
          <w:rFonts w:hint="eastAsia"/>
          <w:lang w:eastAsia="ko-KR"/>
        </w:rPr>
        <w:t xml:space="preserve">, the reader involved in R2D transmission needs to know the random ID included in Msg1. </w:t>
      </w:r>
      <w:r w:rsidR="005D32E5">
        <w:rPr>
          <w:rFonts w:hint="eastAsia"/>
          <w:lang w:eastAsia="ko-KR"/>
        </w:rPr>
        <w:t>It is also possible that in D2R, the A</w:t>
      </w:r>
      <w:r w:rsidR="00CB22AF">
        <w:rPr>
          <w:rFonts w:hint="eastAsia"/>
          <w:lang w:eastAsia="ko-KR"/>
        </w:rPr>
        <w:t>-</w:t>
      </w:r>
      <w:r w:rsidR="005D32E5">
        <w:rPr>
          <w:rFonts w:hint="eastAsia"/>
          <w:lang w:eastAsia="ko-KR"/>
        </w:rPr>
        <w:t xml:space="preserve">IoT </w:t>
      </w:r>
      <w:r w:rsidR="00CB22AF">
        <w:rPr>
          <w:rFonts w:hint="eastAsia"/>
          <w:lang w:eastAsia="ko-KR"/>
        </w:rPr>
        <w:t>D</w:t>
      </w:r>
      <w:r w:rsidR="005D32E5">
        <w:rPr>
          <w:rFonts w:hint="eastAsia"/>
          <w:lang w:eastAsia="ko-KR"/>
        </w:rPr>
        <w:t>evice may send the m</w:t>
      </w:r>
      <w:r w:rsidR="005D32E5" w:rsidRPr="005D32E5">
        <w:rPr>
          <w:lang w:eastAsia="ko-KR"/>
        </w:rPr>
        <w:t>essage size/status indication</w:t>
      </w:r>
      <w:r w:rsidR="005D32E5">
        <w:rPr>
          <w:rFonts w:hint="eastAsia"/>
          <w:lang w:eastAsia="ko-KR"/>
        </w:rPr>
        <w:t xml:space="preserve"> to the reader</w:t>
      </w:r>
      <w:r w:rsidR="003E362F">
        <w:rPr>
          <w:rFonts w:hint="eastAsia"/>
          <w:lang w:eastAsia="ko-KR"/>
        </w:rPr>
        <w:t xml:space="preserve"> according to RAN2 agreement</w:t>
      </w:r>
      <w:r w:rsidR="005D32E5">
        <w:rPr>
          <w:rFonts w:hint="eastAsia"/>
          <w:lang w:eastAsia="ko-KR"/>
        </w:rPr>
        <w:t>. This indication may be used by the reader in R2D to allocate the resource of subsequent D2R message.</w:t>
      </w:r>
      <w:r w:rsidR="003735FE">
        <w:rPr>
          <w:rFonts w:hint="eastAsia"/>
          <w:lang w:eastAsia="ko-KR"/>
        </w:rPr>
        <w:t xml:space="preserve"> </w:t>
      </w:r>
    </w:p>
    <w:p w14:paraId="44A22908" w14:textId="33CABADB" w:rsidR="00A526DB" w:rsidRPr="00540374" w:rsidRDefault="006E6099" w:rsidP="003139B7">
      <w:pPr>
        <w:jc w:val="both"/>
        <w:rPr>
          <w:b/>
          <w:bCs/>
          <w:lang w:eastAsia="ko-KR"/>
        </w:rPr>
      </w:pPr>
      <w:r w:rsidRPr="00540374">
        <w:rPr>
          <w:rFonts w:hint="eastAsia"/>
          <w:b/>
          <w:bCs/>
          <w:lang w:eastAsia="ko-KR"/>
        </w:rPr>
        <w:t xml:space="preserve">Observation 1: </w:t>
      </w:r>
      <w:r w:rsidR="00540374">
        <w:rPr>
          <w:rFonts w:hint="eastAsia"/>
          <w:b/>
          <w:bCs/>
          <w:lang w:eastAsia="ko-KR"/>
        </w:rPr>
        <w:t xml:space="preserve">In D1T1-A1 case, the coordination </w:t>
      </w:r>
      <w:r w:rsidR="00540374" w:rsidRPr="00540374">
        <w:rPr>
          <w:rFonts w:hint="eastAsia"/>
          <w:b/>
          <w:bCs/>
          <w:lang w:eastAsia="ko-KR"/>
        </w:rPr>
        <w:t xml:space="preserve">between </w:t>
      </w:r>
      <w:r w:rsidR="004B19E8">
        <w:rPr>
          <w:rFonts w:hint="eastAsia"/>
          <w:b/>
          <w:bCs/>
          <w:lang w:eastAsia="ko-KR"/>
        </w:rPr>
        <w:t>the reader in R2D and the reader in D2R</w:t>
      </w:r>
      <w:r w:rsidR="00540374" w:rsidRPr="00540374">
        <w:rPr>
          <w:rFonts w:hint="eastAsia"/>
          <w:b/>
          <w:bCs/>
          <w:lang w:eastAsia="ko-KR"/>
        </w:rPr>
        <w:t xml:space="preserve"> may be needed</w:t>
      </w:r>
      <w:r w:rsidR="00540374">
        <w:rPr>
          <w:rFonts w:hint="eastAsia"/>
          <w:b/>
          <w:bCs/>
          <w:lang w:eastAsia="ko-KR"/>
        </w:rPr>
        <w:t>.</w:t>
      </w:r>
    </w:p>
    <w:p w14:paraId="50778ADE" w14:textId="22C38FFA" w:rsidR="003139B7" w:rsidRDefault="00540374" w:rsidP="003139B7">
      <w:pPr>
        <w:jc w:val="both"/>
        <w:rPr>
          <w:lang w:eastAsia="ko-KR"/>
        </w:rPr>
      </w:pPr>
      <w:r>
        <w:rPr>
          <w:rFonts w:hint="eastAsia"/>
          <w:lang w:eastAsia="ko-KR"/>
        </w:rPr>
        <w:t>I</w:t>
      </w:r>
      <w:r w:rsidR="003139B7">
        <w:rPr>
          <w:rFonts w:hint="eastAsia"/>
          <w:lang w:eastAsia="ko-KR"/>
        </w:rPr>
        <w:t xml:space="preserve">f </w:t>
      </w:r>
      <w:r w:rsidR="00A526DB">
        <w:rPr>
          <w:rFonts w:hint="eastAsia"/>
          <w:lang w:eastAsia="ko-KR"/>
        </w:rPr>
        <w:t>non-split A</w:t>
      </w:r>
      <w:r w:rsidR="00CB22AF">
        <w:rPr>
          <w:rFonts w:hint="eastAsia"/>
          <w:lang w:eastAsia="ko-KR"/>
        </w:rPr>
        <w:t>-</w:t>
      </w:r>
      <w:r w:rsidR="00A526DB">
        <w:rPr>
          <w:rFonts w:hint="eastAsia"/>
          <w:lang w:eastAsia="ko-KR"/>
        </w:rPr>
        <w:t>IoT RAN</w:t>
      </w:r>
      <w:r w:rsidR="003139B7">
        <w:rPr>
          <w:rFonts w:hint="eastAsia"/>
          <w:lang w:eastAsia="ko-KR"/>
        </w:rPr>
        <w:t xml:space="preserve"> is </w:t>
      </w:r>
      <w:r w:rsidR="00A526DB">
        <w:rPr>
          <w:rFonts w:hint="eastAsia"/>
          <w:lang w:eastAsia="ko-KR"/>
        </w:rPr>
        <w:t xml:space="preserve">considered </w:t>
      </w:r>
      <w:r w:rsidR="003139B7">
        <w:rPr>
          <w:rFonts w:hint="eastAsia"/>
          <w:lang w:eastAsia="ko-KR"/>
        </w:rPr>
        <w:t>and both readers are located at same A</w:t>
      </w:r>
      <w:r w:rsidR="00CB22AF">
        <w:rPr>
          <w:rFonts w:hint="eastAsia"/>
          <w:lang w:eastAsia="ko-KR"/>
        </w:rPr>
        <w:t>-</w:t>
      </w:r>
      <w:r w:rsidR="003139B7">
        <w:rPr>
          <w:rFonts w:hint="eastAsia"/>
          <w:lang w:eastAsia="ko-KR"/>
        </w:rPr>
        <w:t xml:space="preserve">IoT RAN, </w:t>
      </w:r>
      <w:r w:rsidR="004B19E8">
        <w:rPr>
          <w:rFonts w:hint="eastAsia"/>
          <w:lang w:eastAsia="ko-KR"/>
        </w:rPr>
        <w:t xml:space="preserve">how to exchange the device related information (e.g., random ID generated by AIoT device) between both readers is up to RAN implementation. </w:t>
      </w:r>
      <w:r w:rsidR="003E362F">
        <w:rPr>
          <w:rFonts w:hint="eastAsia"/>
          <w:lang w:eastAsia="ko-KR"/>
        </w:rPr>
        <w:t xml:space="preserve">In addition, if </w:t>
      </w:r>
      <w:r w:rsidR="003735FE">
        <w:rPr>
          <w:rFonts w:hint="eastAsia"/>
          <w:lang w:eastAsia="ko-KR"/>
        </w:rPr>
        <w:t>A</w:t>
      </w:r>
      <w:r w:rsidR="00CB22AF">
        <w:rPr>
          <w:rFonts w:hint="eastAsia"/>
          <w:lang w:eastAsia="ko-KR"/>
        </w:rPr>
        <w:t>-</w:t>
      </w:r>
      <w:r w:rsidR="003735FE">
        <w:rPr>
          <w:rFonts w:hint="eastAsia"/>
          <w:lang w:eastAsia="ko-KR"/>
        </w:rPr>
        <w:t xml:space="preserve">IoT RAN only serves </w:t>
      </w:r>
      <w:r w:rsidR="00CB22AF">
        <w:rPr>
          <w:rFonts w:hint="eastAsia"/>
          <w:lang w:eastAsia="ko-KR"/>
        </w:rPr>
        <w:t>a single</w:t>
      </w:r>
      <w:r w:rsidR="003735FE">
        <w:rPr>
          <w:rFonts w:hint="eastAsia"/>
          <w:lang w:eastAsia="ko-KR"/>
        </w:rPr>
        <w:t xml:space="preserve"> reader, it implies that in D1T1-A1 scenario, </w:t>
      </w:r>
      <w:r w:rsidR="003735FE" w:rsidRPr="003735FE">
        <w:rPr>
          <w:lang w:eastAsia="ko-KR"/>
        </w:rPr>
        <w:t>the reader in R2D and the reader in D2R</w:t>
      </w:r>
      <w:r w:rsidR="003735FE">
        <w:rPr>
          <w:rFonts w:hint="eastAsia"/>
          <w:lang w:eastAsia="ko-KR"/>
        </w:rPr>
        <w:t xml:space="preserve"> connect to different BSs. </w:t>
      </w:r>
      <w:r w:rsidR="003735FE">
        <w:rPr>
          <w:lang w:eastAsia="ko-KR"/>
        </w:rPr>
        <w:t>T</w:t>
      </w:r>
      <w:r w:rsidR="003735FE">
        <w:rPr>
          <w:rFonts w:hint="eastAsia"/>
          <w:lang w:eastAsia="ko-KR"/>
        </w:rPr>
        <w:t xml:space="preserve">herefore, a new Xn-like signaling may be </w:t>
      </w:r>
      <w:r w:rsidR="00611D71">
        <w:rPr>
          <w:rFonts w:hint="eastAsia"/>
          <w:lang w:eastAsia="ko-KR"/>
        </w:rPr>
        <w:t>defin</w:t>
      </w:r>
      <w:r w:rsidR="003735FE">
        <w:rPr>
          <w:rFonts w:hint="eastAsia"/>
          <w:lang w:eastAsia="ko-KR"/>
        </w:rPr>
        <w:t xml:space="preserve">ed to support </w:t>
      </w:r>
      <w:r w:rsidR="003735FE" w:rsidRPr="003735FE">
        <w:rPr>
          <w:lang w:eastAsia="ko-KR"/>
        </w:rPr>
        <w:t>the coordination between</w:t>
      </w:r>
      <w:r w:rsidR="003735FE">
        <w:rPr>
          <w:rFonts w:hint="eastAsia"/>
          <w:lang w:eastAsia="ko-KR"/>
        </w:rPr>
        <w:t xml:space="preserve"> </w:t>
      </w:r>
      <w:r w:rsidR="003735FE">
        <w:rPr>
          <w:rFonts w:hint="eastAsia"/>
          <w:lang w:eastAsia="ko-KR"/>
        </w:rPr>
        <w:lastRenderedPageBreak/>
        <w:t xml:space="preserve">both readers. </w:t>
      </w:r>
      <w:r w:rsidR="00611D71">
        <w:rPr>
          <w:rFonts w:hint="eastAsia"/>
          <w:lang w:eastAsia="ko-KR"/>
        </w:rPr>
        <w:t xml:space="preserve">Consequently, from RAN3 point of view, further discussion on </w:t>
      </w:r>
      <w:r w:rsidR="00611D71" w:rsidRPr="00611D71">
        <w:rPr>
          <w:lang w:eastAsia="ko-KR"/>
        </w:rPr>
        <w:t>whether and how to support the D1T1-A1 scenario</w:t>
      </w:r>
      <w:r w:rsidR="00611D71">
        <w:rPr>
          <w:rFonts w:hint="eastAsia"/>
          <w:lang w:eastAsia="ko-KR"/>
        </w:rPr>
        <w:t xml:space="preserve"> is needed.</w:t>
      </w:r>
    </w:p>
    <w:p w14:paraId="77D67FA9" w14:textId="0BF4169E" w:rsidR="00611D71" w:rsidRPr="00611D71" w:rsidRDefault="00611D71" w:rsidP="003139B7">
      <w:pPr>
        <w:jc w:val="both"/>
        <w:rPr>
          <w:b/>
          <w:bCs/>
          <w:lang w:eastAsia="ko-KR"/>
        </w:rPr>
      </w:pPr>
      <w:r w:rsidRPr="00611D71">
        <w:rPr>
          <w:rFonts w:hint="eastAsia"/>
          <w:b/>
          <w:bCs/>
          <w:lang w:eastAsia="ko-KR"/>
        </w:rPr>
        <w:t>Proposal 1: In Topology 1, it is proposed to discuss whether and how to support the D1T1-A1 scenario (i.e., the reader involved in R2D transmission is different from that in D2R backscattering).</w:t>
      </w:r>
    </w:p>
    <w:p w14:paraId="02C69E4C" w14:textId="4E57519C" w:rsidR="005D3EE8" w:rsidRPr="003139B7" w:rsidRDefault="005D3EE8" w:rsidP="00B54FF5">
      <w:pPr>
        <w:jc w:val="both"/>
        <w:rPr>
          <w:lang w:eastAsia="ko-KR"/>
        </w:rPr>
      </w:pPr>
    </w:p>
    <w:p w14:paraId="3A3F963E" w14:textId="66C184D9" w:rsidR="005D3EE8" w:rsidRDefault="00611D71" w:rsidP="00B54FF5">
      <w:pPr>
        <w:jc w:val="both"/>
        <w:rPr>
          <w:lang w:eastAsia="ko-KR"/>
        </w:rPr>
      </w:pPr>
      <w:r>
        <w:rPr>
          <w:rFonts w:hint="eastAsia"/>
          <w:lang w:eastAsia="ko-KR"/>
        </w:rPr>
        <w:t>In Topology 2, it is also captured that the reader involved in R2D transmission is different from that in D2R backscattering as follow:</w:t>
      </w:r>
    </w:p>
    <w:p w14:paraId="35DEFAB7" w14:textId="6655D24D" w:rsidR="00611D71" w:rsidRDefault="008C0D71" w:rsidP="00611D71">
      <w:pPr>
        <w:jc w:val="center"/>
        <w:rPr>
          <w:lang w:eastAsia="ko-KR"/>
        </w:rPr>
      </w:pPr>
      <w:r w:rsidRPr="008C0D71">
        <w:rPr>
          <w:noProof/>
          <w:lang w:eastAsia="ko-KR"/>
        </w:rPr>
        <w:drawing>
          <wp:inline distT="0" distB="0" distL="0" distR="0" wp14:anchorId="6EC48EF4" wp14:editId="05AD0BDF">
            <wp:extent cx="3428141" cy="1224136"/>
            <wp:effectExtent l="0" t="0" r="0" b="0"/>
            <wp:docPr id="4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28141" cy="1224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50583" w14:textId="085BDF43" w:rsidR="00611D71" w:rsidRDefault="00611D71" w:rsidP="00611D71">
      <w:pPr>
        <w:pStyle w:val="TF"/>
      </w:pPr>
      <w:r w:rsidRPr="00206426">
        <w:t xml:space="preserve">Figure </w:t>
      </w:r>
      <w:r>
        <w:rPr>
          <w:rFonts w:hint="eastAsia"/>
          <w:lang w:eastAsia="ko-KR"/>
        </w:rPr>
        <w:t>2</w:t>
      </w:r>
      <w:r w:rsidRPr="00206426">
        <w:t xml:space="preserve">: </w:t>
      </w:r>
      <w:r w:rsidR="009A27DE" w:rsidRPr="009A27DE">
        <w:rPr>
          <w:rFonts w:hint="eastAsia"/>
          <w:lang w:eastAsia="ko-KR"/>
        </w:rPr>
        <w:t>D2T2-A1 scenario</w:t>
      </w:r>
      <w:r w:rsidRPr="009A27DE">
        <w:rPr>
          <w:rFonts w:hint="eastAsia"/>
        </w:rPr>
        <w:t xml:space="preserve"> [2]</w:t>
      </w:r>
    </w:p>
    <w:p w14:paraId="158D8074" w14:textId="419B9EF4" w:rsidR="00611D71" w:rsidRPr="00945EBD" w:rsidRDefault="008C0D71" w:rsidP="00B54FF5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scenario (i.e., D2T2-A1), </w:t>
      </w:r>
      <w:r w:rsidR="00637391">
        <w:rPr>
          <w:rFonts w:hint="eastAsia"/>
          <w:lang w:eastAsia="ko-KR"/>
        </w:rPr>
        <w:t xml:space="preserve">as in Observation 1, the coordination between </w:t>
      </w:r>
      <w:r w:rsidR="00637391" w:rsidRPr="00637391">
        <w:rPr>
          <w:lang w:eastAsia="ko-KR"/>
        </w:rPr>
        <w:t xml:space="preserve">the reader in R2D and the reader in D2R </w:t>
      </w:r>
      <w:r w:rsidR="00637391">
        <w:rPr>
          <w:rFonts w:hint="eastAsia"/>
          <w:lang w:eastAsia="ko-KR"/>
        </w:rPr>
        <w:t xml:space="preserve">is </w:t>
      </w:r>
      <w:r w:rsidR="00637391">
        <w:rPr>
          <w:lang w:eastAsia="ko-KR"/>
        </w:rPr>
        <w:t>also</w:t>
      </w:r>
      <w:r w:rsidR="00637391" w:rsidRPr="00637391">
        <w:rPr>
          <w:lang w:eastAsia="ko-KR"/>
        </w:rPr>
        <w:t xml:space="preserve"> needed</w:t>
      </w:r>
      <w:r w:rsidR="00637391">
        <w:rPr>
          <w:rFonts w:hint="eastAsia"/>
          <w:lang w:eastAsia="ko-KR"/>
        </w:rPr>
        <w:t xml:space="preserve">. </w:t>
      </w:r>
      <w:r w:rsidR="00945EBD">
        <w:rPr>
          <w:rFonts w:hint="eastAsia"/>
          <w:lang w:eastAsia="ko-KR"/>
        </w:rPr>
        <w:t xml:space="preserve">In Topology 2, since the reader resides in the </w:t>
      </w:r>
      <w:r w:rsidR="00CB22AF">
        <w:rPr>
          <w:rFonts w:hint="eastAsia"/>
          <w:lang w:eastAsia="ko-KR"/>
        </w:rPr>
        <w:t xml:space="preserve">A-IoT enabled </w:t>
      </w:r>
      <w:r w:rsidR="00945EBD">
        <w:rPr>
          <w:rFonts w:hint="eastAsia"/>
          <w:lang w:eastAsia="ko-KR"/>
        </w:rPr>
        <w:t xml:space="preserve">UE, D2T2-A1 scenario implies that both readers connect to the different </w:t>
      </w:r>
      <w:r w:rsidR="00CB22AF">
        <w:rPr>
          <w:rFonts w:hint="eastAsia"/>
          <w:lang w:eastAsia="ko-KR"/>
        </w:rPr>
        <w:t xml:space="preserve">A-IoT enabled </w:t>
      </w:r>
      <w:r w:rsidR="00945EBD">
        <w:rPr>
          <w:rFonts w:hint="eastAsia"/>
          <w:lang w:eastAsia="ko-KR"/>
        </w:rPr>
        <w:t xml:space="preserve">UEs. </w:t>
      </w:r>
      <w:r w:rsidR="002861C6">
        <w:rPr>
          <w:lang w:eastAsia="ko-KR"/>
        </w:rPr>
        <w:t>T</w:t>
      </w:r>
      <w:r w:rsidR="002861C6">
        <w:rPr>
          <w:rFonts w:hint="eastAsia"/>
          <w:lang w:eastAsia="ko-KR"/>
        </w:rPr>
        <w:t>herefore, in order to support the D2T2-A1 case, the reader in D2R should provide the device related information to the reader in R2D. A</w:t>
      </w:r>
      <w:r w:rsidR="00945EBD">
        <w:rPr>
          <w:rFonts w:hint="eastAsia"/>
          <w:lang w:eastAsia="ko-KR"/>
        </w:rPr>
        <w:t xml:space="preserve">s shown in Figure 2, these </w:t>
      </w:r>
      <w:r w:rsidR="00CB22AF">
        <w:rPr>
          <w:rFonts w:hint="eastAsia"/>
          <w:lang w:eastAsia="ko-KR"/>
        </w:rPr>
        <w:t xml:space="preserve">A-IoT enabled </w:t>
      </w:r>
      <w:r w:rsidR="00945EBD">
        <w:rPr>
          <w:rFonts w:hint="eastAsia"/>
          <w:lang w:eastAsia="ko-KR"/>
        </w:rPr>
        <w:t>UEs are served by same A</w:t>
      </w:r>
      <w:r w:rsidR="00CB22AF">
        <w:rPr>
          <w:rFonts w:hint="eastAsia"/>
          <w:lang w:eastAsia="ko-KR"/>
        </w:rPr>
        <w:t>-</w:t>
      </w:r>
      <w:r w:rsidR="00945EBD">
        <w:rPr>
          <w:rFonts w:hint="eastAsia"/>
          <w:lang w:eastAsia="ko-KR"/>
        </w:rPr>
        <w:t>IoT</w:t>
      </w:r>
      <w:r w:rsidR="00CB22AF">
        <w:rPr>
          <w:rFonts w:hint="eastAsia"/>
          <w:lang w:eastAsia="ko-KR"/>
        </w:rPr>
        <w:t xml:space="preserve"> </w:t>
      </w:r>
      <w:r w:rsidR="00945EBD">
        <w:rPr>
          <w:rFonts w:hint="eastAsia"/>
          <w:lang w:eastAsia="ko-KR"/>
        </w:rPr>
        <w:t xml:space="preserve">enabled gNB. However, there is no direct link between readers in different </w:t>
      </w:r>
      <w:r w:rsidR="00CB22AF">
        <w:rPr>
          <w:rFonts w:hint="eastAsia"/>
          <w:lang w:eastAsia="ko-KR"/>
        </w:rPr>
        <w:t xml:space="preserve">A-IoT enabled </w:t>
      </w:r>
      <w:r w:rsidR="00945EBD">
        <w:rPr>
          <w:rFonts w:hint="eastAsia"/>
          <w:lang w:eastAsia="ko-KR"/>
        </w:rPr>
        <w:t xml:space="preserve">UEs. If the RRC-based solution is used in Topology 2, </w:t>
      </w:r>
      <w:r w:rsidR="009A27DE">
        <w:rPr>
          <w:rFonts w:hint="eastAsia"/>
          <w:lang w:eastAsia="ko-KR"/>
        </w:rPr>
        <w:t>the device related information needs to be sent to the reader in R2D via the A</w:t>
      </w:r>
      <w:r w:rsidR="00CB22AF">
        <w:rPr>
          <w:rFonts w:hint="eastAsia"/>
          <w:lang w:eastAsia="ko-KR"/>
        </w:rPr>
        <w:t>-</w:t>
      </w:r>
      <w:r w:rsidR="009A27DE">
        <w:rPr>
          <w:rFonts w:hint="eastAsia"/>
          <w:lang w:eastAsia="ko-KR"/>
        </w:rPr>
        <w:t>IoT</w:t>
      </w:r>
      <w:r w:rsidR="00CB22AF">
        <w:rPr>
          <w:rFonts w:hint="eastAsia"/>
          <w:lang w:eastAsia="ko-KR"/>
        </w:rPr>
        <w:t xml:space="preserve"> </w:t>
      </w:r>
      <w:r w:rsidR="009A27DE">
        <w:rPr>
          <w:rFonts w:hint="eastAsia"/>
          <w:lang w:eastAsia="ko-KR"/>
        </w:rPr>
        <w:t>enabled gNB. However, if NAS/UP-based solution is used, the reader in D2R may forward the information to the reader in R2D via the A</w:t>
      </w:r>
      <w:r w:rsidR="00CB22AF">
        <w:rPr>
          <w:rFonts w:hint="eastAsia"/>
          <w:lang w:eastAsia="ko-KR"/>
        </w:rPr>
        <w:t>-</w:t>
      </w:r>
      <w:r w:rsidR="009A27DE">
        <w:rPr>
          <w:rFonts w:hint="eastAsia"/>
          <w:lang w:eastAsia="ko-KR"/>
        </w:rPr>
        <w:t xml:space="preserve">IoT CN, thus resulting in unnecessary latency. </w:t>
      </w:r>
      <w:r w:rsidR="009A27DE">
        <w:rPr>
          <w:lang w:eastAsia="ko-KR"/>
        </w:rPr>
        <w:t>T</w:t>
      </w:r>
      <w:r w:rsidR="009A27DE">
        <w:rPr>
          <w:rFonts w:hint="eastAsia"/>
          <w:lang w:eastAsia="ko-KR"/>
        </w:rPr>
        <w:t>herefore, we think that it is better for the reader in D2R to forward the device related information to the reader in R2D via the A</w:t>
      </w:r>
      <w:r w:rsidR="00CB22AF">
        <w:rPr>
          <w:rFonts w:hint="eastAsia"/>
          <w:lang w:eastAsia="ko-KR"/>
        </w:rPr>
        <w:t>-</w:t>
      </w:r>
      <w:r w:rsidR="009A27DE">
        <w:rPr>
          <w:rFonts w:hint="eastAsia"/>
          <w:lang w:eastAsia="ko-KR"/>
        </w:rPr>
        <w:t>IoT</w:t>
      </w:r>
      <w:r w:rsidR="00CB22AF">
        <w:rPr>
          <w:rFonts w:hint="eastAsia"/>
          <w:lang w:eastAsia="ko-KR"/>
        </w:rPr>
        <w:t xml:space="preserve"> </w:t>
      </w:r>
      <w:r w:rsidR="009A27DE">
        <w:rPr>
          <w:rFonts w:hint="eastAsia"/>
          <w:lang w:eastAsia="ko-KR"/>
        </w:rPr>
        <w:t>enabled gNB.</w:t>
      </w:r>
    </w:p>
    <w:p w14:paraId="5078F82E" w14:textId="296EDB9A" w:rsidR="00611D71" w:rsidRDefault="009A27DE" w:rsidP="00B54FF5">
      <w:pPr>
        <w:jc w:val="both"/>
        <w:rPr>
          <w:lang w:eastAsia="ko-KR"/>
        </w:rPr>
      </w:pPr>
      <w:r w:rsidRPr="009A27DE">
        <w:rPr>
          <w:rFonts w:hint="eastAsia"/>
          <w:b/>
          <w:bCs/>
          <w:lang w:eastAsia="ko-KR"/>
        </w:rPr>
        <w:t>Proposal 2: In</w:t>
      </w:r>
      <w:r w:rsidRPr="00611D71">
        <w:rPr>
          <w:rFonts w:hint="eastAsia"/>
          <w:b/>
          <w:bCs/>
          <w:lang w:eastAsia="ko-KR"/>
        </w:rPr>
        <w:t xml:space="preserve"> Topology </w:t>
      </w:r>
      <w:r>
        <w:rPr>
          <w:rFonts w:hint="eastAsia"/>
          <w:b/>
          <w:bCs/>
          <w:lang w:eastAsia="ko-KR"/>
        </w:rPr>
        <w:t>2</w:t>
      </w:r>
      <w:r w:rsidRPr="00611D71">
        <w:rPr>
          <w:rFonts w:hint="eastAsia"/>
          <w:b/>
          <w:bCs/>
          <w:lang w:eastAsia="ko-KR"/>
        </w:rPr>
        <w:t xml:space="preserve">, </w:t>
      </w:r>
      <w:r w:rsidRPr="009A27DE">
        <w:rPr>
          <w:b/>
          <w:bCs/>
          <w:lang w:eastAsia="ko-KR"/>
        </w:rPr>
        <w:t>the reader in D2R forward</w:t>
      </w:r>
      <w:r>
        <w:rPr>
          <w:rFonts w:hint="eastAsia"/>
          <w:b/>
          <w:bCs/>
          <w:lang w:eastAsia="ko-KR"/>
        </w:rPr>
        <w:t>s</w:t>
      </w:r>
      <w:r w:rsidRPr="009A27DE">
        <w:rPr>
          <w:b/>
          <w:bCs/>
          <w:lang w:eastAsia="ko-KR"/>
        </w:rPr>
        <w:t xml:space="preserve"> the device related information to the reader in R2D via the A</w:t>
      </w:r>
      <w:r w:rsidR="00CB22AF">
        <w:rPr>
          <w:rFonts w:hint="eastAsia"/>
          <w:b/>
          <w:bCs/>
          <w:lang w:eastAsia="ko-KR"/>
        </w:rPr>
        <w:t>-</w:t>
      </w:r>
      <w:r w:rsidRPr="009A27DE">
        <w:rPr>
          <w:b/>
          <w:bCs/>
          <w:lang w:eastAsia="ko-KR"/>
        </w:rPr>
        <w:t>IoT</w:t>
      </w:r>
      <w:r w:rsidR="00CB22AF">
        <w:rPr>
          <w:rFonts w:hint="eastAsia"/>
          <w:b/>
          <w:bCs/>
          <w:lang w:eastAsia="ko-KR"/>
        </w:rPr>
        <w:t xml:space="preserve"> </w:t>
      </w:r>
      <w:r w:rsidRPr="009A27DE">
        <w:rPr>
          <w:b/>
          <w:bCs/>
          <w:lang w:eastAsia="ko-KR"/>
        </w:rPr>
        <w:t>enabled gNB</w:t>
      </w:r>
      <w:r>
        <w:rPr>
          <w:rFonts w:hint="eastAsia"/>
          <w:b/>
          <w:bCs/>
          <w:lang w:eastAsia="ko-KR"/>
        </w:rPr>
        <w:t>.</w:t>
      </w:r>
    </w:p>
    <w:p w14:paraId="60CF351D" w14:textId="77777777" w:rsidR="0014294D" w:rsidRPr="006D5A37" w:rsidRDefault="0014294D" w:rsidP="0063307A">
      <w:pPr>
        <w:pStyle w:val="B1"/>
        <w:ind w:left="0" w:firstLine="0"/>
        <w:rPr>
          <w:lang w:eastAsia="ko-KR"/>
        </w:rPr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6FE1F83D" w14:textId="243B6B5E" w:rsidR="00362625" w:rsidRPr="00473324" w:rsidRDefault="00362625" w:rsidP="00362625">
      <w:pPr>
        <w:jc w:val="both"/>
        <w:rPr>
          <w:rFonts w:eastAsia="맑은 고딕"/>
          <w:lang w:eastAsia="ko-KR"/>
        </w:rPr>
      </w:pPr>
      <w:r w:rsidRPr="00830F04">
        <w:rPr>
          <w:rFonts w:hint="eastAsia"/>
          <w:lang w:eastAsia="zh-CN"/>
        </w:rPr>
        <w:t xml:space="preserve">In this </w:t>
      </w:r>
      <w:r w:rsidRPr="00830F04">
        <w:rPr>
          <w:rFonts w:eastAsia="맑은 고딕" w:hint="eastAsia"/>
          <w:lang w:eastAsia="ko-KR"/>
        </w:rPr>
        <w:t>contribution</w:t>
      </w:r>
      <w:r w:rsidRPr="00830F04">
        <w:rPr>
          <w:rFonts w:hint="eastAsia"/>
          <w:lang w:eastAsia="zh-CN"/>
        </w:rPr>
        <w:t xml:space="preserve">, </w:t>
      </w:r>
      <w:r w:rsidRPr="00830F04">
        <w:rPr>
          <w:rFonts w:eastAsia="맑은 고딕" w:hint="eastAsia"/>
          <w:lang w:eastAsia="ko-KR"/>
        </w:rPr>
        <w:t xml:space="preserve">we </w:t>
      </w:r>
      <w:r w:rsidRPr="00830F04">
        <w:rPr>
          <w:rFonts w:eastAsia="맑은 고딕"/>
          <w:lang w:eastAsia="ko-KR"/>
        </w:rPr>
        <w:t>focused on</w:t>
      </w:r>
      <w:r w:rsidR="00453BBA">
        <w:rPr>
          <w:rFonts w:eastAsia="맑은 고딕" w:hint="eastAsia"/>
          <w:lang w:eastAsia="ko-KR"/>
        </w:rPr>
        <w:t xml:space="preserve"> the</w:t>
      </w:r>
      <w:r w:rsidRPr="00830F04">
        <w:rPr>
          <w:rFonts w:eastAsia="맑은 고딕"/>
          <w:lang w:eastAsia="ko-KR"/>
        </w:rPr>
        <w:t xml:space="preserve"> </w:t>
      </w:r>
      <w:r w:rsidR="00CB22AF">
        <w:rPr>
          <w:rFonts w:eastAsiaTheme="minorEastAsia" w:hint="eastAsia"/>
          <w:lang w:val="en-US" w:eastAsia="ko-KR"/>
        </w:rPr>
        <w:t>remaining issue</w:t>
      </w:r>
      <w:r w:rsidR="00453BBA" w:rsidRPr="000548A0">
        <w:rPr>
          <w:rFonts w:eastAsia="SimSun"/>
          <w:lang w:val="en-US" w:eastAsia="ja-JP"/>
        </w:rPr>
        <w:t xml:space="preserve"> </w:t>
      </w:r>
      <w:r w:rsidR="00453BBA" w:rsidRPr="003E362F">
        <w:rPr>
          <w:rFonts w:eastAsia="SimSun"/>
          <w:lang w:val="en-US" w:eastAsia="ja-JP"/>
        </w:rPr>
        <w:t xml:space="preserve">on </w:t>
      </w:r>
      <w:r w:rsidR="003E362F" w:rsidRPr="003E362F">
        <w:rPr>
          <w:rFonts w:eastAsia="SimSun"/>
          <w:lang w:val="en-US" w:eastAsia="ja-JP"/>
        </w:rPr>
        <w:t>RAN architecture aspects including whether support for split architecture is necessary</w:t>
      </w:r>
      <w:r w:rsidR="003E362F" w:rsidRPr="003E362F">
        <w:rPr>
          <w:rFonts w:eastAsiaTheme="minorEastAsia" w:hint="eastAsia"/>
          <w:lang w:val="en-US" w:eastAsia="ko-KR"/>
        </w:rPr>
        <w:t>,</w:t>
      </w:r>
      <w:r w:rsidR="003E362F" w:rsidRPr="003E362F">
        <w:rPr>
          <w:rFonts w:eastAsia="맑은 고딕"/>
          <w:lang w:eastAsia="ko-KR"/>
        </w:rPr>
        <w:t xml:space="preserve"> </w:t>
      </w:r>
      <w:r w:rsidRPr="003E362F">
        <w:rPr>
          <w:rFonts w:eastAsia="맑은 고딕"/>
          <w:lang w:eastAsia="ko-KR"/>
        </w:rPr>
        <w:t xml:space="preserve">and </w:t>
      </w:r>
      <w:r w:rsidRPr="003E362F">
        <w:rPr>
          <w:rFonts w:eastAsia="맑은 고딕" w:hint="eastAsia"/>
          <w:lang w:eastAsia="ko-KR"/>
        </w:rPr>
        <w:t>provide</w:t>
      </w:r>
      <w:r w:rsidRPr="003E362F">
        <w:rPr>
          <w:rFonts w:eastAsia="맑은 고딕"/>
          <w:lang w:eastAsia="ko-KR"/>
        </w:rPr>
        <w:t>d</w:t>
      </w:r>
      <w:r w:rsidRPr="003E362F">
        <w:rPr>
          <w:rFonts w:eastAsia="맑은 고딕" w:hint="eastAsia"/>
          <w:lang w:eastAsia="ko-KR"/>
        </w:rPr>
        <w:t xml:space="preserve"> our view on </w:t>
      </w:r>
      <w:r w:rsidRPr="003E362F">
        <w:rPr>
          <w:rFonts w:eastAsia="맑은 고딕"/>
          <w:lang w:eastAsia="ko-KR"/>
        </w:rPr>
        <w:t>it</w:t>
      </w:r>
      <w:r w:rsidRPr="003E362F">
        <w:rPr>
          <w:rFonts w:eastAsia="맑은 고딕" w:hint="eastAsia"/>
          <w:lang w:eastAsia="ko-KR"/>
        </w:rPr>
        <w:t>. T</w:t>
      </w:r>
      <w:r w:rsidRPr="003E362F">
        <w:rPr>
          <w:rFonts w:eastAsia="맑은 고딕"/>
          <w:lang w:eastAsia="ko-KR"/>
        </w:rPr>
        <w:t>h</w:t>
      </w:r>
      <w:r w:rsidRPr="003E362F">
        <w:rPr>
          <w:rFonts w:eastAsia="맑은 고딕" w:hint="eastAsia"/>
          <w:lang w:eastAsia="ko-KR"/>
        </w:rPr>
        <w:t>e follow</w:t>
      </w:r>
      <w:r w:rsidRPr="00830F04">
        <w:rPr>
          <w:rFonts w:eastAsia="맑은 고딕" w:hint="eastAsia"/>
          <w:lang w:eastAsia="ko-KR"/>
        </w:rPr>
        <w:t>ing proposal</w:t>
      </w:r>
      <w:r w:rsidRPr="00830F04">
        <w:rPr>
          <w:rFonts w:eastAsia="맑은 고딕"/>
          <w:lang w:eastAsia="ko-KR"/>
        </w:rPr>
        <w:t>s are</w:t>
      </w:r>
      <w:r w:rsidRPr="00830F04">
        <w:rPr>
          <w:rFonts w:eastAsia="맑은 고딕" w:hint="eastAsia"/>
          <w:lang w:eastAsia="ko-KR"/>
        </w:rPr>
        <w:t xml:space="preserve"> kindly suggested to RAN3</w:t>
      </w:r>
      <w:r w:rsidRPr="00830F04">
        <w:rPr>
          <w:rFonts w:eastAsia="맑은 고딕"/>
          <w:lang w:eastAsia="ko-KR"/>
        </w:rPr>
        <w:t>:</w:t>
      </w:r>
    </w:p>
    <w:p w14:paraId="5F5316D4" w14:textId="2D52C481" w:rsidR="00EE2F67" w:rsidRDefault="00EE2F67" w:rsidP="00FD5F3D">
      <w:pPr>
        <w:rPr>
          <w:b/>
          <w:bCs/>
          <w:lang w:eastAsia="ko-KR"/>
        </w:rPr>
      </w:pPr>
      <w:r w:rsidRPr="00EE2F67">
        <w:rPr>
          <w:b/>
          <w:bCs/>
          <w:lang w:eastAsia="ko-KR"/>
        </w:rPr>
        <w:t xml:space="preserve">Proposal 1: </w:t>
      </w:r>
      <w:r w:rsidR="00CB22AF" w:rsidRPr="00611D71">
        <w:rPr>
          <w:rFonts w:hint="eastAsia"/>
          <w:b/>
          <w:bCs/>
          <w:lang w:eastAsia="ko-KR"/>
        </w:rPr>
        <w:t>In Topology 1, it is proposed to discuss whether and how to support the D1T1-A1 scenario (i.e., the reader involved in R2D transmission is different from that in D2R backscattering)</w:t>
      </w:r>
      <w:r w:rsidRPr="00EE2F67">
        <w:rPr>
          <w:b/>
          <w:bCs/>
          <w:lang w:eastAsia="ko-KR"/>
        </w:rPr>
        <w:t>.</w:t>
      </w:r>
    </w:p>
    <w:p w14:paraId="4CD9D5E7" w14:textId="1DE517A9" w:rsidR="00105CA6" w:rsidRDefault="00EE2F67" w:rsidP="00FD5F3D">
      <w:pPr>
        <w:rPr>
          <w:b/>
          <w:bCs/>
          <w:lang w:eastAsia="ko-KR"/>
        </w:rPr>
      </w:pPr>
      <w:r w:rsidRPr="00EE2F67">
        <w:rPr>
          <w:b/>
          <w:bCs/>
          <w:lang w:eastAsia="ko-KR"/>
        </w:rPr>
        <w:t xml:space="preserve">Proposal 2: </w:t>
      </w:r>
      <w:r w:rsidR="00CB22AF" w:rsidRPr="009A27DE">
        <w:rPr>
          <w:rFonts w:hint="eastAsia"/>
          <w:b/>
          <w:bCs/>
          <w:lang w:eastAsia="ko-KR"/>
        </w:rPr>
        <w:t>In</w:t>
      </w:r>
      <w:r w:rsidR="00CB22AF" w:rsidRPr="00611D71">
        <w:rPr>
          <w:rFonts w:hint="eastAsia"/>
          <w:b/>
          <w:bCs/>
          <w:lang w:eastAsia="ko-KR"/>
        </w:rPr>
        <w:t xml:space="preserve"> Topology </w:t>
      </w:r>
      <w:r w:rsidR="00CB22AF">
        <w:rPr>
          <w:rFonts w:hint="eastAsia"/>
          <w:b/>
          <w:bCs/>
          <w:lang w:eastAsia="ko-KR"/>
        </w:rPr>
        <w:t>2</w:t>
      </w:r>
      <w:r w:rsidR="00CB22AF" w:rsidRPr="00611D71">
        <w:rPr>
          <w:rFonts w:hint="eastAsia"/>
          <w:b/>
          <w:bCs/>
          <w:lang w:eastAsia="ko-KR"/>
        </w:rPr>
        <w:t xml:space="preserve">, </w:t>
      </w:r>
      <w:r w:rsidR="00CB22AF" w:rsidRPr="009A27DE">
        <w:rPr>
          <w:b/>
          <w:bCs/>
          <w:lang w:eastAsia="ko-KR"/>
        </w:rPr>
        <w:t>the reader in D2R forward</w:t>
      </w:r>
      <w:r w:rsidR="00CB22AF">
        <w:rPr>
          <w:rFonts w:hint="eastAsia"/>
          <w:b/>
          <w:bCs/>
          <w:lang w:eastAsia="ko-KR"/>
        </w:rPr>
        <w:t>s</w:t>
      </w:r>
      <w:r w:rsidR="00CB22AF" w:rsidRPr="009A27DE">
        <w:rPr>
          <w:b/>
          <w:bCs/>
          <w:lang w:eastAsia="ko-KR"/>
        </w:rPr>
        <w:t xml:space="preserve"> the device related information to the reader in R2D via the A</w:t>
      </w:r>
      <w:r w:rsidR="00CB22AF">
        <w:rPr>
          <w:rFonts w:hint="eastAsia"/>
          <w:b/>
          <w:bCs/>
          <w:lang w:eastAsia="ko-KR"/>
        </w:rPr>
        <w:t>-</w:t>
      </w:r>
      <w:r w:rsidR="00CB22AF" w:rsidRPr="009A27DE">
        <w:rPr>
          <w:b/>
          <w:bCs/>
          <w:lang w:eastAsia="ko-KR"/>
        </w:rPr>
        <w:t>IoT</w:t>
      </w:r>
      <w:r w:rsidR="00CB22AF">
        <w:rPr>
          <w:rFonts w:hint="eastAsia"/>
          <w:b/>
          <w:bCs/>
          <w:lang w:eastAsia="ko-KR"/>
        </w:rPr>
        <w:t xml:space="preserve"> </w:t>
      </w:r>
      <w:r w:rsidR="00CB22AF" w:rsidRPr="009A27DE">
        <w:rPr>
          <w:b/>
          <w:bCs/>
          <w:lang w:eastAsia="ko-KR"/>
        </w:rPr>
        <w:t>enabled gNB</w:t>
      </w:r>
      <w:r w:rsidRPr="00EE2F67">
        <w:rPr>
          <w:b/>
          <w:bCs/>
          <w:lang w:eastAsia="ko-KR"/>
        </w:rPr>
        <w:t>.</w:t>
      </w:r>
    </w:p>
    <w:p w14:paraId="6DC5529B" w14:textId="77777777" w:rsidR="00EE2F67" w:rsidRPr="00A36B23" w:rsidRDefault="00EE2F67" w:rsidP="00FD5F3D">
      <w:pPr>
        <w:rPr>
          <w:rStyle w:val="y2iqfc"/>
          <w:b/>
        </w:rPr>
      </w:pP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37A37AF8" w14:textId="334CD3FA" w:rsidR="00ED66C4" w:rsidRDefault="00ED66C4" w:rsidP="00ED66C4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RP-240826, </w:t>
      </w:r>
      <w:r>
        <w:rPr>
          <w:lang w:eastAsia="ko-KR"/>
        </w:rPr>
        <w:t>“</w:t>
      </w:r>
      <w:r w:rsidRPr="000548A0">
        <w:rPr>
          <w:lang w:eastAsia="ko-KR"/>
        </w:rPr>
        <w:t>Revised SID: Study on solutions for Ambient IoT (Internet of Things) in NR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</w:t>
      </w:r>
      <w:r w:rsidRPr="000548A0">
        <w:rPr>
          <w:lang w:eastAsia="ko-KR"/>
        </w:rPr>
        <w:t>CMCC, Huawei, T-Mobile USA</w:t>
      </w:r>
      <w:r>
        <w:rPr>
          <w:rFonts w:hint="eastAsia"/>
          <w:lang w:eastAsia="ko-KR"/>
        </w:rPr>
        <w:t>, March, 2024.</w:t>
      </w:r>
    </w:p>
    <w:p w14:paraId="730CDB7C" w14:textId="2EF3A626" w:rsidR="00ED66C4" w:rsidRDefault="00ED66C4" w:rsidP="00FF207C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TR 38.</w:t>
      </w:r>
      <w:r w:rsidR="009A27DE">
        <w:rPr>
          <w:rFonts w:hint="eastAsia"/>
          <w:lang w:eastAsia="ko-KR"/>
        </w:rPr>
        <w:t>769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="009A27DE">
        <w:rPr>
          <w:lang w:eastAsia="ko-KR"/>
        </w:rPr>
        <w:t>Study on solutions for ambient IoT (Internet of Things)</w:t>
      </w:r>
      <w:r w:rsidR="009A27DE">
        <w:rPr>
          <w:rFonts w:hint="eastAsia"/>
          <w:lang w:eastAsia="ko-KR"/>
        </w:rPr>
        <w:t xml:space="preserve"> </w:t>
      </w:r>
      <w:r w:rsidR="009A27DE">
        <w:rPr>
          <w:lang w:eastAsia="ko-KR"/>
        </w:rPr>
        <w:t>(Release 19)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v1.0.0.</w:t>
      </w:r>
    </w:p>
    <w:sectPr w:rsidR="00ED66C4" w:rsidSect="00CD3B73">
      <w:footerReference w:type="even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F4FC7F" w14:textId="77777777" w:rsidR="00AB3C89" w:rsidRDefault="00AB3C89">
      <w:pPr>
        <w:pStyle w:val="1"/>
      </w:pPr>
      <w:r>
        <w:separator/>
      </w:r>
    </w:p>
  </w:endnote>
  <w:endnote w:type="continuationSeparator" w:id="0">
    <w:p w14:paraId="127C9092" w14:textId="77777777" w:rsidR="00AB3C89" w:rsidRDefault="00AB3C89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C7AD9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60D57" w:rsidRDefault="00460D5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1EFB2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75350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60D57" w:rsidRDefault="00460D5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8272A" w14:textId="77777777" w:rsidR="00AB3C89" w:rsidRDefault="00AB3C89">
      <w:pPr>
        <w:pStyle w:val="1"/>
      </w:pPr>
      <w:r>
        <w:separator/>
      </w:r>
    </w:p>
  </w:footnote>
  <w:footnote w:type="continuationSeparator" w:id="0">
    <w:p w14:paraId="221AD8A0" w14:textId="77777777" w:rsidR="00AB3C89" w:rsidRDefault="00AB3C89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802504A"/>
    <w:multiLevelType w:val="singleLevel"/>
    <w:tmpl w:val="9802504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B7CB5EF"/>
    <w:multiLevelType w:val="multilevel"/>
    <w:tmpl w:val="AB7CB5EF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960" w:hanging="440"/>
      </w:pPr>
    </w:lvl>
  </w:abstractNum>
  <w:abstractNum w:abstractNumId="2" w15:restartNumberingAfterBreak="0">
    <w:nsid w:val="F9CF4BA7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3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0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31570C"/>
    <w:multiLevelType w:val="hybridMultilevel"/>
    <w:tmpl w:val="ABE05306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D8CE0316"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9CE1C2E"/>
    <w:multiLevelType w:val="hybridMultilevel"/>
    <w:tmpl w:val="97F0533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F8380F1A">
      <w:start w:val="2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2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 w15:restartNumberingAfterBreak="0">
    <w:nsid w:val="23291D03"/>
    <w:multiLevelType w:val="multilevel"/>
    <w:tmpl w:val="AB3A52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25AD1930"/>
    <w:multiLevelType w:val="hybridMultilevel"/>
    <w:tmpl w:val="8368943A"/>
    <w:lvl w:ilvl="0" w:tplc="BB647DF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266474FA"/>
    <w:multiLevelType w:val="hybridMultilevel"/>
    <w:tmpl w:val="B644D6B2"/>
    <w:lvl w:ilvl="0" w:tplc="D8B64F5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2D4F5EDA"/>
    <w:multiLevelType w:val="hybridMultilevel"/>
    <w:tmpl w:val="114ACA0C"/>
    <w:lvl w:ilvl="0" w:tplc="7D58098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4112681"/>
    <w:multiLevelType w:val="hybridMultilevel"/>
    <w:tmpl w:val="B302CCA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757A5ABC">
      <w:start w:val="202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94421DF"/>
    <w:multiLevelType w:val="hybridMultilevel"/>
    <w:tmpl w:val="3AC63DB2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F23D78"/>
    <w:multiLevelType w:val="multilevel"/>
    <w:tmpl w:val="AB1E1B1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33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4AE5745A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39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2A61AC"/>
    <w:multiLevelType w:val="hybridMultilevel"/>
    <w:tmpl w:val="2D30CE8A"/>
    <w:lvl w:ilvl="0" w:tplc="D93EDC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45" w15:restartNumberingAfterBreak="0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4B5E15"/>
    <w:multiLevelType w:val="hybridMultilevel"/>
    <w:tmpl w:val="E63AD8DE"/>
    <w:lvl w:ilvl="0" w:tplc="242284D8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8" w15:restartNumberingAfterBreak="0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553804405">
    <w:abstractNumId w:val="35"/>
  </w:num>
  <w:num w:numId="2" w16cid:durableId="388773801">
    <w:abstractNumId w:val="15"/>
  </w:num>
  <w:num w:numId="3" w16cid:durableId="439759541">
    <w:abstractNumId w:val="37"/>
  </w:num>
  <w:num w:numId="4" w16cid:durableId="1372849638">
    <w:abstractNumId w:val="51"/>
  </w:num>
  <w:num w:numId="5" w16cid:durableId="390269974">
    <w:abstractNumId w:val="39"/>
  </w:num>
  <w:num w:numId="6" w16cid:durableId="1422988557">
    <w:abstractNumId w:val="49"/>
  </w:num>
  <w:num w:numId="7" w16cid:durableId="887762870">
    <w:abstractNumId w:val="32"/>
  </w:num>
  <w:num w:numId="8" w16cid:durableId="1347486200">
    <w:abstractNumId w:val="44"/>
  </w:num>
  <w:num w:numId="9" w16cid:durableId="1578200915">
    <w:abstractNumId w:val="46"/>
  </w:num>
  <w:num w:numId="10" w16cid:durableId="1168641443">
    <w:abstractNumId w:val="21"/>
  </w:num>
  <w:num w:numId="11" w16cid:durableId="786313829">
    <w:abstractNumId w:val="45"/>
  </w:num>
  <w:num w:numId="12" w16cid:durableId="1959602585">
    <w:abstractNumId w:val="48"/>
  </w:num>
  <w:num w:numId="13" w16cid:durableId="2046173553">
    <w:abstractNumId w:val="41"/>
  </w:num>
  <w:num w:numId="14" w16cid:durableId="1916822024">
    <w:abstractNumId w:val="16"/>
  </w:num>
  <w:num w:numId="15" w16cid:durableId="375858825">
    <w:abstractNumId w:val="17"/>
  </w:num>
  <w:num w:numId="16" w16cid:durableId="1292319216">
    <w:abstractNumId w:val="22"/>
  </w:num>
  <w:num w:numId="17" w16cid:durableId="484594597">
    <w:abstractNumId w:val="23"/>
  </w:num>
  <w:num w:numId="18" w16cid:durableId="1336113128">
    <w:abstractNumId w:val="31"/>
  </w:num>
  <w:num w:numId="19" w16cid:durableId="1176454999">
    <w:abstractNumId w:val="29"/>
  </w:num>
  <w:num w:numId="20" w16cid:durableId="582954150">
    <w:abstractNumId w:val="13"/>
  </w:num>
  <w:num w:numId="21" w16cid:durableId="2051999313">
    <w:abstractNumId w:val="28"/>
  </w:num>
  <w:num w:numId="22" w16cid:durableId="2106421080">
    <w:abstractNumId w:val="20"/>
  </w:num>
  <w:num w:numId="23" w16cid:durableId="1752312035">
    <w:abstractNumId w:val="14"/>
  </w:num>
  <w:num w:numId="24" w16cid:durableId="1345016475">
    <w:abstractNumId w:val="12"/>
  </w:num>
  <w:num w:numId="25" w16cid:durableId="834688603">
    <w:abstractNumId w:val="10"/>
  </w:num>
  <w:num w:numId="26" w16cid:durableId="83190927">
    <w:abstractNumId w:val="9"/>
  </w:num>
  <w:num w:numId="27" w16cid:durableId="36585968">
    <w:abstractNumId w:val="8"/>
  </w:num>
  <w:num w:numId="28" w16cid:durableId="1703289416">
    <w:abstractNumId w:val="7"/>
  </w:num>
  <w:num w:numId="29" w16cid:durableId="564678957">
    <w:abstractNumId w:val="11"/>
  </w:num>
  <w:num w:numId="30" w16cid:durableId="1974284142">
    <w:abstractNumId w:val="6"/>
  </w:num>
  <w:num w:numId="31" w16cid:durableId="1955667217">
    <w:abstractNumId w:val="5"/>
  </w:num>
  <w:num w:numId="32" w16cid:durableId="2045211559">
    <w:abstractNumId w:val="4"/>
  </w:num>
  <w:num w:numId="33" w16cid:durableId="935135429">
    <w:abstractNumId w:val="3"/>
  </w:num>
  <w:num w:numId="34" w16cid:durableId="1800760940">
    <w:abstractNumId w:val="50"/>
  </w:num>
  <w:num w:numId="35" w16cid:durableId="1101952658">
    <w:abstractNumId w:val="34"/>
  </w:num>
  <w:num w:numId="36" w16cid:durableId="1830248815">
    <w:abstractNumId w:val="40"/>
  </w:num>
  <w:num w:numId="37" w16cid:durableId="1416055726">
    <w:abstractNumId w:val="19"/>
  </w:num>
  <w:num w:numId="38" w16cid:durableId="4063942">
    <w:abstractNumId w:val="27"/>
  </w:num>
  <w:num w:numId="39" w16cid:durableId="988754184">
    <w:abstractNumId w:val="36"/>
  </w:num>
  <w:num w:numId="40" w16cid:durableId="1931767663">
    <w:abstractNumId w:val="33"/>
  </w:num>
  <w:num w:numId="41" w16cid:durableId="1125193175">
    <w:abstractNumId w:val="26"/>
  </w:num>
  <w:num w:numId="42" w16cid:durableId="1170676042">
    <w:abstractNumId w:val="2"/>
  </w:num>
  <w:num w:numId="43" w16cid:durableId="1370451279">
    <w:abstractNumId w:val="38"/>
  </w:num>
  <w:num w:numId="44" w16cid:durableId="495462731">
    <w:abstractNumId w:val="24"/>
  </w:num>
  <w:num w:numId="45" w16cid:durableId="2136409636">
    <w:abstractNumId w:val="43"/>
  </w:num>
  <w:num w:numId="46" w16cid:durableId="128326959">
    <w:abstractNumId w:val="1"/>
  </w:num>
  <w:num w:numId="47" w16cid:durableId="1398358072">
    <w:abstractNumId w:val="0"/>
  </w:num>
  <w:num w:numId="48" w16cid:durableId="1181511207">
    <w:abstractNumId w:val="25"/>
  </w:num>
  <w:num w:numId="49" w16cid:durableId="692727448">
    <w:abstractNumId w:val="42"/>
  </w:num>
  <w:num w:numId="50" w16cid:durableId="1040475918">
    <w:abstractNumId w:val="18"/>
  </w:num>
  <w:num w:numId="51" w16cid:durableId="666132206">
    <w:abstractNumId w:val="30"/>
  </w:num>
  <w:num w:numId="52" w16cid:durableId="99884907">
    <w:abstractNumId w:val="4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31B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00B"/>
    <w:rsid w:val="000141C2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43F"/>
    <w:rsid w:val="000235E8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E6E"/>
    <w:rsid w:val="00033077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851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8A0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684"/>
    <w:rsid w:val="00071DEB"/>
    <w:rsid w:val="00072077"/>
    <w:rsid w:val="0007231E"/>
    <w:rsid w:val="00072454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2BE3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75C7"/>
    <w:rsid w:val="00097E76"/>
    <w:rsid w:val="000A0150"/>
    <w:rsid w:val="000A0A3D"/>
    <w:rsid w:val="000A0F3F"/>
    <w:rsid w:val="000A129B"/>
    <w:rsid w:val="000A14B6"/>
    <w:rsid w:val="000A14C3"/>
    <w:rsid w:val="000A1B97"/>
    <w:rsid w:val="000A1CDE"/>
    <w:rsid w:val="000A2184"/>
    <w:rsid w:val="000A2578"/>
    <w:rsid w:val="000A28A5"/>
    <w:rsid w:val="000A2B02"/>
    <w:rsid w:val="000A2B91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135"/>
    <w:rsid w:val="000D13E0"/>
    <w:rsid w:val="000D2C26"/>
    <w:rsid w:val="000D2DFD"/>
    <w:rsid w:val="000D3454"/>
    <w:rsid w:val="000D356A"/>
    <w:rsid w:val="000D356E"/>
    <w:rsid w:val="000D3EAF"/>
    <w:rsid w:val="000D3FDC"/>
    <w:rsid w:val="000D4364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A16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572"/>
    <w:rsid w:val="00104782"/>
    <w:rsid w:val="00104F9E"/>
    <w:rsid w:val="00105CA6"/>
    <w:rsid w:val="00105E76"/>
    <w:rsid w:val="00105FE2"/>
    <w:rsid w:val="0010619B"/>
    <w:rsid w:val="001061D8"/>
    <w:rsid w:val="001064C9"/>
    <w:rsid w:val="00106B15"/>
    <w:rsid w:val="00106DC4"/>
    <w:rsid w:val="0010702C"/>
    <w:rsid w:val="00107FE8"/>
    <w:rsid w:val="00110061"/>
    <w:rsid w:val="00110C20"/>
    <w:rsid w:val="00110DD8"/>
    <w:rsid w:val="00110E7F"/>
    <w:rsid w:val="00111713"/>
    <w:rsid w:val="00111A5D"/>
    <w:rsid w:val="00111F23"/>
    <w:rsid w:val="00112738"/>
    <w:rsid w:val="001127FF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5E3A"/>
    <w:rsid w:val="00116315"/>
    <w:rsid w:val="00116F59"/>
    <w:rsid w:val="001177DD"/>
    <w:rsid w:val="00120030"/>
    <w:rsid w:val="001202F2"/>
    <w:rsid w:val="00120E71"/>
    <w:rsid w:val="00121183"/>
    <w:rsid w:val="001212CC"/>
    <w:rsid w:val="00121C8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A10"/>
    <w:rsid w:val="0012401C"/>
    <w:rsid w:val="00124034"/>
    <w:rsid w:val="001240CA"/>
    <w:rsid w:val="001240FE"/>
    <w:rsid w:val="0012464A"/>
    <w:rsid w:val="00124C37"/>
    <w:rsid w:val="00125744"/>
    <w:rsid w:val="00125782"/>
    <w:rsid w:val="00125831"/>
    <w:rsid w:val="00125B8A"/>
    <w:rsid w:val="001261EB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91C"/>
    <w:rsid w:val="00132D5D"/>
    <w:rsid w:val="0013374E"/>
    <w:rsid w:val="00133D3E"/>
    <w:rsid w:val="00134841"/>
    <w:rsid w:val="00134C6F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11C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1F84"/>
    <w:rsid w:val="0014294D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23C"/>
    <w:rsid w:val="00145C71"/>
    <w:rsid w:val="00145C89"/>
    <w:rsid w:val="001463A4"/>
    <w:rsid w:val="00146639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09B7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13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B09"/>
    <w:rsid w:val="00170F1A"/>
    <w:rsid w:val="00171794"/>
    <w:rsid w:val="001717F9"/>
    <w:rsid w:val="00171DAC"/>
    <w:rsid w:val="00171FCE"/>
    <w:rsid w:val="00171FE9"/>
    <w:rsid w:val="0017223F"/>
    <w:rsid w:val="00172910"/>
    <w:rsid w:val="001730F6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05BC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6C6B"/>
    <w:rsid w:val="001B6C94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108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5AD9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13A"/>
    <w:rsid w:val="001F643D"/>
    <w:rsid w:val="001F6AC5"/>
    <w:rsid w:val="001F6D46"/>
    <w:rsid w:val="001F72A4"/>
    <w:rsid w:val="001F78B6"/>
    <w:rsid w:val="001F7C9B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3E11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3CC"/>
    <w:rsid w:val="00227BFC"/>
    <w:rsid w:val="002304D4"/>
    <w:rsid w:val="00230908"/>
    <w:rsid w:val="00230C26"/>
    <w:rsid w:val="00230FD8"/>
    <w:rsid w:val="002313B2"/>
    <w:rsid w:val="002316EE"/>
    <w:rsid w:val="002317CD"/>
    <w:rsid w:val="00231C70"/>
    <w:rsid w:val="00232571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583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181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1C6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8C7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B6B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719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9B7"/>
    <w:rsid w:val="00313D12"/>
    <w:rsid w:val="003142E8"/>
    <w:rsid w:val="003149D3"/>
    <w:rsid w:val="00314F80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6CA7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701E5"/>
    <w:rsid w:val="00370D03"/>
    <w:rsid w:val="00372D10"/>
    <w:rsid w:val="0037324A"/>
    <w:rsid w:val="003735FE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1063"/>
    <w:rsid w:val="00382342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4E48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07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0EBF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B4C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91A"/>
    <w:rsid w:val="003E0D23"/>
    <w:rsid w:val="003E0F91"/>
    <w:rsid w:val="003E0FD0"/>
    <w:rsid w:val="003E1E06"/>
    <w:rsid w:val="003E1EBF"/>
    <w:rsid w:val="003E237E"/>
    <w:rsid w:val="003E303B"/>
    <w:rsid w:val="003E362F"/>
    <w:rsid w:val="003E36AE"/>
    <w:rsid w:val="003E37D0"/>
    <w:rsid w:val="003E382F"/>
    <w:rsid w:val="003E3B2C"/>
    <w:rsid w:val="003E3CC7"/>
    <w:rsid w:val="003E42CC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4DDA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A7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101"/>
    <w:rsid w:val="004073F9"/>
    <w:rsid w:val="0040746D"/>
    <w:rsid w:val="004074BC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AED"/>
    <w:rsid w:val="00412CEB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399"/>
    <w:rsid w:val="004277A0"/>
    <w:rsid w:val="004303D9"/>
    <w:rsid w:val="00430E2D"/>
    <w:rsid w:val="0043165B"/>
    <w:rsid w:val="0043259B"/>
    <w:rsid w:val="00432801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9D1"/>
    <w:rsid w:val="00453BBA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57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324"/>
    <w:rsid w:val="00473660"/>
    <w:rsid w:val="004740E7"/>
    <w:rsid w:val="0047484A"/>
    <w:rsid w:val="00474CA6"/>
    <w:rsid w:val="00475350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46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32A9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7BB"/>
    <w:rsid w:val="004B023C"/>
    <w:rsid w:val="004B0285"/>
    <w:rsid w:val="004B02A4"/>
    <w:rsid w:val="004B1123"/>
    <w:rsid w:val="004B1144"/>
    <w:rsid w:val="004B14E9"/>
    <w:rsid w:val="004B17D3"/>
    <w:rsid w:val="004B19E8"/>
    <w:rsid w:val="004B2036"/>
    <w:rsid w:val="004B22A0"/>
    <w:rsid w:val="004B24E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C46"/>
    <w:rsid w:val="004C549F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948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59BF"/>
    <w:rsid w:val="004F65ED"/>
    <w:rsid w:val="004F6697"/>
    <w:rsid w:val="004F675C"/>
    <w:rsid w:val="004F679E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DF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CDC"/>
    <w:rsid w:val="00522F53"/>
    <w:rsid w:val="00523328"/>
    <w:rsid w:val="00523732"/>
    <w:rsid w:val="005238A1"/>
    <w:rsid w:val="00523C5D"/>
    <w:rsid w:val="00523E01"/>
    <w:rsid w:val="00523FD4"/>
    <w:rsid w:val="005240C3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3184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374"/>
    <w:rsid w:val="0054061C"/>
    <w:rsid w:val="00540C54"/>
    <w:rsid w:val="00540E02"/>
    <w:rsid w:val="0054121F"/>
    <w:rsid w:val="00541571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60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1F6C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57B0E"/>
    <w:rsid w:val="00560493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21F1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C6F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CF8"/>
    <w:rsid w:val="00576E75"/>
    <w:rsid w:val="00576F82"/>
    <w:rsid w:val="005772BC"/>
    <w:rsid w:val="00577653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1D3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47D2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C025D"/>
    <w:rsid w:val="005C075E"/>
    <w:rsid w:val="005C0E71"/>
    <w:rsid w:val="005C1577"/>
    <w:rsid w:val="005C166B"/>
    <w:rsid w:val="005C1A19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6A6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2E5"/>
    <w:rsid w:val="005D3BFB"/>
    <w:rsid w:val="005D3EE8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D71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A4E"/>
    <w:rsid w:val="00626ABF"/>
    <w:rsid w:val="00626D55"/>
    <w:rsid w:val="006275D8"/>
    <w:rsid w:val="006300B9"/>
    <w:rsid w:val="00630AA5"/>
    <w:rsid w:val="00631AED"/>
    <w:rsid w:val="00631EEF"/>
    <w:rsid w:val="0063204E"/>
    <w:rsid w:val="0063208A"/>
    <w:rsid w:val="00632134"/>
    <w:rsid w:val="0063213A"/>
    <w:rsid w:val="00632679"/>
    <w:rsid w:val="0063307A"/>
    <w:rsid w:val="00633433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391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47EC5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5084"/>
    <w:rsid w:val="00655487"/>
    <w:rsid w:val="006557EB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67AC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940"/>
    <w:rsid w:val="00671ABC"/>
    <w:rsid w:val="00671D1B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789"/>
    <w:rsid w:val="00680879"/>
    <w:rsid w:val="006811EC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38B"/>
    <w:rsid w:val="006A691B"/>
    <w:rsid w:val="006A76AB"/>
    <w:rsid w:val="006A7D6C"/>
    <w:rsid w:val="006B0CBE"/>
    <w:rsid w:val="006B0DE2"/>
    <w:rsid w:val="006B1249"/>
    <w:rsid w:val="006B1493"/>
    <w:rsid w:val="006B1756"/>
    <w:rsid w:val="006B1E27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4800"/>
    <w:rsid w:val="006D50B7"/>
    <w:rsid w:val="006D5920"/>
    <w:rsid w:val="006D5A37"/>
    <w:rsid w:val="006D5D1B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D7E5A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6099"/>
    <w:rsid w:val="006E65ED"/>
    <w:rsid w:val="006E6919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292"/>
    <w:rsid w:val="00705759"/>
    <w:rsid w:val="00705828"/>
    <w:rsid w:val="00705B9A"/>
    <w:rsid w:val="00705C19"/>
    <w:rsid w:val="00705C82"/>
    <w:rsid w:val="00706188"/>
    <w:rsid w:val="007061FA"/>
    <w:rsid w:val="00706A7E"/>
    <w:rsid w:val="007073DA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826"/>
    <w:rsid w:val="0074143A"/>
    <w:rsid w:val="00741B7D"/>
    <w:rsid w:val="00741D04"/>
    <w:rsid w:val="00741D84"/>
    <w:rsid w:val="00742097"/>
    <w:rsid w:val="00742117"/>
    <w:rsid w:val="00743552"/>
    <w:rsid w:val="0074385E"/>
    <w:rsid w:val="00743EB8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456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054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1F71"/>
    <w:rsid w:val="00782741"/>
    <w:rsid w:val="00783164"/>
    <w:rsid w:val="007838A1"/>
    <w:rsid w:val="007838A5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79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91A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10A"/>
    <w:rsid w:val="007A42E2"/>
    <w:rsid w:val="007A479E"/>
    <w:rsid w:val="007A4801"/>
    <w:rsid w:val="007A48AF"/>
    <w:rsid w:val="007A4BD6"/>
    <w:rsid w:val="007A4C71"/>
    <w:rsid w:val="007A4D0E"/>
    <w:rsid w:val="007A5CC3"/>
    <w:rsid w:val="007A630E"/>
    <w:rsid w:val="007A647D"/>
    <w:rsid w:val="007A65D1"/>
    <w:rsid w:val="007A68D1"/>
    <w:rsid w:val="007A6B5D"/>
    <w:rsid w:val="007A6F29"/>
    <w:rsid w:val="007A71E3"/>
    <w:rsid w:val="007A7437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2D4"/>
    <w:rsid w:val="007C63EF"/>
    <w:rsid w:val="007C6730"/>
    <w:rsid w:val="007C7291"/>
    <w:rsid w:val="007C75D7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CFC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016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142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72"/>
    <w:rsid w:val="008102D2"/>
    <w:rsid w:val="008102EA"/>
    <w:rsid w:val="00810671"/>
    <w:rsid w:val="00810FEA"/>
    <w:rsid w:val="008110B0"/>
    <w:rsid w:val="008118C1"/>
    <w:rsid w:val="00811D0A"/>
    <w:rsid w:val="00812418"/>
    <w:rsid w:val="0081257E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11C"/>
    <w:rsid w:val="00827167"/>
    <w:rsid w:val="008272D4"/>
    <w:rsid w:val="0082732B"/>
    <w:rsid w:val="0082741B"/>
    <w:rsid w:val="00827787"/>
    <w:rsid w:val="00830413"/>
    <w:rsid w:val="00830961"/>
    <w:rsid w:val="008309E4"/>
    <w:rsid w:val="00830F0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44D"/>
    <w:rsid w:val="0084285D"/>
    <w:rsid w:val="008428AD"/>
    <w:rsid w:val="00842B93"/>
    <w:rsid w:val="0084303E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0ABC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06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4F6"/>
    <w:rsid w:val="008925D0"/>
    <w:rsid w:val="00892D7D"/>
    <w:rsid w:val="00892F4B"/>
    <w:rsid w:val="00892F86"/>
    <w:rsid w:val="00893914"/>
    <w:rsid w:val="00893B47"/>
    <w:rsid w:val="008946AF"/>
    <w:rsid w:val="008946BF"/>
    <w:rsid w:val="008950A3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AA6"/>
    <w:rsid w:val="008B3D28"/>
    <w:rsid w:val="008B41E4"/>
    <w:rsid w:val="008B47F1"/>
    <w:rsid w:val="008B52C8"/>
    <w:rsid w:val="008B63D4"/>
    <w:rsid w:val="008B6960"/>
    <w:rsid w:val="008B70B2"/>
    <w:rsid w:val="008C0522"/>
    <w:rsid w:val="008C05E9"/>
    <w:rsid w:val="008C0D71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0B9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3FBE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A2F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0F0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3E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634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4F3D"/>
    <w:rsid w:val="0091532F"/>
    <w:rsid w:val="00915A10"/>
    <w:rsid w:val="00915C41"/>
    <w:rsid w:val="00915E02"/>
    <w:rsid w:val="00915E07"/>
    <w:rsid w:val="0091606D"/>
    <w:rsid w:val="0091608F"/>
    <w:rsid w:val="009167AE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F89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3E9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5C6E"/>
    <w:rsid w:val="00945EBD"/>
    <w:rsid w:val="009462C8"/>
    <w:rsid w:val="00946C66"/>
    <w:rsid w:val="009477AD"/>
    <w:rsid w:val="009478DA"/>
    <w:rsid w:val="00947A4C"/>
    <w:rsid w:val="00947C71"/>
    <w:rsid w:val="00950109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138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0AA1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7CE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1499"/>
    <w:rsid w:val="0097158C"/>
    <w:rsid w:val="00971783"/>
    <w:rsid w:val="00972510"/>
    <w:rsid w:val="00972633"/>
    <w:rsid w:val="00972931"/>
    <w:rsid w:val="00973181"/>
    <w:rsid w:val="00973444"/>
    <w:rsid w:val="00973CF7"/>
    <w:rsid w:val="009740BD"/>
    <w:rsid w:val="0097450E"/>
    <w:rsid w:val="009746F3"/>
    <w:rsid w:val="009749FC"/>
    <w:rsid w:val="00975A9A"/>
    <w:rsid w:val="00975CF8"/>
    <w:rsid w:val="0097653B"/>
    <w:rsid w:val="0097654D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7DE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64A2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5A6"/>
    <w:rsid w:val="009B16EE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3DF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2D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DA6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6B2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6DB"/>
    <w:rsid w:val="00A52A93"/>
    <w:rsid w:val="00A52B9E"/>
    <w:rsid w:val="00A52D95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0AEE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0A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0C"/>
    <w:rsid w:val="00AA3F19"/>
    <w:rsid w:val="00AA4538"/>
    <w:rsid w:val="00AA4781"/>
    <w:rsid w:val="00AA48AC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28C9"/>
    <w:rsid w:val="00AB384A"/>
    <w:rsid w:val="00AB3902"/>
    <w:rsid w:val="00AB397B"/>
    <w:rsid w:val="00AB3C89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11AF"/>
    <w:rsid w:val="00AC274F"/>
    <w:rsid w:val="00AC2752"/>
    <w:rsid w:val="00AC2B35"/>
    <w:rsid w:val="00AC34C0"/>
    <w:rsid w:val="00AC34D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C71"/>
    <w:rsid w:val="00AD2572"/>
    <w:rsid w:val="00AD283F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2F3C"/>
    <w:rsid w:val="00AE367A"/>
    <w:rsid w:val="00AE3A84"/>
    <w:rsid w:val="00AE4437"/>
    <w:rsid w:val="00AE463C"/>
    <w:rsid w:val="00AE47D0"/>
    <w:rsid w:val="00AE47F0"/>
    <w:rsid w:val="00AE497B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087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298A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314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27C98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3FC6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4FF5"/>
    <w:rsid w:val="00B54FFF"/>
    <w:rsid w:val="00B55122"/>
    <w:rsid w:val="00B55127"/>
    <w:rsid w:val="00B552CE"/>
    <w:rsid w:val="00B55DF4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9D1"/>
    <w:rsid w:val="00B67A61"/>
    <w:rsid w:val="00B70278"/>
    <w:rsid w:val="00B70BBA"/>
    <w:rsid w:val="00B70FCD"/>
    <w:rsid w:val="00B71059"/>
    <w:rsid w:val="00B71BB8"/>
    <w:rsid w:val="00B71D08"/>
    <w:rsid w:val="00B71F45"/>
    <w:rsid w:val="00B72515"/>
    <w:rsid w:val="00B72889"/>
    <w:rsid w:val="00B72BFB"/>
    <w:rsid w:val="00B72C88"/>
    <w:rsid w:val="00B72F67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87C5E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3C49"/>
    <w:rsid w:val="00BB47D8"/>
    <w:rsid w:val="00BB4ADA"/>
    <w:rsid w:val="00BB5335"/>
    <w:rsid w:val="00BB55C9"/>
    <w:rsid w:val="00BB55D7"/>
    <w:rsid w:val="00BB58C2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044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4620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2E28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03B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06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093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5D0"/>
    <w:rsid w:val="00C32AAC"/>
    <w:rsid w:val="00C32D53"/>
    <w:rsid w:val="00C338B2"/>
    <w:rsid w:val="00C33BEA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896"/>
    <w:rsid w:val="00C35B61"/>
    <w:rsid w:val="00C35C6C"/>
    <w:rsid w:val="00C35E6D"/>
    <w:rsid w:val="00C36B56"/>
    <w:rsid w:val="00C375E7"/>
    <w:rsid w:val="00C376A6"/>
    <w:rsid w:val="00C37E10"/>
    <w:rsid w:val="00C37E70"/>
    <w:rsid w:val="00C40578"/>
    <w:rsid w:val="00C406B4"/>
    <w:rsid w:val="00C40705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3A8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B0D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851"/>
    <w:rsid w:val="00CB09A2"/>
    <w:rsid w:val="00CB10AC"/>
    <w:rsid w:val="00CB1205"/>
    <w:rsid w:val="00CB1A16"/>
    <w:rsid w:val="00CB22AF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B7733"/>
    <w:rsid w:val="00CC0586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AAA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06D"/>
    <w:rsid w:val="00CD2365"/>
    <w:rsid w:val="00CD2656"/>
    <w:rsid w:val="00CD2DC5"/>
    <w:rsid w:val="00CD3347"/>
    <w:rsid w:val="00CD3825"/>
    <w:rsid w:val="00CD3B73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197"/>
    <w:rsid w:val="00CF2674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954"/>
    <w:rsid w:val="00CF7A80"/>
    <w:rsid w:val="00CF7F92"/>
    <w:rsid w:val="00D00082"/>
    <w:rsid w:val="00D0058F"/>
    <w:rsid w:val="00D00646"/>
    <w:rsid w:val="00D0084A"/>
    <w:rsid w:val="00D00B50"/>
    <w:rsid w:val="00D00FFD"/>
    <w:rsid w:val="00D013BF"/>
    <w:rsid w:val="00D01B6C"/>
    <w:rsid w:val="00D01BB4"/>
    <w:rsid w:val="00D01D7B"/>
    <w:rsid w:val="00D01F4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CE4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83"/>
    <w:rsid w:val="00D232FE"/>
    <w:rsid w:val="00D244A4"/>
    <w:rsid w:val="00D2531F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5F4B"/>
    <w:rsid w:val="00D3638D"/>
    <w:rsid w:val="00D36B1C"/>
    <w:rsid w:val="00D36CB7"/>
    <w:rsid w:val="00D40079"/>
    <w:rsid w:val="00D41B6A"/>
    <w:rsid w:val="00D422C0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66"/>
    <w:rsid w:val="00D47AA3"/>
    <w:rsid w:val="00D47D77"/>
    <w:rsid w:val="00D5011F"/>
    <w:rsid w:val="00D50C67"/>
    <w:rsid w:val="00D510EB"/>
    <w:rsid w:val="00D5112F"/>
    <w:rsid w:val="00D515CE"/>
    <w:rsid w:val="00D517E4"/>
    <w:rsid w:val="00D51D65"/>
    <w:rsid w:val="00D51DEF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1464"/>
    <w:rsid w:val="00D62846"/>
    <w:rsid w:val="00D62B25"/>
    <w:rsid w:val="00D62C9D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06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69B"/>
    <w:rsid w:val="00DB4788"/>
    <w:rsid w:val="00DB4C9D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E9"/>
    <w:rsid w:val="00DC1791"/>
    <w:rsid w:val="00DC189C"/>
    <w:rsid w:val="00DC1976"/>
    <w:rsid w:val="00DC1990"/>
    <w:rsid w:val="00DC1CBC"/>
    <w:rsid w:val="00DC200A"/>
    <w:rsid w:val="00DC33E6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5B5"/>
    <w:rsid w:val="00DD2F70"/>
    <w:rsid w:val="00DD310D"/>
    <w:rsid w:val="00DD356B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1B69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15C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C12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0D2A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2DE6"/>
    <w:rsid w:val="00E73033"/>
    <w:rsid w:val="00E7315C"/>
    <w:rsid w:val="00E73A8C"/>
    <w:rsid w:val="00E740A2"/>
    <w:rsid w:val="00E7478A"/>
    <w:rsid w:val="00E74B96"/>
    <w:rsid w:val="00E753DF"/>
    <w:rsid w:val="00E754C3"/>
    <w:rsid w:val="00E75735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2F9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6E4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D08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CC"/>
    <w:rsid w:val="00ED58EE"/>
    <w:rsid w:val="00ED5BF5"/>
    <w:rsid w:val="00ED5FE3"/>
    <w:rsid w:val="00ED66C4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67"/>
    <w:rsid w:val="00EE2FA1"/>
    <w:rsid w:val="00EE31A2"/>
    <w:rsid w:val="00EE3AB0"/>
    <w:rsid w:val="00EE3DD5"/>
    <w:rsid w:val="00EE4518"/>
    <w:rsid w:val="00EE4588"/>
    <w:rsid w:val="00EE46DF"/>
    <w:rsid w:val="00EE4931"/>
    <w:rsid w:val="00EE4ADB"/>
    <w:rsid w:val="00EE4DB6"/>
    <w:rsid w:val="00EE4EC8"/>
    <w:rsid w:val="00EE561C"/>
    <w:rsid w:val="00EE5FEA"/>
    <w:rsid w:val="00EE603B"/>
    <w:rsid w:val="00EE75CA"/>
    <w:rsid w:val="00EE7765"/>
    <w:rsid w:val="00EE7767"/>
    <w:rsid w:val="00EF03F2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8B8"/>
    <w:rsid w:val="00EF593C"/>
    <w:rsid w:val="00EF5C53"/>
    <w:rsid w:val="00EF68B6"/>
    <w:rsid w:val="00EF6BB4"/>
    <w:rsid w:val="00EF713C"/>
    <w:rsid w:val="00EF77D8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17C4B"/>
    <w:rsid w:val="00F202F8"/>
    <w:rsid w:val="00F206E0"/>
    <w:rsid w:val="00F20C1A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1AD0"/>
    <w:rsid w:val="00F220E9"/>
    <w:rsid w:val="00F22187"/>
    <w:rsid w:val="00F2234A"/>
    <w:rsid w:val="00F22371"/>
    <w:rsid w:val="00F22640"/>
    <w:rsid w:val="00F23442"/>
    <w:rsid w:val="00F24185"/>
    <w:rsid w:val="00F24631"/>
    <w:rsid w:val="00F24F2A"/>
    <w:rsid w:val="00F25343"/>
    <w:rsid w:val="00F2548F"/>
    <w:rsid w:val="00F25588"/>
    <w:rsid w:val="00F27FA3"/>
    <w:rsid w:val="00F30A66"/>
    <w:rsid w:val="00F30EBF"/>
    <w:rsid w:val="00F313D9"/>
    <w:rsid w:val="00F315D6"/>
    <w:rsid w:val="00F317E9"/>
    <w:rsid w:val="00F31993"/>
    <w:rsid w:val="00F327BB"/>
    <w:rsid w:val="00F3292C"/>
    <w:rsid w:val="00F32C2A"/>
    <w:rsid w:val="00F33968"/>
    <w:rsid w:val="00F34004"/>
    <w:rsid w:val="00F34626"/>
    <w:rsid w:val="00F34C92"/>
    <w:rsid w:val="00F35776"/>
    <w:rsid w:val="00F35A13"/>
    <w:rsid w:val="00F35BDB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3A5"/>
    <w:rsid w:val="00F445AB"/>
    <w:rsid w:val="00F4474C"/>
    <w:rsid w:val="00F452B8"/>
    <w:rsid w:val="00F45B51"/>
    <w:rsid w:val="00F462EF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375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9E4"/>
    <w:rsid w:val="00F72CBA"/>
    <w:rsid w:val="00F72D47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102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4E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97C39"/>
    <w:rsid w:val="00FA00C0"/>
    <w:rsid w:val="00FA136B"/>
    <w:rsid w:val="00FA146D"/>
    <w:rsid w:val="00FA14C1"/>
    <w:rsid w:val="00FA17A0"/>
    <w:rsid w:val="00FA19E7"/>
    <w:rsid w:val="00FA1AE7"/>
    <w:rsid w:val="00FA22E0"/>
    <w:rsid w:val="00FA2335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385C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BF1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441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33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61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4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13">
    <w:name w:val="멘션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3">
    <w:name w:val="문서 구조 Char"/>
    <w:link w:val="af"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47752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8710-C046-4F57-BCD4-7AA21FD5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29</TotalTime>
  <Pages>5</Pages>
  <Words>1036</Words>
  <Characters>5908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5</cp:revision>
  <cp:lastPrinted>2014-08-09T03:01:00Z</cp:lastPrinted>
  <dcterms:created xsi:type="dcterms:W3CDTF">2024-11-08T04:47:00Z</dcterms:created>
  <dcterms:modified xsi:type="dcterms:W3CDTF">2024-11-08T05:52:00Z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