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14CB7173"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#11</w:t>
      </w:r>
      <w:r w:rsidR="005E0023">
        <w:rPr>
          <w:bCs/>
          <w:noProof w:val="0"/>
          <w:sz w:val="24"/>
          <w:szCs w:val="24"/>
        </w:rPr>
        <w:t>9</w:t>
      </w:r>
      <w:r w:rsidRPr="00B7321B">
        <w:rPr>
          <w:bCs/>
          <w:noProof w:val="0"/>
          <w:sz w:val="24"/>
          <w:szCs w:val="24"/>
        </w:rPr>
        <w:tab/>
      </w:r>
      <w:r w:rsidR="009F5C8D" w:rsidRPr="00B7321B">
        <w:rPr>
          <w:bCs/>
          <w:noProof w:val="0"/>
          <w:sz w:val="24"/>
          <w:szCs w:val="24"/>
        </w:rPr>
        <w:t>R1-24</w:t>
      </w:r>
      <w:r w:rsidR="009F5C8D" w:rsidRPr="00294972">
        <w:rPr>
          <w:bCs/>
          <w:noProof w:val="0"/>
          <w:sz w:val="24"/>
          <w:szCs w:val="24"/>
        </w:rPr>
        <w:t>1055</w:t>
      </w:r>
      <w:r w:rsidR="009F5C8D">
        <w:rPr>
          <w:bCs/>
          <w:noProof w:val="0"/>
          <w:sz w:val="24"/>
          <w:szCs w:val="24"/>
        </w:rPr>
        <w:t>5</w:t>
      </w:r>
    </w:p>
    <w:bookmarkEnd w:id="0"/>
    <w:bookmarkEnd w:id="1"/>
    <w:p w14:paraId="3591D07B" w14:textId="21143361" w:rsidR="00607A7F" w:rsidRPr="00B7321B" w:rsidRDefault="005E0023" w:rsidP="00607A7F">
      <w:pPr>
        <w:pStyle w:val="Header"/>
        <w:rPr>
          <w:bCs/>
          <w:noProof w:val="0"/>
          <w:sz w:val="24"/>
          <w:szCs w:val="24"/>
        </w:rPr>
      </w:pPr>
      <w:r>
        <w:rPr>
          <w:bCs/>
          <w:noProof w:val="0"/>
          <w:sz w:val="24"/>
          <w:szCs w:val="24"/>
        </w:rPr>
        <w:t>Orlando</w:t>
      </w:r>
      <w:r w:rsidR="00B7321B" w:rsidRPr="00B7321B">
        <w:rPr>
          <w:bCs/>
          <w:noProof w:val="0"/>
          <w:sz w:val="24"/>
          <w:szCs w:val="24"/>
        </w:rPr>
        <w:t xml:space="preserve">, </w:t>
      </w:r>
      <w:r>
        <w:rPr>
          <w:bCs/>
          <w:noProof w:val="0"/>
          <w:sz w:val="24"/>
          <w:szCs w:val="24"/>
        </w:rPr>
        <w:t>USA</w:t>
      </w:r>
      <w:r w:rsidR="00085A2D" w:rsidRPr="00B7321B">
        <w:rPr>
          <w:bCs/>
          <w:noProof w:val="0"/>
          <w:sz w:val="24"/>
          <w:szCs w:val="24"/>
        </w:rPr>
        <w:t xml:space="preserve">, </w:t>
      </w:r>
      <w:r w:rsidR="00B5317E" w:rsidRPr="00B7321B">
        <w:rPr>
          <w:bCs/>
          <w:noProof w:val="0"/>
          <w:sz w:val="24"/>
          <w:szCs w:val="24"/>
        </w:rPr>
        <w:t>1</w:t>
      </w:r>
      <w:r>
        <w:rPr>
          <w:bCs/>
          <w:noProof w:val="0"/>
          <w:sz w:val="24"/>
          <w:szCs w:val="24"/>
        </w:rPr>
        <w:t>8</w:t>
      </w:r>
      <w:r w:rsidR="00607A7F" w:rsidRPr="00B7321B">
        <w:rPr>
          <w:bCs/>
          <w:noProof w:val="0"/>
          <w:sz w:val="24"/>
          <w:szCs w:val="24"/>
        </w:rPr>
        <w:t xml:space="preserve"> – </w:t>
      </w:r>
      <w:r>
        <w:rPr>
          <w:bCs/>
          <w:noProof w:val="0"/>
          <w:sz w:val="24"/>
          <w:szCs w:val="24"/>
        </w:rPr>
        <w:t>22</w:t>
      </w:r>
      <w:r w:rsidR="00607A7F" w:rsidRPr="00B7321B">
        <w:rPr>
          <w:bCs/>
          <w:noProof w:val="0"/>
          <w:sz w:val="24"/>
          <w:szCs w:val="24"/>
        </w:rPr>
        <w:t xml:space="preserve"> </w:t>
      </w:r>
      <w:r>
        <w:rPr>
          <w:bCs/>
          <w:noProof w:val="0"/>
          <w:sz w:val="24"/>
          <w:szCs w:val="24"/>
        </w:rPr>
        <w:t>November</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38649FA6"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9F5C8D" w:rsidRPr="0087669A">
        <w:rPr>
          <w:rFonts w:cs="Arial"/>
          <w:b/>
          <w:bCs/>
          <w:sz w:val="24"/>
          <w:lang w:val="en-US"/>
        </w:rPr>
        <w:t>9.11.3</w:t>
      </w:r>
    </w:p>
    <w:p w14:paraId="30E02942" w14:textId="144C30D4"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9F5C8D" w:rsidRPr="00B7321B">
        <w:rPr>
          <w:rFonts w:ascii="Arial" w:hAnsi="Arial" w:cs="Arial"/>
          <w:b/>
          <w:bCs/>
          <w:sz w:val="24"/>
          <w:szCs w:val="24"/>
          <w:lang w:val="en-US"/>
        </w:rPr>
        <w:t>Nokia</w:t>
      </w:r>
      <w:r w:rsidR="009F5C8D" w:rsidRPr="0087669A">
        <w:rPr>
          <w:rFonts w:ascii="Arial" w:hAnsi="Arial" w:cs="Arial"/>
          <w:b/>
          <w:sz w:val="24"/>
          <w:szCs w:val="24"/>
        </w:rPr>
        <w:t>, Nokia Shanghai Bell</w:t>
      </w:r>
    </w:p>
    <w:p w14:paraId="30E02943" w14:textId="1B887BF5"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9F5C8D" w:rsidRPr="0087669A">
        <w:rPr>
          <w:rFonts w:ascii="Arial" w:hAnsi="Arial" w:cs="Arial"/>
          <w:b/>
          <w:sz w:val="24"/>
        </w:rPr>
        <w:t>Further discussion on uplink capacity enhancements for NR over NTN</w:t>
      </w:r>
    </w:p>
    <w:p w14:paraId="7D97F0E4" w14:textId="6FADEA82"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9F5C8D" w:rsidRPr="0087669A">
        <w:rPr>
          <w:rFonts w:ascii="Arial" w:hAnsi="Arial" w:cs="Arial"/>
          <w:b/>
          <w:sz w:val="24"/>
        </w:rPr>
        <w:t>NR_NTN_Ph3</w:t>
      </w:r>
    </w:p>
    <w:p w14:paraId="6EF54D4C" w14:textId="0A5E9CA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9F5C8D" w:rsidRPr="0087669A">
        <w:rPr>
          <w:rFonts w:ascii="Arial" w:hAnsi="Arial" w:cs="Arial"/>
          <w:b/>
          <w:sz w:val="24"/>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Default="008207FD" w:rsidP="008207FD">
      <w:pPr>
        <w:rPr>
          <w:rFonts w:ascii="Arial" w:hAnsi="Arial" w:cs="Arial"/>
          <w:b/>
          <w:bCs/>
          <w:sz w:val="24"/>
          <w:szCs w:val="24"/>
          <w:lang w:val="en-US"/>
        </w:rPr>
      </w:pPr>
    </w:p>
    <w:p w14:paraId="2D0FD968" w14:textId="77777777" w:rsidR="009F5C8D" w:rsidRPr="0087669A" w:rsidRDefault="009F5C8D" w:rsidP="009F5C8D">
      <w:pPr>
        <w:pStyle w:val="Heading1"/>
        <w:rPr>
          <w:lang w:val="en-US"/>
        </w:rPr>
      </w:pPr>
      <w:r w:rsidRPr="0087669A">
        <w:rPr>
          <w:lang w:val="en-US"/>
        </w:rPr>
        <w:t>Introduction</w:t>
      </w:r>
    </w:p>
    <w:p w14:paraId="54143DA7" w14:textId="77777777" w:rsidR="009F5C8D" w:rsidRPr="0087669A" w:rsidRDefault="009F5C8D" w:rsidP="009F5C8D">
      <w:r w:rsidRPr="0087669A">
        <w:t xml:space="preserve">In RAN#104 the work item on NR NTN (Non-Terrestrial Networks) enhancements was updated </w:t>
      </w:r>
      <w:r w:rsidRPr="0087669A">
        <w:rPr>
          <w:color w:val="2B579A"/>
          <w:shd w:val="clear" w:color="auto" w:fill="E6E6E6"/>
        </w:rPr>
        <w:fldChar w:fldCharType="begin"/>
      </w:r>
      <w:r w:rsidRPr="0087669A">
        <w:instrText xml:space="preserve"> REF _Ref100147501 \n \h </w:instrText>
      </w:r>
      <w:r w:rsidRPr="0087669A">
        <w:rPr>
          <w:color w:val="2B579A"/>
          <w:shd w:val="clear" w:color="auto" w:fill="E6E6E6"/>
        </w:rPr>
        <w:instrText xml:space="preserve"> \* MERGEFORMAT </w:instrText>
      </w:r>
      <w:r w:rsidRPr="0087669A">
        <w:rPr>
          <w:color w:val="2B579A"/>
          <w:shd w:val="clear" w:color="auto" w:fill="E6E6E6"/>
        </w:rPr>
      </w:r>
      <w:r w:rsidRPr="0087669A">
        <w:rPr>
          <w:color w:val="2B579A"/>
          <w:shd w:val="clear" w:color="auto" w:fill="E6E6E6"/>
        </w:rPr>
        <w:fldChar w:fldCharType="separate"/>
      </w:r>
      <w:r>
        <w:t>[1]</w:t>
      </w:r>
      <w:r w:rsidRPr="0087669A">
        <w:rPr>
          <w:color w:val="2B579A"/>
          <w:shd w:val="clear" w:color="auto" w:fill="E6E6E6"/>
        </w:rPr>
        <w:fldChar w:fldCharType="end"/>
      </w:r>
      <w:r w:rsidRPr="0087669A">
        <w:t>. Among the objectives of the work item, there is uplink capacity/throughput enhancement for FR1-NTN, using orthogonal cover codes (OCC). The objective description is as follows:</w:t>
      </w:r>
    </w:p>
    <w:tbl>
      <w:tblPr>
        <w:tblStyle w:val="TableGrid"/>
        <w:tblW w:w="0" w:type="auto"/>
        <w:tblLook w:val="04A0" w:firstRow="1" w:lastRow="0" w:firstColumn="1" w:lastColumn="0" w:noHBand="0" w:noVBand="1"/>
      </w:tblPr>
      <w:tblGrid>
        <w:gridCol w:w="9629"/>
      </w:tblGrid>
      <w:tr w:rsidR="009F5C8D" w:rsidRPr="00283612" w14:paraId="3E059953" w14:textId="77777777" w:rsidTr="00442D37">
        <w:tc>
          <w:tcPr>
            <w:tcW w:w="9629" w:type="dxa"/>
          </w:tcPr>
          <w:p w14:paraId="278E0576" w14:textId="77777777" w:rsidR="009F5C8D" w:rsidRPr="0087669A" w:rsidRDefault="009F5C8D" w:rsidP="00442D37">
            <w:pPr>
              <w:spacing w:line="276" w:lineRule="auto"/>
              <w:rPr>
                <w:rFonts w:eastAsia="Calibri"/>
                <w:lang w:eastAsia="ko-KR"/>
              </w:rPr>
            </w:pPr>
            <w:r w:rsidRPr="0087669A">
              <w:rPr>
                <w:rFonts w:eastAsia="Calibri"/>
                <w:lang w:eastAsia="ko-KR"/>
              </w:rPr>
              <w:t>Uplink Capacity/Cell Throughput Enhancement for FR1-NTN [RAN1, RAN2, RAN4]</w:t>
            </w:r>
          </w:p>
          <w:p w14:paraId="0E7458E3" w14:textId="77777777" w:rsidR="009F5C8D" w:rsidRPr="0087669A" w:rsidRDefault="009F5C8D" w:rsidP="009F5C8D">
            <w:pPr>
              <w:pStyle w:val="ListParagraph"/>
              <w:widowControl w:val="0"/>
              <w:numPr>
                <w:ilvl w:val="0"/>
                <w:numId w:val="41"/>
              </w:numPr>
              <w:spacing w:line="276" w:lineRule="auto"/>
              <w:jc w:val="both"/>
              <w:rPr>
                <w:sz w:val="20"/>
                <w:szCs w:val="20"/>
                <w:lang w:val="en-US"/>
              </w:rPr>
            </w:pPr>
            <w:r w:rsidRPr="0087669A">
              <w:rPr>
                <w:sz w:val="20"/>
                <w:szCs w:val="20"/>
                <w:lang w:val="en-US"/>
              </w:rPr>
              <w:t xml:space="preserve">Specify Orthogonal Cover Codes (OCC) for DFT-s-OFDM PUSCH at least for multiplexing 2 or 4 UEs when PUSCH repetitions are used </w:t>
            </w:r>
          </w:p>
          <w:p w14:paraId="2082A7DA"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 xml:space="preserve">Specify necessary </w:t>
            </w:r>
            <w:proofErr w:type="spellStart"/>
            <w:r w:rsidRPr="0087669A">
              <w:rPr>
                <w:sz w:val="20"/>
                <w:szCs w:val="20"/>
                <w:lang w:val="en-US"/>
              </w:rPr>
              <w:t>signalling</w:t>
            </w:r>
            <w:proofErr w:type="spellEnd"/>
            <w:r w:rsidRPr="0087669A">
              <w:rPr>
                <w:sz w:val="20"/>
                <w:szCs w:val="20"/>
                <w:lang w:val="en-US"/>
              </w:rPr>
              <w:t xml:space="preserve"> </w:t>
            </w:r>
          </w:p>
          <w:p w14:paraId="4F6E1030"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Update RF requirements accordingly, if needed</w:t>
            </w:r>
          </w:p>
          <w:p w14:paraId="4C6FF1E8" w14:textId="77777777" w:rsidR="009F5C8D" w:rsidRPr="0087669A" w:rsidRDefault="009F5C8D" w:rsidP="009F5C8D">
            <w:pPr>
              <w:pStyle w:val="ListParagraph"/>
              <w:widowControl w:val="0"/>
              <w:numPr>
                <w:ilvl w:val="0"/>
                <w:numId w:val="41"/>
              </w:numPr>
              <w:spacing w:line="276" w:lineRule="auto"/>
              <w:jc w:val="both"/>
              <w:rPr>
                <w:sz w:val="20"/>
                <w:szCs w:val="20"/>
                <w:lang w:val="en-US"/>
              </w:rPr>
            </w:pPr>
            <w:r w:rsidRPr="0087669A">
              <w:rPr>
                <w:sz w:val="20"/>
                <w:szCs w:val="20"/>
                <w:lang w:val="en-US"/>
              </w:rPr>
              <w:t>Notes for this objective:</w:t>
            </w:r>
          </w:p>
          <w:p w14:paraId="7DA01D68"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The enhancement is not targeting improvements/impacts of MU-MIMO capability</w:t>
            </w:r>
          </w:p>
          <w:p w14:paraId="02950D9B"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The enhancement is not targeted to PUSCH DMRS</w:t>
            </w:r>
          </w:p>
          <w:p w14:paraId="2B37994D"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No enhancement for initial access</w:t>
            </w:r>
          </w:p>
          <w:p w14:paraId="0F00D5FA"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Enhancements to PRACH are not in scope.</w:t>
            </w:r>
          </w:p>
          <w:p w14:paraId="2E1D8860" w14:textId="77777777" w:rsidR="009F5C8D" w:rsidRPr="0087669A" w:rsidRDefault="009F5C8D" w:rsidP="009F5C8D">
            <w:pPr>
              <w:pStyle w:val="ListParagraph"/>
              <w:widowControl w:val="0"/>
              <w:numPr>
                <w:ilvl w:val="1"/>
                <w:numId w:val="41"/>
              </w:numPr>
              <w:spacing w:line="276" w:lineRule="auto"/>
              <w:jc w:val="both"/>
              <w:rPr>
                <w:sz w:val="20"/>
                <w:szCs w:val="20"/>
                <w:lang w:val="en-US"/>
              </w:rPr>
            </w:pPr>
            <w:r w:rsidRPr="0087669A">
              <w:rPr>
                <w:sz w:val="20"/>
                <w:szCs w:val="20"/>
                <w:lang w:val="en-US"/>
              </w:rPr>
              <w:t>This feature may be applicable for UEs operating in terrestrial networks based on a common design</w:t>
            </w:r>
          </w:p>
        </w:tc>
      </w:tr>
    </w:tbl>
    <w:p w14:paraId="77D7E5CF" w14:textId="77777777" w:rsidR="009F5C8D" w:rsidRPr="0087669A" w:rsidRDefault="009F5C8D" w:rsidP="009F5C8D">
      <w:pPr>
        <w:spacing w:line="276" w:lineRule="auto"/>
      </w:pPr>
    </w:p>
    <w:p w14:paraId="30981C2E" w14:textId="77777777" w:rsidR="009F5C8D" w:rsidRDefault="009F5C8D" w:rsidP="009F5C8D">
      <w:pPr>
        <w:rPr>
          <w:lang w:val="en-US"/>
        </w:rPr>
      </w:pPr>
      <w:r w:rsidRPr="0087669A">
        <w:t>RAN1 should hence focus on specifying OCC for multiplexing at least up to 4 UEs when PUSCH repetitions are used without impacting MU-MIMO capabilities.</w:t>
      </w:r>
    </w:p>
    <w:p w14:paraId="567DCC6E" w14:textId="77777777" w:rsidR="009F5C8D" w:rsidRPr="00B7321B" w:rsidRDefault="009F5C8D" w:rsidP="009F5C8D">
      <w:pPr>
        <w:pStyle w:val="Heading1"/>
        <w:rPr>
          <w:lang w:val="en-US"/>
        </w:rPr>
      </w:pPr>
      <w:r w:rsidRPr="00B7321B">
        <w:rPr>
          <w:lang w:val="en-US"/>
        </w:rPr>
        <w:t>Discussion</w:t>
      </w:r>
    </w:p>
    <w:p w14:paraId="331868E2" w14:textId="77777777" w:rsidR="009F5C8D" w:rsidRPr="0087669A" w:rsidRDefault="009F5C8D" w:rsidP="009F5C8D">
      <w:pPr>
        <w:spacing w:line="276" w:lineRule="auto"/>
      </w:pPr>
      <w:r w:rsidRPr="0087669A">
        <w:t>The new WID after the update from RAN#104 requires RAN1 to specify OCC for at least up to 4 UEs when PUSCH repetitions are enabled. This is also in line with the agreement RAN1 made in RAN1#117 for the support of OCC for PUSCH in Rel-19 NR NTN:</w:t>
      </w:r>
    </w:p>
    <w:p w14:paraId="4A7C8689" w14:textId="77777777" w:rsidR="009F5C8D" w:rsidRDefault="009F5C8D" w:rsidP="009F5C8D">
      <w:pPr>
        <w:spacing w:line="276" w:lineRule="auto"/>
      </w:pPr>
      <w:r w:rsidRPr="0087669A">
        <w:rPr>
          <w:noProof/>
        </w:rPr>
        <w:lastRenderedPageBreak/>
        <w:drawing>
          <wp:inline distT="0" distB="0" distL="0" distR="0" wp14:anchorId="6DD61713" wp14:editId="49402ABD">
            <wp:extent cx="6120130" cy="1222375"/>
            <wp:effectExtent l="0" t="0" r="0" b="0"/>
            <wp:docPr id="747402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1222375"/>
                    </a:xfrm>
                    <a:prstGeom prst="rect">
                      <a:avLst/>
                    </a:prstGeom>
                  </pic:spPr>
                </pic:pic>
              </a:graphicData>
            </a:graphic>
          </wp:inline>
        </w:drawing>
      </w:r>
    </w:p>
    <w:p w14:paraId="264206D8" w14:textId="77777777" w:rsidR="009F5C8D" w:rsidRPr="0087669A" w:rsidRDefault="009F5C8D" w:rsidP="009F5C8D">
      <w:pPr>
        <w:spacing w:line="276" w:lineRule="auto"/>
      </w:pPr>
      <w:r>
        <w:t xml:space="preserve">More discussions on this occurred in the latest RAN1 #118-bis meeting, where </w:t>
      </w:r>
      <w:r w:rsidRPr="0087669A">
        <w:t xml:space="preserve">the following </w:t>
      </w:r>
      <w:r>
        <w:t xml:space="preserve">working assumption </w:t>
      </w:r>
      <w:r w:rsidRPr="0087669A">
        <w:t xml:space="preserve">was </w:t>
      </w:r>
      <w:r>
        <w:t>concluded</w:t>
      </w:r>
      <w:r w:rsidRPr="0087669A">
        <w:t>:</w:t>
      </w:r>
    </w:p>
    <w:tbl>
      <w:tblPr>
        <w:tblStyle w:val="TableGrid"/>
        <w:tblW w:w="0" w:type="auto"/>
        <w:tblLook w:val="04A0" w:firstRow="1" w:lastRow="0" w:firstColumn="1" w:lastColumn="0" w:noHBand="0" w:noVBand="1"/>
      </w:tblPr>
      <w:tblGrid>
        <w:gridCol w:w="9962"/>
      </w:tblGrid>
      <w:tr w:rsidR="009F5C8D" w:rsidRPr="00F96E4F" w14:paraId="059802DC" w14:textId="77777777" w:rsidTr="00442D37">
        <w:trPr>
          <w:cantSplit/>
        </w:trPr>
        <w:tc>
          <w:tcPr>
            <w:tcW w:w="9962" w:type="dxa"/>
          </w:tcPr>
          <w:p w14:paraId="4E0D5479" w14:textId="77777777" w:rsidR="009F5C8D" w:rsidRPr="00BE73DC" w:rsidRDefault="009F5C8D" w:rsidP="00442D37">
            <w:pPr>
              <w:spacing w:after="0" w:line="276" w:lineRule="auto"/>
            </w:pPr>
            <w:r w:rsidRPr="00BE73DC">
              <w:rPr>
                <w:highlight w:val="darkYellow"/>
              </w:rPr>
              <w:t>Working assumption​</w:t>
            </w:r>
          </w:p>
          <w:p w14:paraId="706E9526" w14:textId="77777777" w:rsidR="009F5C8D" w:rsidRPr="00BE73DC" w:rsidRDefault="009F5C8D" w:rsidP="00442D37">
            <w:pPr>
              <w:spacing w:after="0" w:line="276" w:lineRule="auto"/>
            </w:pPr>
            <w:r w:rsidRPr="00BE73DC">
              <w:t>For the normative phase, ​</w:t>
            </w:r>
          </w:p>
          <w:p w14:paraId="5D5CC1EC" w14:textId="77777777" w:rsidR="009F5C8D" w:rsidRPr="00BE73DC" w:rsidRDefault="009F5C8D" w:rsidP="009F5C8D">
            <w:pPr>
              <w:widowControl w:val="0"/>
              <w:numPr>
                <w:ilvl w:val="0"/>
                <w:numId w:val="44"/>
              </w:numPr>
              <w:overflowPunct/>
              <w:autoSpaceDE/>
              <w:autoSpaceDN/>
              <w:adjustRightInd/>
              <w:spacing w:after="0" w:line="276" w:lineRule="auto"/>
              <w:jc w:val="both"/>
              <w:textAlignment w:val="auto"/>
            </w:pPr>
            <w:r w:rsidRPr="00BE73DC">
              <w:t>Support OCC length 2 with inter-slot OCC to multiplex up to 2 UEs.​</w:t>
            </w:r>
          </w:p>
          <w:p w14:paraId="4A8862F6" w14:textId="77777777" w:rsidR="009F5C8D" w:rsidRPr="00BE73DC" w:rsidRDefault="009F5C8D" w:rsidP="009F5C8D">
            <w:pPr>
              <w:widowControl w:val="0"/>
              <w:numPr>
                <w:ilvl w:val="0"/>
                <w:numId w:val="44"/>
              </w:numPr>
              <w:overflowPunct/>
              <w:autoSpaceDE/>
              <w:autoSpaceDN/>
              <w:adjustRightInd/>
              <w:spacing w:after="0" w:line="276" w:lineRule="auto"/>
              <w:jc w:val="both"/>
              <w:textAlignment w:val="auto"/>
            </w:pPr>
            <w:r w:rsidRPr="00BE73DC">
              <w:t>Support OCC length 4 with one of the following OCC techniques​</w:t>
            </w:r>
          </w:p>
          <w:p w14:paraId="6D49443E" w14:textId="77777777" w:rsidR="009F5C8D" w:rsidRPr="00BE73DC" w:rsidRDefault="009F5C8D" w:rsidP="009F5C8D">
            <w:pPr>
              <w:widowControl w:val="0"/>
              <w:numPr>
                <w:ilvl w:val="1"/>
                <w:numId w:val="44"/>
              </w:numPr>
              <w:overflowPunct/>
              <w:autoSpaceDE/>
              <w:autoSpaceDN/>
              <w:adjustRightInd/>
              <w:spacing w:after="0" w:line="276" w:lineRule="auto"/>
              <w:jc w:val="both"/>
              <w:textAlignment w:val="auto"/>
            </w:pPr>
            <w:r w:rsidRPr="00BE73DC">
              <w:t>Option 1: Inter-slot with OCC length 4 to multiplex up to 4 UEs.​</w:t>
            </w:r>
          </w:p>
          <w:p w14:paraId="2ECBE64D" w14:textId="77777777" w:rsidR="009F5C8D" w:rsidRPr="00BE73DC" w:rsidRDefault="009F5C8D" w:rsidP="009F5C8D">
            <w:pPr>
              <w:widowControl w:val="0"/>
              <w:numPr>
                <w:ilvl w:val="1"/>
                <w:numId w:val="44"/>
              </w:numPr>
              <w:overflowPunct/>
              <w:autoSpaceDE/>
              <w:autoSpaceDN/>
              <w:adjustRightInd/>
              <w:spacing w:after="0" w:line="276" w:lineRule="auto"/>
              <w:jc w:val="both"/>
              <w:textAlignment w:val="auto"/>
            </w:pPr>
            <w:r w:rsidRPr="00BE73DC">
              <w:t>Option 2: Intra-symbol pre-DFT OCC with OCC length 4 to multiplex up to 4 UEs.​</w:t>
            </w:r>
          </w:p>
          <w:p w14:paraId="5F4EE17A" w14:textId="77777777" w:rsidR="009F5C8D" w:rsidRPr="00BE73DC" w:rsidRDefault="009F5C8D" w:rsidP="009F5C8D">
            <w:pPr>
              <w:widowControl w:val="0"/>
              <w:numPr>
                <w:ilvl w:val="1"/>
                <w:numId w:val="44"/>
              </w:numPr>
              <w:overflowPunct/>
              <w:autoSpaceDE/>
              <w:autoSpaceDN/>
              <w:adjustRightInd/>
              <w:spacing w:after="0" w:line="276" w:lineRule="auto"/>
              <w:jc w:val="both"/>
              <w:textAlignment w:val="auto"/>
            </w:pPr>
            <w:r w:rsidRPr="00BE73DC">
              <w:t>Option 3: Combination of Inter-slot OCC with OCC length 2 and intra-symbol pre-DFT OCC with OCC length 2 to multiplex up to 4 UEs.​</w:t>
            </w:r>
          </w:p>
          <w:p w14:paraId="702CE66D" w14:textId="77777777" w:rsidR="009F5C8D" w:rsidRPr="00BE73DC" w:rsidRDefault="009F5C8D" w:rsidP="009F5C8D">
            <w:pPr>
              <w:widowControl w:val="0"/>
              <w:numPr>
                <w:ilvl w:val="1"/>
                <w:numId w:val="44"/>
              </w:numPr>
              <w:overflowPunct/>
              <w:autoSpaceDE/>
              <w:autoSpaceDN/>
              <w:adjustRightInd/>
              <w:spacing w:after="0" w:line="276" w:lineRule="auto"/>
              <w:jc w:val="both"/>
              <w:textAlignment w:val="auto"/>
            </w:pPr>
            <w:r w:rsidRPr="00BE73DC">
              <w:t>Note 1:​</w:t>
            </w:r>
          </w:p>
          <w:p w14:paraId="0590CD07" w14:textId="77777777" w:rsidR="009F5C8D" w:rsidRPr="00BE73DC" w:rsidRDefault="009F5C8D" w:rsidP="009F5C8D">
            <w:pPr>
              <w:widowControl w:val="0"/>
              <w:numPr>
                <w:ilvl w:val="2"/>
                <w:numId w:val="44"/>
              </w:numPr>
              <w:overflowPunct/>
              <w:autoSpaceDE/>
              <w:autoSpaceDN/>
              <w:adjustRightInd/>
              <w:spacing w:after="0" w:line="276" w:lineRule="auto"/>
              <w:jc w:val="both"/>
              <w:textAlignment w:val="auto"/>
            </w:pPr>
            <w:r w:rsidRPr="00BE73DC">
              <w:t>At least consider 8 slots, 16 slots, and 20 slots for VoIP with BLER 2% target, with 1 RB, 2 RBs when comparing Option 1, Option 2, and Option 3. Companies can additionally report on 4 slots at least for 2 RBs.​</w:t>
            </w:r>
          </w:p>
          <w:p w14:paraId="1F162889" w14:textId="77777777" w:rsidR="009F5C8D" w:rsidRPr="00BE73DC" w:rsidRDefault="009F5C8D" w:rsidP="009F5C8D">
            <w:pPr>
              <w:widowControl w:val="0"/>
              <w:numPr>
                <w:ilvl w:val="2"/>
                <w:numId w:val="44"/>
              </w:numPr>
              <w:overflowPunct/>
              <w:autoSpaceDE/>
              <w:autoSpaceDN/>
              <w:adjustRightInd/>
              <w:spacing w:after="0" w:line="276" w:lineRule="auto"/>
              <w:jc w:val="both"/>
              <w:textAlignment w:val="auto"/>
            </w:pPr>
            <w:r w:rsidRPr="00BE73DC">
              <w:t xml:space="preserve">Option 2 assumes </w:t>
            </w:r>
            <w:proofErr w:type="spellStart"/>
            <w:r w:rsidRPr="00BE73DC">
              <w:t>TBoMS</w:t>
            </w:r>
            <w:proofErr w:type="spellEnd"/>
            <w:r w:rsidRPr="00BE73DC">
              <w:t xml:space="preserve">, FFS Option 3 assumes </w:t>
            </w:r>
            <w:proofErr w:type="spellStart"/>
            <w:r w:rsidRPr="00BE73DC">
              <w:t>TBoMS</w:t>
            </w:r>
            <w:proofErr w:type="spellEnd"/>
            <w:r w:rsidRPr="00BE73DC">
              <w:t>​</w:t>
            </w:r>
          </w:p>
          <w:p w14:paraId="301DE2F1" w14:textId="77777777" w:rsidR="009F5C8D" w:rsidRPr="00BE73DC" w:rsidRDefault="009F5C8D" w:rsidP="009F5C8D">
            <w:pPr>
              <w:widowControl w:val="0"/>
              <w:numPr>
                <w:ilvl w:val="1"/>
                <w:numId w:val="44"/>
              </w:numPr>
              <w:overflowPunct/>
              <w:autoSpaceDE/>
              <w:autoSpaceDN/>
              <w:adjustRightInd/>
              <w:spacing w:after="0" w:line="276" w:lineRule="auto"/>
              <w:jc w:val="both"/>
              <w:textAlignment w:val="auto"/>
            </w:pPr>
            <w:r w:rsidRPr="00BE73DC">
              <w:t>Note 2: as part of the working assumption, it is assumed that there would be separate UE capabilities for OCC length 2 and OCC length 4, where UE capability for OCC length 2 is a prerequisite for UE capability for OCC length 4.</w:t>
            </w:r>
          </w:p>
        </w:tc>
      </w:tr>
    </w:tbl>
    <w:p w14:paraId="33B25417" w14:textId="77777777" w:rsidR="009F5C8D" w:rsidRPr="0087669A" w:rsidRDefault="009F5C8D" w:rsidP="009F5C8D">
      <w:pPr>
        <w:spacing w:line="276" w:lineRule="auto"/>
      </w:pPr>
    </w:p>
    <w:p w14:paraId="5B50C999" w14:textId="77777777" w:rsidR="009F5C8D" w:rsidRPr="0087669A" w:rsidRDefault="009F5C8D" w:rsidP="009F5C8D">
      <w:pPr>
        <w:spacing w:line="276" w:lineRule="auto"/>
      </w:pPr>
      <w:r>
        <w:t>Two basic mechanisms are therefore being discussed to realize multiplexing of up to 4 UEs, namely inter-slot and intra-slot pre-DFT OCC.</w:t>
      </w:r>
    </w:p>
    <w:p w14:paraId="4552EB37" w14:textId="77777777" w:rsidR="009F5C8D" w:rsidRPr="0087669A" w:rsidRDefault="009F5C8D" w:rsidP="009F5C8D">
      <w:pPr>
        <w:spacing w:line="276" w:lineRule="auto"/>
      </w:pPr>
      <w:r w:rsidRPr="0087669A">
        <w:t>The intra-symbol pre-DFT OCC scheme refers to application of an orthogonal cover code in the time domain within an OFDM symbol (before DFT operation). Although such a scheme does not suffer from channel decorrelation in time or frequency for a limited number of UEs</w:t>
      </w:r>
      <w:r>
        <w:t xml:space="preserve"> (e.g. up to 4 UEs)</w:t>
      </w:r>
      <w:r w:rsidRPr="0087669A">
        <w:t xml:space="preserve">, it requires an expansion of the transmission bandwidth directly proportional to the number of UEs to multiplex, e.g. if two UEs are to be multiplexed both transmitting data occupying one PRB (12 REs), two PRBs are necessary for such multiplexing. However, considering that a </w:t>
      </w:r>
      <w:proofErr w:type="spellStart"/>
      <w:r w:rsidRPr="0087669A">
        <w:t>gNB</w:t>
      </w:r>
      <w:proofErr w:type="spellEnd"/>
      <w:r w:rsidRPr="0087669A">
        <w:t xml:space="preserve"> can schedule the two UEs separately and orthogonally in the two distinct PRBs, the motivation for introducing such a scheme for more than one PRB is unclear.</w:t>
      </w:r>
    </w:p>
    <w:p w14:paraId="191687C2" w14:textId="77777777" w:rsidR="009F5C8D" w:rsidRPr="0087669A" w:rsidRDefault="009F5C8D" w:rsidP="009F5C8D">
      <w:pPr>
        <w:spacing w:line="276" w:lineRule="auto"/>
        <w:rPr>
          <w:b/>
        </w:rPr>
      </w:pPr>
      <w:r w:rsidRPr="0087669A">
        <w:rPr>
          <w:b/>
        </w:rPr>
        <w:t>Observation 1: Motivation for introducing the intra-symbol pre-DFT OCC scheme is unclear when more than 1 PRB is used for the transmission.</w:t>
      </w:r>
    </w:p>
    <w:p w14:paraId="1062CABD" w14:textId="77777777" w:rsidR="009F5C8D" w:rsidRDefault="009F5C8D" w:rsidP="009F5C8D">
      <w:pPr>
        <w:spacing w:line="276" w:lineRule="auto"/>
      </w:pPr>
      <w:r w:rsidRPr="0087669A">
        <w:t xml:space="preserve">However, even in the case the schemes of intra-symbol OCC </w:t>
      </w:r>
      <w:r>
        <w:t>is</w:t>
      </w:r>
      <w:r w:rsidRPr="0087669A">
        <w:t xml:space="preserve"> used only when 1 PRB is used for the PUSCH, such scheme would impact the coding rate of the signal generated in the slot</w:t>
      </w:r>
      <w:r>
        <w:t xml:space="preserve"> if the TBS is not scaled or impact the single UE throughput in case TBS is scaled</w:t>
      </w:r>
      <w:r w:rsidRPr="0087669A">
        <w:t>.</w:t>
      </w:r>
    </w:p>
    <w:p w14:paraId="39085D0C" w14:textId="77777777" w:rsidR="009F5C8D" w:rsidRDefault="009F5C8D" w:rsidP="009F5C8D">
      <w:pPr>
        <w:spacing w:line="276" w:lineRule="auto"/>
      </w:pPr>
      <w:r>
        <w:t>In the case the TBS is not scaled</w:t>
      </w:r>
      <w:r w:rsidRPr="0087669A">
        <w:t xml:space="preserve">, since only half or a quarter of the scheduled resources are available within each slot in the case of 2 or 4 UEs multiplexed, respectively, the coding rate </w:t>
      </w:r>
      <w:r>
        <w:t xml:space="preserve">within a single slot </w:t>
      </w:r>
      <w:r w:rsidRPr="0087669A">
        <w:t xml:space="preserve">would double or increase four times, </w:t>
      </w:r>
      <w:r>
        <w:t xml:space="preserve">thereby </w:t>
      </w:r>
      <w:r w:rsidRPr="0087669A">
        <w:t>impacting the performance of the PUSCH</w:t>
      </w:r>
      <w:r>
        <w:t xml:space="preserve"> over one slot</w:t>
      </w:r>
      <w:r w:rsidRPr="0087669A">
        <w:t>.</w:t>
      </w:r>
      <w:r>
        <w:t xml:space="preserve"> Especially at MCS index 3 and above, increasing the coding rate 4 times would bring the coding rate around and above 1, meaning that the transmission would not anymore be </w:t>
      </w:r>
      <w:r>
        <w:lastRenderedPageBreak/>
        <w:t>self-decodable. In other words, if the TBS is not scaled, MCS would be upper limited to MCS 2 and therefore the single UE throughput would be limited accordingly.</w:t>
      </w:r>
    </w:p>
    <w:p w14:paraId="10E66B88" w14:textId="77777777" w:rsidR="009F5C8D" w:rsidRPr="0087669A" w:rsidRDefault="009F5C8D" w:rsidP="009F5C8D">
      <w:pPr>
        <w:spacing w:line="276" w:lineRule="auto"/>
      </w:pPr>
      <w:r>
        <w:t>In the case of the TBS is scaled, we do not see the gain of applying this scheme. From the WID, the OCC scheme targets increase in cell throughput, but if each of the multiplexed UE scales its TBS by the OCC size, each UE will be operating at lower throughput, and therefore the cell throughput would remain the same as if a single UE was scheduled in the same resources.</w:t>
      </w:r>
    </w:p>
    <w:p w14:paraId="72B7EF89" w14:textId="77777777" w:rsidR="009F5C8D" w:rsidRDefault="009F5C8D" w:rsidP="009F5C8D">
      <w:pPr>
        <w:spacing w:line="276" w:lineRule="auto"/>
        <w:rPr>
          <w:b/>
        </w:rPr>
      </w:pPr>
      <w:r w:rsidRPr="0087669A">
        <w:rPr>
          <w:b/>
        </w:rPr>
        <w:t xml:space="preserve">Observation 2: Intra-symbol pre-DFT OCC will impact the </w:t>
      </w:r>
      <w:r>
        <w:rPr>
          <w:b/>
        </w:rPr>
        <w:t>single UE and cell throughput in both cases the TBS is scaled with the OCC size or not, rendering the scheme not suitable for uplink cell throughput enhancements.</w:t>
      </w:r>
    </w:p>
    <w:p w14:paraId="156D3E47" w14:textId="77777777" w:rsidR="009F5C8D" w:rsidRPr="0087669A" w:rsidRDefault="009F5C8D" w:rsidP="009F5C8D">
      <w:pPr>
        <w:spacing w:line="276" w:lineRule="auto"/>
      </w:pPr>
      <w:r w:rsidRPr="0087669A">
        <w:t xml:space="preserve">In addition to the above observations, it is to be noted that the intra-symbol pre-DFT OCC scheme would have a negative impact in terms of in-band emissions (IBE) to the other multiplexed UEs. Indeed, differently than the scheme of OCC across PUSCH repetitions, multiplexed UEs using intra-symbol </w:t>
      </w:r>
      <w:r>
        <w:t xml:space="preserve">pre DFT-S-OFDM </w:t>
      </w:r>
      <w:r w:rsidRPr="0087669A">
        <w:t>OCC would transmit their signals in a comb manner in the frequency domain, and the emissions from transmission of one UE would impact reception of the other UEs. It is to be noted that no RAN4 requirements exists for controlling such emissions, except for the EVM which is much looser than the IBE requirement. Such an effect would not be visible for the case of inter-slot OCC, wherein the distortion generated from one UE in adjacent subcarriers will be cancelled by the inter-slot OCC application.</w:t>
      </w:r>
    </w:p>
    <w:p w14:paraId="1AFAE5AA" w14:textId="77777777" w:rsidR="009F5C8D" w:rsidRDefault="009F5C8D" w:rsidP="009F5C8D">
      <w:pPr>
        <w:spacing w:line="276" w:lineRule="auto"/>
        <w:rPr>
          <w:b/>
        </w:rPr>
      </w:pPr>
      <w:r w:rsidRPr="0087669A">
        <w:rPr>
          <w:b/>
        </w:rPr>
        <w:t>Observation 3: Intra-symbol OCC suffers from inter subcarrier emissions lowering its performance in actual deployments.</w:t>
      </w:r>
    </w:p>
    <w:p w14:paraId="26496341" w14:textId="77777777" w:rsidR="009F5C8D" w:rsidRDefault="009F5C8D" w:rsidP="009F5C8D">
      <w:pPr>
        <w:spacing w:line="276" w:lineRule="auto"/>
      </w:pPr>
      <w:r w:rsidRPr="0087669A">
        <w:t>Based on the above observations,</w:t>
      </w:r>
      <w:r>
        <w:t xml:space="preserve"> </w:t>
      </w:r>
      <w:r w:rsidRPr="0087669A">
        <w:t>we prefer limiting the OCC solution to the case of inter-slot OCC.</w:t>
      </w:r>
      <w:r w:rsidRPr="00363107">
        <w:t xml:space="preserve"> </w:t>
      </w:r>
      <w:r>
        <w:t xml:space="preserve">We therefore support the latest working assumption with Option 1 of the second bullet, i.e. inter-slot with OCC length 4 to multiplex up to 4 UEs. Since for 2 UEs inter-slot OCC will be considered, Option 1 further allows for a unified design of the feature. In addition, UE grouping at </w:t>
      </w:r>
      <w:proofErr w:type="spellStart"/>
      <w:r>
        <w:t>gNB</w:t>
      </w:r>
      <w:proofErr w:type="spellEnd"/>
      <w:r>
        <w:t xml:space="preserve"> and/or residual CFO compensation can be used to alleviate the problem caused by the residual UE CFO up to 0.1ppm. Our proposal is therefore to confirm the working assumption with option 1.</w:t>
      </w:r>
    </w:p>
    <w:p w14:paraId="68718CCD" w14:textId="77777777" w:rsidR="009F5C8D" w:rsidRDefault="009F5C8D" w:rsidP="009F5C8D">
      <w:pPr>
        <w:spacing w:line="276" w:lineRule="auto"/>
        <w:rPr>
          <w:b/>
        </w:rPr>
      </w:pPr>
      <w:r w:rsidRPr="0095316D">
        <w:rPr>
          <w:b/>
        </w:rPr>
        <w:t xml:space="preserve">Proposal </w:t>
      </w:r>
      <w:r>
        <w:rPr>
          <w:b/>
        </w:rPr>
        <w:t>1:</w:t>
      </w:r>
      <w:r w:rsidRPr="0095316D">
        <w:rPr>
          <w:b/>
        </w:rPr>
        <w:t xml:space="preserve"> Confirm </w:t>
      </w:r>
      <w:r>
        <w:rPr>
          <w:b/>
        </w:rPr>
        <w:t xml:space="preserve">the </w:t>
      </w:r>
      <w:r w:rsidRPr="0095316D">
        <w:rPr>
          <w:b/>
        </w:rPr>
        <w:t xml:space="preserve">working assumption with support </w:t>
      </w:r>
      <w:r>
        <w:rPr>
          <w:b/>
        </w:rPr>
        <w:t xml:space="preserve">for </w:t>
      </w:r>
      <w:r w:rsidRPr="0095316D">
        <w:rPr>
          <w:b/>
        </w:rPr>
        <w:t xml:space="preserve">OCC length </w:t>
      </w:r>
      <w:r>
        <w:rPr>
          <w:b/>
        </w:rPr>
        <w:t>2</w:t>
      </w:r>
      <w:r w:rsidRPr="0095316D">
        <w:rPr>
          <w:b/>
        </w:rPr>
        <w:t xml:space="preserve"> with inter-slot OCC</w:t>
      </w:r>
      <w:r w:rsidRPr="0062263E">
        <w:rPr>
          <w:b/>
        </w:rPr>
        <w:t xml:space="preserve"> </w:t>
      </w:r>
      <w:r w:rsidRPr="0095316D">
        <w:rPr>
          <w:b/>
        </w:rPr>
        <w:t xml:space="preserve">to multiplex up to </w:t>
      </w:r>
      <w:r>
        <w:rPr>
          <w:b/>
        </w:rPr>
        <w:t>2</w:t>
      </w:r>
      <w:r w:rsidRPr="0095316D">
        <w:rPr>
          <w:b/>
        </w:rPr>
        <w:t xml:space="preserve"> UEs.</w:t>
      </w:r>
    </w:p>
    <w:p w14:paraId="67338CA8" w14:textId="77777777" w:rsidR="009F5C8D" w:rsidRPr="00436A34" w:rsidRDefault="009F5C8D" w:rsidP="009F5C8D">
      <w:pPr>
        <w:spacing w:line="276" w:lineRule="auto"/>
        <w:rPr>
          <w:b/>
        </w:rPr>
      </w:pPr>
      <w:r w:rsidRPr="0095316D">
        <w:rPr>
          <w:b/>
        </w:rPr>
        <w:t xml:space="preserve">Proposal </w:t>
      </w:r>
      <w:r>
        <w:rPr>
          <w:b/>
        </w:rPr>
        <w:t>2:</w:t>
      </w:r>
      <w:r w:rsidRPr="0095316D">
        <w:rPr>
          <w:b/>
        </w:rPr>
        <w:t xml:space="preserve"> Confirm </w:t>
      </w:r>
      <w:r>
        <w:rPr>
          <w:b/>
        </w:rPr>
        <w:t xml:space="preserve">the </w:t>
      </w:r>
      <w:r w:rsidRPr="0095316D">
        <w:rPr>
          <w:b/>
        </w:rPr>
        <w:t>working assumption with support</w:t>
      </w:r>
      <w:r>
        <w:rPr>
          <w:b/>
        </w:rPr>
        <w:t xml:space="preserve"> for </w:t>
      </w:r>
      <w:r w:rsidRPr="0095316D">
        <w:rPr>
          <w:b/>
        </w:rPr>
        <w:t>OCC length 4 with inter-slot OCC to multiplex up to 4 UEs.</w:t>
      </w:r>
    </w:p>
    <w:p w14:paraId="3FA7F05C" w14:textId="77777777" w:rsidR="009F5C8D" w:rsidRPr="00436A34" w:rsidRDefault="009F5C8D" w:rsidP="009F5C8D">
      <w:pPr>
        <w:spacing w:line="276" w:lineRule="auto"/>
        <w:rPr>
          <w:b/>
        </w:rPr>
      </w:pPr>
    </w:p>
    <w:p w14:paraId="28BCBF68" w14:textId="77777777" w:rsidR="009F5C8D" w:rsidRPr="0087669A" w:rsidRDefault="009F5C8D" w:rsidP="009F5C8D">
      <w:pPr>
        <w:pStyle w:val="Heading2"/>
        <w:rPr>
          <w:lang w:val="en-US"/>
        </w:rPr>
      </w:pPr>
      <w:r w:rsidRPr="0087669A">
        <w:rPr>
          <w:lang w:val="en-US"/>
        </w:rPr>
        <w:t>Design aspects of OCC on PUSCH</w:t>
      </w:r>
    </w:p>
    <w:p w14:paraId="6C07C548" w14:textId="77777777" w:rsidR="009F5C8D" w:rsidRPr="0087669A" w:rsidRDefault="009F5C8D" w:rsidP="009F5C8D">
      <w:r w:rsidRPr="0087669A">
        <w:t>In RAN1#116-bis, the following was agreed on the design and potential specification aspects of the OCC techniques:</w:t>
      </w:r>
    </w:p>
    <w:tbl>
      <w:tblPr>
        <w:tblStyle w:val="TableGrid"/>
        <w:tblW w:w="0" w:type="auto"/>
        <w:tblLook w:val="04A0" w:firstRow="1" w:lastRow="0" w:firstColumn="1" w:lastColumn="0" w:noHBand="0" w:noVBand="1"/>
      </w:tblPr>
      <w:tblGrid>
        <w:gridCol w:w="9629"/>
      </w:tblGrid>
      <w:tr w:rsidR="009F5C8D" w:rsidRPr="0087669A" w14:paraId="2CFBD4D8" w14:textId="77777777" w:rsidTr="00442D37">
        <w:tc>
          <w:tcPr>
            <w:tcW w:w="9629" w:type="dxa"/>
          </w:tcPr>
          <w:p w14:paraId="01284675" w14:textId="77777777" w:rsidR="009F5C8D" w:rsidRPr="0087669A" w:rsidRDefault="009F5C8D" w:rsidP="00442D37">
            <w:pPr>
              <w:spacing w:after="0"/>
              <w:rPr>
                <w:rFonts w:ascii="Segoe UI" w:eastAsia="Times New Roman" w:hAnsi="Segoe UI" w:cs="Segoe UI"/>
              </w:rPr>
            </w:pPr>
            <w:r w:rsidRPr="0087669A">
              <w:rPr>
                <w:rFonts w:ascii="Times" w:eastAsia="Times New Roman" w:hAnsi="Times" w:cs="Times"/>
                <w:color w:val="001135"/>
                <w:position w:val="1"/>
                <w:highlight w:val="green"/>
              </w:rPr>
              <w:t>Agreement</w:t>
            </w:r>
            <w:r w:rsidRPr="0087669A">
              <w:rPr>
                <w:rFonts w:ascii="Times" w:eastAsia="Times New Roman" w:hAnsi="Times" w:cs="Times"/>
              </w:rPr>
              <w:t>​</w:t>
            </w:r>
          </w:p>
          <w:p w14:paraId="0123AE2E" w14:textId="77777777" w:rsidR="009F5C8D" w:rsidRPr="0087669A" w:rsidRDefault="009F5C8D" w:rsidP="00442D37">
            <w:pPr>
              <w:spacing w:after="0"/>
              <w:rPr>
                <w:rFonts w:ascii="Times" w:eastAsia="Times New Roman" w:hAnsi="Times" w:cs="Times"/>
              </w:rPr>
            </w:pPr>
            <w:r w:rsidRPr="0087669A">
              <w:rPr>
                <w:rFonts w:ascii="Times" w:eastAsia="Times New Roman" w:hAnsi="Times" w:cs="Times"/>
                <w:color w:val="001135"/>
                <w:position w:val="1"/>
              </w:rPr>
              <w:t>RAN1 to at least further study the potential specification aspects on OCC techniques:</w:t>
            </w:r>
            <w:r w:rsidRPr="0087669A">
              <w:rPr>
                <w:rFonts w:ascii="Times" w:eastAsia="Times New Roman" w:hAnsi="Times" w:cs="Times"/>
              </w:rPr>
              <w:t>​</w:t>
            </w:r>
          </w:p>
          <w:p w14:paraId="50DDCC9D" w14:textId="77777777" w:rsidR="009F5C8D" w:rsidRPr="0087669A" w:rsidRDefault="009F5C8D" w:rsidP="009F5C8D">
            <w:pPr>
              <w:pStyle w:val="ListParagraph"/>
              <w:widowControl w:val="0"/>
              <w:numPr>
                <w:ilvl w:val="0"/>
                <w:numId w:val="42"/>
              </w:numPr>
              <w:spacing w:line="278" w:lineRule="auto"/>
              <w:jc w:val="both"/>
              <w:textAlignment w:val="baseline"/>
              <w:rPr>
                <w:rFonts w:ascii="Segoe UI" w:eastAsia="Times New Roman" w:hAnsi="Segoe UI" w:cs="Segoe UI"/>
                <w:sz w:val="20"/>
                <w:szCs w:val="20"/>
                <w:lang w:val="en-US"/>
              </w:rPr>
            </w:pPr>
            <w:r w:rsidRPr="0087669A">
              <w:rPr>
                <w:rFonts w:ascii="Times" w:eastAsia="Times New Roman" w:hAnsi="Times" w:cs="Times"/>
                <w:color w:val="001135"/>
                <w:position w:val="1"/>
                <w:sz w:val="20"/>
                <w:szCs w:val="20"/>
                <w:lang w:val="en-US"/>
              </w:rPr>
              <w:t>TBS calculation / Rate matching</w:t>
            </w:r>
            <w:r w:rsidRPr="0087669A">
              <w:rPr>
                <w:rFonts w:ascii="Times" w:eastAsia="Times New Roman" w:hAnsi="Times" w:cs="Times"/>
                <w:sz w:val="20"/>
                <w:szCs w:val="20"/>
                <w:lang w:val="en-US"/>
              </w:rPr>
              <w:t>​</w:t>
            </w:r>
          </w:p>
          <w:p w14:paraId="67FF8752" w14:textId="77777777" w:rsidR="009F5C8D" w:rsidRPr="0087669A" w:rsidRDefault="009F5C8D" w:rsidP="009F5C8D">
            <w:pPr>
              <w:widowControl w:val="0"/>
              <w:numPr>
                <w:ilvl w:val="0"/>
                <w:numId w:val="42"/>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UCI multiplexing</w:t>
            </w:r>
            <w:r w:rsidRPr="0087669A">
              <w:rPr>
                <w:rFonts w:ascii="Times" w:eastAsia="Times New Roman" w:hAnsi="Times" w:cs="Times"/>
              </w:rPr>
              <w:t>​</w:t>
            </w:r>
          </w:p>
          <w:p w14:paraId="50F7560A" w14:textId="77777777" w:rsidR="009F5C8D" w:rsidRPr="0087669A" w:rsidRDefault="009F5C8D" w:rsidP="009F5C8D">
            <w:pPr>
              <w:widowControl w:val="0"/>
              <w:numPr>
                <w:ilvl w:val="0"/>
                <w:numId w:val="42"/>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RV cycling across repetitions</w:t>
            </w:r>
            <w:r w:rsidRPr="0087669A">
              <w:rPr>
                <w:rFonts w:ascii="Times" w:eastAsia="Times New Roman" w:hAnsi="Times" w:cs="Times"/>
              </w:rPr>
              <w:t>​</w:t>
            </w:r>
          </w:p>
          <w:p w14:paraId="3BACA423" w14:textId="77777777" w:rsidR="009F5C8D" w:rsidRPr="0087669A" w:rsidRDefault="009F5C8D" w:rsidP="009F5C8D">
            <w:pPr>
              <w:widowControl w:val="0"/>
              <w:numPr>
                <w:ilvl w:val="0"/>
                <w:numId w:val="42"/>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Frequency hopping, e.g. intra /inter slot</w:t>
            </w:r>
            <w:r w:rsidRPr="0087669A">
              <w:rPr>
                <w:rFonts w:ascii="Times" w:eastAsia="Times New Roman" w:hAnsi="Times" w:cs="Times"/>
              </w:rPr>
              <w:t>​</w:t>
            </w:r>
          </w:p>
          <w:p w14:paraId="692198C5" w14:textId="77777777" w:rsidR="009F5C8D" w:rsidRPr="0087669A" w:rsidRDefault="009F5C8D" w:rsidP="009F5C8D">
            <w:pPr>
              <w:widowControl w:val="0"/>
              <w:numPr>
                <w:ilvl w:val="0"/>
                <w:numId w:val="42"/>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OCC indication/configuration</w:t>
            </w:r>
            <w:r w:rsidRPr="0087669A">
              <w:rPr>
                <w:rFonts w:ascii="Times" w:eastAsia="Times New Roman" w:hAnsi="Times" w:cs="Times"/>
              </w:rPr>
              <w:t>​</w:t>
            </w:r>
          </w:p>
          <w:p w14:paraId="48EEB766" w14:textId="77777777" w:rsidR="009F5C8D" w:rsidRPr="0087669A" w:rsidRDefault="009F5C8D" w:rsidP="009F5C8D">
            <w:pPr>
              <w:widowControl w:val="0"/>
              <w:numPr>
                <w:ilvl w:val="0"/>
                <w:numId w:val="42"/>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Power control</w:t>
            </w:r>
            <w:r w:rsidRPr="0087669A">
              <w:rPr>
                <w:rFonts w:ascii="Times" w:eastAsia="Times New Roman" w:hAnsi="Times" w:cs="Times"/>
              </w:rPr>
              <w:t>​</w:t>
            </w:r>
          </w:p>
          <w:p w14:paraId="08FEAB3C" w14:textId="77777777" w:rsidR="009F5C8D" w:rsidRPr="0087669A" w:rsidRDefault="009F5C8D" w:rsidP="009F5C8D">
            <w:pPr>
              <w:widowControl w:val="0"/>
              <w:numPr>
                <w:ilvl w:val="0"/>
                <w:numId w:val="42"/>
              </w:numPr>
              <w:overflowPunct/>
              <w:autoSpaceDE/>
              <w:autoSpaceDN/>
              <w:adjustRightInd/>
              <w:spacing w:after="0" w:line="278" w:lineRule="auto"/>
              <w:jc w:val="both"/>
              <w:textAlignment w:val="auto"/>
              <w:rPr>
                <w:rFonts w:ascii="Arial" w:eastAsia="Times New Roman" w:hAnsi="Arial" w:cs="Arial"/>
              </w:rPr>
            </w:pPr>
            <w:r w:rsidRPr="0087669A">
              <w:rPr>
                <w:rFonts w:ascii="Times" w:eastAsia="Times New Roman" w:hAnsi="Times" w:cs="Times"/>
                <w:color w:val="001135"/>
                <w:position w:val="1"/>
              </w:rPr>
              <w:t>FFS </w:t>
            </w:r>
            <w:proofErr w:type="gramStart"/>
            <w:r w:rsidRPr="0087669A">
              <w:rPr>
                <w:rFonts w:ascii="Times" w:eastAsia="Times New Roman" w:hAnsi="Times" w:cs="Times"/>
                <w:color w:val="001135"/>
                <w:position w:val="1"/>
              </w:rPr>
              <w:t>others</w:t>
            </w:r>
            <w:proofErr w:type="gramEnd"/>
            <w:r w:rsidRPr="0087669A">
              <w:rPr>
                <w:rFonts w:ascii="Times" w:eastAsia="Times New Roman" w:hAnsi="Times" w:cs="Times"/>
                <w:color w:val="001135"/>
                <w:position w:val="1"/>
              </w:rPr>
              <w:t> aspects</w:t>
            </w:r>
          </w:p>
        </w:tc>
      </w:tr>
    </w:tbl>
    <w:p w14:paraId="54213736" w14:textId="77777777" w:rsidR="009F5C8D" w:rsidRPr="0087669A" w:rsidRDefault="009F5C8D" w:rsidP="009F5C8D"/>
    <w:p w14:paraId="194FFD2B" w14:textId="77777777" w:rsidR="009F5C8D" w:rsidRPr="0087669A" w:rsidRDefault="009F5C8D" w:rsidP="009F5C8D">
      <w:r w:rsidRPr="0087669A">
        <w:t>In the remainder of this section, we will discuss the above aspects in further details and express our views accordingly.</w:t>
      </w:r>
    </w:p>
    <w:p w14:paraId="2CB01956" w14:textId="77777777" w:rsidR="009F5C8D" w:rsidRPr="0087669A" w:rsidRDefault="009F5C8D" w:rsidP="009F5C8D">
      <w:pPr>
        <w:pStyle w:val="Heading3"/>
        <w:rPr>
          <w:lang w:val="en-US"/>
        </w:rPr>
      </w:pPr>
      <w:r w:rsidRPr="0087669A">
        <w:rPr>
          <w:lang w:val="en-US"/>
        </w:rPr>
        <w:t>TBS determination and rate matching</w:t>
      </w:r>
    </w:p>
    <w:p w14:paraId="7AC8D35A" w14:textId="77777777" w:rsidR="009F5C8D" w:rsidRDefault="009F5C8D" w:rsidP="009F5C8D">
      <w:r>
        <w:t>The following was concluded in RAN1 #118-bis for TBS determination and rate matching:</w:t>
      </w:r>
    </w:p>
    <w:tbl>
      <w:tblPr>
        <w:tblStyle w:val="TableGrid"/>
        <w:tblW w:w="0" w:type="auto"/>
        <w:tblLook w:val="04A0" w:firstRow="1" w:lastRow="0" w:firstColumn="1" w:lastColumn="0" w:noHBand="0" w:noVBand="1"/>
      </w:tblPr>
      <w:tblGrid>
        <w:gridCol w:w="9962"/>
      </w:tblGrid>
      <w:tr w:rsidR="009F5C8D" w14:paraId="449AE9F1" w14:textId="77777777" w:rsidTr="00442D37">
        <w:tc>
          <w:tcPr>
            <w:tcW w:w="9962" w:type="dxa"/>
          </w:tcPr>
          <w:p w14:paraId="05611F1B" w14:textId="77777777" w:rsidR="009F5C8D" w:rsidRPr="001011E4" w:rsidRDefault="009F5C8D" w:rsidP="00442D37">
            <w:pPr>
              <w:spacing w:after="0" w:line="259" w:lineRule="auto"/>
            </w:pPr>
            <w:r w:rsidRPr="001011E4">
              <w:rPr>
                <w:b/>
                <w:bCs/>
              </w:rPr>
              <w:t>Conclusion</w:t>
            </w:r>
            <w:r w:rsidRPr="001011E4">
              <w:t>​</w:t>
            </w:r>
          </w:p>
          <w:p w14:paraId="79F30893" w14:textId="77777777" w:rsidR="009F5C8D" w:rsidRPr="001011E4" w:rsidRDefault="009F5C8D" w:rsidP="00442D37">
            <w:pPr>
              <w:spacing w:after="0" w:line="259" w:lineRule="auto"/>
            </w:pPr>
            <w:r w:rsidRPr="001011E4">
              <w:t>For TBS calculation and rate matching for OCC with PUSCH, for inter-slot OCC in the working assumption of RAN1#118bis:​</w:t>
            </w:r>
          </w:p>
          <w:p w14:paraId="7B9CF153" w14:textId="77777777" w:rsidR="009F5C8D" w:rsidRPr="001011E4" w:rsidRDefault="009F5C8D" w:rsidP="009F5C8D">
            <w:pPr>
              <w:widowControl w:val="0"/>
              <w:numPr>
                <w:ilvl w:val="0"/>
                <w:numId w:val="45"/>
              </w:numPr>
              <w:tabs>
                <w:tab w:val="num" w:pos="720"/>
              </w:tabs>
              <w:overflowPunct/>
              <w:autoSpaceDE/>
              <w:autoSpaceDN/>
              <w:adjustRightInd/>
              <w:spacing w:after="0" w:line="259" w:lineRule="auto"/>
              <w:textAlignment w:val="auto"/>
            </w:pPr>
            <w:r w:rsidRPr="001011E4">
              <w:t>for inter-slot OCC for OCC length 2 and for inter-slot OCC for OCC length 4 in option 1 in the working assumption of RAN1#118bis​</w:t>
            </w:r>
          </w:p>
          <w:p w14:paraId="4EE2FC28" w14:textId="77777777" w:rsidR="009F5C8D" w:rsidRPr="001011E4" w:rsidRDefault="009F5C8D" w:rsidP="009F5C8D">
            <w:pPr>
              <w:widowControl w:val="0"/>
              <w:numPr>
                <w:ilvl w:val="1"/>
                <w:numId w:val="45"/>
              </w:numPr>
              <w:overflowPunct/>
              <w:autoSpaceDE/>
              <w:autoSpaceDN/>
              <w:adjustRightInd/>
              <w:spacing w:after="0" w:line="259" w:lineRule="auto"/>
              <w:textAlignment w:val="auto"/>
            </w:pPr>
            <w:r w:rsidRPr="001011E4">
              <w:t>No change in determination of TBS ​</w:t>
            </w:r>
          </w:p>
          <w:p w14:paraId="74F05FDF" w14:textId="77777777" w:rsidR="009F5C8D" w:rsidRDefault="009F5C8D" w:rsidP="009F5C8D">
            <w:pPr>
              <w:widowControl w:val="0"/>
              <w:numPr>
                <w:ilvl w:val="1"/>
                <w:numId w:val="45"/>
              </w:numPr>
              <w:overflowPunct/>
              <w:autoSpaceDE/>
              <w:autoSpaceDN/>
              <w:adjustRightInd/>
              <w:spacing w:after="0" w:line="259" w:lineRule="auto"/>
              <w:textAlignment w:val="auto"/>
            </w:pPr>
            <w:r w:rsidRPr="001011E4">
              <w:t>No change for rate matching</w:t>
            </w:r>
          </w:p>
        </w:tc>
      </w:tr>
    </w:tbl>
    <w:p w14:paraId="060DAD2D" w14:textId="77777777" w:rsidR="009F5C8D" w:rsidRDefault="009F5C8D" w:rsidP="009F5C8D"/>
    <w:p w14:paraId="55B95D08" w14:textId="77777777" w:rsidR="009F5C8D" w:rsidRPr="0087669A" w:rsidRDefault="009F5C8D" w:rsidP="009F5C8D">
      <w:r w:rsidRPr="0087669A">
        <w:t xml:space="preserve">For the case of intra-symbol </w:t>
      </w:r>
      <w:r>
        <w:t xml:space="preserve">pre-DFT-s-OFDM </w:t>
      </w:r>
      <w:r w:rsidRPr="0087669A">
        <w:t xml:space="preserve">OCC, the TBS determination or rate matching procedure might need to be revisited to enable intra-slot repetitions of the generated signal. More specifically, adaptation of the rate matching procedure is necessary for the UE to generate a PUSCH signal that spans a lower number of resources (or coded bits) compared to the resources assigned by the scheduling DCI such that signal repetitions can be fit into the scheduled number of resources. For example, the number of coded bits G considered in the determination of the rate matching output per </w:t>
      </w:r>
      <w:proofErr w:type="spellStart"/>
      <w:r w:rsidRPr="0087669A">
        <w:t>codeblock</w:t>
      </w:r>
      <w:proofErr w:type="spellEnd"/>
      <w:r w:rsidRPr="0087669A">
        <w:t xml:space="preserve"> (</w:t>
      </w:r>
      <w:proofErr w:type="spellStart"/>
      <w:r w:rsidRPr="0087669A">
        <w:t>E_r</w:t>
      </w:r>
      <w:proofErr w:type="spellEnd"/>
      <w:r w:rsidRPr="0087669A">
        <w:t xml:space="preserve">) could be scaled by the OCC size to allow for signal repetitions. Finally, such signal repetitions should be performed after signal modulation (before DFT spreading), so to make sure that </w:t>
      </w:r>
      <w:proofErr w:type="gramStart"/>
      <w:r w:rsidRPr="0087669A">
        <w:t>exactly the same</w:t>
      </w:r>
      <w:proofErr w:type="gramEnd"/>
      <w:r w:rsidRPr="0087669A">
        <w:t xml:space="preserve"> symbols are being replicated within the OFDM symbol.</w:t>
      </w:r>
    </w:p>
    <w:p w14:paraId="4332D2E6" w14:textId="77777777" w:rsidR="009F5C8D" w:rsidRPr="0087669A" w:rsidRDefault="009F5C8D" w:rsidP="009F5C8D">
      <w:pPr>
        <w:rPr>
          <w:b/>
        </w:rPr>
      </w:pPr>
      <w:r w:rsidRPr="0087669A">
        <w:rPr>
          <w:b/>
        </w:rPr>
        <w:t xml:space="preserve">Proposal </w:t>
      </w:r>
      <w:r>
        <w:rPr>
          <w:b/>
        </w:rPr>
        <w:t>3</w:t>
      </w:r>
      <w:r w:rsidRPr="0087669A">
        <w:rPr>
          <w:b/>
        </w:rPr>
        <w:t>: In case intra-symbol</w:t>
      </w:r>
      <w:r>
        <w:rPr>
          <w:b/>
        </w:rPr>
        <w:t xml:space="preserve"> pre DFT-s-OFDM</w:t>
      </w:r>
      <w:r w:rsidRPr="0087669A">
        <w:rPr>
          <w:b/>
        </w:rPr>
        <w:t xml:space="preserve"> OCC is supported, RAN1 to consider scaling the parameters related to rate matching by the applied OCC size.</w:t>
      </w:r>
    </w:p>
    <w:p w14:paraId="0FD196FA" w14:textId="77777777" w:rsidR="009F5C8D" w:rsidRPr="0087669A" w:rsidRDefault="009F5C8D" w:rsidP="009F5C8D">
      <w:pPr>
        <w:rPr>
          <w:b/>
        </w:rPr>
      </w:pPr>
    </w:p>
    <w:p w14:paraId="7699AAFE" w14:textId="77777777" w:rsidR="009F5C8D" w:rsidRDefault="009F5C8D" w:rsidP="009F5C8D">
      <w:pPr>
        <w:pStyle w:val="Heading3"/>
        <w:rPr>
          <w:lang w:val="en-US"/>
        </w:rPr>
      </w:pPr>
      <w:r>
        <w:rPr>
          <w:lang w:val="en-US"/>
        </w:rPr>
        <w:t>Phase continuity within an OCC period and events definition</w:t>
      </w:r>
    </w:p>
    <w:p w14:paraId="0041B8A1" w14:textId="77777777" w:rsidR="009F5C8D" w:rsidRDefault="009F5C8D" w:rsidP="009F5C8D">
      <w:r>
        <w:t xml:space="preserve">Phase continuity and power consistency across PUSCH repetitions of an OCC period are necessary requirements at a UE </w:t>
      </w:r>
      <w:proofErr w:type="gramStart"/>
      <w:r>
        <w:t>in order for</w:t>
      </w:r>
      <w:proofErr w:type="gramEnd"/>
      <w:r>
        <w:t xml:space="preserve"> the inter-slot OCC mechanism to provide the expected multiplexing gains. However, and similarly to the feature of DMRS bundling for UL, several events (i.e. UE expected </w:t>
      </w:r>
      <w:proofErr w:type="spellStart"/>
      <w:r>
        <w:t>behaviors</w:t>
      </w:r>
      <w:proofErr w:type="spellEnd"/>
      <w:r>
        <w:t>) can occur within an OCC period interrupting the phase continuity and power consistency.</w:t>
      </w:r>
    </w:p>
    <w:p w14:paraId="7454B0C2" w14:textId="77777777" w:rsidR="009F5C8D" w:rsidRDefault="009F5C8D" w:rsidP="009F5C8D">
      <w:r>
        <w:t>In Rel-17, for DMRS bundling, the following list of events was defined:</w:t>
      </w:r>
    </w:p>
    <w:tbl>
      <w:tblPr>
        <w:tblStyle w:val="TableGrid"/>
        <w:tblW w:w="0" w:type="auto"/>
        <w:tblInd w:w="397" w:type="dxa"/>
        <w:tblLook w:val="04A0" w:firstRow="1" w:lastRow="0" w:firstColumn="1" w:lastColumn="0" w:noHBand="0" w:noVBand="1"/>
      </w:tblPr>
      <w:tblGrid>
        <w:gridCol w:w="9458"/>
      </w:tblGrid>
      <w:tr w:rsidR="009F5C8D" w:rsidRPr="00905B0A" w14:paraId="0FF9F29F" w14:textId="77777777" w:rsidTr="00442D37">
        <w:tc>
          <w:tcPr>
            <w:tcW w:w="9458" w:type="dxa"/>
          </w:tcPr>
          <w:p w14:paraId="700DEC20" w14:textId="77777777" w:rsidR="009F5C8D" w:rsidRPr="00905B0A" w:rsidRDefault="009F5C8D" w:rsidP="00442D37">
            <w:r w:rsidRPr="00905B0A">
              <w:t>Events which cause power consistency and phase continuity not to be maintained across PUSCH transmissions of PUSCH repetition type A scheduled by DCI format 0_1 or 0_2, or PUSCH repetition Type A with a configured grant,</w:t>
            </w:r>
            <w:r w:rsidRPr="00905B0A" w:rsidDel="00006BE7">
              <w:t xml:space="preserve"> </w:t>
            </w:r>
            <w:r w:rsidRPr="00905B0A">
              <w:t>or PUSCH repetition type B or TB processing over multiple slots, or PUCCH transmissions of PUCCH repetition, within the nominal TDW, are:</w:t>
            </w:r>
          </w:p>
          <w:p w14:paraId="61287432" w14:textId="77777777" w:rsidR="009F5C8D" w:rsidRPr="00905B0A" w:rsidRDefault="009F5C8D" w:rsidP="00442D37">
            <w:pPr>
              <w:pStyle w:val="B1"/>
            </w:pPr>
            <w:r w:rsidRPr="07517E63">
              <w:t>-</w:t>
            </w:r>
            <w:r w:rsidRPr="00905B0A">
              <w:tab/>
            </w:r>
            <w:r w:rsidRPr="07517E63">
              <w:t xml:space="preserve">A downlink slot or downlink reception or downlink monitoring based on </w:t>
            </w:r>
            <w:proofErr w:type="spellStart"/>
            <w:r w:rsidRPr="07517E63">
              <w:rPr>
                <w:i/>
              </w:rPr>
              <w:t>tdd</w:t>
            </w:r>
            <w:proofErr w:type="spellEnd"/>
            <w:r w:rsidRPr="07517E63">
              <w:rPr>
                <w:i/>
              </w:rPr>
              <w:t>-UL-DL-</w:t>
            </w:r>
            <w:proofErr w:type="spellStart"/>
            <w:r w:rsidRPr="07517E63">
              <w:rPr>
                <w:i/>
              </w:rPr>
              <w:t>ConfigurationCommon</w:t>
            </w:r>
            <w:proofErr w:type="spellEnd"/>
            <w:r w:rsidRPr="07517E63">
              <w:t xml:space="preserve"> and </w:t>
            </w:r>
            <w:proofErr w:type="spellStart"/>
            <w:r w:rsidRPr="07517E63">
              <w:rPr>
                <w:i/>
              </w:rPr>
              <w:t>tdd</w:t>
            </w:r>
            <w:proofErr w:type="spellEnd"/>
            <w:r w:rsidRPr="07517E63">
              <w:rPr>
                <w:i/>
              </w:rPr>
              <w:t>-UL-DL-</w:t>
            </w:r>
            <w:proofErr w:type="spellStart"/>
            <w:r w:rsidRPr="07517E63">
              <w:rPr>
                <w:i/>
              </w:rPr>
              <w:t>ConfigurationDedicated</w:t>
            </w:r>
            <w:proofErr w:type="spellEnd"/>
            <w:r w:rsidRPr="07517E63">
              <w:t> for unpaired spectrum.</w:t>
            </w:r>
          </w:p>
          <w:p w14:paraId="67FE83A5" w14:textId="77777777" w:rsidR="009F5C8D" w:rsidRPr="00905B0A" w:rsidRDefault="009F5C8D" w:rsidP="00442D37">
            <w:pPr>
              <w:pStyle w:val="B1"/>
            </w:pPr>
            <w:r w:rsidRPr="00905B0A">
              <w:t>-</w:t>
            </w:r>
            <w:r w:rsidRPr="00905B0A">
              <w:tab/>
              <w:t>The gap between any two consecutive PUSCH transmissions, or the gap between any two consecutive PUCCH transmissions, exceeds 13 symbols for normal cyclic prefix or exceeds 11 symbols for extended cyclic prefix.</w:t>
            </w:r>
          </w:p>
          <w:p w14:paraId="2A0D36D8" w14:textId="77777777" w:rsidR="009F5C8D" w:rsidRPr="00905B0A" w:rsidRDefault="009F5C8D" w:rsidP="00442D37">
            <w:pPr>
              <w:pStyle w:val="B1"/>
            </w:pPr>
            <w:r w:rsidRPr="00905B0A">
              <w:t>-</w:t>
            </w:r>
            <w:r w:rsidRPr="00905B0A">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7FDD781" w14:textId="77777777" w:rsidR="009F5C8D" w:rsidRPr="00905B0A" w:rsidRDefault="009F5C8D" w:rsidP="00442D37">
            <w:pPr>
              <w:pStyle w:val="B1"/>
            </w:pPr>
            <w:r w:rsidRPr="00905B0A">
              <w:t>-</w:t>
            </w:r>
            <w:r w:rsidRPr="00905B0A">
              <w:tab/>
              <w:t xml:space="preserve">For PUSCH transmissions of PUSCH repetition type A, or PUSCH repetition type B or TB processing over multiple slots, a dropping or cancellation of a PUSCH transmission </w:t>
            </w:r>
            <w:r w:rsidRPr="00905B0A">
              <w:rPr>
                <w:rFonts w:eastAsia="Batang"/>
                <w:kern w:val="24"/>
              </w:rPr>
              <w:t>according to clause 9, clause 11.1 and clause 11.2A of [6, TS 38.213]</w:t>
            </w:r>
            <w:r w:rsidRPr="00905B0A">
              <w:t>.</w:t>
            </w:r>
          </w:p>
          <w:p w14:paraId="4041644D" w14:textId="77777777" w:rsidR="009F5C8D" w:rsidRPr="00905B0A" w:rsidRDefault="009F5C8D" w:rsidP="00442D37">
            <w:pPr>
              <w:pStyle w:val="B1"/>
            </w:pPr>
            <w:r w:rsidRPr="00905B0A">
              <w:t>-</w:t>
            </w:r>
            <w:r w:rsidRPr="00905B0A">
              <w:tab/>
              <w:t>For PUCCH transmissions of PUCCH repetition, a dropping or cancellation of a PUCCH transmission according to clause 9, clause 9.2.6 and clause 11.1 of [6, TS 38.213].</w:t>
            </w:r>
          </w:p>
          <w:p w14:paraId="27B1C227" w14:textId="77777777" w:rsidR="009F5C8D" w:rsidRPr="00905B0A" w:rsidRDefault="009F5C8D" w:rsidP="00442D37">
            <w:pPr>
              <w:pStyle w:val="B1"/>
            </w:pPr>
            <w:r w:rsidRPr="07517E63">
              <w:t>-</w:t>
            </w:r>
            <w:r w:rsidRPr="00905B0A">
              <w:tab/>
            </w:r>
            <w:r w:rsidRPr="07517E63">
              <w:t xml:space="preserve">For any two consecutive PUSCH transmissions of PUSCH repetition type A, or PUSCH repetition type B, and </w:t>
            </w:r>
            <w:r w:rsidRPr="07517E63">
              <w:rPr>
                <w:color w:val="000000"/>
              </w:rPr>
              <w:t xml:space="preserve">when two SRS resource sets are configured in </w:t>
            </w:r>
            <w:proofErr w:type="spellStart"/>
            <w:r w:rsidRPr="07517E63">
              <w:rPr>
                <w:i/>
                <w:color w:val="000000"/>
              </w:rPr>
              <w:t>srs-ResourceSetToAddModList</w:t>
            </w:r>
            <w:proofErr w:type="spellEnd"/>
            <w:r w:rsidRPr="07517E63">
              <w:rPr>
                <w:color w:val="000000"/>
              </w:rPr>
              <w:t xml:space="preserve"> or </w:t>
            </w:r>
            <w:r w:rsidRPr="07517E63">
              <w:rPr>
                <w:i/>
                <w:color w:val="000000"/>
              </w:rPr>
              <w:t xml:space="preserve">srs-ResourceSetToAddModListDCI-0-2 </w:t>
            </w:r>
            <w:r w:rsidRPr="07517E63">
              <w:rPr>
                <w:color w:val="000000"/>
              </w:rPr>
              <w:t xml:space="preserve">with higher layer parameter </w:t>
            </w:r>
            <w:r w:rsidRPr="07517E63">
              <w:rPr>
                <w:i/>
                <w:color w:val="000000"/>
              </w:rPr>
              <w:t xml:space="preserve">usage </w:t>
            </w:r>
            <w:r w:rsidRPr="07517E63">
              <w:rPr>
                <w:color w:val="000000"/>
              </w:rPr>
              <w:t xml:space="preserve">in </w:t>
            </w:r>
            <w:r w:rsidRPr="07517E63">
              <w:rPr>
                <w:i/>
                <w:color w:val="000000"/>
              </w:rPr>
              <w:t>SRS-</w:t>
            </w:r>
            <w:proofErr w:type="spellStart"/>
            <w:r w:rsidRPr="07517E63">
              <w:rPr>
                <w:i/>
                <w:color w:val="000000"/>
              </w:rPr>
              <w:t>ResourceSet</w:t>
            </w:r>
            <w:proofErr w:type="spellEnd"/>
            <w:r w:rsidRPr="07517E63">
              <w:rPr>
                <w:color w:val="000000"/>
              </w:rPr>
              <w:t xml:space="preserve"> set to 'codebook' or '</w:t>
            </w:r>
            <w:proofErr w:type="spellStart"/>
            <w:r w:rsidRPr="07517E63">
              <w:rPr>
                <w:color w:val="000000"/>
              </w:rPr>
              <w:t>noncodebook</w:t>
            </w:r>
            <w:proofErr w:type="spellEnd"/>
            <w:r w:rsidRPr="07517E63">
              <w:rPr>
                <w:color w:val="000000"/>
              </w:rPr>
              <w:t xml:space="preserve">', a </w:t>
            </w:r>
            <w:r w:rsidRPr="07517E63">
              <w:t>different SRS resource set association is used for the two PUSCH transmissions of PUSCH repetition type A, or PUSCH repetition type B, according to Clause 6.1.2.1.</w:t>
            </w:r>
          </w:p>
          <w:p w14:paraId="69722663" w14:textId="77777777" w:rsidR="009F5C8D" w:rsidRPr="00905B0A" w:rsidRDefault="009F5C8D" w:rsidP="00442D37">
            <w:pPr>
              <w:pStyle w:val="B1"/>
            </w:pPr>
            <w:r w:rsidRPr="00905B0A">
              <w:t>-</w:t>
            </w:r>
            <w:r w:rsidRPr="00905B0A">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5B378419" w14:textId="77777777" w:rsidR="009F5C8D" w:rsidRPr="00905B0A" w:rsidRDefault="009F5C8D" w:rsidP="00442D37">
            <w:pPr>
              <w:pStyle w:val="B1"/>
            </w:pPr>
            <w:r w:rsidRPr="00905B0A">
              <w:t>-</w:t>
            </w:r>
            <w:r w:rsidRPr="00905B0A">
              <w:tab/>
              <w:t>Uplink timing adjustment in response to a timing advance command according to clause 4.2 of [6, TS 38.213].</w:t>
            </w:r>
          </w:p>
          <w:p w14:paraId="7BD38EA4" w14:textId="77777777" w:rsidR="009F5C8D" w:rsidRPr="00905B0A" w:rsidRDefault="009F5C8D" w:rsidP="00442D37">
            <w:pPr>
              <w:pStyle w:val="B1"/>
            </w:pPr>
            <w:r w:rsidRPr="00905B0A">
              <w:t>-</w:t>
            </w:r>
            <w:r w:rsidRPr="00905B0A">
              <w:tab/>
              <w:t>Frequency hopping.</w:t>
            </w:r>
          </w:p>
          <w:p w14:paraId="7E14286E" w14:textId="77777777" w:rsidR="009F5C8D" w:rsidRPr="00905B0A" w:rsidRDefault="009F5C8D" w:rsidP="00442D37">
            <w:pPr>
              <w:pStyle w:val="B1"/>
            </w:pPr>
            <w:r w:rsidRPr="00905B0A">
              <w:t>-</w:t>
            </w:r>
            <w:r w:rsidRPr="00905B0A">
              <w:tab/>
              <w:t xml:space="preserve">For reduced capability half-duplex UEs, </w:t>
            </w:r>
          </w:p>
          <w:p w14:paraId="665FF1BB" w14:textId="77777777" w:rsidR="009F5C8D" w:rsidRPr="00905B0A" w:rsidRDefault="009F5C8D" w:rsidP="00442D37">
            <w:pPr>
              <w:pStyle w:val="B2"/>
            </w:pPr>
            <w:r w:rsidRPr="00905B0A">
              <w:t>-</w:t>
            </w:r>
            <w:r w:rsidRPr="00905B0A">
              <w:tab/>
              <w:t>a dropping or cancellation of a PUSCH or PUCCH transmission according to clause 17.2 of [6, TS 38.213] or</w:t>
            </w:r>
          </w:p>
          <w:p w14:paraId="09C970D3" w14:textId="77777777" w:rsidR="009F5C8D" w:rsidRPr="00905B0A" w:rsidRDefault="009F5C8D" w:rsidP="00442D37">
            <w:pPr>
              <w:pStyle w:val="B2"/>
            </w:pPr>
            <w:r w:rsidRPr="00905B0A">
              <w:t>-</w:t>
            </w:r>
            <w:r w:rsidRPr="00905B0A">
              <w:tab/>
              <w:t>an overlapping of the gap between two consecutive PUSCH or two consecutive PUCCH transmissions and any symbol of downlink reception or downlink monitoring</w:t>
            </w:r>
          </w:p>
        </w:tc>
      </w:tr>
    </w:tbl>
    <w:p w14:paraId="02DD786F" w14:textId="77777777" w:rsidR="009F5C8D" w:rsidRDefault="009F5C8D" w:rsidP="009F5C8D"/>
    <w:p w14:paraId="0561F66C" w14:textId="77777777" w:rsidR="009F5C8D" w:rsidRDefault="009F5C8D" w:rsidP="009F5C8D">
      <w:r w:rsidRPr="00905B0A">
        <w:t xml:space="preserve">If any of such events </w:t>
      </w:r>
      <w:r>
        <w:t xml:space="preserve">occurs within a nominal TDW in DMRS bundling, the UE splits the nominal TDW in multiple actual TDW based on when the event occurs. The UE is then mandated to maintain phase continuity and power consistency within an actual TDW, if the actual TDW is created in response to any event </w:t>
      </w:r>
      <w:r w:rsidRPr="00FC672B">
        <w:t>not triggered by DCI or MAC-CE</w:t>
      </w:r>
      <w:r>
        <w:t>, whereas maintenance of phase continuity and power consistency within an actual TDW is up to UE capability if the actual TDW is created in response to an event triggered</w:t>
      </w:r>
      <w:r w:rsidRPr="00FC672B">
        <w:t xml:space="preserve"> by DCI or MAC-CE</w:t>
      </w:r>
      <w:r>
        <w:t>. This means that, after a dynamic event, a UE may not be able to restart maintaining phase continuity and power consistency until the end of the nominal TDW.</w:t>
      </w:r>
    </w:p>
    <w:p w14:paraId="1A373447" w14:textId="77777777" w:rsidR="009F5C8D" w:rsidRDefault="009F5C8D" w:rsidP="009F5C8D">
      <w:r>
        <w:t xml:space="preserve">In the case of PUSCH repetitions with OCC, the OCC period could be seen as the nominal TDW, and if a dynamic event occurs within the OCC period, some UEs may not be able to maintain phase continuity after the event. In other words, a </w:t>
      </w:r>
      <w:proofErr w:type="spellStart"/>
      <w:r>
        <w:t>gNB</w:t>
      </w:r>
      <w:proofErr w:type="spellEnd"/>
      <w:r>
        <w:t xml:space="preserve"> receiver will not be able to cancel the interference generated by non-capable UEs impacting performance of the OCC scheme. It is to be noted that even in the case of UEs able to restart maintaining phase continuity and power consistency after a dynamic event (due to UE capability or due to the event being not triggered by DCI or MAC-CE), interference cancellation at receiver may be impaired and may depend on the actual OCC code the UE is using. For example, a capable UE using an OCC [+1 -1 +1 -1] with an event occurring between the second and third repetition will not generate interference problem to a second UE using [+1 +1 +1 +1] since the second half of the repetitions will cancel each other. But if the same UE with same event is multiplexed with a second UE using, for example, the code [+1 -1 -1 +1], the first UE will generate interference even if capable of restarting phase continuity and power consistency. </w:t>
      </w:r>
    </w:p>
    <w:p w14:paraId="52DD4440" w14:textId="77777777" w:rsidR="009F5C8D" w:rsidRDefault="009F5C8D" w:rsidP="009F5C8D">
      <w:r>
        <w:t xml:space="preserve">Based on this analysis, our proposal is for any UE to drop all the remaining PUSCH repetitions within an OCC window after an event occurs. </w:t>
      </w:r>
      <w:r>
        <w:fldChar w:fldCharType="begin"/>
      </w:r>
      <w:r>
        <w:instrText xml:space="preserve"> REF _Ref181798681 \h </w:instrText>
      </w:r>
      <w:r>
        <w:fldChar w:fldCharType="separate"/>
      </w:r>
      <w:r w:rsidRPr="00B05BF1">
        <w:t xml:space="preserve">Figure </w:t>
      </w:r>
      <w:r>
        <w:rPr>
          <w:noProof/>
        </w:rPr>
        <w:t>1</w:t>
      </w:r>
      <w:r>
        <w:fldChar w:fldCharType="end"/>
      </w:r>
      <w:r>
        <w:t xml:space="preserve"> shows an example scenario of the proposal, where a UE is configured with an event (in this case transmission of PUCCH) within the first and second repetition of an OCC period, the event not allowing the UE to maintain phase continuity and power consistency. To avoid further interference to other multiplexed UEs, the UE with the event will drop all the remaining repetitions after the event occurs, i.e. the 2</w:t>
      </w:r>
      <w:r w:rsidRPr="009147C6">
        <w:rPr>
          <w:vertAlign w:val="superscript"/>
        </w:rPr>
        <w:t>nd</w:t>
      </w:r>
      <w:r>
        <w:t>, 3</w:t>
      </w:r>
      <w:r w:rsidRPr="009147C6">
        <w:rPr>
          <w:vertAlign w:val="superscript"/>
        </w:rPr>
        <w:t>rd</w:t>
      </w:r>
      <w:r>
        <w:t xml:space="preserve"> and 4</w:t>
      </w:r>
      <w:r w:rsidRPr="009147C6">
        <w:rPr>
          <w:vertAlign w:val="superscript"/>
        </w:rPr>
        <w:t>th</w:t>
      </w:r>
      <w:r>
        <w:t xml:space="preserve"> repetition of the OCC period.</w:t>
      </w:r>
    </w:p>
    <w:p w14:paraId="0D902C40" w14:textId="77777777" w:rsidR="009F5C8D" w:rsidRPr="00ED7B0A" w:rsidRDefault="009F5C8D" w:rsidP="009F5C8D">
      <w:pPr>
        <w:rPr>
          <w:b/>
        </w:rPr>
      </w:pPr>
      <w:r w:rsidRPr="00ED7B0A">
        <w:rPr>
          <w:b/>
        </w:rPr>
        <w:t>Proposal</w:t>
      </w:r>
      <w:r>
        <w:rPr>
          <w:b/>
        </w:rPr>
        <w:t xml:space="preserve"> 4: For inter-slot OCC, in case a UE experiences an event that breaks phase consistency, the UE shall drop the remaining repetitions within the OCC period. </w:t>
      </w:r>
    </w:p>
    <w:p w14:paraId="6EFE38B6" w14:textId="77777777" w:rsidR="009F5C8D" w:rsidRDefault="009F5C8D" w:rsidP="009F5C8D">
      <w:pPr>
        <w:keepNext/>
        <w:jc w:val="center"/>
      </w:pPr>
      <w:r>
        <w:rPr>
          <w:noProof/>
        </w:rPr>
        <w:drawing>
          <wp:inline distT="0" distB="0" distL="0" distR="0" wp14:anchorId="3DB471CC" wp14:editId="65731031">
            <wp:extent cx="4383405" cy="1742845"/>
            <wp:effectExtent l="0" t="0" r="0" b="0"/>
            <wp:docPr id="344287590"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287590" name="Picture 3" descr="A screenshot of a video gam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2056" cy="1754237"/>
                    </a:xfrm>
                    <a:prstGeom prst="rect">
                      <a:avLst/>
                    </a:prstGeom>
                    <a:noFill/>
                  </pic:spPr>
                </pic:pic>
              </a:graphicData>
            </a:graphic>
          </wp:inline>
        </w:drawing>
      </w:r>
    </w:p>
    <w:p w14:paraId="29D2976E" w14:textId="77777777" w:rsidR="009F5C8D" w:rsidRDefault="009F5C8D" w:rsidP="009F5C8D">
      <w:pPr>
        <w:pStyle w:val="Caption"/>
        <w:jc w:val="center"/>
      </w:pPr>
      <w:bookmarkStart w:id="2" w:name="_Ref181798681"/>
      <w:r w:rsidRPr="00B05BF1">
        <w:t xml:space="preserve">Figure </w:t>
      </w:r>
      <w:r>
        <w:fldChar w:fldCharType="begin"/>
      </w:r>
      <w:r w:rsidRPr="00B05BF1">
        <w:instrText xml:space="preserve"> SEQ Figure \* ARABIC </w:instrText>
      </w:r>
      <w:r>
        <w:fldChar w:fldCharType="separate"/>
      </w:r>
      <w:r>
        <w:rPr>
          <w:noProof/>
        </w:rPr>
        <w:t>1</w:t>
      </w:r>
      <w:r>
        <w:fldChar w:fldCharType="end"/>
      </w:r>
      <w:bookmarkEnd w:id="2"/>
      <w:r w:rsidRPr="00B05BF1">
        <w:t>. Example scenario of an event (PUCCH transmission) in between two PUSCH repetitions not allowing UE to maintain phase continuity and power consistency, and corresponding dropping of subsequent repetitions</w:t>
      </w:r>
    </w:p>
    <w:p w14:paraId="0F080D70" w14:textId="77777777" w:rsidR="009F5C8D" w:rsidRDefault="009F5C8D" w:rsidP="009F5C8D"/>
    <w:p w14:paraId="42F83730" w14:textId="77777777" w:rsidR="009F5C8D" w:rsidRDefault="009F5C8D" w:rsidP="009F5C8D">
      <w:r>
        <w:t>Alternatively, there may cases in which a UE is able to know in advance that an event will happen during an OCC period. For such cases, it could be possible for the UE to drop all the PUSCH repetitions within this OCC period since the network would be benefitting from not having to address the non-orthogonal interference which will happen on the impacted resources.</w:t>
      </w:r>
    </w:p>
    <w:p w14:paraId="4769FA70" w14:textId="77777777" w:rsidR="009F5C8D" w:rsidRDefault="009F5C8D" w:rsidP="009F5C8D">
      <w:pPr>
        <w:keepNext/>
        <w:keepLines/>
        <w:rPr>
          <w:b/>
        </w:rPr>
      </w:pPr>
      <w:r w:rsidRPr="00ED7B0A">
        <w:rPr>
          <w:b/>
        </w:rPr>
        <w:t>Proposal</w:t>
      </w:r>
      <w:r>
        <w:rPr>
          <w:b/>
        </w:rPr>
        <w:t xml:space="preserve"> 5: For inter-slot OCC, in case a UE </w:t>
      </w:r>
      <w:proofErr w:type="gramStart"/>
      <w:r>
        <w:rPr>
          <w:b/>
        </w:rPr>
        <w:t>is able to</w:t>
      </w:r>
      <w:proofErr w:type="gramEnd"/>
      <w:r>
        <w:rPr>
          <w:b/>
        </w:rPr>
        <w:t xml:space="preserve"> foresee an event that breaks phase consistency within an OCC period, the UE shall drop the entire transmission during the given OCC period </w:t>
      </w:r>
    </w:p>
    <w:p w14:paraId="47B977E6" w14:textId="77777777" w:rsidR="009F5C8D" w:rsidRPr="006B3A6E" w:rsidRDefault="009F5C8D" w:rsidP="009F5C8D">
      <w:pPr>
        <w:keepNext/>
        <w:keepLines/>
      </w:pPr>
      <w:r w:rsidRPr="006B3A6E">
        <w:rPr>
          <w:bCs/>
        </w:rPr>
        <w:t xml:space="preserve">In NTN, </w:t>
      </w:r>
      <w:r>
        <w:rPr>
          <w:bCs/>
        </w:rPr>
        <w:t>there exist</w:t>
      </w:r>
      <w:r w:rsidRPr="006B3A6E">
        <w:rPr>
          <w:bCs/>
        </w:rPr>
        <w:t xml:space="preserve"> events breaking phase continuity </w:t>
      </w:r>
      <w:r>
        <w:rPr>
          <w:bCs/>
        </w:rPr>
        <w:t xml:space="preserve">which </w:t>
      </w:r>
      <w:r w:rsidRPr="006B3A6E">
        <w:rPr>
          <w:bCs/>
        </w:rPr>
        <w:t>are autonomous at the UE</w:t>
      </w:r>
      <w:r>
        <w:rPr>
          <w:bCs/>
        </w:rPr>
        <w:t xml:space="preserve"> and due to GNSS update, such as autonomous TA and FO adjustments. The time of occurrence of these events is not known to </w:t>
      </w:r>
      <w:proofErr w:type="spellStart"/>
      <w:r>
        <w:rPr>
          <w:bCs/>
        </w:rPr>
        <w:t>gNB</w:t>
      </w:r>
      <w:proofErr w:type="spellEnd"/>
      <w:r>
        <w:rPr>
          <w:bCs/>
        </w:rPr>
        <w:t xml:space="preserve"> since it depends on when UE updates it GNSS information, but if they occur within an OCC period, they might not allow a UE to maintain phase continuity. Although handling such events in a way to maintain phase continuity could be regarded as a UE implementation issue, it would be good for RAN1 to at least conclude on a common understanding that a UE supporting OCC will only perform TA and FO adjustments due to GNSS updates at the boundaries of an OCC period.</w:t>
      </w:r>
    </w:p>
    <w:p w14:paraId="31398AE5" w14:textId="77777777" w:rsidR="009F5C8D" w:rsidRDefault="009F5C8D" w:rsidP="009F5C8D">
      <w:pPr>
        <w:keepNext/>
        <w:keepLines/>
        <w:rPr>
          <w:b/>
        </w:rPr>
      </w:pPr>
      <w:r>
        <w:rPr>
          <w:b/>
        </w:rPr>
        <w:t>Proposal 6. RAN1 to conclude that it is not expected that the UE applies autonomous event(s) within an OCC period.</w:t>
      </w:r>
    </w:p>
    <w:p w14:paraId="079252F4" w14:textId="77777777" w:rsidR="009F5C8D" w:rsidRPr="0093093E" w:rsidRDefault="009F5C8D" w:rsidP="009F5C8D">
      <w:pPr>
        <w:keepNext/>
        <w:keepLines/>
      </w:pPr>
    </w:p>
    <w:p w14:paraId="1385135D" w14:textId="77777777" w:rsidR="009F5C8D" w:rsidRPr="0087669A" w:rsidRDefault="009F5C8D" w:rsidP="009F5C8D">
      <w:pPr>
        <w:pStyle w:val="Heading3"/>
        <w:rPr>
          <w:lang w:val="en-US"/>
        </w:rPr>
      </w:pPr>
      <w:r w:rsidRPr="0087669A">
        <w:rPr>
          <w:lang w:val="en-US"/>
        </w:rPr>
        <w:t>Discussion on UCI multiplexing on PUSCH repetitions with OCC</w:t>
      </w:r>
    </w:p>
    <w:p w14:paraId="73449D84" w14:textId="77777777" w:rsidR="009F5C8D" w:rsidRPr="0087669A" w:rsidRDefault="009F5C8D" w:rsidP="009F5C8D">
      <w:pPr>
        <w:spacing w:line="276" w:lineRule="auto"/>
      </w:pPr>
      <w:r w:rsidRPr="0087669A">
        <w:t xml:space="preserve">Uplink Control Information (UCI) is a critical component of the uplink transmission in 5G NR, carrying control information from the UE to the network. Unlike DCI, which is exclusively carried by PDCCH, UCI can be transmitted via either Physical Uplink Control Channel (PUCCH) or PUSCH. In this manner, UCI messages might be multiplexed onto the PUSCH (as, for example, in </w:t>
      </w:r>
      <w:r w:rsidRPr="0087669A">
        <w:fldChar w:fldCharType="begin"/>
      </w:r>
      <w:r w:rsidRPr="0087669A">
        <w:instrText xml:space="preserve"> REF _Ref163229553 \h </w:instrText>
      </w:r>
      <w:r w:rsidRPr="0087669A">
        <w:fldChar w:fldCharType="separate"/>
      </w:r>
      <w:r w:rsidRPr="0087669A">
        <w:t xml:space="preserve">Figure </w:t>
      </w:r>
      <w:r>
        <w:rPr>
          <w:noProof/>
        </w:rPr>
        <w:t>2</w:t>
      </w:r>
      <w:r w:rsidRPr="0087669A">
        <w:fldChar w:fldCharType="end"/>
      </w:r>
      <w:r w:rsidRPr="0087669A">
        <w:t>) at the physical layer</w:t>
      </w:r>
      <w:r>
        <w:t xml:space="preserve"> when the scheduled PUCCH carrying the UCI overlaps in the with a scheduled PUSCH or PUSCH repetition.</w:t>
      </w:r>
    </w:p>
    <w:p w14:paraId="2A5BBCC7" w14:textId="77777777" w:rsidR="009F5C8D" w:rsidRPr="0087669A" w:rsidRDefault="009F5C8D" w:rsidP="009F5C8D">
      <w:pPr>
        <w:spacing w:line="276" w:lineRule="auto"/>
      </w:pPr>
      <w:r w:rsidRPr="0087669A">
        <w:t>In the case of PUSCH repetitions, the UCI is only multiplexed in the one slot where the PUCCH single slot transmission would overlap with the PUSCH repetitions, and not replicated across multiple slots alongside each PUSCH repetition. Thus, in the case of inter-slot OCC, UCI multiplexing creates problems in preserving orthogonality across multiplexed UEs since the PUSCH repetition carrying the UCI would not contain the exact same symbols as the PUSCH repetitions without UCI. This leads to a challenge in OCC-enabled PUSCH operation causing interference among UEs due to imperfect elimination of interfering UEs during reception. Consequently, it is essential to discuss mechanisms for applying OCC across slots and maintaining OCC orthogonality or equivalently mitigating interference when UCI is multiplexed on PUSCH.</w:t>
      </w:r>
    </w:p>
    <w:p w14:paraId="1C65E075" w14:textId="77777777" w:rsidR="009F5C8D" w:rsidRPr="0087669A" w:rsidRDefault="009F5C8D" w:rsidP="009F5C8D">
      <w:pPr>
        <w:keepNext/>
        <w:spacing w:line="276" w:lineRule="auto"/>
        <w:jc w:val="center"/>
      </w:pPr>
      <w:r w:rsidRPr="0087669A">
        <w:t>  </w:t>
      </w:r>
      <w:r w:rsidRPr="0087669A">
        <w:rPr>
          <w:noProof/>
        </w:rPr>
        <w:drawing>
          <wp:inline distT="0" distB="0" distL="0" distR="0" wp14:anchorId="63AE0290" wp14:editId="25A52D06">
            <wp:extent cx="3569273" cy="2007739"/>
            <wp:effectExtent l="0" t="0" r="0" b="0"/>
            <wp:docPr id="52898082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0B60AAE5" w14:textId="77777777" w:rsidR="009F5C8D" w:rsidRPr="0087669A" w:rsidRDefault="009F5C8D" w:rsidP="009F5C8D">
      <w:pPr>
        <w:pStyle w:val="Caption"/>
        <w:jc w:val="center"/>
      </w:pPr>
      <w:bookmarkStart w:id="3" w:name="_Ref163229553"/>
      <w:r w:rsidRPr="0087669A">
        <w:t xml:space="preserve">Figure </w:t>
      </w:r>
      <w:r w:rsidRPr="0087669A">
        <w:fldChar w:fldCharType="begin"/>
      </w:r>
      <w:r w:rsidRPr="0087669A">
        <w:instrText xml:space="preserve"> SEQ Figure \* ARABIC </w:instrText>
      </w:r>
      <w:r w:rsidRPr="0087669A">
        <w:fldChar w:fldCharType="separate"/>
      </w:r>
      <w:r>
        <w:rPr>
          <w:noProof/>
        </w:rPr>
        <w:t>2</w:t>
      </w:r>
      <w:r w:rsidRPr="0087669A">
        <w:fldChar w:fldCharType="end"/>
      </w:r>
      <w:bookmarkEnd w:id="3"/>
      <w:r w:rsidRPr="0087669A">
        <w:t xml:space="preserve"> UCI multiplexed on PUSCH creates interference in OCC-enabled PUSCH.</w:t>
      </w:r>
    </w:p>
    <w:p w14:paraId="1688C41F" w14:textId="77777777" w:rsidR="009F5C8D" w:rsidRPr="0087669A" w:rsidRDefault="009F5C8D" w:rsidP="009F5C8D">
      <w:pPr>
        <w:spacing w:line="276" w:lineRule="auto"/>
      </w:pPr>
    </w:p>
    <w:p w14:paraId="17D8A431" w14:textId="77777777" w:rsidR="009F5C8D" w:rsidRPr="0087669A" w:rsidRDefault="009F5C8D" w:rsidP="009F5C8D">
      <w:pPr>
        <w:spacing w:line="276" w:lineRule="auto"/>
      </w:pPr>
      <w:r w:rsidRPr="0087669A">
        <w:t>One option to preserve orthogonality across multiplexed UEs is expanding the UCI multiplexing in all the slots of an OCC period</w:t>
      </w:r>
      <w:r>
        <w:t>, i.e. multiplexing the UCI in all the PUSCH repetitions of the OCC period where the UCI would be multiplexed</w:t>
      </w:r>
      <w:r w:rsidRPr="0087669A">
        <w:t xml:space="preserve">. However, this solution will result in too many resources occupied by a UCI so that the available throughput for a UE will be reduced. To mitigate this issue, the resource occupied by a UCI should be scaled down. Meanwhile, considering the inter-UE interference and other impair factors such as frequency offset (FO) and/or time offset (TO) error, to make sure that the reliability of UCI transmission is not impacted, the scaling down factor should be not too aggressive. For example, the scaling down factor could be less than OCC length. A sketch of such scaling is shown in </w:t>
      </w:r>
      <w:r w:rsidRPr="0087669A">
        <w:fldChar w:fldCharType="begin"/>
      </w:r>
      <w:r w:rsidRPr="0087669A">
        <w:instrText xml:space="preserve"> REF _Ref166231005 \h </w:instrText>
      </w:r>
      <w:r w:rsidRPr="0087669A">
        <w:fldChar w:fldCharType="separate"/>
      </w:r>
      <w:r w:rsidRPr="0087669A">
        <w:t xml:space="preserve">Figure </w:t>
      </w:r>
      <w:r>
        <w:rPr>
          <w:noProof/>
        </w:rPr>
        <w:t>3</w:t>
      </w:r>
      <w:r w:rsidRPr="0087669A">
        <w:fldChar w:fldCharType="end"/>
      </w:r>
      <w:r w:rsidRPr="0087669A">
        <w:t>, wherein the UCI is scaled by a scaling factor less than OCC length 4 and multiplexed in all PUSCH repetitions of an OCC period.</w:t>
      </w:r>
    </w:p>
    <w:p w14:paraId="6D1FB7DA" w14:textId="77777777" w:rsidR="009F5C8D" w:rsidRPr="0087669A" w:rsidRDefault="009F5C8D" w:rsidP="009F5C8D">
      <w:pPr>
        <w:keepNext/>
        <w:spacing w:line="276" w:lineRule="auto"/>
        <w:jc w:val="center"/>
      </w:pPr>
      <w:r w:rsidRPr="0087669A">
        <w:rPr>
          <w:noProof/>
        </w:rPr>
        <w:drawing>
          <wp:inline distT="0" distB="0" distL="0" distR="0" wp14:anchorId="4CBD096F" wp14:editId="0B1FC164">
            <wp:extent cx="5894363" cy="1851930"/>
            <wp:effectExtent l="0" t="0" r="0" b="0"/>
            <wp:docPr id="30038496" name="Picture 30038496" descr="A blue rectangular object with red stri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496" name="Picture 30038496" descr="A blue rectangular object with red stripe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058" cy="1860631"/>
                    </a:xfrm>
                    <a:prstGeom prst="rect">
                      <a:avLst/>
                    </a:prstGeom>
                    <a:noFill/>
                  </pic:spPr>
                </pic:pic>
              </a:graphicData>
            </a:graphic>
          </wp:inline>
        </w:drawing>
      </w:r>
    </w:p>
    <w:p w14:paraId="74DD0E0B" w14:textId="77777777" w:rsidR="009F5C8D" w:rsidRPr="0087669A" w:rsidRDefault="009F5C8D" w:rsidP="009F5C8D">
      <w:pPr>
        <w:pStyle w:val="Caption"/>
        <w:jc w:val="center"/>
      </w:pPr>
      <w:bookmarkStart w:id="4" w:name="_Ref166231005"/>
      <w:r w:rsidRPr="0087669A">
        <w:t xml:space="preserve">Figure </w:t>
      </w:r>
      <w:r w:rsidRPr="0087669A">
        <w:fldChar w:fldCharType="begin"/>
      </w:r>
      <w:r w:rsidRPr="0087669A">
        <w:instrText xml:space="preserve"> SEQ Figure \* ARABIC </w:instrText>
      </w:r>
      <w:r w:rsidRPr="0087669A">
        <w:fldChar w:fldCharType="separate"/>
      </w:r>
      <w:r>
        <w:rPr>
          <w:noProof/>
        </w:rPr>
        <w:t>3</w:t>
      </w:r>
      <w:r w:rsidRPr="0087669A">
        <w:fldChar w:fldCharType="end"/>
      </w:r>
      <w:bookmarkEnd w:id="4"/>
      <w:r w:rsidRPr="0087669A">
        <w:t xml:space="preserve"> Expanding the UCI multiplexing in all the slots of an OCC period and scaling down the resource occupied by the UCI in each slot of an OCC period when OCC on PUSCH is applied.</w:t>
      </w:r>
    </w:p>
    <w:p w14:paraId="5F70B2E8" w14:textId="77777777" w:rsidR="009F5C8D" w:rsidRPr="0087669A" w:rsidRDefault="009F5C8D" w:rsidP="009F5C8D">
      <w:pPr>
        <w:spacing w:line="276" w:lineRule="auto"/>
      </w:pPr>
    </w:p>
    <w:p w14:paraId="018C5251" w14:textId="77777777" w:rsidR="009F5C8D" w:rsidRDefault="009F5C8D" w:rsidP="009F5C8D">
      <w:pPr>
        <w:rPr>
          <w:b/>
        </w:rPr>
      </w:pPr>
      <w:r w:rsidRPr="0087669A">
        <w:rPr>
          <w:b/>
        </w:rPr>
        <w:t xml:space="preserve">Observation </w:t>
      </w:r>
      <w:r>
        <w:rPr>
          <w:b/>
        </w:rPr>
        <w:t>4</w:t>
      </w:r>
      <w:r w:rsidRPr="0087669A">
        <w:rPr>
          <w:b/>
        </w:rPr>
        <w:t xml:space="preserve">: </w:t>
      </w:r>
      <w:r>
        <w:rPr>
          <w:b/>
        </w:rPr>
        <w:t>Excessive number of</w:t>
      </w:r>
      <w:r w:rsidRPr="0087669A">
        <w:rPr>
          <w:b/>
        </w:rPr>
        <w:t xml:space="preserve"> resources will be occupied by a UCI if the UCI is multiplexed on </w:t>
      </w:r>
      <w:r>
        <w:rPr>
          <w:b/>
        </w:rPr>
        <w:t>all</w:t>
      </w:r>
      <w:r w:rsidRPr="0087669A">
        <w:rPr>
          <w:b/>
        </w:rPr>
        <w:t xml:space="preserve"> PUSCH repetitions </w:t>
      </w:r>
      <w:r>
        <w:rPr>
          <w:b/>
        </w:rPr>
        <w:t>within an OCC period</w:t>
      </w:r>
      <w:r w:rsidRPr="0087669A">
        <w:rPr>
          <w:b/>
        </w:rPr>
        <w:t>. Meanwhile, scaling down the resource occupied by the UCI by OCC length will be too aggressive and impact the reliability of UCI transmission.</w:t>
      </w:r>
    </w:p>
    <w:p w14:paraId="7F3E8D57" w14:textId="77777777" w:rsidR="009F5C8D" w:rsidRDefault="009F5C8D" w:rsidP="009F5C8D">
      <w:pPr>
        <w:spacing w:line="276" w:lineRule="auto"/>
        <w:rPr>
          <w:b/>
        </w:rPr>
      </w:pPr>
      <w:r w:rsidRPr="0087669A">
        <w:rPr>
          <w:b/>
        </w:rPr>
        <w:t xml:space="preserve">Proposal </w:t>
      </w:r>
      <w:r>
        <w:rPr>
          <w:b/>
        </w:rPr>
        <w:t>7</w:t>
      </w:r>
      <w:r w:rsidRPr="0087669A">
        <w:rPr>
          <w:b/>
        </w:rPr>
        <w:t xml:space="preserve">: </w:t>
      </w:r>
      <w:r>
        <w:rPr>
          <w:b/>
        </w:rPr>
        <w:t>Introduce scaling factor on the number of resources occupied by the multiplexed UCI, when the UCI is multiplexed in all the repetitions of an OCC period</w:t>
      </w:r>
      <w:r w:rsidRPr="0087669A">
        <w:rPr>
          <w:b/>
        </w:rPr>
        <w:t>.</w:t>
      </w:r>
    </w:p>
    <w:p w14:paraId="1DC15159" w14:textId="77777777" w:rsidR="009F5C8D" w:rsidRDefault="009F5C8D" w:rsidP="009F5C8D">
      <w:pPr>
        <w:spacing w:line="276" w:lineRule="auto"/>
      </w:pPr>
      <w:r w:rsidRPr="0087669A">
        <w:t xml:space="preserve">In addition, </w:t>
      </w:r>
      <w:r>
        <w:t xml:space="preserve">in some cases, a UE may not be aware of UCI multiplexing within an OCC period before the start of the OCC period (e.g. scheduling DCI received after the start of the OCC period), and therefore UE may not be able to multiplex the UCI in all the repetitions of the OCC period. For this reason, timing conditions should apply to the UCI enhanced multiplexing (i.e. multiplexing of the UCI in all the repetitions of an OCC period) and corresponding actions may be taken by the UE based on </w:t>
      </w:r>
      <w:proofErr w:type="gramStart"/>
      <w:r>
        <w:t>whether or not</w:t>
      </w:r>
      <w:proofErr w:type="gramEnd"/>
      <w:r>
        <w:t xml:space="preserve"> the timing conditions are satisfied. In this sense, two cases can be distinguished: a first case where the UE is aware of the UCI multiplexing before the start of the OCC period and a second case in which the UE is not.</w:t>
      </w:r>
    </w:p>
    <w:p w14:paraId="1C5A8366" w14:textId="77777777" w:rsidR="009F5C8D" w:rsidRDefault="009F5C8D" w:rsidP="009F5C8D">
      <w:pPr>
        <w:spacing w:line="276" w:lineRule="auto"/>
      </w:pPr>
      <w:r>
        <w:t xml:space="preserve">In the first case, as represented in </w:t>
      </w:r>
      <w:r>
        <w:rPr>
          <w:highlight w:val="yellow"/>
        </w:rPr>
        <w:fldChar w:fldCharType="begin"/>
      </w:r>
      <w:r>
        <w:instrText xml:space="preserve"> REF _Ref181802926 \h </w:instrText>
      </w:r>
      <w:r>
        <w:rPr>
          <w:highlight w:val="yellow"/>
        </w:rPr>
      </w:r>
      <w:r>
        <w:rPr>
          <w:highlight w:val="yellow"/>
        </w:rPr>
        <w:fldChar w:fldCharType="separate"/>
      </w:r>
      <w:r w:rsidRPr="00163176">
        <w:t xml:space="preserve">Figure </w:t>
      </w:r>
      <w:r>
        <w:rPr>
          <w:noProof/>
        </w:rPr>
        <w:t>4</w:t>
      </w:r>
      <w:r>
        <w:rPr>
          <w:highlight w:val="yellow"/>
        </w:rPr>
        <w:fldChar w:fldCharType="end"/>
      </w:r>
      <w:r>
        <w:t>, if the DCI scheduling the UCI is received earlier than the start of an OCC period, UE is able to avoid interference to other UEs by either multiplexing UCI in all the PUSCH repetitions in the OCC period or by dropping the PUSCH repetitions in the OCC period. Either of these actions would preserve the “similarity across slots” that is needed to ensure that orthogonality is maintained. As shown in the Figure for the case of enhanced UCI multiplexing, a time offset from the start of the OCC period or from the start of the first PUSCH repetition of the OCC period could be defined to allow the UE to process the scheduling DCI and perform related actions.</w:t>
      </w:r>
    </w:p>
    <w:p w14:paraId="576F9F25" w14:textId="77777777" w:rsidR="009F5C8D" w:rsidRDefault="009F5C8D" w:rsidP="009F5C8D">
      <w:pPr>
        <w:spacing w:line="276" w:lineRule="auto"/>
        <w:rPr>
          <w:b/>
        </w:rPr>
      </w:pPr>
      <w:r>
        <w:rPr>
          <w:b/>
        </w:rPr>
        <w:t>Proposal 8: UE handling of an event of UCI multiplexing within an OCC period is conditional to whether the scheduling DCI is received earlier than a time offset from the start of the OCC period.</w:t>
      </w:r>
    </w:p>
    <w:p w14:paraId="70392608" w14:textId="77777777" w:rsidR="009F5C8D" w:rsidRDefault="009F5C8D" w:rsidP="009F5C8D">
      <w:pPr>
        <w:spacing w:line="276" w:lineRule="auto"/>
        <w:rPr>
          <w:b/>
        </w:rPr>
      </w:pPr>
      <w:r w:rsidRPr="00616CBB">
        <w:rPr>
          <w:b/>
        </w:rPr>
        <w:t>Proposal</w:t>
      </w:r>
      <w:r>
        <w:rPr>
          <w:b/>
        </w:rPr>
        <w:t xml:space="preserve"> 9: UE multiplexes UCI to all the repetitions of the OCC period if the scheduling DCI </w:t>
      </w:r>
      <w:r w:rsidRPr="00E53218">
        <w:rPr>
          <w:b/>
        </w:rPr>
        <w:t xml:space="preserve">is received </w:t>
      </w:r>
      <w:r>
        <w:rPr>
          <w:b/>
        </w:rPr>
        <w:t>earlier</w:t>
      </w:r>
      <w:r w:rsidRPr="00E53218">
        <w:rPr>
          <w:b/>
        </w:rPr>
        <w:t xml:space="preserve"> than a time offset from the start of the OCC period</w:t>
      </w:r>
      <w:r>
        <w:rPr>
          <w:b/>
        </w:rPr>
        <w:t>.</w:t>
      </w:r>
    </w:p>
    <w:p w14:paraId="5B74E7B5" w14:textId="77777777" w:rsidR="009F5C8D" w:rsidRPr="00616CBB" w:rsidRDefault="009F5C8D" w:rsidP="009F5C8D">
      <w:pPr>
        <w:spacing w:line="276" w:lineRule="auto"/>
        <w:rPr>
          <w:b/>
        </w:rPr>
      </w:pPr>
    </w:p>
    <w:p w14:paraId="2EE9ECB0" w14:textId="77777777" w:rsidR="009F5C8D" w:rsidRDefault="009F5C8D" w:rsidP="009F5C8D">
      <w:pPr>
        <w:keepNext/>
        <w:spacing w:line="276" w:lineRule="auto"/>
      </w:pPr>
      <w:r>
        <w:rPr>
          <w:noProof/>
        </w:rPr>
        <w:drawing>
          <wp:inline distT="0" distB="0" distL="0" distR="0" wp14:anchorId="5C4AD98A" wp14:editId="6B44AFBB">
            <wp:extent cx="6193653" cy="1765993"/>
            <wp:effectExtent l="0" t="0" r="0" b="0"/>
            <wp:docPr id="871811689" name="Picture 7"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1689" name="Picture 7" descr="A close-up of a scree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9637" cy="1776253"/>
                    </a:xfrm>
                    <a:prstGeom prst="rect">
                      <a:avLst/>
                    </a:prstGeom>
                    <a:noFill/>
                  </pic:spPr>
                </pic:pic>
              </a:graphicData>
            </a:graphic>
          </wp:inline>
        </w:drawing>
      </w:r>
    </w:p>
    <w:p w14:paraId="5F29DEEC" w14:textId="77777777" w:rsidR="009F5C8D" w:rsidRDefault="009F5C8D" w:rsidP="009F5C8D">
      <w:pPr>
        <w:pStyle w:val="Caption"/>
        <w:jc w:val="center"/>
      </w:pPr>
      <w:bookmarkStart w:id="5" w:name="_Ref181802926"/>
      <w:r w:rsidRPr="00163176">
        <w:t xml:space="preserve">Figure </w:t>
      </w:r>
      <w:r>
        <w:fldChar w:fldCharType="begin"/>
      </w:r>
      <w:r w:rsidRPr="00163176">
        <w:instrText xml:space="preserve"> SEQ Figure \* ARABIC </w:instrText>
      </w:r>
      <w:r>
        <w:fldChar w:fldCharType="separate"/>
      </w:r>
      <w:r>
        <w:rPr>
          <w:noProof/>
        </w:rPr>
        <w:t>4</w:t>
      </w:r>
      <w:r>
        <w:fldChar w:fldCharType="end"/>
      </w:r>
      <w:bookmarkEnd w:id="5"/>
      <w:r w:rsidRPr="00163176">
        <w:t>. UCI multiplexing in all repetitions of an OCC period when scheduling DCI received earlier than a time offset from the start of the OCC period</w:t>
      </w:r>
    </w:p>
    <w:p w14:paraId="6459EC68" w14:textId="77777777" w:rsidR="009F5C8D" w:rsidRDefault="009F5C8D" w:rsidP="009F5C8D">
      <w:pPr>
        <w:spacing w:line="276" w:lineRule="auto"/>
      </w:pPr>
      <w:r>
        <w:t xml:space="preserve">However, in the case the scheduling DCI is received later than a time offset from the start of the OCC period, </w:t>
      </w:r>
      <w:r w:rsidRPr="0087669A">
        <w:t xml:space="preserve">dropping or postponing </w:t>
      </w:r>
      <w:r>
        <w:t xml:space="preserve">of </w:t>
      </w:r>
      <w:r w:rsidRPr="0087669A">
        <w:t xml:space="preserve">the UCI could be considered as illustrated in </w:t>
      </w:r>
      <w:r w:rsidRPr="0087669A">
        <w:fldChar w:fldCharType="begin"/>
      </w:r>
      <w:r w:rsidRPr="0087669A">
        <w:instrText xml:space="preserve"> REF _Ref166231185 \h </w:instrText>
      </w:r>
      <w:r w:rsidRPr="0087669A">
        <w:fldChar w:fldCharType="separate"/>
      </w:r>
      <w:r w:rsidRPr="0087669A">
        <w:t xml:space="preserve">Figure </w:t>
      </w:r>
      <w:r>
        <w:rPr>
          <w:noProof/>
        </w:rPr>
        <w:t>5</w:t>
      </w:r>
      <w:r w:rsidRPr="0087669A">
        <w:fldChar w:fldCharType="end"/>
      </w:r>
      <w:r w:rsidRPr="0087669A">
        <w:t>.</w:t>
      </w:r>
    </w:p>
    <w:p w14:paraId="68CF4877" w14:textId="77777777" w:rsidR="009F5C8D" w:rsidRPr="005471D3" w:rsidRDefault="009F5C8D" w:rsidP="009F5C8D">
      <w:pPr>
        <w:spacing w:line="276" w:lineRule="auto"/>
        <w:rPr>
          <w:b/>
        </w:rPr>
      </w:pPr>
      <w:r w:rsidRPr="0087669A">
        <w:rPr>
          <w:b/>
        </w:rPr>
        <w:t xml:space="preserve">Proposal </w:t>
      </w:r>
      <w:r>
        <w:rPr>
          <w:b/>
        </w:rPr>
        <w:t>10</w:t>
      </w:r>
      <w:r w:rsidRPr="0087669A">
        <w:rPr>
          <w:b/>
        </w:rPr>
        <w:t xml:space="preserve">: </w:t>
      </w:r>
      <w:r>
        <w:rPr>
          <w:b/>
        </w:rPr>
        <w:t xml:space="preserve">UE postpones UCI multiplexing to the subsequent OCC period if the scheduling DCI </w:t>
      </w:r>
      <w:r w:rsidRPr="00E53218">
        <w:rPr>
          <w:b/>
        </w:rPr>
        <w:t>is received later than a time offset from the start of the OCC period</w:t>
      </w:r>
    </w:p>
    <w:p w14:paraId="731BF2A4" w14:textId="77777777" w:rsidR="009F5C8D" w:rsidRPr="0087669A" w:rsidRDefault="009F5C8D" w:rsidP="009F5C8D">
      <w:pPr>
        <w:spacing w:line="276" w:lineRule="auto"/>
      </w:pPr>
    </w:p>
    <w:p w14:paraId="12386F9F" w14:textId="77777777" w:rsidR="009F5C8D" w:rsidRPr="0087669A" w:rsidRDefault="009F5C8D" w:rsidP="009F5C8D">
      <w:pPr>
        <w:keepNext/>
        <w:spacing w:line="276" w:lineRule="auto"/>
        <w:jc w:val="center"/>
      </w:pPr>
      <w:r w:rsidRPr="0087669A">
        <w:rPr>
          <w:strike/>
          <w:noProof/>
        </w:rPr>
        <w:drawing>
          <wp:inline distT="0" distB="0" distL="0" distR="0" wp14:anchorId="1437C208" wp14:editId="3A1B6E18">
            <wp:extent cx="5781822" cy="1155285"/>
            <wp:effectExtent l="0" t="0" r="0" b="6985"/>
            <wp:docPr id="1" name="Picture 1"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diagram&#10;&#10;Description automatically generated"/>
                    <pic:cNvPicPr/>
                  </pic:nvPicPr>
                  <pic:blipFill>
                    <a:blip r:embed="rId18"/>
                    <a:stretch>
                      <a:fillRect/>
                    </a:stretch>
                  </pic:blipFill>
                  <pic:spPr>
                    <a:xfrm>
                      <a:off x="0" y="0"/>
                      <a:ext cx="5794221" cy="1157762"/>
                    </a:xfrm>
                    <a:prstGeom prst="rect">
                      <a:avLst/>
                    </a:prstGeom>
                  </pic:spPr>
                </pic:pic>
              </a:graphicData>
            </a:graphic>
          </wp:inline>
        </w:drawing>
      </w:r>
    </w:p>
    <w:p w14:paraId="1A1EEBEC" w14:textId="77777777" w:rsidR="009F5C8D" w:rsidRPr="0087669A" w:rsidRDefault="009F5C8D" w:rsidP="009F5C8D">
      <w:pPr>
        <w:pStyle w:val="Caption"/>
        <w:jc w:val="center"/>
        <w:rPr>
          <w:strike/>
        </w:rPr>
      </w:pPr>
      <w:bookmarkStart w:id="6" w:name="_Ref166231185"/>
      <w:r w:rsidRPr="0087669A">
        <w:t xml:space="preserve">Figure </w:t>
      </w:r>
      <w:r w:rsidRPr="0087669A">
        <w:fldChar w:fldCharType="begin"/>
      </w:r>
      <w:r w:rsidRPr="0087669A">
        <w:instrText xml:space="preserve"> SEQ Figure \* ARABIC </w:instrText>
      </w:r>
      <w:r w:rsidRPr="0087669A">
        <w:fldChar w:fldCharType="separate"/>
      </w:r>
      <w:r>
        <w:rPr>
          <w:noProof/>
        </w:rPr>
        <w:t>5</w:t>
      </w:r>
      <w:r w:rsidRPr="0087669A">
        <w:fldChar w:fldCharType="end"/>
      </w:r>
      <w:bookmarkEnd w:id="6"/>
      <w:r w:rsidRPr="0087669A">
        <w:t xml:space="preserve"> Postponing the UCI multiplexing to the next OCC period when the UCI multiplexing in the first slot of current OCC period is not feasible considering UE’s processing procedure time for the UCI.</w:t>
      </w:r>
    </w:p>
    <w:p w14:paraId="2F4D8950" w14:textId="77777777" w:rsidR="009F5C8D" w:rsidRPr="0087669A" w:rsidRDefault="009F5C8D" w:rsidP="009F5C8D">
      <w:pPr>
        <w:spacing w:line="276" w:lineRule="auto"/>
        <w:jc w:val="center"/>
        <w:rPr>
          <w:strike/>
        </w:rPr>
      </w:pPr>
    </w:p>
    <w:p w14:paraId="4C998DF7" w14:textId="77777777" w:rsidR="009F5C8D" w:rsidRDefault="009F5C8D" w:rsidP="009F5C8D">
      <w:pPr>
        <w:spacing w:line="276" w:lineRule="auto"/>
      </w:pPr>
      <w:r w:rsidRPr="0087669A">
        <w:t>As mentioned above, when a UCI is multiplexed on PUSCH repetitions with OCC enabled, to guarantee the orthogonality, the UCI needs to be multiplexed on each of the PUSCH repetitions of an OCC period. For such cases there may be a problem in the determination of CSI reference resource when the UCI contains a CSI report. Based on current specification, in time domain, the CSI reference resource for a CSI report is determined by the uplink slot in which the CSI report is transmitted. For cases of replication of the UCI to have similar slot transmissions, there will be more than one CSI reference resource for a CSI report, which is not as expected. RAN1 needs to study possible solutions to make sure that there will be still only one CSI reference resource for a CSI report when the CSI report is multiplexed on PUSCH repetitions with OCC enabled. For example, in time domain the CSI reference resource for a CSI report could be determined based on the first UL slot of the OCC period.</w:t>
      </w:r>
    </w:p>
    <w:p w14:paraId="39E816A5" w14:textId="77777777" w:rsidR="009F5C8D" w:rsidRDefault="009F5C8D" w:rsidP="009F5C8D">
      <w:pPr>
        <w:rPr>
          <w:b/>
        </w:rPr>
      </w:pPr>
      <w:r w:rsidRPr="0087669A">
        <w:rPr>
          <w:b/>
        </w:rPr>
        <w:t xml:space="preserve">Observation </w:t>
      </w:r>
      <w:r>
        <w:rPr>
          <w:b/>
        </w:rPr>
        <w:t>5</w:t>
      </w:r>
      <w:r w:rsidRPr="0087669A">
        <w:rPr>
          <w:b/>
        </w:rPr>
        <w:t>: Based on current specification, there will be more than one CSI reference resource for a CSI report if the CSI report is multiplexed on PUSCH repetitions with OCC enabled, which is not as expected.</w:t>
      </w:r>
    </w:p>
    <w:p w14:paraId="17B99096" w14:textId="77777777" w:rsidR="009F5C8D" w:rsidRPr="0087669A" w:rsidRDefault="009F5C8D" w:rsidP="009F5C8D">
      <w:pPr>
        <w:spacing w:line="276" w:lineRule="auto"/>
        <w:rPr>
          <w:b/>
        </w:rPr>
      </w:pPr>
      <w:r w:rsidRPr="0087669A">
        <w:rPr>
          <w:b/>
        </w:rPr>
        <w:t xml:space="preserve">Proposal </w:t>
      </w:r>
      <w:r>
        <w:rPr>
          <w:b/>
        </w:rPr>
        <w:t>11</w:t>
      </w:r>
      <w:r w:rsidRPr="0087669A">
        <w:rPr>
          <w:b/>
        </w:rPr>
        <w:t xml:space="preserve">: RAN1 to study possible solutions to avoid multiple CSI reference resources issue when a CSI report is multiplexed on PUSCH repetitions with OCC enabled. </w:t>
      </w:r>
    </w:p>
    <w:p w14:paraId="44EC7966" w14:textId="77777777" w:rsidR="009F5C8D" w:rsidRPr="0087669A" w:rsidRDefault="009F5C8D" w:rsidP="009F5C8D">
      <w:pPr>
        <w:spacing w:line="276" w:lineRule="auto"/>
      </w:pPr>
    </w:p>
    <w:p w14:paraId="3EFA0CA8" w14:textId="77777777" w:rsidR="009F5C8D" w:rsidRPr="0087669A" w:rsidRDefault="009F5C8D" w:rsidP="009F5C8D">
      <w:pPr>
        <w:pStyle w:val="Heading3"/>
        <w:rPr>
          <w:lang w:val="en-US"/>
        </w:rPr>
      </w:pPr>
      <w:r w:rsidRPr="0087669A">
        <w:rPr>
          <w:lang w:val="en-US" w:eastAsia="zh-CN"/>
        </w:rPr>
        <w:t>D</w:t>
      </w:r>
      <w:r w:rsidRPr="0087669A">
        <w:rPr>
          <w:lang w:val="en-US"/>
        </w:rPr>
        <w:t>iscussion on RV determination in case of PUSCH repetitions with OCC</w:t>
      </w:r>
    </w:p>
    <w:p w14:paraId="19C45144" w14:textId="77777777" w:rsidR="009F5C8D" w:rsidRDefault="009F5C8D" w:rsidP="009F5C8D">
      <w:pPr>
        <w:spacing w:line="276" w:lineRule="auto"/>
      </w:pPr>
      <w:r w:rsidRPr="00990190">
        <w:rPr>
          <w:noProof/>
          <w:lang w:val="en-DK"/>
        </w:rPr>
        <mc:AlternateContent>
          <mc:Choice Requires="wps">
            <w:drawing>
              <wp:anchor distT="45720" distB="45720" distL="114300" distR="114300" simplePos="0" relativeHeight="251659264" behindDoc="0" locked="0" layoutInCell="1" allowOverlap="1" wp14:anchorId="495B699B" wp14:editId="52EF45CF">
                <wp:simplePos x="0" y="0"/>
                <wp:positionH relativeFrom="margin">
                  <wp:posOffset>-635</wp:posOffset>
                </wp:positionH>
                <wp:positionV relativeFrom="paragraph">
                  <wp:posOffset>304800</wp:posOffset>
                </wp:positionV>
                <wp:extent cx="6150610" cy="1404620"/>
                <wp:effectExtent l="0" t="0" r="2159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404620"/>
                        </a:xfrm>
                        <a:prstGeom prst="rect">
                          <a:avLst/>
                        </a:prstGeom>
                        <a:solidFill>
                          <a:srgbClr val="FFFFFF"/>
                        </a:solidFill>
                        <a:ln w="9525">
                          <a:solidFill>
                            <a:srgbClr val="000000"/>
                          </a:solidFill>
                          <a:miter lim="800000"/>
                          <a:headEnd/>
                          <a:tailEnd/>
                        </a:ln>
                      </wps:spPr>
                      <wps:txbx>
                        <w:txbxContent>
                          <w:p w14:paraId="579C78A8" w14:textId="77777777" w:rsidR="009F5C8D" w:rsidRPr="00990190" w:rsidRDefault="009F5C8D" w:rsidP="009F5C8D">
                            <w:pPr>
                              <w:spacing w:after="0"/>
                              <w:rPr>
                                <w:rFonts w:eastAsia="Times New Roman"/>
                                <w:sz w:val="24"/>
                                <w:szCs w:val="24"/>
                                <w:lang w:val="en-DK" w:eastAsia="en-DK"/>
                              </w:rPr>
                            </w:pPr>
                            <w:r w:rsidRPr="00990190">
                              <w:rPr>
                                <w:rFonts w:ascii="Times" w:eastAsia="Batang" w:hAnsi="Times"/>
                                <w:kern w:val="24"/>
                                <w:highlight w:val="green"/>
                                <w:lang w:eastAsia="en-DK"/>
                              </w:rPr>
                              <w:t>Agreement</w:t>
                            </w:r>
                          </w:p>
                          <w:p w14:paraId="28CDB6D9" w14:textId="77777777" w:rsidR="009F5C8D" w:rsidRPr="00990190" w:rsidRDefault="009F5C8D" w:rsidP="009F5C8D">
                            <w:pPr>
                              <w:spacing w:after="0"/>
                              <w:rPr>
                                <w:rFonts w:eastAsia="Times New Roman"/>
                                <w:sz w:val="24"/>
                                <w:szCs w:val="24"/>
                                <w:lang w:val="en-DK" w:eastAsia="en-DK"/>
                              </w:rPr>
                            </w:pPr>
                            <w:r w:rsidRPr="00990190">
                              <w:rPr>
                                <w:rFonts w:ascii="Times" w:hAnsi="Times"/>
                                <w:kern w:val="24"/>
                                <w:lang w:eastAsia="en-DK"/>
                              </w:rPr>
                              <w:t>For RV cycling for OCC with PUSCH</w:t>
                            </w:r>
                          </w:p>
                          <w:p w14:paraId="76EC794C" w14:textId="77777777" w:rsidR="009F5C8D" w:rsidRPr="00990190" w:rsidRDefault="009F5C8D" w:rsidP="009F5C8D">
                            <w:pPr>
                              <w:numPr>
                                <w:ilvl w:val="0"/>
                                <w:numId w:val="46"/>
                              </w:numPr>
                              <w:overflowPunct/>
                              <w:autoSpaceDE/>
                              <w:autoSpaceDN/>
                              <w:adjustRightInd/>
                              <w:spacing w:after="0" w:line="278" w:lineRule="auto"/>
                              <w:ind w:left="1267"/>
                              <w:contextualSpacing/>
                              <w:jc w:val="both"/>
                              <w:textAlignment w:val="auto"/>
                              <w:rPr>
                                <w:rFonts w:eastAsia="Times New Roman"/>
                                <w:sz w:val="14"/>
                                <w:szCs w:val="24"/>
                                <w:lang w:val="en-DK" w:eastAsia="en-DK"/>
                              </w:rPr>
                            </w:pPr>
                            <w:r w:rsidRPr="00990190">
                              <w:rPr>
                                <w:rFonts w:ascii="Times" w:hAnsi="Times"/>
                                <w:kern w:val="24"/>
                                <w:lang w:eastAsia="en-DK"/>
                              </w:rPr>
                              <w:t xml:space="preserve">For inter-slot OCC for OCC length 2 and for inter-slot OCC for OCC length 4 in option 1 in the working assumption of RAN1#118bis </w:t>
                            </w:r>
                          </w:p>
                          <w:p w14:paraId="68F649F9" w14:textId="77777777" w:rsidR="009F5C8D" w:rsidRPr="00990190" w:rsidRDefault="009F5C8D" w:rsidP="009F5C8D">
                            <w:pPr>
                              <w:numPr>
                                <w:ilvl w:val="1"/>
                                <w:numId w:val="46"/>
                              </w:numPr>
                              <w:overflowPunct/>
                              <w:autoSpaceDE/>
                              <w:autoSpaceDN/>
                              <w:adjustRightInd/>
                              <w:spacing w:after="0" w:line="278" w:lineRule="auto"/>
                              <w:ind w:left="2606"/>
                              <w:contextualSpacing/>
                              <w:jc w:val="both"/>
                              <w:textAlignment w:val="auto"/>
                              <w:rPr>
                                <w:rFonts w:eastAsia="Times New Roman"/>
                                <w:sz w:val="14"/>
                                <w:szCs w:val="24"/>
                                <w:lang w:val="en-DK" w:eastAsia="en-DK"/>
                              </w:rPr>
                            </w:pPr>
                            <w:r w:rsidRPr="00990190">
                              <w:rPr>
                                <w:rFonts w:ascii="Times" w:hAnsi="Times"/>
                                <w:kern w:val="24"/>
                                <w:lang w:eastAsia="en-DK"/>
                              </w:rPr>
                              <w:t>Same RV value is used in one OCC group (i.e., OCC length applied to N slots).</w:t>
                            </w:r>
                          </w:p>
                          <w:p w14:paraId="4B80CEEA" w14:textId="77777777" w:rsidR="009F5C8D" w:rsidRPr="00913733" w:rsidRDefault="009F5C8D" w:rsidP="009F5C8D">
                            <w:pPr>
                              <w:numPr>
                                <w:ilvl w:val="1"/>
                                <w:numId w:val="46"/>
                              </w:numPr>
                              <w:overflowPunct/>
                              <w:autoSpaceDE/>
                              <w:autoSpaceDN/>
                              <w:adjustRightInd/>
                              <w:spacing w:after="0" w:line="278" w:lineRule="auto"/>
                              <w:ind w:left="2606"/>
                              <w:contextualSpacing/>
                              <w:jc w:val="both"/>
                              <w:textAlignment w:val="auto"/>
                              <w:rPr>
                                <w:rFonts w:eastAsia="Times New Roman"/>
                                <w:sz w:val="14"/>
                                <w:szCs w:val="24"/>
                                <w:lang w:val="en-DK" w:eastAsia="en-DK"/>
                              </w:rPr>
                            </w:pPr>
                            <w:r w:rsidRPr="00990190">
                              <w:rPr>
                                <w:rFonts w:ascii="Times" w:hAnsi="Times"/>
                                <w:kern w:val="24"/>
                                <w:lang w:eastAsia="en-DK"/>
                              </w:rPr>
                              <w:t>FFS: RV cycling can be additionally used across OCC groups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5B699B" id="_x0000_t202" coordsize="21600,21600" o:spt="202" path="m,l,21600r21600,l21600,xe">
                <v:stroke joinstyle="miter"/>
                <v:path gradientshapeok="t" o:connecttype="rect"/>
              </v:shapetype>
              <v:shape id="Text Box 2" o:spid="_x0000_s1026" type="#_x0000_t202" style="position:absolute;margin-left:-.05pt;margin-top:24pt;width:484.3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">
                <v:textbox style="mso-fit-shape-to-text:t">
                  <w:txbxContent>
                    <w:p w14:paraId="579C78A8" w14:textId="77777777" w:rsidR="009F5C8D" w:rsidRPr="00990190" w:rsidRDefault="009F5C8D" w:rsidP="009F5C8D">
                      <w:pPr>
                        <w:spacing w:after="0"/>
                        <w:rPr>
                          <w:rFonts w:eastAsia="Times New Roman"/>
                          <w:sz w:val="24"/>
                          <w:szCs w:val="24"/>
                          <w:lang w:val="en-DK" w:eastAsia="en-DK"/>
                        </w:rPr>
                      </w:pPr>
                      <w:r w:rsidRPr="00990190">
                        <w:rPr>
                          <w:rFonts w:ascii="Times" w:eastAsia="Batang" w:hAnsi="Times"/>
                          <w:kern w:val="24"/>
                          <w:highlight w:val="green"/>
                          <w:lang w:eastAsia="en-DK"/>
                        </w:rPr>
                        <w:t>Agreement</w:t>
                      </w:r>
                    </w:p>
                    <w:p w14:paraId="28CDB6D9" w14:textId="77777777" w:rsidR="009F5C8D" w:rsidRPr="00990190" w:rsidRDefault="009F5C8D" w:rsidP="009F5C8D">
                      <w:pPr>
                        <w:spacing w:after="0"/>
                        <w:rPr>
                          <w:rFonts w:eastAsia="Times New Roman"/>
                          <w:sz w:val="24"/>
                          <w:szCs w:val="24"/>
                          <w:lang w:val="en-DK" w:eastAsia="en-DK"/>
                        </w:rPr>
                      </w:pPr>
                      <w:r w:rsidRPr="00990190">
                        <w:rPr>
                          <w:rFonts w:ascii="Times" w:hAnsi="Times"/>
                          <w:kern w:val="24"/>
                          <w:lang w:eastAsia="en-DK"/>
                        </w:rPr>
                        <w:t>For RV cycling for OCC with PUSCH</w:t>
                      </w:r>
                    </w:p>
                    <w:p w14:paraId="76EC794C" w14:textId="77777777" w:rsidR="009F5C8D" w:rsidRPr="00990190" w:rsidRDefault="009F5C8D" w:rsidP="009F5C8D">
                      <w:pPr>
                        <w:numPr>
                          <w:ilvl w:val="0"/>
                          <w:numId w:val="46"/>
                        </w:numPr>
                        <w:overflowPunct/>
                        <w:autoSpaceDE/>
                        <w:autoSpaceDN/>
                        <w:adjustRightInd/>
                        <w:spacing w:after="0" w:line="278" w:lineRule="auto"/>
                        <w:ind w:left="1267"/>
                        <w:contextualSpacing/>
                        <w:jc w:val="both"/>
                        <w:textAlignment w:val="auto"/>
                        <w:rPr>
                          <w:rFonts w:eastAsia="Times New Roman"/>
                          <w:sz w:val="14"/>
                          <w:szCs w:val="24"/>
                          <w:lang w:val="en-DK" w:eastAsia="en-DK"/>
                        </w:rPr>
                      </w:pPr>
                      <w:r w:rsidRPr="00990190">
                        <w:rPr>
                          <w:rFonts w:ascii="Times" w:hAnsi="Times"/>
                          <w:kern w:val="24"/>
                          <w:lang w:eastAsia="en-DK"/>
                        </w:rPr>
                        <w:t xml:space="preserve">For inter-slot OCC for OCC length 2 and for inter-slot OCC for OCC length 4 in option 1 in the working assumption of RAN1#118bis </w:t>
                      </w:r>
                    </w:p>
                    <w:p w14:paraId="68F649F9" w14:textId="77777777" w:rsidR="009F5C8D" w:rsidRPr="00990190" w:rsidRDefault="009F5C8D" w:rsidP="009F5C8D">
                      <w:pPr>
                        <w:numPr>
                          <w:ilvl w:val="1"/>
                          <w:numId w:val="46"/>
                        </w:numPr>
                        <w:overflowPunct/>
                        <w:autoSpaceDE/>
                        <w:autoSpaceDN/>
                        <w:adjustRightInd/>
                        <w:spacing w:after="0" w:line="278" w:lineRule="auto"/>
                        <w:ind w:left="2606"/>
                        <w:contextualSpacing/>
                        <w:jc w:val="both"/>
                        <w:textAlignment w:val="auto"/>
                        <w:rPr>
                          <w:rFonts w:eastAsia="Times New Roman"/>
                          <w:sz w:val="14"/>
                          <w:szCs w:val="24"/>
                          <w:lang w:val="en-DK" w:eastAsia="en-DK"/>
                        </w:rPr>
                      </w:pPr>
                      <w:r w:rsidRPr="00990190">
                        <w:rPr>
                          <w:rFonts w:ascii="Times" w:hAnsi="Times"/>
                          <w:kern w:val="24"/>
                          <w:lang w:eastAsia="en-DK"/>
                        </w:rPr>
                        <w:t>Same RV value is used in one OCC group (i.e., OCC length applied to N slots).</w:t>
                      </w:r>
                    </w:p>
                    <w:p w14:paraId="4B80CEEA" w14:textId="77777777" w:rsidR="009F5C8D" w:rsidRPr="00913733" w:rsidRDefault="009F5C8D" w:rsidP="009F5C8D">
                      <w:pPr>
                        <w:numPr>
                          <w:ilvl w:val="1"/>
                          <w:numId w:val="46"/>
                        </w:numPr>
                        <w:overflowPunct/>
                        <w:autoSpaceDE/>
                        <w:autoSpaceDN/>
                        <w:adjustRightInd/>
                        <w:spacing w:after="0" w:line="278" w:lineRule="auto"/>
                        <w:ind w:left="2606"/>
                        <w:contextualSpacing/>
                        <w:jc w:val="both"/>
                        <w:textAlignment w:val="auto"/>
                        <w:rPr>
                          <w:rFonts w:eastAsia="Times New Roman"/>
                          <w:sz w:val="14"/>
                          <w:szCs w:val="24"/>
                          <w:lang w:val="en-DK" w:eastAsia="en-DK"/>
                        </w:rPr>
                      </w:pPr>
                      <w:r w:rsidRPr="00990190">
                        <w:rPr>
                          <w:rFonts w:ascii="Times" w:hAnsi="Times"/>
                          <w:kern w:val="24"/>
                          <w:lang w:eastAsia="en-DK"/>
                        </w:rPr>
                        <w:t>FFS: RV cycling can be additionally used across OCC groups</w:t>
                      </w:r>
                    </w:p>
                  </w:txbxContent>
                </v:textbox>
                <w10:wrap type="topAndBottom" anchorx="margin"/>
              </v:shape>
            </w:pict>
          </mc:Fallback>
        </mc:AlternateContent>
      </w:r>
      <w:r>
        <w:t>At RAN1#118-bis the following agreements was reached:</w:t>
      </w:r>
    </w:p>
    <w:p w14:paraId="1B6E5514" w14:textId="77777777" w:rsidR="009F5C8D" w:rsidRDefault="009F5C8D" w:rsidP="009F5C8D">
      <w:pPr>
        <w:spacing w:line="276" w:lineRule="auto"/>
      </w:pPr>
      <w:r>
        <w:t>From this there is one open issue, which is on whether the RV cycling can be additionally used across OCC groups. According to our understanding, the RV cycling would still provide some benefits. The situation where the benefits would show is for cases where the amount of PUSCH repetitions is substantially larger than the OCC period. For such cases it would be beneficial to be able to apply the RV cycling across potential OCC groups (or RV groups) to be able to fully fill the rate matching and maintain the incremental redundancy through the RV cycling over the RV groups.</w:t>
      </w:r>
    </w:p>
    <w:p w14:paraId="72C29CA8" w14:textId="77777777" w:rsidR="009F5C8D" w:rsidRPr="0087669A" w:rsidRDefault="009F5C8D" w:rsidP="009F5C8D">
      <w:pPr>
        <w:spacing w:line="276" w:lineRule="auto"/>
        <w:rPr>
          <w:b/>
        </w:rPr>
      </w:pPr>
      <w:r w:rsidRPr="0087669A">
        <w:rPr>
          <w:b/>
        </w:rPr>
        <w:t xml:space="preserve">Proposal </w:t>
      </w:r>
      <w:r>
        <w:rPr>
          <w:b/>
        </w:rPr>
        <w:t>12</w:t>
      </w:r>
      <w:r w:rsidRPr="0087669A">
        <w:rPr>
          <w:b/>
        </w:rPr>
        <w:t xml:space="preserve">: RAN1 to </w:t>
      </w:r>
      <w:r>
        <w:rPr>
          <w:b/>
        </w:rPr>
        <w:t>adopt</w:t>
      </w:r>
      <w:r w:rsidRPr="0087669A">
        <w:rPr>
          <w:b/>
        </w:rPr>
        <w:t xml:space="preserve"> RV </w:t>
      </w:r>
      <w:r>
        <w:rPr>
          <w:b/>
        </w:rPr>
        <w:t>cycling across OCC groups (or RV groups)</w:t>
      </w:r>
      <w:r w:rsidRPr="0087669A">
        <w:rPr>
          <w:b/>
        </w:rPr>
        <w:t>.</w:t>
      </w:r>
    </w:p>
    <w:p w14:paraId="2F00C24F" w14:textId="77777777" w:rsidR="009F5C8D" w:rsidRPr="0087669A" w:rsidRDefault="009F5C8D" w:rsidP="009F5C8D">
      <w:pPr>
        <w:keepNext/>
        <w:spacing w:line="276" w:lineRule="auto"/>
        <w:jc w:val="center"/>
      </w:pPr>
      <w:r w:rsidRPr="0087669A">
        <w:rPr>
          <w:noProof/>
        </w:rPr>
        <w:drawing>
          <wp:inline distT="0" distB="0" distL="0" distR="0" wp14:anchorId="4056029F" wp14:editId="3EAF613B">
            <wp:extent cx="4905640" cy="1431125"/>
            <wp:effectExtent l="0" t="0" r="0" b="0"/>
            <wp:docPr id="318222644"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4B2B0C1E" w14:textId="77777777" w:rsidR="009F5C8D" w:rsidRPr="0087669A" w:rsidRDefault="009F5C8D" w:rsidP="009F5C8D">
      <w:pPr>
        <w:pStyle w:val="Caption"/>
        <w:jc w:val="center"/>
      </w:pPr>
      <w:bookmarkStart w:id="7" w:name="_Ref174030793"/>
      <w:r w:rsidRPr="0087669A">
        <w:t xml:space="preserve">Figure </w:t>
      </w:r>
      <w:r w:rsidRPr="0087669A">
        <w:fldChar w:fldCharType="begin"/>
      </w:r>
      <w:r w:rsidRPr="0087669A">
        <w:instrText xml:space="preserve"> SEQ Figure \* ARABIC </w:instrText>
      </w:r>
      <w:r w:rsidRPr="0087669A">
        <w:fldChar w:fldCharType="separate"/>
      </w:r>
      <w:r>
        <w:rPr>
          <w:noProof/>
        </w:rPr>
        <w:t>6</w:t>
      </w:r>
      <w:r w:rsidRPr="0087669A">
        <w:fldChar w:fldCharType="end"/>
      </w:r>
      <w:bookmarkEnd w:id="7"/>
      <w:r w:rsidRPr="0087669A">
        <w:t xml:space="preserve"> Example of RV grouping in case of 8 PUSCH repetitions and </w:t>
      </w:r>
      <w:r>
        <w:t>OCC group (</w:t>
      </w:r>
      <w:r w:rsidRPr="0087669A">
        <w:t>RV group</w:t>
      </w:r>
      <w:r>
        <w:t>)</w:t>
      </w:r>
      <w:r w:rsidRPr="0087669A">
        <w:t xml:space="preserve"> of size 4.</w:t>
      </w:r>
    </w:p>
    <w:p w14:paraId="4D7CB64F" w14:textId="77777777" w:rsidR="009F5C8D" w:rsidRPr="0087669A" w:rsidRDefault="009F5C8D" w:rsidP="009F5C8D"/>
    <w:p w14:paraId="446AE59E" w14:textId="77777777" w:rsidR="009F5C8D" w:rsidRPr="0087669A" w:rsidRDefault="009F5C8D" w:rsidP="009F5C8D">
      <w:pPr>
        <w:pStyle w:val="Heading3"/>
        <w:rPr>
          <w:lang w:val="en-US"/>
        </w:rPr>
      </w:pPr>
      <w:r w:rsidRPr="0087669A">
        <w:rPr>
          <w:lang w:val="en-US"/>
        </w:rPr>
        <w:t>Frequency hopping</w:t>
      </w:r>
    </w:p>
    <w:p w14:paraId="53F7ADF9" w14:textId="77777777" w:rsidR="009F5C8D" w:rsidRPr="0087669A" w:rsidRDefault="009F5C8D" w:rsidP="009F5C8D">
      <w:r w:rsidRPr="0087669A">
        <w:t>Intra-slot and inter-slot frequency hopping generate phase discontinuity at UE transmitter, which should be avoided in the case of inter-slot (i.e. PUSCH repetitions Type A) OCC, where signal repetitions may occur after the frequency hop is performed. For the case of intra-symbol OCC, both intra-slot and inter-slot frequency hopping are not expected to create a problem.</w:t>
      </w:r>
    </w:p>
    <w:p w14:paraId="5FD9FF8C" w14:textId="77777777" w:rsidR="009F5C8D" w:rsidRDefault="009F5C8D" w:rsidP="009F5C8D">
      <w:pPr>
        <w:rPr>
          <w:b/>
        </w:rPr>
      </w:pPr>
      <w:r w:rsidRPr="0087669A">
        <w:rPr>
          <w:b/>
        </w:rPr>
        <w:t xml:space="preserve">Observation </w:t>
      </w:r>
      <w:r>
        <w:rPr>
          <w:b/>
        </w:rPr>
        <w:t>6</w:t>
      </w:r>
      <w:r w:rsidRPr="0087669A">
        <w:rPr>
          <w:b/>
        </w:rPr>
        <w:t>: In the case of inter-slot (i.e. PUSCH repetitions Type A) OCC, frequency hopping might impair applicability of OCC.</w:t>
      </w:r>
    </w:p>
    <w:p w14:paraId="492D92BF" w14:textId="77777777" w:rsidR="009F5C8D" w:rsidRDefault="009F5C8D" w:rsidP="009F5C8D">
      <w:r w:rsidRPr="0087669A">
        <w:t>Slot bundling for frequency hopping defined in Rel-17 could be re-used in this context to alleviate the problem, at least for the case of OCC applied to PUSCH repetitions Type A. However, since configuration of such feature is tightly related to DMRS bundling configuration, further discussion is necessary on how the same parameters/configurations can be used in case OCC is enabled.</w:t>
      </w:r>
    </w:p>
    <w:p w14:paraId="74639102" w14:textId="77777777" w:rsidR="009F5C8D" w:rsidRPr="0087669A" w:rsidRDefault="009F5C8D" w:rsidP="009F5C8D">
      <w:pPr>
        <w:rPr>
          <w:b/>
        </w:rPr>
      </w:pPr>
      <w:r w:rsidRPr="0087669A">
        <w:rPr>
          <w:b/>
        </w:rPr>
        <w:t xml:space="preserve">Proposal </w:t>
      </w:r>
      <w:r>
        <w:rPr>
          <w:b/>
        </w:rPr>
        <w:t>13</w:t>
      </w:r>
      <w:r w:rsidRPr="0087669A">
        <w:rPr>
          <w:b/>
        </w:rPr>
        <w:t>: Discuss extension of the inter-slot frequency hopping with inter-slot bundling for PUSCH feature in case of PUSCH repetitions Type A with OCC.</w:t>
      </w:r>
    </w:p>
    <w:p w14:paraId="2ABF01F3" w14:textId="77777777" w:rsidR="009F5C8D" w:rsidRPr="0087669A" w:rsidRDefault="009F5C8D" w:rsidP="009F5C8D"/>
    <w:p w14:paraId="7CBA8371" w14:textId="77777777" w:rsidR="009F5C8D" w:rsidRPr="0087669A" w:rsidRDefault="009F5C8D" w:rsidP="009F5C8D">
      <w:pPr>
        <w:pStyle w:val="Heading3"/>
        <w:rPr>
          <w:lang w:val="en-US"/>
        </w:rPr>
      </w:pPr>
      <w:r>
        <w:rPr>
          <w:lang w:val="en-US"/>
        </w:rPr>
        <w:t>Carrier f</w:t>
      </w:r>
      <w:r w:rsidRPr="0087669A">
        <w:rPr>
          <w:lang w:val="en-US"/>
        </w:rPr>
        <w:t xml:space="preserve">requency offset </w:t>
      </w:r>
      <w:r>
        <w:rPr>
          <w:lang w:val="en-US"/>
        </w:rPr>
        <w:t>discussion</w:t>
      </w:r>
    </w:p>
    <w:p w14:paraId="1A5180C9" w14:textId="77777777" w:rsidR="009F5C8D" w:rsidRPr="00A81A78" w:rsidRDefault="009F5C8D" w:rsidP="009F5C8D">
      <w:pPr>
        <w:spacing w:line="276" w:lineRule="auto"/>
      </w:pPr>
      <w:r w:rsidRPr="007F3429">
        <w:t>A</w:t>
      </w:r>
      <w:r w:rsidRPr="007F3429">
        <w:rPr>
          <w:rFonts w:hint="eastAsia"/>
        </w:rPr>
        <w:t xml:space="preserve">ccording to </w:t>
      </w:r>
      <w:r>
        <w:t xml:space="preserve">the </w:t>
      </w:r>
      <w:r w:rsidRPr="007F3429">
        <w:rPr>
          <w:rFonts w:hint="eastAsia"/>
        </w:rPr>
        <w:t xml:space="preserve">discussion in previous meetings, some companies have </w:t>
      </w:r>
      <w:r>
        <w:t xml:space="preserve">raised </w:t>
      </w:r>
      <w:r w:rsidRPr="007F3429">
        <w:rPr>
          <w:rFonts w:hint="eastAsia"/>
        </w:rPr>
        <w:t xml:space="preserve">concerns about </w:t>
      </w:r>
      <w:r>
        <w:rPr>
          <w:rFonts w:hint="eastAsia"/>
        </w:rPr>
        <w:t xml:space="preserve">PUSCH with OCC performance </w:t>
      </w:r>
      <w:r>
        <w:t>impairment</w:t>
      </w:r>
      <w:r>
        <w:rPr>
          <w:rFonts w:hint="eastAsia"/>
        </w:rPr>
        <w:t xml:space="preserve"> due to unpredictable CFO fluctuation. </w:t>
      </w:r>
      <w:r w:rsidRPr="00792E7C">
        <w:t xml:space="preserve">In </w:t>
      </w:r>
      <w:r>
        <w:fldChar w:fldCharType="begin"/>
      </w:r>
      <w:r>
        <w:instrText xml:space="preserve"> REF _Ref181964327 \h </w:instrText>
      </w:r>
      <w:r>
        <w:fldChar w:fldCharType="separate"/>
      </w:r>
      <w:r>
        <w:t xml:space="preserve">Figure </w:t>
      </w:r>
      <w:r>
        <w:rPr>
          <w:noProof/>
        </w:rPr>
        <w:t>8</w:t>
      </w:r>
      <w:r>
        <w:fldChar w:fldCharType="end"/>
      </w:r>
      <w:r w:rsidRPr="00792E7C">
        <w:t xml:space="preserve">, </w:t>
      </w:r>
      <w:r w:rsidRPr="00792E7C">
        <w:rPr>
          <w:rFonts w:hint="eastAsia"/>
        </w:rPr>
        <w:t>t</w:t>
      </w:r>
      <w:r w:rsidRPr="00792E7C">
        <w:t xml:space="preserve">he instantaneous measurement result of CFO for PUSCH transmissions of </w:t>
      </w:r>
      <w:r w:rsidRPr="00792E7C">
        <w:rPr>
          <w:rFonts w:hint="eastAsia"/>
        </w:rPr>
        <w:t>four</w:t>
      </w:r>
      <w:r w:rsidRPr="00792E7C">
        <w:t xml:space="preserve"> UEs with RNTI of </w:t>
      </w:r>
      <w:r w:rsidRPr="00792E7C">
        <w:rPr>
          <w:rFonts w:hint="eastAsia"/>
        </w:rPr>
        <w:t>44018, 55631, 56359</w:t>
      </w:r>
      <w:r w:rsidRPr="00792E7C">
        <w:t xml:space="preserve"> and 60034 are shown during the period of about 25 seconds. </w:t>
      </w:r>
      <w:r>
        <w:t>T</w:t>
      </w:r>
      <w:r>
        <w:rPr>
          <w:rFonts w:hint="eastAsia"/>
        </w:rPr>
        <w:t xml:space="preserve">he variance of CFO fluctuation is about 50Hz except some spikes that is caused by measurement error and </w:t>
      </w:r>
      <w:r>
        <w:t>are</w:t>
      </w:r>
      <w:r>
        <w:rPr>
          <w:rFonts w:hint="eastAsia"/>
        </w:rPr>
        <w:t xml:space="preserve"> easy to filter out.</w:t>
      </w:r>
    </w:p>
    <w:p w14:paraId="43C666E0" w14:textId="77777777" w:rsidR="009F5C8D" w:rsidRDefault="009F5C8D" w:rsidP="009F5C8D">
      <w:pPr>
        <w:keepNext/>
        <w:spacing w:line="276" w:lineRule="auto"/>
      </w:pPr>
      <w:r>
        <w:rPr>
          <w:b/>
          <w:bCs/>
          <w:noProof/>
        </w:rPr>
        <w:drawing>
          <wp:inline distT="0" distB="0" distL="0" distR="0" wp14:anchorId="6931FB9C" wp14:editId="0D6B38EA">
            <wp:extent cx="6875901" cy="3067169"/>
            <wp:effectExtent l="0" t="0" r="1270" b="0"/>
            <wp:docPr id="299339677" name="Picture 3" descr="A colorful graph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339677" name="Picture 3" descr="A colorful graph with text&#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07711" cy="3081359"/>
                    </a:xfrm>
                    <a:prstGeom prst="rect">
                      <a:avLst/>
                    </a:prstGeom>
                    <a:noFill/>
                  </pic:spPr>
                </pic:pic>
              </a:graphicData>
            </a:graphic>
          </wp:inline>
        </w:drawing>
      </w:r>
    </w:p>
    <w:p w14:paraId="2D6580A2" w14:textId="77777777" w:rsidR="009F5C8D" w:rsidRDefault="009F5C8D" w:rsidP="009F5C8D">
      <w:pPr>
        <w:pStyle w:val="Caption"/>
        <w:jc w:val="center"/>
      </w:pPr>
      <w:bookmarkStart w:id="8" w:name="_Ref181964327"/>
      <w:r>
        <w:t xml:space="preserve">Figure </w:t>
      </w:r>
      <w:r>
        <w:fldChar w:fldCharType="begin"/>
      </w:r>
      <w:r>
        <w:instrText xml:space="preserve"> SEQ Figure \* ARABIC </w:instrText>
      </w:r>
      <w:r>
        <w:fldChar w:fldCharType="separate"/>
      </w:r>
      <w:r>
        <w:rPr>
          <w:noProof/>
        </w:rPr>
        <w:t>8</w:t>
      </w:r>
      <w:r>
        <w:fldChar w:fldCharType="end"/>
      </w:r>
      <w:bookmarkEnd w:id="8"/>
      <w:r>
        <w:t xml:space="preserve"> Estimates of CFO at </w:t>
      </w:r>
      <w:proofErr w:type="spellStart"/>
      <w:r>
        <w:t>gNB</w:t>
      </w:r>
      <w:proofErr w:type="spellEnd"/>
      <w:r>
        <w:t xml:space="preserve"> side from a live terrestrial network.</w:t>
      </w:r>
    </w:p>
    <w:p w14:paraId="2A0497DA" w14:textId="77777777" w:rsidR="009F5C8D" w:rsidRPr="005F3C15" w:rsidRDefault="009F5C8D" w:rsidP="009F5C8D"/>
    <w:p w14:paraId="0D42473D" w14:textId="77777777" w:rsidR="009F5C8D" w:rsidRDefault="009F5C8D" w:rsidP="009F5C8D">
      <w:pPr>
        <w:spacing w:line="276" w:lineRule="auto"/>
        <w:rPr>
          <w:b/>
          <w:bCs/>
        </w:rPr>
      </w:pPr>
      <w:r w:rsidRPr="007F3429">
        <w:rPr>
          <w:b/>
          <w:bCs/>
        </w:rPr>
        <w:t>O</w:t>
      </w:r>
      <w:r w:rsidRPr="007F3429">
        <w:rPr>
          <w:rFonts w:hint="eastAsia"/>
          <w:b/>
          <w:bCs/>
        </w:rPr>
        <w:t xml:space="preserve">bservation </w:t>
      </w:r>
      <w:r>
        <w:rPr>
          <w:b/>
          <w:bCs/>
        </w:rPr>
        <w:t>7</w:t>
      </w:r>
      <w:r w:rsidRPr="007F3429">
        <w:rPr>
          <w:rFonts w:hint="eastAsia"/>
          <w:b/>
          <w:bCs/>
        </w:rPr>
        <w:t>:</w:t>
      </w:r>
      <w:r>
        <w:rPr>
          <w:rFonts w:hint="eastAsia"/>
          <w:b/>
          <w:bCs/>
        </w:rPr>
        <w:t xml:space="preserve"> From CFO measurement results of UEs in live network, t</w:t>
      </w:r>
      <w:r w:rsidRPr="00E77A8B">
        <w:rPr>
          <w:b/>
          <w:bCs/>
        </w:rPr>
        <w:t xml:space="preserve">he variance of CFO fluctuation is </w:t>
      </w:r>
      <w:r>
        <w:rPr>
          <w:b/>
          <w:bCs/>
        </w:rPr>
        <w:t>within tolerable range for performing UE grouping and OCC across slots</w:t>
      </w:r>
      <w:r>
        <w:rPr>
          <w:rFonts w:hint="eastAsia"/>
          <w:b/>
          <w:bCs/>
        </w:rPr>
        <w:t>.</w:t>
      </w:r>
    </w:p>
    <w:p w14:paraId="42B395C0" w14:textId="77777777" w:rsidR="009F5C8D" w:rsidRDefault="009F5C8D" w:rsidP="009F5C8D">
      <w:pPr>
        <w:spacing w:line="276" w:lineRule="auto"/>
      </w:pPr>
      <w:r>
        <w:t xml:space="preserve">To assess the impacts of some UEs potentially not having the same CFO, we have assumed a simulation scenario with four UEs, where two UEs are offset in terms of CFO (one at +50 Hz, and one at -50 Hz) in alignment with the measurements in Figure 8. The simulation results for this setup are shown in </w:t>
      </w:r>
      <w:r>
        <w:fldChar w:fldCharType="begin"/>
      </w:r>
      <w:r>
        <w:instrText xml:space="preserve"> REF _Ref181964614 \h </w:instrText>
      </w:r>
      <w:r>
        <w:fldChar w:fldCharType="separate"/>
      </w:r>
      <w:r>
        <w:t xml:space="preserve">Figure </w:t>
      </w:r>
      <w:r>
        <w:rPr>
          <w:noProof/>
        </w:rPr>
        <w:t>9</w:t>
      </w:r>
      <w:r>
        <w:fldChar w:fldCharType="end"/>
      </w:r>
      <w:r>
        <w:t xml:space="preserve">, where it is seen that the SINR loss is less than 0.5 </w:t>
      </w:r>
      <w:proofErr w:type="spellStart"/>
      <w:r>
        <w:t>dB.</w:t>
      </w:r>
      <w:proofErr w:type="spellEnd"/>
    </w:p>
    <w:p w14:paraId="7E84AF21" w14:textId="77777777" w:rsidR="009F5C8D" w:rsidRDefault="009F5C8D" w:rsidP="009F5C8D">
      <w:pPr>
        <w:keepNext/>
        <w:spacing w:line="276" w:lineRule="auto"/>
        <w:jc w:val="center"/>
      </w:pPr>
      <w:r>
        <w:rPr>
          <w:noProof/>
        </w:rPr>
        <w:drawing>
          <wp:inline distT="0" distB="0" distL="0" distR="0" wp14:anchorId="1C21F060" wp14:editId="5D0F570F">
            <wp:extent cx="4018915" cy="3275965"/>
            <wp:effectExtent l="0" t="0" r="635" b="635"/>
            <wp:docPr id="1106301630" name="Picture 2"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301630" name="Picture 2" descr="A graph of a graph&#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8915" cy="3275965"/>
                    </a:xfrm>
                    <a:prstGeom prst="rect">
                      <a:avLst/>
                    </a:prstGeom>
                    <a:noFill/>
                  </pic:spPr>
                </pic:pic>
              </a:graphicData>
            </a:graphic>
          </wp:inline>
        </w:drawing>
      </w:r>
    </w:p>
    <w:p w14:paraId="433F70A9" w14:textId="77777777" w:rsidR="009F5C8D" w:rsidRDefault="009F5C8D" w:rsidP="009F5C8D">
      <w:pPr>
        <w:pStyle w:val="Caption"/>
        <w:jc w:val="center"/>
      </w:pPr>
      <w:bookmarkStart w:id="9" w:name="_Ref181964614"/>
      <w:r>
        <w:t xml:space="preserve">Figure </w:t>
      </w:r>
      <w:r>
        <w:fldChar w:fldCharType="begin"/>
      </w:r>
      <w:r>
        <w:instrText xml:space="preserve"> SEQ Figure \* ARABIC </w:instrText>
      </w:r>
      <w:r>
        <w:fldChar w:fldCharType="separate"/>
      </w:r>
      <w:r>
        <w:rPr>
          <w:noProof/>
        </w:rPr>
        <w:t>9</w:t>
      </w:r>
      <w:r>
        <w:fldChar w:fldCharType="end"/>
      </w:r>
      <w:bookmarkEnd w:id="9"/>
      <w:r>
        <w:t xml:space="preserve"> Plot of BLER performance for a scenario where UEs are observing offsets to the CFO of +50 Hz and -50 Hz respectively.</w:t>
      </w:r>
    </w:p>
    <w:p w14:paraId="73D1DDFB" w14:textId="77777777" w:rsidR="009F5C8D" w:rsidRDefault="009F5C8D" w:rsidP="009F5C8D">
      <w:pPr>
        <w:spacing w:line="276" w:lineRule="auto"/>
        <w:jc w:val="center"/>
        <w:rPr>
          <w:rFonts w:ascii="Aptos" w:hAnsi="Aptos"/>
          <w:sz w:val="22"/>
        </w:rPr>
      </w:pPr>
      <w:r w:rsidRPr="0047497D">
        <w:rPr>
          <w:rFonts w:ascii="Aptos" w:hAnsi="Aptos"/>
          <w:sz w:val="22"/>
        </w:rPr>
        <w:t xml:space="preserve"> </w:t>
      </w:r>
    </w:p>
    <w:p w14:paraId="553DD72D" w14:textId="77777777" w:rsidR="009F5C8D" w:rsidRPr="007F3429" w:rsidRDefault="009F5C8D" w:rsidP="009F5C8D">
      <w:pPr>
        <w:rPr>
          <w:b/>
          <w:bCs/>
        </w:rPr>
      </w:pPr>
      <w:r w:rsidRPr="007F3429">
        <w:rPr>
          <w:b/>
          <w:bCs/>
        </w:rPr>
        <w:t>O</w:t>
      </w:r>
      <w:r w:rsidRPr="007F3429">
        <w:rPr>
          <w:rFonts w:hint="eastAsia"/>
          <w:b/>
          <w:bCs/>
        </w:rPr>
        <w:t xml:space="preserve">bservation </w:t>
      </w:r>
      <w:r>
        <w:rPr>
          <w:b/>
          <w:bCs/>
        </w:rPr>
        <w:t>8</w:t>
      </w:r>
      <w:r w:rsidRPr="007F3429">
        <w:rPr>
          <w:rFonts w:hint="eastAsia"/>
          <w:b/>
          <w:bCs/>
        </w:rPr>
        <w:t>:</w:t>
      </w:r>
      <w:r>
        <w:rPr>
          <w:rFonts w:hint="eastAsia"/>
          <w:b/>
          <w:bCs/>
        </w:rPr>
        <w:t xml:space="preserve"> Four UE employing OCC </w:t>
      </w:r>
      <w:r>
        <w:rPr>
          <w:b/>
          <w:bCs/>
        </w:rPr>
        <w:t>across</w:t>
      </w:r>
      <w:r>
        <w:rPr>
          <w:rFonts w:hint="eastAsia"/>
          <w:b/>
          <w:bCs/>
        </w:rPr>
        <w:t xml:space="preserve"> 4 repetitions, the average BLER degradation is very marginal, even for worst UE, the degradation is about 0.5dB at target BLER of 0.02</w:t>
      </w:r>
      <w:r w:rsidRPr="00113872">
        <w:rPr>
          <w:b/>
          <w:bCs/>
        </w:rPr>
        <w:t>.</w:t>
      </w:r>
    </w:p>
    <w:p w14:paraId="4074AFE4" w14:textId="77777777" w:rsidR="009F5C8D" w:rsidRPr="0087669A" w:rsidRDefault="009F5C8D" w:rsidP="009F5C8D">
      <w:pPr>
        <w:spacing w:line="276" w:lineRule="auto"/>
      </w:pPr>
      <w:r>
        <w:t xml:space="preserve">Additionally, and considering that CFO seems to not excessively fluctuate over time, </w:t>
      </w:r>
      <w:r w:rsidRPr="0087669A">
        <w:t xml:space="preserve">mechanisms for </w:t>
      </w:r>
      <w:r>
        <w:t xml:space="preserve">allowing for </w:t>
      </w:r>
      <w:r w:rsidRPr="0087669A">
        <w:t xml:space="preserve">FO control at the </w:t>
      </w:r>
      <w:proofErr w:type="spellStart"/>
      <w:r w:rsidRPr="0087669A">
        <w:t>gNB</w:t>
      </w:r>
      <w:proofErr w:type="spellEnd"/>
      <w:r w:rsidRPr="0087669A">
        <w:t xml:space="preserve"> could be studied in RAN1, so to enable the </w:t>
      </w:r>
      <w:proofErr w:type="spellStart"/>
      <w:r w:rsidRPr="0087669A">
        <w:t>gNB</w:t>
      </w:r>
      <w:proofErr w:type="spellEnd"/>
      <w:r w:rsidRPr="0087669A">
        <w:t xml:space="preserve"> to </w:t>
      </w:r>
      <w:r>
        <w:t xml:space="preserve">further </w:t>
      </w:r>
      <w:r w:rsidRPr="0087669A">
        <w:t xml:space="preserve">align the FO properties of the multiplexed UEs supporting the OCC feature. </w:t>
      </w:r>
      <w:r w:rsidRPr="0087669A">
        <w:fldChar w:fldCharType="begin"/>
      </w:r>
      <w:r w:rsidRPr="0087669A">
        <w:instrText xml:space="preserve"> REF _Ref178174486 \h </w:instrText>
      </w:r>
      <w:r w:rsidRPr="0087669A">
        <w:fldChar w:fldCharType="separate"/>
      </w:r>
      <w:r w:rsidRPr="0087669A">
        <w:t xml:space="preserve">Figure </w:t>
      </w:r>
      <w:r>
        <w:rPr>
          <w:noProof/>
        </w:rPr>
        <w:t>7</w:t>
      </w:r>
      <w:r w:rsidRPr="0087669A">
        <w:fldChar w:fldCharType="end"/>
      </w:r>
      <w:r w:rsidRPr="0087669A">
        <w:t xml:space="preserve"> proves that if the multiplexed UEs have similar FO values, no large impairment from a larger OCC size is to be expected.</w:t>
      </w:r>
    </w:p>
    <w:p w14:paraId="578C8FCC" w14:textId="77777777" w:rsidR="009F5C8D" w:rsidRPr="0087669A" w:rsidRDefault="009F5C8D" w:rsidP="009F5C8D">
      <w:pPr>
        <w:keepNext/>
        <w:spacing w:line="276" w:lineRule="auto"/>
        <w:jc w:val="center"/>
      </w:pPr>
      <w:r w:rsidRPr="0087669A">
        <w:rPr>
          <w:noProof/>
        </w:rPr>
        <w:drawing>
          <wp:inline distT="0" distB="0" distL="0" distR="0" wp14:anchorId="308BBF87" wp14:editId="7C3F7927">
            <wp:extent cx="4984463" cy="4064000"/>
            <wp:effectExtent l="0" t="0" r="6985" b="0"/>
            <wp:docPr id="212467684" name="Picture 1"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84357" name="Picture 1" descr="A graph of a line graph&#10;&#10;Description automatically generated"/>
                    <pic:cNvPicPr/>
                  </pic:nvPicPr>
                  <pic:blipFill>
                    <a:blip r:embed="rId22"/>
                    <a:stretch>
                      <a:fillRect/>
                    </a:stretch>
                  </pic:blipFill>
                  <pic:spPr>
                    <a:xfrm>
                      <a:off x="0" y="0"/>
                      <a:ext cx="5000545" cy="4077112"/>
                    </a:xfrm>
                    <a:prstGeom prst="rect">
                      <a:avLst/>
                    </a:prstGeom>
                  </pic:spPr>
                </pic:pic>
              </a:graphicData>
            </a:graphic>
          </wp:inline>
        </w:drawing>
      </w:r>
    </w:p>
    <w:p w14:paraId="46757A5F" w14:textId="77777777" w:rsidR="009F5C8D" w:rsidRPr="0087669A" w:rsidRDefault="009F5C8D" w:rsidP="009F5C8D">
      <w:pPr>
        <w:pStyle w:val="Caption"/>
        <w:jc w:val="center"/>
      </w:pPr>
      <w:bookmarkStart w:id="10" w:name="_Ref178174486"/>
      <w:r w:rsidRPr="0087669A">
        <w:t xml:space="preserve">Figure </w:t>
      </w:r>
      <w:r w:rsidRPr="0087669A">
        <w:fldChar w:fldCharType="begin"/>
      </w:r>
      <w:r w:rsidRPr="0087669A">
        <w:instrText xml:space="preserve"> SEQ Figure \* ARABIC </w:instrText>
      </w:r>
      <w:r w:rsidRPr="0087669A">
        <w:fldChar w:fldCharType="separate"/>
      </w:r>
      <w:r>
        <w:t>7</w:t>
      </w:r>
      <w:r w:rsidRPr="0087669A">
        <w:fldChar w:fldCharType="end"/>
      </w:r>
      <w:bookmarkEnd w:id="10"/>
      <w:r w:rsidRPr="0087669A">
        <w:t xml:space="preserve"> The BLER of four UEs employing OCC across repetitions, with a 30-degree phase shift in four slots.</w:t>
      </w:r>
    </w:p>
    <w:p w14:paraId="23E4729E" w14:textId="77777777" w:rsidR="009F5C8D" w:rsidRDefault="009F5C8D" w:rsidP="009F5C8D">
      <w:pPr>
        <w:spacing w:line="276" w:lineRule="auto"/>
      </w:pPr>
    </w:p>
    <w:p w14:paraId="0E0DE4A7" w14:textId="77777777" w:rsidR="009F5C8D" w:rsidRPr="0087669A" w:rsidRDefault="009F5C8D" w:rsidP="009F5C8D">
      <w:pPr>
        <w:spacing w:line="276" w:lineRule="auto"/>
      </w:pPr>
      <w:r w:rsidRPr="0087669A">
        <w:t xml:space="preserve">It is to be noted that mechanisms for FO post-compensation at </w:t>
      </w:r>
      <w:proofErr w:type="spellStart"/>
      <w:r w:rsidRPr="0087669A">
        <w:t>gNB</w:t>
      </w:r>
      <w:proofErr w:type="spellEnd"/>
      <w:r w:rsidRPr="0087669A">
        <w:t xml:space="preserve"> are not applicable for the OCC case, since each RE would contain information symbols of different UEs affected by different FO values.</w:t>
      </w:r>
    </w:p>
    <w:p w14:paraId="4609988F" w14:textId="77777777" w:rsidR="009F5C8D" w:rsidRPr="0087669A" w:rsidRDefault="009F5C8D" w:rsidP="009F5C8D">
      <w:pPr>
        <w:spacing w:line="276" w:lineRule="auto"/>
        <w:rPr>
          <w:b/>
        </w:rPr>
      </w:pPr>
      <w:r w:rsidRPr="0087669A">
        <w:rPr>
          <w:b/>
        </w:rPr>
        <w:t xml:space="preserve">Proposal </w:t>
      </w:r>
      <w:r>
        <w:rPr>
          <w:b/>
        </w:rPr>
        <w:t>14</w:t>
      </w:r>
      <w:r w:rsidRPr="0087669A">
        <w:rPr>
          <w:b/>
        </w:rPr>
        <w:t xml:space="preserve">: RAN1 to discuss mechanisms for UE frequency offset control by the </w:t>
      </w:r>
      <w:proofErr w:type="spellStart"/>
      <w:r w:rsidRPr="0087669A">
        <w:rPr>
          <w:b/>
        </w:rPr>
        <w:t>gNB</w:t>
      </w:r>
      <w:proofErr w:type="spellEnd"/>
      <w:r w:rsidRPr="0087669A">
        <w:rPr>
          <w:b/>
        </w:rPr>
        <w:t>.</w:t>
      </w:r>
    </w:p>
    <w:p w14:paraId="792E8122" w14:textId="77777777" w:rsidR="009F5C8D" w:rsidRPr="00B857E3" w:rsidRDefault="009F5C8D" w:rsidP="009F5C8D">
      <w:r>
        <w:t>Based on the above analysis, the CFO impairments to OCC length 4 can be controlled by either UE grouping or CFO dynamic compensation, and therefore inter-slot OCC with length 4 should be supported.</w:t>
      </w:r>
    </w:p>
    <w:p w14:paraId="081CF7BB" w14:textId="77777777" w:rsidR="009F5C8D" w:rsidRPr="007F3429" w:rsidRDefault="009F5C8D" w:rsidP="009F5C8D">
      <w:pPr>
        <w:rPr>
          <w:b/>
          <w:bCs/>
        </w:rPr>
      </w:pPr>
      <w:r w:rsidRPr="007F3429">
        <w:rPr>
          <w:rFonts w:hint="eastAsia"/>
          <w:b/>
          <w:bCs/>
        </w:rPr>
        <w:t xml:space="preserve">Proposal </w:t>
      </w:r>
      <w:r>
        <w:rPr>
          <w:b/>
          <w:bCs/>
        </w:rPr>
        <w:t>15</w:t>
      </w:r>
      <w:r w:rsidRPr="007F3429">
        <w:rPr>
          <w:rFonts w:hint="eastAsia"/>
          <w:b/>
          <w:bCs/>
        </w:rPr>
        <w:t xml:space="preserve">: </w:t>
      </w:r>
      <w:r>
        <w:rPr>
          <w:rFonts w:hint="eastAsia"/>
          <w:b/>
          <w:bCs/>
        </w:rPr>
        <w:t>RAN1 to support inter-slot OCC with length 4.</w:t>
      </w:r>
    </w:p>
    <w:p w14:paraId="5A587682" w14:textId="77777777" w:rsidR="009F5C8D" w:rsidRPr="002C4012" w:rsidRDefault="009F5C8D" w:rsidP="009F5C8D"/>
    <w:p w14:paraId="0EC72E33" w14:textId="77777777" w:rsidR="009F5C8D" w:rsidRPr="0087669A" w:rsidRDefault="009F5C8D" w:rsidP="009F5C8D">
      <w:pPr>
        <w:pStyle w:val="Heading3"/>
        <w:rPr>
          <w:lang w:val="en-US"/>
        </w:rPr>
      </w:pPr>
      <w:r w:rsidRPr="0087669A">
        <w:rPr>
          <w:lang w:val="en-US"/>
        </w:rPr>
        <w:t>OCC indication and configuration</w:t>
      </w:r>
    </w:p>
    <w:p w14:paraId="0A440D42" w14:textId="77777777" w:rsidR="009F5C8D" w:rsidRPr="0087669A" w:rsidRDefault="009F5C8D" w:rsidP="009F5C8D">
      <w:r w:rsidRPr="0087669A">
        <w:t xml:space="preserve">To enable orthogonal transmission of multiple UEs over the same time frequency resources using OCC, methods for indication of OCC operation to corresponding UEs need to be introduced. It is indeed fundamental that UEs scheduled in the same time frequency resources use different and orthogonal codes for their transmissions, and this can be guaranteed via </w:t>
      </w:r>
      <w:proofErr w:type="spellStart"/>
      <w:r w:rsidRPr="0087669A">
        <w:t>gNB</w:t>
      </w:r>
      <w:proofErr w:type="spellEnd"/>
      <w:r w:rsidRPr="0087669A">
        <w:t xml:space="preserve"> indication and management of UEs OCC code selection. Therefore, the code characteristics including OCC length</w:t>
      </w:r>
      <w:r>
        <w:t xml:space="preserve">, </w:t>
      </w:r>
      <w:r w:rsidRPr="0087669A">
        <w:t xml:space="preserve">actual code and application timing should be clearly known at the UE. Furthermore, such indication may determine only part of the PUSCH repetitions that are </w:t>
      </w:r>
      <w:r>
        <w:t>applying</w:t>
      </w:r>
      <w:r w:rsidRPr="0087669A">
        <w:t xml:space="preserve"> OCC for transmission. This case occurs when only part of scheduled UE’s PUSCH repetitions are shared with other UEs. </w:t>
      </w:r>
    </w:p>
    <w:p w14:paraId="6FBD4F53" w14:textId="77777777" w:rsidR="009F5C8D" w:rsidRPr="0087669A" w:rsidRDefault="009F5C8D" w:rsidP="009F5C8D">
      <w:pPr>
        <w:rPr>
          <w:b/>
        </w:rPr>
      </w:pPr>
      <w:r w:rsidRPr="0087669A">
        <w:rPr>
          <w:b/>
        </w:rPr>
        <w:t xml:space="preserve">Observation </w:t>
      </w:r>
      <w:r>
        <w:rPr>
          <w:b/>
        </w:rPr>
        <w:t>9</w:t>
      </w:r>
      <w:r w:rsidRPr="0087669A">
        <w:rPr>
          <w:b/>
        </w:rPr>
        <w:t xml:space="preserve">: </w:t>
      </w:r>
      <w:proofErr w:type="spellStart"/>
      <w:r w:rsidRPr="0087669A">
        <w:rPr>
          <w:b/>
        </w:rPr>
        <w:t>Signaling</w:t>
      </w:r>
      <w:proofErr w:type="spellEnd"/>
      <w:r w:rsidRPr="0087669A">
        <w:rPr>
          <w:b/>
        </w:rPr>
        <w:t xml:space="preserve"> </w:t>
      </w:r>
      <w:proofErr w:type="spellStart"/>
      <w:r w:rsidRPr="0087669A">
        <w:rPr>
          <w:b/>
        </w:rPr>
        <w:t>and</w:t>
      </w:r>
      <w:proofErr w:type="spellEnd"/>
      <w:r w:rsidRPr="0087669A">
        <w:rPr>
          <w:b/>
        </w:rPr>
        <w:t xml:space="preserve"> indication of both UE’s capability and OCC configuration and indication need to be further discussed in RAN1.</w:t>
      </w:r>
    </w:p>
    <w:p w14:paraId="4C9925C0" w14:textId="77777777" w:rsidR="009F5C8D" w:rsidRPr="0087669A" w:rsidRDefault="009F5C8D" w:rsidP="009F5C8D">
      <w:r w:rsidRPr="0087669A">
        <w:t xml:space="preserve">Semi-static RRC signalling and dynamic DCI </w:t>
      </w:r>
      <w:proofErr w:type="spellStart"/>
      <w:r w:rsidRPr="0087669A">
        <w:t>signaling</w:t>
      </w:r>
      <w:proofErr w:type="spellEnd"/>
      <w:r w:rsidRPr="0087669A">
        <w:t xml:space="preserve"> may be used together </w:t>
      </w:r>
      <w:proofErr w:type="gramStart"/>
      <w:r w:rsidRPr="0087669A">
        <w:t>in order to</w:t>
      </w:r>
      <w:proofErr w:type="gramEnd"/>
      <w:r w:rsidRPr="0087669A">
        <w:t xml:space="preserve"> trade-off the efficiency and overhead. In particular, the OCC set of sequences may be either pre-configured at the UE (from specifications) or RRC configured by </w:t>
      </w:r>
      <w:proofErr w:type="spellStart"/>
      <w:r w:rsidRPr="0087669A">
        <w:t>gNB</w:t>
      </w:r>
      <w:proofErr w:type="spellEnd"/>
      <w:r w:rsidRPr="0087669A">
        <w:t xml:space="preserve"> and the exact OCC characteristics for each user is user specific and indicated to the UE dynamically via DCI – either via a new DCI field or via repurposing an existing DCI field. For this latter, repurposing of part of the bits of the MCS or FDRA field can be considered, since OCC is expected to be used for PUSCH when DFT-s-OFDM and PUSCH repetitions are used, implying that a low MCS and a low number of PRBs is expected to be used when OCC is enabled. It is also worth noting that OCC operation, even if higher layer configured, will only be triggered if UE is scheduled with PUSCH repetitions and with DFT-s-OFDM waveform, and therefore addition of an additional field in the DCI might be excessive since the field would have to be considered reserved (or anyway not used) each time UE is either not scheduled with repetitions or with DFT-s-OFDM.</w:t>
      </w:r>
    </w:p>
    <w:p w14:paraId="2A4A27AB" w14:textId="77777777" w:rsidR="009F5C8D" w:rsidRPr="0087669A" w:rsidRDefault="009F5C8D" w:rsidP="009F5C8D">
      <w:pPr>
        <w:rPr>
          <w:b/>
        </w:rPr>
      </w:pPr>
      <w:r w:rsidRPr="0087669A">
        <w:rPr>
          <w:b/>
        </w:rPr>
        <w:t xml:space="preserve">Proposal </w:t>
      </w:r>
      <w:r>
        <w:rPr>
          <w:b/>
        </w:rPr>
        <w:t>16</w:t>
      </w:r>
      <w:r w:rsidRPr="0087669A">
        <w:rPr>
          <w:b/>
        </w:rPr>
        <w:t>: RAN1 to define signalling mechanisms for indication of OCC parameters based on either introducing an additional field in the DCI scheduling the PUSCH or based on repurposing some of the existing bits of the DCI scheduling the PUSCH.</w:t>
      </w:r>
    </w:p>
    <w:p w14:paraId="79E09AB1" w14:textId="77777777" w:rsidR="009F5C8D" w:rsidRPr="0087669A" w:rsidRDefault="009F5C8D" w:rsidP="009F5C8D">
      <w:r w:rsidRPr="0087669A">
        <w:t xml:space="preserve">For inter-slot OCC with scheduled repetitions, to allow for a more flexible application of OCC, it might involve only a portion of the total repetitions, such as 4 out of 8 scheduled repetitions. One possible method is to use an offset index that informs the UE about the position of the first OCC-enabled PUSCH repetition in relation to the initial PUSCH transmission. An example is illustrated in </w:t>
      </w:r>
      <w:r w:rsidRPr="0087669A">
        <w:fldChar w:fldCharType="begin"/>
      </w:r>
      <w:r w:rsidRPr="0087669A">
        <w:instrText xml:space="preserve"> REF _Ref166232892 \h </w:instrText>
      </w:r>
      <w:r w:rsidRPr="0087669A">
        <w:fldChar w:fldCharType="separate"/>
      </w:r>
      <w:r w:rsidRPr="0087669A">
        <w:t xml:space="preserve">Figure </w:t>
      </w:r>
      <w:r>
        <w:rPr>
          <w:noProof/>
        </w:rPr>
        <w:t>8</w:t>
      </w:r>
      <w:r w:rsidRPr="0087669A">
        <w:fldChar w:fldCharType="end"/>
      </w:r>
      <w:r w:rsidRPr="0087669A">
        <w:t xml:space="preserve"> where UEs is scheduled with 4 repetitions and OCC of length 2 is applied only to the second and third repetitions, while UE2 with scheduled 2 repetitions are fully covered by OCC.</w:t>
      </w:r>
    </w:p>
    <w:p w14:paraId="389B74C2" w14:textId="77777777" w:rsidR="009F5C8D" w:rsidRPr="0087669A" w:rsidRDefault="009F5C8D" w:rsidP="009F5C8D">
      <w:pPr>
        <w:rPr>
          <w:b/>
        </w:rPr>
      </w:pPr>
      <w:r w:rsidRPr="0087669A">
        <w:rPr>
          <w:b/>
        </w:rPr>
        <w:t xml:space="preserve">Proposal </w:t>
      </w:r>
      <w:r>
        <w:rPr>
          <w:b/>
        </w:rPr>
        <w:t>17</w:t>
      </w:r>
      <w:r w:rsidRPr="0087669A">
        <w:rPr>
          <w:b/>
        </w:rPr>
        <w:t xml:space="preserve">: Dynamic DCI signalling might feature an index that specifies to the UE the position of OCC application in relation to the first PUSCH transmission. </w:t>
      </w:r>
    </w:p>
    <w:p w14:paraId="3EDB0514" w14:textId="77777777" w:rsidR="009F5C8D" w:rsidRPr="0087669A" w:rsidRDefault="009F5C8D" w:rsidP="009F5C8D">
      <w:pPr>
        <w:rPr>
          <w:b/>
        </w:rPr>
      </w:pPr>
    </w:p>
    <w:p w14:paraId="735E987E" w14:textId="77777777" w:rsidR="009F5C8D" w:rsidRPr="0087669A" w:rsidRDefault="009F5C8D" w:rsidP="009F5C8D">
      <w:pPr>
        <w:keepNext/>
        <w:jc w:val="center"/>
      </w:pPr>
      <w:r w:rsidRPr="0087669A">
        <w:rPr>
          <w:b/>
          <w:noProof/>
        </w:rPr>
        <w:drawing>
          <wp:inline distT="0" distB="0" distL="0" distR="0" wp14:anchorId="2A17C894" wp14:editId="6D768F88">
            <wp:extent cx="6136640" cy="2890982"/>
            <wp:effectExtent l="0" t="0" r="0" b="5080"/>
            <wp:docPr id="599623880" name="Picture 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623880" name="Picture 1" descr="A black screen with blue text&#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56104" cy="2900151"/>
                    </a:xfrm>
                    <a:prstGeom prst="rect">
                      <a:avLst/>
                    </a:prstGeom>
                    <a:noFill/>
                  </pic:spPr>
                </pic:pic>
              </a:graphicData>
            </a:graphic>
          </wp:inline>
        </w:drawing>
      </w:r>
    </w:p>
    <w:p w14:paraId="0F0D1DE0" w14:textId="77777777" w:rsidR="009F5C8D" w:rsidRPr="0087669A" w:rsidRDefault="009F5C8D" w:rsidP="009F5C8D">
      <w:pPr>
        <w:pStyle w:val="Caption"/>
        <w:jc w:val="center"/>
        <w:rPr>
          <w:b w:val="0"/>
        </w:rPr>
      </w:pPr>
      <w:bookmarkStart w:id="11" w:name="_Ref166232892"/>
      <w:r w:rsidRPr="0087669A">
        <w:t xml:space="preserve">Figure </w:t>
      </w:r>
      <w:r w:rsidRPr="0087669A">
        <w:fldChar w:fldCharType="begin"/>
      </w:r>
      <w:r w:rsidRPr="0087669A">
        <w:instrText xml:space="preserve"> SEQ Figure \* ARABIC </w:instrText>
      </w:r>
      <w:r w:rsidRPr="0087669A">
        <w:fldChar w:fldCharType="separate"/>
      </w:r>
      <w:r>
        <w:rPr>
          <w:noProof/>
        </w:rPr>
        <w:t>10</w:t>
      </w:r>
      <w:r w:rsidRPr="0087669A">
        <w:fldChar w:fldCharType="end"/>
      </w:r>
      <w:bookmarkEnd w:id="11"/>
      <w:r w:rsidRPr="0087669A">
        <w:t xml:space="preserve"> DCI field to indicate the OCC position with respect to PUSCH first transmission.</w:t>
      </w:r>
    </w:p>
    <w:p w14:paraId="053FD6D9" w14:textId="77777777" w:rsidR="009F5C8D" w:rsidRPr="0087669A" w:rsidRDefault="009F5C8D" w:rsidP="009F5C8D"/>
    <w:p w14:paraId="7D21E658" w14:textId="77777777" w:rsidR="009F5C8D" w:rsidRPr="0087669A" w:rsidRDefault="009F5C8D" w:rsidP="009F5C8D">
      <w:pPr>
        <w:pStyle w:val="Heading3"/>
        <w:rPr>
          <w:lang w:val="en-US"/>
        </w:rPr>
      </w:pPr>
      <w:r w:rsidRPr="0087669A">
        <w:rPr>
          <w:lang w:val="en-US"/>
        </w:rPr>
        <w:t xml:space="preserve">Alignment of OCC </w:t>
      </w:r>
      <w:r>
        <w:rPr>
          <w:lang w:val="en-US"/>
        </w:rPr>
        <w:t xml:space="preserve">between </w:t>
      </w:r>
      <w:r w:rsidRPr="0087669A">
        <w:rPr>
          <w:lang w:val="en-US"/>
        </w:rPr>
        <w:t>multiplexed UEs</w:t>
      </w:r>
    </w:p>
    <w:p w14:paraId="188EC1EC" w14:textId="77777777" w:rsidR="009F5C8D" w:rsidRPr="0087669A" w:rsidRDefault="009F5C8D" w:rsidP="009F5C8D">
      <w:pPr>
        <w:spacing w:line="276" w:lineRule="auto"/>
      </w:pPr>
      <w:r w:rsidRPr="0087669A">
        <w:t>One further important aspect to consider is that when applying OCC in the time domain the codes used for the OCC need to be aligned to each other for ensuring that the orthogonality properties are preserved when performing the application of the OCC at the receiver side.</w:t>
      </w:r>
    </w:p>
    <w:p w14:paraId="37B22944" w14:textId="77777777" w:rsidR="009F5C8D" w:rsidRPr="0087669A" w:rsidRDefault="009F5C8D" w:rsidP="009F5C8D">
      <w:pPr>
        <w:spacing w:line="276" w:lineRule="auto"/>
        <w:rPr>
          <w:b/>
        </w:rPr>
      </w:pPr>
      <w:r w:rsidRPr="0087669A">
        <w:rPr>
          <w:b/>
        </w:rPr>
        <w:t xml:space="preserve">Observation </w:t>
      </w:r>
      <w:r>
        <w:rPr>
          <w:b/>
        </w:rPr>
        <w:t>10</w:t>
      </w:r>
      <w:r w:rsidRPr="0087669A">
        <w:rPr>
          <w:b/>
        </w:rPr>
        <w:t>: It is crucial that the codes used for OCC are aligned to maintain orthogonality between the UEs using the same physical resources.</w:t>
      </w:r>
    </w:p>
    <w:p w14:paraId="48E5E7D3" w14:textId="77777777" w:rsidR="009F5C8D" w:rsidRPr="0087669A" w:rsidRDefault="009F5C8D" w:rsidP="009F5C8D">
      <w:pPr>
        <w:spacing w:line="276" w:lineRule="auto"/>
      </w:pPr>
      <w:r w:rsidRPr="0087669A">
        <w:t xml:space="preserve">Alignment of the OCC codes might be left to </w:t>
      </w:r>
      <w:proofErr w:type="spellStart"/>
      <w:r w:rsidRPr="0087669A">
        <w:t>gNB</w:t>
      </w:r>
      <w:proofErr w:type="spellEnd"/>
      <w:r w:rsidRPr="0087669A">
        <w:t xml:space="preserve"> implementation and scheduling (i.e. </w:t>
      </w:r>
      <w:proofErr w:type="spellStart"/>
      <w:r w:rsidRPr="0087669A">
        <w:t>gNB</w:t>
      </w:r>
      <w:proofErr w:type="spellEnd"/>
      <w:r w:rsidRPr="0087669A">
        <w:t xml:space="preserve"> makes sure that UE with certain OCC length is scheduled to transmit in specific transmission occasion) but that might not always be simple to implement, especially when the number of UEs to be multiplexed is large. In addition, different UEs might have different needs in terms of repetition factors to satisfy their own link budget, making such an alignment even more cumbersome.</w:t>
      </w:r>
    </w:p>
    <w:p w14:paraId="36FB667D" w14:textId="77777777" w:rsidR="009F5C8D" w:rsidRPr="0087669A" w:rsidRDefault="009F5C8D" w:rsidP="009F5C8D">
      <w:pPr>
        <w:spacing w:line="276" w:lineRule="auto"/>
      </w:pPr>
      <w:r w:rsidRPr="0087669A">
        <w:t xml:space="preserve">One possibility to aid </w:t>
      </w:r>
      <w:proofErr w:type="spellStart"/>
      <w:r w:rsidRPr="0087669A">
        <w:t>gNB</w:t>
      </w:r>
      <w:proofErr w:type="spellEnd"/>
      <w:r w:rsidRPr="0087669A">
        <w:t xml:space="preserve"> scheduling and proper application of the OCC codes across PUSCH repetitions would be to introduce a cell specific OCC timing, so that each UE using OCC would have to align the timing of the codes for OCC operation to this general cell specific OCC timing. This way, when scheduling a UE for transmission, </w:t>
      </w:r>
      <w:proofErr w:type="spellStart"/>
      <w:r w:rsidRPr="0087669A">
        <w:t>gNB</w:t>
      </w:r>
      <w:proofErr w:type="spellEnd"/>
      <w:r w:rsidRPr="0087669A">
        <w:t xml:space="preserve"> will just need to make sure that the starting time of the repetitions is aligned with the cell specific OCC timing, regardless of when other UEs scheduled in the same resources started their PUSCH repetition transmissions. More generically, </w:t>
      </w:r>
      <w:proofErr w:type="spellStart"/>
      <w:r w:rsidRPr="0087669A">
        <w:t>gNB</w:t>
      </w:r>
      <w:proofErr w:type="spellEnd"/>
      <w:r w:rsidRPr="0087669A">
        <w:t xml:space="preserve"> could even ignore such alignment and accept interference in the non-aligned repetitions, knowing however that any repetition in a full OCC cycle would not cause interference to the other multiplexed UEs performing repetitions in a full OCC cycle due to their alignment in the application of the OCC codes.</w:t>
      </w:r>
    </w:p>
    <w:p w14:paraId="6597A545" w14:textId="77777777" w:rsidR="009F5C8D" w:rsidRPr="0087669A" w:rsidRDefault="009F5C8D" w:rsidP="009F5C8D">
      <w:pPr>
        <w:spacing w:line="276" w:lineRule="auto"/>
      </w:pPr>
      <w:r w:rsidRPr="0087669A">
        <w:t xml:space="preserve">A sketch of the mechanism is shown in </w:t>
      </w:r>
      <w:r w:rsidRPr="0087669A">
        <w:fldChar w:fldCharType="begin"/>
      </w:r>
      <w:r w:rsidRPr="0087669A">
        <w:instrText xml:space="preserve"> REF _Ref165990568 \h </w:instrText>
      </w:r>
      <w:r w:rsidRPr="0087669A">
        <w:fldChar w:fldCharType="separate"/>
      </w:r>
      <w:r w:rsidRPr="0087669A">
        <w:t xml:space="preserve">Figure </w:t>
      </w:r>
      <w:r>
        <w:rPr>
          <w:noProof/>
        </w:rPr>
        <w:t>9</w:t>
      </w:r>
      <w:r w:rsidRPr="0087669A">
        <w:fldChar w:fldCharType="end"/>
      </w:r>
      <w:r w:rsidRPr="0087669A">
        <w:t xml:space="preserve">, where UE B is scheduled to start repetitions 2 slots after the start of the PUSCH repetitions of UE A. It can be noticed that, except for the first two repetitions, UE A and UE B will have aligned OCC codes throughout all other repetitions. </w:t>
      </w:r>
    </w:p>
    <w:p w14:paraId="05AC3C6F" w14:textId="77777777" w:rsidR="009F5C8D" w:rsidRPr="0087669A" w:rsidRDefault="009F5C8D" w:rsidP="009F5C8D">
      <w:pPr>
        <w:keepNext/>
        <w:spacing w:line="276" w:lineRule="auto"/>
      </w:pPr>
      <w:r w:rsidRPr="0087669A">
        <w:rPr>
          <w:noProof/>
        </w:rPr>
        <w:drawing>
          <wp:inline distT="0" distB="0" distL="0" distR="0" wp14:anchorId="786D5654" wp14:editId="1595D386">
            <wp:extent cx="6120130" cy="2694940"/>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130" cy="2694940"/>
                    </a:xfrm>
                    <a:prstGeom prst="rect">
                      <a:avLst/>
                    </a:prstGeom>
                    <a:noFill/>
                    <a:ln>
                      <a:noFill/>
                    </a:ln>
                  </pic:spPr>
                </pic:pic>
              </a:graphicData>
            </a:graphic>
          </wp:inline>
        </w:drawing>
      </w:r>
    </w:p>
    <w:p w14:paraId="3B97252C" w14:textId="77777777" w:rsidR="009F5C8D" w:rsidRPr="0087669A" w:rsidRDefault="009F5C8D" w:rsidP="009F5C8D">
      <w:pPr>
        <w:pStyle w:val="Caption"/>
        <w:jc w:val="center"/>
      </w:pPr>
      <w:bookmarkStart w:id="12" w:name="_Ref165990568"/>
      <w:r w:rsidRPr="0087669A">
        <w:t xml:space="preserve">Figure </w:t>
      </w:r>
      <w:r w:rsidRPr="0087669A">
        <w:fldChar w:fldCharType="begin"/>
      </w:r>
      <w:r w:rsidRPr="0087669A">
        <w:instrText xml:space="preserve"> SEQ Figure \* ARABIC </w:instrText>
      </w:r>
      <w:r w:rsidRPr="0087669A">
        <w:fldChar w:fldCharType="separate"/>
      </w:r>
      <w:r>
        <w:rPr>
          <w:noProof/>
        </w:rPr>
        <w:t>11</w:t>
      </w:r>
      <w:r w:rsidRPr="0087669A">
        <w:fldChar w:fldCharType="end"/>
      </w:r>
      <w:bookmarkEnd w:id="12"/>
      <w:r w:rsidRPr="0087669A">
        <w:t>. Illustration of UL transmissions using alignment of applied OCC to system defined OCC timing.</w:t>
      </w:r>
    </w:p>
    <w:p w14:paraId="3079E153" w14:textId="77777777" w:rsidR="009F5C8D" w:rsidRPr="0087669A" w:rsidRDefault="009F5C8D" w:rsidP="009F5C8D">
      <w:pPr>
        <w:rPr>
          <w:b/>
        </w:rPr>
      </w:pPr>
    </w:p>
    <w:p w14:paraId="4EC60CE9" w14:textId="77777777" w:rsidR="009F5C8D" w:rsidRPr="0087669A" w:rsidRDefault="009F5C8D" w:rsidP="009F5C8D">
      <w:pPr>
        <w:rPr>
          <w:b/>
        </w:rPr>
      </w:pPr>
      <w:r w:rsidRPr="0087669A">
        <w:rPr>
          <w:b/>
        </w:rPr>
        <w:t xml:space="preserve">Proposal </w:t>
      </w:r>
      <w:r>
        <w:rPr>
          <w:b/>
        </w:rPr>
        <w:t>18</w:t>
      </w:r>
      <w:r w:rsidRPr="0087669A">
        <w:rPr>
          <w:b/>
        </w:rPr>
        <w:t>: RAN1 to introduce OCC timing to align the time (i.e. repetitions) of OCC application among UEs scheduled on the same physical resources.</w:t>
      </w:r>
    </w:p>
    <w:p w14:paraId="1EEA25BB" w14:textId="77777777" w:rsidR="009F5C8D" w:rsidRPr="0087669A" w:rsidRDefault="009F5C8D" w:rsidP="009F5C8D"/>
    <w:p w14:paraId="17B63DAB" w14:textId="77777777" w:rsidR="009F5C8D" w:rsidRPr="0087669A" w:rsidRDefault="009F5C8D" w:rsidP="009F5C8D">
      <w:pPr>
        <w:pStyle w:val="Heading3"/>
        <w:rPr>
          <w:lang w:val="en-US" w:eastAsia="zh-CN"/>
        </w:rPr>
      </w:pPr>
      <w:r w:rsidRPr="0087669A">
        <w:rPr>
          <w:lang w:val="en-US" w:eastAsia="zh-CN"/>
        </w:rPr>
        <w:t>Timing Synchronization with GNSS</w:t>
      </w:r>
    </w:p>
    <w:p w14:paraId="45688E94" w14:textId="77777777" w:rsidR="009F5C8D" w:rsidRDefault="009F5C8D" w:rsidP="009F5C8D">
      <w:r w:rsidRPr="0087669A">
        <w:t>Rel</w:t>
      </w:r>
      <w:r>
        <w:t>-</w:t>
      </w:r>
      <w:r w:rsidRPr="0087669A">
        <w:t xml:space="preserve">17 and Rel-18 design assumes that the NTN UE is equipped with Global Navigation Satellite System (GNSS) capability which can be used by the NTN UE to know its </w:t>
      </w:r>
      <w:r>
        <w:t>geographical location</w:t>
      </w:r>
      <w:r w:rsidRPr="0087669A">
        <w:t>. This information, combined with satellite ephemeris information (either broadcasted by the network or provisioned via other means), allows the UE to carry out frequency pre-compensation and timing adjustment.</w:t>
      </w:r>
      <w:r>
        <w:t xml:space="preserve"> Based on this information the </w:t>
      </w:r>
      <w:r w:rsidRPr="0087669A">
        <w:t xml:space="preserve">UE applies orbit propagation to determine the delay and Doppler frequency of the service link at any time. Some NTN systems architecture requires the UE to estimate the feeder link delay and delay variation. For this purpose, the network provides the UE with another information called </w:t>
      </w:r>
      <w:proofErr w:type="spellStart"/>
      <w:r w:rsidRPr="0087669A">
        <w:t>TA_common</w:t>
      </w:r>
      <w:proofErr w:type="spellEnd"/>
      <w:r w:rsidRPr="0087669A">
        <w:t>, which is in the form of coefficients of a second order polynomial and indicates the feeder link variation over time. Combined with location knowledge, the UE can apply a timing advance described by the following equation:</w:t>
      </w:r>
    </w:p>
    <w:p w14:paraId="5732AC37" w14:textId="77777777" w:rsidR="009F5C8D" w:rsidRPr="0087669A" w:rsidRDefault="009F5C8D" w:rsidP="009F5C8D"/>
    <w:p w14:paraId="4E059BC3" w14:textId="77777777" w:rsidR="009F5C8D" w:rsidRPr="0087669A" w:rsidRDefault="009F5C8D" w:rsidP="009F5C8D">
      <w:pPr>
        <w:rPr>
          <w:color w:val="000000"/>
          <w:sz w:val="24"/>
        </w:rPr>
      </w:pPr>
      <m:oMathPara>
        <m:oMath>
          <m:sSub>
            <m:sSubPr>
              <m:ctrlPr>
                <w:rPr>
                  <w:rFonts w:ascii="Cambria Math" w:hAnsi="Cambria Math" w:cs="Aptos"/>
                  <w:i/>
                  <w:color w:val="000000"/>
                  <w:sz w:val="24"/>
                </w:rPr>
              </m:ctrlPr>
            </m:sSubPr>
            <m:e>
              <m:r>
                <w:rPr>
                  <w:rFonts w:ascii="Cambria Math" w:hAnsi="Cambria Math" w:cs="Aptos"/>
                  <w:color w:val="000000"/>
                  <w:sz w:val="24"/>
                </w:rPr>
                <m:t>T</m:t>
              </m:r>
            </m:e>
            <m:sub>
              <m:r>
                <w:rPr>
                  <w:rFonts w:ascii="Cambria Math" w:hAnsi="Cambria Math" w:cs="Aptos"/>
                  <w:color w:val="000000"/>
                  <w:sz w:val="24"/>
                </w:rPr>
                <m:t>TA</m:t>
              </m:r>
            </m:sub>
          </m:sSub>
          <m:r>
            <w:rPr>
              <w:rFonts w:ascii="Cambria Math" w:hAnsi="Cambria Math"/>
              <w:color w:val="000000"/>
            </w:rPr>
            <m:t xml:space="preserve"> = (</m:t>
          </m:r>
          <m:sSubSup>
            <m:sSubSupPr>
              <m:ctrlPr>
                <w:rPr>
                  <w:rFonts w:ascii="Cambria Math" w:hAnsi="Cambria Math" w:cs="Aptos"/>
                  <w:i/>
                  <w:color w:val="000000"/>
                  <w:sz w:val="24"/>
                </w:rPr>
              </m:ctrlPr>
            </m:sSubSupPr>
            <m:e>
              <m:r>
                <w:rPr>
                  <w:rFonts w:ascii="Cambria Math" w:hAnsi="Cambria Math"/>
                  <w:color w:val="000000"/>
                </w:rPr>
                <m:t>N</m:t>
              </m:r>
            </m:e>
            <m:sub>
              <m:r>
                <w:rPr>
                  <w:rFonts w:ascii="Cambria Math" w:hAnsi="Cambria Math"/>
                  <w:color w:val="000000"/>
                </w:rPr>
                <m:t>TA</m:t>
              </m:r>
            </m:sub>
            <m:sup>
              <m:r>
                <w:rPr>
                  <w:rFonts w:ascii="Cambria Math" w:hAnsi="Cambria Math"/>
                  <w:color w:val="000000"/>
                </w:rPr>
                <m:t xml:space="preserve"> </m:t>
              </m:r>
            </m:sup>
          </m:sSubSup>
          <m:r>
            <w:rPr>
              <w:rFonts w:ascii="Cambria Math" w:hAnsi="Cambria Math"/>
              <w:color w:val="000000"/>
            </w:rPr>
            <m:t> +</m:t>
          </m:r>
          <m:sSubSup>
            <m:sSubSupPr>
              <m:ctrlPr>
                <w:rPr>
                  <w:rFonts w:ascii="Cambria Math" w:hAnsi="Cambria Math" w:cs="Aptos"/>
                  <w:i/>
                  <w:color w:val="000000"/>
                  <w:sz w:val="24"/>
                </w:rPr>
              </m:ctrlPr>
            </m:sSubSupPr>
            <m:e>
              <m:r>
                <w:rPr>
                  <w:rFonts w:ascii="Cambria Math" w:hAnsi="Cambria Math"/>
                  <w:color w:val="000000"/>
                </w:rPr>
                <m:t>N</m:t>
              </m:r>
            </m:e>
            <m:sub>
              <m:r>
                <w:rPr>
                  <w:rFonts w:ascii="Cambria Math" w:hAnsi="Cambria Math"/>
                  <w:color w:val="000000"/>
                </w:rPr>
                <m:t>TA, UE-specific</m:t>
              </m:r>
            </m:sub>
            <m:sup>
              <m:r>
                <w:rPr>
                  <w:rFonts w:ascii="Cambria Math" w:hAnsi="Cambria Math"/>
                  <w:color w:val="000000"/>
                </w:rPr>
                <m:t xml:space="preserve"> </m:t>
              </m:r>
            </m:sup>
          </m:sSubSup>
          <m:r>
            <w:rPr>
              <w:rFonts w:ascii="Cambria Math" w:hAnsi="Cambria Math"/>
              <w:color w:val="000000"/>
            </w:rPr>
            <m:t>+ </m:t>
          </m:r>
          <m:sSubSup>
            <m:sSubSupPr>
              <m:ctrlPr>
                <w:rPr>
                  <w:rFonts w:ascii="Cambria Math" w:hAnsi="Cambria Math" w:cs="Aptos"/>
                  <w:i/>
                  <w:color w:val="000000"/>
                  <w:sz w:val="24"/>
                </w:rPr>
              </m:ctrlPr>
            </m:sSubSupPr>
            <m:e>
              <m:r>
                <w:rPr>
                  <w:rFonts w:ascii="Cambria Math" w:hAnsi="Cambria Math"/>
                  <w:color w:val="000000"/>
                </w:rPr>
                <m:t>N</m:t>
              </m:r>
            </m:e>
            <m:sub>
              <m:r>
                <w:rPr>
                  <w:rFonts w:ascii="Cambria Math" w:hAnsi="Cambria Math"/>
                  <w:color w:val="000000"/>
                </w:rPr>
                <m:t>TA,common</m:t>
              </m:r>
            </m:sub>
            <m:sup>
              <m:r>
                <w:rPr>
                  <w:rFonts w:ascii="Cambria Math" w:hAnsi="Cambria Math"/>
                  <w:color w:val="000000"/>
                </w:rPr>
                <m:t xml:space="preserve"> </m:t>
              </m:r>
            </m:sup>
          </m:sSubSup>
          <m:r>
            <w:rPr>
              <w:rFonts w:ascii="Cambria Math" w:hAnsi="Cambria Math"/>
              <w:color w:val="000000"/>
            </w:rPr>
            <m:t xml:space="preserve">+ </m:t>
          </m:r>
          <m:sSub>
            <m:sSubPr>
              <m:ctrlPr>
                <w:rPr>
                  <w:rFonts w:ascii="Cambria Math" w:hAnsi="Cambria Math" w:cs="Aptos"/>
                  <w:i/>
                  <w:color w:val="000000"/>
                  <w:sz w:val="24"/>
                </w:rPr>
              </m:ctrlPr>
            </m:sSubPr>
            <m:e>
              <m:r>
                <w:rPr>
                  <w:rFonts w:ascii="Cambria Math" w:hAnsi="Cambria Math"/>
                  <w:color w:val="000000"/>
                </w:rPr>
                <m:t>N</m:t>
              </m:r>
            </m:e>
            <m:sub>
              <m:r>
                <w:rPr>
                  <w:rFonts w:ascii="Cambria Math" w:hAnsi="Cambria Math"/>
                  <w:color w:val="000000"/>
                </w:rPr>
                <m:t>TA, offset</m:t>
              </m:r>
            </m:sub>
          </m:sSub>
          <m:r>
            <w:rPr>
              <w:rFonts w:ascii="Cambria Math" w:hAnsi="Cambria Math"/>
              <w:color w:val="000000"/>
            </w:rPr>
            <m:t xml:space="preserve">) × </m:t>
          </m:r>
          <m:sSub>
            <m:sSubPr>
              <m:ctrlPr>
                <w:rPr>
                  <w:rFonts w:ascii="Cambria Math" w:hAnsi="Cambria Math" w:cs="Aptos"/>
                  <w:i/>
                  <w:color w:val="000000"/>
                  <w:sz w:val="24"/>
                </w:rPr>
              </m:ctrlPr>
            </m:sSubPr>
            <m:e>
              <m:r>
                <w:rPr>
                  <w:rFonts w:ascii="Cambria Math" w:hAnsi="Cambria Math"/>
                  <w:color w:val="000000"/>
                </w:rPr>
                <m:t>T</m:t>
              </m:r>
            </m:e>
            <m:sub>
              <m:r>
                <w:rPr>
                  <w:rFonts w:ascii="Cambria Math" w:hAnsi="Cambria Math"/>
                  <w:color w:val="000000"/>
                </w:rPr>
                <m:t>c</m:t>
              </m:r>
            </m:sub>
          </m:sSub>
        </m:oMath>
      </m:oMathPara>
    </w:p>
    <w:p w14:paraId="48356341" w14:textId="77777777" w:rsidR="009F5C8D" w:rsidRDefault="009F5C8D" w:rsidP="009F5C8D"/>
    <w:p w14:paraId="432D7F2B" w14:textId="77777777" w:rsidR="009F5C8D" w:rsidRPr="0087669A" w:rsidRDefault="009F5C8D" w:rsidP="009F5C8D">
      <w:r w:rsidRPr="0087669A">
        <w:t xml:space="preserve">Where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87669A">
        <w:t xml:space="preserve"> is the closed-loop timing advance element based on feedback received from the NW,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7669A">
        <w:t xml:space="preserve"> is UE self-estimated TA based on ephemeris and UE location information to pre-compensate for the service link delay, </w:t>
      </w:r>
      <m:oMath>
        <m:sSub>
          <m:sSubPr>
            <m:ctrlPr>
              <w:rPr>
                <w:rFonts w:ascii="Cambria Math" w:hAnsi="Cambria Math"/>
                <w:i/>
              </w:rPr>
            </m:ctrlPr>
          </m:sSubPr>
          <m:e>
            <m:r>
              <w:rPr>
                <w:rFonts w:ascii="Cambria Math" w:hAnsi="Cambria Math"/>
              </w:rPr>
              <m:t>N</m:t>
            </m:r>
          </m:e>
          <m:sub>
            <m:r>
              <w:rPr>
                <w:rFonts w:ascii="Cambria Math" w:hAnsi="Cambria Math"/>
              </w:rPr>
              <m:t>TA,  common</m:t>
            </m:r>
          </m:sub>
        </m:sSub>
      </m:oMath>
      <w:r w:rsidRPr="0087669A">
        <w:t xml:space="preserve">   is the network-controlled common TA that can be computed by the UE based on received TA common parameters, </w:t>
      </w:r>
      <m:oMath>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oMath>
      <w:r w:rsidRPr="0087669A">
        <w:t xml:space="preserve"> is a fixed offset reserved by the NW for additional timing advance control, and</w:t>
      </w:r>
      <w:r w:rsidRPr="0087669A">
        <w:tab/>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87669A">
        <w:t xml:space="preserve"> is the smallest timing unit equal to ~0.508ns.</w:t>
      </w:r>
      <w:r>
        <w:t xml:space="preserve"> In general, </w:t>
      </w:r>
      <w:proofErr w:type="gramStart"/>
      <w:r>
        <w:t>a</w:t>
      </w:r>
      <w:proofErr w:type="gramEnd"/>
      <w:r>
        <w:t xml:space="preserve"> </w:t>
      </w:r>
      <w:r w:rsidRPr="0087669A">
        <w:t xml:space="preserve">NTN UE is equipped with GNSS receiver and 5G module. The last one is designed under 3GPP framework, while the first one may be implemented separately and outside the control of the 3GPP system. Therefore, radio protocols specification can not specify procedure to control GNSS </w:t>
      </w:r>
      <w:proofErr w:type="spellStart"/>
      <w:r w:rsidRPr="0087669A">
        <w:t>behavior</w:t>
      </w:r>
      <w:proofErr w:type="spellEnd"/>
      <w:r w:rsidRPr="0087669A">
        <w:t>. While GNSS fix timeline is not controlled by NW, UE uses GNSS output to pre-compensate the service link delay</w:t>
      </w:r>
      <w:r>
        <w:t>;</w:t>
      </w:r>
      <w:r w:rsidRPr="0087669A">
        <w:t xml:space="preserve">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7669A">
        <w:t xml:space="preserve"> </w:t>
      </w:r>
      <w:r>
        <w:t xml:space="preserve">which </w:t>
      </w:r>
      <w:r w:rsidRPr="0087669A">
        <w:t xml:space="preserve">is </w:t>
      </w:r>
      <w:r>
        <w:t xml:space="preserve">the </w:t>
      </w:r>
      <w:r w:rsidRPr="0087669A">
        <w:t xml:space="preserve">UE self-estimated TA based on ephemeris and UE location information to pre-compensate for the service link delay. </w:t>
      </w:r>
    </w:p>
    <w:p w14:paraId="43746432" w14:textId="77777777" w:rsidR="009F5C8D" w:rsidRPr="0087669A" w:rsidRDefault="009F5C8D" w:rsidP="009F5C8D">
      <w:r w:rsidRPr="0087669A">
        <w:t xml:space="preserve">This means the timing adjustment at UE is largely dependent by GNSS output and thus by GNSS fix. Now following the discussion above, the problem appears when GNSS fix occurs during OCC time window which potentially breaks OCC orthogonality and degrades all the OCC-enabled UEs performance as illustrated in </w:t>
      </w:r>
      <w:r w:rsidRPr="0087669A">
        <w:fldChar w:fldCharType="begin"/>
      </w:r>
      <w:r w:rsidRPr="0087669A">
        <w:instrText xml:space="preserve"> REF _Ref174030884 \h </w:instrText>
      </w:r>
      <w:r w:rsidRPr="0087669A">
        <w:fldChar w:fldCharType="separate"/>
      </w:r>
      <w:r w:rsidRPr="0087669A">
        <w:t xml:space="preserve">Figure </w:t>
      </w:r>
      <w:r>
        <w:rPr>
          <w:noProof/>
        </w:rPr>
        <w:t>10</w:t>
      </w:r>
      <w:r w:rsidRPr="0087669A">
        <w:fldChar w:fldCharType="end"/>
      </w:r>
      <w:r w:rsidRPr="0087669A">
        <w:t>.</w:t>
      </w:r>
    </w:p>
    <w:p w14:paraId="6334A841" w14:textId="77777777" w:rsidR="009F5C8D" w:rsidRPr="0087669A" w:rsidRDefault="009F5C8D" w:rsidP="009F5C8D">
      <w:r w:rsidRPr="0087669A">
        <w:rPr>
          <w:b/>
        </w:rPr>
        <w:t>Observation 1</w:t>
      </w:r>
      <w:r>
        <w:rPr>
          <w:b/>
        </w:rPr>
        <w:t>1</w:t>
      </w:r>
      <w:r w:rsidRPr="0087669A">
        <w:rPr>
          <w:b/>
        </w:rPr>
        <w:t>: Applying GNSS update during OCC time window may break OCC orthogonality.</w:t>
      </w:r>
    </w:p>
    <w:p w14:paraId="7627BA80" w14:textId="77777777" w:rsidR="009F5C8D" w:rsidRPr="0087669A" w:rsidRDefault="009F5C8D" w:rsidP="009F5C8D"/>
    <w:p w14:paraId="6D2AA820" w14:textId="77777777" w:rsidR="009F5C8D" w:rsidRPr="0087669A" w:rsidRDefault="009F5C8D" w:rsidP="009F5C8D">
      <w:pPr>
        <w:keepNext/>
        <w:jc w:val="center"/>
      </w:pPr>
      <w:r w:rsidRPr="0087669A">
        <w:rPr>
          <w:noProof/>
        </w:rPr>
        <w:drawing>
          <wp:inline distT="0" distB="0" distL="0" distR="0" wp14:anchorId="2FE06AA9" wp14:editId="4F68AAF6">
            <wp:extent cx="4313793" cy="2085731"/>
            <wp:effectExtent l="0" t="0" r="0" b="0"/>
            <wp:docPr id="13818705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57" name="Picture 1" descr="A diagram of a system&#10;&#10;Description automatically generated"/>
                    <pic:cNvPicPr/>
                  </pic:nvPicPr>
                  <pic:blipFill>
                    <a:blip r:embed="rId25"/>
                    <a:stretch>
                      <a:fillRect/>
                    </a:stretch>
                  </pic:blipFill>
                  <pic:spPr>
                    <a:xfrm>
                      <a:off x="0" y="0"/>
                      <a:ext cx="4322806" cy="2090089"/>
                    </a:xfrm>
                    <a:prstGeom prst="rect">
                      <a:avLst/>
                    </a:prstGeom>
                  </pic:spPr>
                </pic:pic>
              </a:graphicData>
            </a:graphic>
          </wp:inline>
        </w:drawing>
      </w:r>
    </w:p>
    <w:p w14:paraId="1880B58F" w14:textId="77777777" w:rsidR="009F5C8D" w:rsidRPr="0087669A" w:rsidRDefault="009F5C8D" w:rsidP="009F5C8D">
      <w:pPr>
        <w:pStyle w:val="Caption"/>
        <w:jc w:val="center"/>
      </w:pPr>
      <w:bookmarkStart w:id="13" w:name="_Ref174030884"/>
      <w:r w:rsidRPr="0087669A">
        <w:t xml:space="preserve">Figure </w:t>
      </w:r>
      <w:r w:rsidRPr="0087669A">
        <w:fldChar w:fldCharType="begin"/>
      </w:r>
      <w:r w:rsidRPr="0087669A">
        <w:instrText xml:space="preserve"> SEQ Figure \* ARABIC </w:instrText>
      </w:r>
      <w:r w:rsidRPr="0087669A">
        <w:fldChar w:fldCharType="separate"/>
      </w:r>
      <w:r>
        <w:rPr>
          <w:noProof/>
        </w:rPr>
        <w:t>12</w:t>
      </w:r>
      <w:r w:rsidRPr="0087669A">
        <w:fldChar w:fldCharType="end"/>
      </w:r>
      <w:bookmarkEnd w:id="13"/>
      <w:r w:rsidRPr="0087669A">
        <w:t xml:space="preserve"> GNSS fix (or update) might break the OCC orthogonality.</w:t>
      </w:r>
    </w:p>
    <w:p w14:paraId="1CC1F203" w14:textId="77777777" w:rsidR="009F5C8D" w:rsidRPr="0087669A" w:rsidRDefault="009F5C8D" w:rsidP="009F5C8D">
      <w:pPr>
        <w:jc w:val="center"/>
      </w:pPr>
    </w:p>
    <w:p w14:paraId="576E265E" w14:textId="77777777" w:rsidR="009F5C8D" w:rsidRPr="0087669A" w:rsidRDefault="009F5C8D" w:rsidP="009F5C8D">
      <w:pPr>
        <w:rPr>
          <w:b/>
        </w:rPr>
      </w:pPr>
      <w:r w:rsidRPr="0087669A">
        <w:rPr>
          <w:b/>
        </w:rPr>
        <w:t xml:space="preserve">Proposal </w:t>
      </w:r>
      <w:r>
        <w:rPr>
          <w:b/>
        </w:rPr>
        <w:t>19</w:t>
      </w:r>
      <w:r w:rsidRPr="0087669A">
        <w:rPr>
          <w:b/>
        </w:rPr>
        <w:t xml:space="preserve">: RAN1 to </w:t>
      </w:r>
      <w:r w:rsidRPr="0087669A">
        <w:rPr>
          <w:rFonts w:cstheme="minorHAnsi"/>
          <w:b/>
        </w:rPr>
        <w:t>explore methods to address potential issues with GNSS update when OCC is applied. The methods should specify rules and requirement at UE side and coordination with NW to avoid timing misalignment.</w:t>
      </w:r>
      <w:r w:rsidRPr="0087669A">
        <w:rPr>
          <w:b/>
        </w:rPr>
        <w:t xml:space="preserve"> </w:t>
      </w:r>
    </w:p>
    <w:p w14:paraId="37C2D6B7" w14:textId="77777777" w:rsidR="009F5C8D" w:rsidRPr="0087669A" w:rsidRDefault="009F5C8D" w:rsidP="009F5C8D"/>
    <w:p w14:paraId="48B3F9E7" w14:textId="77777777" w:rsidR="009F5C8D" w:rsidRPr="0087669A" w:rsidRDefault="009F5C8D" w:rsidP="009F5C8D">
      <w:pPr>
        <w:pStyle w:val="Heading3"/>
        <w:rPr>
          <w:lang w:val="en-US"/>
        </w:rPr>
      </w:pPr>
      <w:r w:rsidRPr="0087669A">
        <w:rPr>
          <w:lang w:val="en-US"/>
        </w:rPr>
        <w:t>Power control in case of PUSCH with OCC</w:t>
      </w:r>
    </w:p>
    <w:p w14:paraId="3B870170" w14:textId="77777777" w:rsidR="009F5C8D" w:rsidRPr="0087669A" w:rsidRDefault="009F5C8D" w:rsidP="009F5C8D">
      <w:pPr>
        <w:spacing w:line="276" w:lineRule="auto"/>
      </w:pPr>
      <w:r w:rsidRPr="0087669A">
        <w:t>One of the issues that should be further discussed is the power a UE should use for PUSCH transmission when applying OCC. Indeed, the 5G NR existing procedure for UL power control does</w:t>
      </w:r>
      <w:r>
        <w:t xml:space="preserve"> </w:t>
      </w:r>
      <w:r w:rsidRPr="0087669A">
        <w:t>n</w:t>
      </w:r>
      <w:r>
        <w:t>o</w:t>
      </w:r>
      <w:r w:rsidRPr="0087669A">
        <w:t xml:space="preserve">t consider OCC particularities, and </w:t>
      </w:r>
      <w:r>
        <w:t>may thus</w:t>
      </w:r>
      <w:r w:rsidRPr="0087669A">
        <w:t xml:space="preserve"> leads to </w:t>
      </w:r>
      <w:r>
        <w:t>loss of orthogonality across slots covered by the same OCC</w:t>
      </w:r>
      <w:r w:rsidRPr="0087669A">
        <w:t xml:space="preserve">. The existing power control formulas define the UL power proportional to the total number of allocated Resource Elements (REs) in terms of PRBs, assuming that a single UE is scheduled in the allocated resources. However, if multiple UE are multiplexed </w:t>
      </w:r>
      <w:r>
        <w:t>withi</w:t>
      </w:r>
      <w:r w:rsidRPr="0087669A">
        <w:t xml:space="preserve">n the same </w:t>
      </w:r>
      <w:r>
        <w:t xml:space="preserve">physical </w:t>
      </w:r>
      <w:r w:rsidRPr="0087669A">
        <w:t xml:space="preserve">resources, the inter-cell interference caused by such an UL transmission in </w:t>
      </w:r>
      <w:r>
        <w:t>these</w:t>
      </w:r>
      <w:r w:rsidRPr="0087669A">
        <w:t xml:space="preserve"> resources would grow proportionally impacting the performance of </w:t>
      </w:r>
      <w:proofErr w:type="spellStart"/>
      <w:r w:rsidRPr="0087669A">
        <w:t>neighboring</w:t>
      </w:r>
      <w:proofErr w:type="spellEnd"/>
      <w:r w:rsidRPr="0087669A">
        <w:t xml:space="preserve"> cells.</w:t>
      </w:r>
    </w:p>
    <w:p w14:paraId="454EFC74" w14:textId="77777777" w:rsidR="009F5C8D" w:rsidRPr="0087669A" w:rsidRDefault="009F5C8D" w:rsidP="009F5C8D">
      <w:pPr>
        <w:spacing w:line="276" w:lineRule="auto"/>
      </w:pPr>
      <w:r w:rsidRPr="0087669A">
        <w:t>In addition, and specifically for the case of intra-symbol OCC of size N, the total number of actual occupied REs in a certain PRB may be N times smaller than the number of REs without OCC, due to the repeated modulation symbols in the time domain. Therefore, a UE will determine a significantly higher UL power than the required UL power when using the existing UL power control equation (PRB based), which is unnecessary due to the repeated REs that can be effectively combined at the receiver. Based on the above considerations, we believe that the UE transmit power determination when OCC is enabled for the case of intra-slot OCC should be adapted to consider the amount of “spreading” in the frequency domain</w:t>
      </w:r>
      <w:r>
        <w:t xml:space="preserve">, since any changes to the UE transmit power due to UE autonomous </w:t>
      </w:r>
      <w:proofErr w:type="spellStart"/>
      <w:r>
        <w:t>behavior</w:t>
      </w:r>
      <w:proofErr w:type="spellEnd"/>
      <w:r>
        <w:t xml:space="preserve"> should only happen at the boundaries of separate OCC groups – in a similar way as for the RV grouping</w:t>
      </w:r>
      <w:r w:rsidRPr="0087669A">
        <w:t>.</w:t>
      </w:r>
    </w:p>
    <w:p w14:paraId="0237D505" w14:textId="77777777" w:rsidR="009F5C8D" w:rsidRPr="0087669A" w:rsidRDefault="009F5C8D" w:rsidP="009F5C8D">
      <w:pPr>
        <w:spacing w:line="276" w:lineRule="auto"/>
      </w:pPr>
      <w:r w:rsidRPr="0087669A">
        <w:rPr>
          <w:b/>
        </w:rPr>
        <w:t xml:space="preserve">Proposal </w:t>
      </w:r>
      <w:r>
        <w:rPr>
          <w:b/>
        </w:rPr>
        <w:t>20</w:t>
      </w:r>
      <w:r w:rsidRPr="0087669A">
        <w:rPr>
          <w:b/>
        </w:rPr>
        <w:t xml:space="preserve">: </w:t>
      </w:r>
      <w:r w:rsidRPr="0087669A">
        <w:rPr>
          <w:rStyle w:val="ui-provider"/>
          <w:b/>
        </w:rPr>
        <w:t>In case intra-slot OCC is supported</w:t>
      </w:r>
      <w:r w:rsidRPr="0087669A">
        <w:rPr>
          <w:b/>
        </w:rPr>
        <w:t>, RAN1 to adapt the power control determination when OCC is enabled to consider the size of the applied OCC.</w:t>
      </w:r>
    </w:p>
    <w:p w14:paraId="32F3E35B" w14:textId="77777777" w:rsidR="009F5C8D" w:rsidRPr="0087669A" w:rsidRDefault="009F5C8D" w:rsidP="009F5C8D">
      <w:pPr>
        <w:pStyle w:val="Heading1"/>
        <w:rPr>
          <w:lang w:val="en-US"/>
        </w:rPr>
      </w:pPr>
      <w:r w:rsidRPr="0087669A">
        <w:rPr>
          <w:lang w:val="en-US"/>
        </w:rPr>
        <w:t>Conclusion</w:t>
      </w:r>
    </w:p>
    <w:p w14:paraId="5165D8ED" w14:textId="77777777" w:rsidR="009F5C8D" w:rsidRPr="0087669A" w:rsidRDefault="009F5C8D" w:rsidP="009F5C8D">
      <w:r w:rsidRPr="0087669A">
        <w:t>In this contribution we have presented our views, which is best summarized through our observations and proposals which are as follows:</w:t>
      </w:r>
    </w:p>
    <w:p w14:paraId="4B3FD5C9" w14:textId="77777777" w:rsidR="009F5C8D" w:rsidRPr="0087669A" w:rsidRDefault="009F5C8D" w:rsidP="009F5C8D">
      <w:pPr>
        <w:spacing w:line="276" w:lineRule="auto"/>
        <w:rPr>
          <w:b/>
        </w:rPr>
      </w:pPr>
      <w:r w:rsidRPr="0087669A">
        <w:rPr>
          <w:b/>
        </w:rPr>
        <w:t>Observation 1: Motivation for introducing the intra-symbol pre-DFT OCC scheme is unclear when more than 1 PRB is used for the transmission.</w:t>
      </w:r>
    </w:p>
    <w:p w14:paraId="6AF96A1E" w14:textId="77777777" w:rsidR="009F5C8D" w:rsidRDefault="009F5C8D" w:rsidP="009F5C8D">
      <w:pPr>
        <w:spacing w:line="276" w:lineRule="auto"/>
        <w:rPr>
          <w:b/>
        </w:rPr>
      </w:pPr>
      <w:r w:rsidRPr="0087669A">
        <w:rPr>
          <w:b/>
        </w:rPr>
        <w:t xml:space="preserve">Observation 2: Intra-symbol pre-DFT OCC will impact the </w:t>
      </w:r>
      <w:r>
        <w:rPr>
          <w:b/>
        </w:rPr>
        <w:t>single UE and cell throughput in both cases the TBS is scaled with the OCC size or not, rendering the scheme not suitable for uplink cell throughput enhancements.</w:t>
      </w:r>
    </w:p>
    <w:p w14:paraId="7D68E287" w14:textId="77777777" w:rsidR="009F5C8D" w:rsidRDefault="009F5C8D" w:rsidP="009F5C8D">
      <w:pPr>
        <w:spacing w:line="276" w:lineRule="auto"/>
        <w:rPr>
          <w:b/>
        </w:rPr>
      </w:pPr>
      <w:r w:rsidRPr="0087669A">
        <w:rPr>
          <w:b/>
        </w:rPr>
        <w:t>Observation 3: Intra-symbol OCC suffers from inter subcarrier emissions lowering its performance in actual deployments.</w:t>
      </w:r>
    </w:p>
    <w:p w14:paraId="3BC748F5" w14:textId="77777777" w:rsidR="009F5C8D" w:rsidRDefault="009F5C8D" w:rsidP="009F5C8D">
      <w:pPr>
        <w:rPr>
          <w:b/>
        </w:rPr>
      </w:pPr>
      <w:r w:rsidRPr="0087669A">
        <w:rPr>
          <w:b/>
        </w:rPr>
        <w:t xml:space="preserve">Observation </w:t>
      </w:r>
      <w:r>
        <w:rPr>
          <w:b/>
        </w:rPr>
        <w:t>4</w:t>
      </w:r>
      <w:r w:rsidRPr="0087669A">
        <w:rPr>
          <w:b/>
        </w:rPr>
        <w:t xml:space="preserve">: </w:t>
      </w:r>
      <w:r>
        <w:rPr>
          <w:b/>
        </w:rPr>
        <w:t>Excessive number of</w:t>
      </w:r>
      <w:r w:rsidRPr="0087669A">
        <w:rPr>
          <w:b/>
        </w:rPr>
        <w:t xml:space="preserve"> resources will be occupied by a UCI if the UCI is multiplexed on </w:t>
      </w:r>
      <w:r>
        <w:rPr>
          <w:b/>
        </w:rPr>
        <w:t>all</w:t>
      </w:r>
      <w:r w:rsidRPr="0087669A">
        <w:rPr>
          <w:b/>
        </w:rPr>
        <w:t xml:space="preserve"> PUSCH repetitions </w:t>
      </w:r>
      <w:r>
        <w:rPr>
          <w:b/>
        </w:rPr>
        <w:t>within an OCC period</w:t>
      </w:r>
      <w:r w:rsidRPr="0087669A">
        <w:rPr>
          <w:b/>
        </w:rPr>
        <w:t>. Meanwhile, scaling down the resource occupied by the UCI by OCC length will be too aggressive and impact the reliability of UCI transmission.</w:t>
      </w:r>
    </w:p>
    <w:p w14:paraId="6746B8D7" w14:textId="77777777" w:rsidR="009F5C8D" w:rsidRDefault="009F5C8D" w:rsidP="009F5C8D">
      <w:pPr>
        <w:rPr>
          <w:b/>
        </w:rPr>
      </w:pPr>
      <w:r w:rsidRPr="0087669A">
        <w:rPr>
          <w:b/>
        </w:rPr>
        <w:t xml:space="preserve">Observation </w:t>
      </w:r>
      <w:r>
        <w:rPr>
          <w:b/>
        </w:rPr>
        <w:t>5</w:t>
      </w:r>
      <w:r w:rsidRPr="0087669A">
        <w:rPr>
          <w:b/>
        </w:rPr>
        <w:t>: Based on current specification, there will be more than one CSI reference resource for a CSI report if the CSI report is multiplexed on PUSCH repetitions with OCC enabled, which is not as expected.</w:t>
      </w:r>
    </w:p>
    <w:p w14:paraId="1F2E0825" w14:textId="77777777" w:rsidR="009F5C8D" w:rsidRDefault="009F5C8D" w:rsidP="009F5C8D">
      <w:pPr>
        <w:rPr>
          <w:b/>
        </w:rPr>
      </w:pPr>
      <w:r w:rsidRPr="0087669A">
        <w:rPr>
          <w:b/>
        </w:rPr>
        <w:t xml:space="preserve">Observation </w:t>
      </w:r>
      <w:r>
        <w:rPr>
          <w:b/>
        </w:rPr>
        <w:t>6</w:t>
      </w:r>
      <w:r w:rsidRPr="0087669A">
        <w:rPr>
          <w:b/>
        </w:rPr>
        <w:t>: In the case of inter-slot (i.e. PUSCH repetitions Type A) OCC, frequency hopping might impair applicability of OCC.</w:t>
      </w:r>
    </w:p>
    <w:p w14:paraId="43FB2678" w14:textId="77777777" w:rsidR="009F5C8D" w:rsidRDefault="009F5C8D" w:rsidP="009F5C8D">
      <w:pPr>
        <w:spacing w:line="276" w:lineRule="auto"/>
        <w:rPr>
          <w:b/>
          <w:bCs/>
        </w:rPr>
      </w:pPr>
      <w:r w:rsidRPr="007F3429">
        <w:rPr>
          <w:b/>
          <w:bCs/>
        </w:rPr>
        <w:t>O</w:t>
      </w:r>
      <w:r w:rsidRPr="007F3429">
        <w:rPr>
          <w:rFonts w:hint="eastAsia"/>
          <w:b/>
          <w:bCs/>
        </w:rPr>
        <w:t xml:space="preserve">bservation </w:t>
      </w:r>
      <w:r>
        <w:rPr>
          <w:b/>
          <w:bCs/>
        </w:rPr>
        <w:t>7</w:t>
      </w:r>
      <w:r w:rsidRPr="007F3429">
        <w:rPr>
          <w:rFonts w:hint="eastAsia"/>
          <w:b/>
          <w:bCs/>
        </w:rPr>
        <w:t>:</w:t>
      </w:r>
      <w:r>
        <w:rPr>
          <w:rFonts w:hint="eastAsia"/>
          <w:b/>
          <w:bCs/>
        </w:rPr>
        <w:t xml:space="preserve"> From CFO measurement results of UEs in live network, t</w:t>
      </w:r>
      <w:r w:rsidRPr="00E77A8B">
        <w:rPr>
          <w:b/>
          <w:bCs/>
        </w:rPr>
        <w:t xml:space="preserve">he variance of CFO fluctuation is </w:t>
      </w:r>
      <w:r>
        <w:rPr>
          <w:b/>
          <w:bCs/>
        </w:rPr>
        <w:t>within tolerable range for performing UE grouping and OCC across slots</w:t>
      </w:r>
      <w:r>
        <w:rPr>
          <w:rFonts w:hint="eastAsia"/>
          <w:b/>
          <w:bCs/>
        </w:rPr>
        <w:t>.</w:t>
      </w:r>
    </w:p>
    <w:p w14:paraId="14FF97D2" w14:textId="77777777" w:rsidR="009F5C8D" w:rsidRPr="007F3429" w:rsidRDefault="009F5C8D" w:rsidP="009F5C8D">
      <w:pPr>
        <w:rPr>
          <w:b/>
          <w:bCs/>
        </w:rPr>
      </w:pPr>
      <w:r w:rsidRPr="007F3429">
        <w:rPr>
          <w:b/>
          <w:bCs/>
        </w:rPr>
        <w:t>O</w:t>
      </w:r>
      <w:r w:rsidRPr="007F3429">
        <w:rPr>
          <w:rFonts w:hint="eastAsia"/>
          <w:b/>
          <w:bCs/>
        </w:rPr>
        <w:t xml:space="preserve">bservation </w:t>
      </w:r>
      <w:r>
        <w:rPr>
          <w:b/>
          <w:bCs/>
        </w:rPr>
        <w:t>8</w:t>
      </w:r>
      <w:r w:rsidRPr="007F3429">
        <w:rPr>
          <w:rFonts w:hint="eastAsia"/>
          <w:b/>
          <w:bCs/>
        </w:rPr>
        <w:t>:</w:t>
      </w:r>
      <w:r>
        <w:rPr>
          <w:rFonts w:hint="eastAsia"/>
          <w:b/>
          <w:bCs/>
        </w:rPr>
        <w:t xml:space="preserve"> Four UE employing OCC </w:t>
      </w:r>
      <w:r>
        <w:rPr>
          <w:b/>
          <w:bCs/>
        </w:rPr>
        <w:t>across</w:t>
      </w:r>
      <w:r>
        <w:rPr>
          <w:rFonts w:hint="eastAsia"/>
          <w:b/>
          <w:bCs/>
        </w:rPr>
        <w:t xml:space="preserve"> 4 repetitions, the average BLER degradation is very marginal, even for worst UE, the degradation is about 0.5dB at target BLER of 0.02</w:t>
      </w:r>
      <w:r w:rsidRPr="00113872">
        <w:rPr>
          <w:b/>
          <w:bCs/>
        </w:rPr>
        <w:t>.</w:t>
      </w:r>
    </w:p>
    <w:p w14:paraId="2C701F0B" w14:textId="77777777" w:rsidR="009F5C8D" w:rsidRPr="0087669A" w:rsidRDefault="009F5C8D" w:rsidP="009F5C8D">
      <w:pPr>
        <w:rPr>
          <w:b/>
        </w:rPr>
      </w:pPr>
      <w:r w:rsidRPr="0087669A">
        <w:rPr>
          <w:b/>
        </w:rPr>
        <w:t xml:space="preserve">Observation </w:t>
      </w:r>
      <w:r>
        <w:rPr>
          <w:b/>
        </w:rPr>
        <w:t>9</w:t>
      </w:r>
      <w:r w:rsidRPr="0087669A">
        <w:rPr>
          <w:b/>
        </w:rPr>
        <w:t xml:space="preserve">: </w:t>
      </w:r>
      <w:proofErr w:type="spellStart"/>
      <w:r w:rsidRPr="0087669A">
        <w:rPr>
          <w:b/>
        </w:rPr>
        <w:t>Signaling</w:t>
      </w:r>
      <w:proofErr w:type="spellEnd"/>
      <w:r w:rsidRPr="0087669A">
        <w:rPr>
          <w:b/>
        </w:rPr>
        <w:t xml:space="preserve"> </w:t>
      </w:r>
      <w:proofErr w:type="spellStart"/>
      <w:r w:rsidRPr="0087669A">
        <w:rPr>
          <w:b/>
        </w:rPr>
        <w:t>and</w:t>
      </w:r>
      <w:proofErr w:type="spellEnd"/>
      <w:r w:rsidRPr="0087669A">
        <w:rPr>
          <w:b/>
        </w:rPr>
        <w:t xml:space="preserve"> indication of both UE’s capability and OCC configuration and indication need to be further discussed in RAN1.</w:t>
      </w:r>
    </w:p>
    <w:p w14:paraId="6463B4F9" w14:textId="77777777" w:rsidR="009F5C8D" w:rsidRPr="0087669A" w:rsidRDefault="009F5C8D" w:rsidP="009F5C8D">
      <w:pPr>
        <w:spacing w:line="276" w:lineRule="auto"/>
        <w:rPr>
          <w:b/>
        </w:rPr>
      </w:pPr>
      <w:r w:rsidRPr="0087669A">
        <w:rPr>
          <w:b/>
        </w:rPr>
        <w:t xml:space="preserve">Observation </w:t>
      </w:r>
      <w:r>
        <w:rPr>
          <w:b/>
        </w:rPr>
        <w:t>10</w:t>
      </w:r>
      <w:r w:rsidRPr="0087669A">
        <w:rPr>
          <w:b/>
        </w:rPr>
        <w:t>: It is crucial that the codes used for OCC are aligned to maintain orthogonality between the UEs using the same physical resources.</w:t>
      </w:r>
    </w:p>
    <w:p w14:paraId="60229556" w14:textId="77777777" w:rsidR="009F5C8D" w:rsidRPr="0087669A" w:rsidRDefault="009F5C8D" w:rsidP="009F5C8D">
      <w:r w:rsidRPr="0087669A">
        <w:rPr>
          <w:b/>
        </w:rPr>
        <w:t>Observation 1</w:t>
      </w:r>
      <w:r>
        <w:rPr>
          <w:b/>
        </w:rPr>
        <w:t>1</w:t>
      </w:r>
      <w:r w:rsidRPr="0087669A">
        <w:rPr>
          <w:b/>
        </w:rPr>
        <w:t>: Applying GNSS update during OCC time window may break OCC orthogonality.</w:t>
      </w:r>
    </w:p>
    <w:p w14:paraId="29C7FF20" w14:textId="77777777" w:rsidR="009F5C8D" w:rsidRDefault="009F5C8D" w:rsidP="009F5C8D">
      <w:pPr>
        <w:spacing w:line="276" w:lineRule="auto"/>
        <w:rPr>
          <w:b/>
        </w:rPr>
      </w:pPr>
    </w:p>
    <w:p w14:paraId="78934444" w14:textId="77777777" w:rsidR="009F5C8D" w:rsidRDefault="009F5C8D" w:rsidP="009F5C8D">
      <w:pPr>
        <w:spacing w:line="276" w:lineRule="auto"/>
        <w:rPr>
          <w:b/>
        </w:rPr>
      </w:pPr>
      <w:r w:rsidRPr="0095316D">
        <w:rPr>
          <w:b/>
        </w:rPr>
        <w:t xml:space="preserve">Proposal </w:t>
      </w:r>
      <w:r>
        <w:rPr>
          <w:b/>
        </w:rPr>
        <w:t>1:</w:t>
      </w:r>
      <w:r w:rsidRPr="0095316D">
        <w:rPr>
          <w:b/>
        </w:rPr>
        <w:t xml:space="preserve"> Confirm </w:t>
      </w:r>
      <w:r>
        <w:rPr>
          <w:b/>
        </w:rPr>
        <w:t xml:space="preserve">the </w:t>
      </w:r>
      <w:r w:rsidRPr="0095316D">
        <w:rPr>
          <w:b/>
        </w:rPr>
        <w:t xml:space="preserve">working assumption with support </w:t>
      </w:r>
      <w:r>
        <w:rPr>
          <w:b/>
        </w:rPr>
        <w:t xml:space="preserve">for </w:t>
      </w:r>
      <w:r w:rsidRPr="0095316D">
        <w:rPr>
          <w:b/>
        </w:rPr>
        <w:t xml:space="preserve">OCC length </w:t>
      </w:r>
      <w:r>
        <w:rPr>
          <w:b/>
        </w:rPr>
        <w:t>2</w:t>
      </w:r>
      <w:r w:rsidRPr="0095316D">
        <w:rPr>
          <w:b/>
        </w:rPr>
        <w:t xml:space="preserve"> with inter-slot OCC</w:t>
      </w:r>
      <w:r w:rsidRPr="0062263E">
        <w:rPr>
          <w:b/>
        </w:rPr>
        <w:t xml:space="preserve"> </w:t>
      </w:r>
      <w:r w:rsidRPr="0095316D">
        <w:rPr>
          <w:b/>
        </w:rPr>
        <w:t xml:space="preserve">to multiplex up to </w:t>
      </w:r>
      <w:r>
        <w:rPr>
          <w:b/>
        </w:rPr>
        <w:t>2</w:t>
      </w:r>
      <w:r w:rsidRPr="0095316D">
        <w:rPr>
          <w:b/>
        </w:rPr>
        <w:t xml:space="preserve"> UEs.</w:t>
      </w:r>
    </w:p>
    <w:p w14:paraId="44AED625" w14:textId="77777777" w:rsidR="009F5C8D" w:rsidRPr="00436A34" w:rsidRDefault="009F5C8D" w:rsidP="009F5C8D">
      <w:pPr>
        <w:spacing w:line="276" w:lineRule="auto"/>
        <w:rPr>
          <w:b/>
        </w:rPr>
      </w:pPr>
      <w:r w:rsidRPr="0095316D">
        <w:rPr>
          <w:b/>
        </w:rPr>
        <w:t xml:space="preserve">Proposal </w:t>
      </w:r>
      <w:r>
        <w:rPr>
          <w:b/>
        </w:rPr>
        <w:t>2:</w:t>
      </w:r>
      <w:r w:rsidRPr="0095316D">
        <w:rPr>
          <w:b/>
        </w:rPr>
        <w:t xml:space="preserve"> Confirm </w:t>
      </w:r>
      <w:r>
        <w:rPr>
          <w:b/>
        </w:rPr>
        <w:t xml:space="preserve">the </w:t>
      </w:r>
      <w:r w:rsidRPr="0095316D">
        <w:rPr>
          <w:b/>
        </w:rPr>
        <w:t>working assumption with support</w:t>
      </w:r>
      <w:r>
        <w:rPr>
          <w:b/>
        </w:rPr>
        <w:t xml:space="preserve"> for </w:t>
      </w:r>
      <w:r w:rsidRPr="0095316D">
        <w:rPr>
          <w:b/>
        </w:rPr>
        <w:t>OCC length 4 with inter-slot OCC to multiplex up to 4 UEs.</w:t>
      </w:r>
    </w:p>
    <w:p w14:paraId="025A2396" w14:textId="77777777" w:rsidR="009F5C8D" w:rsidRPr="0087669A" w:rsidRDefault="009F5C8D" w:rsidP="009F5C8D">
      <w:pPr>
        <w:rPr>
          <w:b/>
        </w:rPr>
      </w:pPr>
      <w:r w:rsidRPr="0087669A">
        <w:rPr>
          <w:b/>
        </w:rPr>
        <w:t xml:space="preserve">Proposal </w:t>
      </w:r>
      <w:r>
        <w:rPr>
          <w:b/>
        </w:rPr>
        <w:t>3</w:t>
      </w:r>
      <w:r w:rsidRPr="0087669A">
        <w:rPr>
          <w:b/>
        </w:rPr>
        <w:t>: In case intra-symbol</w:t>
      </w:r>
      <w:r>
        <w:rPr>
          <w:b/>
        </w:rPr>
        <w:t xml:space="preserve"> pre DFT-s-OFDM</w:t>
      </w:r>
      <w:r w:rsidRPr="0087669A">
        <w:rPr>
          <w:b/>
        </w:rPr>
        <w:t xml:space="preserve"> OCC is supported, RAN1 to consider scaling the parameters related to rate matching by the applied OCC size.</w:t>
      </w:r>
    </w:p>
    <w:p w14:paraId="5713D24F" w14:textId="77777777" w:rsidR="009F5C8D" w:rsidRPr="00ED7B0A" w:rsidRDefault="009F5C8D" w:rsidP="009F5C8D">
      <w:pPr>
        <w:rPr>
          <w:b/>
        </w:rPr>
      </w:pPr>
      <w:r w:rsidRPr="00ED7B0A">
        <w:rPr>
          <w:b/>
        </w:rPr>
        <w:t>Proposal</w:t>
      </w:r>
      <w:r>
        <w:rPr>
          <w:b/>
        </w:rPr>
        <w:t xml:space="preserve"> 4: For inter-slot OCC, in case a UE experiences an event that breaks phase consistency, the UE shall drop the remaining repetitions within the OCC period. </w:t>
      </w:r>
    </w:p>
    <w:p w14:paraId="2E780FF9" w14:textId="77777777" w:rsidR="009F5C8D" w:rsidRDefault="009F5C8D" w:rsidP="009F5C8D">
      <w:pPr>
        <w:keepNext/>
        <w:keepLines/>
        <w:rPr>
          <w:b/>
        </w:rPr>
      </w:pPr>
      <w:r w:rsidRPr="00ED7B0A">
        <w:rPr>
          <w:b/>
        </w:rPr>
        <w:t>Proposal</w:t>
      </w:r>
      <w:r>
        <w:rPr>
          <w:b/>
        </w:rPr>
        <w:t xml:space="preserve"> 5: For inter-slot OCC, in case a UE </w:t>
      </w:r>
      <w:proofErr w:type="gramStart"/>
      <w:r>
        <w:rPr>
          <w:b/>
        </w:rPr>
        <w:t>is able to</w:t>
      </w:r>
      <w:proofErr w:type="gramEnd"/>
      <w:r>
        <w:rPr>
          <w:b/>
        </w:rPr>
        <w:t xml:space="preserve"> foresee an event that breaks phase consistency within an OCC period, the UE shall drop the entire transmission during the given OCC period </w:t>
      </w:r>
    </w:p>
    <w:p w14:paraId="4F0983D2" w14:textId="77777777" w:rsidR="009F5C8D" w:rsidRDefault="009F5C8D" w:rsidP="009F5C8D">
      <w:pPr>
        <w:keepNext/>
        <w:keepLines/>
        <w:rPr>
          <w:b/>
        </w:rPr>
      </w:pPr>
      <w:r>
        <w:rPr>
          <w:b/>
        </w:rPr>
        <w:t>Proposal 6. RAN1 to conclude that it is not expected that the UE applies autonomous event(s) within an OCC period.</w:t>
      </w:r>
    </w:p>
    <w:p w14:paraId="3B12EA41" w14:textId="77777777" w:rsidR="009F5C8D" w:rsidRDefault="009F5C8D" w:rsidP="009F5C8D">
      <w:pPr>
        <w:spacing w:line="276" w:lineRule="auto"/>
        <w:rPr>
          <w:b/>
        </w:rPr>
      </w:pPr>
      <w:r w:rsidRPr="0087669A">
        <w:rPr>
          <w:b/>
        </w:rPr>
        <w:t xml:space="preserve">Proposal </w:t>
      </w:r>
      <w:r>
        <w:rPr>
          <w:b/>
        </w:rPr>
        <w:t>7</w:t>
      </w:r>
      <w:r w:rsidRPr="0087669A">
        <w:rPr>
          <w:b/>
        </w:rPr>
        <w:t xml:space="preserve">: </w:t>
      </w:r>
      <w:r>
        <w:rPr>
          <w:b/>
        </w:rPr>
        <w:t>Introduce scaling factor on the number of resources occupied by the multiplexed UCI, when the UCI is multiplexed in all the repetitions of an OCC period</w:t>
      </w:r>
      <w:r w:rsidRPr="0087669A">
        <w:rPr>
          <w:b/>
        </w:rPr>
        <w:t>.</w:t>
      </w:r>
    </w:p>
    <w:p w14:paraId="5FB186B8" w14:textId="77777777" w:rsidR="009F5C8D" w:rsidRDefault="009F5C8D" w:rsidP="009F5C8D">
      <w:pPr>
        <w:spacing w:line="276" w:lineRule="auto"/>
        <w:rPr>
          <w:b/>
        </w:rPr>
      </w:pPr>
      <w:r>
        <w:rPr>
          <w:b/>
        </w:rPr>
        <w:t>Proposal 8: UE handling of an event of UCI multiplexing within an OCC period is conditional to whether the scheduling DCI is received earlier than a time offset from the start of the OCC period.</w:t>
      </w:r>
    </w:p>
    <w:p w14:paraId="388A2925" w14:textId="77777777" w:rsidR="009F5C8D" w:rsidRDefault="009F5C8D" w:rsidP="009F5C8D">
      <w:pPr>
        <w:spacing w:line="276" w:lineRule="auto"/>
        <w:rPr>
          <w:b/>
        </w:rPr>
      </w:pPr>
      <w:r w:rsidRPr="00616CBB">
        <w:rPr>
          <w:b/>
        </w:rPr>
        <w:t>Proposal</w:t>
      </w:r>
      <w:r>
        <w:rPr>
          <w:b/>
        </w:rPr>
        <w:t xml:space="preserve"> 9: UE multiplexes UCI to all the repetitions of the OCC period if the scheduling DCI </w:t>
      </w:r>
      <w:r w:rsidRPr="00E53218">
        <w:rPr>
          <w:b/>
        </w:rPr>
        <w:t xml:space="preserve">is received </w:t>
      </w:r>
      <w:r>
        <w:rPr>
          <w:b/>
        </w:rPr>
        <w:t>earlier</w:t>
      </w:r>
      <w:r w:rsidRPr="00E53218">
        <w:rPr>
          <w:b/>
        </w:rPr>
        <w:t xml:space="preserve"> than a time offset from the start of the OCC period</w:t>
      </w:r>
      <w:r>
        <w:rPr>
          <w:b/>
        </w:rPr>
        <w:t>.</w:t>
      </w:r>
    </w:p>
    <w:p w14:paraId="2759444A" w14:textId="77777777" w:rsidR="009F5C8D" w:rsidRPr="005471D3" w:rsidRDefault="009F5C8D" w:rsidP="009F5C8D">
      <w:pPr>
        <w:spacing w:line="276" w:lineRule="auto"/>
        <w:rPr>
          <w:b/>
        </w:rPr>
      </w:pPr>
      <w:r w:rsidRPr="0087669A">
        <w:rPr>
          <w:b/>
        </w:rPr>
        <w:t xml:space="preserve">Proposal </w:t>
      </w:r>
      <w:r>
        <w:rPr>
          <w:b/>
        </w:rPr>
        <w:t>10</w:t>
      </w:r>
      <w:r w:rsidRPr="0087669A">
        <w:rPr>
          <w:b/>
        </w:rPr>
        <w:t xml:space="preserve">: </w:t>
      </w:r>
      <w:r>
        <w:rPr>
          <w:b/>
        </w:rPr>
        <w:t xml:space="preserve">UE postpones UCI multiplexing to the subsequent OCC period if the scheduling DCI </w:t>
      </w:r>
      <w:r w:rsidRPr="00E53218">
        <w:rPr>
          <w:b/>
        </w:rPr>
        <w:t>is received later than a time offset from the start of the OCC period</w:t>
      </w:r>
    </w:p>
    <w:p w14:paraId="269D882D" w14:textId="77777777" w:rsidR="009F5C8D" w:rsidRPr="0087669A" w:rsidRDefault="009F5C8D" w:rsidP="009F5C8D">
      <w:pPr>
        <w:spacing w:line="276" w:lineRule="auto"/>
        <w:rPr>
          <w:b/>
        </w:rPr>
      </w:pPr>
      <w:r w:rsidRPr="0087669A">
        <w:rPr>
          <w:b/>
        </w:rPr>
        <w:t xml:space="preserve">Proposal </w:t>
      </w:r>
      <w:r>
        <w:rPr>
          <w:b/>
        </w:rPr>
        <w:t>11</w:t>
      </w:r>
      <w:r w:rsidRPr="0087669A">
        <w:rPr>
          <w:b/>
        </w:rPr>
        <w:t xml:space="preserve">: RAN1 to study possible solutions to avoid multiple CSI reference resources issue when a CSI report is multiplexed on PUSCH repetitions with OCC enabled. </w:t>
      </w:r>
    </w:p>
    <w:p w14:paraId="047DF028" w14:textId="77777777" w:rsidR="009F5C8D" w:rsidRPr="0087669A" w:rsidRDefault="009F5C8D" w:rsidP="009F5C8D">
      <w:pPr>
        <w:spacing w:line="276" w:lineRule="auto"/>
        <w:rPr>
          <w:b/>
        </w:rPr>
      </w:pPr>
      <w:r w:rsidRPr="0087669A">
        <w:rPr>
          <w:b/>
        </w:rPr>
        <w:t xml:space="preserve">Proposal </w:t>
      </w:r>
      <w:r>
        <w:rPr>
          <w:b/>
        </w:rPr>
        <w:t>12</w:t>
      </w:r>
      <w:r w:rsidRPr="0087669A">
        <w:rPr>
          <w:b/>
        </w:rPr>
        <w:t xml:space="preserve">: RAN1 to </w:t>
      </w:r>
      <w:r>
        <w:rPr>
          <w:b/>
        </w:rPr>
        <w:t>adopt</w:t>
      </w:r>
      <w:r w:rsidRPr="0087669A">
        <w:rPr>
          <w:b/>
        </w:rPr>
        <w:t xml:space="preserve"> RV </w:t>
      </w:r>
      <w:r>
        <w:rPr>
          <w:b/>
        </w:rPr>
        <w:t>cycling across OCC groups (or RV groups)</w:t>
      </w:r>
      <w:r w:rsidRPr="0087669A">
        <w:rPr>
          <w:b/>
        </w:rPr>
        <w:t>.</w:t>
      </w:r>
    </w:p>
    <w:p w14:paraId="6E72DEC8" w14:textId="77777777" w:rsidR="009F5C8D" w:rsidRPr="0087669A" w:rsidRDefault="009F5C8D" w:rsidP="009F5C8D">
      <w:pPr>
        <w:rPr>
          <w:b/>
        </w:rPr>
      </w:pPr>
      <w:r w:rsidRPr="0087669A">
        <w:rPr>
          <w:b/>
        </w:rPr>
        <w:t xml:space="preserve">Proposal </w:t>
      </w:r>
      <w:r>
        <w:rPr>
          <w:b/>
        </w:rPr>
        <w:t>13</w:t>
      </w:r>
      <w:r w:rsidRPr="0087669A">
        <w:rPr>
          <w:b/>
        </w:rPr>
        <w:t>: Discuss extension of the inter-slot frequency hopping with inter-slot bundling for PUSCH feature in case of PUSCH repetitions Type A with OCC.</w:t>
      </w:r>
    </w:p>
    <w:p w14:paraId="47D99DF6" w14:textId="77777777" w:rsidR="009F5C8D" w:rsidRPr="0087669A" w:rsidRDefault="009F5C8D" w:rsidP="009F5C8D">
      <w:pPr>
        <w:spacing w:line="276" w:lineRule="auto"/>
        <w:rPr>
          <w:b/>
        </w:rPr>
      </w:pPr>
      <w:r w:rsidRPr="0087669A">
        <w:rPr>
          <w:b/>
        </w:rPr>
        <w:t xml:space="preserve">Proposal </w:t>
      </w:r>
      <w:r>
        <w:rPr>
          <w:b/>
        </w:rPr>
        <w:t>14</w:t>
      </w:r>
      <w:r w:rsidRPr="0087669A">
        <w:rPr>
          <w:b/>
        </w:rPr>
        <w:t xml:space="preserve">: RAN1 to discuss mechanisms for UE frequency offset control by the </w:t>
      </w:r>
      <w:proofErr w:type="spellStart"/>
      <w:r w:rsidRPr="0087669A">
        <w:rPr>
          <w:b/>
        </w:rPr>
        <w:t>gNB</w:t>
      </w:r>
      <w:proofErr w:type="spellEnd"/>
      <w:r w:rsidRPr="0087669A">
        <w:rPr>
          <w:b/>
        </w:rPr>
        <w:t>.</w:t>
      </w:r>
    </w:p>
    <w:p w14:paraId="028DB13A" w14:textId="77777777" w:rsidR="009F5C8D" w:rsidRPr="007F3429" w:rsidRDefault="009F5C8D" w:rsidP="009F5C8D">
      <w:pPr>
        <w:rPr>
          <w:b/>
          <w:bCs/>
        </w:rPr>
      </w:pPr>
      <w:r w:rsidRPr="007F3429">
        <w:rPr>
          <w:rFonts w:hint="eastAsia"/>
          <w:b/>
          <w:bCs/>
        </w:rPr>
        <w:t xml:space="preserve">Proposal </w:t>
      </w:r>
      <w:r>
        <w:rPr>
          <w:b/>
          <w:bCs/>
        </w:rPr>
        <w:t>15</w:t>
      </w:r>
      <w:r w:rsidRPr="007F3429">
        <w:rPr>
          <w:rFonts w:hint="eastAsia"/>
          <w:b/>
          <w:bCs/>
        </w:rPr>
        <w:t xml:space="preserve">: </w:t>
      </w:r>
      <w:r>
        <w:rPr>
          <w:rFonts w:hint="eastAsia"/>
          <w:b/>
          <w:bCs/>
        </w:rPr>
        <w:t>RAN1 to support inter-slot OCC with length 4.</w:t>
      </w:r>
    </w:p>
    <w:p w14:paraId="10D49CCB" w14:textId="77777777" w:rsidR="009F5C8D" w:rsidRPr="0087669A" w:rsidRDefault="009F5C8D" w:rsidP="009F5C8D">
      <w:pPr>
        <w:rPr>
          <w:b/>
        </w:rPr>
      </w:pPr>
      <w:r w:rsidRPr="0087669A">
        <w:rPr>
          <w:b/>
        </w:rPr>
        <w:t xml:space="preserve">Proposal </w:t>
      </w:r>
      <w:r>
        <w:rPr>
          <w:b/>
        </w:rPr>
        <w:t>16</w:t>
      </w:r>
      <w:r w:rsidRPr="0087669A">
        <w:rPr>
          <w:b/>
        </w:rPr>
        <w:t>: RAN1 to define signalling mechanisms for indication of OCC parameters based on either introducing an additional field in the DCI scheduling the PUSCH or based on repurposing some of the existing bits of the DCI scheduling the PUSCH.</w:t>
      </w:r>
    </w:p>
    <w:p w14:paraId="478FDD5B" w14:textId="77777777" w:rsidR="009F5C8D" w:rsidRPr="0087669A" w:rsidRDefault="009F5C8D" w:rsidP="009F5C8D">
      <w:pPr>
        <w:rPr>
          <w:b/>
        </w:rPr>
      </w:pPr>
      <w:r w:rsidRPr="0087669A">
        <w:rPr>
          <w:b/>
        </w:rPr>
        <w:t xml:space="preserve">Proposal </w:t>
      </w:r>
      <w:r>
        <w:rPr>
          <w:b/>
        </w:rPr>
        <w:t>17</w:t>
      </w:r>
      <w:r w:rsidRPr="0087669A">
        <w:rPr>
          <w:b/>
        </w:rPr>
        <w:t xml:space="preserve">: Dynamic DCI signalling might feature an index that specifies to the UE the position of OCC application in relation to the first PUSCH transmission. </w:t>
      </w:r>
    </w:p>
    <w:p w14:paraId="752BD315" w14:textId="77777777" w:rsidR="009F5C8D" w:rsidRPr="0087669A" w:rsidRDefault="009F5C8D" w:rsidP="009F5C8D">
      <w:pPr>
        <w:rPr>
          <w:b/>
        </w:rPr>
      </w:pPr>
      <w:r w:rsidRPr="0087669A">
        <w:rPr>
          <w:b/>
        </w:rPr>
        <w:t xml:space="preserve">Proposal </w:t>
      </w:r>
      <w:r>
        <w:rPr>
          <w:b/>
        </w:rPr>
        <w:t>18</w:t>
      </w:r>
      <w:r w:rsidRPr="0087669A">
        <w:rPr>
          <w:b/>
        </w:rPr>
        <w:t>: RAN1 to introduce OCC timing to align the time (i.e. repetitions) of OCC application among UEs scheduled on the same physical resources.</w:t>
      </w:r>
    </w:p>
    <w:p w14:paraId="2D4DC377" w14:textId="77777777" w:rsidR="009F5C8D" w:rsidRPr="0087669A" w:rsidRDefault="009F5C8D" w:rsidP="009F5C8D">
      <w:pPr>
        <w:rPr>
          <w:b/>
        </w:rPr>
      </w:pPr>
      <w:r w:rsidRPr="0087669A">
        <w:rPr>
          <w:b/>
        </w:rPr>
        <w:t xml:space="preserve">Proposal </w:t>
      </w:r>
      <w:r>
        <w:rPr>
          <w:b/>
        </w:rPr>
        <w:t>19</w:t>
      </w:r>
      <w:r w:rsidRPr="0087669A">
        <w:rPr>
          <w:b/>
        </w:rPr>
        <w:t xml:space="preserve">: RAN1 to </w:t>
      </w:r>
      <w:r w:rsidRPr="0087669A">
        <w:rPr>
          <w:rFonts w:cstheme="minorHAnsi"/>
          <w:b/>
        </w:rPr>
        <w:t>explore methods to address potential issues with GNSS update when OCC is applied. The methods should specify rules and requirement at UE side and coordination with NW to avoid timing misalignment.</w:t>
      </w:r>
      <w:r w:rsidRPr="0087669A">
        <w:rPr>
          <w:b/>
        </w:rPr>
        <w:t xml:space="preserve"> </w:t>
      </w:r>
    </w:p>
    <w:p w14:paraId="1B50895E" w14:textId="77777777" w:rsidR="009F5C8D" w:rsidRPr="0087669A" w:rsidRDefault="009F5C8D" w:rsidP="009F5C8D">
      <w:pPr>
        <w:spacing w:line="276" w:lineRule="auto"/>
      </w:pPr>
      <w:r w:rsidRPr="0087669A">
        <w:rPr>
          <w:b/>
        </w:rPr>
        <w:t xml:space="preserve">Proposal </w:t>
      </w:r>
      <w:r>
        <w:rPr>
          <w:b/>
        </w:rPr>
        <w:t>20</w:t>
      </w:r>
      <w:r w:rsidRPr="0087669A">
        <w:rPr>
          <w:b/>
        </w:rPr>
        <w:t xml:space="preserve">: </w:t>
      </w:r>
      <w:r w:rsidRPr="0087669A">
        <w:rPr>
          <w:rStyle w:val="ui-provider"/>
          <w:b/>
        </w:rPr>
        <w:t>In case intra-slot OCC is supported</w:t>
      </w:r>
      <w:r w:rsidRPr="0087669A">
        <w:rPr>
          <w:b/>
        </w:rPr>
        <w:t>, RAN1 to adapt the power control determination when OCC is enabled to consider the size of the applied OCC.</w:t>
      </w:r>
    </w:p>
    <w:p w14:paraId="7BB2AC84" w14:textId="77777777" w:rsidR="009F5C8D" w:rsidRPr="0087669A" w:rsidRDefault="009F5C8D" w:rsidP="009F5C8D">
      <w:pPr>
        <w:spacing w:line="276" w:lineRule="auto"/>
        <w:rPr>
          <w:b/>
        </w:rPr>
      </w:pPr>
    </w:p>
    <w:p w14:paraId="10914E33" w14:textId="77777777" w:rsidR="009F5C8D" w:rsidRPr="0087669A" w:rsidRDefault="009F5C8D" w:rsidP="009F5C8D">
      <w:pPr>
        <w:pStyle w:val="Heading1"/>
        <w:numPr>
          <w:ilvl w:val="0"/>
          <w:numId w:val="0"/>
        </w:numPr>
        <w:ind w:left="432" w:hanging="432"/>
        <w:rPr>
          <w:lang w:val="en-US"/>
        </w:rPr>
      </w:pPr>
      <w:r w:rsidRPr="0087669A">
        <w:rPr>
          <w:lang w:val="en-US"/>
        </w:rPr>
        <w:t>References</w:t>
      </w:r>
    </w:p>
    <w:bookmarkStart w:id="14" w:name="_Ref100147501"/>
    <w:bookmarkStart w:id="15" w:name="_Ref61377968"/>
    <w:bookmarkStart w:id="16" w:name="_Ref158645053"/>
    <w:p w14:paraId="3171B2F3" w14:textId="77777777" w:rsidR="009F5C8D" w:rsidRPr="0087669A" w:rsidRDefault="009F5C8D" w:rsidP="009F5C8D">
      <w:pPr>
        <w:pStyle w:val="ListParagraph"/>
        <w:widowControl w:val="0"/>
        <w:numPr>
          <w:ilvl w:val="0"/>
          <w:numId w:val="43"/>
        </w:numPr>
        <w:spacing w:after="160" w:line="276" w:lineRule="auto"/>
        <w:jc w:val="both"/>
        <w:rPr>
          <w:sz w:val="20"/>
          <w:szCs w:val="20"/>
          <w:lang w:val="en-US"/>
        </w:rPr>
      </w:pPr>
      <w:r w:rsidRPr="0087669A">
        <w:rPr>
          <w:sz w:val="20"/>
          <w:szCs w:val="20"/>
          <w:lang w:val="en-US"/>
        </w:rPr>
        <w:fldChar w:fldCharType="begin"/>
      </w:r>
      <w:r w:rsidRPr="0087669A">
        <w:rPr>
          <w:sz w:val="20"/>
          <w:szCs w:val="20"/>
          <w:lang w:val="en-US"/>
        </w:rPr>
        <w:instrText>HYPERLINK "https://www.3gpp.org/ftp/TSG_RAN/TSG_RAN/TSGR_104/Docs/RP-241667.zip"</w:instrText>
      </w:r>
      <w:r w:rsidRPr="0087669A">
        <w:rPr>
          <w:sz w:val="20"/>
          <w:szCs w:val="20"/>
          <w:lang w:val="en-US"/>
        </w:rPr>
      </w:r>
      <w:r w:rsidRPr="0087669A">
        <w:rPr>
          <w:sz w:val="20"/>
          <w:szCs w:val="20"/>
          <w:lang w:val="en-US"/>
        </w:rPr>
        <w:fldChar w:fldCharType="separate"/>
      </w:r>
      <w:r w:rsidRPr="0087669A">
        <w:rPr>
          <w:rStyle w:val="Hyperlink"/>
          <w:sz w:val="20"/>
          <w:szCs w:val="20"/>
          <w:lang w:val="en-US"/>
        </w:rPr>
        <w:t>RP-241667</w:t>
      </w:r>
      <w:r w:rsidRPr="0087669A">
        <w:rPr>
          <w:sz w:val="20"/>
          <w:szCs w:val="20"/>
          <w:lang w:val="en-US"/>
        </w:rPr>
        <w:fldChar w:fldCharType="end"/>
      </w:r>
      <w:proofErr w:type="gramStart"/>
      <w:r w:rsidRPr="0087669A">
        <w:rPr>
          <w:sz w:val="20"/>
          <w:szCs w:val="20"/>
          <w:lang w:val="en-US"/>
        </w:rPr>
        <w:t>, ”New</w:t>
      </w:r>
      <w:proofErr w:type="gramEnd"/>
      <w:r w:rsidRPr="0087669A">
        <w:rPr>
          <w:sz w:val="20"/>
          <w:szCs w:val="20"/>
          <w:lang w:val="en-US"/>
        </w:rPr>
        <w:t xml:space="preserve"> WID: Non-Terrestrial Networks (NTN) for NR Phase 3”</w:t>
      </w:r>
      <w:bookmarkEnd w:id="14"/>
      <w:bookmarkEnd w:id="15"/>
      <w:bookmarkEnd w:id="16"/>
    </w:p>
    <w:p w14:paraId="71EAE57F" w14:textId="77777777" w:rsidR="009F5C8D" w:rsidRPr="0087669A" w:rsidRDefault="009F5C8D" w:rsidP="009F5C8D">
      <w:pPr>
        <w:pStyle w:val="ListParagraph"/>
        <w:widowControl w:val="0"/>
        <w:numPr>
          <w:ilvl w:val="0"/>
          <w:numId w:val="43"/>
        </w:numPr>
        <w:spacing w:after="160" w:line="276" w:lineRule="auto"/>
        <w:jc w:val="both"/>
        <w:rPr>
          <w:sz w:val="20"/>
          <w:szCs w:val="20"/>
          <w:lang w:val="en-US"/>
        </w:rPr>
      </w:pPr>
      <w:r w:rsidRPr="0087669A">
        <w:rPr>
          <w:sz w:val="20"/>
          <w:szCs w:val="20"/>
          <w:lang w:val="en-US"/>
        </w:rPr>
        <w:t>R1-2209970, “Design for increased number of orthogonal DMRS ports”</w:t>
      </w:r>
    </w:p>
    <w:p w14:paraId="5B733571" w14:textId="77777777" w:rsidR="009F5C8D" w:rsidRPr="0087669A" w:rsidRDefault="009F5C8D" w:rsidP="009F5C8D">
      <w:pPr>
        <w:pStyle w:val="ListParagraph"/>
        <w:widowControl w:val="0"/>
        <w:numPr>
          <w:ilvl w:val="0"/>
          <w:numId w:val="43"/>
        </w:numPr>
        <w:spacing w:after="160" w:line="276" w:lineRule="auto"/>
        <w:jc w:val="both"/>
        <w:rPr>
          <w:sz w:val="20"/>
          <w:szCs w:val="20"/>
          <w:lang w:val="en-US"/>
        </w:rPr>
      </w:pPr>
      <w:r w:rsidRPr="0087669A">
        <w:rPr>
          <w:sz w:val="20"/>
          <w:szCs w:val="20"/>
          <w:lang w:val="en-US"/>
        </w:rPr>
        <w:t>3GPP TSG RAN WG1 #116, RAN1 chair’s notes</w:t>
      </w:r>
    </w:p>
    <w:p w14:paraId="1F1B30FE" w14:textId="77777777" w:rsidR="009F5C8D" w:rsidRPr="00B7321B" w:rsidRDefault="009F5C8D" w:rsidP="008207FD">
      <w:pPr>
        <w:rPr>
          <w:rFonts w:ascii="Arial" w:hAnsi="Arial" w:cs="Arial"/>
          <w:b/>
          <w:bCs/>
          <w:sz w:val="24"/>
          <w:szCs w:val="24"/>
          <w:lang w:val="en-US"/>
        </w:rPr>
      </w:pPr>
    </w:p>
    <w:sectPr w:rsidR="009F5C8D"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B0A9A" w14:textId="77777777" w:rsidR="00C91D0F" w:rsidRDefault="00C91D0F">
      <w:r>
        <w:separator/>
      </w:r>
    </w:p>
  </w:endnote>
  <w:endnote w:type="continuationSeparator" w:id="0">
    <w:p w14:paraId="1934D989" w14:textId="77777777" w:rsidR="00C91D0F" w:rsidRDefault="00C91D0F">
      <w:r>
        <w:continuationSeparator/>
      </w:r>
    </w:p>
  </w:endnote>
  <w:endnote w:type="continuationNotice" w:id="1">
    <w:p w14:paraId="1D8C50CF" w14:textId="77777777" w:rsidR="00C91D0F" w:rsidRDefault="00C91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A4F25" w14:textId="77777777" w:rsidR="00C91D0F" w:rsidRDefault="00C91D0F">
      <w:r>
        <w:separator/>
      </w:r>
    </w:p>
  </w:footnote>
  <w:footnote w:type="continuationSeparator" w:id="0">
    <w:p w14:paraId="04F37914" w14:textId="77777777" w:rsidR="00C91D0F" w:rsidRDefault="00C91D0F">
      <w:r>
        <w:continuationSeparator/>
      </w:r>
    </w:p>
  </w:footnote>
  <w:footnote w:type="continuationNotice" w:id="1">
    <w:p w14:paraId="2E5ABA9C" w14:textId="77777777" w:rsidR="00C91D0F" w:rsidRDefault="00C91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B76794"/>
    <w:multiLevelType w:val="multilevel"/>
    <w:tmpl w:val="D3CA994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454F62"/>
    <w:multiLevelType w:val="multilevel"/>
    <w:tmpl w:val="53FAF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28187C"/>
    <w:multiLevelType w:val="hybridMultilevel"/>
    <w:tmpl w:val="113A1BDC"/>
    <w:lvl w:ilvl="0" w:tplc="06FC7514">
      <w:start w:val="1"/>
      <w:numFmt w:val="bullet"/>
      <w:lvlText w:val=""/>
      <w:lvlJc w:val="left"/>
      <w:pPr>
        <w:tabs>
          <w:tab w:val="num" w:pos="720"/>
        </w:tabs>
        <w:ind w:left="720" w:hanging="360"/>
      </w:pPr>
      <w:rPr>
        <w:rFonts w:ascii="Symbol" w:hAnsi="Symbol" w:hint="default"/>
      </w:rPr>
    </w:lvl>
    <w:lvl w:ilvl="1" w:tplc="F7B8FB16">
      <w:numFmt w:val="bullet"/>
      <w:lvlText w:val="o"/>
      <w:lvlJc w:val="left"/>
      <w:pPr>
        <w:tabs>
          <w:tab w:val="num" w:pos="1440"/>
        </w:tabs>
        <w:ind w:left="1440" w:hanging="360"/>
      </w:pPr>
      <w:rPr>
        <w:rFonts w:ascii="Courier New" w:hAnsi="Courier New" w:hint="default"/>
      </w:rPr>
    </w:lvl>
    <w:lvl w:ilvl="2" w:tplc="193096D8" w:tentative="1">
      <w:start w:val="1"/>
      <w:numFmt w:val="bullet"/>
      <w:lvlText w:val=""/>
      <w:lvlJc w:val="left"/>
      <w:pPr>
        <w:tabs>
          <w:tab w:val="num" w:pos="2160"/>
        </w:tabs>
        <w:ind w:left="2160" w:hanging="360"/>
      </w:pPr>
      <w:rPr>
        <w:rFonts w:ascii="Symbol" w:hAnsi="Symbol" w:hint="default"/>
      </w:rPr>
    </w:lvl>
    <w:lvl w:ilvl="3" w:tplc="54862B10" w:tentative="1">
      <w:start w:val="1"/>
      <w:numFmt w:val="bullet"/>
      <w:lvlText w:val=""/>
      <w:lvlJc w:val="left"/>
      <w:pPr>
        <w:tabs>
          <w:tab w:val="num" w:pos="2880"/>
        </w:tabs>
        <w:ind w:left="2880" w:hanging="360"/>
      </w:pPr>
      <w:rPr>
        <w:rFonts w:ascii="Symbol" w:hAnsi="Symbol" w:hint="default"/>
      </w:rPr>
    </w:lvl>
    <w:lvl w:ilvl="4" w:tplc="7902C540" w:tentative="1">
      <w:start w:val="1"/>
      <w:numFmt w:val="bullet"/>
      <w:lvlText w:val=""/>
      <w:lvlJc w:val="left"/>
      <w:pPr>
        <w:tabs>
          <w:tab w:val="num" w:pos="3600"/>
        </w:tabs>
        <w:ind w:left="3600" w:hanging="360"/>
      </w:pPr>
      <w:rPr>
        <w:rFonts w:ascii="Symbol" w:hAnsi="Symbol" w:hint="default"/>
      </w:rPr>
    </w:lvl>
    <w:lvl w:ilvl="5" w:tplc="D422B9FE" w:tentative="1">
      <w:start w:val="1"/>
      <w:numFmt w:val="bullet"/>
      <w:lvlText w:val=""/>
      <w:lvlJc w:val="left"/>
      <w:pPr>
        <w:tabs>
          <w:tab w:val="num" w:pos="4320"/>
        </w:tabs>
        <w:ind w:left="4320" w:hanging="360"/>
      </w:pPr>
      <w:rPr>
        <w:rFonts w:ascii="Symbol" w:hAnsi="Symbol" w:hint="default"/>
      </w:rPr>
    </w:lvl>
    <w:lvl w:ilvl="6" w:tplc="B8FE86C4" w:tentative="1">
      <w:start w:val="1"/>
      <w:numFmt w:val="bullet"/>
      <w:lvlText w:val=""/>
      <w:lvlJc w:val="left"/>
      <w:pPr>
        <w:tabs>
          <w:tab w:val="num" w:pos="5040"/>
        </w:tabs>
        <w:ind w:left="5040" w:hanging="360"/>
      </w:pPr>
      <w:rPr>
        <w:rFonts w:ascii="Symbol" w:hAnsi="Symbol" w:hint="default"/>
      </w:rPr>
    </w:lvl>
    <w:lvl w:ilvl="7" w:tplc="7A1C1100" w:tentative="1">
      <w:start w:val="1"/>
      <w:numFmt w:val="bullet"/>
      <w:lvlText w:val=""/>
      <w:lvlJc w:val="left"/>
      <w:pPr>
        <w:tabs>
          <w:tab w:val="num" w:pos="5760"/>
        </w:tabs>
        <w:ind w:left="5760" w:hanging="360"/>
      </w:pPr>
      <w:rPr>
        <w:rFonts w:ascii="Symbol" w:hAnsi="Symbol" w:hint="default"/>
      </w:rPr>
    </w:lvl>
    <w:lvl w:ilvl="8" w:tplc="AA6C72D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21"/>
  </w:num>
  <w:num w:numId="3" w16cid:durableId="1559780918">
    <w:abstractNumId w:val="1"/>
  </w:num>
  <w:num w:numId="4" w16cid:durableId="718750690">
    <w:abstractNumId w:val="35"/>
  </w:num>
  <w:num w:numId="5" w16cid:durableId="1547567976">
    <w:abstractNumId w:val="19"/>
  </w:num>
  <w:num w:numId="6" w16cid:durableId="1485706495">
    <w:abstractNumId w:val="34"/>
  </w:num>
  <w:num w:numId="7" w16cid:durableId="1709142021">
    <w:abstractNumId w:val="18"/>
  </w:num>
  <w:num w:numId="8" w16cid:durableId="1316760466">
    <w:abstractNumId w:val="30"/>
  </w:num>
  <w:num w:numId="9" w16cid:durableId="440952079">
    <w:abstractNumId w:val="26"/>
  </w:num>
  <w:num w:numId="10" w16cid:durableId="1177697182">
    <w:abstractNumId w:val="37"/>
  </w:num>
  <w:num w:numId="11" w16cid:durableId="50622417">
    <w:abstractNumId w:val="32"/>
  </w:num>
  <w:num w:numId="12" w16cid:durableId="1302345153">
    <w:abstractNumId w:val="36"/>
  </w:num>
  <w:num w:numId="13" w16cid:durableId="1965308432">
    <w:abstractNumId w:val="15"/>
  </w:num>
  <w:num w:numId="14" w16cid:durableId="1182354916">
    <w:abstractNumId w:val="7"/>
  </w:num>
  <w:num w:numId="15" w16cid:durableId="1501045113">
    <w:abstractNumId w:val="5"/>
  </w:num>
  <w:num w:numId="16" w16cid:durableId="1353458069">
    <w:abstractNumId w:val="40"/>
  </w:num>
  <w:num w:numId="17" w16cid:durableId="456678639">
    <w:abstractNumId w:val="0"/>
  </w:num>
  <w:num w:numId="18" w16cid:durableId="146094901">
    <w:abstractNumId w:val="24"/>
  </w:num>
  <w:num w:numId="19" w16cid:durableId="933244442">
    <w:abstractNumId w:val="27"/>
  </w:num>
  <w:num w:numId="20" w16cid:durableId="872618463">
    <w:abstractNumId w:val="22"/>
  </w:num>
  <w:num w:numId="21" w16cid:durableId="1417170195">
    <w:abstractNumId w:val="38"/>
  </w:num>
  <w:num w:numId="22" w16cid:durableId="1839999773">
    <w:abstractNumId w:val="41"/>
  </w:num>
  <w:num w:numId="23" w16cid:durableId="1428695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2"/>
  </w:num>
  <w:num w:numId="27" w16cid:durableId="438570035">
    <w:abstractNumId w:val="16"/>
  </w:num>
  <w:num w:numId="28" w16cid:durableId="1889340046">
    <w:abstractNumId w:val="11"/>
  </w:num>
  <w:num w:numId="29" w16cid:durableId="1935703544">
    <w:abstractNumId w:val="31"/>
  </w:num>
  <w:num w:numId="30" w16cid:durableId="1830707453">
    <w:abstractNumId w:val="2"/>
  </w:num>
  <w:num w:numId="31" w16cid:durableId="871918329">
    <w:abstractNumId w:val="4"/>
  </w:num>
  <w:num w:numId="32" w16cid:durableId="918758943">
    <w:abstractNumId w:val="28"/>
  </w:num>
  <w:num w:numId="33" w16cid:durableId="955402489">
    <w:abstractNumId w:val="33"/>
  </w:num>
  <w:num w:numId="34" w16cid:durableId="1288005063">
    <w:abstractNumId w:val="23"/>
  </w:num>
  <w:num w:numId="35" w16cid:durableId="1943226331">
    <w:abstractNumId w:val="29"/>
  </w:num>
  <w:num w:numId="36" w16cid:durableId="1163467163">
    <w:abstractNumId w:val="39"/>
  </w:num>
  <w:num w:numId="37" w16cid:durableId="1033992767">
    <w:abstractNumId w:val="6"/>
  </w:num>
  <w:num w:numId="38" w16cid:durableId="1748382395">
    <w:abstractNumId w:val="33"/>
  </w:num>
  <w:num w:numId="39" w16cid:durableId="1610431453">
    <w:abstractNumId w:val="39"/>
  </w:num>
  <w:num w:numId="40" w16cid:durableId="993415652">
    <w:abstractNumId w:val="13"/>
  </w:num>
  <w:num w:numId="41" w16cid:durableId="1856187531">
    <w:abstractNumId w:val="14"/>
  </w:num>
  <w:num w:numId="42" w16cid:durableId="2108623176">
    <w:abstractNumId w:val="17"/>
  </w:num>
  <w:num w:numId="43" w16cid:durableId="1457216582">
    <w:abstractNumId w:val="8"/>
  </w:num>
  <w:num w:numId="44" w16cid:durableId="29958521">
    <w:abstractNumId w:val="10"/>
  </w:num>
  <w:num w:numId="45" w16cid:durableId="2144083030">
    <w:abstractNumId w:val="3"/>
  </w:num>
  <w:num w:numId="46" w16cid:durableId="138957165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3C8"/>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6F"/>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5C8D"/>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BCA"/>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7D5"/>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9F5C8D"/>
    <w:rPr>
      <w:rFonts w:ascii="Arial" w:hAnsi="Arial"/>
      <w:sz w:val="28"/>
      <w:lang w:val="en-GB"/>
    </w:rPr>
  </w:style>
  <w:style w:type="character" w:customStyle="1" w:styleId="ui-provider">
    <w:name w:val="ui-provider"/>
    <w:basedOn w:val="DefaultParagraphFont"/>
    <w:rsid w:val="009F5C8D"/>
  </w:style>
  <w:style w:type="character" w:customStyle="1" w:styleId="B2Char">
    <w:name w:val="B2 Char"/>
    <w:link w:val="B2"/>
    <w:qFormat/>
    <w:rsid w:val="009F5C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RBI5PAMIO524-1616901215-30706</_dlc_DocId>
    <_dlc_DocIdUrl xmlns="71c5aaf6-e6ce-465b-b873-5148d2a4c105">
      <Url>https://nokia.sharepoint.com/sites/gxp/_layouts/15/DocIdRedir.aspx?ID=RBI5PAMIO524-1616901215-30706</Url>
      <Description>RBI5PAMIO524-1616901215-30706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infopath/2007/PartnerControl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http://schemas.openxmlformats.org/package/2006/metadata/core-properties"/>
    <ds:schemaRef ds:uri="71c5aaf6-e6ce-465b-b873-5148d2a4c105"/>
    <ds:schemaRef ds:uri="7275bb01-7583-478d-bc14-e839a2dd5989"/>
    <ds:schemaRef ds:uri="3f2ce089-3858-4176-9a21-a30f9204848e"/>
    <ds:schemaRef ds:uri="http://purl.org/dc/elements/1.1/"/>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18</Pages>
  <Words>7211</Words>
  <Characters>36814</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4</cp:revision>
  <cp:lastPrinted>2016-06-21T00:35:00Z</cp:lastPrinted>
  <dcterms:created xsi:type="dcterms:W3CDTF">2024-11-08T18:43:00Z</dcterms:created>
  <dcterms:modified xsi:type="dcterms:W3CDTF">2024-11-08T18:47:00Z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2b2a5f2b-8d91-4afb-a6d1-8db9183b30a0</vt:lpwstr>
  </property>
  <property fmtid="{D5CDD505-2E9C-101B-9397-08002B2CF9AE}" pid="9" name="MediaServiceImageTags">
    <vt:lpwstr/>
  </property>
</Properties>
</file>