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86254" w14:textId="0B4EBF35" w:rsidR="005F25AF" w:rsidRPr="00222D66" w:rsidRDefault="005F25AF" w:rsidP="005F25AF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>
        <w:rPr>
          <w:rFonts w:cs="Arial"/>
          <w:bCs/>
          <w:sz w:val="22"/>
        </w:rPr>
        <w:t>-RAN</w:t>
      </w:r>
      <w:r w:rsidRPr="00222D66">
        <w:rPr>
          <w:rFonts w:cs="Arial"/>
          <w:bCs/>
          <w:sz w:val="22"/>
        </w:rPr>
        <w:t xml:space="preserve"> Meeting</w:t>
      </w:r>
      <w:r>
        <w:rPr>
          <w:rFonts w:cs="Arial"/>
          <w:bCs/>
          <w:sz w:val="22"/>
        </w:rPr>
        <w:t xml:space="preserve"> #106</w:t>
      </w:r>
      <w:r w:rsidRPr="00222D66">
        <w:rPr>
          <w:rFonts w:cs="Arial"/>
          <w:bCs/>
          <w:sz w:val="22"/>
        </w:rPr>
        <w:tab/>
        <w:t xml:space="preserve">Tdoc </w:t>
      </w:r>
      <w:r w:rsidRPr="007E6BF2">
        <w:rPr>
          <w:rFonts w:cs="Arial"/>
          <w:bCs/>
          <w:sz w:val="22"/>
        </w:rPr>
        <w:t>RP-24</w:t>
      </w:r>
      <w:r>
        <w:rPr>
          <w:rFonts w:cs="Arial"/>
          <w:bCs/>
          <w:sz w:val="22"/>
        </w:rPr>
        <w:t>2531</w:t>
      </w:r>
    </w:p>
    <w:p w14:paraId="0BF127F4" w14:textId="77777777" w:rsidR="005F25AF" w:rsidRDefault="005F25AF" w:rsidP="005F25AF">
      <w:pPr>
        <w:pStyle w:val="Header"/>
        <w:tabs>
          <w:tab w:val="right" w:pos="9498"/>
        </w:tabs>
        <w:rPr>
          <w:rFonts w:cs="Arial"/>
          <w:b w:val="0"/>
          <w:color w:val="0000FF"/>
        </w:rPr>
      </w:pPr>
      <w:r w:rsidRPr="007E6BF2">
        <w:rPr>
          <w:rFonts w:cs="Arial"/>
          <w:bCs/>
          <w:sz w:val="22"/>
        </w:rPr>
        <w:t xml:space="preserve">Madrid, Spain, 9th – 12th December 2024 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49B9870A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</w:r>
      <w:r w:rsidR="0041111E" w:rsidRPr="0041111E">
        <w:rPr>
          <w:rFonts w:ascii="Arial" w:hAnsi="Arial" w:cs="Arial"/>
          <w:b/>
        </w:rPr>
        <w:t>TS 37.579-5 version 1.0.0 on Mission Critical (MC) services; Part 5: Abstract test suite (ATS)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64020ED5" w14:textId="730A3FA3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14594">
        <w:rPr>
          <w:rFonts w:ascii="Arial" w:hAnsi="Arial" w:cs="Arial"/>
          <w:b/>
        </w:rPr>
        <w:t>MCC TF160</w:t>
      </w:r>
    </w:p>
    <w:p w14:paraId="3DFFF84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FE512D7" w14:textId="66776247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5F25AF">
        <w:rPr>
          <w:rFonts w:ascii="Arial" w:hAnsi="Arial" w:cs="Arial"/>
          <w:b/>
        </w:rPr>
        <w:t>13.3.11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0D022B6B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3EC128A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C555D">
        <w:rPr>
          <w:rFonts w:ascii="Arial" w:hAnsi="Arial" w:cs="Arial"/>
          <w:b/>
        </w:rPr>
        <w:t>Approval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 xml:space="preserve">MCPTT, </w:t>
      </w:r>
      <w:proofErr w:type="spellStart"/>
      <w:r w:rsidRPr="002622FA">
        <w:rPr>
          <w:sz w:val="24"/>
        </w:rPr>
        <w:t>MCVideo</w:t>
      </w:r>
      <w:proofErr w:type="spellEnd"/>
      <w:r w:rsidRPr="002622FA">
        <w:rPr>
          <w:sz w:val="24"/>
        </w:rPr>
        <w:t xml:space="preserve"> and </w:t>
      </w:r>
      <w:proofErr w:type="spellStart"/>
      <w:r w:rsidRPr="002622FA">
        <w:rPr>
          <w:sz w:val="24"/>
        </w:rPr>
        <w:t>MCData</w:t>
      </w:r>
      <w:proofErr w:type="spellEnd"/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05013DE2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 TS 36.579-</w:t>
      </w:r>
      <w:r w:rsidR="00B06015">
        <w:rPr>
          <w:sz w:val="24"/>
        </w:rPr>
        <w:t>5 version 17.7.0</w:t>
      </w:r>
      <w:r w:rsidRPr="002622FA">
        <w:rPr>
          <w:sz w:val="24"/>
        </w:rPr>
        <w:t xml:space="preserve"> </w:t>
      </w:r>
      <w:r w:rsidR="004C555D">
        <w:rPr>
          <w:sz w:val="24"/>
        </w:rPr>
        <w:t>has been</w:t>
      </w:r>
      <w:r w:rsidRPr="002622FA">
        <w:rPr>
          <w:sz w:val="24"/>
        </w:rPr>
        <w:t xml:space="preserve"> transferred to the corresponding proposed TS 37.579-</w:t>
      </w:r>
      <w:r w:rsidR="00B06015">
        <w:rPr>
          <w:sz w:val="24"/>
        </w:rPr>
        <w:t>5</w:t>
      </w:r>
      <w:r w:rsidRPr="002622FA">
        <w:rPr>
          <w:sz w:val="24"/>
        </w:rPr>
        <w:t xml:space="preserve"> specification. </w:t>
      </w:r>
      <w:r w:rsidR="004C555D">
        <w:rPr>
          <w:sz w:val="24"/>
        </w:rPr>
        <w:t>Then, on top of it RAN5#105-agreed CR R5-24</w:t>
      </w:r>
      <w:r w:rsidR="0051179B">
        <w:rPr>
          <w:sz w:val="24"/>
        </w:rPr>
        <w:t>6420 (36.579-5 CR#0123) has been implemented to create TS 37.579-5 version 1.0.</w:t>
      </w:r>
      <w:r w:rsidR="00AD5023">
        <w:rPr>
          <w:sz w:val="24"/>
        </w:rPr>
        <w:t>0.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104CEC4A" w14:textId="77777777" w:rsidR="005F25AF" w:rsidRDefault="005F25AF" w:rsidP="005F25A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72118BE7" w14:textId="147753B5" w:rsidR="005F25AF" w:rsidRDefault="005F25AF" w:rsidP="005F25AF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This is the first time this specification is presented</w:t>
      </w:r>
      <w:r w:rsidR="003928D1">
        <w:rPr>
          <w:sz w:val="24"/>
        </w:rPr>
        <w:t xml:space="preserve"> to TSG RAN</w:t>
      </w:r>
      <w:r w:rsidRPr="009840E5">
        <w:rPr>
          <w:sz w:val="24"/>
        </w:rPr>
        <w:t>.</w:t>
      </w:r>
    </w:p>
    <w:p w14:paraId="751AAD15" w14:textId="77777777" w:rsidR="005F25AF" w:rsidRPr="009840E5" w:rsidRDefault="005F25AF" w:rsidP="005F25AF">
      <w:pPr>
        <w:tabs>
          <w:tab w:val="left" w:pos="3119"/>
        </w:tabs>
        <w:rPr>
          <w:sz w:val="24"/>
        </w:rPr>
      </w:pPr>
    </w:p>
    <w:p w14:paraId="2630FF87" w14:textId="77777777" w:rsidR="005F25AF" w:rsidRDefault="005F25AF" w:rsidP="005F25A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C79304" w14:textId="7A3D3D6B" w:rsidR="005F25AF" w:rsidRPr="0042659E" w:rsidRDefault="005F25AF" w:rsidP="005F25AF">
      <w:pPr>
        <w:tabs>
          <w:tab w:val="left" w:pos="3119"/>
        </w:tabs>
        <w:rPr>
          <w:sz w:val="24"/>
        </w:rPr>
      </w:pPr>
      <w:r>
        <w:rPr>
          <w:sz w:val="24"/>
        </w:rPr>
        <w:t>F</w:t>
      </w:r>
      <w:r w:rsidRPr="00B60514">
        <w:rPr>
          <w:sz w:val="24"/>
        </w:rPr>
        <w:t>urther CRs will be brought</w:t>
      </w:r>
      <w:r>
        <w:rPr>
          <w:sz w:val="24"/>
        </w:rPr>
        <w:t xml:space="preserve"> to this specification </w:t>
      </w:r>
      <w:r w:rsidRPr="00B60514">
        <w:rPr>
          <w:sz w:val="24"/>
        </w:rPr>
        <w:t>until Dec</w:t>
      </w:r>
      <w:r w:rsidR="00A846D6">
        <w:rPr>
          <w:sz w:val="24"/>
        </w:rPr>
        <w:t>ember 20</w:t>
      </w:r>
      <w:r w:rsidRPr="00B60514">
        <w:rPr>
          <w:sz w:val="24"/>
        </w:rPr>
        <w:t>25 to</w:t>
      </w:r>
      <w:r>
        <w:rPr>
          <w:sz w:val="24"/>
        </w:rPr>
        <w:t xml:space="preserve"> add</w:t>
      </w:r>
      <w:r w:rsidRPr="00B60514">
        <w:rPr>
          <w:sz w:val="24"/>
        </w:rPr>
        <w:t xml:space="preserve"> NR related </w:t>
      </w:r>
      <w:r w:rsidR="00A846D6">
        <w:rPr>
          <w:sz w:val="24"/>
        </w:rPr>
        <w:t>contents</w:t>
      </w:r>
      <w:r>
        <w:rPr>
          <w:sz w:val="24"/>
        </w:rPr>
        <w:t>.</w:t>
      </w:r>
    </w:p>
    <w:p w14:paraId="3151423F" w14:textId="77777777" w:rsidR="003D3AD9" w:rsidRDefault="003D3AD9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197D28"/>
    <w:rsid w:val="00201520"/>
    <w:rsid w:val="00222D66"/>
    <w:rsid w:val="002622FA"/>
    <w:rsid w:val="002B09A1"/>
    <w:rsid w:val="00324211"/>
    <w:rsid w:val="003928D1"/>
    <w:rsid w:val="003D3AD9"/>
    <w:rsid w:val="00402DC5"/>
    <w:rsid w:val="0041111E"/>
    <w:rsid w:val="00441822"/>
    <w:rsid w:val="0045428D"/>
    <w:rsid w:val="00477EA7"/>
    <w:rsid w:val="004C555D"/>
    <w:rsid w:val="0051179B"/>
    <w:rsid w:val="00523EDE"/>
    <w:rsid w:val="005F25AF"/>
    <w:rsid w:val="007323D2"/>
    <w:rsid w:val="00762323"/>
    <w:rsid w:val="008255AD"/>
    <w:rsid w:val="00845E3A"/>
    <w:rsid w:val="009830A8"/>
    <w:rsid w:val="00A846D6"/>
    <w:rsid w:val="00AD5023"/>
    <w:rsid w:val="00B06015"/>
    <w:rsid w:val="00B35F26"/>
    <w:rsid w:val="00B76203"/>
    <w:rsid w:val="00C14594"/>
    <w:rsid w:val="00CC358C"/>
    <w:rsid w:val="00CD0E7F"/>
    <w:rsid w:val="00DC278D"/>
    <w:rsid w:val="00DF1D6E"/>
    <w:rsid w:val="00E41938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813</TotalTime>
  <Pages>1</Pages>
  <Words>200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 TF160</cp:lastModifiedBy>
  <cp:revision>30</cp:revision>
  <dcterms:created xsi:type="dcterms:W3CDTF">2024-10-16T20:11:00Z</dcterms:created>
  <dcterms:modified xsi:type="dcterms:W3CDTF">2024-12-03T14:23:00Z</dcterms:modified>
</cp:coreProperties>
</file>