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8B45D" w14:textId="19AC2D9A" w:rsidR="007B20D7" w:rsidRPr="006A11A9" w:rsidRDefault="00E240B3" w:rsidP="007B20D7">
      <w:pPr>
        <w:widowControl w:val="0"/>
        <w:tabs>
          <w:tab w:val="right" w:pos="9356"/>
        </w:tabs>
        <w:spacing w:after="60"/>
        <w:rPr>
          <w:rFonts w:ascii="Arial" w:eastAsia="Batang" w:hAnsi="Arial"/>
          <w:b/>
        </w:rPr>
      </w:pPr>
      <w:r w:rsidRPr="006A11A9">
        <w:rPr>
          <w:rFonts w:ascii="Arial" w:eastAsia="Batang" w:hAnsi="Arial"/>
          <w:b/>
        </w:rPr>
        <w:t>3GPP TSG SA WG4#</w:t>
      </w:r>
      <w:r w:rsidR="00456640" w:rsidRPr="006A11A9">
        <w:rPr>
          <w:rFonts w:ascii="Arial" w:eastAsia="Batang" w:hAnsi="Arial"/>
          <w:b/>
        </w:rPr>
        <w:t>130</w:t>
      </w:r>
      <w:r w:rsidR="007B20D7" w:rsidRPr="006A11A9">
        <w:rPr>
          <w:rFonts w:ascii="Arial" w:eastAsia="Batang" w:hAnsi="Arial"/>
          <w:b/>
        </w:rPr>
        <w:tab/>
      </w:r>
      <w:r w:rsidR="00456640" w:rsidRPr="006A11A9">
        <w:rPr>
          <w:rFonts w:ascii="Arial" w:hAnsi="Arial" w:cs="Arial"/>
          <w:b/>
          <w:bCs/>
          <w:color w:val="808080"/>
          <w:sz w:val="26"/>
          <w:szCs w:val="26"/>
        </w:rPr>
        <w:t>S4-241835</w:t>
      </w:r>
    </w:p>
    <w:p w14:paraId="791DCCA7" w14:textId="5DA193A6" w:rsidR="00AE59AA" w:rsidRPr="006A11A9" w:rsidRDefault="00456640" w:rsidP="007B20D7">
      <w:pPr>
        <w:tabs>
          <w:tab w:val="right" w:pos="9356"/>
        </w:tabs>
        <w:spacing w:after="0"/>
        <w:rPr>
          <w:rFonts w:ascii="Arial" w:hAnsi="Arial" w:cs="Arial"/>
          <w:szCs w:val="24"/>
        </w:rPr>
      </w:pPr>
      <w:r w:rsidRPr="006A11A9">
        <w:rPr>
          <w:rFonts w:ascii="Arial" w:eastAsia="Malgun Gothic" w:hAnsi="Arial"/>
          <w:b/>
          <w:noProof/>
        </w:rPr>
        <w:t>Orlando, Florida</w:t>
      </w:r>
      <w:r w:rsidR="007B20D7" w:rsidRPr="006A11A9">
        <w:rPr>
          <w:rFonts w:ascii="Arial" w:eastAsia="Malgun Gothic" w:hAnsi="Arial"/>
          <w:b/>
          <w:noProof/>
        </w:rPr>
        <w:t xml:space="preserve">, </w:t>
      </w:r>
      <w:r w:rsidR="007E2F8E" w:rsidRPr="006A11A9">
        <w:rPr>
          <w:rFonts w:ascii="Arial" w:eastAsia="Malgun Gothic" w:hAnsi="Arial"/>
          <w:b/>
          <w:noProof/>
        </w:rPr>
        <w:t>USA</w:t>
      </w:r>
      <w:r w:rsidR="00A01D6E" w:rsidRPr="006A11A9">
        <w:rPr>
          <w:rFonts w:ascii="Arial" w:eastAsia="Malgun Gothic" w:hAnsi="Arial"/>
          <w:b/>
          <w:noProof/>
        </w:rPr>
        <w:t xml:space="preserve">, </w:t>
      </w:r>
      <w:r w:rsidRPr="006A11A9">
        <w:rPr>
          <w:rFonts w:ascii="Arial" w:eastAsia="Malgun Gothic" w:hAnsi="Arial"/>
          <w:b/>
          <w:noProof/>
        </w:rPr>
        <w:t>18</w:t>
      </w:r>
      <w:r w:rsidR="00A01D6E" w:rsidRPr="006A11A9">
        <w:rPr>
          <w:rFonts w:ascii="Arial" w:eastAsia="Malgun Gothic" w:hAnsi="Arial"/>
          <w:b/>
          <w:noProof/>
        </w:rPr>
        <w:t xml:space="preserve"> - </w:t>
      </w:r>
      <w:r w:rsidR="00FD1CDB" w:rsidRPr="006A11A9">
        <w:rPr>
          <w:rFonts w:ascii="Arial" w:eastAsia="Malgun Gothic" w:hAnsi="Arial"/>
          <w:b/>
          <w:noProof/>
        </w:rPr>
        <w:t>2</w:t>
      </w:r>
      <w:r w:rsidRPr="006A11A9">
        <w:rPr>
          <w:rFonts w:ascii="Arial" w:eastAsia="Malgun Gothic" w:hAnsi="Arial"/>
          <w:b/>
          <w:noProof/>
        </w:rPr>
        <w:t>2</w:t>
      </w:r>
      <w:r w:rsidR="005D100E" w:rsidRPr="006A11A9">
        <w:rPr>
          <w:rFonts w:ascii="Arial" w:eastAsia="Malgun Gothic" w:hAnsi="Arial"/>
          <w:b/>
          <w:noProof/>
        </w:rPr>
        <w:t xml:space="preserve"> </w:t>
      </w:r>
      <w:r w:rsidRPr="006A11A9">
        <w:rPr>
          <w:rFonts w:ascii="Arial" w:eastAsia="Malgun Gothic" w:hAnsi="Arial"/>
          <w:b/>
          <w:noProof/>
        </w:rPr>
        <w:t>November</w:t>
      </w:r>
      <w:r w:rsidR="005D100E" w:rsidRPr="006A11A9">
        <w:rPr>
          <w:rFonts w:ascii="Arial" w:eastAsia="Malgun Gothic" w:hAnsi="Arial"/>
          <w:b/>
          <w:noProof/>
        </w:rPr>
        <w:t xml:space="preserve"> </w:t>
      </w:r>
      <w:r w:rsidR="007B20D7" w:rsidRPr="006A11A9">
        <w:rPr>
          <w:rFonts w:ascii="Arial" w:eastAsia="Malgun Gothic" w:hAnsi="Arial"/>
          <w:b/>
          <w:noProof/>
        </w:rPr>
        <w:t>202</w:t>
      </w:r>
      <w:r w:rsidR="00740BD1" w:rsidRPr="006A11A9">
        <w:rPr>
          <w:rFonts w:ascii="Arial" w:eastAsia="Malgun Gothic" w:hAnsi="Arial"/>
          <w:b/>
          <w:noProof/>
        </w:rPr>
        <w:t>4</w:t>
      </w:r>
      <w:r w:rsidR="00BF35C2" w:rsidRPr="006A11A9">
        <w:rPr>
          <w:rFonts w:ascii="Arial" w:eastAsia="Malgun Gothic" w:hAnsi="Arial"/>
          <w:b/>
          <w:noProof/>
        </w:rPr>
        <w:tab/>
      </w:r>
      <w:r w:rsidR="00893D18" w:rsidRPr="006A11A9">
        <w:rPr>
          <w:rFonts w:ascii="Arial" w:eastAsia="SimSun" w:hAnsi="Arial" w:cs="Arial"/>
          <w:sz w:val="22"/>
          <w:lang w:eastAsia="zh-CN"/>
        </w:rPr>
        <w:tab/>
      </w:r>
      <w:r w:rsidR="00FC5F97" w:rsidRPr="006A11A9">
        <w:rPr>
          <w:rFonts w:ascii="Arial" w:eastAsia="SimSun" w:hAnsi="Arial" w:cs="Arial"/>
          <w:sz w:val="22"/>
          <w:lang w:eastAsia="zh-CN"/>
        </w:rPr>
        <w:t xml:space="preserve"> </w:t>
      </w:r>
    </w:p>
    <w:p w14:paraId="0741186C" w14:textId="77777777" w:rsidR="00AE59AA" w:rsidRPr="006A11A9" w:rsidRDefault="00AE59AA" w:rsidP="00AE59AA">
      <w:pPr>
        <w:spacing w:after="0"/>
        <w:rPr>
          <w:rFonts w:ascii="Arial" w:hAnsi="Arial"/>
        </w:rPr>
      </w:pPr>
    </w:p>
    <w:p w14:paraId="675298C3" w14:textId="7802797A" w:rsidR="0078198F" w:rsidRPr="006A11A9" w:rsidRDefault="0078198F" w:rsidP="0008571D">
      <w:pPr>
        <w:tabs>
          <w:tab w:val="left" w:pos="2268"/>
        </w:tabs>
        <w:jc w:val="both"/>
        <w:rPr>
          <w:rFonts w:ascii="Arial" w:hAnsi="Arial"/>
        </w:rPr>
      </w:pPr>
      <w:r w:rsidRPr="006A11A9">
        <w:rPr>
          <w:rFonts w:ascii="Arial" w:hAnsi="Arial"/>
          <w:b/>
        </w:rPr>
        <w:t>Agenda item:</w:t>
      </w:r>
      <w:r w:rsidRPr="006A11A9">
        <w:rPr>
          <w:rFonts w:ascii="Arial" w:hAnsi="Arial"/>
        </w:rPr>
        <w:t xml:space="preserve"> </w:t>
      </w:r>
      <w:r w:rsidRPr="006A11A9">
        <w:rPr>
          <w:rFonts w:ascii="Arial" w:hAnsi="Arial"/>
        </w:rPr>
        <w:tab/>
      </w:r>
      <w:r w:rsidR="007E2F8E" w:rsidRPr="006A11A9">
        <w:rPr>
          <w:rFonts w:ascii="Arial" w:hAnsi="Arial"/>
        </w:rPr>
        <w:t>10.6</w:t>
      </w:r>
    </w:p>
    <w:p w14:paraId="66BB4D26" w14:textId="0AD9A60B" w:rsidR="0078198F" w:rsidRPr="006A11A9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</w:rPr>
      </w:pPr>
      <w:r w:rsidRPr="006A11A9">
        <w:rPr>
          <w:rFonts w:ascii="Arial" w:hAnsi="Arial" w:cs="Arial"/>
          <w:b/>
          <w:szCs w:val="24"/>
        </w:rPr>
        <w:t xml:space="preserve">Source: </w:t>
      </w:r>
      <w:r w:rsidRPr="006A11A9">
        <w:rPr>
          <w:rFonts w:ascii="Arial" w:hAnsi="Arial" w:cs="Arial"/>
          <w:b/>
          <w:szCs w:val="24"/>
        </w:rPr>
        <w:tab/>
      </w:r>
      <w:r w:rsidR="00456640" w:rsidRPr="006A11A9">
        <w:rPr>
          <w:rFonts w:ascii="Arial" w:hAnsi="Arial" w:cs="Arial"/>
          <w:bCs/>
          <w:szCs w:val="24"/>
        </w:rPr>
        <w:t>Huawei, HiSilicon</w:t>
      </w:r>
      <w:r w:rsidR="00A72974" w:rsidRPr="006A11A9">
        <w:rPr>
          <w:rFonts w:ascii="Arial" w:hAnsi="Arial" w:cs="Arial"/>
          <w:bCs/>
          <w:szCs w:val="24"/>
        </w:rPr>
        <w:t xml:space="preserve">  </w:t>
      </w:r>
    </w:p>
    <w:p w14:paraId="3A8BA29E" w14:textId="173A59A4" w:rsidR="0078198F" w:rsidRPr="006A11A9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6A11A9">
        <w:rPr>
          <w:rFonts w:ascii="Arial" w:hAnsi="Arial" w:cs="Arial"/>
          <w:b/>
          <w:szCs w:val="24"/>
        </w:rPr>
        <w:t xml:space="preserve">Title: </w:t>
      </w:r>
      <w:r w:rsidRPr="006A11A9">
        <w:rPr>
          <w:rFonts w:ascii="Arial" w:hAnsi="Arial" w:cs="Arial"/>
          <w:b/>
          <w:szCs w:val="24"/>
        </w:rPr>
        <w:tab/>
      </w:r>
      <w:r w:rsidR="007E2F8E" w:rsidRPr="006A11A9">
        <w:rPr>
          <w:rFonts w:ascii="Arial" w:hAnsi="Arial" w:cs="Arial"/>
          <w:b/>
          <w:szCs w:val="24"/>
        </w:rPr>
        <w:t>[FS_5G_RTP_Ph2] Additional statistics for RTP Senders and Receivers in Solution #13, KI#12 for dynamic traffic characteristics</w:t>
      </w:r>
    </w:p>
    <w:p w14:paraId="4C6DF7B0" w14:textId="77777777" w:rsidR="0078198F" w:rsidRPr="006A11A9" w:rsidRDefault="0078198F" w:rsidP="0078198F">
      <w:pPr>
        <w:tabs>
          <w:tab w:val="left" w:pos="2268"/>
        </w:tabs>
        <w:rPr>
          <w:rFonts w:ascii="Arial" w:hAnsi="Arial" w:cs="Arial"/>
          <w:szCs w:val="24"/>
        </w:rPr>
      </w:pPr>
      <w:r w:rsidRPr="006A11A9">
        <w:rPr>
          <w:rFonts w:ascii="Arial" w:hAnsi="Arial" w:cs="Arial"/>
          <w:b/>
          <w:szCs w:val="24"/>
        </w:rPr>
        <w:t>Document for</w:t>
      </w:r>
      <w:r w:rsidRPr="006A11A9">
        <w:rPr>
          <w:rFonts w:ascii="Arial" w:hAnsi="Arial" w:cs="Arial"/>
          <w:b/>
          <w:szCs w:val="24"/>
        </w:rPr>
        <w:tab/>
      </w:r>
      <w:r w:rsidR="007828D1" w:rsidRPr="006A11A9">
        <w:rPr>
          <w:rFonts w:ascii="Arial" w:hAnsi="Arial" w:cs="Arial"/>
          <w:szCs w:val="24"/>
        </w:rPr>
        <w:t>Agreement</w:t>
      </w:r>
    </w:p>
    <w:p w14:paraId="0305B66F" w14:textId="08F760D3" w:rsidR="006A11A9" w:rsidRPr="006A11A9" w:rsidRDefault="006A11A9" w:rsidP="006A11A9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6A11A9">
        <w:rPr>
          <w:lang w:val="en-GB"/>
        </w:rPr>
        <w:t>reference</w:t>
      </w:r>
    </w:p>
    <w:p w14:paraId="31C40BEE" w14:textId="33C7EC19" w:rsidR="0078198F" w:rsidRPr="006A11A9" w:rsidRDefault="006A11A9" w:rsidP="006A11A9">
      <w:r w:rsidRPr="006A11A9">
        <w:t>[1]   TR 26.822 Study on 5G Real-time Transport Protocol Configurations, Phase 2</w:t>
      </w:r>
    </w:p>
    <w:p w14:paraId="490A8001" w14:textId="36B01BFA" w:rsidR="0078198F" w:rsidRPr="006A11A9" w:rsidRDefault="00110533" w:rsidP="0078198F">
      <w:pPr>
        <w:pStyle w:val="Heading1"/>
        <w:tabs>
          <w:tab w:val="clear" w:pos="432"/>
          <w:tab w:val="num" w:pos="-288"/>
        </w:tabs>
        <w:rPr>
          <w:lang w:val="en-GB"/>
        </w:rPr>
      </w:pPr>
      <w:r w:rsidRPr="006A11A9">
        <w:rPr>
          <w:lang w:val="en-GB"/>
        </w:rPr>
        <w:t>Introduction</w:t>
      </w:r>
    </w:p>
    <w:p w14:paraId="11FB27F2" w14:textId="678DBC43" w:rsidR="007E2F8E" w:rsidRPr="006A11A9" w:rsidRDefault="007E2F8E" w:rsidP="007E2F8E">
      <w:r w:rsidRPr="006A11A9">
        <w:t xml:space="preserve">In solution #13 in TR 26.822 clause 6.13 experiments are described involving RTP Senders based on common implementations, the following 3 implementations are tested. </w:t>
      </w:r>
    </w:p>
    <w:p w14:paraId="7AB25454" w14:textId="3B045851" w:rsidR="007E2F8E" w:rsidRPr="006A11A9" w:rsidRDefault="007E2F8E" w:rsidP="007E2F8E">
      <w:pPr>
        <w:pStyle w:val="ListParagraph"/>
        <w:numPr>
          <w:ilvl w:val="0"/>
          <w:numId w:val="12"/>
        </w:numPr>
        <w:rPr>
          <w:rFonts w:ascii="Times New Roman" w:hAnsi="Times New Roman"/>
          <w:lang w:val="en-GB"/>
        </w:rPr>
      </w:pPr>
      <w:r w:rsidRPr="006A11A9">
        <w:rPr>
          <w:rFonts w:ascii="Times New Roman" w:hAnsi="Times New Roman"/>
          <w:lang w:val="en-GB"/>
        </w:rPr>
        <w:t xml:space="preserve">Hangout/WebRTC case in a browser (edge/chrome) on windows/Ubuntu PC </w:t>
      </w:r>
    </w:p>
    <w:p w14:paraId="6A9BC7FE" w14:textId="77777777" w:rsidR="007E2F8E" w:rsidRPr="006A11A9" w:rsidRDefault="007E2F8E" w:rsidP="007E2F8E">
      <w:pPr>
        <w:pStyle w:val="ListParagraph"/>
        <w:numPr>
          <w:ilvl w:val="0"/>
          <w:numId w:val="12"/>
        </w:numPr>
        <w:rPr>
          <w:rFonts w:ascii="Times New Roman" w:hAnsi="Times New Roman"/>
          <w:lang w:val="en-GB"/>
        </w:rPr>
      </w:pPr>
      <w:r w:rsidRPr="006A11A9">
        <w:rPr>
          <w:rFonts w:ascii="Times New Roman" w:hAnsi="Times New Roman"/>
          <w:lang w:val="en-GB"/>
        </w:rPr>
        <w:t>GStreamer sender/receiver implementation in a windows/linux PC</w:t>
      </w:r>
    </w:p>
    <w:p w14:paraId="05EDCC1E" w14:textId="3010D8E4" w:rsidR="007E2F8E" w:rsidRPr="006A11A9" w:rsidRDefault="007E2F8E" w:rsidP="007E2F8E">
      <w:pPr>
        <w:pStyle w:val="ListParagraph"/>
        <w:numPr>
          <w:ilvl w:val="0"/>
          <w:numId w:val="12"/>
        </w:numPr>
        <w:rPr>
          <w:rFonts w:ascii="Times New Roman" w:hAnsi="Times New Roman"/>
          <w:lang w:val="en-GB"/>
        </w:rPr>
      </w:pPr>
      <w:r w:rsidRPr="006A11A9">
        <w:rPr>
          <w:rFonts w:ascii="Times New Roman" w:hAnsi="Times New Roman"/>
          <w:lang w:val="en-GB"/>
        </w:rPr>
        <w:t xml:space="preserve">Server implementations such as MTX media and Wowza streaming server </w:t>
      </w:r>
    </w:p>
    <w:p w14:paraId="115D6DAF" w14:textId="77777777" w:rsidR="006F2DAB" w:rsidRPr="006A11A9" w:rsidRDefault="006F2DAB" w:rsidP="006F2DAB">
      <w:pPr>
        <w:pStyle w:val="ListParagraph"/>
        <w:rPr>
          <w:rFonts w:ascii="Times New Roman" w:hAnsi="Times New Roman"/>
          <w:lang w:val="en-GB"/>
        </w:rPr>
      </w:pPr>
    </w:p>
    <w:p w14:paraId="578055FC" w14:textId="3A4A675E" w:rsidR="007E2F8E" w:rsidRPr="006A11A9" w:rsidRDefault="007E2F8E" w:rsidP="007E2F8E">
      <w:r w:rsidRPr="006A11A9">
        <w:t xml:space="preserve">The current experimental results illustrate graphs showing the corresponding packet data traffic. </w:t>
      </w:r>
    </w:p>
    <w:p w14:paraId="4DF3A07B" w14:textId="166076FD" w:rsidR="007E2F8E" w:rsidRPr="006A11A9" w:rsidRDefault="007E2F8E" w:rsidP="007E2F8E">
      <w:r w:rsidRPr="006A11A9">
        <w:t>This paper presents additional statistics and the methodology of collecing the statistics</w:t>
      </w:r>
    </w:p>
    <w:p w14:paraId="433DE804" w14:textId="435DF0DB" w:rsidR="00DE1FAC" w:rsidRPr="006A11A9" w:rsidRDefault="007E2F8E" w:rsidP="00DE1FAC">
      <w:pPr>
        <w:pStyle w:val="Heading1"/>
        <w:tabs>
          <w:tab w:val="clear" w:pos="432"/>
          <w:tab w:val="num" w:pos="-288"/>
        </w:tabs>
        <w:rPr>
          <w:lang w:val="en-GB"/>
        </w:rPr>
      </w:pPr>
      <w:r w:rsidRPr="006A11A9">
        <w:rPr>
          <w:lang w:val="en-GB"/>
        </w:rPr>
        <w:t xml:space="preserve">Dynamic Traffic Characterstics and Statistics </w:t>
      </w:r>
    </w:p>
    <w:p w14:paraId="106D1226" w14:textId="29404046" w:rsidR="007E2F8E" w:rsidRPr="006A11A9" w:rsidRDefault="007E2F8E" w:rsidP="007E2F8E">
      <w:r w:rsidRPr="006A11A9">
        <w:t>In Real Time Communication the c</w:t>
      </w:r>
      <w:r w:rsidR="006A11A9" w:rsidRPr="006A11A9">
        <w:t>ommunication is usually duplex.</w:t>
      </w:r>
    </w:p>
    <w:p w14:paraId="5B85A985" w14:textId="4B7A41F4" w:rsidR="007E2F8E" w:rsidRPr="006A11A9" w:rsidRDefault="007E2F8E" w:rsidP="007E2F8E">
      <w:r w:rsidRPr="006A11A9">
        <w:t>For the burst statistics traffic from host A to Host B</w:t>
      </w:r>
      <w:r w:rsidR="006A11A9" w:rsidRPr="006A11A9">
        <w:t xml:space="preserve"> (a)</w:t>
      </w:r>
      <w:r w:rsidRPr="006A11A9">
        <w:t xml:space="preserve"> and Host B to Host A</w:t>
      </w:r>
      <w:r w:rsidR="006A11A9" w:rsidRPr="006A11A9">
        <w:t xml:space="preserve"> (b)</w:t>
      </w:r>
      <w:r w:rsidRPr="006A11A9">
        <w:t xml:space="preserve"> are considered separately. </w:t>
      </w:r>
    </w:p>
    <w:p w14:paraId="37A8124A" w14:textId="0B2331C8" w:rsidR="007E2F8E" w:rsidRPr="006A11A9" w:rsidRDefault="007E2F8E" w:rsidP="007E2F8E">
      <w:r w:rsidRPr="006A11A9">
        <w:t>Therefore each packet trace will need to be analyzed twice, once for traffic from A to B</w:t>
      </w:r>
      <w:r w:rsidR="006A11A9" w:rsidRPr="006A11A9">
        <w:t xml:space="preserve"> (a)</w:t>
      </w:r>
      <w:r w:rsidRPr="006A11A9">
        <w:t xml:space="preserve"> and vice versa</w:t>
      </w:r>
      <w:r w:rsidR="006A11A9" w:rsidRPr="006A11A9">
        <w:t xml:space="preserve"> (b)</w:t>
      </w:r>
      <w:r w:rsidRPr="006A11A9">
        <w:t xml:space="preserve">. </w:t>
      </w:r>
    </w:p>
    <w:p w14:paraId="4F639130" w14:textId="178163AF" w:rsidR="006141D1" w:rsidRPr="006A11A9" w:rsidRDefault="006A11A9" w:rsidP="006141D1">
      <w:pPr>
        <w:pStyle w:val="NO"/>
      </w:pPr>
      <w:r w:rsidRPr="006A11A9">
        <w:t>NOTE: A</w:t>
      </w:r>
      <w:r w:rsidR="007E2F8E" w:rsidRPr="006A11A9">
        <w:t>dditional hosts can take part but in this study only 2 hosts were considered so far.</w:t>
      </w:r>
    </w:p>
    <w:p w14:paraId="17CAED1B" w14:textId="1639E1F8" w:rsidR="006141D1" w:rsidRPr="006A11A9" w:rsidRDefault="006A11A9" w:rsidP="006141D1">
      <w:pPr>
        <w:pStyle w:val="NO"/>
      </w:pPr>
      <w:r w:rsidRPr="006A11A9">
        <w:t>NOTE: I</w:t>
      </w:r>
      <w:r w:rsidR="006141D1" w:rsidRPr="006A11A9">
        <w:t xml:space="preserve">n some cases the return channel has traffic (duplex scenarios), in case of unidirectional flow there is no need to monitor and report traffic </w:t>
      </w:r>
    </w:p>
    <w:p w14:paraId="431E48CA" w14:textId="77777777" w:rsidR="006141D1" w:rsidRPr="006A11A9" w:rsidRDefault="006141D1" w:rsidP="006141D1">
      <w:pPr>
        <w:pStyle w:val="NO"/>
      </w:pPr>
    </w:p>
    <w:p w14:paraId="26032A7C" w14:textId="77777777" w:rsidR="006141D1" w:rsidRPr="006A11A9" w:rsidRDefault="006141D1" w:rsidP="006A11A9">
      <w:pPr>
        <w:pStyle w:val="NO"/>
        <w:ind w:left="0" w:firstLine="0"/>
      </w:pPr>
    </w:p>
    <w:p w14:paraId="37E2EF8F" w14:textId="5EF6F4E8" w:rsidR="007E2F8E" w:rsidRPr="006A11A9" w:rsidRDefault="007E2F8E" w:rsidP="006141D1">
      <w:pPr>
        <w:pStyle w:val="NO"/>
      </w:pPr>
      <w:r w:rsidRPr="006A11A9">
        <w:t xml:space="preserve"> </w:t>
      </w:r>
    </w:p>
    <w:p w14:paraId="49596E19" w14:textId="284E394F" w:rsidR="007E2F8E" w:rsidRPr="006A11A9" w:rsidRDefault="007E2F8E" w:rsidP="007E2F8E">
      <w:r w:rsidRPr="006A11A9">
        <w:lastRenderedPageBreak/>
        <w:t>The following statistics for dynamic traffic characteristics</w:t>
      </w:r>
      <w:r w:rsidR="006F2DAB" w:rsidRPr="006A11A9">
        <w:t xml:space="preserve"> are retrieved from the packet traces</w:t>
      </w:r>
      <w:r w:rsidRPr="006A11A9">
        <w:t xml:space="preserve">. </w:t>
      </w:r>
    </w:p>
    <w:p w14:paraId="111A0629" w14:textId="7DB023CA" w:rsidR="006141D1" w:rsidRPr="006A11A9" w:rsidRDefault="006141D1" w:rsidP="006A11A9">
      <w:pPr>
        <w:pStyle w:val="Caption"/>
        <w:keepNext/>
        <w:jc w:val="center"/>
      </w:pPr>
      <w:r w:rsidRPr="006A11A9">
        <w:t xml:space="preserve">Table </w:t>
      </w:r>
      <w:r w:rsidRPr="006A11A9">
        <w:fldChar w:fldCharType="begin"/>
      </w:r>
      <w:r w:rsidRPr="006A11A9">
        <w:instrText xml:space="preserve"> SEQ Table \* ARABIC </w:instrText>
      </w:r>
      <w:r w:rsidRPr="006A11A9">
        <w:fldChar w:fldCharType="separate"/>
      </w:r>
      <w:r w:rsidR="006A11A9" w:rsidRPr="006A11A9">
        <w:rPr>
          <w:noProof/>
        </w:rPr>
        <w:t>1</w:t>
      </w:r>
      <w:r w:rsidRPr="006A11A9">
        <w:fldChar w:fldCharType="end"/>
      </w:r>
      <w:r w:rsidRPr="006A11A9">
        <w:tab/>
        <w:t>Metrics and statistics considered for dynamic traffic characteristics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872"/>
        <w:gridCol w:w="2064"/>
        <w:gridCol w:w="2020"/>
        <w:gridCol w:w="2021"/>
      </w:tblGrid>
      <w:tr w:rsidR="00F10306" w:rsidRPr="006A11A9" w14:paraId="1CAD44CE" w14:textId="77777777" w:rsidTr="00F10306">
        <w:tc>
          <w:tcPr>
            <w:tcW w:w="704" w:type="dxa"/>
          </w:tcPr>
          <w:p w14:paraId="1B039708" w14:textId="733EF67C" w:rsidR="00F10306" w:rsidRPr="006A11A9" w:rsidRDefault="00F10306" w:rsidP="0066038E">
            <w:pPr>
              <w:rPr>
                <w:b/>
                <w:sz w:val="20"/>
              </w:rPr>
            </w:pPr>
            <w:r w:rsidRPr="006A11A9">
              <w:rPr>
                <w:b/>
                <w:sz w:val="20"/>
              </w:rPr>
              <w:t>Code</w:t>
            </w:r>
          </w:p>
        </w:tc>
        <w:tc>
          <w:tcPr>
            <w:tcW w:w="2872" w:type="dxa"/>
          </w:tcPr>
          <w:p w14:paraId="2B6A4F58" w14:textId="725AA89E" w:rsidR="00F10306" w:rsidRPr="006A11A9" w:rsidRDefault="00F10306" w:rsidP="0066038E">
            <w:pPr>
              <w:rPr>
                <w:b/>
                <w:sz w:val="20"/>
              </w:rPr>
            </w:pPr>
            <w:r w:rsidRPr="006A11A9">
              <w:rPr>
                <w:b/>
                <w:sz w:val="20"/>
              </w:rPr>
              <w:t>Metric</w:t>
            </w:r>
          </w:p>
        </w:tc>
        <w:tc>
          <w:tcPr>
            <w:tcW w:w="2064" w:type="dxa"/>
          </w:tcPr>
          <w:p w14:paraId="2872AB80" w14:textId="4929069B" w:rsidR="00F10306" w:rsidRPr="006A11A9" w:rsidRDefault="00F10306" w:rsidP="0066038E">
            <w:pPr>
              <w:rPr>
                <w:b/>
                <w:sz w:val="20"/>
              </w:rPr>
            </w:pPr>
            <w:r w:rsidRPr="006A11A9">
              <w:rPr>
                <w:b/>
                <w:sz w:val="20"/>
              </w:rPr>
              <w:t>meaning</w:t>
            </w:r>
          </w:p>
        </w:tc>
        <w:tc>
          <w:tcPr>
            <w:tcW w:w="2020" w:type="dxa"/>
          </w:tcPr>
          <w:p w14:paraId="522A20BF" w14:textId="05B7D762" w:rsidR="00F10306" w:rsidRPr="006A11A9" w:rsidRDefault="00F10306" w:rsidP="0066038E">
            <w:pPr>
              <w:rPr>
                <w:b/>
                <w:sz w:val="20"/>
              </w:rPr>
            </w:pPr>
            <w:r w:rsidRPr="006A11A9">
              <w:rPr>
                <w:b/>
                <w:sz w:val="20"/>
              </w:rPr>
              <w:t>Additional notes</w:t>
            </w:r>
          </w:p>
        </w:tc>
        <w:tc>
          <w:tcPr>
            <w:tcW w:w="2021" w:type="dxa"/>
          </w:tcPr>
          <w:p w14:paraId="353711A9" w14:textId="24886A29" w:rsidR="00F10306" w:rsidRPr="006A11A9" w:rsidRDefault="00F10306" w:rsidP="0066038E">
            <w:pPr>
              <w:rPr>
                <w:b/>
                <w:sz w:val="20"/>
              </w:rPr>
            </w:pPr>
            <w:r w:rsidRPr="006A11A9">
              <w:rPr>
                <w:b/>
                <w:sz w:val="20"/>
              </w:rPr>
              <w:t>Statistics</w:t>
            </w:r>
          </w:p>
        </w:tc>
      </w:tr>
      <w:tr w:rsidR="00F10306" w:rsidRPr="006A11A9" w14:paraId="66A5CF4F" w14:textId="77777777" w:rsidTr="00F10306">
        <w:tc>
          <w:tcPr>
            <w:tcW w:w="704" w:type="dxa"/>
          </w:tcPr>
          <w:p w14:paraId="0880F146" w14:textId="2D60E0E2" w:rsidR="00F10306" w:rsidRPr="006A11A9" w:rsidRDefault="006F2DAB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B</w:t>
            </w:r>
            <w:r w:rsidR="00F10306" w:rsidRPr="006A11A9">
              <w:rPr>
                <w:sz w:val="20"/>
              </w:rPr>
              <w:t>t</w:t>
            </w:r>
          </w:p>
        </w:tc>
        <w:tc>
          <w:tcPr>
            <w:tcW w:w="2872" w:type="dxa"/>
          </w:tcPr>
          <w:p w14:paraId="3E356675" w14:textId="293320BF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Burst Time (</w:t>
            </w:r>
            <w:r w:rsidR="006A11A9" w:rsidRPr="006A11A9">
              <w:rPr>
                <w:sz w:val="20"/>
              </w:rPr>
              <w:t>B</w:t>
            </w:r>
            <w:r w:rsidRPr="006A11A9">
              <w:rPr>
                <w:sz w:val="20"/>
              </w:rPr>
              <w:t>t)</w:t>
            </w:r>
          </w:p>
        </w:tc>
        <w:tc>
          <w:tcPr>
            <w:tcW w:w="2064" w:type="dxa"/>
          </w:tcPr>
          <w:p w14:paraId="21A86541" w14:textId="3EE5EC67" w:rsidR="00F10306" w:rsidRPr="006A11A9" w:rsidRDefault="00F10306" w:rsidP="006F2DAB">
            <w:pPr>
              <w:rPr>
                <w:sz w:val="20"/>
              </w:rPr>
            </w:pPr>
            <w:r w:rsidRPr="006A11A9">
              <w:rPr>
                <w:sz w:val="20"/>
              </w:rPr>
              <w:t>The time of the burst (corresponding to the first packet)</w:t>
            </w:r>
            <w:r w:rsidR="006F2DAB" w:rsidRPr="006A11A9">
              <w:rPr>
                <w:sz w:val="20"/>
              </w:rPr>
              <w:t>,</w:t>
            </w:r>
            <w:r w:rsidRPr="006A11A9">
              <w:rPr>
                <w:sz w:val="20"/>
              </w:rPr>
              <w:t xml:space="preserve"> measured in seconds</w:t>
            </w:r>
            <w:r w:rsidR="006F2DAB" w:rsidRPr="006A11A9">
              <w:rPr>
                <w:sz w:val="20"/>
              </w:rPr>
              <w:t xml:space="preserve"> </w:t>
            </w:r>
          </w:p>
        </w:tc>
        <w:tc>
          <w:tcPr>
            <w:tcW w:w="2020" w:type="dxa"/>
          </w:tcPr>
          <w:p w14:paraId="544144C8" w14:textId="1DD236AE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Bursts are measured as instantaneous transmission of 2 or more packets</w:t>
            </w:r>
          </w:p>
        </w:tc>
        <w:tc>
          <w:tcPr>
            <w:tcW w:w="2021" w:type="dxa"/>
          </w:tcPr>
          <w:p w14:paraId="66F88226" w14:textId="0BC5A72E" w:rsidR="00F10306" w:rsidRPr="006A11A9" w:rsidRDefault="006A11A9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Deterministic</w:t>
            </w:r>
          </w:p>
        </w:tc>
      </w:tr>
      <w:tr w:rsidR="00F10306" w:rsidRPr="006A11A9" w14:paraId="5C1949FC" w14:textId="77777777" w:rsidTr="00F10306">
        <w:tc>
          <w:tcPr>
            <w:tcW w:w="704" w:type="dxa"/>
          </w:tcPr>
          <w:p w14:paraId="0FA758D2" w14:textId="30AC4B42" w:rsidR="00F10306" w:rsidRPr="006A11A9" w:rsidRDefault="006F2DAB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I</w:t>
            </w:r>
            <w:r w:rsidR="00F10306" w:rsidRPr="006A11A9">
              <w:rPr>
                <w:sz w:val="20"/>
              </w:rPr>
              <w:t>bt</w:t>
            </w:r>
          </w:p>
        </w:tc>
        <w:tc>
          <w:tcPr>
            <w:tcW w:w="2872" w:type="dxa"/>
          </w:tcPr>
          <w:p w14:paraId="020EEBEF" w14:textId="0C8F9593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Inter Burst T</w:t>
            </w:r>
            <w:r w:rsidRPr="006A11A9">
              <w:rPr>
                <w:sz w:val="20"/>
              </w:rPr>
              <w:t>ime</w:t>
            </w:r>
            <w:r w:rsidRPr="006A11A9">
              <w:rPr>
                <w:sz w:val="20"/>
              </w:rPr>
              <w:t xml:space="preserve"> (</w:t>
            </w:r>
            <w:r w:rsidR="006A11A9" w:rsidRPr="006A11A9">
              <w:rPr>
                <w:sz w:val="20"/>
              </w:rPr>
              <w:t>I</w:t>
            </w:r>
            <w:r w:rsidRPr="006A11A9">
              <w:rPr>
                <w:sz w:val="20"/>
              </w:rPr>
              <w:t>bt)</w:t>
            </w:r>
          </w:p>
        </w:tc>
        <w:tc>
          <w:tcPr>
            <w:tcW w:w="2064" w:type="dxa"/>
          </w:tcPr>
          <w:p w14:paraId="117DE853" w14:textId="691487BC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The average duration between 2 consecutive bursts (burst)</w:t>
            </w:r>
            <w:r w:rsidRPr="006A11A9">
              <w:rPr>
                <w:sz w:val="20"/>
              </w:rPr>
              <w:t>, measured in seconds</w:t>
            </w:r>
          </w:p>
        </w:tc>
        <w:tc>
          <w:tcPr>
            <w:tcW w:w="2020" w:type="dxa"/>
          </w:tcPr>
          <w:p w14:paraId="264669FC" w14:textId="76E41F9C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This does not considerer single ‘lone’ packets transmitted between the bursts</w:t>
            </w:r>
          </w:p>
        </w:tc>
        <w:tc>
          <w:tcPr>
            <w:tcW w:w="2021" w:type="dxa"/>
          </w:tcPr>
          <w:p w14:paraId="765CAB01" w14:textId="07C48E47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Average and Standard Deviation</w:t>
            </w:r>
          </w:p>
        </w:tc>
      </w:tr>
      <w:tr w:rsidR="00F10306" w:rsidRPr="006A11A9" w14:paraId="063BD256" w14:textId="77777777" w:rsidTr="00F10306">
        <w:tc>
          <w:tcPr>
            <w:tcW w:w="704" w:type="dxa"/>
          </w:tcPr>
          <w:p w14:paraId="09AB8895" w14:textId="3148396D" w:rsidR="00F10306" w:rsidRPr="006A11A9" w:rsidRDefault="006F2DAB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B</w:t>
            </w:r>
            <w:r w:rsidR="00F10306" w:rsidRPr="006A11A9">
              <w:rPr>
                <w:sz w:val="20"/>
              </w:rPr>
              <w:t>d</w:t>
            </w:r>
          </w:p>
        </w:tc>
        <w:tc>
          <w:tcPr>
            <w:tcW w:w="2872" w:type="dxa"/>
          </w:tcPr>
          <w:p w14:paraId="513835DE" w14:textId="779C185F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Burst Duration (</w:t>
            </w:r>
            <w:r w:rsidR="006A11A9" w:rsidRPr="006A11A9">
              <w:rPr>
                <w:sz w:val="20"/>
              </w:rPr>
              <w:t>B</w:t>
            </w:r>
            <w:r w:rsidRPr="006A11A9">
              <w:rPr>
                <w:sz w:val="20"/>
              </w:rPr>
              <w:t>d)</w:t>
            </w:r>
          </w:p>
        </w:tc>
        <w:tc>
          <w:tcPr>
            <w:tcW w:w="2064" w:type="dxa"/>
          </w:tcPr>
          <w:p w14:paraId="74776002" w14:textId="53A8236B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The duration between start and end of a burst, measured in seconds</w:t>
            </w:r>
          </w:p>
        </w:tc>
        <w:tc>
          <w:tcPr>
            <w:tcW w:w="2020" w:type="dxa"/>
          </w:tcPr>
          <w:p w14:paraId="22AB2F2E" w14:textId="15DBB6FA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Measures the duration of the burst (in a maximum timeslot of 2 milliseconds )</w:t>
            </w:r>
          </w:p>
        </w:tc>
        <w:tc>
          <w:tcPr>
            <w:tcW w:w="2021" w:type="dxa"/>
          </w:tcPr>
          <w:p w14:paraId="1C3DB455" w14:textId="5F27468B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Average and Standard Deviation</w:t>
            </w:r>
          </w:p>
        </w:tc>
      </w:tr>
      <w:tr w:rsidR="00F10306" w:rsidRPr="006A11A9" w14:paraId="60C632A5" w14:textId="77777777" w:rsidTr="00F10306">
        <w:tc>
          <w:tcPr>
            <w:tcW w:w="704" w:type="dxa"/>
          </w:tcPr>
          <w:p w14:paraId="5CF1DF7F" w14:textId="555BA445" w:rsidR="00F10306" w:rsidRPr="006A11A9" w:rsidRDefault="006F2DAB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B</w:t>
            </w:r>
            <w:r w:rsidR="00F10306" w:rsidRPr="006A11A9">
              <w:rPr>
                <w:sz w:val="20"/>
              </w:rPr>
              <w:t>s</w:t>
            </w:r>
          </w:p>
        </w:tc>
        <w:tc>
          <w:tcPr>
            <w:tcW w:w="2872" w:type="dxa"/>
          </w:tcPr>
          <w:p w14:paraId="4000DC39" w14:textId="150983F9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Burst Size (</w:t>
            </w:r>
            <w:r w:rsidR="006A11A9" w:rsidRPr="006A11A9">
              <w:rPr>
                <w:sz w:val="20"/>
              </w:rPr>
              <w:t>B</w:t>
            </w:r>
            <w:r w:rsidRPr="006A11A9">
              <w:rPr>
                <w:sz w:val="20"/>
              </w:rPr>
              <w:t>s)</w:t>
            </w:r>
          </w:p>
        </w:tc>
        <w:tc>
          <w:tcPr>
            <w:tcW w:w="2064" w:type="dxa"/>
          </w:tcPr>
          <w:p w14:paraId="7C0D4C46" w14:textId="0C4F5D04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The Size of the Data Burst measured in bytes</w:t>
            </w:r>
          </w:p>
        </w:tc>
        <w:tc>
          <w:tcPr>
            <w:tcW w:w="2020" w:type="dxa"/>
          </w:tcPr>
          <w:p w14:paraId="253403E8" w14:textId="37645523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Measure</w:t>
            </w:r>
            <w:r w:rsidR="006A11A9" w:rsidRPr="006A11A9">
              <w:rPr>
                <w:sz w:val="20"/>
              </w:rPr>
              <w:t>s</w:t>
            </w:r>
            <w:r w:rsidRPr="006A11A9">
              <w:rPr>
                <w:sz w:val="20"/>
              </w:rPr>
              <w:t xml:space="preserve"> the size of the entire burst (in a maximum timeslot of 2 milliseconds)</w:t>
            </w:r>
          </w:p>
        </w:tc>
        <w:tc>
          <w:tcPr>
            <w:tcW w:w="2021" w:type="dxa"/>
          </w:tcPr>
          <w:p w14:paraId="5786931A" w14:textId="3411F08A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Average and Standard Deviation</w:t>
            </w:r>
          </w:p>
        </w:tc>
      </w:tr>
      <w:tr w:rsidR="00F10306" w:rsidRPr="006A11A9" w14:paraId="31722227" w14:textId="77777777" w:rsidTr="00F10306">
        <w:tc>
          <w:tcPr>
            <w:tcW w:w="704" w:type="dxa"/>
          </w:tcPr>
          <w:p w14:paraId="201F40D2" w14:textId="7044A19A" w:rsidR="00F10306" w:rsidRPr="006A11A9" w:rsidRDefault="006F2DAB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P</w:t>
            </w:r>
            <w:r w:rsidR="00F10306" w:rsidRPr="006A11A9">
              <w:rPr>
                <w:sz w:val="20"/>
              </w:rPr>
              <w:t>pb</w:t>
            </w:r>
          </w:p>
        </w:tc>
        <w:tc>
          <w:tcPr>
            <w:tcW w:w="2872" w:type="dxa"/>
          </w:tcPr>
          <w:p w14:paraId="2E91DADB" w14:textId="3429E463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Packets per burst (</w:t>
            </w:r>
            <w:r w:rsidR="006A11A9" w:rsidRPr="006A11A9">
              <w:rPr>
                <w:sz w:val="20"/>
              </w:rPr>
              <w:t>P</w:t>
            </w:r>
            <w:r w:rsidRPr="006A11A9">
              <w:rPr>
                <w:sz w:val="20"/>
              </w:rPr>
              <w:t>pb)</w:t>
            </w:r>
          </w:p>
        </w:tc>
        <w:tc>
          <w:tcPr>
            <w:tcW w:w="2064" w:type="dxa"/>
          </w:tcPr>
          <w:p w14:paraId="2C85C127" w14:textId="4BC542F8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Number of packets in each burst</w:t>
            </w:r>
          </w:p>
        </w:tc>
        <w:tc>
          <w:tcPr>
            <w:tcW w:w="2020" w:type="dxa"/>
          </w:tcPr>
          <w:p w14:paraId="224FB47C" w14:textId="245E5016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Only bursts of 2 packets or more are considered</w:t>
            </w:r>
          </w:p>
        </w:tc>
        <w:tc>
          <w:tcPr>
            <w:tcW w:w="2021" w:type="dxa"/>
          </w:tcPr>
          <w:p w14:paraId="66CBBF2D" w14:textId="69A6F5D7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Average and Standard deviation</w:t>
            </w:r>
          </w:p>
        </w:tc>
      </w:tr>
      <w:tr w:rsidR="00F10306" w:rsidRPr="006A11A9" w14:paraId="56232016" w14:textId="77777777" w:rsidTr="00F10306">
        <w:tc>
          <w:tcPr>
            <w:tcW w:w="704" w:type="dxa"/>
          </w:tcPr>
          <w:p w14:paraId="13610FE1" w14:textId="1B735E00" w:rsidR="00F10306" w:rsidRPr="006A11A9" w:rsidRDefault="006A11A9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#</w:t>
            </w:r>
            <w:r w:rsidR="00F10306" w:rsidRPr="006A11A9">
              <w:rPr>
                <w:sz w:val="20"/>
              </w:rPr>
              <w:t>bp</w:t>
            </w:r>
          </w:p>
        </w:tc>
        <w:tc>
          <w:tcPr>
            <w:tcW w:w="2872" w:type="dxa"/>
          </w:tcPr>
          <w:p w14:paraId="0294EEDD" w14:textId="46DA01D0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Total Burst packets (</w:t>
            </w:r>
            <w:r w:rsidR="006A11A9" w:rsidRPr="006A11A9">
              <w:rPr>
                <w:sz w:val="20"/>
              </w:rPr>
              <w:t>#</w:t>
            </w:r>
            <w:r w:rsidRPr="006A11A9">
              <w:rPr>
                <w:sz w:val="20"/>
              </w:rPr>
              <w:t>bp)</w:t>
            </w:r>
          </w:p>
        </w:tc>
        <w:tc>
          <w:tcPr>
            <w:tcW w:w="2064" w:type="dxa"/>
          </w:tcPr>
          <w:p w14:paraId="269C4CB5" w14:textId="258BBFCA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Number of packets in a burst</w:t>
            </w:r>
          </w:p>
        </w:tc>
        <w:tc>
          <w:tcPr>
            <w:tcW w:w="2020" w:type="dxa"/>
          </w:tcPr>
          <w:p w14:paraId="55378CFA" w14:textId="7A033961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This is the number of packets in the trace that is part of a burst</w:t>
            </w:r>
          </w:p>
        </w:tc>
        <w:tc>
          <w:tcPr>
            <w:tcW w:w="2021" w:type="dxa"/>
          </w:tcPr>
          <w:p w14:paraId="4F283FC4" w14:textId="1895F581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Deterministic</w:t>
            </w:r>
          </w:p>
        </w:tc>
      </w:tr>
      <w:tr w:rsidR="00F10306" w:rsidRPr="006A11A9" w14:paraId="47507672" w14:textId="77777777" w:rsidTr="00F10306">
        <w:tc>
          <w:tcPr>
            <w:tcW w:w="704" w:type="dxa"/>
          </w:tcPr>
          <w:p w14:paraId="6F0A766D" w14:textId="321A1783" w:rsidR="00F10306" w:rsidRPr="006A11A9" w:rsidRDefault="006A11A9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#</w:t>
            </w:r>
            <w:r w:rsidR="00F10306" w:rsidRPr="006A11A9">
              <w:rPr>
                <w:sz w:val="20"/>
              </w:rPr>
              <w:t>lp</w:t>
            </w:r>
          </w:p>
        </w:tc>
        <w:tc>
          <w:tcPr>
            <w:tcW w:w="2872" w:type="dxa"/>
          </w:tcPr>
          <w:p w14:paraId="58E49245" w14:textId="5680726D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Total Lone packets (</w:t>
            </w:r>
            <w:r w:rsidR="006A11A9" w:rsidRPr="006A11A9">
              <w:rPr>
                <w:sz w:val="20"/>
              </w:rPr>
              <w:t>#</w:t>
            </w:r>
            <w:r w:rsidRPr="006A11A9">
              <w:rPr>
                <w:sz w:val="20"/>
              </w:rPr>
              <w:t>lp)</w:t>
            </w:r>
          </w:p>
        </w:tc>
        <w:tc>
          <w:tcPr>
            <w:tcW w:w="2064" w:type="dxa"/>
          </w:tcPr>
          <w:p w14:paraId="53CC4E3C" w14:textId="46FC376A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Number of packets not in a burst</w:t>
            </w:r>
          </w:p>
        </w:tc>
        <w:tc>
          <w:tcPr>
            <w:tcW w:w="2020" w:type="dxa"/>
          </w:tcPr>
          <w:p w14:paraId="5FE24696" w14:textId="4809A503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This is the number of packets in the trace</w:t>
            </w:r>
            <w:r w:rsidRPr="006A11A9">
              <w:rPr>
                <w:sz w:val="20"/>
              </w:rPr>
              <w:t xml:space="preserve"> that is part not part of</w:t>
            </w:r>
            <w:r w:rsidRPr="006A11A9">
              <w:rPr>
                <w:sz w:val="20"/>
              </w:rPr>
              <w:t xml:space="preserve"> a burst</w:t>
            </w:r>
          </w:p>
        </w:tc>
        <w:tc>
          <w:tcPr>
            <w:tcW w:w="2021" w:type="dxa"/>
          </w:tcPr>
          <w:p w14:paraId="06BACCD3" w14:textId="0A73D3EE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Deterministic</w:t>
            </w:r>
          </w:p>
        </w:tc>
      </w:tr>
      <w:tr w:rsidR="00F10306" w:rsidRPr="006A11A9" w14:paraId="797ED3BE" w14:textId="77777777" w:rsidTr="00F10306">
        <w:tc>
          <w:tcPr>
            <w:tcW w:w="704" w:type="dxa"/>
          </w:tcPr>
          <w:p w14:paraId="3FA9A988" w14:textId="5AC44AB4" w:rsidR="00F10306" w:rsidRPr="006A11A9" w:rsidRDefault="006A11A9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#</w:t>
            </w:r>
            <w:r w:rsidR="00F10306" w:rsidRPr="006A11A9">
              <w:rPr>
                <w:sz w:val="20"/>
              </w:rPr>
              <w:t>b</w:t>
            </w:r>
            <w:r w:rsidRPr="006A11A9">
              <w:rPr>
                <w:sz w:val="20"/>
              </w:rPr>
              <w:t>b</w:t>
            </w:r>
          </w:p>
        </w:tc>
        <w:tc>
          <w:tcPr>
            <w:tcW w:w="2872" w:type="dxa"/>
          </w:tcPr>
          <w:p w14:paraId="4A9A4A81" w14:textId="675F497E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Total Burst Bytes (</w:t>
            </w:r>
            <w:r w:rsidR="006A11A9" w:rsidRPr="006A11A9">
              <w:rPr>
                <w:sz w:val="20"/>
              </w:rPr>
              <w:t>#bb</w:t>
            </w:r>
            <w:r w:rsidRPr="006A11A9">
              <w:rPr>
                <w:sz w:val="20"/>
              </w:rPr>
              <w:t>)</w:t>
            </w:r>
          </w:p>
        </w:tc>
        <w:tc>
          <w:tcPr>
            <w:tcW w:w="2064" w:type="dxa"/>
          </w:tcPr>
          <w:p w14:paraId="1C291846" w14:textId="12E1D521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Number of bytes that are part of a burst</w:t>
            </w:r>
          </w:p>
        </w:tc>
        <w:tc>
          <w:tcPr>
            <w:tcW w:w="2020" w:type="dxa"/>
          </w:tcPr>
          <w:p w14:paraId="6F94EDFF" w14:textId="7CBA1991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This is the number of bytes that is part of a burst</w:t>
            </w:r>
          </w:p>
        </w:tc>
        <w:tc>
          <w:tcPr>
            <w:tcW w:w="2021" w:type="dxa"/>
          </w:tcPr>
          <w:p w14:paraId="3F7B5529" w14:textId="4BF81780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Deterministic</w:t>
            </w:r>
          </w:p>
        </w:tc>
      </w:tr>
      <w:tr w:rsidR="00F10306" w:rsidRPr="006A11A9" w14:paraId="4C098202" w14:textId="77777777" w:rsidTr="00F10306">
        <w:tc>
          <w:tcPr>
            <w:tcW w:w="704" w:type="dxa"/>
          </w:tcPr>
          <w:p w14:paraId="3C01CA3F" w14:textId="5899DF26" w:rsidR="00F10306" w:rsidRPr="006A11A9" w:rsidRDefault="006A11A9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#</w:t>
            </w:r>
            <w:r w:rsidR="00F10306" w:rsidRPr="006A11A9">
              <w:rPr>
                <w:sz w:val="20"/>
              </w:rPr>
              <w:t>l</w:t>
            </w:r>
            <w:r w:rsidRPr="006A11A9">
              <w:rPr>
                <w:sz w:val="20"/>
              </w:rPr>
              <w:t>b</w:t>
            </w:r>
          </w:p>
        </w:tc>
        <w:tc>
          <w:tcPr>
            <w:tcW w:w="2872" w:type="dxa"/>
          </w:tcPr>
          <w:p w14:paraId="3C79E3DE" w14:textId="285B9398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Total Lone Bytes (</w:t>
            </w:r>
            <w:r w:rsidR="006A11A9" w:rsidRPr="006A11A9">
              <w:rPr>
                <w:sz w:val="20"/>
              </w:rPr>
              <w:t>#lb</w:t>
            </w:r>
            <w:r w:rsidRPr="006A11A9">
              <w:rPr>
                <w:sz w:val="20"/>
              </w:rPr>
              <w:t>)</w:t>
            </w:r>
          </w:p>
        </w:tc>
        <w:tc>
          <w:tcPr>
            <w:tcW w:w="2064" w:type="dxa"/>
          </w:tcPr>
          <w:p w14:paraId="2B277EF0" w14:textId="31A2A0B6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Number of bytes that are not part of a burst</w:t>
            </w:r>
          </w:p>
        </w:tc>
        <w:tc>
          <w:tcPr>
            <w:tcW w:w="2020" w:type="dxa"/>
          </w:tcPr>
          <w:p w14:paraId="253D7503" w14:textId="54E6BA6B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This is the number of bytes in lone packets</w:t>
            </w:r>
          </w:p>
        </w:tc>
        <w:tc>
          <w:tcPr>
            <w:tcW w:w="2021" w:type="dxa"/>
          </w:tcPr>
          <w:p w14:paraId="41BEB3EE" w14:textId="3BD283FA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Deterministic</w:t>
            </w:r>
          </w:p>
        </w:tc>
      </w:tr>
      <w:tr w:rsidR="00F10306" w:rsidRPr="006A11A9" w14:paraId="725F3A97" w14:textId="77777777" w:rsidTr="00F10306">
        <w:tc>
          <w:tcPr>
            <w:tcW w:w="704" w:type="dxa"/>
          </w:tcPr>
          <w:p w14:paraId="659C3AB1" w14:textId="34F15635" w:rsidR="00F10306" w:rsidRPr="006A11A9" w:rsidRDefault="006A11A9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%</w:t>
            </w:r>
            <w:r w:rsidR="00F10306" w:rsidRPr="006A11A9">
              <w:rPr>
                <w:sz w:val="20"/>
              </w:rPr>
              <w:t>lp</w:t>
            </w:r>
          </w:p>
        </w:tc>
        <w:tc>
          <w:tcPr>
            <w:tcW w:w="2872" w:type="dxa"/>
          </w:tcPr>
          <w:p w14:paraId="4EE30645" w14:textId="6E25619F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Percentage of lone packets (</w:t>
            </w:r>
            <w:r w:rsidR="006A11A9" w:rsidRPr="006A11A9">
              <w:rPr>
                <w:sz w:val="20"/>
              </w:rPr>
              <w:t>%</w:t>
            </w:r>
            <w:r w:rsidRPr="006A11A9">
              <w:rPr>
                <w:sz w:val="20"/>
              </w:rPr>
              <w:t xml:space="preserve">lp) </w:t>
            </w:r>
          </w:p>
        </w:tc>
        <w:tc>
          <w:tcPr>
            <w:tcW w:w="2064" w:type="dxa"/>
          </w:tcPr>
          <w:p w14:paraId="7674608D" w14:textId="72D9EA15" w:rsidR="00F10306" w:rsidRPr="006A11A9" w:rsidRDefault="00F10306" w:rsidP="006A11A9">
            <w:pPr>
              <w:rPr>
                <w:sz w:val="20"/>
              </w:rPr>
            </w:pPr>
            <w:r w:rsidRPr="006A11A9">
              <w:rPr>
                <w:sz w:val="20"/>
              </w:rPr>
              <w:t xml:space="preserve">Ratio of lone packets </w:t>
            </w:r>
            <w:r w:rsidR="006A11A9" w:rsidRPr="006A11A9">
              <w:rPr>
                <w:sz w:val="20"/>
              </w:rPr>
              <w:t>to</w:t>
            </w:r>
            <w:r w:rsidRPr="006A11A9">
              <w:rPr>
                <w:sz w:val="20"/>
              </w:rPr>
              <w:t xml:space="preserve"> all packets</w:t>
            </w:r>
          </w:p>
        </w:tc>
        <w:tc>
          <w:tcPr>
            <w:tcW w:w="2020" w:type="dxa"/>
          </w:tcPr>
          <w:p w14:paraId="69A8F91B" w14:textId="77777777" w:rsidR="00F10306" w:rsidRPr="006A11A9" w:rsidRDefault="00F10306" w:rsidP="0066038E">
            <w:pPr>
              <w:rPr>
                <w:sz w:val="20"/>
              </w:rPr>
            </w:pPr>
          </w:p>
        </w:tc>
        <w:tc>
          <w:tcPr>
            <w:tcW w:w="2021" w:type="dxa"/>
          </w:tcPr>
          <w:p w14:paraId="126972A1" w14:textId="4AF873C4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Percentage</w:t>
            </w:r>
          </w:p>
        </w:tc>
      </w:tr>
      <w:tr w:rsidR="00F10306" w:rsidRPr="006A11A9" w14:paraId="59C9A6E0" w14:textId="77777777" w:rsidTr="00F10306">
        <w:tc>
          <w:tcPr>
            <w:tcW w:w="704" w:type="dxa"/>
          </w:tcPr>
          <w:p w14:paraId="36075625" w14:textId="594941A4" w:rsidR="00F10306" w:rsidRPr="006A11A9" w:rsidRDefault="006A11A9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%</w:t>
            </w:r>
            <w:r w:rsidR="00F10306" w:rsidRPr="006A11A9">
              <w:rPr>
                <w:sz w:val="20"/>
              </w:rPr>
              <w:t>bp</w:t>
            </w:r>
          </w:p>
        </w:tc>
        <w:tc>
          <w:tcPr>
            <w:tcW w:w="2872" w:type="dxa"/>
          </w:tcPr>
          <w:p w14:paraId="394C9A38" w14:textId="62A0FC7A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Percentage of burst packets (</w:t>
            </w:r>
            <w:r w:rsidR="006A11A9" w:rsidRPr="006A11A9">
              <w:rPr>
                <w:sz w:val="20"/>
              </w:rPr>
              <w:t>%</w:t>
            </w:r>
            <w:r w:rsidRPr="006A11A9">
              <w:rPr>
                <w:sz w:val="20"/>
              </w:rPr>
              <w:t>bp)</w:t>
            </w:r>
          </w:p>
        </w:tc>
        <w:tc>
          <w:tcPr>
            <w:tcW w:w="2064" w:type="dxa"/>
          </w:tcPr>
          <w:p w14:paraId="4AC51967" w14:textId="796E9331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R</w:t>
            </w:r>
            <w:r w:rsidR="006A11A9" w:rsidRPr="006A11A9">
              <w:rPr>
                <w:sz w:val="20"/>
              </w:rPr>
              <w:t>atio of burst packets to</w:t>
            </w:r>
            <w:r w:rsidRPr="006A11A9">
              <w:rPr>
                <w:sz w:val="20"/>
              </w:rPr>
              <w:t xml:space="preserve"> all packets</w:t>
            </w:r>
          </w:p>
        </w:tc>
        <w:tc>
          <w:tcPr>
            <w:tcW w:w="2020" w:type="dxa"/>
          </w:tcPr>
          <w:p w14:paraId="066C7411" w14:textId="77777777" w:rsidR="00F10306" w:rsidRPr="006A11A9" w:rsidRDefault="00F10306" w:rsidP="0066038E">
            <w:pPr>
              <w:rPr>
                <w:sz w:val="20"/>
              </w:rPr>
            </w:pPr>
          </w:p>
        </w:tc>
        <w:tc>
          <w:tcPr>
            <w:tcW w:w="2021" w:type="dxa"/>
          </w:tcPr>
          <w:p w14:paraId="09AD5605" w14:textId="3EADD3E8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Percentage</w:t>
            </w:r>
          </w:p>
        </w:tc>
      </w:tr>
      <w:tr w:rsidR="00F10306" w:rsidRPr="006A11A9" w14:paraId="3C4DDFBF" w14:textId="77777777" w:rsidTr="00F10306">
        <w:tc>
          <w:tcPr>
            <w:tcW w:w="704" w:type="dxa"/>
          </w:tcPr>
          <w:p w14:paraId="2D0D46EE" w14:textId="600ADADC" w:rsidR="00F10306" w:rsidRPr="006A11A9" w:rsidRDefault="006A11A9" w:rsidP="00F10306">
            <w:pPr>
              <w:rPr>
                <w:sz w:val="20"/>
              </w:rPr>
            </w:pPr>
            <w:r w:rsidRPr="006A11A9">
              <w:rPr>
                <w:sz w:val="20"/>
              </w:rPr>
              <w:t>%</w:t>
            </w:r>
            <w:r w:rsidR="00F10306" w:rsidRPr="006A11A9">
              <w:rPr>
                <w:sz w:val="20"/>
              </w:rPr>
              <w:t>lb</w:t>
            </w:r>
          </w:p>
        </w:tc>
        <w:tc>
          <w:tcPr>
            <w:tcW w:w="2872" w:type="dxa"/>
          </w:tcPr>
          <w:p w14:paraId="5C44F319" w14:textId="6630266A" w:rsidR="00F10306" w:rsidRPr="006A11A9" w:rsidRDefault="00F10306" w:rsidP="007E2F8E">
            <w:pPr>
              <w:jc w:val="center"/>
              <w:rPr>
                <w:sz w:val="20"/>
              </w:rPr>
            </w:pPr>
            <w:r w:rsidRPr="006A11A9">
              <w:rPr>
                <w:sz w:val="20"/>
              </w:rPr>
              <w:t>Percentage of lone bytes (</w:t>
            </w:r>
            <w:r w:rsidR="006A11A9" w:rsidRPr="006A11A9">
              <w:rPr>
                <w:sz w:val="20"/>
              </w:rPr>
              <w:t>%</w:t>
            </w:r>
            <w:r w:rsidRPr="006A11A9">
              <w:rPr>
                <w:sz w:val="20"/>
              </w:rPr>
              <w:t>lb)</w:t>
            </w:r>
          </w:p>
        </w:tc>
        <w:tc>
          <w:tcPr>
            <w:tcW w:w="2064" w:type="dxa"/>
          </w:tcPr>
          <w:p w14:paraId="5C2EF93F" w14:textId="1ADF9D75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Ratio of lone packet</w:t>
            </w:r>
            <w:r w:rsidR="006A11A9" w:rsidRPr="006A11A9">
              <w:rPr>
                <w:sz w:val="20"/>
              </w:rPr>
              <w:t xml:space="preserve"> bytes</w:t>
            </w:r>
            <w:r w:rsidRPr="006A11A9">
              <w:rPr>
                <w:sz w:val="20"/>
              </w:rPr>
              <w:t xml:space="preserve"> to all bytes</w:t>
            </w:r>
          </w:p>
        </w:tc>
        <w:tc>
          <w:tcPr>
            <w:tcW w:w="2020" w:type="dxa"/>
          </w:tcPr>
          <w:p w14:paraId="111CC6B2" w14:textId="77777777" w:rsidR="00F10306" w:rsidRPr="006A11A9" w:rsidRDefault="00F10306" w:rsidP="0066038E">
            <w:pPr>
              <w:rPr>
                <w:sz w:val="20"/>
              </w:rPr>
            </w:pPr>
          </w:p>
        </w:tc>
        <w:tc>
          <w:tcPr>
            <w:tcW w:w="2021" w:type="dxa"/>
          </w:tcPr>
          <w:p w14:paraId="17FF6838" w14:textId="17BA2FEE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Percentage</w:t>
            </w:r>
          </w:p>
        </w:tc>
      </w:tr>
      <w:tr w:rsidR="00F10306" w:rsidRPr="006A11A9" w14:paraId="4DCB7EDA" w14:textId="77777777" w:rsidTr="00F10306">
        <w:tc>
          <w:tcPr>
            <w:tcW w:w="704" w:type="dxa"/>
          </w:tcPr>
          <w:p w14:paraId="16057EAA" w14:textId="5F0A453C" w:rsidR="00F10306" w:rsidRPr="006A11A9" w:rsidRDefault="006A11A9" w:rsidP="00F10306">
            <w:pPr>
              <w:rPr>
                <w:sz w:val="20"/>
              </w:rPr>
            </w:pPr>
            <w:r w:rsidRPr="006A11A9">
              <w:rPr>
                <w:sz w:val="20"/>
              </w:rPr>
              <w:t>%</w:t>
            </w:r>
            <w:r w:rsidR="00F10306" w:rsidRPr="006A11A9">
              <w:rPr>
                <w:sz w:val="20"/>
              </w:rPr>
              <w:t>bb</w:t>
            </w:r>
          </w:p>
        </w:tc>
        <w:tc>
          <w:tcPr>
            <w:tcW w:w="2872" w:type="dxa"/>
          </w:tcPr>
          <w:p w14:paraId="7A4DC398" w14:textId="5C061637" w:rsidR="00F10306" w:rsidRPr="006A11A9" w:rsidRDefault="00F10306" w:rsidP="007E2F8E">
            <w:pPr>
              <w:jc w:val="center"/>
              <w:rPr>
                <w:sz w:val="20"/>
              </w:rPr>
            </w:pPr>
            <w:r w:rsidRPr="006A11A9">
              <w:rPr>
                <w:sz w:val="20"/>
              </w:rPr>
              <w:t>Percentage of burst bytes (</w:t>
            </w:r>
            <w:r w:rsidR="006A11A9" w:rsidRPr="006A11A9">
              <w:rPr>
                <w:sz w:val="20"/>
              </w:rPr>
              <w:t>%</w:t>
            </w:r>
            <w:r w:rsidRPr="006A11A9">
              <w:rPr>
                <w:sz w:val="20"/>
              </w:rPr>
              <w:t>bb)</w:t>
            </w:r>
          </w:p>
        </w:tc>
        <w:tc>
          <w:tcPr>
            <w:tcW w:w="2064" w:type="dxa"/>
          </w:tcPr>
          <w:p w14:paraId="1455AAB6" w14:textId="4A1F8CAB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Ratio</w:t>
            </w:r>
            <w:r w:rsidR="006A11A9" w:rsidRPr="006A11A9">
              <w:rPr>
                <w:sz w:val="20"/>
              </w:rPr>
              <w:t xml:space="preserve"> of burst packet bytes </w:t>
            </w:r>
            <w:r w:rsidRPr="006A11A9">
              <w:rPr>
                <w:sz w:val="20"/>
              </w:rPr>
              <w:t>to all bytes</w:t>
            </w:r>
          </w:p>
        </w:tc>
        <w:tc>
          <w:tcPr>
            <w:tcW w:w="2020" w:type="dxa"/>
          </w:tcPr>
          <w:p w14:paraId="3582D1C6" w14:textId="77777777" w:rsidR="00F10306" w:rsidRPr="006A11A9" w:rsidRDefault="00F10306" w:rsidP="0066038E">
            <w:pPr>
              <w:rPr>
                <w:sz w:val="20"/>
              </w:rPr>
            </w:pPr>
          </w:p>
        </w:tc>
        <w:tc>
          <w:tcPr>
            <w:tcW w:w="2021" w:type="dxa"/>
          </w:tcPr>
          <w:p w14:paraId="76B6619B" w14:textId="5CCD7DF9" w:rsidR="00F10306" w:rsidRPr="006A11A9" w:rsidRDefault="00F10306" w:rsidP="0066038E">
            <w:pPr>
              <w:rPr>
                <w:sz w:val="20"/>
              </w:rPr>
            </w:pPr>
            <w:r w:rsidRPr="006A11A9">
              <w:rPr>
                <w:sz w:val="20"/>
              </w:rPr>
              <w:t>Percentage</w:t>
            </w:r>
          </w:p>
        </w:tc>
      </w:tr>
    </w:tbl>
    <w:p w14:paraId="00A13673" w14:textId="4A78788F" w:rsidR="00DD041D" w:rsidRPr="006A11A9" w:rsidRDefault="00DD041D" w:rsidP="0066038E"/>
    <w:p w14:paraId="3A1A7392" w14:textId="32EF0121" w:rsidR="007E2F8E" w:rsidRPr="006A11A9" w:rsidRDefault="007E2F8E" w:rsidP="0066038E">
      <w:r w:rsidRPr="006A11A9">
        <w:lastRenderedPageBreak/>
        <w:t xml:space="preserve">For brevity we can leave out the deterministic metrics bt, tbs, </w:t>
      </w:r>
      <w:r w:rsidR="006A11A9" w:rsidRPr="006A11A9">
        <w:t>#bp</w:t>
      </w:r>
      <w:r w:rsidRPr="006A11A9">
        <w:t xml:space="preserve">, </w:t>
      </w:r>
      <w:r w:rsidR="006A11A9" w:rsidRPr="006A11A9">
        <w:t>#</w:t>
      </w:r>
      <w:r w:rsidRPr="006A11A9">
        <w:t>lp</w:t>
      </w:r>
      <w:r w:rsidR="006A11A9" w:rsidRPr="006A11A9">
        <w:t>, #bb and #lb</w:t>
      </w:r>
      <w:r w:rsidR="006F2DAB" w:rsidRPr="006A11A9">
        <w:t xml:space="preserve"> that depend heavily on the length of the </w:t>
      </w:r>
      <w:r w:rsidR="006A11A9" w:rsidRPr="006A11A9">
        <w:t>trace. I</w:t>
      </w:r>
      <w:r w:rsidR="006F2DAB" w:rsidRPr="006A11A9">
        <w:t>nstead we focus on the ratio between lone packets/bytes and burst packets/bytes</w:t>
      </w:r>
      <w:r w:rsidR="006A11A9" w:rsidRPr="006A11A9">
        <w:t xml:space="preserve"> and other metrics that are independent of the length of the trace</w:t>
      </w:r>
      <w:r w:rsidRPr="006A11A9">
        <w:t xml:space="preserve">. </w:t>
      </w:r>
    </w:p>
    <w:p w14:paraId="7B9A7701" w14:textId="3ABEC92F" w:rsidR="006A11A9" w:rsidRPr="006A11A9" w:rsidRDefault="006A11A9" w:rsidP="006A11A9">
      <w:pPr>
        <w:pStyle w:val="Caption"/>
        <w:keepNext/>
        <w:jc w:val="center"/>
      </w:pPr>
      <w:r w:rsidRPr="006A11A9">
        <w:t xml:space="preserve">Table </w:t>
      </w:r>
      <w:r w:rsidRPr="006A11A9">
        <w:fldChar w:fldCharType="begin"/>
      </w:r>
      <w:r w:rsidRPr="006A11A9">
        <w:instrText xml:space="preserve"> SEQ Table \* ARABIC </w:instrText>
      </w:r>
      <w:r w:rsidRPr="006A11A9">
        <w:fldChar w:fldCharType="separate"/>
      </w:r>
      <w:r w:rsidRPr="006A11A9">
        <w:rPr>
          <w:noProof/>
        </w:rPr>
        <w:t>2</w:t>
      </w:r>
      <w:r w:rsidRPr="006A11A9">
        <w:fldChar w:fldCharType="end"/>
      </w:r>
      <w:r w:rsidRPr="006A11A9">
        <w:t xml:space="preserve">  Scenario descriptions and coding in solution #13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701"/>
      </w:tblGrid>
      <w:tr w:rsidR="007E2F8E" w:rsidRPr="006A11A9" w14:paraId="1B0D8861" w14:textId="77777777" w:rsidTr="007E2F8E">
        <w:tc>
          <w:tcPr>
            <w:tcW w:w="1980" w:type="dxa"/>
          </w:tcPr>
          <w:p w14:paraId="5EC83B42" w14:textId="0B03DA2B" w:rsidR="007E2F8E" w:rsidRPr="006A11A9" w:rsidRDefault="007E2F8E" w:rsidP="0066038E">
            <w:r w:rsidRPr="006A11A9">
              <w:t>Scenario code</w:t>
            </w:r>
          </w:p>
        </w:tc>
        <w:tc>
          <w:tcPr>
            <w:tcW w:w="7701" w:type="dxa"/>
          </w:tcPr>
          <w:p w14:paraId="42964CCF" w14:textId="77777777" w:rsidR="007E2F8E" w:rsidRPr="006A11A9" w:rsidRDefault="007E2F8E" w:rsidP="0066038E"/>
        </w:tc>
      </w:tr>
      <w:tr w:rsidR="007E2F8E" w:rsidRPr="006A11A9" w14:paraId="11DE36F7" w14:textId="77777777" w:rsidTr="007E2F8E">
        <w:tc>
          <w:tcPr>
            <w:tcW w:w="1980" w:type="dxa"/>
          </w:tcPr>
          <w:p w14:paraId="7135A948" w14:textId="29F9DC75" w:rsidR="007E2F8E" w:rsidRPr="006A11A9" w:rsidRDefault="007E2F8E" w:rsidP="0066038E">
            <w:r w:rsidRPr="006A11A9">
              <w:t>w_h</w:t>
            </w:r>
          </w:p>
        </w:tc>
        <w:tc>
          <w:tcPr>
            <w:tcW w:w="7701" w:type="dxa"/>
          </w:tcPr>
          <w:p w14:paraId="32AC2A44" w14:textId="393E52F6" w:rsidR="007E2F8E" w:rsidRPr="006A11A9" w:rsidRDefault="007E2F8E" w:rsidP="0066038E">
            <w:r w:rsidRPr="006A11A9">
              <w:t>Windows hangout without network throttling</w:t>
            </w:r>
            <w:r w:rsidR="00646646" w:rsidRPr="006A11A9">
              <w:t xml:space="preserve"> duplex case</w:t>
            </w:r>
            <w:r w:rsidRPr="006A11A9">
              <w:t xml:space="preserve"> (</w:t>
            </w:r>
            <w:r w:rsidRPr="006A11A9">
              <w:t>Figure 6.13.2.2.2-1</w:t>
            </w:r>
            <w:r w:rsidRPr="006A11A9">
              <w:t>)</w:t>
            </w:r>
            <w:r w:rsidR="006A11A9" w:rsidRPr="006A11A9">
              <w:t xml:space="preserve"> [1]</w:t>
            </w:r>
          </w:p>
        </w:tc>
      </w:tr>
      <w:tr w:rsidR="007E2F8E" w:rsidRPr="006A11A9" w14:paraId="400817EB" w14:textId="77777777" w:rsidTr="007E2F8E">
        <w:tc>
          <w:tcPr>
            <w:tcW w:w="1980" w:type="dxa"/>
          </w:tcPr>
          <w:p w14:paraId="14EF676B" w14:textId="65311765" w:rsidR="007E2F8E" w:rsidRPr="006A11A9" w:rsidRDefault="007E2F8E" w:rsidP="0066038E">
            <w:r w:rsidRPr="006A11A9">
              <w:t>u_h</w:t>
            </w:r>
          </w:p>
        </w:tc>
        <w:tc>
          <w:tcPr>
            <w:tcW w:w="7701" w:type="dxa"/>
          </w:tcPr>
          <w:p w14:paraId="3F5F2480" w14:textId="00EBD2BD" w:rsidR="007E2F8E" w:rsidRPr="006A11A9" w:rsidRDefault="007E2F8E" w:rsidP="0066038E">
            <w:r w:rsidRPr="006A11A9">
              <w:t>Ubuntu Hangout with network throttling</w:t>
            </w:r>
            <w:r w:rsidR="00646646" w:rsidRPr="006A11A9">
              <w:t xml:space="preserve"> simplex case</w:t>
            </w:r>
            <w:r w:rsidRPr="006A11A9">
              <w:t xml:space="preserve"> (</w:t>
            </w:r>
            <w:r w:rsidRPr="006A11A9">
              <w:t>Figure 6.13.2.2.2-2</w:t>
            </w:r>
            <w:r w:rsidRPr="006A11A9">
              <w:t>)</w:t>
            </w:r>
            <w:r w:rsidR="006A11A9" w:rsidRPr="006A11A9">
              <w:t>[1]</w:t>
            </w:r>
          </w:p>
        </w:tc>
      </w:tr>
      <w:tr w:rsidR="007E2F8E" w:rsidRPr="006A11A9" w14:paraId="19984557" w14:textId="77777777" w:rsidTr="007E2F8E">
        <w:tc>
          <w:tcPr>
            <w:tcW w:w="1980" w:type="dxa"/>
          </w:tcPr>
          <w:p w14:paraId="118A6EE9" w14:textId="3A455433" w:rsidR="007E2F8E" w:rsidRPr="006A11A9" w:rsidRDefault="007E2F8E" w:rsidP="0066038E">
            <w:r w:rsidRPr="006A11A9">
              <w:t>g_v_a</w:t>
            </w:r>
          </w:p>
        </w:tc>
        <w:tc>
          <w:tcPr>
            <w:tcW w:w="7701" w:type="dxa"/>
          </w:tcPr>
          <w:p w14:paraId="06CDA0A3" w14:textId="113D1E52" w:rsidR="007E2F8E" w:rsidRPr="006A11A9" w:rsidRDefault="007E2F8E" w:rsidP="0066038E">
            <w:r w:rsidRPr="006A11A9">
              <w:t>Gstreamer video only measured on machine A (</w:t>
            </w:r>
            <w:r w:rsidRPr="006A11A9">
              <w:t>Figure 6.13.2.3.2-2</w:t>
            </w:r>
            <w:r w:rsidRPr="006A11A9">
              <w:t>)</w:t>
            </w:r>
            <w:r w:rsidR="006A11A9" w:rsidRPr="006A11A9">
              <w:t xml:space="preserve"> [1]</w:t>
            </w:r>
          </w:p>
        </w:tc>
      </w:tr>
      <w:tr w:rsidR="007E2F8E" w:rsidRPr="006A11A9" w14:paraId="35272507" w14:textId="77777777" w:rsidTr="007E2F8E">
        <w:tc>
          <w:tcPr>
            <w:tcW w:w="1980" w:type="dxa"/>
          </w:tcPr>
          <w:p w14:paraId="786F59A4" w14:textId="52AE9FAC" w:rsidR="007E2F8E" w:rsidRPr="006A11A9" w:rsidRDefault="007E2F8E" w:rsidP="0066038E">
            <w:r w:rsidRPr="006A11A9">
              <w:t>g_v_b</w:t>
            </w:r>
          </w:p>
        </w:tc>
        <w:tc>
          <w:tcPr>
            <w:tcW w:w="7701" w:type="dxa"/>
          </w:tcPr>
          <w:p w14:paraId="62CEDDFD" w14:textId="3622D39D" w:rsidR="007E2F8E" w:rsidRPr="006A11A9" w:rsidRDefault="007E2F8E" w:rsidP="0066038E">
            <w:r w:rsidRPr="006A11A9">
              <w:t xml:space="preserve">Gstreamer video only measured on machine </w:t>
            </w:r>
            <w:r w:rsidRPr="006A11A9">
              <w:t>B (</w:t>
            </w:r>
            <w:r w:rsidRPr="006A11A9">
              <w:t>Figure 6.13.2.3.2-3</w:t>
            </w:r>
            <w:r w:rsidRPr="006A11A9">
              <w:t>)</w:t>
            </w:r>
            <w:r w:rsidR="006A11A9" w:rsidRPr="006A11A9">
              <w:t xml:space="preserve"> [1]</w:t>
            </w:r>
          </w:p>
        </w:tc>
      </w:tr>
      <w:tr w:rsidR="007E2F8E" w:rsidRPr="006A11A9" w14:paraId="10DA2CB2" w14:textId="77777777" w:rsidTr="007E2F8E">
        <w:tc>
          <w:tcPr>
            <w:tcW w:w="1980" w:type="dxa"/>
          </w:tcPr>
          <w:p w14:paraId="67A84053" w14:textId="3D71F6EC" w:rsidR="007E2F8E" w:rsidRPr="006A11A9" w:rsidRDefault="007E2F8E" w:rsidP="0066038E">
            <w:r w:rsidRPr="006A11A9">
              <w:t>g_va_a</w:t>
            </w:r>
          </w:p>
        </w:tc>
        <w:tc>
          <w:tcPr>
            <w:tcW w:w="7701" w:type="dxa"/>
          </w:tcPr>
          <w:p w14:paraId="3CB89934" w14:textId="70DE00E3" w:rsidR="007E2F8E" w:rsidRPr="006A11A9" w:rsidRDefault="007E2F8E" w:rsidP="007E2F8E">
            <w:r w:rsidRPr="006A11A9">
              <w:t xml:space="preserve">Gstreamer pcm audio + video </w:t>
            </w:r>
            <w:r w:rsidR="006F2DAB" w:rsidRPr="006A11A9">
              <w:t xml:space="preserve">at </w:t>
            </w:r>
            <w:r w:rsidRPr="006A11A9">
              <w:t>receiver (</w:t>
            </w:r>
            <w:r w:rsidRPr="006A11A9">
              <w:t>Figure 6.13.2.3.3-1</w:t>
            </w:r>
            <w:r w:rsidRPr="006A11A9">
              <w:t>)</w:t>
            </w:r>
            <w:r w:rsidR="006A11A9">
              <w:t xml:space="preserve"> </w:t>
            </w:r>
            <w:r w:rsidR="006A11A9" w:rsidRPr="006A11A9">
              <w:t>[1]</w:t>
            </w:r>
          </w:p>
        </w:tc>
      </w:tr>
      <w:tr w:rsidR="007E2F8E" w:rsidRPr="006A11A9" w14:paraId="102C38F9" w14:textId="77777777" w:rsidTr="007E2F8E">
        <w:tc>
          <w:tcPr>
            <w:tcW w:w="1980" w:type="dxa"/>
          </w:tcPr>
          <w:p w14:paraId="555A6B1B" w14:textId="3460999C" w:rsidR="007E2F8E" w:rsidRPr="006A11A9" w:rsidRDefault="007E2F8E" w:rsidP="0066038E">
            <w:r w:rsidRPr="006A11A9">
              <w:t>g_va_b</w:t>
            </w:r>
          </w:p>
        </w:tc>
        <w:tc>
          <w:tcPr>
            <w:tcW w:w="7701" w:type="dxa"/>
          </w:tcPr>
          <w:p w14:paraId="08CBDEBA" w14:textId="77210960" w:rsidR="007E2F8E" w:rsidRPr="006A11A9" w:rsidRDefault="006F2DAB" w:rsidP="0066038E">
            <w:r w:rsidRPr="006A11A9">
              <w:t>Gstreamer pcm audio</w:t>
            </w:r>
            <w:r w:rsidR="007E2F8E" w:rsidRPr="006A11A9">
              <w:t xml:space="preserve"> + video </w:t>
            </w:r>
            <w:r w:rsidRPr="006A11A9">
              <w:t xml:space="preserve">at </w:t>
            </w:r>
            <w:r w:rsidR="007E2F8E" w:rsidRPr="006A11A9">
              <w:t>sender (</w:t>
            </w:r>
            <w:r w:rsidR="007E2F8E" w:rsidRPr="006A11A9">
              <w:t>Figure 6.13.2.3.3-2</w:t>
            </w:r>
            <w:r w:rsidR="007E2F8E" w:rsidRPr="006A11A9">
              <w:t>)</w:t>
            </w:r>
            <w:r w:rsidR="006A11A9" w:rsidRPr="006A11A9">
              <w:t>[1]</w:t>
            </w:r>
          </w:p>
        </w:tc>
      </w:tr>
      <w:tr w:rsidR="007E2F8E" w:rsidRPr="006A11A9" w14:paraId="1ED5D356" w14:textId="77777777" w:rsidTr="007E2F8E">
        <w:tc>
          <w:tcPr>
            <w:tcW w:w="1980" w:type="dxa"/>
          </w:tcPr>
          <w:p w14:paraId="690C2E58" w14:textId="08E61DC0" w:rsidR="007E2F8E" w:rsidRPr="006A11A9" w:rsidRDefault="007E2F8E" w:rsidP="0066038E">
            <w:r w:rsidRPr="006A11A9">
              <w:t>w_s</w:t>
            </w:r>
          </w:p>
        </w:tc>
        <w:tc>
          <w:tcPr>
            <w:tcW w:w="7701" w:type="dxa"/>
          </w:tcPr>
          <w:p w14:paraId="135AD624" w14:textId="0FD4E966" w:rsidR="007E2F8E" w:rsidRPr="006A11A9" w:rsidRDefault="006F2DAB" w:rsidP="0066038E">
            <w:r w:rsidRPr="006A11A9">
              <w:t>Wowza at server measured at server</w:t>
            </w:r>
            <w:r w:rsidR="007E2F8E" w:rsidRPr="006A11A9">
              <w:t xml:space="preserve"> (Figure 6.13.2.4.2-2)</w:t>
            </w:r>
            <w:r w:rsidR="006A11A9">
              <w:t xml:space="preserve"> </w:t>
            </w:r>
            <w:r w:rsidR="006A11A9" w:rsidRPr="006A11A9">
              <w:t>[1]</w:t>
            </w:r>
          </w:p>
        </w:tc>
      </w:tr>
      <w:tr w:rsidR="007E2F8E" w:rsidRPr="006A11A9" w14:paraId="7BA2F032" w14:textId="77777777" w:rsidTr="007E2F8E">
        <w:tc>
          <w:tcPr>
            <w:tcW w:w="1980" w:type="dxa"/>
          </w:tcPr>
          <w:p w14:paraId="2198BC91" w14:textId="41EC9DF0" w:rsidR="007E2F8E" w:rsidRPr="006A11A9" w:rsidRDefault="007E2F8E" w:rsidP="0066038E">
            <w:r w:rsidRPr="006A11A9">
              <w:t>w_r</w:t>
            </w:r>
          </w:p>
        </w:tc>
        <w:tc>
          <w:tcPr>
            <w:tcW w:w="7701" w:type="dxa"/>
          </w:tcPr>
          <w:p w14:paraId="7B86C0E4" w14:textId="760A94F1" w:rsidR="007E2F8E" w:rsidRPr="006A11A9" w:rsidRDefault="007E2F8E" w:rsidP="0066038E">
            <w:r w:rsidRPr="006A11A9">
              <w:t>Wowza stream</w:t>
            </w:r>
            <w:r w:rsidR="006F2DAB" w:rsidRPr="006A11A9">
              <w:t xml:space="preserve"> measured at player </w:t>
            </w:r>
            <w:r w:rsidRPr="006A11A9">
              <w:t>receiver (Figure 6.13.2.4.2-3)</w:t>
            </w:r>
            <w:r w:rsidR="006A11A9">
              <w:t xml:space="preserve"> </w:t>
            </w:r>
            <w:r w:rsidR="006A11A9" w:rsidRPr="006A11A9">
              <w:t>[1]</w:t>
            </w:r>
          </w:p>
        </w:tc>
      </w:tr>
      <w:tr w:rsidR="007E2F8E" w:rsidRPr="006A11A9" w14:paraId="7A7063A5" w14:textId="77777777" w:rsidTr="007E2F8E">
        <w:tc>
          <w:tcPr>
            <w:tcW w:w="1980" w:type="dxa"/>
          </w:tcPr>
          <w:p w14:paraId="367C72AF" w14:textId="3514D9ED" w:rsidR="007E2F8E" w:rsidRPr="006A11A9" w:rsidRDefault="007E2F8E" w:rsidP="0066038E">
            <w:r w:rsidRPr="006A11A9">
              <w:t>m_r</w:t>
            </w:r>
            <w:r w:rsidR="003D3BFA" w:rsidRPr="006A11A9">
              <w:t>v</w:t>
            </w:r>
          </w:p>
        </w:tc>
        <w:tc>
          <w:tcPr>
            <w:tcW w:w="7701" w:type="dxa"/>
          </w:tcPr>
          <w:p w14:paraId="5F4879AA" w14:textId="0F00C5CF" w:rsidR="007E2F8E" w:rsidRPr="006A11A9" w:rsidRDefault="006F2DAB" w:rsidP="007E2F8E">
            <w:pPr>
              <w:tabs>
                <w:tab w:val="left" w:pos="3661"/>
              </w:tabs>
            </w:pPr>
            <w:r w:rsidRPr="006A11A9">
              <w:t>MTX server measured vlc player receiver</w:t>
            </w:r>
            <w:r w:rsidR="007E2F8E" w:rsidRPr="006A11A9">
              <w:tab/>
              <w:t>(Figure 6.13.2.4.2-5)</w:t>
            </w:r>
            <w:r w:rsidR="006A11A9">
              <w:t xml:space="preserve"> </w:t>
            </w:r>
            <w:r w:rsidR="006A11A9" w:rsidRPr="006A11A9">
              <w:t>[1]</w:t>
            </w:r>
            <w:r w:rsidR="007E2F8E" w:rsidRPr="006A11A9">
              <w:t xml:space="preserve"> </w:t>
            </w:r>
          </w:p>
        </w:tc>
      </w:tr>
      <w:tr w:rsidR="003D3BFA" w:rsidRPr="006A11A9" w14:paraId="73506027" w14:textId="77777777" w:rsidTr="007E2F8E">
        <w:tc>
          <w:tcPr>
            <w:tcW w:w="1980" w:type="dxa"/>
          </w:tcPr>
          <w:p w14:paraId="08D6743B" w14:textId="347D10DD" w:rsidR="003D3BFA" w:rsidRPr="006A11A9" w:rsidRDefault="006A11A9" w:rsidP="0066038E">
            <w:r w:rsidRPr="006A11A9">
              <w:t>m</w:t>
            </w:r>
            <w:r w:rsidR="003D3BFA" w:rsidRPr="006A11A9">
              <w:t>_sav</w:t>
            </w:r>
          </w:p>
        </w:tc>
        <w:tc>
          <w:tcPr>
            <w:tcW w:w="7701" w:type="dxa"/>
          </w:tcPr>
          <w:p w14:paraId="2635A6E5" w14:textId="2BB14B2D" w:rsidR="003D3BFA" w:rsidRPr="006A11A9" w:rsidRDefault="003D3BFA" w:rsidP="007E2F8E">
            <w:pPr>
              <w:tabs>
                <w:tab w:val="left" w:pos="3661"/>
              </w:tabs>
            </w:pPr>
            <w:r w:rsidRPr="006A11A9">
              <w:t xml:space="preserve">MTX server video + PCM </w:t>
            </w:r>
            <w:r w:rsidRPr="006A11A9">
              <w:t>(</w:t>
            </w:r>
            <w:r w:rsidRPr="006A11A9">
              <w:t>Figure 6.13.2.4.2-7</w:t>
            </w:r>
            <w:r w:rsidRPr="006A11A9">
              <w:t>)</w:t>
            </w:r>
            <w:r w:rsidR="006A11A9">
              <w:t xml:space="preserve"> </w:t>
            </w:r>
            <w:r w:rsidR="006A11A9" w:rsidRPr="006A11A9">
              <w:t>[1]</w:t>
            </w:r>
            <w:r w:rsidRPr="006A11A9">
              <w:t xml:space="preserve"> monitored at server</w:t>
            </w:r>
          </w:p>
        </w:tc>
      </w:tr>
      <w:tr w:rsidR="003D3BFA" w:rsidRPr="006A11A9" w14:paraId="1F987E0D" w14:textId="77777777" w:rsidTr="007E2F8E">
        <w:tc>
          <w:tcPr>
            <w:tcW w:w="1980" w:type="dxa"/>
          </w:tcPr>
          <w:p w14:paraId="095ABA8F" w14:textId="447D1480" w:rsidR="003D3BFA" w:rsidRPr="006A11A9" w:rsidRDefault="006A11A9" w:rsidP="0066038E">
            <w:r w:rsidRPr="006A11A9">
              <w:t>m</w:t>
            </w:r>
            <w:r w:rsidR="003D3BFA" w:rsidRPr="006A11A9">
              <w:t>_rav</w:t>
            </w:r>
          </w:p>
        </w:tc>
        <w:tc>
          <w:tcPr>
            <w:tcW w:w="7701" w:type="dxa"/>
          </w:tcPr>
          <w:p w14:paraId="78B3AA48" w14:textId="4B9DC0EF" w:rsidR="003D3BFA" w:rsidRPr="006A11A9" w:rsidRDefault="003D3BFA" w:rsidP="007E2F8E">
            <w:pPr>
              <w:tabs>
                <w:tab w:val="left" w:pos="3661"/>
              </w:tabs>
            </w:pPr>
            <w:r w:rsidRPr="006A11A9">
              <w:t>MTX server video + PCM (Figure 6.13.2.4.2-7)</w:t>
            </w:r>
            <w:r w:rsidR="006A11A9">
              <w:t xml:space="preserve"> </w:t>
            </w:r>
            <w:bookmarkStart w:id="0" w:name="_GoBack"/>
            <w:bookmarkEnd w:id="0"/>
            <w:r w:rsidR="006A11A9" w:rsidRPr="006A11A9">
              <w:t>[1]</w:t>
            </w:r>
            <w:r w:rsidRPr="006A11A9">
              <w:t xml:space="preserve"> monitored at vlc client</w:t>
            </w:r>
          </w:p>
        </w:tc>
      </w:tr>
    </w:tbl>
    <w:p w14:paraId="75AAA861" w14:textId="77777777" w:rsidR="007E2F8E" w:rsidRPr="006A11A9" w:rsidRDefault="007E2F8E" w:rsidP="0066038E"/>
    <w:p w14:paraId="47F92F7E" w14:textId="65C98E86" w:rsidR="006A11A9" w:rsidRPr="006A11A9" w:rsidRDefault="006A11A9" w:rsidP="0066038E">
      <w:r w:rsidRPr="006A11A9">
        <w:t>Table 3 provides the statistical results for each of the experiments in different scenarios.</w:t>
      </w:r>
    </w:p>
    <w:p w14:paraId="718ED5EA" w14:textId="4AA8C778" w:rsidR="006A11A9" w:rsidRPr="006A11A9" w:rsidRDefault="006A11A9" w:rsidP="006A11A9">
      <w:pPr>
        <w:pStyle w:val="Caption"/>
        <w:keepNext/>
      </w:pPr>
      <w:r w:rsidRPr="006A11A9">
        <w:t xml:space="preserve">Table </w:t>
      </w:r>
      <w:r w:rsidRPr="006A11A9">
        <w:fldChar w:fldCharType="begin"/>
      </w:r>
      <w:r w:rsidRPr="006A11A9">
        <w:instrText xml:space="preserve"> SEQ Table \* ARABIC </w:instrText>
      </w:r>
      <w:r w:rsidRPr="006A11A9">
        <w:fldChar w:fldCharType="separate"/>
      </w:r>
      <w:r w:rsidRPr="006A11A9">
        <w:rPr>
          <w:noProof/>
        </w:rPr>
        <w:t>3</w:t>
      </w:r>
      <w:r w:rsidRPr="006A11A9">
        <w:fldChar w:fldCharType="end"/>
      </w:r>
      <w:r w:rsidRPr="006A11A9">
        <w:t xml:space="preserve"> Statistical results of experiments in different scenarios in scenario #13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996"/>
        <w:gridCol w:w="1268"/>
        <w:gridCol w:w="996"/>
        <w:gridCol w:w="896"/>
        <w:gridCol w:w="896"/>
        <w:gridCol w:w="781"/>
        <w:gridCol w:w="876"/>
        <w:gridCol w:w="865"/>
        <w:gridCol w:w="878"/>
      </w:tblGrid>
      <w:tr w:rsidR="00F10306" w:rsidRPr="006A11A9" w14:paraId="55F8D920" w14:textId="77777777" w:rsidTr="006A11A9">
        <w:tc>
          <w:tcPr>
            <w:tcW w:w="1229" w:type="dxa"/>
          </w:tcPr>
          <w:p w14:paraId="7361172A" w14:textId="3A2E68FF" w:rsidR="00F10306" w:rsidRPr="006A11A9" w:rsidRDefault="006F2DAB" w:rsidP="006F2DAB">
            <w:pPr>
              <w:jc w:val="center"/>
            </w:pPr>
            <w:r w:rsidRPr="006A11A9">
              <w:t>S</w:t>
            </w:r>
            <w:r w:rsidR="00F10306" w:rsidRPr="006A11A9">
              <w:t>cenario</w:t>
            </w:r>
          </w:p>
          <w:p w14:paraId="5FB3A7C9" w14:textId="1AC20C4E" w:rsidR="006F2DAB" w:rsidRPr="006A11A9" w:rsidRDefault="006F2DAB" w:rsidP="006F2DAB">
            <w:pPr>
              <w:jc w:val="center"/>
            </w:pPr>
            <w:r w:rsidRPr="006A11A9">
              <w:t>(direction)</w:t>
            </w:r>
          </w:p>
        </w:tc>
        <w:tc>
          <w:tcPr>
            <w:tcW w:w="996" w:type="dxa"/>
          </w:tcPr>
          <w:p w14:paraId="2F45A9C1" w14:textId="215EC9DB" w:rsidR="00F10306" w:rsidRPr="006A11A9" w:rsidRDefault="00F10306" w:rsidP="006F2DAB">
            <w:pPr>
              <w:jc w:val="center"/>
            </w:pPr>
            <w:r w:rsidRPr="006A11A9">
              <w:t>ibt</w:t>
            </w:r>
          </w:p>
          <w:p w14:paraId="0A38B3AC" w14:textId="1E8E2376" w:rsidR="00F10306" w:rsidRPr="006A11A9" w:rsidRDefault="00F10306" w:rsidP="006F2DAB">
            <w:pPr>
              <w:jc w:val="center"/>
            </w:pPr>
            <w:r w:rsidRPr="006A11A9">
              <w:t>(mean)</w:t>
            </w:r>
          </w:p>
        </w:tc>
        <w:tc>
          <w:tcPr>
            <w:tcW w:w="1268" w:type="dxa"/>
          </w:tcPr>
          <w:p w14:paraId="4C97DC42" w14:textId="77777777" w:rsidR="00F10306" w:rsidRPr="006A11A9" w:rsidRDefault="00F10306" w:rsidP="006F2DAB">
            <w:pPr>
              <w:jc w:val="center"/>
            </w:pPr>
            <w:r w:rsidRPr="006A11A9">
              <w:t>Ibt</w:t>
            </w:r>
          </w:p>
          <w:p w14:paraId="3384BE76" w14:textId="397D4D92" w:rsidR="00F10306" w:rsidRPr="006A11A9" w:rsidRDefault="00F10306" w:rsidP="006F2DAB">
            <w:pPr>
              <w:jc w:val="center"/>
            </w:pPr>
            <w:r w:rsidRPr="006A11A9">
              <w:t>(stdev)</w:t>
            </w:r>
          </w:p>
        </w:tc>
        <w:tc>
          <w:tcPr>
            <w:tcW w:w="996" w:type="dxa"/>
          </w:tcPr>
          <w:p w14:paraId="6CA14756" w14:textId="1CC5254F" w:rsidR="00F10306" w:rsidRPr="006A11A9" w:rsidRDefault="00F10306" w:rsidP="006F2DAB">
            <w:pPr>
              <w:jc w:val="center"/>
            </w:pPr>
            <w:r w:rsidRPr="006A11A9">
              <w:t>Bd</w:t>
            </w:r>
          </w:p>
          <w:p w14:paraId="3C51854E" w14:textId="57DC5BC5" w:rsidR="00F10306" w:rsidRPr="006A11A9" w:rsidRDefault="00F10306" w:rsidP="006F2DAB">
            <w:pPr>
              <w:jc w:val="center"/>
            </w:pPr>
            <w:r w:rsidRPr="006A11A9">
              <w:t>(mean)</w:t>
            </w:r>
          </w:p>
        </w:tc>
        <w:tc>
          <w:tcPr>
            <w:tcW w:w="896" w:type="dxa"/>
          </w:tcPr>
          <w:p w14:paraId="78D36F97" w14:textId="058BBB47" w:rsidR="00F10306" w:rsidRPr="006A11A9" w:rsidRDefault="00F10306" w:rsidP="006F2DAB">
            <w:pPr>
              <w:jc w:val="center"/>
            </w:pPr>
            <w:r w:rsidRPr="006A11A9">
              <w:t>Bs</w:t>
            </w:r>
          </w:p>
          <w:p w14:paraId="1E73E78A" w14:textId="70664C13" w:rsidR="00F10306" w:rsidRPr="006A11A9" w:rsidRDefault="00F10306" w:rsidP="006F2DAB">
            <w:pPr>
              <w:jc w:val="center"/>
            </w:pPr>
            <w:r w:rsidRPr="006A11A9">
              <w:t>(mean)</w:t>
            </w:r>
          </w:p>
        </w:tc>
        <w:tc>
          <w:tcPr>
            <w:tcW w:w="896" w:type="dxa"/>
          </w:tcPr>
          <w:p w14:paraId="1F816A18" w14:textId="39A4A025" w:rsidR="00F10306" w:rsidRPr="006A11A9" w:rsidRDefault="00F10306" w:rsidP="006F2DAB">
            <w:pPr>
              <w:jc w:val="center"/>
            </w:pPr>
            <w:r w:rsidRPr="006A11A9">
              <w:t>Ppb</w:t>
            </w:r>
          </w:p>
          <w:p w14:paraId="5F8669AE" w14:textId="59A71B7F" w:rsidR="00F10306" w:rsidRPr="006A11A9" w:rsidRDefault="00F10306" w:rsidP="006F2DAB">
            <w:pPr>
              <w:jc w:val="center"/>
            </w:pPr>
            <w:r w:rsidRPr="006A11A9">
              <w:t>(mean)</w:t>
            </w:r>
          </w:p>
        </w:tc>
        <w:tc>
          <w:tcPr>
            <w:tcW w:w="781" w:type="dxa"/>
          </w:tcPr>
          <w:p w14:paraId="0409787E" w14:textId="2C68DEFF" w:rsidR="00F10306" w:rsidRPr="006A11A9" w:rsidRDefault="006A11A9" w:rsidP="006F2DAB">
            <w:pPr>
              <w:jc w:val="center"/>
            </w:pPr>
            <w:r w:rsidRPr="006A11A9">
              <w:t>%</w:t>
            </w:r>
            <w:r w:rsidR="00F10306" w:rsidRPr="006A11A9">
              <w:t>lp</w:t>
            </w:r>
          </w:p>
          <w:p w14:paraId="42911C2A" w14:textId="540B105B" w:rsidR="00F10306" w:rsidRPr="006A11A9" w:rsidRDefault="00F10306" w:rsidP="006F2DAB">
            <w:pPr>
              <w:jc w:val="center"/>
            </w:pPr>
            <w:r w:rsidRPr="006A11A9">
              <w:t>(%)</w:t>
            </w:r>
          </w:p>
        </w:tc>
        <w:tc>
          <w:tcPr>
            <w:tcW w:w="876" w:type="dxa"/>
          </w:tcPr>
          <w:p w14:paraId="477F59A3" w14:textId="796B647A" w:rsidR="00F10306" w:rsidRPr="006A11A9" w:rsidRDefault="006A11A9" w:rsidP="006F2DAB">
            <w:pPr>
              <w:jc w:val="center"/>
            </w:pPr>
            <w:r w:rsidRPr="006A11A9">
              <w:t>%</w:t>
            </w:r>
            <w:r w:rsidR="00F10306" w:rsidRPr="006A11A9">
              <w:t>bp</w:t>
            </w:r>
          </w:p>
          <w:p w14:paraId="53F25CEF" w14:textId="3DC48512" w:rsidR="00F10306" w:rsidRPr="006A11A9" w:rsidRDefault="00F10306" w:rsidP="006F2DAB">
            <w:pPr>
              <w:jc w:val="center"/>
            </w:pPr>
            <w:r w:rsidRPr="006A11A9">
              <w:t>(%)</w:t>
            </w:r>
          </w:p>
        </w:tc>
        <w:tc>
          <w:tcPr>
            <w:tcW w:w="865" w:type="dxa"/>
          </w:tcPr>
          <w:p w14:paraId="3731E5EC" w14:textId="53FD564E" w:rsidR="00F10306" w:rsidRPr="006A11A9" w:rsidRDefault="006A11A9" w:rsidP="006F2DAB">
            <w:pPr>
              <w:jc w:val="center"/>
            </w:pPr>
            <w:r w:rsidRPr="006A11A9">
              <w:t>%</w:t>
            </w:r>
            <w:r w:rsidR="00F10306" w:rsidRPr="006A11A9">
              <w:t>lb</w:t>
            </w:r>
          </w:p>
          <w:p w14:paraId="13E42953" w14:textId="285BF9F5" w:rsidR="00F10306" w:rsidRPr="006A11A9" w:rsidRDefault="00F10306" w:rsidP="006F2DAB">
            <w:pPr>
              <w:jc w:val="center"/>
            </w:pPr>
            <w:r w:rsidRPr="006A11A9">
              <w:t>(%)</w:t>
            </w:r>
          </w:p>
        </w:tc>
        <w:tc>
          <w:tcPr>
            <w:tcW w:w="878" w:type="dxa"/>
          </w:tcPr>
          <w:p w14:paraId="6B90EF23" w14:textId="3E21FE07" w:rsidR="00F10306" w:rsidRPr="006A11A9" w:rsidRDefault="006A11A9" w:rsidP="006F2DAB">
            <w:pPr>
              <w:jc w:val="center"/>
            </w:pPr>
            <w:r w:rsidRPr="006A11A9">
              <w:t>%</w:t>
            </w:r>
            <w:r w:rsidR="00F10306" w:rsidRPr="006A11A9">
              <w:t>bb</w:t>
            </w:r>
          </w:p>
          <w:p w14:paraId="3312093B" w14:textId="47FB7D47" w:rsidR="00F10306" w:rsidRPr="006A11A9" w:rsidRDefault="00F10306" w:rsidP="006F2DAB">
            <w:pPr>
              <w:jc w:val="center"/>
            </w:pPr>
            <w:r w:rsidRPr="006A11A9">
              <w:t>(%)</w:t>
            </w:r>
          </w:p>
        </w:tc>
      </w:tr>
      <w:tr w:rsidR="00F10306" w:rsidRPr="006A11A9" w14:paraId="240E8029" w14:textId="77777777" w:rsidTr="006A11A9">
        <w:tc>
          <w:tcPr>
            <w:tcW w:w="1229" w:type="dxa"/>
          </w:tcPr>
          <w:p w14:paraId="46AE7F69" w14:textId="032DAA25" w:rsidR="00F10306" w:rsidRPr="006A11A9" w:rsidRDefault="00F10306" w:rsidP="006F2DAB">
            <w:pPr>
              <w:jc w:val="center"/>
            </w:pPr>
            <w:r w:rsidRPr="006A11A9">
              <w:t>w_h (a)</w:t>
            </w:r>
          </w:p>
        </w:tc>
        <w:tc>
          <w:tcPr>
            <w:tcW w:w="996" w:type="dxa"/>
          </w:tcPr>
          <w:p w14:paraId="2F5AB05E" w14:textId="5182F951" w:rsidR="00F10306" w:rsidRPr="006A11A9" w:rsidRDefault="00F10306" w:rsidP="006F2DAB">
            <w:pPr>
              <w:jc w:val="center"/>
            </w:pPr>
            <w:r w:rsidRPr="006A11A9">
              <w:t>0.0352</w:t>
            </w:r>
          </w:p>
        </w:tc>
        <w:tc>
          <w:tcPr>
            <w:tcW w:w="1268" w:type="dxa"/>
          </w:tcPr>
          <w:p w14:paraId="335BC283" w14:textId="1715A233" w:rsidR="00F10306" w:rsidRPr="006A11A9" w:rsidRDefault="00F10306" w:rsidP="006F2DAB">
            <w:pPr>
              <w:jc w:val="center"/>
            </w:pPr>
            <w:r w:rsidRPr="006A11A9">
              <w:t>0.01437</w:t>
            </w:r>
          </w:p>
        </w:tc>
        <w:tc>
          <w:tcPr>
            <w:tcW w:w="996" w:type="dxa"/>
          </w:tcPr>
          <w:p w14:paraId="452CDC17" w14:textId="33FC2EEF" w:rsidR="00F10306" w:rsidRPr="006A11A9" w:rsidRDefault="00F10306" w:rsidP="006F2DAB">
            <w:pPr>
              <w:jc w:val="center"/>
            </w:pPr>
            <w:r w:rsidRPr="006A11A9">
              <w:t>0.0002</w:t>
            </w:r>
          </w:p>
        </w:tc>
        <w:tc>
          <w:tcPr>
            <w:tcW w:w="896" w:type="dxa"/>
          </w:tcPr>
          <w:p w14:paraId="6504454E" w14:textId="3BB96C4F" w:rsidR="00F10306" w:rsidRPr="006A11A9" w:rsidRDefault="00F10306" w:rsidP="006F2DAB">
            <w:pPr>
              <w:jc w:val="center"/>
            </w:pPr>
            <w:r w:rsidRPr="006A11A9">
              <w:t>3463</w:t>
            </w:r>
          </w:p>
        </w:tc>
        <w:tc>
          <w:tcPr>
            <w:tcW w:w="896" w:type="dxa"/>
          </w:tcPr>
          <w:p w14:paraId="6FE3B134" w14:textId="7AD6C7C0" w:rsidR="00F10306" w:rsidRPr="006A11A9" w:rsidRDefault="00F10306" w:rsidP="006F2DAB">
            <w:pPr>
              <w:jc w:val="center"/>
            </w:pPr>
            <w:r w:rsidRPr="006A11A9">
              <w:t>3.55</w:t>
            </w:r>
          </w:p>
        </w:tc>
        <w:tc>
          <w:tcPr>
            <w:tcW w:w="781" w:type="dxa"/>
          </w:tcPr>
          <w:p w14:paraId="0D11F900" w14:textId="1CBA112E" w:rsidR="00F10306" w:rsidRPr="006A11A9" w:rsidRDefault="00F10306" w:rsidP="006F2DAB">
            <w:pPr>
              <w:jc w:val="center"/>
            </w:pPr>
            <w:r w:rsidRPr="006A11A9">
              <w:t>23.2</w:t>
            </w:r>
          </w:p>
        </w:tc>
        <w:tc>
          <w:tcPr>
            <w:tcW w:w="876" w:type="dxa"/>
          </w:tcPr>
          <w:p w14:paraId="058A3811" w14:textId="2931D213" w:rsidR="00F10306" w:rsidRPr="006A11A9" w:rsidRDefault="00F10306" w:rsidP="006F2DAB">
            <w:pPr>
              <w:jc w:val="center"/>
            </w:pPr>
            <w:r w:rsidRPr="006A11A9">
              <w:t>76.7</w:t>
            </w:r>
          </w:p>
        </w:tc>
        <w:tc>
          <w:tcPr>
            <w:tcW w:w="865" w:type="dxa"/>
          </w:tcPr>
          <w:p w14:paraId="22958718" w14:textId="7754FDDD" w:rsidR="00F10306" w:rsidRPr="006A11A9" w:rsidRDefault="00F10306" w:rsidP="006F2DAB">
            <w:pPr>
              <w:jc w:val="center"/>
            </w:pPr>
            <w:r w:rsidRPr="006A11A9">
              <w:t>6.6</w:t>
            </w:r>
          </w:p>
        </w:tc>
        <w:tc>
          <w:tcPr>
            <w:tcW w:w="878" w:type="dxa"/>
          </w:tcPr>
          <w:p w14:paraId="5D6C6FEB" w14:textId="129BF4C2" w:rsidR="00F10306" w:rsidRPr="006A11A9" w:rsidRDefault="00F10306" w:rsidP="006F2DAB">
            <w:pPr>
              <w:jc w:val="center"/>
            </w:pPr>
            <w:r w:rsidRPr="006A11A9">
              <w:t>93.4</w:t>
            </w:r>
          </w:p>
        </w:tc>
      </w:tr>
      <w:tr w:rsidR="00F10306" w:rsidRPr="006A11A9" w14:paraId="788CF2BA" w14:textId="77777777" w:rsidTr="006A11A9">
        <w:tc>
          <w:tcPr>
            <w:tcW w:w="1229" w:type="dxa"/>
          </w:tcPr>
          <w:p w14:paraId="3EF0C71E" w14:textId="02CA93AD" w:rsidR="00F10306" w:rsidRPr="006A11A9" w:rsidRDefault="00F10306" w:rsidP="006F2DAB">
            <w:pPr>
              <w:jc w:val="center"/>
            </w:pPr>
            <w:r w:rsidRPr="006A11A9">
              <w:t>w_h (</w:t>
            </w:r>
            <w:r w:rsidRPr="006A11A9">
              <w:t>b</w:t>
            </w:r>
            <w:r w:rsidRPr="006A11A9">
              <w:t>)</w:t>
            </w:r>
          </w:p>
        </w:tc>
        <w:tc>
          <w:tcPr>
            <w:tcW w:w="996" w:type="dxa"/>
          </w:tcPr>
          <w:p w14:paraId="36139294" w14:textId="1601DD45" w:rsidR="00F10306" w:rsidRPr="006A11A9" w:rsidRDefault="00F10306" w:rsidP="006F2DAB">
            <w:pPr>
              <w:jc w:val="center"/>
            </w:pPr>
            <w:r w:rsidRPr="006A11A9">
              <w:t>0.01592</w:t>
            </w:r>
          </w:p>
        </w:tc>
        <w:tc>
          <w:tcPr>
            <w:tcW w:w="1268" w:type="dxa"/>
          </w:tcPr>
          <w:p w14:paraId="16E754D8" w14:textId="609256B0" w:rsidR="00F10306" w:rsidRPr="006A11A9" w:rsidRDefault="00F10306" w:rsidP="006F2DAB">
            <w:pPr>
              <w:jc w:val="center"/>
            </w:pPr>
            <w:r w:rsidRPr="006A11A9">
              <w:t>0.019</w:t>
            </w:r>
          </w:p>
        </w:tc>
        <w:tc>
          <w:tcPr>
            <w:tcW w:w="996" w:type="dxa"/>
          </w:tcPr>
          <w:p w14:paraId="27EB18F3" w14:textId="74639DD4" w:rsidR="00F10306" w:rsidRPr="006A11A9" w:rsidRDefault="00F10306" w:rsidP="006F2DAB">
            <w:pPr>
              <w:jc w:val="center"/>
            </w:pPr>
            <w:r w:rsidRPr="006A11A9">
              <w:t>0.00016</w:t>
            </w:r>
          </w:p>
        </w:tc>
        <w:tc>
          <w:tcPr>
            <w:tcW w:w="896" w:type="dxa"/>
          </w:tcPr>
          <w:p w14:paraId="0128EC50" w14:textId="2CAAC5AD" w:rsidR="00F10306" w:rsidRPr="006A11A9" w:rsidRDefault="00F10306" w:rsidP="006F2DAB">
            <w:pPr>
              <w:jc w:val="center"/>
            </w:pPr>
            <w:r w:rsidRPr="006A11A9">
              <w:t>3756</w:t>
            </w:r>
          </w:p>
        </w:tc>
        <w:tc>
          <w:tcPr>
            <w:tcW w:w="896" w:type="dxa"/>
          </w:tcPr>
          <w:p w14:paraId="19FE57DC" w14:textId="2E6E5AD6" w:rsidR="00F10306" w:rsidRPr="006A11A9" w:rsidRDefault="00F10306" w:rsidP="006F2DAB">
            <w:pPr>
              <w:jc w:val="center"/>
            </w:pPr>
            <w:r w:rsidRPr="006A11A9">
              <w:t>3.3</w:t>
            </w:r>
          </w:p>
        </w:tc>
        <w:tc>
          <w:tcPr>
            <w:tcW w:w="781" w:type="dxa"/>
          </w:tcPr>
          <w:p w14:paraId="4D7D5F80" w14:textId="5A9F872D" w:rsidR="00F10306" w:rsidRPr="006A11A9" w:rsidRDefault="00F10306" w:rsidP="006F2DAB">
            <w:pPr>
              <w:jc w:val="center"/>
            </w:pPr>
            <w:r w:rsidRPr="006A11A9">
              <w:t>19.2</w:t>
            </w:r>
          </w:p>
        </w:tc>
        <w:tc>
          <w:tcPr>
            <w:tcW w:w="876" w:type="dxa"/>
          </w:tcPr>
          <w:p w14:paraId="5DC588E7" w14:textId="3511B578" w:rsidR="00F10306" w:rsidRPr="006A11A9" w:rsidRDefault="00F10306" w:rsidP="006F2DAB">
            <w:pPr>
              <w:jc w:val="center"/>
            </w:pPr>
            <w:r w:rsidRPr="006A11A9">
              <w:t>80.8</w:t>
            </w:r>
          </w:p>
        </w:tc>
        <w:tc>
          <w:tcPr>
            <w:tcW w:w="865" w:type="dxa"/>
          </w:tcPr>
          <w:p w14:paraId="7E21EE84" w14:textId="036B9A8F" w:rsidR="00F10306" w:rsidRPr="006A11A9" w:rsidRDefault="00F10306" w:rsidP="006F2DAB">
            <w:pPr>
              <w:jc w:val="center"/>
            </w:pPr>
            <w:r w:rsidRPr="006A11A9">
              <w:t>17.4</w:t>
            </w:r>
          </w:p>
        </w:tc>
        <w:tc>
          <w:tcPr>
            <w:tcW w:w="878" w:type="dxa"/>
          </w:tcPr>
          <w:p w14:paraId="76C82DAB" w14:textId="52150AE2" w:rsidR="00F10306" w:rsidRPr="006A11A9" w:rsidRDefault="00F10306" w:rsidP="006F2DAB">
            <w:pPr>
              <w:jc w:val="center"/>
            </w:pPr>
            <w:r w:rsidRPr="006A11A9">
              <w:t>82.6</w:t>
            </w:r>
          </w:p>
        </w:tc>
      </w:tr>
      <w:tr w:rsidR="00F10306" w:rsidRPr="006A11A9" w14:paraId="078A5648" w14:textId="77777777" w:rsidTr="006A11A9">
        <w:tc>
          <w:tcPr>
            <w:tcW w:w="1229" w:type="dxa"/>
          </w:tcPr>
          <w:p w14:paraId="5B576D0D" w14:textId="02FC4FF7" w:rsidR="00F10306" w:rsidRPr="006A11A9" w:rsidRDefault="00F10306" w:rsidP="006F2DAB">
            <w:pPr>
              <w:jc w:val="center"/>
            </w:pPr>
            <w:r w:rsidRPr="006A11A9">
              <w:t>u_h (a)</w:t>
            </w:r>
          </w:p>
        </w:tc>
        <w:tc>
          <w:tcPr>
            <w:tcW w:w="996" w:type="dxa"/>
          </w:tcPr>
          <w:p w14:paraId="43FF627D" w14:textId="4F857872" w:rsidR="00F10306" w:rsidRPr="006A11A9" w:rsidRDefault="00646646" w:rsidP="006F2DAB">
            <w:pPr>
              <w:jc w:val="center"/>
            </w:pPr>
            <w:r w:rsidRPr="006A11A9">
              <w:t>0.03132</w:t>
            </w:r>
          </w:p>
        </w:tc>
        <w:tc>
          <w:tcPr>
            <w:tcW w:w="1268" w:type="dxa"/>
          </w:tcPr>
          <w:p w14:paraId="1C8FED05" w14:textId="7FD7C9C6" w:rsidR="00F10306" w:rsidRPr="006A11A9" w:rsidRDefault="00646646" w:rsidP="006F2DAB">
            <w:pPr>
              <w:jc w:val="center"/>
            </w:pPr>
            <w:r w:rsidRPr="006A11A9">
              <w:t>0.00873</w:t>
            </w:r>
          </w:p>
        </w:tc>
        <w:tc>
          <w:tcPr>
            <w:tcW w:w="996" w:type="dxa"/>
          </w:tcPr>
          <w:p w14:paraId="37723C4A" w14:textId="158BF782" w:rsidR="00F10306" w:rsidRPr="006A11A9" w:rsidRDefault="00646646" w:rsidP="006F2DAB">
            <w:pPr>
              <w:jc w:val="center"/>
            </w:pPr>
            <w:r w:rsidRPr="006A11A9">
              <w:t>0.00017</w:t>
            </w:r>
          </w:p>
        </w:tc>
        <w:tc>
          <w:tcPr>
            <w:tcW w:w="896" w:type="dxa"/>
          </w:tcPr>
          <w:p w14:paraId="347FA56C" w14:textId="62E4B746" w:rsidR="00F10306" w:rsidRPr="006A11A9" w:rsidRDefault="00646646" w:rsidP="006F2DAB">
            <w:pPr>
              <w:jc w:val="center"/>
            </w:pPr>
            <w:r w:rsidRPr="006A11A9">
              <w:t>13895</w:t>
            </w:r>
          </w:p>
        </w:tc>
        <w:tc>
          <w:tcPr>
            <w:tcW w:w="896" w:type="dxa"/>
          </w:tcPr>
          <w:p w14:paraId="1FF9DF1A" w14:textId="7B57E752" w:rsidR="00F10306" w:rsidRPr="006A11A9" w:rsidRDefault="00646646" w:rsidP="006F2DAB">
            <w:pPr>
              <w:jc w:val="center"/>
            </w:pPr>
            <w:r w:rsidRPr="006A11A9">
              <w:t>12,3</w:t>
            </w:r>
          </w:p>
        </w:tc>
        <w:tc>
          <w:tcPr>
            <w:tcW w:w="781" w:type="dxa"/>
          </w:tcPr>
          <w:p w14:paraId="4FF0AB21" w14:textId="04D027E0" w:rsidR="00F10306" w:rsidRPr="006A11A9" w:rsidRDefault="00646646" w:rsidP="006F2DAB">
            <w:pPr>
              <w:jc w:val="center"/>
            </w:pPr>
            <w:r w:rsidRPr="006A11A9">
              <w:t>40.2</w:t>
            </w:r>
          </w:p>
        </w:tc>
        <w:tc>
          <w:tcPr>
            <w:tcW w:w="876" w:type="dxa"/>
          </w:tcPr>
          <w:p w14:paraId="5EE20427" w14:textId="6FCBB3F5" w:rsidR="00F10306" w:rsidRPr="006A11A9" w:rsidRDefault="00646646" w:rsidP="006F2DAB">
            <w:pPr>
              <w:jc w:val="center"/>
            </w:pPr>
            <w:r w:rsidRPr="006A11A9">
              <w:t>59.8</w:t>
            </w:r>
          </w:p>
        </w:tc>
        <w:tc>
          <w:tcPr>
            <w:tcW w:w="865" w:type="dxa"/>
          </w:tcPr>
          <w:p w14:paraId="1FC62CFA" w14:textId="48FAB6FB" w:rsidR="00F10306" w:rsidRPr="006A11A9" w:rsidRDefault="00646646" w:rsidP="006F2DAB">
            <w:pPr>
              <w:jc w:val="center"/>
            </w:pPr>
            <w:r w:rsidRPr="006A11A9">
              <w:t>22.6</w:t>
            </w:r>
          </w:p>
        </w:tc>
        <w:tc>
          <w:tcPr>
            <w:tcW w:w="878" w:type="dxa"/>
          </w:tcPr>
          <w:p w14:paraId="10B84060" w14:textId="0569CF33" w:rsidR="00F10306" w:rsidRPr="006A11A9" w:rsidRDefault="00646646" w:rsidP="006F2DAB">
            <w:pPr>
              <w:jc w:val="center"/>
            </w:pPr>
            <w:r w:rsidRPr="006A11A9">
              <w:t>77.4</w:t>
            </w:r>
          </w:p>
        </w:tc>
      </w:tr>
      <w:tr w:rsidR="00F10306" w:rsidRPr="006A11A9" w14:paraId="4AE515AD" w14:textId="77777777" w:rsidTr="006A11A9">
        <w:tc>
          <w:tcPr>
            <w:tcW w:w="1229" w:type="dxa"/>
          </w:tcPr>
          <w:p w14:paraId="0B42C7ED" w14:textId="57D3CCB5" w:rsidR="00F10306" w:rsidRPr="006A11A9" w:rsidRDefault="00F10306" w:rsidP="006F2DAB">
            <w:pPr>
              <w:jc w:val="center"/>
            </w:pPr>
            <w:r w:rsidRPr="006A11A9">
              <w:t>u_h</w:t>
            </w:r>
            <w:r w:rsidR="006F2DAB" w:rsidRPr="006A11A9">
              <w:t xml:space="preserve"> </w:t>
            </w:r>
            <w:r w:rsidRPr="006A11A9">
              <w:t>(b)</w:t>
            </w:r>
          </w:p>
        </w:tc>
        <w:tc>
          <w:tcPr>
            <w:tcW w:w="996" w:type="dxa"/>
          </w:tcPr>
          <w:p w14:paraId="1BFC905D" w14:textId="2D4E6DA9" w:rsidR="00F10306" w:rsidRPr="006A11A9" w:rsidRDefault="00646646" w:rsidP="006F2DAB">
            <w:pPr>
              <w:jc w:val="center"/>
            </w:pPr>
            <w:r w:rsidRPr="006A11A9">
              <w:t>0.42321</w:t>
            </w:r>
          </w:p>
        </w:tc>
        <w:tc>
          <w:tcPr>
            <w:tcW w:w="1268" w:type="dxa"/>
          </w:tcPr>
          <w:p w14:paraId="70406854" w14:textId="31A8AA14" w:rsidR="00F10306" w:rsidRPr="006A11A9" w:rsidRDefault="00646646" w:rsidP="006F2DAB">
            <w:pPr>
              <w:tabs>
                <w:tab w:val="left" w:pos="599"/>
              </w:tabs>
              <w:jc w:val="center"/>
            </w:pPr>
            <w:r w:rsidRPr="006A11A9">
              <w:t>0.37918</w:t>
            </w:r>
          </w:p>
        </w:tc>
        <w:tc>
          <w:tcPr>
            <w:tcW w:w="996" w:type="dxa"/>
          </w:tcPr>
          <w:p w14:paraId="433AFB47" w14:textId="7E94C667" w:rsidR="00F10306" w:rsidRPr="006A11A9" w:rsidRDefault="00646646" w:rsidP="006F2DAB">
            <w:pPr>
              <w:jc w:val="center"/>
            </w:pPr>
            <w:r w:rsidRPr="006A11A9">
              <w:t>0.00007</w:t>
            </w:r>
          </w:p>
        </w:tc>
        <w:tc>
          <w:tcPr>
            <w:tcW w:w="896" w:type="dxa"/>
          </w:tcPr>
          <w:p w14:paraId="48C6B52C" w14:textId="5E6E7EB2" w:rsidR="00F10306" w:rsidRPr="006A11A9" w:rsidRDefault="00646646" w:rsidP="006F2DAB">
            <w:pPr>
              <w:jc w:val="center"/>
            </w:pPr>
            <w:r w:rsidRPr="006A11A9">
              <w:t>213.92</w:t>
            </w:r>
          </w:p>
        </w:tc>
        <w:tc>
          <w:tcPr>
            <w:tcW w:w="896" w:type="dxa"/>
          </w:tcPr>
          <w:p w14:paraId="0A2145C9" w14:textId="2C8C52DF" w:rsidR="00F10306" w:rsidRPr="006A11A9" w:rsidRDefault="00646646" w:rsidP="006F2DAB">
            <w:pPr>
              <w:jc w:val="center"/>
            </w:pPr>
            <w:r w:rsidRPr="006A11A9">
              <w:t>2</w:t>
            </w:r>
          </w:p>
        </w:tc>
        <w:tc>
          <w:tcPr>
            <w:tcW w:w="781" w:type="dxa"/>
          </w:tcPr>
          <w:p w14:paraId="397ED99B" w14:textId="1E53F108" w:rsidR="00F10306" w:rsidRPr="006A11A9" w:rsidRDefault="00646646" w:rsidP="006F2DAB">
            <w:pPr>
              <w:jc w:val="center"/>
            </w:pPr>
            <w:r w:rsidRPr="006A11A9">
              <w:t>72.2</w:t>
            </w:r>
          </w:p>
        </w:tc>
        <w:tc>
          <w:tcPr>
            <w:tcW w:w="876" w:type="dxa"/>
          </w:tcPr>
          <w:p w14:paraId="526EE1E1" w14:textId="15528657" w:rsidR="00F10306" w:rsidRPr="006A11A9" w:rsidRDefault="00646646" w:rsidP="006F2DAB">
            <w:pPr>
              <w:jc w:val="center"/>
            </w:pPr>
            <w:r w:rsidRPr="006A11A9">
              <w:t>27.8</w:t>
            </w:r>
          </w:p>
        </w:tc>
        <w:tc>
          <w:tcPr>
            <w:tcW w:w="865" w:type="dxa"/>
          </w:tcPr>
          <w:p w14:paraId="02DC5506" w14:textId="19F8878E" w:rsidR="00F10306" w:rsidRPr="006A11A9" w:rsidRDefault="00646646" w:rsidP="006F2DAB">
            <w:pPr>
              <w:jc w:val="center"/>
            </w:pPr>
            <w:r w:rsidRPr="006A11A9">
              <w:t>73.8</w:t>
            </w:r>
          </w:p>
        </w:tc>
        <w:tc>
          <w:tcPr>
            <w:tcW w:w="878" w:type="dxa"/>
          </w:tcPr>
          <w:p w14:paraId="59B68A50" w14:textId="6E752528" w:rsidR="00F10306" w:rsidRPr="006A11A9" w:rsidRDefault="00646646" w:rsidP="006F2DAB">
            <w:pPr>
              <w:jc w:val="center"/>
            </w:pPr>
            <w:r w:rsidRPr="006A11A9">
              <w:t>26.2</w:t>
            </w:r>
          </w:p>
        </w:tc>
      </w:tr>
      <w:tr w:rsidR="00F10306" w:rsidRPr="006A11A9" w14:paraId="79670F57" w14:textId="77777777" w:rsidTr="006A11A9">
        <w:tc>
          <w:tcPr>
            <w:tcW w:w="1229" w:type="dxa"/>
          </w:tcPr>
          <w:p w14:paraId="24FCA683" w14:textId="4CAC22D1" w:rsidR="00F10306" w:rsidRPr="006A11A9" w:rsidRDefault="00F10306" w:rsidP="006F2DAB">
            <w:pPr>
              <w:jc w:val="center"/>
            </w:pPr>
            <w:r w:rsidRPr="006A11A9">
              <w:t>g</w:t>
            </w:r>
            <w:r w:rsidR="007A619A" w:rsidRPr="006A11A9">
              <w:t>_v_a</w:t>
            </w:r>
          </w:p>
        </w:tc>
        <w:tc>
          <w:tcPr>
            <w:tcW w:w="996" w:type="dxa"/>
          </w:tcPr>
          <w:p w14:paraId="0B8CAFF5" w14:textId="099D0131" w:rsidR="00F10306" w:rsidRPr="006A11A9" w:rsidRDefault="007A619A" w:rsidP="006F2DAB">
            <w:pPr>
              <w:jc w:val="center"/>
            </w:pPr>
            <w:r w:rsidRPr="006A11A9">
              <w:t>0.01642</w:t>
            </w:r>
          </w:p>
        </w:tc>
        <w:tc>
          <w:tcPr>
            <w:tcW w:w="1268" w:type="dxa"/>
          </w:tcPr>
          <w:p w14:paraId="0625D533" w14:textId="67437BC1" w:rsidR="00F10306" w:rsidRPr="006A11A9" w:rsidRDefault="007A619A" w:rsidP="006F2DAB">
            <w:pPr>
              <w:jc w:val="center"/>
            </w:pPr>
            <w:r w:rsidRPr="006A11A9">
              <w:t>0.01175</w:t>
            </w:r>
          </w:p>
        </w:tc>
        <w:tc>
          <w:tcPr>
            <w:tcW w:w="996" w:type="dxa"/>
          </w:tcPr>
          <w:p w14:paraId="2F46FE9B" w14:textId="22EF9BD8" w:rsidR="00F10306" w:rsidRPr="006A11A9" w:rsidRDefault="007A619A" w:rsidP="006F2DAB">
            <w:pPr>
              <w:jc w:val="center"/>
            </w:pPr>
            <w:r w:rsidRPr="006A11A9">
              <w:t>0.00052</w:t>
            </w:r>
          </w:p>
        </w:tc>
        <w:tc>
          <w:tcPr>
            <w:tcW w:w="896" w:type="dxa"/>
          </w:tcPr>
          <w:p w14:paraId="51A2476A" w14:textId="5D3A6331" w:rsidR="00F10306" w:rsidRPr="006A11A9" w:rsidRDefault="007A619A" w:rsidP="006F2DAB">
            <w:pPr>
              <w:jc w:val="center"/>
            </w:pPr>
            <w:r w:rsidRPr="006A11A9">
              <w:t>2864</w:t>
            </w:r>
          </w:p>
        </w:tc>
        <w:tc>
          <w:tcPr>
            <w:tcW w:w="896" w:type="dxa"/>
          </w:tcPr>
          <w:p w14:paraId="599A95CF" w14:textId="23FC31B5" w:rsidR="00F10306" w:rsidRPr="006A11A9" w:rsidRDefault="007A619A" w:rsidP="006F2DAB">
            <w:pPr>
              <w:jc w:val="center"/>
            </w:pPr>
            <w:r w:rsidRPr="006A11A9">
              <w:t>7.73</w:t>
            </w:r>
          </w:p>
        </w:tc>
        <w:tc>
          <w:tcPr>
            <w:tcW w:w="781" w:type="dxa"/>
          </w:tcPr>
          <w:p w14:paraId="1A71FA0C" w14:textId="48180F56" w:rsidR="00F10306" w:rsidRPr="006A11A9" w:rsidRDefault="007A619A" w:rsidP="006F2DAB">
            <w:pPr>
              <w:jc w:val="center"/>
            </w:pPr>
            <w:r w:rsidRPr="006A11A9">
              <w:t>2.4</w:t>
            </w:r>
          </w:p>
        </w:tc>
        <w:tc>
          <w:tcPr>
            <w:tcW w:w="876" w:type="dxa"/>
          </w:tcPr>
          <w:p w14:paraId="21925BA7" w14:textId="5E11443C" w:rsidR="00F10306" w:rsidRPr="006A11A9" w:rsidRDefault="007A619A" w:rsidP="006F2DAB">
            <w:pPr>
              <w:jc w:val="center"/>
            </w:pPr>
            <w:r w:rsidRPr="006A11A9">
              <w:t>97.6</w:t>
            </w:r>
          </w:p>
        </w:tc>
        <w:tc>
          <w:tcPr>
            <w:tcW w:w="865" w:type="dxa"/>
          </w:tcPr>
          <w:p w14:paraId="06D2DF7A" w14:textId="5773A483" w:rsidR="00F10306" w:rsidRPr="006A11A9" w:rsidRDefault="007A619A" w:rsidP="006F2DAB">
            <w:pPr>
              <w:jc w:val="center"/>
            </w:pPr>
            <w:r w:rsidRPr="006A11A9">
              <w:t>0.7</w:t>
            </w:r>
          </w:p>
        </w:tc>
        <w:tc>
          <w:tcPr>
            <w:tcW w:w="878" w:type="dxa"/>
          </w:tcPr>
          <w:p w14:paraId="62D3FB93" w14:textId="0A7B12F4" w:rsidR="00F10306" w:rsidRPr="006A11A9" w:rsidRDefault="007A619A" w:rsidP="006F2DAB">
            <w:pPr>
              <w:jc w:val="center"/>
            </w:pPr>
            <w:r w:rsidRPr="006A11A9">
              <w:t>99.3</w:t>
            </w:r>
          </w:p>
        </w:tc>
      </w:tr>
      <w:tr w:rsidR="00F10306" w:rsidRPr="006A11A9" w14:paraId="2EB42458" w14:textId="77777777" w:rsidTr="006A11A9">
        <w:tc>
          <w:tcPr>
            <w:tcW w:w="1229" w:type="dxa"/>
          </w:tcPr>
          <w:p w14:paraId="355C4B80" w14:textId="294F3248" w:rsidR="00F10306" w:rsidRPr="006A11A9" w:rsidRDefault="00F10306" w:rsidP="006F2DAB">
            <w:pPr>
              <w:jc w:val="center"/>
            </w:pPr>
            <w:r w:rsidRPr="006A11A9">
              <w:t>g_v_b</w:t>
            </w:r>
          </w:p>
        </w:tc>
        <w:tc>
          <w:tcPr>
            <w:tcW w:w="996" w:type="dxa"/>
          </w:tcPr>
          <w:p w14:paraId="30C94744" w14:textId="02C0792E" w:rsidR="00F10306" w:rsidRPr="006A11A9" w:rsidRDefault="007A619A" w:rsidP="006F2DAB">
            <w:pPr>
              <w:jc w:val="center"/>
            </w:pPr>
            <w:r w:rsidRPr="006A11A9">
              <w:t>0.01796</w:t>
            </w:r>
          </w:p>
        </w:tc>
        <w:tc>
          <w:tcPr>
            <w:tcW w:w="1268" w:type="dxa"/>
          </w:tcPr>
          <w:p w14:paraId="13C17E98" w14:textId="2CF5979A" w:rsidR="00F10306" w:rsidRPr="006A11A9" w:rsidRDefault="007A619A" w:rsidP="006F2DAB">
            <w:pPr>
              <w:jc w:val="center"/>
            </w:pPr>
            <w:r w:rsidRPr="006A11A9">
              <w:t>0.00967</w:t>
            </w:r>
          </w:p>
        </w:tc>
        <w:tc>
          <w:tcPr>
            <w:tcW w:w="996" w:type="dxa"/>
          </w:tcPr>
          <w:p w14:paraId="34BFC668" w14:textId="64C5CA22" w:rsidR="00F10306" w:rsidRPr="006A11A9" w:rsidRDefault="007A619A" w:rsidP="006F2DAB">
            <w:pPr>
              <w:jc w:val="center"/>
            </w:pPr>
            <w:r w:rsidRPr="006A11A9">
              <w:t>0.00029</w:t>
            </w:r>
          </w:p>
        </w:tc>
        <w:tc>
          <w:tcPr>
            <w:tcW w:w="896" w:type="dxa"/>
          </w:tcPr>
          <w:p w14:paraId="3C2B614B" w14:textId="12E86D5F" w:rsidR="00F10306" w:rsidRPr="006A11A9" w:rsidRDefault="007A619A" w:rsidP="006F2DAB">
            <w:pPr>
              <w:jc w:val="center"/>
            </w:pPr>
            <w:r w:rsidRPr="006A11A9">
              <w:t>3109</w:t>
            </w:r>
          </w:p>
        </w:tc>
        <w:tc>
          <w:tcPr>
            <w:tcW w:w="896" w:type="dxa"/>
          </w:tcPr>
          <w:p w14:paraId="67404818" w14:textId="79B88204" w:rsidR="00F10306" w:rsidRPr="006A11A9" w:rsidRDefault="007A619A" w:rsidP="006F2DAB">
            <w:pPr>
              <w:jc w:val="center"/>
            </w:pPr>
            <w:r w:rsidRPr="006A11A9">
              <w:t>8.6</w:t>
            </w:r>
          </w:p>
        </w:tc>
        <w:tc>
          <w:tcPr>
            <w:tcW w:w="781" w:type="dxa"/>
          </w:tcPr>
          <w:p w14:paraId="281AB65C" w14:textId="3660CF9C" w:rsidR="00F10306" w:rsidRPr="006A11A9" w:rsidRDefault="007A619A" w:rsidP="006F2DAB">
            <w:pPr>
              <w:jc w:val="center"/>
            </w:pPr>
            <w:r w:rsidRPr="006A11A9">
              <w:t>0.2</w:t>
            </w:r>
          </w:p>
        </w:tc>
        <w:tc>
          <w:tcPr>
            <w:tcW w:w="876" w:type="dxa"/>
          </w:tcPr>
          <w:p w14:paraId="23D2A1A5" w14:textId="3B096CC3" w:rsidR="00F10306" w:rsidRPr="006A11A9" w:rsidRDefault="007A619A" w:rsidP="006F2DAB">
            <w:pPr>
              <w:jc w:val="center"/>
            </w:pPr>
            <w:r w:rsidRPr="006A11A9">
              <w:t>99.8</w:t>
            </w:r>
          </w:p>
        </w:tc>
        <w:tc>
          <w:tcPr>
            <w:tcW w:w="865" w:type="dxa"/>
          </w:tcPr>
          <w:p w14:paraId="628FEF96" w14:textId="739E4D8D" w:rsidR="00F10306" w:rsidRPr="006A11A9" w:rsidRDefault="007A619A" w:rsidP="006F2DAB">
            <w:pPr>
              <w:jc w:val="center"/>
            </w:pPr>
            <w:r w:rsidRPr="006A11A9">
              <w:t>0.2</w:t>
            </w:r>
          </w:p>
        </w:tc>
        <w:tc>
          <w:tcPr>
            <w:tcW w:w="878" w:type="dxa"/>
          </w:tcPr>
          <w:p w14:paraId="46E7339F" w14:textId="1B121CD3" w:rsidR="00F10306" w:rsidRPr="006A11A9" w:rsidRDefault="007A619A" w:rsidP="006F2DAB">
            <w:pPr>
              <w:jc w:val="center"/>
            </w:pPr>
            <w:r w:rsidRPr="006A11A9">
              <w:t>99.8</w:t>
            </w:r>
          </w:p>
        </w:tc>
      </w:tr>
      <w:tr w:rsidR="00F10306" w:rsidRPr="006A11A9" w14:paraId="3351C13E" w14:textId="77777777" w:rsidTr="006A11A9">
        <w:tc>
          <w:tcPr>
            <w:tcW w:w="1229" w:type="dxa"/>
          </w:tcPr>
          <w:p w14:paraId="4FE305AE" w14:textId="3DD4581C" w:rsidR="00F10306" w:rsidRPr="006A11A9" w:rsidRDefault="00F10306" w:rsidP="006F2DAB">
            <w:pPr>
              <w:jc w:val="center"/>
            </w:pPr>
            <w:r w:rsidRPr="006A11A9">
              <w:t>g_va_a</w:t>
            </w:r>
          </w:p>
        </w:tc>
        <w:tc>
          <w:tcPr>
            <w:tcW w:w="996" w:type="dxa"/>
          </w:tcPr>
          <w:p w14:paraId="535DC983" w14:textId="2C32FFD0" w:rsidR="00F10306" w:rsidRPr="006A11A9" w:rsidRDefault="007C12F8" w:rsidP="006F2DAB">
            <w:pPr>
              <w:jc w:val="center"/>
            </w:pPr>
            <w:r w:rsidRPr="006A11A9">
              <w:t>0.01252</w:t>
            </w:r>
          </w:p>
        </w:tc>
        <w:tc>
          <w:tcPr>
            <w:tcW w:w="1268" w:type="dxa"/>
          </w:tcPr>
          <w:p w14:paraId="6B29F3C2" w14:textId="061591F6" w:rsidR="00F10306" w:rsidRPr="006A11A9" w:rsidRDefault="007C12F8" w:rsidP="006F2DAB">
            <w:pPr>
              <w:jc w:val="center"/>
            </w:pPr>
            <w:r w:rsidRPr="006A11A9">
              <w:t>0.0114</w:t>
            </w:r>
          </w:p>
        </w:tc>
        <w:tc>
          <w:tcPr>
            <w:tcW w:w="996" w:type="dxa"/>
          </w:tcPr>
          <w:p w14:paraId="5008969B" w14:textId="09C2CC84" w:rsidR="00F10306" w:rsidRPr="006A11A9" w:rsidRDefault="007C12F8" w:rsidP="006F2DAB">
            <w:pPr>
              <w:jc w:val="center"/>
            </w:pPr>
            <w:r w:rsidRPr="006A11A9">
              <w:t>0.00071</w:t>
            </w:r>
          </w:p>
        </w:tc>
        <w:tc>
          <w:tcPr>
            <w:tcW w:w="896" w:type="dxa"/>
          </w:tcPr>
          <w:p w14:paraId="7486A759" w14:textId="112C8C58" w:rsidR="00F10306" w:rsidRPr="006A11A9" w:rsidRDefault="007C12F8" w:rsidP="006F2DAB">
            <w:pPr>
              <w:jc w:val="center"/>
            </w:pPr>
            <w:r w:rsidRPr="006A11A9">
              <w:t>4144</w:t>
            </w:r>
          </w:p>
        </w:tc>
        <w:tc>
          <w:tcPr>
            <w:tcW w:w="896" w:type="dxa"/>
          </w:tcPr>
          <w:p w14:paraId="6CCF08E0" w14:textId="7510BBC5" w:rsidR="00F10306" w:rsidRPr="006A11A9" w:rsidRDefault="007C12F8" w:rsidP="006F2DAB">
            <w:pPr>
              <w:jc w:val="center"/>
            </w:pPr>
            <w:r w:rsidRPr="006A11A9">
              <w:t>6.6</w:t>
            </w:r>
          </w:p>
        </w:tc>
        <w:tc>
          <w:tcPr>
            <w:tcW w:w="781" w:type="dxa"/>
          </w:tcPr>
          <w:p w14:paraId="5D9469D7" w14:textId="1E00706D" w:rsidR="00F10306" w:rsidRPr="006A11A9" w:rsidRDefault="007C12F8" w:rsidP="006F2DAB">
            <w:pPr>
              <w:jc w:val="center"/>
            </w:pPr>
            <w:r w:rsidRPr="006A11A9">
              <w:t>14.2</w:t>
            </w:r>
          </w:p>
        </w:tc>
        <w:tc>
          <w:tcPr>
            <w:tcW w:w="876" w:type="dxa"/>
          </w:tcPr>
          <w:p w14:paraId="21AD4FAC" w14:textId="11E5C2D1" w:rsidR="00F10306" w:rsidRPr="006A11A9" w:rsidRDefault="007C12F8" w:rsidP="006F2DAB">
            <w:pPr>
              <w:jc w:val="center"/>
            </w:pPr>
            <w:r w:rsidRPr="006A11A9">
              <w:t>85.8</w:t>
            </w:r>
          </w:p>
        </w:tc>
        <w:tc>
          <w:tcPr>
            <w:tcW w:w="865" w:type="dxa"/>
          </w:tcPr>
          <w:p w14:paraId="10D648E9" w14:textId="366F8EC3" w:rsidR="00F10306" w:rsidRPr="006A11A9" w:rsidRDefault="007C12F8" w:rsidP="006F2DAB">
            <w:pPr>
              <w:jc w:val="center"/>
            </w:pPr>
            <w:r w:rsidRPr="006A11A9">
              <w:t>20.1</w:t>
            </w:r>
          </w:p>
        </w:tc>
        <w:tc>
          <w:tcPr>
            <w:tcW w:w="878" w:type="dxa"/>
          </w:tcPr>
          <w:p w14:paraId="07B7DACE" w14:textId="70C4A993" w:rsidR="00F10306" w:rsidRPr="006A11A9" w:rsidRDefault="007C12F8" w:rsidP="006F2DAB">
            <w:pPr>
              <w:jc w:val="center"/>
            </w:pPr>
            <w:r w:rsidRPr="006A11A9">
              <w:t>79.9</w:t>
            </w:r>
          </w:p>
        </w:tc>
      </w:tr>
      <w:tr w:rsidR="00F10306" w:rsidRPr="006A11A9" w14:paraId="550D6957" w14:textId="77777777" w:rsidTr="006A11A9">
        <w:tc>
          <w:tcPr>
            <w:tcW w:w="1229" w:type="dxa"/>
          </w:tcPr>
          <w:p w14:paraId="580801C4" w14:textId="04CFF92D" w:rsidR="00F10306" w:rsidRPr="006A11A9" w:rsidRDefault="00F10306" w:rsidP="006F2DAB">
            <w:pPr>
              <w:jc w:val="center"/>
            </w:pPr>
            <w:r w:rsidRPr="006A11A9">
              <w:lastRenderedPageBreak/>
              <w:t>g_va_b</w:t>
            </w:r>
          </w:p>
        </w:tc>
        <w:tc>
          <w:tcPr>
            <w:tcW w:w="996" w:type="dxa"/>
          </w:tcPr>
          <w:p w14:paraId="4638960B" w14:textId="3996F31D" w:rsidR="00F10306" w:rsidRPr="006A11A9" w:rsidRDefault="007C12F8" w:rsidP="006F2DAB">
            <w:pPr>
              <w:jc w:val="center"/>
            </w:pPr>
            <w:r w:rsidRPr="006A11A9">
              <w:t>0.01414</w:t>
            </w:r>
          </w:p>
        </w:tc>
        <w:tc>
          <w:tcPr>
            <w:tcW w:w="1268" w:type="dxa"/>
          </w:tcPr>
          <w:p w14:paraId="2A44EFEA" w14:textId="6EF9691D" w:rsidR="00F10306" w:rsidRPr="006A11A9" w:rsidRDefault="007C12F8" w:rsidP="006F2DAB">
            <w:pPr>
              <w:jc w:val="center"/>
            </w:pPr>
            <w:r w:rsidRPr="006A11A9">
              <w:t>0.00955</w:t>
            </w:r>
          </w:p>
        </w:tc>
        <w:tc>
          <w:tcPr>
            <w:tcW w:w="996" w:type="dxa"/>
          </w:tcPr>
          <w:p w14:paraId="03E0F5AC" w14:textId="7142659C" w:rsidR="00F10306" w:rsidRPr="006A11A9" w:rsidRDefault="007C12F8" w:rsidP="006F2DAB">
            <w:pPr>
              <w:jc w:val="center"/>
            </w:pPr>
            <w:r w:rsidRPr="006A11A9">
              <w:t>0.00033</w:t>
            </w:r>
          </w:p>
        </w:tc>
        <w:tc>
          <w:tcPr>
            <w:tcW w:w="896" w:type="dxa"/>
          </w:tcPr>
          <w:p w14:paraId="683D7A82" w14:textId="1B40F70D" w:rsidR="00F10306" w:rsidRPr="006A11A9" w:rsidRDefault="007C12F8" w:rsidP="006F2DAB">
            <w:pPr>
              <w:jc w:val="center"/>
            </w:pPr>
            <w:r w:rsidRPr="006A11A9">
              <w:t>4472</w:t>
            </w:r>
          </w:p>
        </w:tc>
        <w:tc>
          <w:tcPr>
            <w:tcW w:w="896" w:type="dxa"/>
          </w:tcPr>
          <w:p w14:paraId="1991C1D1" w14:textId="26527E6C" w:rsidR="00F10306" w:rsidRPr="006A11A9" w:rsidRDefault="007C12F8" w:rsidP="006F2DAB">
            <w:pPr>
              <w:jc w:val="center"/>
            </w:pPr>
            <w:r w:rsidRPr="006A11A9">
              <w:t>7.5</w:t>
            </w:r>
          </w:p>
        </w:tc>
        <w:tc>
          <w:tcPr>
            <w:tcW w:w="781" w:type="dxa"/>
          </w:tcPr>
          <w:p w14:paraId="07C53AAF" w14:textId="267552CF" w:rsidR="00F10306" w:rsidRPr="006A11A9" w:rsidRDefault="007C12F8" w:rsidP="006F2DAB">
            <w:pPr>
              <w:jc w:val="center"/>
            </w:pPr>
            <w:r w:rsidRPr="006A11A9">
              <w:t>14.8</w:t>
            </w:r>
          </w:p>
        </w:tc>
        <w:tc>
          <w:tcPr>
            <w:tcW w:w="876" w:type="dxa"/>
          </w:tcPr>
          <w:p w14:paraId="3468F130" w14:textId="4197D647" w:rsidR="00F10306" w:rsidRPr="006A11A9" w:rsidRDefault="007C12F8" w:rsidP="006F2DAB">
            <w:pPr>
              <w:jc w:val="center"/>
            </w:pPr>
            <w:r w:rsidRPr="006A11A9">
              <w:t>85.2</w:t>
            </w:r>
          </w:p>
        </w:tc>
        <w:tc>
          <w:tcPr>
            <w:tcW w:w="865" w:type="dxa"/>
          </w:tcPr>
          <w:p w14:paraId="38F99F52" w14:textId="7DF69255" w:rsidR="00F10306" w:rsidRPr="006A11A9" w:rsidRDefault="007C12F8" w:rsidP="006F2DAB">
            <w:pPr>
              <w:jc w:val="center"/>
            </w:pPr>
            <w:r w:rsidRPr="006A11A9">
              <w:t>24.7</w:t>
            </w:r>
          </w:p>
        </w:tc>
        <w:tc>
          <w:tcPr>
            <w:tcW w:w="878" w:type="dxa"/>
          </w:tcPr>
          <w:p w14:paraId="5B61E14F" w14:textId="7758BD7D" w:rsidR="00F10306" w:rsidRPr="006A11A9" w:rsidRDefault="007C12F8" w:rsidP="006F2DAB">
            <w:pPr>
              <w:jc w:val="center"/>
            </w:pPr>
            <w:r w:rsidRPr="006A11A9">
              <w:t>75.3</w:t>
            </w:r>
          </w:p>
        </w:tc>
      </w:tr>
      <w:tr w:rsidR="00F10306" w:rsidRPr="006A11A9" w14:paraId="76FF71D9" w14:textId="77777777" w:rsidTr="006A11A9">
        <w:tc>
          <w:tcPr>
            <w:tcW w:w="1229" w:type="dxa"/>
          </w:tcPr>
          <w:p w14:paraId="37A92669" w14:textId="3D51E7D8" w:rsidR="00F10306" w:rsidRPr="006A11A9" w:rsidRDefault="00F10306" w:rsidP="006F2DAB">
            <w:pPr>
              <w:jc w:val="center"/>
            </w:pPr>
            <w:r w:rsidRPr="006A11A9">
              <w:t>w_s (a)</w:t>
            </w:r>
          </w:p>
        </w:tc>
        <w:tc>
          <w:tcPr>
            <w:tcW w:w="996" w:type="dxa"/>
          </w:tcPr>
          <w:p w14:paraId="6F335824" w14:textId="226A52EE" w:rsidR="00F10306" w:rsidRPr="006A11A9" w:rsidRDefault="007C12F8" w:rsidP="006F2DAB">
            <w:pPr>
              <w:jc w:val="center"/>
            </w:pPr>
            <w:r w:rsidRPr="006A11A9">
              <w:t>0.08732</w:t>
            </w:r>
          </w:p>
        </w:tc>
        <w:tc>
          <w:tcPr>
            <w:tcW w:w="1268" w:type="dxa"/>
          </w:tcPr>
          <w:p w14:paraId="7A324A0D" w14:textId="63FC4B4D" w:rsidR="00F10306" w:rsidRPr="006A11A9" w:rsidRDefault="007C12F8" w:rsidP="006F2DAB">
            <w:pPr>
              <w:jc w:val="center"/>
            </w:pPr>
            <w:r w:rsidRPr="006A11A9">
              <w:t>0.03483</w:t>
            </w:r>
          </w:p>
        </w:tc>
        <w:tc>
          <w:tcPr>
            <w:tcW w:w="996" w:type="dxa"/>
          </w:tcPr>
          <w:p w14:paraId="1FC960A8" w14:textId="60E1B6D1" w:rsidR="00F10306" w:rsidRPr="006A11A9" w:rsidRDefault="007C12F8" w:rsidP="006F2DAB">
            <w:pPr>
              <w:jc w:val="center"/>
            </w:pPr>
            <w:r w:rsidRPr="006A11A9">
              <w:t>0.00079</w:t>
            </w:r>
          </w:p>
        </w:tc>
        <w:tc>
          <w:tcPr>
            <w:tcW w:w="896" w:type="dxa"/>
          </w:tcPr>
          <w:p w14:paraId="0B8DBF03" w14:textId="4E2F54B4" w:rsidR="00F10306" w:rsidRPr="006A11A9" w:rsidRDefault="007C12F8" w:rsidP="006F2DAB">
            <w:pPr>
              <w:jc w:val="center"/>
            </w:pPr>
            <w:r w:rsidRPr="006A11A9">
              <w:t>24822</w:t>
            </w:r>
          </w:p>
        </w:tc>
        <w:tc>
          <w:tcPr>
            <w:tcW w:w="896" w:type="dxa"/>
          </w:tcPr>
          <w:p w14:paraId="57E58F7C" w14:textId="08D162FF" w:rsidR="00F10306" w:rsidRPr="006A11A9" w:rsidRDefault="007C12F8" w:rsidP="006F2DAB">
            <w:pPr>
              <w:jc w:val="center"/>
            </w:pPr>
            <w:r w:rsidRPr="006A11A9">
              <w:t>42.3</w:t>
            </w:r>
          </w:p>
        </w:tc>
        <w:tc>
          <w:tcPr>
            <w:tcW w:w="781" w:type="dxa"/>
          </w:tcPr>
          <w:p w14:paraId="1CBE6722" w14:textId="63CF8FCD" w:rsidR="00F10306" w:rsidRPr="006A11A9" w:rsidRDefault="007C12F8" w:rsidP="006F2DAB">
            <w:pPr>
              <w:jc w:val="center"/>
            </w:pPr>
            <w:r w:rsidRPr="006A11A9">
              <w:t>0.2</w:t>
            </w:r>
          </w:p>
        </w:tc>
        <w:tc>
          <w:tcPr>
            <w:tcW w:w="876" w:type="dxa"/>
          </w:tcPr>
          <w:p w14:paraId="4F874A15" w14:textId="2CCC8A09" w:rsidR="00F10306" w:rsidRPr="006A11A9" w:rsidRDefault="007C12F8" w:rsidP="006F2DAB">
            <w:pPr>
              <w:jc w:val="center"/>
            </w:pPr>
            <w:r w:rsidRPr="006A11A9">
              <w:t>99.8</w:t>
            </w:r>
          </w:p>
        </w:tc>
        <w:tc>
          <w:tcPr>
            <w:tcW w:w="865" w:type="dxa"/>
          </w:tcPr>
          <w:p w14:paraId="1431F374" w14:textId="3DD83796" w:rsidR="00F10306" w:rsidRPr="006A11A9" w:rsidRDefault="007C12F8" w:rsidP="006F2DAB">
            <w:pPr>
              <w:jc w:val="center"/>
            </w:pPr>
            <w:r w:rsidRPr="006A11A9">
              <w:t>0.0</w:t>
            </w:r>
          </w:p>
        </w:tc>
        <w:tc>
          <w:tcPr>
            <w:tcW w:w="878" w:type="dxa"/>
          </w:tcPr>
          <w:p w14:paraId="5B556B3A" w14:textId="2AD957CD" w:rsidR="00F10306" w:rsidRPr="006A11A9" w:rsidRDefault="007C12F8" w:rsidP="006F2DAB">
            <w:pPr>
              <w:jc w:val="center"/>
            </w:pPr>
            <w:r w:rsidRPr="006A11A9">
              <w:t>100.0</w:t>
            </w:r>
          </w:p>
        </w:tc>
      </w:tr>
      <w:tr w:rsidR="00F10306" w:rsidRPr="006A11A9" w14:paraId="676FD748" w14:textId="77777777" w:rsidTr="006A11A9">
        <w:tc>
          <w:tcPr>
            <w:tcW w:w="1229" w:type="dxa"/>
          </w:tcPr>
          <w:p w14:paraId="24FBA910" w14:textId="246219E3" w:rsidR="00F10306" w:rsidRPr="006A11A9" w:rsidRDefault="00F10306" w:rsidP="006F2DAB">
            <w:pPr>
              <w:jc w:val="center"/>
            </w:pPr>
            <w:r w:rsidRPr="006A11A9">
              <w:t>w_r (a)</w:t>
            </w:r>
          </w:p>
        </w:tc>
        <w:tc>
          <w:tcPr>
            <w:tcW w:w="996" w:type="dxa"/>
          </w:tcPr>
          <w:p w14:paraId="6591A40D" w14:textId="1763CD54" w:rsidR="00F10306" w:rsidRPr="006A11A9" w:rsidRDefault="003D3BFA" w:rsidP="006F2DAB">
            <w:pPr>
              <w:jc w:val="center"/>
            </w:pPr>
            <w:r w:rsidRPr="006A11A9">
              <w:t>0.03778</w:t>
            </w:r>
          </w:p>
        </w:tc>
        <w:tc>
          <w:tcPr>
            <w:tcW w:w="1268" w:type="dxa"/>
          </w:tcPr>
          <w:p w14:paraId="342FF6A0" w14:textId="6AC8D772" w:rsidR="00F10306" w:rsidRPr="006A11A9" w:rsidRDefault="003D3BFA" w:rsidP="006F2DAB">
            <w:pPr>
              <w:jc w:val="center"/>
            </w:pPr>
            <w:r w:rsidRPr="006A11A9">
              <w:t>0.04627</w:t>
            </w:r>
          </w:p>
        </w:tc>
        <w:tc>
          <w:tcPr>
            <w:tcW w:w="996" w:type="dxa"/>
          </w:tcPr>
          <w:p w14:paraId="1F4F6D60" w14:textId="35FE18A4" w:rsidR="00F10306" w:rsidRPr="006A11A9" w:rsidRDefault="003D3BFA" w:rsidP="006F2DAB">
            <w:pPr>
              <w:jc w:val="center"/>
            </w:pPr>
            <w:r w:rsidRPr="006A11A9">
              <w:t>0.00054</w:t>
            </w:r>
          </w:p>
        </w:tc>
        <w:tc>
          <w:tcPr>
            <w:tcW w:w="896" w:type="dxa"/>
          </w:tcPr>
          <w:p w14:paraId="4523CFDF" w14:textId="70041887" w:rsidR="00F10306" w:rsidRPr="006A11A9" w:rsidRDefault="003D3BFA" w:rsidP="006F2DAB">
            <w:pPr>
              <w:jc w:val="center"/>
            </w:pPr>
            <w:r w:rsidRPr="006A11A9">
              <w:t>10671</w:t>
            </w:r>
          </w:p>
        </w:tc>
        <w:tc>
          <w:tcPr>
            <w:tcW w:w="896" w:type="dxa"/>
          </w:tcPr>
          <w:p w14:paraId="09EA693E" w14:textId="682DE1C9" w:rsidR="00F10306" w:rsidRPr="006A11A9" w:rsidRDefault="003D3BFA" w:rsidP="006F2DAB">
            <w:pPr>
              <w:jc w:val="center"/>
            </w:pPr>
            <w:r w:rsidRPr="006A11A9">
              <w:t>18.24</w:t>
            </w:r>
          </w:p>
        </w:tc>
        <w:tc>
          <w:tcPr>
            <w:tcW w:w="781" w:type="dxa"/>
          </w:tcPr>
          <w:p w14:paraId="00D43117" w14:textId="433BC7D7" w:rsidR="00F10306" w:rsidRPr="006A11A9" w:rsidRDefault="003D3BFA" w:rsidP="006F2DAB">
            <w:pPr>
              <w:jc w:val="center"/>
            </w:pPr>
            <w:r w:rsidRPr="006A11A9">
              <w:t>0.7</w:t>
            </w:r>
          </w:p>
        </w:tc>
        <w:tc>
          <w:tcPr>
            <w:tcW w:w="876" w:type="dxa"/>
          </w:tcPr>
          <w:p w14:paraId="676BF05B" w14:textId="676E6B8E" w:rsidR="00F10306" w:rsidRPr="006A11A9" w:rsidRDefault="003D3BFA" w:rsidP="006F2DAB">
            <w:pPr>
              <w:jc w:val="center"/>
            </w:pPr>
            <w:r w:rsidRPr="006A11A9">
              <w:t>99.3</w:t>
            </w:r>
          </w:p>
        </w:tc>
        <w:tc>
          <w:tcPr>
            <w:tcW w:w="865" w:type="dxa"/>
          </w:tcPr>
          <w:p w14:paraId="32F0CB52" w14:textId="1221085F" w:rsidR="00F10306" w:rsidRPr="006A11A9" w:rsidRDefault="003D3BFA" w:rsidP="006F2DAB">
            <w:pPr>
              <w:jc w:val="center"/>
            </w:pPr>
            <w:r w:rsidRPr="006A11A9">
              <w:t>0.1</w:t>
            </w:r>
          </w:p>
        </w:tc>
        <w:tc>
          <w:tcPr>
            <w:tcW w:w="878" w:type="dxa"/>
          </w:tcPr>
          <w:p w14:paraId="5AB4DC2F" w14:textId="184AD990" w:rsidR="00F10306" w:rsidRPr="006A11A9" w:rsidRDefault="003D3BFA" w:rsidP="006F2DAB">
            <w:pPr>
              <w:jc w:val="center"/>
            </w:pPr>
            <w:r w:rsidRPr="006A11A9">
              <w:t>99.9</w:t>
            </w:r>
          </w:p>
        </w:tc>
      </w:tr>
      <w:tr w:rsidR="003D3BFA" w:rsidRPr="006A11A9" w14:paraId="2C56C489" w14:textId="77777777" w:rsidTr="006A11A9">
        <w:tc>
          <w:tcPr>
            <w:tcW w:w="1229" w:type="dxa"/>
          </w:tcPr>
          <w:p w14:paraId="1B2DCC3F" w14:textId="72FAC934" w:rsidR="003D3BFA" w:rsidRPr="006A11A9" w:rsidRDefault="003D3BFA" w:rsidP="006F2DAB">
            <w:pPr>
              <w:jc w:val="center"/>
            </w:pPr>
            <w:r w:rsidRPr="006A11A9">
              <w:t>m_rv</w:t>
            </w:r>
          </w:p>
        </w:tc>
        <w:tc>
          <w:tcPr>
            <w:tcW w:w="996" w:type="dxa"/>
          </w:tcPr>
          <w:p w14:paraId="47013FC3" w14:textId="1A05CFCC" w:rsidR="003D3BFA" w:rsidRPr="006A11A9" w:rsidRDefault="003D3BFA" w:rsidP="006F2DAB">
            <w:pPr>
              <w:jc w:val="center"/>
            </w:pPr>
            <w:r w:rsidRPr="006A11A9">
              <w:t>0.02749</w:t>
            </w:r>
          </w:p>
        </w:tc>
        <w:tc>
          <w:tcPr>
            <w:tcW w:w="1268" w:type="dxa"/>
          </w:tcPr>
          <w:p w14:paraId="15F8027F" w14:textId="6C017AFB" w:rsidR="003D3BFA" w:rsidRPr="006A11A9" w:rsidRDefault="003D3BFA" w:rsidP="006F2DAB">
            <w:pPr>
              <w:jc w:val="center"/>
            </w:pPr>
            <w:r w:rsidRPr="006A11A9">
              <w:t>0.0404</w:t>
            </w:r>
          </w:p>
        </w:tc>
        <w:tc>
          <w:tcPr>
            <w:tcW w:w="996" w:type="dxa"/>
          </w:tcPr>
          <w:p w14:paraId="66846FC4" w14:textId="0FD7E007" w:rsidR="003D3BFA" w:rsidRPr="006A11A9" w:rsidRDefault="003D3BFA" w:rsidP="006F2DAB">
            <w:pPr>
              <w:jc w:val="center"/>
            </w:pPr>
            <w:r w:rsidRPr="006A11A9">
              <w:t>0.00084</w:t>
            </w:r>
          </w:p>
        </w:tc>
        <w:tc>
          <w:tcPr>
            <w:tcW w:w="896" w:type="dxa"/>
          </w:tcPr>
          <w:p w14:paraId="01C0A3CC" w14:textId="67BA354C" w:rsidR="003D3BFA" w:rsidRPr="006A11A9" w:rsidRDefault="003D3BFA" w:rsidP="006F2DAB">
            <w:pPr>
              <w:jc w:val="center"/>
            </w:pPr>
            <w:r w:rsidRPr="006A11A9">
              <w:t>6630</w:t>
            </w:r>
          </w:p>
        </w:tc>
        <w:tc>
          <w:tcPr>
            <w:tcW w:w="896" w:type="dxa"/>
          </w:tcPr>
          <w:p w14:paraId="56588AAC" w14:textId="6D9B8CC2" w:rsidR="003D3BFA" w:rsidRPr="006A11A9" w:rsidRDefault="003D3BFA" w:rsidP="006F2DAB">
            <w:pPr>
              <w:jc w:val="center"/>
            </w:pPr>
            <w:r w:rsidRPr="006A11A9">
              <w:t>6.38</w:t>
            </w:r>
          </w:p>
        </w:tc>
        <w:tc>
          <w:tcPr>
            <w:tcW w:w="781" w:type="dxa"/>
          </w:tcPr>
          <w:p w14:paraId="1DCCBFDB" w14:textId="0373DAC1" w:rsidR="003D3BFA" w:rsidRPr="006A11A9" w:rsidRDefault="003D3BFA" w:rsidP="006F2DAB">
            <w:pPr>
              <w:jc w:val="center"/>
            </w:pPr>
            <w:r w:rsidRPr="006A11A9">
              <w:t>2.5</w:t>
            </w:r>
          </w:p>
        </w:tc>
        <w:tc>
          <w:tcPr>
            <w:tcW w:w="876" w:type="dxa"/>
          </w:tcPr>
          <w:p w14:paraId="52E8F718" w14:textId="0E9BBD5D" w:rsidR="003D3BFA" w:rsidRPr="006A11A9" w:rsidRDefault="003D3BFA" w:rsidP="006F2DAB">
            <w:pPr>
              <w:jc w:val="center"/>
            </w:pPr>
            <w:r w:rsidRPr="006A11A9">
              <w:t>97.5</w:t>
            </w:r>
          </w:p>
        </w:tc>
        <w:tc>
          <w:tcPr>
            <w:tcW w:w="865" w:type="dxa"/>
          </w:tcPr>
          <w:p w14:paraId="4E5C38F2" w14:textId="07BC4273" w:rsidR="003D3BFA" w:rsidRPr="006A11A9" w:rsidRDefault="003D3BFA" w:rsidP="006F2DAB">
            <w:pPr>
              <w:jc w:val="center"/>
            </w:pPr>
            <w:r w:rsidRPr="006A11A9">
              <w:t>0.5</w:t>
            </w:r>
          </w:p>
        </w:tc>
        <w:tc>
          <w:tcPr>
            <w:tcW w:w="878" w:type="dxa"/>
          </w:tcPr>
          <w:p w14:paraId="430184F7" w14:textId="5C4DE8F4" w:rsidR="003D3BFA" w:rsidRPr="006A11A9" w:rsidRDefault="003D3BFA" w:rsidP="006F2DAB">
            <w:pPr>
              <w:jc w:val="center"/>
            </w:pPr>
            <w:r w:rsidRPr="006A11A9">
              <w:t>99.5</w:t>
            </w:r>
          </w:p>
        </w:tc>
      </w:tr>
      <w:tr w:rsidR="00F10306" w:rsidRPr="006A11A9" w14:paraId="7D58646D" w14:textId="77777777" w:rsidTr="006A11A9">
        <w:tc>
          <w:tcPr>
            <w:tcW w:w="1229" w:type="dxa"/>
          </w:tcPr>
          <w:p w14:paraId="19A85358" w14:textId="7F6D17AA" w:rsidR="00F10306" w:rsidRPr="006A11A9" w:rsidRDefault="00F10306" w:rsidP="006F2DAB">
            <w:pPr>
              <w:jc w:val="center"/>
            </w:pPr>
            <w:r w:rsidRPr="006A11A9">
              <w:t>m_s</w:t>
            </w:r>
            <w:r w:rsidR="003D3BFA" w:rsidRPr="006A11A9">
              <w:t>av</w:t>
            </w:r>
            <w:r w:rsidRPr="006A11A9">
              <w:t xml:space="preserve"> (a)</w:t>
            </w:r>
          </w:p>
        </w:tc>
        <w:tc>
          <w:tcPr>
            <w:tcW w:w="996" w:type="dxa"/>
          </w:tcPr>
          <w:p w14:paraId="69921B60" w14:textId="0A8933DF" w:rsidR="00F10306" w:rsidRPr="006A11A9" w:rsidRDefault="003D3BFA" w:rsidP="006F2DAB">
            <w:pPr>
              <w:jc w:val="center"/>
            </w:pPr>
            <w:r w:rsidRPr="006A11A9">
              <w:t>0.04777</w:t>
            </w:r>
          </w:p>
        </w:tc>
        <w:tc>
          <w:tcPr>
            <w:tcW w:w="1268" w:type="dxa"/>
          </w:tcPr>
          <w:p w14:paraId="59B8317F" w14:textId="4C979B39" w:rsidR="00F10306" w:rsidRPr="006A11A9" w:rsidRDefault="003D3BFA" w:rsidP="006F2DAB">
            <w:pPr>
              <w:jc w:val="center"/>
            </w:pPr>
            <w:r w:rsidRPr="006A11A9">
              <w:t>0.03838</w:t>
            </w:r>
          </w:p>
        </w:tc>
        <w:tc>
          <w:tcPr>
            <w:tcW w:w="996" w:type="dxa"/>
          </w:tcPr>
          <w:p w14:paraId="25312BDC" w14:textId="6F2AAFCC" w:rsidR="00F10306" w:rsidRPr="006A11A9" w:rsidRDefault="003D3BFA" w:rsidP="006F2DAB">
            <w:pPr>
              <w:jc w:val="center"/>
            </w:pPr>
            <w:r w:rsidRPr="006A11A9">
              <w:t>0.00056</w:t>
            </w:r>
          </w:p>
        </w:tc>
        <w:tc>
          <w:tcPr>
            <w:tcW w:w="896" w:type="dxa"/>
          </w:tcPr>
          <w:p w14:paraId="6A6C65AB" w14:textId="53A719FF" w:rsidR="00F10306" w:rsidRPr="006A11A9" w:rsidRDefault="003D3BFA" w:rsidP="006F2DAB">
            <w:pPr>
              <w:jc w:val="center"/>
            </w:pPr>
            <w:r w:rsidRPr="006A11A9">
              <w:t>11906</w:t>
            </w:r>
          </w:p>
        </w:tc>
        <w:tc>
          <w:tcPr>
            <w:tcW w:w="896" w:type="dxa"/>
          </w:tcPr>
          <w:p w14:paraId="5B854DA7" w14:textId="4C9D3343" w:rsidR="00F10306" w:rsidRPr="006A11A9" w:rsidRDefault="003D3BFA" w:rsidP="006F2DAB">
            <w:pPr>
              <w:jc w:val="center"/>
            </w:pPr>
            <w:r w:rsidRPr="006A11A9">
              <w:t>12.18</w:t>
            </w:r>
          </w:p>
        </w:tc>
        <w:tc>
          <w:tcPr>
            <w:tcW w:w="781" w:type="dxa"/>
          </w:tcPr>
          <w:p w14:paraId="2400D52A" w14:textId="45C47332" w:rsidR="00F10306" w:rsidRPr="006A11A9" w:rsidRDefault="003D3BFA" w:rsidP="006F2DAB">
            <w:pPr>
              <w:jc w:val="center"/>
            </w:pPr>
            <w:r w:rsidRPr="006A11A9">
              <w:t>12.6</w:t>
            </w:r>
          </w:p>
        </w:tc>
        <w:tc>
          <w:tcPr>
            <w:tcW w:w="876" w:type="dxa"/>
          </w:tcPr>
          <w:p w14:paraId="4EFE6966" w14:textId="1C84278C" w:rsidR="00F10306" w:rsidRPr="006A11A9" w:rsidRDefault="003D3BFA" w:rsidP="006F2DAB">
            <w:pPr>
              <w:jc w:val="center"/>
            </w:pPr>
            <w:r w:rsidRPr="006A11A9">
              <w:t>87.4</w:t>
            </w:r>
          </w:p>
        </w:tc>
        <w:tc>
          <w:tcPr>
            <w:tcW w:w="865" w:type="dxa"/>
          </w:tcPr>
          <w:p w14:paraId="111E504A" w14:textId="14EDEC4C" w:rsidR="00F10306" w:rsidRPr="006A11A9" w:rsidRDefault="003D3BFA" w:rsidP="006F2DAB">
            <w:pPr>
              <w:jc w:val="center"/>
            </w:pPr>
            <w:r w:rsidRPr="006A11A9">
              <w:t>3.3</w:t>
            </w:r>
          </w:p>
        </w:tc>
        <w:tc>
          <w:tcPr>
            <w:tcW w:w="878" w:type="dxa"/>
          </w:tcPr>
          <w:p w14:paraId="52FADF61" w14:textId="068EC933" w:rsidR="00F10306" w:rsidRPr="006A11A9" w:rsidRDefault="003D3BFA" w:rsidP="006F2DAB">
            <w:pPr>
              <w:jc w:val="center"/>
            </w:pPr>
            <w:r w:rsidRPr="006A11A9">
              <w:t>96.7</w:t>
            </w:r>
          </w:p>
        </w:tc>
      </w:tr>
      <w:tr w:rsidR="00F10306" w:rsidRPr="006A11A9" w14:paraId="1D013920" w14:textId="77777777" w:rsidTr="006A11A9">
        <w:tc>
          <w:tcPr>
            <w:tcW w:w="1229" w:type="dxa"/>
          </w:tcPr>
          <w:p w14:paraId="1D515344" w14:textId="1731BF75" w:rsidR="00F10306" w:rsidRPr="006A11A9" w:rsidRDefault="00F10306" w:rsidP="006F2DAB">
            <w:pPr>
              <w:jc w:val="center"/>
            </w:pPr>
            <w:r w:rsidRPr="006A11A9">
              <w:t>m_r</w:t>
            </w:r>
            <w:r w:rsidR="003D3BFA" w:rsidRPr="006A11A9">
              <w:t>av</w:t>
            </w:r>
            <w:r w:rsidRPr="006A11A9">
              <w:t xml:space="preserve"> (a)</w:t>
            </w:r>
          </w:p>
        </w:tc>
        <w:tc>
          <w:tcPr>
            <w:tcW w:w="996" w:type="dxa"/>
          </w:tcPr>
          <w:p w14:paraId="53F40808" w14:textId="2EC955BD" w:rsidR="00F10306" w:rsidRPr="006A11A9" w:rsidRDefault="003D3BFA" w:rsidP="006F2DAB">
            <w:pPr>
              <w:jc w:val="center"/>
            </w:pPr>
            <w:r w:rsidRPr="006A11A9">
              <w:t>0.02573</w:t>
            </w:r>
          </w:p>
        </w:tc>
        <w:tc>
          <w:tcPr>
            <w:tcW w:w="1268" w:type="dxa"/>
          </w:tcPr>
          <w:p w14:paraId="52A85F0E" w14:textId="7CEAED94" w:rsidR="00F10306" w:rsidRPr="006A11A9" w:rsidRDefault="003D3BFA" w:rsidP="006F2DAB">
            <w:pPr>
              <w:jc w:val="center"/>
            </w:pPr>
            <w:r w:rsidRPr="006A11A9">
              <w:t>0.03412</w:t>
            </w:r>
          </w:p>
        </w:tc>
        <w:tc>
          <w:tcPr>
            <w:tcW w:w="996" w:type="dxa"/>
          </w:tcPr>
          <w:p w14:paraId="53E4FAD0" w14:textId="5BA93043" w:rsidR="00F10306" w:rsidRPr="006A11A9" w:rsidRDefault="003D3BFA" w:rsidP="006F2DAB">
            <w:pPr>
              <w:jc w:val="center"/>
            </w:pPr>
            <w:r w:rsidRPr="006A11A9">
              <w:t>0.00086</w:t>
            </w:r>
          </w:p>
        </w:tc>
        <w:tc>
          <w:tcPr>
            <w:tcW w:w="896" w:type="dxa"/>
          </w:tcPr>
          <w:p w14:paraId="1276EA96" w14:textId="04AD70F5" w:rsidR="00F10306" w:rsidRPr="006A11A9" w:rsidRDefault="003D3BFA" w:rsidP="006F2DAB">
            <w:pPr>
              <w:jc w:val="center"/>
            </w:pPr>
            <w:r w:rsidRPr="006A11A9">
              <w:t>6692</w:t>
            </w:r>
          </w:p>
        </w:tc>
        <w:tc>
          <w:tcPr>
            <w:tcW w:w="896" w:type="dxa"/>
          </w:tcPr>
          <w:p w14:paraId="77123AFB" w14:textId="17027102" w:rsidR="00F10306" w:rsidRPr="006A11A9" w:rsidRDefault="003D3BFA" w:rsidP="006F2DAB">
            <w:pPr>
              <w:jc w:val="center"/>
            </w:pPr>
            <w:r w:rsidRPr="006A11A9">
              <w:t>6.8</w:t>
            </w:r>
          </w:p>
        </w:tc>
        <w:tc>
          <w:tcPr>
            <w:tcW w:w="781" w:type="dxa"/>
          </w:tcPr>
          <w:p w14:paraId="116D9BC2" w14:textId="53B61E5C" w:rsidR="00F10306" w:rsidRPr="006A11A9" w:rsidRDefault="003D3BFA" w:rsidP="006F2DAB">
            <w:pPr>
              <w:jc w:val="center"/>
            </w:pPr>
            <w:r w:rsidRPr="006A11A9">
              <w:t>12.2</w:t>
            </w:r>
          </w:p>
        </w:tc>
        <w:tc>
          <w:tcPr>
            <w:tcW w:w="876" w:type="dxa"/>
          </w:tcPr>
          <w:p w14:paraId="34FD1C99" w14:textId="0CB797F3" w:rsidR="00F10306" w:rsidRPr="006A11A9" w:rsidRDefault="003D3BFA" w:rsidP="006F2DAB">
            <w:pPr>
              <w:jc w:val="center"/>
            </w:pPr>
            <w:r w:rsidRPr="006A11A9">
              <w:t>87.8</w:t>
            </w:r>
          </w:p>
        </w:tc>
        <w:tc>
          <w:tcPr>
            <w:tcW w:w="865" w:type="dxa"/>
          </w:tcPr>
          <w:p w14:paraId="6D3ED91E" w14:textId="7A4D07A9" w:rsidR="00F10306" w:rsidRPr="006A11A9" w:rsidRDefault="003D3BFA" w:rsidP="006F2DAB">
            <w:pPr>
              <w:jc w:val="center"/>
            </w:pPr>
            <w:r w:rsidRPr="006A11A9">
              <w:t>3.2</w:t>
            </w:r>
          </w:p>
        </w:tc>
        <w:tc>
          <w:tcPr>
            <w:tcW w:w="878" w:type="dxa"/>
          </w:tcPr>
          <w:p w14:paraId="1F1C554D" w14:textId="782BDC0C" w:rsidR="00F10306" w:rsidRPr="006A11A9" w:rsidRDefault="003D3BFA" w:rsidP="006F2DAB">
            <w:pPr>
              <w:jc w:val="center"/>
            </w:pPr>
            <w:r w:rsidRPr="006A11A9">
              <w:t>96.5</w:t>
            </w:r>
          </w:p>
        </w:tc>
      </w:tr>
    </w:tbl>
    <w:p w14:paraId="10FB9C8B" w14:textId="77777777" w:rsidR="006F2DAB" w:rsidRPr="006A11A9" w:rsidRDefault="006F2DAB" w:rsidP="0066038E"/>
    <w:p w14:paraId="160B0D8E" w14:textId="1A5D4F54" w:rsidR="006A11A9" w:rsidRPr="006A11A9" w:rsidRDefault="006A11A9" w:rsidP="0066038E">
      <w:pPr>
        <w:rPr>
          <w:szCs w:val="24"/>
        </w:rPr>
      </w:pPr>
      <w:r w:rsidRPr="006A11A9">
        <w:rPr>
          <w:szCs w:val="24"/>
        </w:rPr>
        <w:t xml:space="preserve">Some observations of the statistics </w:t>
      </w:r>
    </w:p>
    <w:p w14:paraId="14ABB577" w14:textId="3F9E8460" w:rsidR="006A11A9" w:rsidRPr="006A11A9" w:rsidRDefault="006A11A9" w:rsidP="006A11A9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GB"/>
        </w:rPr>
      </w:pPr>
      <w:r w:rsidRPr="006A11A9">
        <w:rPr>
          <w:rFonts w:ascii="Times New Roman" w:hAnsi="Times New Roman"/>
          <w:sz w:val="24"/>
          <w:szCs w:val="24"/>
          <w:lang w:val="en-GB"/>
        </w:rPr>
        <w:t>A large percentage of the traffic and packets is part of a burst, highlighting the relevance of burst handling</w:t>
      </w:r>
    </w:p>
    <w:p w14:paraId="6DA3CA7F" w14:textId="6FC38C7C" w:rsidR="006A11A9" w:rsidRPr="006A11A9" w:rsidRDefault="006A11A9" w:rsidP="006A11A9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GB"/>
        </w:rPr>
      </w:pPr>
      <w:r w:rsidRPr="006A11A9">
        <w:rPr>
          <w:rFonts w:ascii="Times New Roman" w:hAnsi="Times New Roman"/>
          <w:sz w:val="24"/>
          <w:szCs w:val="24"/>
          <w:lang w:val="en-GB"/>
        </w:rPr>
        <w:t>Burst durations are shorter than a millisecond</w:t>
      </w:r>
    </w:p>
    <w:p w14:paraId="3BF15693" w14:textId="2CBB9608" w:rsidR="006A11A9" w:rsidRPr="006A11A9" w:rsidRDefault="006A11A9" w:rsidP="006A11A9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GB"/>
        </w:rPr>
      </w:pPr>
      <w:r w:rsidRPr="006A11A9">
        <w:rPr>
          <w:rFonts w:ascii="Times New Roman" w:hAnsi="Times New Roman"/>
          <w:sz w:val="24"/>
          <w:szCs w:val="24"/>
          <w:lang w:val="en-GB"/>
        </w:rPr>
        <w:t>Results do not say anything on predictability, this is implementation dependent</w:t>
      </w:r>
    </w:p>
    <w:p w14:paraId="3F4935A9" w14:textId="5FEA1C23" w:rsidR="006A11A9" w:rsidRPr="006A11A9" w:rsidRDefault="006A11A9" w:rsidP="006A11A9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GB"/>
        </w:rPr>
      </w:pPr>
      <w:r w:rsidRPr="006A11A9">
        <w:rPr>
          <w:rFonts w:ascii="Times New Roman" w:hAnsi="Times New Roman"/>
          <w:sz w:val="24"/>
          <w:szCs w:val="24"/>
          <w:lang w:val="en-GB"/>
        </w:rPr>
        <w:t>PCM audio is tested, transmitted in lone packets, this increases the share of lone bytes ( compared to more efficiently compressed audio)</w:t>
      </w:r>
    </w:p>
    <w:p w14:paraId="6AE1B79C" w14:textId="392D929A" w:rsidR="006F2DAB" w:rsidRPr="006A11A9" w:rsidRDefault="006F2DAB" w:rsidP="006F2DAB">
      <w:pPr>
        <w:pStyle w:val="Heading1"/>
        <w:tabs>
          <w:tab w:val="clear" w:pos="432"/>
          <w:tab w:val="num" w:pos="-288"/>
        </w:tabs>
        <w:rPr>
          <w:lang w:val="en-GB"/>
        </w:rPr>
      </w:pPr>
      <w:r w:rsidRPr="006A11A9">
        <w:rPr>
          <w:lang w:val="en-GB"/>
        </w:rPr>
        <w:t>Methodology</w:t>
      </w:r>
    </w:p>
    <w:p w14:paraId="1FB12B95" w14:textId="36A7DA21" w:rsidR="006F2DAB" w:rsidRPr="006A11A9" w:rsidRDefault="006A11A9" w:rsidP="0066038E">
      <w:r w:rsidRPr="006A11A9">
        <w:t>T</w:t>
      </w:r>
      <w:r w:rsidR="006F2DAB" w:rsidRPr="006A11A9">
        <w:t xml:space="preserve">he wireshark traces packet </w:t>
      </w:r>
      <w:r w:rsidRPr="006A11A9">
        <w:t>dissection exports are stored in</w:t>
      </w:r>
      <w:r w:rsidR="006F2DAB" w:rsidRPr="006A11A9">
        <w:t xml:space="preserve"> comma separated files. </w:t>
      </w:r>
    </w:p>
    <w:p w14:paraId="117014F5" w14:textId="1289DB01" w:rsidR="006A11A9" w:rsidRPr="006A11A9" w:rsidRDefault="006A11A9" w:rsidP="0066038E">
      <w:r w:rsidRPr="006A11A9">
        <w:t>The script</w:t>
      </w:r>
      <w:r w:rsidRPr="006A11A9">
        <w:t xml:space="preserve"> to analyse </w:t>
      </w:r>
      <w:r w:rsidRPr="006A11A9">
        <w:t xml:space="preserve">the traces is </w:t>
      </w:r>
      <w:r w:rsidRPr="006A11A9">
        <w:t>included for completeness</w:t>
      </w:r>
      <w:r w:rsidRPr="006A11A9">
        <w:t xml:space="preserve"> with the contribution</w:t>
      </w:r>
      <w:r w:rsidRPr="006A11A9">
        <w:t>.</w:t>
      </w:r>
    </w:p>
    <w:p w14:paraId="4339F43A" w14:textId="5392B643" w:rsidR="006F2DAB" w:rsidRPr="006A11A9" w:rsidRDefault="006F2DAB" w:rsidP="0066038E">
      <w:r w:rsidRPr="006A11A9">
        <w:t xml:space="preserve">The direction a to b and b to a are analysed separately. </w:t>
      </w:r>
    </w:p>
    <w:p w14:paraId="3E6700AE" w14:textId="4A22F32D" w:rsidR="006F2DAB" w:rsidRPr="006A11A9" w:rsidRDefault="006F2DAB" w:rsidP="0066038E">
      <w:r w:rsidRPr="006A11A9">
        <w:t xml:space="preserve">Bursts are detected on maximum intervals of 2 milliseconds. </w:t>
      </w:r>
    </w:p>
    <w:p w14:paraId="501153BA" w14:textId="65AED96F" w:rsidR="006F2DAB" w:rsidRPr="006A11A9" w:rsidRDefault="006F2DAB" w:rsidP="006F2DAB">
      <w:pPr>
        <w:pStyle w:val="Heading1"/>
        <w:tabs>
          <w:tab w:val="clear" w:pos="432"/>
          <w:tab w:val="num" w:pos="-288"/>
        </w:tabs>
        <w:rPr>
          <w:lang w:val="en-GB"/>
        </w:rPr>
      </w:pPr>
      <w:r w:rsidRPr="006A11A9">
        <w:rPr>
          <w:lang w:val="en-GB"/>
        </w:rPr>
        <w:t>P</w:t>
      </w:r>
      <w:r w:rsidR="006A11A9" w:rsidRPr="006A11A9">
        <w:rPr>
          <w:lang w:val="en-GB"/>
        </w:rPr>
        <w:t>r</w:t>
      </w:r>
      <w:r w:rsidRPr="006A11A9">
        <w:rPr>
          <w:lang w:val="en-GB"/>
        </w:rPr>
        <w:t>oposal</w:t>
      </w:r>
    </w:p>
    <w:p w14:paraId="5941E594" w14:textId="3611208A" w:rsidR="006F2DAB" w:rsidRPr="006A11A9" w:rsidRDefault="006A11A9" w:rsidP="006A11A9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GB"/>
        </w:rPr>
      </w:pPr>
      <w:r w:rsidRPr="006A11A9">
        <w:rPr>
          <w:rFonts w:ascii="Times New Roman" w:hAnsi="Times New Roman"/>
          <w:sz w:val="24"/>
          <w:szCs w:val="24"/>
          <w:lang w:val="en-GB"/>
        </w:rPr>
        <w:t xml:space="preserve">Agree on considering these statistics for analyzing dynamic traffic characteristics </w:t>
      </w:r>
    </w:p>
    <w:p w14:paraId="136F38C3" w14:textId="77777777" w:rsidR="006A11A9" w:rsidRPr="006A11A9" w:rsidRDefault="006A11A9" w:rsidP="006A11A9"/>
    <w:p w14:paraId="1AE3F3EA" w14:textId="01C0E3F4" w:rsidR="006A11A9" w:rsidRPr="006A11A9" w:rsidRDefault="006A11A9" w:rsidP="006A11A9">
      <w:r w:rsidRPr="006A11A9">
        <w:t>The statistics will be added in a separate clause in separate pseudo change request.</w:t>
      </w:r>
    </w:p>
    <w:sectPr w:rsidR="006A11A9" w:rsidRPr="006A11A9" w:rsidSect="007E2F8E">
      <w:headerReference w:type="even" r:id="rId11"/>
      <w:footerReference w:type="default" r:id="rId12"/>
      <w:footnotePr>
        <w:numRestart w:val="eachSect"/>
      </w:footnotePr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AD36D" w14:textId="77777777" w:rsidR="007F0DF1" w:rsidRDefault="007F0DF1">
      <w:r>
        <w:separator/>
      </w:r>
    </w:p>
  </w:endnote>
  <w:endnote w:type="continuationSeparator" w:id="0">
    <w:p w14:paraId="6AB1D7AC" w14:textId="77777777" w:rsidR="007F0DF1" w:rsidRDefault="007F0DF1">
      <w:r>
        <w:continuationSeparator/>
      </w:r>
    </w:p>
  </w:endnote>
  <w:endnote w:type="continuationNotice" w:id="1">
    <w:p w14:paraId="2F27065A" w14:textId="77777777" w:rsidR="007F0DF1" w:rsidRDefault="007F0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11A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A11A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B062E" w14:textId="77777777" w:rsidR="007F0DF1" w:rsidRDefault="007F0DF1">
      <w:r>
        <w:separator/>
      </w:r>
    </w:p>
  </w:footnote>
  <w:footnote w:type="continuationSeparator" w:id="0">
    <w:p w14:paraId="0B04AE12" w14:textId="77777777" w:rsidR="007F0DF1" w:rsidRDefault="007F0DF1">
      <w:r>
        <w:continuationSeparator/>
      </w:r>
    </w:p>
  </w:footnote>
  <w:footnote w:type="continuationNotice" w:id="1">
    <w:p w14:paraId="25AFB9D8" w14:textId="77777777" w:rsidR="007F0DF1" w:rsidRDefault="007F0D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721BD"/>
    <w:multiLevelType w:val="hybridMultilevel"/>
    <w:tmpl w:val="29D64C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06B2C"/>
    <w:multiLevelType w:val="hybridMultilevel"/>
    <w:tmpl w:val="6B50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70012"/>
    <w:multiLevelType w:val="hybridMultilevel"/>
    <w:tmpl w:val="E31E7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D6DC3"/>
    <w:multiLevelType w:val="multilevel"/>
    <w:tmpl w:val="5DAC1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C681096"/>
    <w:multiLevelType w:val="hybridMultilevel"/>
    <w:tmpl w:val="29D64C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C7475"/>
    <w:multiLevelType w:val="hybridMultilevel"/>
    <w:tmpl w:val="D39E05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31054"/>
    <w:multiLevelType w:val="hybridMultilevel"/>
    <w:tmpl w:val="ECD408F8"/>
    <w:lvl w:ilvl="0" w:tplc="9AF075F0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56C86"/>
    <w:multiLevelType w:val="hybridMultilevel"/>
    <w:tmpl w:val="46A4758C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0" w15:restartNumberingAfterBreak="0">
    <w:nsid w:val="7DFF7365"/>
    <w:multiLevelType w:val="hybridMultilevel"/>
    <w:tmpl w:val="4C245C54"/>
    <w:lvl w:ilvl="0" w:tplc="988A635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5"/>
    <w:lvlOverride w:ilvl="0">
      <w:startOverride w:val="3"/>
    </w:lvlOverride>
    <w:lvlOverride w:ilvl="1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1EC4"/>
    <w:rsid w:val="00002ACA"/>
    <w:rsid w:val="00002D58"/>
    <w:rsid w:val="00003415"/>
    <w:rsid w:val="0000394E"/>
    <w:rsid w:val="00003A5C"/>
    <w:rsid w:val="00003FE9"/>
    <w:rsid w:val="00004EDC"/>
    <w:rsid w:val="00005C7A"/>
    <w:rsid w:val="00005E3C"/>
    <w:rsid w:val="00005E86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1CAA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5A92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5C4C"/>
    <w:rsid w:val="00056D8D"/>
    <w:rsid w:val="00056FA1"/>
    <w:rsid w:val="00057D25"/>
    <w:rsid w:val="00057DA5"/>
    <w:rsid w:val="00060FB7"/>
    <w:rsid w:val="000619BF"/>
    <w:rsid w:val="00062605"/>
    <w:rsid w:val="00062DBF"/>
    <w:rsid w:val="00064B08"/>
    <w:rsid w:val="00070028"/>
    <w:rsid w:val="000703D9"/>
    <w:rsid w:val="00071261"/>
    <w:rsid w:val="000718AA"/>
    <w:rsid w:val="000725BA"/>
    <w:rsid w:val="00072F13"/>
    <w:rsid w:val="00073900"/>
    <w:rsid w:val="00073F41"/>
    <w:rsid w:val="00074ADF"/>
    <w:rsid w:val="00077E47"/>
    <w:rsid w:val="00080697"/>
    <w:rsid w:val="000807E3"/>
    <w:rsid w:val="00080D50"/>
    <w:rsid w:val="000819CB"/>
    <w:rsid w:val="0008282F"/>
    <w:rsid w:val="000831E9"/>
    <w:rsid w:val="00083287"/>
    <w:rsid w:val="000839C5"/>
    <w:rsid w:val="00083D48"/>
    <w:rsid w:val="00084093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39B"/>
    <w:rsid w:val="00095AD6"/>
    <w:rsid w:val="00095F63"/>
    <w:rsid w:val="00095FD9"/>
    <w:rsid w:val="00097420"/>
    <w:rsid w:val="000A1023"/>
    <w:rsid w:val="000A1CD1"/>
    <w:rsid w:val="000A321A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1BEB"/>
    <w:rsid w:val="000C3029"/>
    <w:rsid w:val="000C31C4"/>
    <w:rsid w:val="000C4157"/>
    <w:rsid w:val="000C52ED"/>
    <w:rsid w:val="000C56EF"/>
    <w:rsid w:val="000C683D"/>
    <w:rsid w:val="000C6C13"/>
    <w:rsid w:val="000C6E3C"/>
    <w:rsid w:val="000D0C0F"/>
    <w:rsid w:val="000D1F0A"/>
    <w:rsid w:val="000D202A"/>
    <w:rsid w:val="000D20B9"/>
    <w:rsid w:val="000D28BB"/>
    <w:rsid w:val="000D30FA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34BD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42D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6DE3"/>
    <w:rsid w:val="00107070"/>
    <w:rsid w:val="0010736D"/>
    <w:rsid w:val="00110533"/>
    <w:rsid w:val="00110CD9"/>
    <w:rsid w:val="00114601"/>
    <w:rsid w:val="0011534A"/>
    <w:rsid w:val="00115EAE"/>
    <w:rsid w:val="0011665E"/>
    <w:rsid w:val="001169F0"/>
    <w:rsid w:val="00117213"/>
    <w:rsid w:val="00117DDA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372FD"/>
    <w:rsid w:val="00142C0C"/>
    <w:rsid w:val="00143BA1"/>
    <w:rsid w:val="0014436B"/>
    <w:rsid w:val="0014458C"/>
    <w:rsid w:val="00144F6E"/>
    <w:rsid w:val="00145BA4"/>
    <w:rsid w:val="00145F01"/>
    <w:rsid w:val="001460D9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C5"/>
    <w:rsid w:val="0016358A"/>
    <w:rsid w:val="0016430A"/>
    <w:rsid w:val="001646F8"/>
    <w:rsid w:val="00164B4E"/>
    <w:rsid w:val="001659D8"/>
    <w:rsid w:val="00167BCF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5863"/>
    <w:rsid w:val="001861AA"/>
    <w:rsid w:val="00186380"/>
    <w:rsid w:val="00186723"/>
    <w:rsid w:val="00186957"/>
    <w:rsid w:val="00186AAA"/>
    <w:rsid w:val="00186DED"/>
    <w:rsid w:val="0019033D"/>
    <w:rsid w:val="0019066D"/>
    <w:rsid w:val="00191275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682C"/>
    <w:rsid w:val="00197178"/>
    <w:rsid w:val="0019799F"/>
    <w:rsid w:val="001A1D4B"/>
    <w:rsid w:val="001A29A7"/>
    <w:rsid w:val="001A2D4A"/>
    <w:rsid w:val="001A2F14"/>
    <w:rsid w:val="001A33CC"/>
    <w:rsid w:val="001A44E4"/>
    <w:rsid w:val="001A56CE"/>
    <w:rsid w:val="001A6968"/>
    <w:rsid w:val="001A7792"/>
    <w:rsid w:val="001A7DAC"/>
    <w:rsid w:val="001B1A41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644"/>
    <w:rsid w:val="001C27AF"/>
    <w:rsid w:val="001C41EB"/>
    <w:rsid w:val="001C4CDB"/>
    <w:rsid w:val="001C59A9"/>
    <w:rsid w:val="001C685A"/>
    <w:rsid w:val="001D0454"/>
    <w:rsid w:val="001D0CED"/>
    <w:rsid w:val="001D0F21"/>
    <w:rsid w:val="001D1F2D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BA1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1F7FC3"/>
    <w:rsid w:val="002012C7"/>
    <w:rsid w:val="002016E3"/>
    <w:rsid w:val="00201CFD"/>
    <w:rsid w:val="00202165"/>
    <w:rsid w:val="00202475"/>
    <w:rsid w:val="0020260C"/>
    <w:rsid w:val="00204F64"/>
    <w:rsid w:val="00205410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3E3A"/>
    <w:rsid w:val="00215719"/>
    <w:rsid w:val="002170F2"/>
    <w:rsid w:val="002174C1"/>
    <w:rsid w:val="00220A8B"/>
    <w:rsid w:val="00222BFA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00D"/>
    <w:rsid w:val="00233C4F"/>
    <w:rsid w:val="002340F0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78A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184D"/>
    <w:rsid w:val="00262937"/>
    <w:rsid w:val="00262F35"/>
    <w:rsid w:val="00263910"/>
    <w:rsid w:val="00265BD6"/>
    <w:rsid w:val="002667E2"/>
    <w:rsid w:val="00266FFD"/>
    <w:rsid w:val="00270AB6"/>
    <w:rsid w:val="00270EDC"/>
    <w:rsid w:val="002715D7"/>
    <w:rsid w:val="00271853"/>
    <w:rsid w:val="00271BD7"/>
    <w:rsid w:val="002726B6"/>
    <w:rsid w:val="00272A69"/>
    <w:rsid w:val="00272A75"/>
    <w:rsid w:val="00272F48"/>
    <w:rsid w:val="002747CE"/>
    <w:rsid w:val="0027486E"/>
    <w:rsid w:val="00275FEA"/>
    <w:rsid w:val="00276088"/>
    <w:rsid w:val="0027776D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B0B61"/>
    <w:rsid w:val="002B1276"/>
    <w:rsid w:val="002B2C73"/>
    <w:rsid w:val="002B2F53"/>
    <w:rsid w:val="002B307C"/>
    <w:rsid w:val="002B30F7"/>
    <w:rsid w:val="002B39EE"/>
    <w:rsid w:val="002B41E8"/>
    <w:rsid w:val="002B513D"/>
    <w:rsid w:val="002B5882"/>
    <w:rsid w:val="002C084A"/>
    <w:rsid w:val="002C126F"/>
    <w:rsid w:val="002C4406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3F9"/>
    <w:rsid w:val="002D25C6"/>
    <w:rsid w:val="002D2A27"/>
    <w:rsid w:val="002D4592"/>
    <w:rsid w:val="002D46C9"/>
    <w:rsid w:val="002D60E5"/>
    <w:rsid w:val="002D6130"/>
    <w:rsid w:val="002D7A73"/>
    <w:rsid w:val="002D7C27"/>
    <w:rsid w:val="002E0C54"/>
    <w:rsid w:val="002E1EE0"/>
    <w:rsid w:val="002E1FBE"/>
    <w:rsid w:val="002E2134"/>
    <w:rsid w:val="002E396B"/>
    <w:rsid w:val="002E3B13"/>
    <w:rsid w:val="002E5B20"/>
    <w:rsid w:val="002E6054"/>
    <w:rsid w:val="002E608D"/>
    <w:rsid w:val="002E75DD"/>
    <w:rsid w:val="002F0BCA"/>
    <w:rsid w:val="002F1F22"/>
    <w:rsid w:val="002F20EB"/>
    <w:rsid w:val="002F28BE"/>
    <w:rsid w:val="002F329B"/>
    <w:rsid w:val="002F495C"/>
    <w:rsid w:val="002F4B48"/>
    <w:rsid w:val="002F721D"/>
    <w:rsid w:val="002F732D"/>
    <w:rsid w:val="002F7A98"/>
    <w:rsid w:val="003007CF"/>
    <w:rsid w:val="003018E2"/>
    <w:rsid w:val="003028B5"/>
    <w:rsid w:val="00303EC4"/>
    <w:rsid w:val="00304937"/>
    <w:rsid w:val="00305119"/>
    <w:rsid w:val="00305428"/>
    <w:rsid w:val="0030592F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2AF"/>
    <w:rsid w:val="003464F3"/>
    <w:rsid w:val="0034769E"/>
    <w:rsid w:val="0035068B"/>
    <w:rsid w:val="003510B7"/>
    <w:rsid w:val="00351BBA"/>
    <w:rsid w:val="003521F5"/>
    <w:rsid w:val="003528EB"/>
    <w:rsid w:val="00353458"/>
    <w:rsid w:val="0036046B"/>
    <w:rsid w:val="00360F27"/>
    <w:rsid w:val="003624C4"/>
    <w:rsid w:val="00363C4E"/>
    <w:rsid w:val="00363EB9"/>
    <w:rsid w:val="00365186"/>
    <w:rsid w:val="003655B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37E7"/>
    <w:rsid w:val="00374D2F"/>
    <w:rsid w:val="00375214"/>
    <w:rsid w:val="003755E0"/>
    <w:rsid w:val="003772C4"/>
    <w:rsid w:val="003801DB"/>
    <w:rsid w:val="00380490"/>
    <w:rsid w:val="00380F59"/>
    <w:rsid w:val="00381903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1112"/>
    <w:rsid w:val="00391FFE"/>
    <w:rsid w:val="0039359F"/>
    <w:rsid w:val="00393BA2"/>
    <w:rsid w:val="003942C1"/>
    <w:rsid w:val="003946BE"/>
    <w:rsid w:val="00395956"/>
    <w:rsid w:val="00395E55"/>
    <w:rsid w:val="00395E79"/>
    <w:rsid w:val="00397A7C"/>
    <w:rsid w:val="003A1833"/>
    <w:rsid w:val="003A1B58"/>
    <w:rsid w:val="003A2B02"/>
    <w:rsid w:val="003A609F"/>
    <w:rsid w:val="003A60EF"/>
    <w:rsid w:val="003A7389"/>
    <w:rsid w:val="003B2AF7"/>
    <w:rsid w:val="003B3542"/>
    <w:rsid w:val="003B5417"/>
    <w:rsid w:val="003B59FA"/>
    <w:rsid w:val="003B6A66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0C3"/>
    <w:rsid w:val="003D372B"/>
    <w:rsid w:val="003D3BFA"/>
    <w:rsid w:val="003D4AE5"/>
    <w:rsid w:val="003D5051"/>
    <w:rsid w:val="003D5161"/>
    <w:rsid w:val="003D54C1"/>
    <w:rsid w:val="003D5D97"/>
    <w:rsid w:val="003D70F0"/>
    <w:rsid w:val="003E005C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25D9"/>
    <w:rsid w:val="003F453D"/>
    <w:rsid w:val="003F4F7E"/>
    <w:rsid w:val="003F5CF4"/>
    <w:rsid w:val="003F64BB"/>
    <w:rsid w:val="003F7130"/>
    <w:rsid w:val="004000C2"/>
    <w:rsid w:val="00400C13"/>
    <w:rsid w:val="00401506"/>
    <w:rsid w:val="00401BFA"/>
    <w:rsid w:val="00402782"/>
    <w:rsid w:val="00402B71"/>
    <w:rsid w:val="00402BE7"/>
    <w:rsid w:val="00404B1F"/>
    <w:rsid w:val="00405590"/>
    <w:rsid w:val="004057B0"/>
    <w:rsid w:val="00405ABA"/>
    <w:rsid w:val="00410544"/>
    <w:rsid w:val="0041180E"/>
    <w:rsid w:val="004118BA"/>
    <w:rsid w:val="00412E44"/>
    <w:rsid w:val="00413D26"/>
    <w:rsid w:val="00414DFE"/>
    <w:rsid w:val="00414EA7"/>
    <w:rsid w:val="004154C2"/>
    <w:rsid w:val="004158F9"/>
    <w:rsid w:val="004162B7"/>
    <w:rsid w:val="00416D90"/>
    <w:rsid w:val="00417F9A"/>
    <w:rsid w:val="00420929"/>
    <w:rsid w:val="00420FF5"/>
    <w:rsid w:val="00421394"/>
    <w:rsid w:val="00421E32"/>
    <w:rsid w:val="00422E00"/>
    <w:rsid w:val="00423793"/>
    <w:rsid w:val="00424132"/>
    <w:rsid w:val="00424CD3"/>
    <w:rsid w:val="004251A9"/>
    <w:rsid w:val="00425201"/>
    <w:rsid w:val="004257C6"/>
    <w:rsid w:val="0042595D"/>
    <w:rsid w:val="004259A0"/>
    <w:rsid w:val="0042603F"/>
    <w:rsid w:val="004267FB"/>
    <w:rsid w:val="00427203"/>
    <w:rsid w:val="004305A3"/>
    <w:rsid w:val="004309AE"/>
    <w:rsid w:val="004319AE"/>
    <w:rsid w:val="00431D45"/>
    <w:rsid w:val="004326E1"/>
    <w:rsid w:val="00432FBB"/>
    <w:rsid w:val="004338C6"/>
    <w:rsid w:val="00433ED6"/>
    <w:rsid w:val="00434595"/>
    <w:rsid w:val="004346B1"/>
    <w:rsid w:val="004347BB"/>
    <w:rsid w:val="00435B1D"/>
    <w:rsid w:val="00435C40"/>
    <w:rsid w:val="00436C93"/>
    <w:rsid w:val="00436E20"/>
    <w:rsid w:val="004377AC"/>
    <w:rsid w:val="00437837"/>
    <w:rsid w:val="00437DA9"/>
    <w:rsid w:val="00440143"/>
    <w:rsid w:val="00440AFC"/>
    <w:rsid w:val="00441129"/>
    <w:rsid w:val="00441584"/>
    <w:rsid w:val="004419B3"/>
    <w:rsid w:val="00442A1A"/>
    <w:rsid w:val="00442DD5"/>
    <w:rsid w:val="00443C6A"/>
    <w:rsid w:val="0044436B"/>
    <w:rsid w:val="00444D54"/>
    <w:rsid w:val="00444E6C"/>
    <w:rsid w:val="00445792"/>
    <w:rsid w:val="00445875"/>
    <w:rsid w:val="00445AF1"/>
    <w:rsid w:val="004462FB"/>
    <w:rsid w:val="00447993"/>
    <w:rsid w:val="00447C69"/>
    <w:rsid w:val="00450828"/>
    <w:rsid w:val="0045180F"/>
    <w:rsid w:val="00451D3B"/>
    <w:rsid w:val="004522B9"/>
    <w:rsid w:val="00452BEB"/>
    <w:rsid w:val="0045380E"/>
    <w:rsid w:val="00454C54"/>
    <w:rsid w:val="00455C81"/>
    <w:rsid w:val="00456640"/>
    <w:rsid w:val="004567B9"/>
    <w:rsid w:val="00456804"/>
    <w:rsid w:val="00456DC6"/>
    <w:rsid w:val="0045778D"/>
    <w:rsid w:val="004602A4"/>
    <w:rsid w:val="00460F85"/>
    <w:rsid w:val="00461245"/>
    <w:rsid w:val="00461775"/>
    <w:rsid w:val="004624A2"/>
    <w:rsid w:val="00462CB1"/>
    <w:rsid w:val="00464826"/>
    <w:rsid w:val="00465660"/>
    <w:rsid w:val="0046608D"/>
    <w:rsid w:val="00466989"/>
    <w:rsid w:val="00466B3A"/>
    <w:rsid w:val="00466D1B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85C"/>
    <w:rsid w:val="00483AD7"/>
    <w:rsid w:val="004841BD"/>
    <w:rsid w:val="004847E0"/>
    <w:rsid w:val="004852BB"/>
    <w:rsid w:val="0048537B"/>
    <w:rsid w:val="004858EF"/>
    <w:rsid w:val="0048647A"/>
    <w:rsid w:val="00487294"/>
    <w:rsid w:val="00487B30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977C4"/>
    <w:rsid w:val="004A1B8F"/>
    <w:rsid w:val="004A328F"/>
    <w:rsid w:val="004A3C84"/>
    <w:rsid w:val="004A4263"/>
    <w:rsid w:val="004A59B9"/>
    <w:rsid w:val="004A5C04"/>
    <w:rsid w:val="004A5E3A"/>
    <w:rsid w:val="004A61C7"/>
    <w:rsid w:val="004A6E20"/>
    <w:rsid w:val="004A71EA"/>
    <w:rsid w:val="004B0A34"/>
    <w:rsid w:val="004B1B27"/>
    <w:rsid w:val="004B1F25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1EF6"/>
    <w:rsid w:val="004D2165"/>
    <w:rsid w:val="004D2A3F"/>
    <w:rsid w:val="004D2C8F"/>
    <w:rsid w:val="004D2D9A"/>
    <w:rsid w:val="004D3220"/>
    <w:rsid w:val="004D36DC"/>
    <w:rsid w:val="004D36FD"/>
    <w:rsid w:val="004D3909"/>
    <w:rsid w:val="004D3AE4"/>
    <w:rsid w:val="004D3DEF"/>
    <w:rsid w:val="004D5664"/>
    <w:rsid w:val="004D5D37"/>
    <w:rsid w:val="004E0A91"/>
    <w:rsid w:val="004E1CB0"/>
    <w:rsid w:val="004E2175"/>
    <w:rsid w:val="004E24D2"/>
    <w:rsid w:val="004E2C77"/>
    <w:rsid w:val="004E2D06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17C"/>
    <w:rsid w:val="004F19E1"/>
    <w:rsid w:val="004F30CA"/>
    <w:rsid w:val="004F318B"/>
    <w:rsid w:val="004F42D5"/>
    <w:rsid w:val="004F49F3"/>
    <w:rsid w:val="004F5207"/>
    <w:rsid w:val="004F613F"/>
    <w:rsid w:val="005004C0"/>
    <w:rsid w:val="00500DDE"/>
    <w:rsid w:val="00500E86"/>
    <w:rsid w:val="00501352"/>
    <w:rsid w:val="005037BD"/>
    <w:rsid w:val="005055E4"/>
    <w:rsid w:val="005062FF"/>
    <w:rsid w:val="00506B69"/>
    <w:rsid w:val="00506FFB"/>
    <w:rsid w:val="00510FA3"/>
    <w:rsid w:val="00511392"/>
    <w:rsid w:val="00511987"/>
    <w:rsid w:val="00511D2D"/>
    <w:rsid w:val="00512A82"/>
    <w:rsid w:val="0051315C"/>
    <w:rsid w:val="005167CC"/>
    <w:rsid w:val="0051731A"/>
    <w:rsid w:val="0052059F"/>
    <w:rsid w:val="005208EE"/>
    <w:rsid w:val="00520B6E"/>
    <w:rsid w:val="00520DBE"/>
    <w:rsid w:val="005219F9"/>
    <w:rsid w:val="005225C1"/>
    <w:rsid w:val="0052344B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1ED3"/>
    <w:rsid w:val="0053237B"/>
    <w:rsid w:val="00532CC4"/>
    <w:rsid w:val="005340D0"/>
    <w:rsid w:val="00536066"/>
    <w:rsid w:val="00536736"/>
    <w:rsid w:val="0053686C"/>
    <w:rsid w:val="00536A83"/>
    <w:rsid w:val="00536E3B"/>
    <w:rsid w:val="0053787D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1167"/>
    <w:rsid w:val="00552A04"/>
    <w:rsid w:val="005530F3"/>
    <w:rsid w:val="00553EE3"/>
    <w:rsid w:val="00554564"/>
    <w:rsid w:val="00555528"/>
    <w:rsid w:val="00555C47"/>
    <w:rsid w:val="00556B2E"/>
    <w:rsid w:val="00557648"/>
    <w:rsid w:val="0056003B"/>
    <w:rsid w:val="0056007C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3D0B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70B6"/>
    <w:rsid w:val="00577577"/>
    <w:rsid w:val="005801A4"/>
    <w:rsid w:val="005801E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769F"/>
    <w:rsid w:val="00592742"/>
    <w:rsid w:val="00592BD3"/>
    <w:rsid w:val="00592E34"/>
    <w:rsid w:val="00595401"/>
    <w:rsid w:val="00595C35"/>
    <w:rsid w:val="00595F5B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08D7"/>
    <w:rsid w:val="005B10E3"/>
    <w:rsid w:val="005B32E8"/>
    <w:rsid w:val="005B3F74"/>
    <w:rsid w:val="005B4407"/>
    <w:rsid w:val="005B45B0"/>
    <w:rsid w:val="005B590D"/>
    <w:rsid w:val="005B5D8F"/>
    <w:rsid w:val="005B6972"/>
    <w:rsid w:val="005C045A"/>
    <w:rsid w:val="005C1AC8"/>
    <w:rsid w:val="005C30A6"/>
    <w:rsid w:val="005C3960"/>
    <w:rsid w:val="005C3B1D"/>
    <w:rsid w:val="005C4BCA"/>
    <w:rsid w:val="005C5528"/>
    <w:rsid w:val="005C5987"/>
    <w:rsid w:val="005C676B"/>
    <w:rsid w:val="005C6B70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15F"/>
    <w:rsid w:val="005E02A2"/>
    <w:rsid w:val="005E038A"/>
    <w:rsid w:val="005E06AB"/>
    <w:rsid w:val="005E10AD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8C4"/>
    <w:rsid w:val="005F5B2F"/>
    <w:rsid w:val="005F61C6"/>
    <w:rsid w:val="005F6271"/>
    <w:rsid w:val="005F63C2"/>
    <w:rsid w:val="005F6871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0673C"/>
    <w:rsid w:val="00610B96"/>
    <w:rsid w:val="00610EF5"/>
    <w:rsid w:val="0061248B"/>
    <w:rsid w:val="006130D1"/>
    <w:rsid w:val="0061398F"/>
    <w:rsid w:val="0061419F"/>
    <w:rsid w:val="006141D1"/>
    <w:rsid w:val="00614363"/>
    <w:rsid w:val="006157AD"/>
    <w:rsid w:val="0061599A"/>
    <w:rsid w:val="006178D0"/>
    <w:rsid w:val="00620563"/>
    <w:rsid w:val="00620C98"/>
    <w:rsid w:val="00620E57"/>
    <w:rsid w:val="006225CC"/>
    <w:rsid w:val="0062274A"/>
    <w:rsid w:val="00622882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1DA0"/>
    <w:rsid w:val="00632C30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2FD0"/>
    <w:rsid w:val="00644E8D"/>
    <w:rsid w:val="00644EAA"/>
    <w:rsid w:val="00646646"/>
    <w:rsid w:val="00646DF8"/>
    <w:rsid w:val="00647523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038E"/>
    <w:rsid w:val="00661A11"/>
    <w:rsid w:val="006629BB"/>
    <w:rsid w:val="00663957"/>
    <w:rsid w:val="00664334"/>
    <w:rsid w:val="006653E8"/>
    <w:rsid w:val="00665501"/>
    <w:rsid w:val="00665B8C"/>
    <w:rsid w:val="00666722"/>
    <w:rsid w:val="00666D8C"/>
    <w:rsid w:val="00667FF2"/>
    <w:rsid w:val="00670320"/>
    <w:rsid w:val="00670C72"/>
    <w:rsid w:val="0067141C"/>
    <w:rsid w:val="006736D1"/>
    <w:rsid w:val="00673976"/>
    <w:rsid w:val="006741F2"/>
    <w:rsid w:val="006742CA"/>
    <w:rsid w:val="0067456B"/>
    <w:rsid w:val="00674D74"/>
    <w:rsid w:val="00675578"/>
    <w:rsid w:val="00675841"/>
    <w:rsid w:val="00675F0B"/>
    <w:rsid w:val="00680F5C"/>
    <w:rsid w:val="00681D40"/>
    <w:rsid w:val="00681F04"/>
    <w:rsid w:val="006825BE"/>
    <w:rsid w:val="00682678"/>
    <w:rsid w:val="006826DB"/>
    <w:rsid w:val="00682868"/>
    <w:rsid w:val="00682C88"/>
    <w:rsid w:val="00686C0A"/>
    <w:rsid w:val="0069164E"/>
    <w:rsid w:val="006927C7"/>
    <w:rsid w:val="006928F3"/>
    <w:rsid w:val="00692D8E"/>
    <w:rsid w:val="00692F12"/>
    <w:rsid w:val="0069327B"/>
    <w:rsid w:val="006936DC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11A9"/>
    <w:rsid w:val="006A2064"/>
    <w:rsid w:val="006A27E7"/>
    <w:rsid w:val="006A2AED"/>
    <w:rsid w:val="006A3385"/>
    <w:rsid w:val="006A4908"/>
    <w:rsid w:val="006A4B40"/>
    <w:rsid w:val="006A6E05"/>
    <w:rsid w:val="006A7340"/>
    <w:rsid w:val="006A7B73"/>
    <w:rsid w:val="006B042A"/>
    <w:rsid w:val="006B0873"/>
    <w:rsid w:val="006B335A"/>
    <w:rsid w:val="006B3421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8FC"/>
    <w:rsid w:val="006C0957"/>
    <w:rsid w:val="006C0C77"/>
    <w:rsid w:val="006C17CD"/>
    <w:rsid w:val="006C1A44"/>
    <w:rsid w:val="006C3415"/>
    <w:rsid w:val="006C37EB"/>
    <w:rsid w:val="006C3D5B"/>
    <w:rsid w:val="006C567D"/>
    <w:rsid w:val="006C5B44"/>
    <w:rsid w:val="006C6B7A"/>
    <w:rsid w:val="006C7159"/>
    <w:rsid w:val="006C78E8"/>
    <w:rsid w:val="006D05F9"/>
    <w:rsid w:val="006D20D9"/>
    <w:rsid w:val="006D2C97"/>
    <w:rsid w:val="006D2E92"/>
    <w:rsid w:val="006D3065"/>
    <w:rsid w:val="006D5A33"/>
    <w:rsid w:val="006D6881"/>
    <w:rsid w:val="006D7670"/>
    <w:rsid w:val="006D7952"/>
    <w:rsid w:val="006D7A25"/>
    <w:rsid w:val="006E16B4"/>
    <w:rsid w:val="006E1873"/>
    <w:rsid w:val="006E2A27"/>
    <w:rsid w:val="006E2F1C"/>
    <w:rsid w:val="006E6648"/>
    <w:rsid w:val="006E6FC5"/>
    <w:rsid w:val="006E757E"/>
    <w:rsid w:val="006E7C43"/>
    <w:rsid w:val="006F0146"/>
    <w:rsid w:val="006F2DAB"/>
    <w:rsid w:val="006F3227"/>
    <w:rsid w:val="006F576E"/>
    <w:rsid w:val="006F586A"/>
    <w:rsid w:val="006F5AF2"/>
    <w:rsid w:val="006F61BE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24F8"/>
    <w:rsid w:val="00703565"/>
    <w:rsid w:val="0070422D"/>
    <w:rsid w:val="00704667"/>
    <w:rsid w:val="007048E8"/>
    <w:rsid w:val="007056EB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173E5"/>
    <w:rsid w:val="007214D5"/>
    <w:rsid w:val="00721500"/>
    <w:rsid w:val="007215FF"/>
    <w:rsid w:val="00721E96"/>
    <w:rsid w:val="00722BD7"/>
    <w:rsid w:val="00722C1A"/>
    <w:rsid w:val="00722C8D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852"/>
    <w:rsid w:val="00730915"/>
    <w:rsid w:val="00730F8A"/>
    <w:rsid w:val="007315C3"/>
    <w:rsid w:val="00731C27"/>
    <w:rsid w:val="00731EF5"/>
    <w:rsid w:val="007321B7"/>
    <w:rsid w:val="007324EC"/>
    <w:rsid w:val="007325D7"/>
    <w:rsid w:val="00732C33"/>
    <w:rsid w:val="007330F5"/>
    <w:rsid w:val="00733147"/>
    <w:rsid w:val="00734381"/>
    <w:rsid w:val="00734F50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68C7"/>
    <w:rsid w:val="00750008"/>
    <w:rsid w:val="007502F6"/>
    <w:rsid w:val="00750AB0"/>
    <w:rsid w:val="00750DDB"/>
    <w:rsid w:val="007523A7"/>
    <w:rsid w:val="00752C82"/>
    <w:rsid w:val="00752D82"/>
    <w:rsid w:val="00753456"/>
    <w:rsid w:val="00754667"/>
    <w:rsid w:val="00754C59"/>
    <w:rsid w:val="00755A62"/>
    <w:rsid w:val="007561B2"/>
    <w:rsid w:val="00757EDF"/>
    <w:rsid w:val="0076100E"/>
    <w:rsid w:val="0076126D"/>
    <w:rsid w:val="0076482D"/>
    <w:rsid w:val="00764949"/>
    <w:rsid w:val="0076676E"/>
    <w:rsid w:val="00766EE6"/>
    <w:rsid w:val="007675FD"/>
    <w:rsid w:val="0076787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6EB3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4B8E"/>
    <w:rsid w:val="00785EF1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478A"/>
    <w:rsid w:val="007A5AB7"/>
    <w:rsid w:val="007A619A"/>
    <w:rsid w:val="007A7B16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F"/>
    <w:rsid w:val="007B40C1"/>
    <w:rsid w:val="007B420C"/>
    <w:rsid w:val="007B5093"/>
    <w:rsid w:val="007B542D"/>
    <w:rsid w:val="007B5B51"/>
    <w:rsid w:val="007B67DA"/>
    <w:rsid w:val="007B6999"/>
    <w:rsid w:val="007B699D"/>
    <w:rsid w:val="007B7717"/>
    <w:rsid w:val="007B7ADE"/>
    <w:rsid w:val="007B7F0C"/>
    <w:rsid w:val="007C061A"/>
    <w:rsid w:val="007C0862"/>
    <w:rsid w:val="007C12F8"/>
    <w:rsid w:val="007C2C88"/>
    <w:rsid w:val="007C33F5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14D6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09A5"/>
    <w:rsid w:val="007E1706"/>
    <w:rsid w:val="007E2227"/>
    <w:rsid w:val="007E2F8E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0DF1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4355"/>
    <w:rsid w:val="008056C4"/>
    <w:rsid w:val="00805A16"/>
    <w:rsid w:val="0080609F"/>
    <w:rsid w:val="008103E7"/>
    <w:rsid w:val="00812A12"/>
    <w:rsid w:val="008134E5"/>
    <w:rsid w:val="00814549"/>
    <w:rsid w:val="0081480A"/>
    <w:rsid w:val="008148D4"/>
    <w:rsid w:val="00814ADB"/>
    <w:rsid w:val="00814BD2"/>
    <w:rsid w:val="00814FAE"/>
    <w:rsid w:val="00815DB2"/>
    <w:rsid w:val="008166B4"/>
    <w:rsid w:val="00816947"/>
    <w:rsid w:val="00817135"/>
    <w:rsid w:val="008171D1"/>
    <w:rsid w:val="0081759E"/>
    <w:rsid w:val="008179D9"/>
    <w:rsid w:val="00820324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3247"/>
    <w:rsid w:val="00843479"/>
    <w:rsid w:val="00843C21"/>
    <w:rsid w:val="00844F76"/>
    <w:rsid w:val="0084511E"/>
    <w:rsid w:val="00846357"/>
    <w:rsid w:val="0084662F"/>
    <w:rsid w:val="00846ACA"/>
    <w:rsid w:val="00850B8D"/>
    <w:rsid w:val="00851DEC"/>
    <w:rsid w:val="008521A1"/>
    <w:rsid w:val="00853F19"/>
    <w:rsid w:val="008554F8"/>
    <w:rsid w:val="008565FA"/>
    <w:rsid w:val="008600C7"/>
    <w:rsid w:val="00860B99"/>
    <w:rsid w:val="00860CD2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102"/>
    <w:rsid w:val="008754FA"/>
    <w:rsid w:val="008763D7"/>
    <w:rsid w:val="00880EE7"/>
    <w:rsid w:val="00881311"/>
    <w:rsid w:val="00881980"/>
    <w:rsid w:val="008826E7"/>
    <w:rsid w:val="00883B8D"/>
    <w:rsid w:val="0088677C"/>
    <w:rsid w:val="00886AB7"/>
    <w:rsid w:val="00887CDB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C1A"/>
    <w:rsid w:val="008965FE"/>
    <w:rsid w:val="00896C76"/>
    <w:rsid w:val="008A0441"/>
    <w:rsid w:val="008A1A1D"/>
    <w:rsid w:val="008A1F16"/>
    <w:rsid w:val="008A2DFA"/>
    <w:rsid w:val="008A337B"/>
    <w:rsid w:val="008A37EC"/>
    <w:rsid w:val="008A3C9D"/>
    <w:rsid w:val="008A4DB0"/>
    <w:rsid w:val="008A5506"/>
    <w:rsid w:val="008A5C95"/>
    <w:rsid w:val="008A65FF"/>
    <w:rsid w:val="008A6A18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04B9"/>
    <w:rsid w:val="008C117C"/>
    <w:rsid w:val="008C2828"/>
    <w:rsid w:val="008C32F3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458"/>
    <w:rsid w:val="008D37B9"/>
    <w:rsid w:val="008D3B7F"/>
    <w:rsid w:val="008D5201"/>
    <w:rsid w:val="008D6B97"/>
    <w:rsid w:val="008D6C4B"/>
    <w:rsid w:val="008D75D9"/>
    <w:rsid w:val="008D788B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BAA"/>
    <w:rsid w:val="008E6CFC"/>
    <w:rsid w:val="008E6E25"/>
    <w:rsid w:val="008E7417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8F6C06"/>
    <w:rsid w:val="00903AA8"/>
    <w:rsid w:val="00903EDB"/>
    <w:rsid w:val="009041D5"/>
    <w:rsid w:val="0090482C"/>
    <w:rsid w:val="0090529B"/>
    <w:rsid w:val="009057A6"/>
    <w:rsid w:val="00905F97"/>
    <w:rsid w:val="00906F4D"/>
    <w:rsid w:val="00911C2E"/>
    <w:rsid w:val="00912635"/>
    <w:rsid w:val="00913465"/>
    <w:rsid w:val="00915D24"/>
    <w:rsid w:val="00915EEF"/>
    <w:rsid w:val="0091769A"/>
    <w:rsid w:val="00920960"/>
    <w:rsid w:val="009218DE"/>
    <w:rsid w:val="00922039"/>
    <w:rsid w:val="0092253C"/>
    <w:rsid w:val="00922845"/>
    <w:rsid w:val="00924A38"/>
    <w:rsid w:val="00924B6D"/>
    <w:rsid w:val="00924B7E"/>
    <w:rsid w:val="00925F06"/>
    <w:rsid w:val="00926673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277"/>
    <w:rsid w:val="00941772"/>
    <w:rsid w:val="009419CE"/>
    <w:rsid w:val="00941C1E"/>
    <w:rsid w:val="0094264B"/>
    <w:rsid w:val="00942761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4D43"/>
    <w:rsid w:val="00955C26"/>
    <w:rsid w:val="00957D57"/>
    <w:rsid w:val="009609FE"/>
    <w:rsid w:val="00960E39"/>
    <w:rsid w:val="0096122C"/>
    <w:rsid w:val="00961D1A"/>
    <w:rsid w:val="00962134"/>
    <w:rsid w:val="009623C9"/>
    <w:rsid w:val="00965039"/>
    <w:rsid w:val="009650CF"/>
    <w:rsid w:val="009658A4"/>
    <w:rsid w:val="00965D75"/>
    <w:rsid w:val="00965E84"/>
    <w:rsid w:val="00966ECF"/>
    <w:rsid w:val="00967169"/>
    <w:rsid w:val="00967EDF"/>
    <w:rsid w:val="0097008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25F5"/>
    <w:rsid w:val="00983673"/>
    <w:rsid w:val="00983A73"/>
    <w:rsid w:val="00984586"/>
    <w:rsid w:val="00984894"/>
    <w:rsid w:val="009849EC"/>
    <w:rsid w:val="009861E2"/>
    <w:rsid w:val="00987BC2"/>
    <w:rsid w:val="0099023A"/>
    <w:rsid w:val="0099043C"/>
    <w:rsid w:val="009913AD"/>
    <w:rsid w:val="00991D0F"/>
    <w:rsid w:val="00992117"/>
    <w:rsid w:val="0099275F"/>
    <w:rsid w:val="00994D57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6FFD"/>
    <w:rsid w:val="009A7736"/>
    <w:rsid w:val="009B06AB"/>
    <w:rsid w:val="009B14EE"/>
    <w:rsid w:val="009B20BA"/>
    <w:rsid w:val="009B2F66"/>
    <w:rsid w:val="009B340D"/>
    <w:rsid w:val="009B398F"/>
    <w:rsid w:val="009B4D73"/>
    <w:rsid w:val="009B4F57"/>
    <w:rsid w:val="009B5E15"/>
    <w:rsid w:val="009B6597"/>
    <w:rsid w:val="009B6C0F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7FC"/>
    <w:rsid w:val="00A00360"/>
    <w:rsid w:val="00A006D0"/>
    <w:rsid w:val="00A00A57"/>
    <w:rsid w:val="00A00D94"/>
    <w:rsid w:val="00A00F76"/>
    <w:rsid w:val="00A014B1"/>
    <w:rsid w:val="00A01D6E"/>
    <w:rsid w:val="00A02811"/>
    <w:rsid w:val="00A03150"/>
    <w:rsid w:val="00A03630"/>
    <w:rsid w:val="00A03E08"/>
    <w:rsid w:val="00A04730"/>
    <w:rsid w:val="00A04967"/>
    <w:rsid w:val="00A04EFD"/>
    <w:rsid w:val="00A059A8"/>
    <w:rsid w:val="00A0739D"/>
    <w:rsid w:val="00A105D5"/>
    <w:rsid w:val="00A10E59"/>
    <w:rsid w:val="00A10E9B"/>
    <w:rsid w:val="00A1409C"/>
    <w:rsid w:val="00A1479C"/>
    <w:rsid w:val="00A14AC7"/>
    <w:rsid w:val="00A15E9B"/>
    <w:rsid w:val="00A16240"/>
    <w:rsid w:val="00A16625"/>
    <w:rsid w:val="00A173E8"/>
    <w:rsid w:val="00A17573"/>
    <w:rsid w:val="00A17BC0"/>
    <w:rsid w:val="00A216C2"/>
    <w:rsid w:val="00A2185E"/>
    <w:rsid w:val="00A2385A"/>
    <w:rsid w:val="00A2481B"/>
    <w:rsid w:val="00A26ACD"/>
    <w:rsid w:val="00A26D2F"/>
    <w:rsid w:val="00A27F4A"/>
    <w:rsid w:val="00A30D56"/>
    <w:rsid w:val="00A32330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2134"/>
    <w:rsid w:val="00A53771"/>
    <w:rsid w:val="00A53E01"/>
    <w:rsid w:val="00A555B1"/>
    <w:rsid w:val="00A55795"/>
    <w:rsid w:val="00A55C2F"/>
    <w:rsid w:val="00A6045A"/>
    <w:rsid w:val="00A61CFE"/>
    <w:rsid w:val="00A630A0"/>
    <w:rsid w:val="00A63E60"/>
    <w:rsid w:val="00A64250"/>
    <w:rsid w:val="00A65514"/>
    <w:rsid w:val="00A65812"/>
    <w:rsid w:val="00A6588D"/>
    <w:rsid w:val="00A65A86"/>
    <w:rsid w:val="00A6670C"/>
    <w:rsid w:val="00A66A7C"/>
    <w:rsid w:val="00A7142C"/>
    <w:rsid w:val="00A714F8"/>
    <w:rsid w:val="00A72974"/>
    <w:rsid w:val="00A73A41"/>
    <w:rsid w:val="00A76451"/>
    <w:rsid w:val="00A76FCD"/>
    <w:rsid w:val="00A77D56"/>
    <w:rsid w:val="00A81228"/>
    <w:rsid w:val="00A812D2"/>
    <w:rsid w:val="00A81669"/>
    <w:rsid w:val="00A82973"/>
    <w:rsid w:val="00A82A2E"/>
    <w:rsid w:val="00A83E72"/>
    <w:rsid w:val="00A8432C"/>
    <w:rsid w:val="00A86BDC"/>
    <w:rsid w:val="00A86D02"/>
    <w:rsid w:val="00A870EF"/>
    <w:rsid w:val="00A90A5B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9764A"/>
    <w:rsid w:val="00AA0298"/>
    <w:rsid w:val="00AA0CC4"/>
    <w:rsid w:val="00AA0E14"/>
    <w:rsid w:val="00AA0F19"/>
    <w:rsid w:val="00AA352B"/>
    <w:rsid w:val="00AA44DB"/>
    <w:rsid w:val="00AA5C53"/>
    <w:rsid w:val="00AA5D11"/>
    <w:rsid w:val="00AB01F7"/>
    <w:rsid w:val="00AB075C"/>
    <w:rsid w:val="00AB0F9A"/>
    <w:rsid w:val="00AB14A6"/>
    <w:rsid w:val="00AB176C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3CF3"/>
    <w:rsid w:val="00AC422E"/>
    <w:rsid w:val="00AC4299"/>
    <w:rsid w:val="00AC4923"/>
    <w:rsid w:val="00AC49AC"/>
    <w:rsid w:val="00AC4E9D"/>
    <w:rsid w:val="00AC4F57"/>
    <w:rsid w:val="00AC61C1"/>
    <w:rsid w:val="00AD00C4"/>
    <w:rsid w:val="00AD19F3"/>
    <w:rsid w:val="00AD272F"/>
    <w:rsid w:val="00AD37BB"/>
    <w:rsid w:val="00AD567E"/>
    <w:rsid w:val="00AD59BF"/>
    <w:rsid w:val="00AD6327"/>
    <w:rsid w:val="00AD7578"/>
    <w:rsid w:val="00AE0378"/>
    <w:rsid w:val="00AE1297"/>
    <w:rsid w:val="00AE1331"/>
    <w:rsid w:val="00AE20EA"/>
    <w:rsid w:val="00AE23FC"/>
    <w:rsid w:val="00AE405D"/>
    <w:rsid w:val="00AE59AA"/>
    <w:rsid w:val="00AE5CB9"/>
    <w:rsid w:val="00AE5E40"/>
    <w:rsid w:val="00AE6604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AF7F44"/>
    <w:rsid w:val="00B00301"/>
    <w:rsid w:val="00B0068C"/>
    <w:rsid w:val="00B03264"/>
    <w:rsid w:val="00B0422C"/>
    <w:rsid w:val="00B046D6"/>
    <w:rsid w:val="00B05962"/>
    <w:rsid w:val="00B05F8B"/>
    <w:rsid w:val="00B06207"/>
    <w:rsid w:val="00B06B73"/>
    <w:rsid w:val="00B07BB2"/>
    <w:rsid w:val="00B10C72"/>
    <w:rsid w:val="00B112D2"/>
    <w:rsid w:val="00B119D1"/>
    <w:rsid w:val="00B126A9"/>
    <w:rsid w:val="00B12F2F"/>
    <w:rsid w:val="00B142F8"/>
    <w:rsid w:val="00B14896"/>
    <w:rsid w:val="00B152A8"/>
    <w:rsid w:val="00B15C19"/>
    <w:rsid w:val="00B1643A"/>
    <w:rsid w:val="00B178CD"/>
    <w:rsid w:val="00B1798B"/>
    <w:rsid w:val="00B203C4"/>
    <w:rsid w:val="00B20930"/>
    <w:rsid w:val="00B20B2B"/>
    <w:rsid w:val="00B20C9E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5E45"/>
    <w:rsid w:val="00B46657"/>
    <w:rsid w:val="00B4755B"/>
    <w:rsid w:val="00B50ADD"/>
    <w:rsid w:val="00B51A16"/>
    <w:rsid w:val="00B51D25"/>
    <w:rsid w:val="00B53337"/>
    <w:rsid w:val="00B534F1"/>
    <w:rsid w:val="00B5423E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2D3A"/>
    <w:rsid w:val="00B63BCE"/>
    <w:rsid w:val="00B64454"/>
    <w:rsid w:val="00B65180"/>
    <w:rsid w:val="00B65BBC"/>
    <w:rsid w:val="00B65BEC"/>
    <w:rsid w:val="00B660B9"/>
    <w:rsid w:val="00B660BE"/>
    <w:rsid w:val="00B67422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F35"/>
    <w:rsid w:val="00B90EC4"/>
    <w:rsid w:val="00B91329"/>
    <w:rsid w:val="00B91472"/>
    <w:rsid w:val="00B91B13"/>
    <w:rsid w:val="00B931C3"/>
    <w:rsid w:val="00B932AF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2FDB"/>
    <w:rsid w:val="00BA39D5"/>
    <w:rsid w:val="00BA3AE6"/>
    <w:rsid w:val="00BA3B68"/>
    <w:rsid w:val="00BA3D4B"/>
    <w:rsid w:val="00BA3EAE"/>
    <w:rsid w:val="00BA4396"/>
    <w:rsid w:val="00BA5605"/>
    <w:rsid w:val="00BA5656"/>
    <w:rsid w:val="00BA58F5"/>
    <w:rsid w:val="00BA6BDB"/>
    <w:rsid w:val="00BA6D16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C67"/>
    <w:rsid w:val="00BB7E1B"/>
    <w:rsid w:val="00BB7F33"/>
    <w:rsid w:val="00BC1627"/>
    <w:rsid w:val="00BC4852"/>
    <w:rsid w:val="00BC49F3"/>
    <w:rsid w:val="00BC4F21"/>
    <w:rsid w:val="00BC5B59"/>
    <w:rsid w:val="00BC5F33"/>
    <w:rsid w:val="00BC62BD"/>
    <w:rsid w:val="00BC6311"/>
    <w:rsid w:val="00BC63AD"/>
    <w:rsid w:val="00BC6812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02B0"/>
    <w:rsid w:val="00BE185E"/>
    <w:rsid w:val="00BE2A69"/>
    <w:rsid w:val="00BE2DCE"/>
    <w:rsid w:val="00BE44A1"/>
    <w:rsid w:val="00BE47D0"/>
    <w:rsid w:val="00BE54EA"/>
    <w:rsid w:val="00BE56F7"/>
    <w:rsid w:val="00BE5CF2"/>
    <w:rsid w:val="00BE6623"/>
    <w:rsid w:val="00BF1E24"/>
    <w:rsid w:val="00BF35C2"/>
    <w:rsid w:val="00BF45AE"/>
    <w:rsid w:val="00BF45E3"/>
    <w:rsid w:val="00BF61E7"/>
    <w:rsid w:val="00BF6C31"/>
    <w:rsid w:val="00BF6DE8"/>
    <w:rsid w:val="00C00A29"/>
    <w:rsid w:val="00C01619"/>
    <w:rsid w:val="00C01A17"/>
    <w:rsid w:val="00C01C1A"/>
    <w:rsid w:val="00C01F68"/>
    <w:rsid w:val="00C03123"/>
    <w:rsid w:val="00C039D2"/>
    <w:rsid w:val="00C03A55"/>
    <w:rsid w:val="00C03EBD"/>
    <w:rsid w:val="00C0661C"/>
    <w:rsid w:val="00C071E1"/>
    <w:rsid w:val="00C075A9"/>
    <w:rsid w:val="00C079F1"/>
    <w:rsid w:val="00C10247"/>
    <w:rsid w:val="00C102E6"/>
    <w:rsid w:val="00C10C58"/>
    <w:rsid w:val="00C11369"/>
    <w:rsid w:val="00C126CE"/>
    <w:rsid w:val="00C126F9"/>
    <w:rsid w:val="00C13575"/>
    <w:rsid w:val="00C14773"/>
    <w:rsid w:val="00C14E9A"/>
    <w:rsid w:val="00C152EC"/>
    <w:rsid w:val="00C1554A"/>
    <w:rsid w:val="00C15A8A"/>
    <w:rsid w:val="00C15DAE"/>
    <w:rsid w:val="00C16A93"/>
    <w:rsid w:val="00C2045A"/>
    <w:rsid w:val="00C20910"/>
    <w:rsid w:val="00C20D4B"/>
    <w:rsid w:val="00C212F8"/>
    <w:rsid w:val="00C21C8B"/>
    <w:rsid w:val="00C22DC7"/>
    <w:rsid w:val="00C23809"/>
    <w:rsid w:val="00C23AC4"/>
    <w:rsid w:val="00C23BFA"/>
    <w:rsid w:val="00C24382"/>
    <w:rsid w:val="00C247FC"/>
    <w:rsid w:val="00C24E97"/>
    <w:rsid w:val="00C255E9"/>
    <w:rsid w:val="00C301EC"/>
    <w:rsid w:val="00C3197A"/>
    <w:rsid w:val="00C31D9C"/>
    <w:rsid w:val="00C322A5"/>
    <w:rsid w:val="00C324DD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2F19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1CDB"/>
    <w:rsid w:val="00C52D49"/>
    <w:rsid w:val="00C53656"/>
    <w:rsid w:val="00C544D5"/>
    <w:rsid w:val="00C54C14"/>
    <w:rsid w:val="00C54EBD"/>
    <w:rsid w:val="00C55C2D"/>
    <w:rsid w:val="00C600C6"/>
    <w:rsid w:val="00C60668"/>
    <w:rsid w:val="00C60EE1"/>
    <w:rsid w:val="00C6141F"/>
    <w:rsid w:val="00C6198E"/>
    <w:rsid w:val="00C61A4D"/>
    <w:rsid w:val="00C6230E"/>
    <w:rsid w:val="00C643FF"/>
    <w:rsid w:val="00C6522B"/>
    <w:rsid w:val="00C674A1"/>
    <w:rsid w:val="00C6765D"/>
    <w:rsid w:val="00C71072"/>
    <w:rsid w:val="00C74F93"/>
    <w:rsid w:val="00C769BC"/>
    <w:rsid w:val="00C76D6B"/>
    <w:rsid w:val="00C77566"/>
    <w:rsid w:val="00C77A9F"/>
    <w:rsid w:val="00C77C09"/>
    <w:rsid w:val="00C806C1"/>
    <w:rsid w:val="00C80ED4"/>
    <w:rsid w:val="00C814A0"/>
    <w:rsid w:val="00C81FF2"/>
    <w:rsid w:val="00C8232E"/>
    <w:rsid w:val="00C83E7D"/>
    <w:rsid w:val="00C84F43"/>
    <w:rsid w:val="00C859C3"/>
    <w:rsid w:val="00C85EFB"/>
    <w:rsid w:val="00C86168"/>
    <w:rsid w:val="00C91B03"/>
    <w:rsid w:val="00C91CA0"/>
    <w:rsid w:val="00C94F23"/>
    <w:rsid w:val="00C96E8B"/>
    <w:rsid w:val="00C9705B"/>
    <w:rsid w:val="00CA0B01"/>
    <w:rsid w:val="00CA2AB5"/>
    <w:rsid w:val="00CA2D2B"/>
    <w:rsid w:val="00CA2E50"/>
    <w:rsid w:val="00CA3F40"/>
    <w:rsid w:val="00CA4A84"/>
    <w:rsid w:val="00CA5E1E"/>
    <w:rsid w:val="00CA696E"/>
    <w:rsid w:val="00CA7478"/>
    <w:rsid w:val="00CB0EC8"/>
    <w:rsid w:val="00CB1759"/>
    <w:rsid w:val="00CB24B0"/>
    <w:rsid w:val="00CB2ACF"/>
    <w:rsid w:val="00CB2F91"/>
    <w:rsid w:val="00CB2FFA"/>
    <w:rsid w:val="00CB4657"/>
    <w:rsid w:val="00CB6BA3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C772D"/>
    <w:rsid w:val="00CD01C7"/>
    <w:rsid w:val="00CD0322"/>
    <w:rsid w:val="00CD0C49"/>
    <w:rsid w:val="00CD0D87"/>
    <w:rsid w:val="00CD1008"/>
    <w:rsid w:val="00CD2743"/>
    <w:rsid w:val="00CD2F15"/>
    <w:rsid w:val="00CD30F3"/>
    <w:rsid w:val="00CD3E42"/>
    <w:rsid w:val="00CD41D4"/>
    <w:rsid w:val="00CD43C7"/>
    <w:rsid w:val="00CD4D3C"/>
    <w:rsid w:val="00CD57D4"/>
    <w:rsid w:val="00CD6370"/>
    <w:rsid w:val="00CD7413"/>
    <w:rsid w:val="00CD7755"/>
    <w:rsid w:val="00CE07F1"/>
    <w:rsid w:val="00CE213D"/>
    <w:rsid w:val="00CE2828"/>
    <w:rsid w:val="00CE398C"/>
    <w:rsid w:val="00CE41A5"/>
    <w:rsid w:val="00CE4F2A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1E7F"/>
    <w:rsid w:val="00CF271C"/>
    <w:rsid w:val="00CF4CDA"/>
    <w:rsid w:val="00CF52F8"/>
    <w:rsid w:val="00CF55EF"/>
    <w:rsid w:val="00CF56E7"/>
    <w:rsid w:val="00CF5B48"/>
    <w:rsid w:val="00CF6A57"/>
    <w:rsid w:val="00CF76DD"/>
    <w:rsid w:val="00D00DDB"/>
    <w:rsid w:val="00D051E7"/>
    <w:rsid w:val="00D05F0A"/>
    <w:rsid w:val="00D07F53"/>
    <w:rsid w:val="00D11900"/>
    <w:rsid w:val="00D11959"/>
    <w:rsid w:val="00D12D39"/>
    <w:rsid w:val="00D13965"/>
    <w:rsid w:val="00D1538C"/>
    <w:rsid w:val="00D15424"/>
    <w:rsid w:val="00D1691A"/>
    <w:rsid w:val="00D20084"/>
    <w:rsid w:val="00D2096C"/>
    <w:rsid w:val="00D21240"/>
    <w:rsid w:val="00D212E6"/>
    <w:rsid w:val="00D21F55"/>
    <w:rsid w:val="00D22275"/>
    <w:rsid w:val="00D2251D"/>
    <w:rsid w:val="00D22987"/>
    <w:rsid w:val="00D239B9"/>
    <w:rsid w:val="00D23B57"/>
    <w:rsid w:val="00D23F7F"/>
    <w:rsid w:val="00D244E0"/>
    <w:rsid w:val="00D25429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37F07"/>
    <w:rsid w:val="00D40D5D"/>
    <w:rsid w:val="00D411B5"/>
    <w:rsid w:val="00D43850"/>
    <w:rsid w:val="00D43A55"/>
    <w:rsid w:val="00D45704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4CAC"/>
    <w:rsid w:val="00D5575C"/>
    <w:rsid w:val="00D5581E"/>
    <w:rsid w:val="00D55DAC"/>
    <w:rsid w:val="00D55E8B"/>
    <w:rsid w:val="00D56543"/>
    <w:rsid w:val="00D56D17"/>
    <w:rsid w:val="00D577EE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077B"/>
    <w:rsid w:val="00D707CA"/>
    <w:rsid w:val="00D71F96"/>
    <w:rsid w:val="00D73679"/>
    <w:rsid w:val="00D739CB"/>
    <w:rsid w:val="00D74046"/>
    <w:rsid w:val="00D740FE"/>
    <w:rsid w:val="00D7482C"/>
    <w:rsid w:val="00D7554E"/>
    <w:rsid w:val="00D75ED0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2D97"/>
    <w:rsid w:val="00D84029"/>
    <w:rsid w:val="00D84156"/>
    <w:rsid w:val="00D85123"/>
    <w:rsid w:val="00D85139"/>
    <w:rsid w:val="00D85605"/>
    <w:rsid w:val="00D859F1"/>
    <w:rsid w:val="00D860B3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0CC"/>
    <w:rsid w:val="00DA0F50"/>
    <w:rsid w:val="00DA144E"/>
    <w:rsid w:val="00DA252C"/>
    <w:rsid w:val="00DA3C30"/>
    <w:rsid w:val="00DA5322"/>
    <w:rsid w:val="00DB0BB5"/>
    <w:rsid w:val="00DB0C8E"/>
    <w:rsid w:val="00DB152B"/>
    <w:rsid w:val="00DB1672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C"/>
    <w:rsid w:val="00DC52D2"/>
    <w:rsid w:val="00DC69AF"/>
    <w:rsid w:val="00DC703F"/>
    <w:rsid w:val="00DD041D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19FA"/>
    <w:rsid w:val="00DE1FAC"/>
    <w:rsid w:val="00DE2AC2"/>
    <w:rsid w:val="00DE4878"/>
    <w:rsid w:val="00DE6255"/>
    <w:rsid w:val="00DE63B8"/>
    <w:rsid w:val="00DE6834"/>
    <w:rsid w:val="00DF040B"/>
    <w:rsid w:val="00DF0583"/>
    <w:rsid w:val="00DF18CA"/>
    <w:rsid w:val="00DF2238"/>
    <w:rsid w:val="00DF2775"/>
    <w:rsid w:val="00DF281D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4B0"/>
    <w:rsid w:val="00E0350F"/>
    <w:rsid w:val="00E03F9A"/>
    <w:rsid w:val="00E0412F"/>
    <w:rsid w:val="00E049F7"/>
    <w:rsid w:val="00E04ABE"/>
    <w:rsid w:val="00E04D58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3858"/>
    <w:rsid w:val="00E14FEA"/>
    <w:rsid w:val="00E16849"/>
    <w:rsid w:val="00E1782C"/>
    <w:rsid w:val="00E20837"/>
    <w:rsid w:val="00E20D12"/>
    <w:rsid w:val="00E2220C"/>
    <w:rsid w:val="00E2283A"/>
    <w:rsid w:val="00E23CC2"/>
    <w:rsid w:val="00E240B3"/>
    <w:rsid w:val="00E25093"/>
    <w:rsid w:val="00E250E8"/>
    <w:rsid w:val="00E26697"/>
    <w:rsid w:val="00E30350"/>
    <w:rsid w:val="00E304B6"/>
    <w:rsid w:val="00E31155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16D"/>
    <w:rsid w:val="00E4061D"/>
    <w:rsid w:val="00E40E6E"/>
    <w:rsid w:val="00E41272"/>
    <w:rsid w:val="00E41977"/>
    <w:rsid w:val="00E42D4E"/>
    <w:rsid w:val="00E42EF8"/>
    <w:rsid w:val="00E437FA"/>
    <w:rsid w:val="00E4486E"/>
    <w:rsid w:val="00E44A26"/>
    <w:rsid w:val="00E515C9"/>
    <w:rsid w:val="00E520EE"/>
    <w:rsid w:val="00E52585"/>
    <w:rsid w:val="00E54085"/>
    <w:rsid w:val="00E55E79"/>
    <w:rsid w:val="00E56E3D"/>
    <w:rsid w:val="00E57068"/>
    <w:rsid w:val="00E57879"/>
    <w:rsid w:val="00E60440"/>
    <w:rsid w:val="00E617F4"/>
    <w:rsid w:val="00E628F6"/>
    <w:rsid w:val="00E62C35"/>
    <w:rsid w:val="00E64335"/>
    <w:rsid w:val="00E64B34"/>
    <w:rsid w:val="00E655D3"/>
    <w:rsid w:val="00E656DC"/>
    <w:rsid w:val="00E658D0"/>
    <w:rsid w:val="00E66785"/>
    <w:rsid w:val="00E6707D"/>
    <w:rsid w:val="00E67156"/>
    <w:rsid w:val="00E67B51"/>
    <w:rsid w:val="00E70116"/>
    <w:rsid w:val="00E70984"/>
    <w:rsid w:val="00E719E9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773EE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4897"/>
    <w:rsid w:val="00E950BF"/>
    <w:rsid w:val="00E964E0"/>
    <w:rsid w:val="00E9709B"/>
    <w:rsid w:val="00EA05F4"/>
    <w:rsid w:val="00EA098D"/>
    <w:rsid w:val="00EA1967"/>
    <w:rsid w:val="00EA1A96"/>
    <w:rsid w:val="00EA1C49"/>
    <w:rsid w:val="00EA31E3"/>
    <w:rsid w:val="00EA381D"/>
    <w:rsid w:val="00EA3EC6"/>
    <w:rsid w:val="00EA40AB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3092"/>
    <w:rsid w:val="00EC4AEE"/>
    <w:rsid w:val="00EC4B34"/>
    <w:rsid w:val="00EC4C8A"/>
    <w:rsid w:val="00EC52B3"/>
    <w:rsid w:val="00EC67C4"/>
    <w:rsid w:val="00EC680F"/>
    <w:rsid w:val="00EC68EA"/>
    <w:rsid w:val="00EC6D45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27E"/>
    <w:rsid w:val="00ED6638"/>
    <w:rsid w:val="00ED6F85"/>
    <w:rsid w:val="00ED7AED"/>
    <w:rsid w:val="00EE0268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51B2"/>
    <w:rsid w:val="00EE5A3B"/>
    <w:rsid w:val="00EE5CA7"/>
    <w:rsid w:val="00EE67F8"/>
    <w:rsid w:val="00EF18D0"/>
    <w:rsid w:val="00EF2204"/>
    <w:rsid w:val="00EF23E0"/>
    <w:rsid w:val="00EF3006"/>
    <w:rsid w:val="00EF5110"/>
    <w:rsid w:val="00EF5780"/>
    <w:rsid w:val="00EF59A8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4D9D"/>
    <w:rsid w:val="00F05E18"/>
    <w:rsid w:val="00F06147"/>
    <w:rsid w:val="00F062AB"/>
    <w:rsid w:val="00F069A1"/>
    <w:rsid w:val="00F06D02"/>
    <w:rsid w:val="00F0718B"/>
    <w:rsid w:val="00F07C66"/>
    <w:rsid w:val="00F101D3"/>
    <w:rsid w:val="00F10306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35ED"/>
    <w:rsid w:val="00F2434B"/>
    <w:rsid w:val="00F24886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445A"/>
    <w:rsid w:val="00F345F3"/>
    <w:rsid w:val="00F350DD"/>
    <w:rsid w:val="00F354DF"/>
    <w:rsid w:val="00F35913"/>
    <w:rsid w:val="00F36B56"/>
    <w:rsid w:val="00F36F76"/>
    <w:rsid w:val="00F370C0"/>
    <w:rsid w:val="00F37433"/>
    <w:rsid w:val="00F40A16"/>
    <w:rsid w:val="00F40A86"/>
    <w:rsid w:val="00F416BB"/>
    <w:rsid w:val="00F41C7E"/>
    <w:rsid w:val="00F4227B"/>
    <w:rsid w:val="00F430F7"/>
    <w:rsid w:val="00F43FE1"/>
    <w:rsid w:val="00F44EF2"/>
    <w:rsid w:val="00F45A58"/>
    <w:rsid w:val="00F4799D"/>
    <w:rsid w:val="00F50E5F"/>
    <w:rsid w:val="00F513D6"/>
    <w:rsid w:val="00F5294B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C05"/>
    <w:rsid w:val="00F63ECB"/>
    <w:rsid w:val="00F644B0"/>
    <w:rsid w:val="00F64BDE"/>
    <w:rsid w:val="00F702D0"/>
    <w:rsid w:val="00F710BC"/>
    <w:rsid w:val="00F71B49"/>
    <w:rsid w:val="00F71FF6"/>
    <w:rsid w:val="00F728D2"/>
    <w:rsid w:val="00F7370C"/>
    <w:rsid w:val="00F73E42"/>
    <w:rsid w:val="00F7469C"/>
    <w:rsid w:val="00F74C7A"/>
    <w:rsid w:val="00F74CB2"/>
    <w:rsid w:val="00F7750E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6930"/>
    <w:rsid w:val="00F87096"/>
    <w:rsid w:val="00F8780F"/>
    <w:rsid w:val="00F91E67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800"/>
    <w:rsid w:val="00FA5E36"/>
    <w:rsid w:val="00FA6375"/>
    <w:rsid w:val="00FA67EA"/>
    <w:rsid w:val="00FA68D8"/>
    <w:rsid w:val="00FA6A20"/>
    <w:rsid w:val="00FA79F1"/>
    <w:rsid w:val="00FA7AB3"/>
    <w:rsid w:val="00FB0EC8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4F78"/>
    <w:rsid w:val="00FB5655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F97"/>
    <w:rsid w:val="00FD12E1"/>
    <w:rsid w:val="00FD1C13"/>
    <w:rsid w:val="00FD1CDB"/>
    <w:rsid w:val="00FD1F69"/>
    <w:rsid w:val="00FD290A"/>
    <w:rsid w:val="00FD3036"/>
    <w:rsid w:val="00FD4355"/>
    <w:rsid w:val="00FD4864"/>
    <w:rsid w:val="00FD6A45"/>
    <w:rsid w:val="00FD6E76"/>
    <w:rsid w:val="00FD7824"/>
    <w:rsid w:val="00FE0EB9"/>
    <w:rsid w:val="00FE2820"/>
    <w:rsid w:val="00FE3183"/>
    <w:rsid w:val="00FE3663"/>
    <w:rsid w:val="00FE4D15"/>
    <w:rsid w:val="00FE507D"/>
    <w:rsid w:val="00FE60D7"/>
    <w:rsid w:val="00FE7D0B"/>
    <w:rsid w:val="00FF0108"/>
    <w:rsid w:val="00FF061A"/>
    <w:rsid w:val="00FF0D12"/>
    <w:rsid w:val="00FF114A"/>
    <w:rsid w:val="00FF48FA"/>
    <w:rsid w:val="00FF4B1E"/>
    <w:rsid w:val="00FF5B31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Definition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9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6927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,Prophead"/>
    <w:next w:val="Normal"/>
    <w:link w:val="Heading1Char"/>
    <w:uiPriority w:val="9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no break"/>
    <w:basedOn w:val="Heading2"/>
    <w:next w:val="Normal"/>
    <w:link w:val="Heading3Char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,H4,H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1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1,h6,TOC header,Bullet list,sub-dash,sd,5,T1,Heading6,h61,h62,Titre 6,Appendix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Table Heading,Legal Level 1.1.1.,Center Bold,Tables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,Figure Heading,FH,Titre 10,tt,ft,HF,Figures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qFormat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basedOn w:val="DefaultParagraphFont"/>
    <w:link w:val="Heading1"/>
    <w:uiPriority w:val="9"/>
    <w:rsid w:val="00DE1FAC"/>
    <w:rPr>
      <w:rFonts w:ascii="Arial" w:hAnsi="Arial"/>
      <w:sz w:val="36"/>
    </w:rPr>
  </w:style>
  <w:style w:type="paragraph" w:customStyle="1" w:styleId="Guidance">
    <w:name w:val="Guidance"/>
    <w:basedOn w:val="Normal"/>
    <w:rsid w:val="002C4406"/>
    <w:rPr>
      <w:rFonts w:eastAsia="Times New Roman"/>
      <w:i/>
      <w:color w:val="000000"/>
      <w:sz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3F25D9"/>
    <w:rPr>
      <w:rFonts w:ascii="Times New Roman" w:hAnsi="Times New Roman"/>
      <w:sz w:val="16"/>
      <w:lang w:val="en-GB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4662F"/>
    <w:rPr>
      <w:rFonts w:ascii="Arial" w:hAnsi="Arial"/>
      <w:sz w:val="32"/>
    </w:rPr>
  </w:style>
  <w:style w:type="table" w:styleId="GridTable4">
    <w:name w:val="Grid Table 4"/>
    <w:basedOn w:val="TableNormal"/>
    <w:uiPriority w:val="49"/>
    <w:rsid w:val="006C78E8"/>
    <w:rPr>
      <w:rFonts w:ascii="Times New Roman" w:eastAsiaTheme="minorEastAsia" w:hAnsi="Times New Roman"/>
      <w:lang w:eastAsia="ko-KR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basedOn w:val="DefaultParagraphFont"/>
    <w:link w:val="Heading3"/>
    <w:rsid w:val="001372FD"/>
    <w:rPr>
      <w:rFonts w:ascii="Arial" w:hAnsi="Arial"/>
      <w:b/>
      <w:sz w:val="28"/>
    </w:rPr>
  </w:style>
  <w:style w:type="character" w:customStyle="1" w:styleId="THChar">
    <w:name w:val="TH Char"/>
    <w:link w:val="TH"/>
    <w:locked/>
    <w:rsid w:val="00632C30"/>
    <w:rPr>
      <w:rFonts w:ascii="Arial" w:hAnsi="Arial"/>
      <w:b/>
      <w:sz w:val="24"/>
      <w:lang w:val="en-GB"/>
    </w:rPr>
  </w:style>
  <w:style w:type="character" w:customStyle="1" w:styleId="NOChar">
    <w:name w:val="NO Char"/>
    <w:link w:val="NO"/>
    <w:rsid w:val="00E773EE"/>
    <w:rPr>
      <w:rFonts w:ascii="Times New Roman" w:hAnsi="Times New Roman"/>
      <w:sz w:val="24"/>
      <w:lang w:val="en-GB"/>
    </w:rPr>
  </w:style>
  <w:style w:type="character" w:customStyle="1" w:styleId="TALCar">
    <w:name w:val="TAL Car"/>
    <w:link w:val="TAL"/>
    <w:locked/>
    <w:rsid w:val="00887CD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87CDB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447C69"/>
    <w:rPr>
      <w:rFonts w:ascii="Calibri" w:eastAsia="Calibri" w:hAnsi="Calibri"/>
      <w:sz w:val="22"/>
      <w:szCs w:val="22"/>
    </w:rPr>
  </w:style>
  <w:style w:type="character" w:customStyle="1" w:styleId="secno">
    <w:name w:val="secno"/>
    <w:basedOn w:val="DefaultParagraphFont"/>
    <w:rsid w:val="00B67422"/>
  </w:style>
  <w:style w:type="character" w:customStyle="1" w:styleId="content">
    <w:name w:val="content"/>
    <w:basedOn w:val="DefaultParagraphFont"/>
    <w:rsid w:val="00B67422"/>
  </w:style>
  <w:style w:type="character" w:styleId="HTMLCode">
    <w:name w:val="HTML Code"/>
    <w:basedOn w:val="DefaultParagraphFont"/>
    <w:uiPriority w:val="99"/>
    <w:unhideWhenUsed/>
    <w:rsid w:val="00B67422"/>
    <w:rPr>
      <w:rFonts w:ascii="Courier New" w:eastAsia="Times New Roman" w:hAnsi="Courier New" w:cs="Courier New"/>
      <w:sz w:val="20"/>
      <w:szCs w:val="20"/>
    </w:rPr>
  </w:style>
  <w:style w:type="character" w:styleId="HTMLDefinition">
    <w:name w:val="HTML Definition"/>
    <w:basedOn w:val="DefaultParagraphFont"/>
    <w:uiPriority w:val="99"/>
    <w:unhideWhenUsed/>
    <w:rsid w:val="00941277"/>
    <w:rPr>
      <w:i/>
      <w:iCs/>
    </w:rPr>
  </w:style>
  <w:style w:type="character" w:styleId="Emphasis">
    <w:name w:val="Emphasis"/>
    <w:basedOn w:val="DefaultParagraphFont"/>
    <w:uiPriority w:val="20"/>
    <w:qFormat/>
    <w:rsid w:val="00941277"/>
    <w:rPr>
      <w:i/>
      <w:iCs/>
    </w:rPr>
  </w:style>
  <w:style w:type="paragraph" w:customStyle="1" w:styleId="note">
    <w:name w:val="note"/>
    <w:basedOn w:val="Normal"/>
    <w:rsid w:val="009412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character" w:customStyle="1" w:styleId="marker">
    <w:name w:val="marker"/>
    <w:basedOn w:val="DefaultParagraphFont"/>
    <w:rsid w:val="00941277"/>
  </w:style>
  <w:style w:type="character" w:customStyle="1" w:styleId="Codechar">
    <w:name w:val="Code (char)"/>
    <w:basedOn w:val="DefaultParagraphFont"/>
    <w:uiPriority w:val="1"/>
    <w:qFormat/>
    <w:rsid w:val="00BC1627"/>
    <w:rPr>
      <w:rFonts w:ascii="Arial" w:hAnsi="Arial" w:cs="Arial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349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4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138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5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92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46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33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241078-8A8F-4B1F-9602-C00338EF52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1158</TotalTime>
  <Pages>4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6814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ESA, style sheet, Winword</cp:keywords>
  <cp:lastModifiedBy>Rufael Mekuria</cp:lastModifiedBy>
  <cp:revision>8</cp:revision>
  <dcterms:created xsi:type="dcterms:W3CDTF">2024-10-31T14:19:00Z</dcterms:created>
  <dcterms:modified xsi:type="dcterms:W3CDTF">2024-11-01T10:25:00Z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