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D922" w14:textId="77777777" w:rsidR="00B10AB7" w:rsidRPr="00762CAC" w:rsidRDefault="00B10AB7" w:rsidP="00B10AB7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>
        <w:rPr>
          <w:b/>
          <w:bCs/>
          <w:sz w:val="24"/>
        </w:rPr>
        <w:t>Fraunhofer IIS</w:t>
      </w:r>
    </w:p>
    <w:p w14:paraId="48FD8C82" w14:textId="77777777" w:rsidR="005919AD" w:rsidRDefault="00B10AB7" w:rsidP="005919AD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5919AD" w:rsidRPr="005919AD">
        <w:rPr>
          <w:rFonts w:cs="Arial"/>
          <w:b/>
          <w:sz w:val="24"/>
          <w:szCs w:val="24"/>
          <w:lang w:eastAsia="ja-JP"/>
        </w:rPr>
        <w:t>[FS_ACAPI] Collection of 3GPP Speech And Audio Codec APIs</w:t>
      </w:r>
    </w:p>
    <w:p w14:paraId="7955D3C4" w14:textId="0C6CE799" w:rsidR="00B10AB7" w:rsidRPr="0037677E" w:rsidRDefault="00B10AB7" w:rsidP="005919AD">
      <w:pPr>
        <w:tabs>
          <w:tab w:val="left" w:pos="1843"/>
        </w:tabs>
        <w:adjustRightInd w:val="0"/>
        <w:snapToGrid w:val="0"/>
        <w:spacing w:after="60"/>
        <w:ind w:left="1834" w:hangingChars="764" w:hanging="1834"/>
        <w:rPr>
          <w:rFonts w:cs="Arial"/>
          <w:b/>
          <w:sz w:val="24"/>
          <w:szCs w:val="24"/>
          <w:lang w:val="en-US" w:eastAsia="ja-JP"/>
        </w:rPr>
      </w:pPr>
      <w:r w:rsidRPr="0037677E">
        <w:rPr>
          <w:rFonts w:cs="Arial"/>
          <w:b/>
          <w:sz w:val="24"/>
          <w:szCs w:val="24"/>
          <w:lang w:val="en-US" w:eastAsia="ja-JP"/>
        </w:rPr>
        <w:t>Document for:</w:t>
      </w:r>
      <w:r w:rsidRPr="0037677E">
        <w:rPr>
          <w:rFonts w:cs="Arial"/>
          <w:b/>
          <w:sz w:val="24"/>
          <w:szCs w:val="24"/>
          <w:lang w:val="en-US" w:eastAsia="ja-JP"/>
        </w:rPr>
        <w:tab/>
        <w:t xml:space="preserve">Discussion and Agreement </w:t>
      </w:r>
      <w:r w:rsidRPr="0037677E">
        <w:rPr>
          <w:rFonts w:cs="Arial"/>
          <w:b/>
          <w:sz w:val="24"/>
          <w:szCs w:val="24"/>
          <w:lang w:val="en-US" w:eastAsia="ja-JP"/>
        </w:rPr>
        <w:tab/>
      </w:r>
    </w:p>
    <w:p w14:paraId="6CAA05CE" w14:textId="6E205534" w:rsidR="00B10AB7" w:rsidRPr="00B9254B" w:rsidRDefault="00B10AB7" w:rsidP="00B10AB7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>
        <w:rPr>
          <w:rFonts w:cs="Arial"/>
          <w:b/>
          <w:sz w:val="24"/>
          <w:szCs w:val="24"/>
          <w:lang w:val="en-CA" w:eastAsia="ja-JP"/>
        </w:rPr>
        <w:t>7.</w:t>
      </w:r>
      <w:r w:rsidR="005919AD">
        <w:rPr>
          <w:rFonts w:cs="Arial"/>
          <w:b/>
          <w:sz w:val="24"/>
          <w:szCs w:val="24"/>
          <w:lang w:val="en-CA" w:eastAsia="ja-JP"/>
        </w:rPr>
        <w:t>9</w:t>
      </w:r>
    </w:p>
    <w:p w14:paraId="49E3E274" w14:textId="77777777" w:rsidR="005D2076" w:rsidRDefault="005D2076" w:rsidP="006D20FB">
      <w:pPr>
        <w:pStyle w:val="Heading2"/>
      </w:pPr>
    </w:p>
    <w:p w14:paraId="2DCE8F72" w14:textId="3F9D7947" w:rsidR="006D20FB" w:rsidRDefault="006D20FB" w:rsidP="006D20FB">
      <w:pPr>
        <w:pStyle w:val="Heading2"/>
      </w:pPr>
      <w:r>
        <w:t>4.1 Introduction</w:t>
      </w:r>
      <w:r w:rsidR="00F974F1">
        <w:t xml:space="preserve"> and Summary</w:t>
      </w:r>
    </w:p>
    <w:p w14:paraId="50883DB1" w14:textId="579DCC7F" w:rsidR="00B762A1" w:rsidRDefault="00B762A1" w:rsidP="00B762A1">
      <w:r>
        <w:t xml:space="preserve">The </w:t>
      </w:r>
      <w:r w:rsidR="005D00DC">
        <w:t>following clauses collect the interfaces to the codec</w:t>
      </w:r>
      <w:r w:rsidR="00287D3E">
        <w:t>s</w:t>
      </w:r>
      <w:r w:rsidR="00F974F1">
        <w:t xml:space="preserve"> by analysing the source code in the </w:t>
      </w:r>
      <w:r w:rsidR="004B7241">
        <w:t xml:space="preserve">3GPP </w:t>
      </w:r>
      <w:r w:rsidR="00F974F1">
        <w:t>codec spe</w:t>
      </w:r>
      <w:r w:rsidR="004B7241">
        <w:t xml:space="preserve">cifications. </w:t>
      </w:r>
      <w:r w:rsidR="00571FE5">
        <w:t xml:space="preserve">It is proposed to add this content to the draft for </w:t>
      </w:r>
      <w:r w:rsidR="00DC756C">
        <w:t>TS 26.858 in either the main body or an Annex to guide further discussion and analysis of the pre-existing APIs for the codec implementations in ANSI-C.</w:t>
      </w:r>
      <w:r w:rsidR="00CE19D7">
        <w:t xml:space="preserve"> Note that the number starts from 4 based on the proposed skeleton for TS.26.858</w:t>
      </w:r>
      <w:r w:rsidR="000A0786">
        <w:t xml:space="preserve"> in S4-2410</w:t>
      </w:r>
      <w:r w:rsidR="001946E7">
        <w:t>02</w:t>
      </w:r>
      <w:r w:rsidR="00CE19D7">
        <w:t>.</w:t>
      </w:r>
    </w:p>
    <w:p w14:paraId="668924AE" w14:textId="081F0C8E" w:rsidR="00B5411B" w:rsidRDefault="006D20FB" w:rsidP="00FA47F4">
      <w:pPr>
        <w:pStyle w:val="Heading2"/>
      </w:pPr>
      <w:r>
        <w:t xml:space="preserve">4.2 </w:t>
      </w:r>
      <w:r w:rsidR="004616A4">
        <w:t>3GPP Speech and Audio Codec APIs</w:t>
      </w:r>
    </w:p>
    <w:p w14:paraId="33AAD1DB" w14:textId="3F7FE5B6" w:rsidR="006B74F9" w:rsidRDefault="006B74F9" w:rsidP="006B74F9">
      <w:pPr>
        <w:pStyle w:val="Heading3"/>
      </w:pPr>
      <w:r>
        <w:t>4.2.1 Introduction</w:t>
      </w:r>
    </w:p>
    <w:p w14:paraId="0B2162BA" w14:textId="05D2AB89" w:rsidR="00287D3E" w:rsidRDefault="00287D3E" w:rsidP="00287D3E">
      <w:r>
        <w:t xml:space="preserve">3GPP has a long history of defining </w:t>
      </w:r>
      <w:r w:rsidR="00B0485C">
        <w:t>state-of-the-art speech and audio coding schemes</w:t>
      </w:r>
      <w:r w:rsidR="005E2A96">
        <w:t xml:space="preserve">. The following clauses collect the </w:t>
      </w:r>
      <w:r w:rsidR="00FA4A09">
        <w:t>interfaces to each specific coding scheme.</w:t>
      </w:r>
    </w:p>
    <w:p w14:paraId="6C49813A" w14:textId="09C00701" w:rsidR="004616A4" w:rsidRDefault="006B74F9" w:rsidP="00FA47F4">
      <w:pPr>
        <w:pStyle w:val="Heading3"/>
      </w:pPr>
      <w:r>
        <w:t xml:space="preserve">4.2.2 </w:t>
      </w:r>
      <w:r w:rsidR="004616A4">
        <w:t>AMR</w:t>
      </w:r>
    </w:p>
    <w:p w14:paraId="0D81DCEA" w14:textId="19098AE8" w:rsidR="00BE30E3" w:rsidRDefault="00BE30E3" w:rsidP="00BE30E3">
      <w:pPr>
        <w:pStyle w:val="Heading4"/>
      </w:pPr>
      <w:r>
        <w:t>4.2.2.1 General</w:t>
      </w:r>
    </w:p>
    <w:p w14:paraId="0C1327D5" w14:textId="5DB726F4" w:rsidR="00143236" w:rsidRDefault="00BE30E3" w:rsidP="00FA47F4">
      <w:pPr>
        <w:pStyle w:val="Heading4"/>
      </w:pPr>
      <w:r>
        <w:t xml:space="preserve">4.2.2.2 AMR Fixed-Point Code (TS </w:t>
      </w:r>
      <w:r w:rsidR="00143236">
        <w:t>26.073</w:t>
      </w:r>
      <w:r>
        <w:t>)</w:t>
      </w:r>
    </w:p>
    <w:p w14:paraId="125091BF" w14:textId="75C88822" w:rsidR="006A63EF" w:rsidRDefault="006A63EF" w:rsidP="006A63EF">
      <w:pPr>
        <w:pStyle w:val="Heading5"/>
      </w:pPr>
      <w:r>
        <w:t xml:space="preserve">4.2.2.2.1 </w:t>
      </w:r>
      <w:r w:rsidR="00B762A1">
        <w:t>General</w:t>
      </w:r>
    </w:p>
    <w:p w14:paraId="2258AD35" w14:textId="48D65BC1" w:rsidR="00A87DC6" w:rsidRDefault="00E51EA1" w:rsidP="00324399">
      <w:pPr>
        <w:pStyle w:val="Heading5"/>
      </w:pPr>
      <w:r>
        <w:t>4.2.2.2</w:t>
      </w:r>
      <w:r w:rsidR="006A63EF">
        <w:t xml:space="preserve">.2 </w:t>
      </w:r>
      <w:r w:rsidR="008B4579">
        <w:t xml:space="preserve">Encoder </w:t>
      </w:r>
      <w:r w:rsidR="00BE30E3">
        <w:t xml:space="preserve">API </w:t>
      </w:r>
      <w:r w:rsidR="002A3503">
        <w:t>(cod_amr.h)</w:t>
      </w:r>
    </w:p>
    <w:p w14:paraId="023A668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157B3FA1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3444B20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         DEFINITION OF DATA TYPES</w:t>
      </w:r>
    </w:p>
    <w:p w14:paraId="4A6E52F1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0570BB5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50CF157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/*-----------------------------------------------------------*</w:t>
      </w:r>
    </w:p>
    <w:p w14:paraId="3377B73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Coder constant parameters (defined in "cnst.h")        *</w:t>
      </w:r>
    </w:p>
    <w:p w14:paraId="12BDC22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*-----------------------------------------------------------*</w:t>
      </w:r>
    </w:p>
    <w:p w14:paraId="14CD487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L_WINDOW    : LPC analysis window size.                 *</w:t>
      </w:r>
    </w:p>
    <w:p w14:paraId="2261432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L_NEXT      : Samples of next frame needed for autocor. *</w:t>
      </w:r>
    </w:p>
    <w:p w14:paraId="085A5E81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L_FRAME     : Frame size.                               *</w:t>
      </w:r>
    </w:p>
    <w:p w14:paraId="0DE82FD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L_FRAME_BY2 : Half the frame size.                      *</w:t>
      </w:r>
    </w:p>
    <w:p w14:paraId="1F800EB1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L_SUBFR     : Sub-frame size.                           *</w:t>
      </w:r>
    </w:p>
    <w:p w14:paraId="0EC0700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M           : LPC order.                                *</w:t>
      </w:r>
    </w:p>
    <w:p w14:paraId="07955F5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MP1         : LPC order+1                               *</w:t>
      </w:r>
    </w:p>
    <w:p w14:paraId="0877F81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L_TOTAL7k4  : Total size of speech buffer.              *</w:t>
      </w:r>
    </w:p>
    <w:p w14:paraId="7D75F9A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PIT_MIN7k4  : Minimum pitch lag.                        *</w:t>
      </w:r>
    </w:p>
    <w:p w14:paraId="31F841D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PIT_MAX     : Maximum pitch lag.                        *</w:t>
      </w:r>
    </w:p>
    <w:p w14:paraId="1C02561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L_INTERPOL  : Length of filter for interpolation        *</w:t>
      </w:r>
    </w:p>
    <w:p w14:paraId="20AD24F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*-----------------------------------------------------------*/</w:t>
      </w:r>
    </w:p>
    <w:p w14:paraId="2D70008E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lastRenderedPageBreak/>
        <w:t>typedef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{</w:t>
      </w:r>
    </w:p>
    <w:p w14:paraId="3CD225D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Speech vector */</w:t>
      </w:r>
    </w:p>
    <w:p w14:paraId="6502BCA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old_speech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L_TOTAL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350BAC0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speech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p_window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p_window_12k2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BD286B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new_speech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 Global variable */</w:t>
      </w:r>
    </w:p>
    <w:p w14:paraId="7686167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</w:p>
    <w:p w14:paraId="11185E6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Weight speech vector */</w:t>
      </w:r>
    </w:p>
    <w:p w14:paraId="6EEA251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old_wsp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L_FRAME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PIT_MAX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279D48A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wsp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7FA21F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1F4CF2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OL LTP states */</w:t>
      </w:r>
    </w:p>
    <w:p w14:paraId="17BBD24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old_lags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B5CEA8"/>
          <w:sz w:val="18"/>
          <w:szCs w:val="18"/>
          <w:lang w:val="en-DE" w:eastAsia="en-GB"/>
        </w:rPr>
        <w:t>5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1B7EAFB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ol_gain_flg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66286CC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7E1F1F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Excitation vector */</w:t>
      </w:r>
    </w:p>
    <w:p w14:paraId="720BC11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old_exc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L_FRAME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PIT_MAX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L_INTERPOL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47FB193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exc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7045ED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DB6B5C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Zero vector */</w:t>
      </w:r>
    </w:p>
    <w:p w14:paraId="7569113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ai_zero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L_SUBFR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MP1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5AC6A7C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zero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220332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856095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Impulse response vector */</w:t>
      </w:r>
    </w:p>
    <w:p w14:paraId="17B07F8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h1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91A52A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hvec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L_SUBFR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31E202B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68E56A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Substates */</w:t>
      </w:r>
    </w:p>
    <w:p w14:paraId="5DA04041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lpcState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lpcSt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7CDDEC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lspState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lspSt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FE9022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clLtpState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clLtpSt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903E43E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gainQuantState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gainQuantSt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557C4B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pitchOLWghtState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pitchOLWghtSt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323529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tonStabState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tonStabSt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D23384D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vadState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vadSt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B33C19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B96424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dtx_encState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dtx_encSt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E796CC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34E864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Filter's memory */</w:t>
      </w:r>
    </w:p>
    <w:p w14:paraId="76821AE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mem_syn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],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mem_w0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],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mem_w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784FB45D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mem_err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L_SUBFR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],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error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4C7427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B4D40E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sharp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DC05CF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7BBA1F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4421F1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77B0317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********************************************************************************</w:t>
      </w:r>
    </w:p>
    <w:p w14:paraId="3D676AB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         DECLARATION OF PROTOTYPES</w:t>
      </w:r>
    </w:p>
    <w:p w14:paraId="4375D44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********************************************************************************</w:t>
      </w:r>
    </w:p>
    <w:p w14:paraId="1A5EAEC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3D638DC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2F4255A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1EDC72A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0A2871F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>*  Function    : cod_amr_init</w:t>
      </w:r>
    </w:p>
    <w:p w14:paraId="4CA850F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Allocates memory and initializes state variables</w:t>
      </w:r>
    </w:p>
    <w:p w14:paraId="7036FDD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Description : Stores pointer to filter status struct in *st. This</w:t>
      </w:r>
    </w:p>
    <w:p w14:paraId="08B48FA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pointer has to be passed to cod_amr in each call.</w:t>
      </w:r>
    </w:p>
    <w:p w14:paraId="11F7A0D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          - initilize pointers to speech buffer</w:t>
      </w:r>
    </w:p>
    <w:p w14:paraId="63E2CB5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          - initialize static  pointers</w:t>
      </w:r>
    </w:p>
    <w:p w14:paraId="0E9EF9D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          - set static vectors to zero</w:t>
      </w:r>
    </w:p>
    <w:p w14:paraId="03E4241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0 on success</w:t>
      </w:r>
    </w:p>
    <w:p w14:paraId="6248946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15718F9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409EE78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2B25050E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CDCAA"/>
          <w:sz w:val="18"/>
          <w:szCs w:val="18"/>
          <w:lang w:val="en-DE" w:eastAsia="en-GB"/>
        </w:rPr>
        <w:t>cod_amr_init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63FA9D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1363D9C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78A6690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231730A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4BB2D9C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cod_amr_reset</w:t>
      </w:r>
    </w:p>
    <w:p w14:paraId="27596FF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Resets state memory</w:t>
      </w:r>
    </w:p>
    <w:p w14:paraId="2D2984A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0 on success</w:t>
      </w:r>
    </w:p>
    <w:p w14:paraId="2CD2519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1B9192D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3ABAC1F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29AF9FE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CDCAA"/>
          <w:sz w:val="18"/>
          <w:szCs w:val="18"/>
          <w:lang w:val="en-DE" w:eastAsia="en-GB"/>
        </w:rPr>
        <w:t>cod_amr_reset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196613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11B93C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6A021B1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6DD6A96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5F2DE96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cod_amr_exit</w:t>
      </w:r>
    </w:p>
    <w:p w14:paraId="7F5EE59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The memory used for state memory is freed</w:t>
      </w:r>
    </w:p>
    <w:p w14:paraId="769B746D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  Description : Stores NULL in *st</w:t>
      </w:r>
    </w:p>
    <w:p w14:paraId="44CE62D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3CB3E6C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5CA9D52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7A63507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CDCAA"/>
          <w:sz w:val="18"/>
          <w:szCs w:val="18"/>
          <w:lang w:val="en-DE" w:eastAsia="en-GB"/>
        </w:rPr>
        <w:t>cod_amr_exit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F121B5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04B021C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>/***************************************************************************</w:t>
      </w:r>
    </w:p>
    <w:p w14:paraId="740D10E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FUNCTION: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cod_amr_first</w:t>
      </w:r>
    </w:p>
    <w:p w14:paraId="344E7BE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41F4553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PURPOSE: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Copes with look-ahead.</w:t>
      </w:r>
    </w:p>
    <w:p w14:paraId="5575E1F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266AA96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INPUTS:</w:t>
      </w:r>
    </w:p>
    <w:p w14:paraId="64F1CB1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No input argument are passed to this function. However, before</w:t>
      </w:r>
    </w:p>
    <w:p w14:paraId="2B0999D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calling this function, 40 new speech data should be copied to the</w:t>
      </w:r>
    </w:p>
    <w:p w14:paraId="2A60589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vector new_speech[]. This is a global pointer which is declared in</w:t>
      </w:r>
    </w:p>
    <w:p w14:paraId="4D33D0F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this file (it points to the end of speech buffer minus 200).</w:t>
      </w:r>
    </w:p>
    <w:p w14:paraId="57E405A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61B95F1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***************************************************************************/</w:t>
      </w:r>
    </w:p>
    <w:p w14:paraId="1F81A82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4C1CE63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CDCAA"/>
          <w:sz w:val="18"/>
          <w:szCs w:val="18"/>
          <w:lang w:val="en-DE" w:eastAsia="en-GB"/>
        </w:rPr>
        <w:t>cod_amr_first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 i/o : State struct            */</w:t>
      </w:r>
    </w:p>
    <w:p w14:paraId="0BB8A41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new_speech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i   : speech input (L_FRAME)  */</w:t>
      </w:r>
    </w:p>
    <w:p w14:paraId="457C1DE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595454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A8F540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>/***************************************************************************</w:t>
      </w:r>
    </w:p>
    <w:p w14:paraId="3797D3A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FUNCTION: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cod_amr</w:t>
      </w:r>
    </w:p>
    <w:p w14:paraId="569FAD9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46D2963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PURPOSE: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Main encoder routine.</w:t>
      </w:r>
    </w:p>
    <w:p w14:paraId="17D90C6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7CBD9824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DESCRIPTION: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This function is called every 20 ms speech frame,</w:t>
      </w:r>
    </w:p>
    <w:p w14:paraId="10829D4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operating on the newly read 160 speech samples. It performs the</w:t>
      </w:r>
    </w:p>
    <w:p w14:paraId="7DD8A4E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principle encoding functions to produce the set of encoded parameters</w:t>
      </w:r>
    </w:p>
    <w:p w14:paraId="7B3B124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which include the LSP, adaptive codebook, and fixed codebook</w:t>
      </w:r>
    </w:p>
    <w:p w14:paraId="2438F7E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quantization indices (addresses and gains).</w:t>
      </w:r>
    </w:p>
    <w:p w14:paraId="388AFEC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475C27E7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INPUTS:</w:t>
      </w:r>
    </w:p>
    <w:p w14:paraId="3573911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No input argument are passed to this function. However, before</w:t>
      </w:r>
    </w:p>
    <w:p w14:paraId="2D915CA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calling this function, 160 new speech data should be copied to the</w:t>
      </w:r>
    </w:p>
    <w:p w14:paraId="3C9CF30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vector new_speech[]. This is a global pointer which is declared in</w:t>
      </w:r>
    </w:p>
    <w:p w14:paraId="6C23098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this file (it points to the end of speech buffer minus 160).</w:t>
      </w:r>
    </w:p>
    <w:p w14:paraId="1731B200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68866CC2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OUTPUTS:</w:t>
      </w:r>
    </w:p>
    <w:p w14:paraId="0807489D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1A79655C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ana[]:     vector of analysis parameters.</w:t>
      </w:r>
    </w:p>
    <w:p w14:paraId="3E32485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   synth[]:   Local synthesis speech (for debugging purposes)</w:t>
      </w:r>
    </w:p>
    <w:p w14:paraId="2A0E5493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02CF67DE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***************************************************************************/</w:t>
      </w:r>
    </w:p>
    <w:p w14:paraId="69D068AB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B4C4ABA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CDCAA"/>
          <w:sz w:val="18"/>
          <w:szCs w:val="18"/>
          <w:lang w:val="en-DE" w:eastAsia="en-GB"/>
        </w:rPr>
        <w:t>cod_amr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cod_amrState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/* i/o : State struct                 */</w:t>
      </w:r>
    </w:p>
    <w:p w14:paraId="38DBB3E9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Mode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 i   : AMR mode                     */</w:t>
      </w:r>
    </w:p>
    <w:p w14:paraId="5F91D286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new_speech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i   : speech input (L_FRAME)       */</w:t>
      </w:r>
    </w:p>
    <w:p w14:paraId="7846598F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ana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 o   : Analysis parameters          */</w:t>
      </w:r>
    </w:p>
    <w:p w14:paraId="3DE6BEF5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Mode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usedMode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o   : used mode                    */</w:t>
      </w:r>
    </w:p>
    <w:p w14:paraId="58388828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</w:t>
      </w:r>
      <w:r w:rsidRPr="00EE422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EE4225">
        <w:rPr>
          <w:rFonts w:ascii="Menlo" w:hAnsi="Menlo" w:cs="Menlo"/>
          <w:color w:val="9CDCFE"/>
          <w:sz w:val="18"/>
          <w:szCs w:val="18"/>
          <w:lang w:val="en-DE" w:eastAsia="en-GB"/>
        </w:rPr>
        <w:t>synth</w:t>
      </w:r>
      <w:r w:rsidRPr="00EE4225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EE422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/* o   : Local synthesis              */</w:t>
      </w:r>
    </w:p>
    <w:p w14:paraId="0BCC477E" w14:textId="77777777" w:rsidR="00EE4225" w:rsidRPr="00EE4225" w:rsidRDefault="00EE4225" w:rsidP="00EE422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EE422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714730D7" w14:textId="77777777" w:rsidR="002A3503" w:rsidRDefault="002A3503" w:rsidP="00B5411B"/>
    <w:p w14:paraId="4C302180" w14:textId="0681F6DE" w:rsidR="008B4579" w:rsidRDefault="009B304A" w:rsidP="00324399">
      <w:pPr>
        <w:pStyle w:val="Heading5"/>
      </w:pPr>
      <w:r>
        <w:t xml:space="preserve">4.2.2.2 </w:t>
      </w:r>
      <w:r w:rsidR="001E2D7F">
        <w:t>3</w:t>
      </w:r>
      <w:r>
        <w:t xml:space="preserve"> </w:t>
      </w:r>
      <w:r w:rsidR="008B4579">
        <w:t>Decoder (dec_amr.h)</w:t>
      </w:r>
    </w:p>
    <w:p w14:paraId="0C607A1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6C38850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4F53E14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         LOCAL VARIABLES AND TABLES</w:t>
      </w:r>
    </w:p>
    <w:p w14:paraId="5FF6B0D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15EC1E7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1E58E78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/*---------------------------------------------------------------*</w:t>
      </w:r>
    </w:p>
    <w:p w14:paraId="53B750B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 Postfilter constant parameters (defined in "cnst.h")       *</w:t>
      </w:r>
    </w:p>
    <w:p w14:paraId="3AA0E73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*---------------------------------------------------------------*</w:t>
      </w:r>
    </w:p>
    <w:p w14:paraId="49D39F58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L_FRAME     : Frame size.                                   *</w:t>
      </w:r>
    </w:p>
    <w:p w14:paraId="5694D5C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PIT_MAX     : Maximum pitch lag.                            *</w:t>
      </w:r>
    </w:p>
    <w:p w14:paraId="26DAE35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L_INTERPOL  : Length of filter for interpolation.           *</w:t>
      </w:r>
    </w:p>
    <w:p w14:paraId="3650D148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 M           : LPC order.                                    *</w:t>
      </w:r>
    </w:p>
    <w:p w14:paraId="55798BF9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*---------------------------------------------------------------*/</w:t>
      </w:r>
    </w:p>
    <w:p w14:paraId="32FBC0F9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F26F169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14084B0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1D31EA3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         DEFINITION OF DATA TYPES</w:t>
      </w:r>
    </w:p>
    <w:p w14:paraId="1EF3D238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0AD480B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>*/</w:t>
      </w:r>
    </w:p>
    <w:p w14:paraId="1559D1A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31CDCFB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Excitation vector */</w:t>
      </w:r>
    </w:p>
    <w:p w14:paraId="3FA6483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old_exc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L_SUBFR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PIT_MAX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+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L_INTERPOL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692E452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exc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F2069E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</w:p>
    <w:p w14:paraId="098A7565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Lsp (Line spectral pairs) */</w:t>
      </w:r>
    </w:p>
    <w:p w14:paraId="1FC64DF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Word16 lsp[M]; */      /* Used by CN codec */</w:t>
      </w:r>
    </w:p>
    <w:p w14:paraId="15A94E3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lsp_old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1B29DC1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2FECFE8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Filter's memory */</w:t>
      </w:r>
    </w:p>
    <w:p w14:paraId="31EC4B6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mem_syn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M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5116165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763287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pitch sharpening */</w:t>
      </w:r>
    </w:p>
    <w:p w14:paraId="12138365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sharp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1A4755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old_T0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D362E3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29718B8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Memories for bad frame handling */</w:t>
      </w:r>
    </w:p>
    <w:p w14:paraId="099C1B8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prev_bf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4D96F0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prev_pdf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;   </w:t>
      </w:r>
    </w:p>
    <w:p w14:paraId="6485169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0C1724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excEnergyHist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B351F">
        <w:rPr>
          <w:rFonts w:ascii="Menlo" w:hAnsi="Menlo" w:cs="Menlo"/>
          <w:color w:val="B5CEA8"/>
          <w:sz w:val="18"/>
          <w:szCs w:val="18"/>
          <w:lang w:val="en-DE" w:eastAsia="en-GB"/>
        </w:rPr>
        <w:t>9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784A078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B108C6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Variable holding received ltpLag, used in background noise and BFI */</w:t>
      </w:r>
    </w:p>
    <w:p w14:paraId="54E83A7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T0_lagBuff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C18C82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DC2FB2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Variables for the source characteristic detector (SCD) */</w:t>
      </w:r>
    </w:p>
    <w:p w14:paraId="0C29B43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inBackgroundNoise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6F2E8B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voicedHangover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FD756D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ltpGainHistory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B351F">
        <w:rPr>
          <w:rFonts w:ascii="Menlo" w:hAnsi="Menlo" w:cs="Menlo"/>
          <w:color w:val="B5CEA8"/>
          <w:sz w:val="18"/>
          <w:szCs w:val="18"/>
          <w:lang w:val="en-DE" w:eastAsia="en-GB"/>
        </w:rPr>
        <w:t>9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232AD76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D95B8A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Bgn_scdState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background_state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3DA71C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nodataSeed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E4CC51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4231508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Cb_gain_averageState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Cb_gain_averState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8EC2B9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lsp_avgState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lsp_avg_st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750BE5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</w:p>
    <w:p w14:paraId="0FA390F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D_plsfState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lsfState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0FDEAE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ec_gain_pitchState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ec_gain_p_st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829E4E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ec_gain_codeState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ec_gain_c_st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;  </w:t>
      </w:r>
    </w:p>
    <w:p w14:paraId="7A3F603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gc_predState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pred_state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C5ADFD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ph_dispState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ph_disp_st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54A2E6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dtx_decState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dtxDecoderState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9E3ADB1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Decoder_amrState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E8B2BA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6C16830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6AD89D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3A8D14E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5166E28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         DECLARATION OF PROTOTYPES</w:t>
      </w:r>
    </w:p>
    <w:p w14:paraId="730DAA1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*****************************************************************************</w:t>
      </w:r>
    </w:p>
    <w:p w14:paraId="6E421129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77993A91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4C68C37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>**************************************************************************</w:t>
      </w:r>
    </w:p>
    <w:p w14:paraId="6A1E75C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2D99482F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Decoder_amr_init</w:t>
      </w:r>
    </w:p>
    <w:p w14:paraId="6C72F45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Allocates initializes state memory</w:t>
      </w:r>
    </w:p>
    <w:p w14:paraId="1114691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Description : Stores pointer to filter status struct in *st. This</w:t>
      </w:r>
    </w:p>
    <w:p w14:paraId="5710C67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              pointer has to be passed to Decoder_amr in each call.</w:t>
      </w:r>
    </w:p>
    <w:p w14:paraId="399A89A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0 on success</w:t>
      </w:r>
    </w:p>
    <w:p w14:paraId="78A00EB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2F61085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3889387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0346E3D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CDCAA"/>
          <w:sz w:val="18"/>
          <w:szCs w:val="18"/>
          <w:lang w:val="en-DE" w:eastAsia="en-GB"/>
        </w:rPr>
        <w:t>Decoder_amr_init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Decoder_amrState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19EE5E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57E6970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443BC1C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4386B767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2236D3C5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Decoder_amr_reset</w:t>
      </w:r>
    </w:p>
    <w:p w14:paraId="2C66EEE1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Resets state memory</w:t>
      </w:r>
    </w:p>
    <w:p w14:paraId="03E6FE11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0 on success</w:t>
      </w:r>
    </w:p>
    <w:p w14:paraId="4FAD7AD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4D4F3BF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73BC37B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16B332A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CDCAA"/>
          <w:sz w:val="18"/>
          <w:szCs w:val="18"/>
          <w:lang w:val="en-DE" w:eastAsia="en-GB"/>
        </w:rPr>
        <w:t>Decoder_amr_reset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Decoder_amrState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Mode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73AB77E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1423B216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3873AF5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4919682E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6EBE779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Decoder_amr_exit</w:t>
      </w:r>
    </w:p>
    <w:p w14:paraId="1BFDBAC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The memory used for state memory is freed</w:t>
      </w:r>
    </w:p>
    <w:p w14:paraId="6FF2907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Description : Stores NULL in *s</w:t>
      </w:r>
    </w:p>
    <w:p w14:paraId="479C5BC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void</w:t>
      </w:r>
    </w:p>
    <w:p w14:paraId="547AA10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7F7FCC4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64CB9D1F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7257A16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CDCAA"/>
          <w:sz w:val="18"/>
          <w:szCs w:val="18"/>
          <w:lang w:val="en-DE" w:eastAsia="en-GB"/>
        </w:rPr>
        <w:t>Decoder_amr_exit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Decoder_amrState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6D8B368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62676A55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346718A5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72293CA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33086374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Function    : Decoder_amr</w:t>
      </w:r>
    </w:p>
    <w:p w14:paraId="63DC26F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Purpose     : Speech decoder routine.</w:t>
      </w:r>
    </w:p>
    <w:p w14:paraId="0FD0AD8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  Returns     : 0</w:t>
      </w:r>
    </w:p>
    <w:p w14:paraId="539EB471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</w:t>
      </w:r>
    </w:p>
    <w:p w14:paraId="0A7D321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**************************************************************************</w:t>
      </w:r>
    </w:p>
    <w:p w14:paraId="7FF64F93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>*/</w:t>
      </w:r>
    </w:p>
    <w:p w14:paraId="2757AA59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CDCAA"/>
          <w:sz w:val="18"/>
          <w:szCs w:val="18"/>
          <w:lang w:val="en-DE" w:eastAsia="en-GB"/>
        </w:rPr>
        <w:t>Decoder_amr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</w:p>
    <w:p w14:paraId="692EDA0B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Decoder_amrState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i/o : State variables                       */</w:t>
      </w:r>
    </w:p>
    <w:p w14:paraId="456FBD4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Mode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i   : AMR mode                              */</w:t>
      </w:r>
    </w:p>
    <w:p w14:paraId="6ABDFCA0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parm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/* i   : vector of synthesis parameters</w:t>
      </w:r>
    </w:p>
    <w:p w14:paraId="1591752C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            (PRM_SIZE)                            */</w:t>
      </w:r>
    </w:p>
    <w:p w14:paraId="0848D3CF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RXFrameType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frame_type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   : received frame type               */</w:t>
      </w:r>
    </w:p>
    <w:p w14:paraId="6CF24FDD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synth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o   : synthesis speech (L_FRAME)            */</w:t>
      </w:r>
    </w:p>
    <w:p w14:paraId="26EEBCCF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B351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B351F">
        <w:rPr>
          <w:rFonts w:ascii="Menlo" w:hAnsi="Menlo" w:cs="Menlo"/>
          <w:color w:val="9CDCFE"/>
          <w:sz w:val="18"/>
          <w:szCs w:val="18"/>
          <w:lang w:val="en-DE" w:eastAsia="en-GB"/>
        </w:rPr>
        <w:t>A_t</w:t>
      </w:r>
      <w:r w:rsidRPr="005B351F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 o   : decoded LP filter in 4 subframes</w:t>
      </w:r>
    </w:p>
    <w:p w14:paraId="2FCE1DDA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 xml:space="preserve">                                    (AZ_SIZE)                             */</w:t>
      </w:r>
    </w:p>
    <w:p w14:paraId="115C0712" w14:textId="77777777" w:rsidR="005B351F" w:rsidRPr="005B351F" w:rsidRDefault="005B351F" w:rsidP="005B351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B351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2DB880F" w14:textId="77777777" w:rsidR="008B4579" w:rsidRDefault="008B4579" w:rsidP="00B5411B"/>
    <w:p w14:paraId="487224CC" w14:textId="259092B1" w:rsidR="00CC1001" w:rsidRDefault="009B304A" w:rsidP="00324399">
      <w:pPr>
        <w:pStyle w:val="Heading4"/>
      </w:pPr>
      <w:r>
        <w:t xml:space="preserve">4.2.2.3 AMR Floating-Point Code (TS </w:t>
      </w:r>
      <w:r w:rsidR="00D36F92">
        <w:t>26.104</w:t>
      </w:r>
      <w:r>
        <w:t>)</w:t>
      </w:r>
    </w:p>
    <w:p w14:paraId="4E6A2015" w14:textId="7A90D261" w:rsidR="00FF66C7" w:rsidRDefault="00FF66C7" w:rsidP="00324399">
      <w:pPr>
        <w:pStyle w:val="Heading5"/>
      </w:pPr>
      <w:r>
        <w:t>4.2.2.3.1 General</w:t>
      </w:r>
    </w:p>
    <w:p w14:paraId="5EB50773" w14:textId="33F162DA" w:rsidR="00D36F92" w:rsidRPr="00FF66C7" w:rsidRDefault="001E2D7F" w:rsidP="00324399">
      <w:pPr>
        <w:pStyle w:val="Heading5"/>
        <w:rPr>
          <w:lang w:val="en-US"/>
        </w:rPr>
      </w:pPr>
      <w:r>
        <w:t xml:space="preserve">4.2.2.3.2 </w:t>
      </w:r>
      <w:r w:rsidR="003274EC" w:rsidRPr="00FF66C7">
        <w:rPr>
          <w:lang w:val="en-US"/>
        </w:rPr>
        <w:t>Encoder (interf_enc.h)</w:t>
      </w:r>
    </w:p>
    <w:p w14:paraId="36D02A5A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6AF58726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Encodes one frame of speech</w:t>
      </w:r>
    </w:p>
    <w:p w14:paraId="684EAF7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Returns packed octets</w:t>
      </w:r>
    </w:p>
    <w:p w14:paraId="2DAD7EC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73E68F3B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Encoder_Interface_Encode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Mode 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speech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F11C7F0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830259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#ifndef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ETSI</w:t>
      </w:r>
    </w:p>
    <w:p w14:paraId="0A1FF9BD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serial,</w:t>
      </w: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max size 31 bytes */</w:t>
      </w:r>
    </w:p>
    <w:p w14:paraId="07BC8B40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736C394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#else</w:t>
      </w:r>
    </w:p>
    <w:p w14:paraId="3AFA00D9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serial,</w:t>
      </w: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size 500 bytes */</w:t>
      </w:r>
    </w:p>
    <w:p w14:paraId="23FF56E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15B4CB9C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3F3D94A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forceSpeech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use speech mode */</w:t>
      </w:r>
    </w:p>
    <w:p w14:paraId="4CE3DFD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D104EB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55A9BBF8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Reserve and init. memory</w:t>
      </w:r>
    </w:p>
    <w:p w14:paraId="6B9CF6FA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7FBBC582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Encoder_Interface_init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6195139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F1E9D4B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44851A9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Exit and free memory</w:t>
      </w:r>
    </w:p>
    <w:p w14:paraId="415AE71B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5760CA2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Encoder_Interface_exit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state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37372D3B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669D8F01" w14:textId="77777777" w:rsidR="003407C2" w:rsidRDefault="003407C2" w:rsidP="00B5411B">
      <w:pPr>
        <w:rPr>
          <w:lang w:val="de-DE"/>
        </w:rPr>
      </w:pPr>
    </w:p>
    <w:p w14:paraId="26C05403" w14:textId="58387487" w:rsidR="003274EC" w:rsidRDefault="001E2D7F" w:rsidP="00324399">
      <w:pPr>
        <w:pStyle w:val="Heading5"/>
        <w:rPr>
          <w:lang w:val="de-DE"/>
        </w:rPr>
      </w:pPr>
      <w:r>
        <w:rPr>
          <w:lang w:val="de-DE"/>
        </w:rPr>
        <w:t xml:space="preserve">4.2.2.3.3 </w:t>
      </w:r>
      <w:r w:rsidR="003274EC" w:rsidRPr="003274EC">
        <w:rPr>
          <w:lang w:val="de-DE"/>
        </w:rPr>
        <w:t>Decoder (interf</w:t>
      </w:r>
      <w:r w:rsidR="003274EC">
        <w:rPr>
          <w:lang w:val="de-DE"/>
        </w:rPr>
        <w:t>_dec.h)</w:t>
      </w:r>
    </w:p>
    <w:p w14:paraId="3DD1DD74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3729746C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Conversion from packed bitstream to endoded parameters</w:t>
      </w:r>
    </w:p>
    <w:p w14:paraId="4C641F70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Decoding parameters to speech</w:t>
      </w:r>
    </w:p>
    <w:p w14:paraId="3816DB1D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5FE0AFB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Decoder_Interface_Decode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9C0F01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9C6A30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#ifndef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ETSI</w:t>
      </w:r>
    </w:p>
    <w:p w14:paraId="246A12A0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bits,</w:t>
      </w:r>
    </w:p>
    <w:p w14:paraId="145942F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F6BCCF6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#else</w:t>
      </w:r>
    </w:p>
    <w:p w14:paraId="25A2C62C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>bits,</w:t>
      </w:r>
    </w:p>
    <w:p w14:paraId="7099406D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42498983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A2D406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synth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bfi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550D8DA2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3FF593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760F6DBF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Reserve and init. memory</w:t>
      </w:r>
    </w:p>
    <w:p w14:paraId="48F22A8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0D5562EB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Decoder_Interface_init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1FC092DC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9CED252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>/*</w:t>
      </w:r>
    </w:p>
    <w:p w14:paraId="4E6769CE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Exit and free memory</w:t>
      </w:r>
    </w:p>
    <w:p w14:paraId="7052F1C1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391164DC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CDCAA"/>
          <w:sz w:val="18"/>
          <w:szCs w:val="18"/>
          <w:lang w:val="en-DE" w:eastAsia="en-GB"/>
        </w:rPr>
        <w:t>Decoder_Interface_exit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3407C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407C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407C2">
        <w:rPr>
          <w:rFonts w:ascii="Menlo" w:hAnsi="Menlo" w:cs="Menlo"/>
          <w:color w:val="9CDCFE"/>
          <w:sz w:val="18"/>
          <w:szCs w:val="18"/>
          <w:lang w:val="en-DE" w:eastAsia="en-GB"/>
        </w:rPr>
        <w:t>state</w:t>
      </w:r>
      <w:r w:rsidRPr="003407C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6B572D67" w14:textId="77777777" w:rsidR="003407C2" w:rsidRPr="003407C2" w:rsidRDefault="003407C2" w:rsidP="003407C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D181628" w14:textId="77777777" w:rsidR="003274EC" w:rsidRPr="003407C2" w:rsidRDefault="003274EC" w:rsidP="00B5411B">
      <w:pPr>
        <w:rPr>
          <w:lang w:val="en-DE"/>
        </w:rPr>
      </w:pPr>
    </w:p>
    <w:p w14:paraId="12B486A6" w14:textId="3F63C094" w:rsidR="004616A4" w:rsidRDefault="00FF66C7" w:rsidP="00324399">
      <w:pPr>
        <w:pStyle w:val="Heading3"/>
      </w:pPr>
      <w:r>
        <w:t xml:space="preserve">4.2.3 </w:t>
      </w:r>
      <w:r w:rsidR="004616A4">
        <w:t>AMR-</w:t>
      </w:r>
      <w:r w:rsidR="00CC1001">
        <w:t>WB</w:t>
      </w:r>
    </w:p>
    <w:p w14:paraId="2253DE72" w14:textId="481197B9" w:rsidR="003274EC" w:rsidRPr="001E1B15" w:rsidRDefault="00FF66C7" w:rsidP="00324399">
      <w:pPr>
        <w:pStyle w:val="Heading4"/>
        <w:rPr>
          <w:lang w:val="en-US"/>
        </w:rPr>
      </w:pPr>
      <w:r>
        <w:t xml:space="preserve">4.2.3.2 </w:t>
      </w:r>
      <w:r w:rsidR="00B94758">
        <w:t xml:space="preserve">AMR-WB Fixed-Point (TS </w:t>
      </w:r>
      <w:r w:rsidR="001A02E9">
        <w:t>26.173</w:t>
      </w:r>
      <w:r w:rsidR="00B94758">
        <w:t>)</w:t>
      </w:r>
      <w:r w:rsidR="003274EC">
        <w:t xml:space="preserve"> </w:t>
      </w:r>
    </w:p>
    <w:p w14:paraId="24A711B7" w14:textId="3D2069E7" w:rsidR="00932F85" w:rsidRDefault="00932F85" w:rsidP="00324399">
      <w:pPr>
        <w:pStyle w:val="Heading5"/>
        <w:rPr>
          <w:lang w:val="en-US"/>
        </w:rPr>
      </w:pPr>
      <w:r>
        <w:rPr>
          <w:lang w:val="en-US"/>
        </w:rPr>
        <w:t>4.2.3.2.1 General</w:t>
      </w:r>
    </w:p>
    <w:p w14:paraId="784B3D3B" w14:textId="416A435D" w:rsidR="001A02E9" w:rsidRPr="001E1B15" w:rsidRDefault="001E1B15" w:rsidP="00324399">
      <w:pPr>
        <w:pStyle w:val="Heading5"/>
        <w:rPr>
          <w:lang w:val="en-US"/>
        </w:rPr>
      </w:pPr>
      <w:r w:rsidRPr="001E1B15">
        <w:rPr>
          <w:lang w:val="en-US"/>
        </w:rPr>
        <w:t xml:space="preserve">4.2.3.2.2 </w:t>
      </w:r>
      <w:r w:rsidR="00E42287" w:rsidRPr="001E1B15">
        <w:rPr>
          <w:lang w:val="en-US"/>
        </w:rPr>
        <w:t>Encoder</w:t>
      </w:r>
      <w:r w:rsidR="002720C1" w:rsidRPr="001E1B15">
        <w:rPr>
          <w:lang w:val="en-US"/>
        </w:rPr>
        <w:t xml:space="preserve"> (main.h)</w:t>
      </w:r>
    </w:p>
    <w:p w14:paraId="47EC179C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CDCAA"/>
          <w:sz w:val="18"/>
          <w:szCs w:val="18"/>
          <w:lang w:val="en-DE" w:eastAsia="en-GB"/>
        </w:rPr>
        <w:t>Init_coder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752930A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CDCAA"/>
          <w:sz w:val="18"/>
          <w:szCs w:val="18"/>
          <w:lang w:val="en-DE" w:eastAsia="en-GB"/>
        </w:rPr>
        <w:t>Close_coder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5DFB888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CDCAA"/>
          <w:sz w:val="18"/>
          <w:szCs w:val="18"/>
          <w:lang w:val="en-DE" w:eastAsia="en-GB"/>
        </w:rPr>
        <w:t>coder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</w:p>
    <w:p w14:paraId="32B70157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/* input :  used mode                             */</w:t>
      </w:r>
    </w:p>
    <w:p w14:paraId="31BB2878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speech16k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 input :  320 new speech samples (at 16 kHz)    */</w:t>
      </w:r>
    </w:p>
    <w:p w14:paraId="740C5078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prms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/* output:  output parameters           */</w:t>
      </w:r>
    </w:p>
    <w:p w14:paraId="1777F35F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ser_size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/* output:  bit rate of the used mode   */</w:t>
      </w:r>
    </w:p>
    <w:p w14:paraId="6FC04D04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/* i/o   :  State structure                       */</w:t>
      </w:r>
    </w:p>
    <w:p w14:paraId="3F577390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allow_dtx</w:t>
      </w:r>
      <w:r w:rsidRPr="008E4391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/* input :  DTX ON/OFF                            */</w:t>
      </w:r>
    </w:p>
    <w:p w14:paraId="18F91E60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80F1228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CDCAA"/>
          <w:sz w:val="18"/>
          <w:szCs w:val="18"/>
          <w:lang w:val="en-DE" w:eastAsia="en-GB"/>
        </w:rPr>
        <w:t>Reset_encoder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8E439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reset_all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53854BB" w14:textId="77777777" w:rsidR="008E4391" w:rsidRPr="008E4391" w:rsidRDefault="008E4391" w:rsidP="008E439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Word16 </w:t>
      </w:r>
      <w:r w:rsidRPr="008E4391">
        <w:rPr>
          <w:rFonts w:ascii="Menlo" w:hAnsi="Menlo" w:cs="Menlo"/>
          <w:color w:val="DCDCAA"/>
          <w:sz w:val="18"/>
          <w:szCs w:val="18"/>
          <w:lang w:val="en-DE" w:eastAsia="en-GB"/>
        </w:rPr>
        <w:t>encoder_homing_frame_test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(Word16 </w:t>
      </w:r>
      <w:r w:rsidRPr="008E4391">
        <w:rPr>
          <w:rFonts w:ascii="Menlo" w:hAnsi="Menlo" w:cs="Menlo"/>
          <w:color w:val="9CDCFE"/>
          <w:sz w:val="18"/>
          <w:szCs w:val="18"/>
          <w:lang w:val="en-DE" w:eastAsia="en-GB"/>
        </w:rPr>
        <w:t>input_frame</w:t>
      </w:r>
      <w:r w:rsidRPr="008E4391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8E439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EA7C0F9" w14:textId="77777777" w:rsidR="002720C1" w:rsidRPr="002720C1" w:rsidRDefault="002720C1" w:rsidP="00B5411B">
      <w:pPr>
        <w:rPr>
          <w:lang w:val="en-DE"/>
        </w:rPr>
      </w:pPr>
    </w:p>
    <w:p w14:paraId="695990B5" w14:textId="248FD28D" w:rsidR="002720C1" w:rsidRDefault="001E1B15" w:rsidP="00324399">
      <w:pPr>
        <w:pStyle w:val="Heading5"/>
      </w:pPr>
      <w:r>
        <w:t xml:space="preserve">4.2.3.2.3 </w:t>
      </w:r>
      <w:r w:rsidR="002720C1">
        <w:t>Decoder (main.h)</w:t>
      </w:r>
    </w:p>
    <w:p w14:paraId="0F0445D7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Init_decoder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1F7FAA2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Close_decoder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156F52B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decoder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</w:p>
    <w:p w14:paraId="50081DB4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  /* input : used mode                     */</w:t>
      </w:r>
    </w:p>
    <w:p w14:paraId="62686D3D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prms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/* input : parameter vector                     */</w:t>
      </w:r>
    </w:p>
    <w:p w14:paraId="5B3397BF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synth16k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/* output: synthesis speech              */</w:t>
      </w:r>
    </w:p>
    <w:p w14:paraId="65516B60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</w:t>
      </w:r>
      <w:r w:rsidRPr="00D36F9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frame_length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/* output:  lenght of the frame         */</w:t>
      </w:r>
    </w:p>
    <w:p w14:paraId="7F913EC7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/* i/o   : State structure                      */</w:t>
      </w:r>
    </w:p>
    <w:p w14:paraId="022250A2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Word16 frame_type</w:t>
      </w:r>
      <w:r w:rsidRPr="00D36F92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 input : received frame type           */</w:t>
      </w:r>
    </w:p>
    <w:p w14:paraId="797BFF62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5015D13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lastRenderedPageBreak/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Reset_decoder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36F9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reset_all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05C5FB8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Word16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decoder_homing_frame_test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input_frame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2D0EA10" w14:textId="77777777" w:rsidR="00D36F92" w:rsidRPr="00D36F92" w:rsidRDefault="00D36F92" w:rsidP="00D36F9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Word16 </w:t>
      </w:r>
      <w:r w:rsidRPr="00D36F92">
        <w:rPr>
          <w:rFonts w:ascii="Menlo" w:hAnsi="Menlo" w:cs="Menlo"/>
          <w:color w:val="DCDCAA"/>
          <w:sz w:val="18"/>
          <w:szCs w:val="18"/>
          <w:lang w:val="en-DE" w:eastAsia="en-GB"/>
        </w:rPr>
        <w:t>decoder_homing_frame_test_first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input_frame</w:t>
      </w:r>
      <w:r w:rsidRPr="00D36F92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D36F92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D36F9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9378B20" w14:textId="77777777" w:rsidR="008E4391" w:rsidRPr="00D36F92" w:rsidRDefault="008E4391" w:rsidP="00B5411B">
      <w:pPr>
        <w:rPr>
          <w:lang w:val="en-DE"/>
        </w:rPr>
      </w:pPr>
    </w:p>
    <w:p w14:paraId="30A50B1E" w14:textId="38CCC64F" w:rsidR="00CC1001" w:rsidRDefault="00FF66C7" w:rsidP="00324399">
      <w:pPr>
        <w:pStyle w:val="Heading4"/>
      </w:pPr>
      <w:r>
        <w:t xml:space="preserve">4.2.3.3 AMR-WB Floating-Point (TS </w:t>
      </w:r>
      <w:r w:rsidR="00CC1001">
        <w:t>26.204</w:t>
      </w:r>
      <w:r w:rsidR="001E1B15">
        <w:t>)</w:t>
      </w:r>
      <w:r w:rsidR="00CC1001">
        <w:t>:</w:t>
      </w:r>
    </w:p>
    <w:p w14:paraId="72C1D913" w14:textId="7B0864FA" w:rsidR="00932F85" w:rsidRDefault="00932F85" w:rsidP="00324399">
      <w:pPr>
        <w:pStyle w:val="Heading5"/>
      </w:pPr>
      <w:r>
        <w:t>4.2.3.3.1 General</w:t>
      </w:r>
    </w:p>
    <w:p w14:paraId="1F562A2E" w14:textId="752049F3" w:rsidR="00A60F83" w:rsidRDefault="001E1B15" w:rsidP="00324399">
      <w:pPr>
        <w:pStyle w:val="Heading5"/>
      </w:pPr>
      <w:r>
        <w:t xml:space="preserve">4.2.3.3.2 </w:t>
      </w:r>
      <w:r w:rsidR="00A60F83">
        <w:t>Encoder</w:t>
      </w:r>
      <w:r w:rsidR="001A02E9">
        <w:t xml:space="preserve"> (enc.h)</w:t>
      </w:r>
    </w:p>
    <w:p w14:paraId="72AE2ED8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Word16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E_MAIN_init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F480EAE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E_MAIN_reset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reset_all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A67E694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Word16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E_MAIN_encode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(Word16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input_sp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prms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F058C89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allow_dtx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2ED5CA1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E_MAIN_close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spe_state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9C33AF6" w14:textId="77777777" w:rsidR="00A60F83" w:rsidRPr="00A60F83" w:rsidRDefault="00A60F83" w:rsidP="00B5411B">
      <w:pPr>
        <w:rPr>
          <w:lang w:val="en-DE"/>
        </w:rPr>
      </w:pPr>
    </w:p>
    <w:p w14:paraId="6D9E1643" w14:textId="55BF58DC" w:rsidR="00A60F83" w:rsidRDefault="001E1B15" w:rsidP="00324399">
      <w:pPr>
        <w:pStyle w:val="Heading5"/>
      </w:pPr>
      <w:r>
        <w:t xml:space="preserve">4.2.3.3.3 </w:t>
      </w:r>
      <w:r w:rsidR="00A60F83">
        <w:t>Decoder</w:t>
      </w:r>
      <w:r w:rsidR="001A02E9">
        <w:t xml:space="preserve"> (dec.h)</w:t>
      </w:r>
    </w:p>
    <w:p w14:paraId="04FB9408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D_MAIN_reset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reset_all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26ABACB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D_MAIN_init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38CC6F4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D_MAIN_close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AB943E1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A60F83">
        <w:rPr>
          <w:rFonts w:ascii="Menlo" w:hAnsi="Menlo" w:cs="Menlo"/>
          <w:color w:val="DCDCAA"/>
          <w:sz w:val="18"/>
          <w:szCs w:val="18"/>
          <w:lang w:val="en-DE" w:eastAsia="en-GB"/>
        </w:rPr>
        <w:t>D_MAIN_decode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prms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Word16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synth16k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06DBBEB" w14:textId="77777777" w:rsidR="00A60F83" w:rsidRPr="00A60F83" w:rsidRDefault="00A60F83" w:rsidP="00A60F83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</w:t>
      </w:r>
      <w:r w:rsidRPr="00A60F83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0F83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spd_state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UWord8 </w:t>
      </w:r>
      <w:r w:rsidRPr="00A60F83">
        <w:rPr>
          <w:rFonts w:ascii="Menlo" w:hAnsi="Menlo" w:cs="Menlo"/>
          <w:color w:val="9CDCFE"/>
          <w:sz w:val="18"/>
          <w:szCs w:val="18"/>
          <w:lang w:val="en-DE" w:eastAsia="en-GB"/>
        </w:rPr>
        <w:t>frame_type</w:t>
      </w:r>
      <w:r w:rsidRPr="00A60F83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27559C9" w14:textId="77777777" w:rsidR="00A60F83" w:rsidRPr="00A60F83" w:rsidRDefault="00A60F83" w:rsidP="00B5411B">
      <w:pPr>
        <w:rPr>
          <w:lang w:val="en-DE"/>
        </w:rPr>
      </w:pPr>
    </w:p>
    <w:p w14:paraId="3B8ACA70" w14:textId="10E346D4" w:rsidR="004616A4" w:rsidRDefault="008C1B54" w:rsidP="00324399">
      <w:pPr>
        <w:pStyle w:val="Heading3"/>
      </w:pPr>
      <w:r>
        <w:t xml:space="preserve">4.2.4 </w:t>
      </w:r>
      <w:r w:rsidR="004616A4">
        <w:t>EVS</w:t>
      </w:r>
    </w:p>
    <w:p w14:paraId="345663B8" w14:textId="1D230895" w:rsidR="000D74B8" w:rsidRDefault="003F54B3" w:rsidP="00F91186">
      <w:pPr>
        <w:pStyle w:val="Heading4"/>
      </w:pPr>
      <w:r>
        <w:t xml:space="preserve">4.2.4.1 </w:t>
      </w:r>
      <w:r w:rsidR="000D74B8">
        <w:t>General</w:t>
      </w:r>
    </w:p>
    <w:p w14:paraId="7A83340A" w14:textId="638304A7" w:rsidR="00A70D20" w:rsidRDefault="00B94758" w:rsidP="00F91186">
      <w:pPr>
        <w:pStyle w:val="Heading4"/>
      </w:pPr>
      <w:r>
        <w:t>4.2.</w:t>
      </w:r>
      <w:r w:rsidR="000D74B8">
        <w:t xml:space="preserve">4.2 </w:t>
      </w:r>
      <w:r w:rsidR="0008522B">
        <w:t>Example API in S4-211541</w:t>
      </w:r>
    </w:p>
    <w:p w14:paraId="3F77545D" w14:textId="13CC632C" w:rsidR="0008522B" w:rsidRDefault="003F54B3" w:rsidP="00F91186">
      <w:pPr>
        <w:pStyle w:val="Heading5"/>
      </w:pPr>
      <w:r>
        <w:t xml:space="preserve">4.2.4.2.1 </w:t>
      </w:r>
      <w:r w:rsidR="0008522B">
        <w:t>Encoder</w:t>
      </w:r>
    </w:p>
    <w:p w14:paraId="495E8440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Creates the EVS encoder state.</w:t>
      </w:r>
    </w:p>
    <w:p w14:paraId="4A04604B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24EEFD4E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Encoder_State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EVS_cod_open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();</w:t>
      </w:r>
    </w:p>
    <w:p w14:paraId="7F786DED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A1E2012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Configures the EVS encoder - needs to be called after EVS_cod_open().</w:t>
      </w:r>
    </w:p>
    <w:p w14:paraId="00C13FDD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encoder state</w:t>
      </w:r>
    </w:p>
    <w:p w14:paraId="10BBB54A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inSampleRate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sample rate of the audio samples to encode: 8000, 16000, 32000, 48000</w:t>
      </w:r>
    </w:p>
    <w:p w14:paraId="0C268D9C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audio bandwith to encode: NB=8000, WB=16000, SWB=32000, FB=48000</w:t>
      </w:r>
    </w:p>
    <w:p w14:paraId="3E1361B7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codec bitrate in bits per second, e.g. 9600, 13200, 24400</w:t>
      </w:r>
    </w:p>
    <w:p w14:paraId="089888FB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flag to enable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DTX: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0=DTX off, 1=DTX on</w:t>
      </w:r>
    </w:p>
    <w:p w14:paraId="5ECBB8BC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partialCopyOffset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offset of partial copies in case of channel aware mode (bitrate=13200): 0 (no CA), 2, 3 (default), 5, 7</w:t>
      </w:r>
    </w:p>
    <w:p w14:paraId="487ADCF0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2C7AB875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7B032F1A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432E70A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lastRenderedPageBreak/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EVS_cod_configure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(Encoder_State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inSampleRate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partialCopyOffset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FD6485E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AA320E8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Switches the codec mode - can be called between encoding two frames.</w:t>
      </w:r>
    </w:p>
    <w:p w14:paraId="2F322732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encoder state</w:t>
      </w:r>
    </w:p>
    <w:p w14:paraId="32166482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audio bandwith to encode: NB=8000, WB=16000, SWB=32000, FB=48000</w:t>
      </w:r>
    </w:p>
    <w:p w14:paraId="201AA3AC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codec bitrate in bits per second, e.g. 9600, 13200, 24400</w:t>
      </w:r>
    </w:p>
    <w:p w14:paraId="3905CC29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flag to enable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DTX: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0=DTX off, 1=DTX on</w:t>
      </w:r>
    </w:p>
    <w:p w14:paraId="2E761018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partialCopyOffset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offset of partial copies in case of channel aware mode (bitrate=13200): 0 (no CA), 2, 3 (default), 5, 7</w:t>
      </w:r>
    </w:p>
    <w:p w14:paraId="0254425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75819A02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07FE247C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3BCA66B7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EVS_cod_switchMode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(Encoder_State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partialCopyOffset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ED340C3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968613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Encodes one frame of audio samples.</w:t>
      </w:r>
    </w:p>
    <w:p w14:paraId="646655CB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encoder state</w:t>
      </w:r>
    </w:p>
    <w:p w14:paraId="44F62C48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input signal to encode</w:t>
      </w:r>
    </w:p>
    <w:p w14:paraId="330D905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number of input samples - must equal 20ms</w:t>
      </w:r>
    </w:p>
    <w:p w14:paraId="2A670657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bitstream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buffer to store the bitstream</w:t>
      </w:r>
    </w:p>
    <w:p w14:paraId="4D6AFBF1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nBitstreamBytes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number of bytes written to the bitstream buffer</w:t>
      </w:r>
    </w:p>
    <w:p w14:paraId="1C501934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isSid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flag if the current frame was encoded as SID</w:t>
      </w:r>
    </w:p>
    <w:p w14:paraId="47E3B2C3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054DB8A3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11B0F7DF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D21D165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EVS_cod_encode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(Encoder_State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int16_t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uint8_t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bitstream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nBitstreamBytes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isSid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56AF00D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287ECD4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Returns the encoder delay and its time scale.</w:t>
      </w:r>
    </w:p>
    <w:p w14:paraId="03954D2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encoder state</w:t>
      </w:r>
    </w:p>
    <w:p w14:paraId="11BD4CE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delay in samples</w:t>
      </w:r>
    </w:p>
    <w:p w14:paraId="263BDFD5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timeScale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time scale of nSamples</w:t>
      </w:r>
    </w:p>
    <w:p w14:paraId="6206C4C5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 */</w:t>
      </w:r>
    </w:p>
    <w:p w14:paraId="38B7A3F7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781A11DE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EVS_cod_delay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(Encoder_State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timeScale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B2C7B5F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4859972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Destructs the EVS encoder state and frees the memory.</w:t>
      </w:r>
    </w:p>
    <w:p w14:paraId="645C6B2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8878E9C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EVS_cod_close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(Encoder_State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376CF8A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004A4F1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6A9955"/>
          <w:sz w:val="18"/>
          <w:szCs w:val="18"/>
          <w:lang w:val="en-DE" w:eastAsia="en-GB"/>
        </w:rPr>
        <w:t>//! Returns a string containing the version number of the EVS codec (e.g. 12.1.0).</w:t>
      </w:r>
    </w:p>
    <w:p w14:paraId="5D389A26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5F7E9385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6115C">
        <w:rPr>
          <w:rFonts w:ascii="Menlo" w:hAnsi="Menlo" w:cs="Menlo"/>
          <w:color w:val="DCDCAA"/>
          <w:sz w:val="18"/>
          <w:szCs w:val="18"/>
          <w:lang w:val="en-DE" w:eastAsia="en-GB"/>
        </w:rPr>
        <w:t>EVS_cod_version</w:t>
      </w:r>
      <w:r w:rsidRPr="00A6115C">
        <w:rPr>
          <w:rFonts w:ascii="Menlo" w:hAnsi="Menlo" w:cs="Menlo"/>
          <w:color w:val="CCCCCC"/>
          <w:sz w:val="18"/>
          <w:szCs w:val="18"/>
          <w:lang w:val="en-DE" w:eastAsia="en-GB"/>
        </w:rPr>
        <w:t>();</w:t>
      </w:r>
    </w:p>
    <w:p w14:paraId="15EE4EDA" w14:textId="77777777" w:rsidR="00A6115C" w:rsidRPr="00A6115C" w:rsidRDefault="00A6115C" w:rsidP="00A6115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A5D11CE" w14:textId="77777777" w:rsidR="0008522B" w:rsidRPr="00A6115C" w:rsidRDefault="0008522B" w:rsidP="00A70D20">
      <w:pPr>
        <w:rPr>
          <w:lang w:val="en-DE"/>
        </w:rPr>
      </w:pPr>
    </w:p>
    <w:p w14:paraId="70A47567" w14:textId="4D2BFE6B" w:rsidR="0008522B" w:rsidRDefault="003F54B3" w:rsidP="00F91186">
      <w:pPr>
        <w:pStyle w:val="Heading5"/>
      </w:pPr>
      <w:r>
        <w:t xml:space="preserve">4.2.4.2.2 </w:t>
      </w:r>
      <w:r w:rsidR="0008522B">
        <w:t>Decoder</w:t>
      </w:r>
    </w:p>
    <w:p w14:paraId="6AB41AF6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Decoder_State;</w:t>
      </w:r>
    </w:p>
    <w:p w14:paraId="1A7B4229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Decoder_State Decoder_State;</w:t>
      </w:r>
    </w:p>
    <w:p w14:paraId="05A5DCD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716C614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lastRenderedPageBreak/>
        <w:t>typedef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4FB9C528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24CD6BD8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EVS_BITSTREAM_FORMAT_NON_VOIP,</w:t>
      </w:r>
    </w:p>
    <w:p w14:paraId="77AF0EE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EVS_BITSTREAM_FORMAT_VOIP_G192_RTP,</w:t>
      </w:r>
    </w:p>
    <w:p w14:paraId="11DC11DC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EVS_BITSTREAM_FORMAT_VOIP_RTPDUMP</w:t>
      </w:r>
    </w:p>
    <w:p w14:paraId="42A5D926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} BitstreamFormat;</w:t>
      </w:r>
    </w:p>
    <w:p w14:paraId="6F88516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BA8E5D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Creates the EVS decoder state.</w:t>
      </w:r>
    </w:p>
    <w:p w14:paraId="798747B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55D64D88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Decoder_State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EVS_dec_open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();</w:t>
      </w:r>
    </w:p>
    <w:p w14:paraId="19693A64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4F1DBF3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Configures the EVS decoder - needs to be called after EVS_dec_open().</w:t>
      </w:r>
    </w:p>
    <w:p w14:paraId="7D90005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decoder state</w:t>
      </w:r>
    </w:p>
    <w:p w14:paraId="186B2989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bitstreamFormat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bitstream format (G.192/MIME/VOIP_G192_RTP/VOIP_RTPDUMP)</w:t>
      </w:r>
    </w:p>
    <w:p w14:paraId="62252B55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outSampleRate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sample rate of the audio samples to create in Hz: 8000, 16000, 32000, 48000</w:t>
      </w:r>
    </w:p>
    <w:p w14:paraId="46FC4F6B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frameSize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the number of samples created in one call to EVS_dec_decode() or EVS_dec_conceal()</w:t>
      </w:r>
    </w:p>
    <w:p w14:paraId="587F9928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322372D7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14F97DB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259C17B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EVS_dec_configure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(Decoder_State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BitstreamFormat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bitstreamFormat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outSampleRate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frameSize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8607543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77F3C3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Decodes one bitstream frame.</w:t>
      </w:r>
    </w:p>
    <w:p w14:paraId="67350E1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decoder state</w:t>
      </w:r>
    </w:p>
    <w:p w14:paraId="796BB1D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bitstream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buffer containing the bitstream</w:t>
      </w:r>
    </w:p>
    <w:p w14:paraId="3393A675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partialCopy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flag if the partial copy contained in the bitstream should be decoded</w:t>
      </w:r>
    </w:p>
    <w:p w14:paraId="4265A64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nBits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number of bits in the bitstream buffer</w:t>
      </w:r>
    </w:p>
    <w:p w14:paraId="50A9C2F8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one frame of decoded signal</w:t>
      </w:r>
    </w:p>
    <w:p w14:paraId="1BA98C9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for information: outputs the current bandwidth of the bitstream</w:t>
      </w:r>
    </w:p>
    <w:p w14:paraId="52847226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3E1BF319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5149D102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17E42C25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EVS_dec_decode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(Decoder_State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uint8_t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bitstream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nBits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partialCopy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77E48E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int16_t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2C0A2DC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334A7F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Creates audio samples for one missing frame (PLC or DTX).</w:t>
      </w:r>
    </w:p>
    <w:p w14:paraId="361B901C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decoder state</w:t>
      </w:r>
    </w:p>
    <w:p w14:paraId="5A74478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one frame of decoded signal</w:t>
      </w:r>
    </w:p>
    <w:p w14:paraId="39E9F41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</w:t>
      </w:r>
    </w:p>
    <w:p w14:paraId="5F451614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786CD84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02B2F66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EVS_dec_conceal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(Decoder_State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int16_t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6A3FE53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C608A5F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Returns the decoder delay and its time scale.</w:t>
      </w:r>
    </w:p>
    <w:p w14:paraId="1EA955A6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/*!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decoder state</w:t>
      </w:r>
    </w:p>
    <w:p w14:paraId="614793C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delay in samples</w:t>
      </w:r>
    </w:p>
    <w:p w14:paraId="11FDF8C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@param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[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out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]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timeScale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time scale of nSamples</w:t>
      </w:r>
    </w:p>
    <w:p w14:paraId="573E24A3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 xml:space="preserve"> * 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@return</w:t>
      </w: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0 if successful */</w:t>
      </w:r>
    </w:p>
    <w:p w14:paraId="06107775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0C368B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EVS_dec_delay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(Decoder_State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nSamples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timeScale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396256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226AFB9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Destructs the EVS decoder state and frees the memory.</w:t>
      </w:r>
    </w:p>
    <w:p w14:paraId="31301FF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1E479682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EVS_dec_close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(Decoder_State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B65C727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A95F969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Checks if a frame contains a partial copy and gets its offset.</w:t>
      </w:r>
    </w:p>
    <w:p w14:paraId="768E0D9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2ACD2B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EVS_dec_previewFrame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uint8_t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bitstream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nBitstreamBytes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rfNoData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uint32_t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9CDCFE"/>
          <w:sz w:val="18"/>
          <w:szCs w:val="18"/>
          <w:lang w:val="en-DE" w:eastAsia="en-GB"/>
        </w:rPr>
        <w:t>partialCopyOffset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7B1BB2FA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0AE297D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6A9955"/>
          <w:sz w:val="18"/>
          <w:szCs w:val="18"/>
          <w:lang w:val="en-DE" w:eastAsia="en-GB"/>
        </w:rPr>
        <w:t>//! Returns a string containing the version number of the EVS codec (e.g. 12.1.0).</w:t>
      </w:r>
    </w:p>
    <w:p w14:paraId="647A863C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DLL_PUBLIC</w:t>
      </w:r>
    </w:p>
    <w:p w14:paraId="4B7CA64E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F91186">
        <w:rPr>
          <w:rFonts w:ascii="Menlo" w:hAnsi="Menlo" w:cs="Menlo"/>
          <w:color w:val="DCDCAA"/>
          <w:sz w:val="18"/>
          <w:szCs w:val="18"/>
          <w:lang w:val="en-DE" w:eastAsia="en-GB"/>
        </w:rPr>
        <w:t>EVS_dec_version</w:t>
      </w:r>
      <w:r w:rsidRPr="00F91186">
        <w:rPr>
          <w:rFonts w:ascii="Menlo" w:hAnsi="Menlo" w:cs="Menlo"/>
          <w:color w:val="CCCCCC"/>
          <w:sz w:val="18"/>
          <w:szCs w:val="18"/>
          <w:lang w:val="en-DE" w:eastAsia="en-GB"/>
        </w:rPr>
        <w:t>();</w:t>
      </w:r>
    </w:p>
    <w:p w14:paraId="0804D781" w14:textId="77777777" w:rsidR="00F91186" w:rsidRPr="00F91186" w:rsidRDefault="00F91186" w:rsidP="00F9118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63715C8" w14:textId="77777777" w:rsidR="00F91186" w:rsidRPr="00A70D20" w:rsidRDefault="00F91186" w:rsidP="00A70D20"/>
    <w:p w14:paraId="02CF4F2A" w14:textId="53F36781" w:rsidR="004616A4" w:rsidRDefault="00C81FF1" w:rsidP="00324399">
      <w:pPr>
        <w:pStyle w:val="Heading3"/>
      </w:pPr>
      <w:r>
        <w:t xml:space="preserve">4.2.5 </w:t>
      </w:r>
      <w:r w:rsidR="000A5B61">
        <w:t>eAAC+</w:t>
      </w:r>
    </w:p>
    <w:p w14:paraId="37611663" w14:textId="5FAE183C" w:rsidR="00840048" w:rsidRDefault="00904703" w:rsidP="00904703">
      <w:pPr>
        <w:pStyle w:val="Heading4"/>
      </w:pPr>
      <w:r>
        <w:t xml:space="preserve">4.2.5.1 eAAC+ Floating-Point (TS </w:t>
      </w:r>
      <w:r w:rsidR="00840048">
        <w:t>26.410)</w:t>
      </w:r>
    </w:p>
    <w:p w14:paraId="1BEE5E29" w14:textId="2D84C793" w:rsidR="008240A2" w:rsidRDefault="00904703" w:rsidP="00904703">
      <w:pPr>
        <w:pStyle w:val="Heading5"/>
      </w:pPr>
      <w:r>
        <w:t xml:space="preserve">4.2.5.1.1 </w:t>
      </w:r>
      <w:r w:rsidR="008240A2">
        <w:t>AAC Encoder</w:t>
      </w:r>
      <w:r w:rsidR="006545F4">
        <w:t xml:space="preserve"> (aacenc.h)</w:t>
      </w:r>
    </w:p>
    <w:p w14:paraId="4B8D6C98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 here we distinguish between stereo and the mono only encoder */</w:t>
      </w:r>
    </w:p>
    <w:p w14:paraId="0B8BF2CA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#ifdef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MONO_ONLY</w:t>
      </w:r>
    </w:p>
    <w:p w14:paraId="12EDF49F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MAX_CHANNELS       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1</w:t>
      </w:r>
    </w:p>
    <w:p w14:paraId="4DCE24F1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#else</w:t>
      </w:r>
    </w:p>
    <w:p w14:paraId="786C1FB1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MAX_CHANNELS       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6708C9F3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57386AD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A675B6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AACENC_BLOCKSIZE   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1024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 encoder only takes BLOCKSIZE samples at a time */</w:t>
      </w:r>
    </w:p>
    <w:p w14:paraId="5A293E3A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AACENC_TRANS_FAC   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8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 encoder short long ratio */</w:t>
      </w:r>
    </w:p>
    <w:p w14:paraId="7B45146D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AACENC_PCM_LEVEL   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1.0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/*! encoder pcm 0db refernence */</w:t>
      </w:r>
    </w:p>
    <w:p w14:paraId="242DA63D" w14:textId="77777777" w:rsidR="006545F4" w:rsidRPr="006545F4" w:rsidRDefault="006545F4" w:rsidP="006545F4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64F49C1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 defines --------------------------------------*/</w:t>
      </w:r>
    </w:p>
    <w:p w14:paraId="2ACD318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CF2D028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BUFFERSIZE </w:t>
      </w:r>
      <w:r w:rsidRPr="006545F4">
        <w:rPr>
          <w:rFonts w:ascii="Menlo" w:hAnsi="Menlo" w:cs="Menlo"/>
          <w:color w:val="B5CEA8"/>
          <w:sz w:val="18"/>
          <w:szCs w:val="18"/>
          <w:lang w:val="en-DE" w:eastAsia="en-GB"/>
        </w:rPr>
        <w:t>1024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 anc data */</w:t>
      </w:r>
    </w:p>
    <w:p w14:paraId="2A28518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7CC1DA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 structure definitions ------------------------------*/</w:t>
      </w:r>
    </w:p>
    <w:p w14:paraId="1C9979D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6E2EF9D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{</w:t>
      </w:r>
    </w:p>
    <w:p w14:paraId="0B0F25B7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/* audio file sample rate */</w:t>
      </w:r>
    </w:p>
    <w:p w14:paraId="5F26A27D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/* encoder bit rate in bits/sec */</w:t>
      </w:r>
    </w:p>
    <w:p w14:paraId="68347A69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nChannelsIn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 number of channels on input (1,2) */</w:t>
      </w:r>
    </w:p>
    <w:p w14:paraId="404908A7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nChannelsOut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 number of channels on output (1,2) */</w:t>
      </w:r>
    </w:p>
    <w:p w14:paraId="4CDDC7D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 core coder audio bandwidth in Hz */</w:t>
      </w:r>
    </w:p>
    <w:p w14:paraId="7348160F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F833BE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89EE45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2A9BC82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4B1B333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lastRenderedPageBreak/>
        <w:t>/*</w:t>
      </w:r>
    </w:p>
    <w:p w14:paraId="50347B8D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 p u b l i c   a n c i l l a r y</w:t>
      </w:r>
    </w:p>
    <w:p w14:paraId="0874A9C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</w:t>
      </w:r>
    </w:p>
    <w:p w14:paraId="7EA17A0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*/</w:t>
      </w:r>
    </w:p>
    <w:p w14:paraId="13D23BE0" w14:textId="77777777" w:rsidR="006545F4" w:rsidRPr="006545F4" w:rsidRDefault="006545F4" w:rsidP="006545F4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34FCD2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/*-----------------------------------------------------------------------------</w:t>
      </w:r>
    </w:p>
    <w:p w14:paraId="277F1828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1CE841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functionname: AacInitDefaultConfig</w:t>
      </w:r>
    </w:p>
    <w:p w14:paraId="7AAE0A6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description:  gives reasonable default configuration</w:t>
      </w:r>
    </w:p>
    <w:p w14:paraId="01D1ACB2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returns:      ---</w:t>
      </w:r>
    </w:p>
    <w:p w14:paraId="63DAE0A2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EE89AF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------------------------------------------------------------------------------*/</w:t>
      </w:r>
    </w:p>
    <w:p w14:paraId="1C8EE196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DCDCAA"/>
          <w:sz w:val="18"/>
          <w:szCs w:val="18"/>
          <w:lang w:val="en-DE" w:eastAsia="en-GB"/>
        </w:rPr>
        <w:t>AacInitDefaultConfig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070ECC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737FAA9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</w:t>
      </w:r>
    </w:p>
    <w:p w14:paraId="39980EF8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9831763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functionname:AacEncOpen</w:t>
      </w:r>
    </w:p>
    <w:p w14:paraId="5524FBE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description: allocate and initialize a new encoder instance</w:t>
      </w:r>
    </w:p>
    <w:p w14:paraId="06E04C3F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returns:     AACENC_OK if success</w:t>
      </w:r>
    </w:p>
    <w:p w14:paraId="65D9CE5F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FCF094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---------------------------------------------------------------------------*/</w:t>
      </w:r>
    </w:p>
    <w:p w14:paraId="74A39872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31C3B56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DCDCAA"/>
          <w:sz w:val="18"/>
          <w:szCs w:val="18"/>
          <w:lang w:val="en-DE" w:eastAsia="en-GB"/>
        </w:rPr>
        <w:t>AacEncOpen</w:t>
      </w:r>
    </w:p>
    <w:p w14:paraId="2D1D17B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**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phAacEnc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pointer to an encoder handle, initialized on return */</w:t>
      </w:r>
    </w:p>
    <w:p w14:paraId="5023167A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 pre-initialized config struct */</w:t>
      </w:r>
    </w:p>
    <w:p w14:paraId="6D222819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26948DB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C1CEA7A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DCDCAA"/>
          <w:sz w:val="18"/>
          <w:szCs w:val="18"/>
          <w:lang w:val="en-DE" w:eastAsia="en-GB"/>
        </w:rPr>
        <w:t>AacEncEncode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hAacEnc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C5C19E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timeSignal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45A3C49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timeInStride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4C78B1F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ancBytes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pointer to ancillary data bytes */</w:t>
      </w:r>
    </w:p>
    <w:p w14:paraId="6630EC7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numAncBytes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number of ancillary Data Bytes, send as fill element  */</w:t>
      </w:r>
    </w:p>
    <w:p w14:paraId="7DED7B81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outBytes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pointer to output buffer            */</w:t>
      </w:r>
    </w:p>
    <w:p w14:paraId="1AA80CFC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numOutBytes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/*!&lt; number of bytes in output buffer */</w:t>
      </w:r>
    </w:p>
    <w:p w14:paraId="3C06E275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);</w:t>
      </w:r>
    </w:p>
    <w:p w14:paraId="6F2A8435" w14:textId="77777777" w:rsidR="006545F4" w:rsidRPr="006545F4" w:rsidRDefault="006545F4" w:rsidP="006545F4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D1EE01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</w:t>
      </w:r>
    </w:p>
    <w:p w14:paraId="34869490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9FE2E7B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functionname:AacEncClose</w:t>
      </w:r>
    </w:p>
    <w:p w14:paraId="1749FA2E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description: deallocate an encoder instance</w:t>
      </w:r>
    </w:p>
    <w:p w14:paraId="0C0F73DB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7DC546D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---------------------------------------------------------------------------*/</w:t>
      </w:r>
    </w:p>
    <w:p w14:paraId="6A9FB874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C7438B3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DCDCAA"/>
          <w:sz w:val="18"/>
          <w:szCs w:val="18"/>
          <w:lang w:val="en-DE" w:eastAsia="en-GB"/>
        </w:rPr>
        <w:t>AacEncClose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6545F4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6545F4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545F4">
        <w:rPr>
          <w:rFonts w:ascii="Menlo" w:hAnsi="Menlo" w:cs="Menlo"/>
          <w:color w:val="9CDCFE"/>
          <w:sz w:val="18"/>
          <w:szCs w:val="18"/>
          <w:lang w:val="en-DE" w:eastAsia="en-GB"/>
        </w:rPr>
        <w:t>hAacEnc</w:t>
      </w:r>
      <w:r w:rsidRPr="006545F4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6545F4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an encoder handle */</w:t>
      </w:r>
    </w:p>
    <w:p w14:paraId="61AFD67C" w14:textId="77777777" w:rsidR="006545F4" w:rsidRPr="006545F4" w:rsidRDefault="006545F4" w:rsidP="006545F4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9C13146" w14:textId="77777777" w:rsidR="006545F4" w:rsidRPr="006545F4" w:rsidRDefault="006545F4" w:rsidP="00313B90">
      <w:pPr>
        <w:rPr>
          <w:lang w:val="en-DE"/>
        </w:rPr>
      </w:pPr>
    </w:p>
    <w:p w14:paraId="016C5A27" w14:textId="2AB9A2AB" w:rsidR="008240A2" w:rsidRPr="009E2860" w:rsidRDefault="00800046" w:rsidP="00800046">
      <w:pPr>
        <w:pStyle w:val="Heading5"/>
        <w:rPr>
          <w:lang w:val="de-DE"/>
        </w:rPr>
      </w:pPr>
      <w:r>
        <w:rPr>
          <w:lang w:val="de-DE"/>
        </w:rPr>
        <w:lastRenderedPageBreak/>
        <w:t>4.2.5.</w:t>
      </w:r>
      <w:r w:rsidR="008240A2" w:rsidRPr="009E2860">
        <w:rPr>
          <w:lang w:val="de-DE"/>
        </w:rPr>
        <w:t>SBR Encoder</w:t>
      </w:r>
      <w:r w:rsidR="009E2860" w:rsidRPr="009E2860">
        <w:rPr>
          <w:lang w:val="de-DE"/>
        </w:rPr>
        <w:t xml:space="preserve"> (sbr_main.h)</w:t>
      </w:r>
    </w:p>
    <w:p w14:paraId="1D5BD07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MAX_TRANS_FAC         </w:t>
      </w:r>
      <w:r w:rsidRPr="00181DA6">
        <w:rPr>
          <w:rFonts w:ascii="Menlo" w:hAnsi="Menlo" w:cs="Menlo"/>
          <w:color w:val="B5CEA8"/>
          <w:sz w:val="18"/>
          <w:szCs w:val="18"/>
          <w:lang w:val="en-DE" w:eastAsia="en-GB"/>
        </w:rPr>
        <w:t>8</w:t>
      </w:r>
    </w:p>
    <w:p w14:paraId="665A165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MAX_CODEC_FRAME_RATIO </w:t>
      </w:r>
      <w:r w:rsidRPr="00181DA6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2917D3A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MAX_PAYLOAD_SIZE    </w:t>
      </w:r>
      <w:r w:rsidRPr="00181DA6">
        <w:rPr>
          <w:rFonts w:ascii="Menlo" w:hAnsi="Menlo" w:cs="Menlo"/>
          <w:color w:val="B5CEA8"/>
          <w:sz w:val="18"/>
          <w:szCs w:val="18"/>
          <w:lang w:val="en-DE" w:eastAsia="en-GB"/>
        </w:rPr>
        <w:t>256</w:t>
      </w:r>
    </w:p>
    <w:p w14:paraId="121FBBE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6779D7F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15E20D8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1C2D6EE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6034CC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nChannels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7A48FF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sampleFreq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F338FE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transFac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8249252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standardBitrate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E0E21D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CODEC_PARAM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F35FF78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5964C7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11FFB7E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1A3F413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FC1FF"/>
          <w:sz w:val="18"/>
          <w:szCs w:val="18"/>
          <w:lang w:val="en-DE" w:eastAsia="en-GB"/>
        </w:rPr>
        <w:t>SBR_MONO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7B566BF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FC1FF"/>
          <w:sz w:val="18"/>
          <w:szCs w:val="18"/>
          <w:lang w:val="en-DE" w:eastAsia="en-GB"/>
        </w:rPr>
        <w:t>SBR_LEFT_RIGHT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53374B8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FC1FF"/>
          <w:sz w:val="18"/>
          <w:szCs w:val="18"/>
          <w:lang w:val="en-DE" w:eastAsia="en-GB"/>
        </w:rPr>
        <w:t>SBR_COUPLING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2118DB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FC1FF"/>
          <w:sz w:val="18"/>
          <w:szCs w:val="18"/>
          <w:lang w:val="en-DE" w:eastAsia="en-GB"/>
        </w:rPr>
        <w:t>SBR_SWITCH_LRC</w:t>
      </w:r>
    </w:p>
    <w:p w14:paraId="6675606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4000CDA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SBR_STEREO_MODE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9DE3EE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E202FCF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</w:t>
      </w:r>
    </w:p>
    <w:p w14:paraId="13D6F6D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38C8330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CODEC_PARAM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codecSettings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35A71B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SendHeaderDataTime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FC9D2C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crcSbr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CA7C67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detectMissingHarmonics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B761A5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parametricCoding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CDDB4FB" w14:textId="77777777" w:rsidR="00181DA6" w:rsidRPr="00181DA6" w:rsidRDefault="00181DA6" w:rsidP="00181DA6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074C33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tran_thr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A712FF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noiseFloorOffset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34A695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useSpeechConfig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8B8923C" w14:textId="77777777" w:rsidR="00181DA6" w:rsidRPr="00181DA6" w:rsidRDefault="00181DA6" w:rsidP="00181DA6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BCF014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sbr_data_extra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F70056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amp_res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78B7A9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ana_max_level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CEA9B3E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tran_fc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F526FC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tran_det_mode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8968EA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spread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2EBEF2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0421AAF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30686E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SBR_STEREO_MODE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stereoMode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C72829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deltaTAcrossFrames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008D4E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dF_edge_1stEnv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DDCEAB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dF_edge_incr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F25B39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sbr_invf_mode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4688A4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sbr_xpos_mode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98D32B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sbr_xpos_ctrl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8DE579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sbr_xpos_level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4D2100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startFreq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9BE62F2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stopFreq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7E6957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3FFB40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usePs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3A9DE7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psMode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6C91D8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C7DAB4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freqScale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C201B8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alterScale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6CD035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sbr_noise_bands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206708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C17ED4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sbr_limiter_bands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CF63E1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sbr_limiter_gains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DB7EF7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sbr_interpol_freq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46A614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sbr_smoothing_length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021B6DC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870CAE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;</w:t>
      </w:r>
    </w:p>
    <w:p w14:paraId="1A249D25" w14:textId="77777777" w:rsidR="00181DA6" w:rsidRPr="00181DA6" w:rsidRDefault="00181DA6" w:rsidP="00181DA6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br/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br/>
      </w:r>
    </w:p>
    <w:p w14:paraId="09AD41C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56C11EA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IsSbrSettingAvail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9C1985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numOutputChannels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2FE8A9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sampleRateInput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A16964C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sampleRateCore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F90AF3C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C9F7188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2BD3351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AdjustSbrSettings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0A78BA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6A5E55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55BA8E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fsCore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86C44A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transFac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C93335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standardBitrate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625FEB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AAA092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282DE00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InitializeSbrDefaults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</w:p>
    <w:p w14:paraId="02F7611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754FB02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);</w:t>
      </w:r>
    </w:p>
    <w:p w14:paraId="422E7064" w14:textId="77777777" w:rsidR="00181DA6" w:rsidRPr="00181DA6" w:rsidRDefault="00181DA6" w:rsidP="00181DA6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A9A960E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77B55E0" w14:textId="77777777" w:rsidR="00181DA6" w:rsidRPr="00181DA6" w:rsidRDefault="00181DA6" w:rsidP="00181DA6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br/>
      </w:r>
    </w:p>
    <w:p w14:paraId="019A547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18A6DD6E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EnvOpen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hEnvEncoder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4897F08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pCoreBuffer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9DB327B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params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92C6F6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coreBandWith</w:t>
      </w:r>
    </w:p>
    <w:p w14:paraId="28B995C9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);</w:t>
      </w:r>
    </w:p>
    <w:p w14:paraId="72B406A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F70FFB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</w:p>
    <w:p w14:paraId="2D0E629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lastRenderedPageBreak/>
        <w:t>EnvClose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hEnvEnc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BE9691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47070B7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48A0F785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SbrGetXOverFreq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hEnv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244776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xoverFreq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77A51B8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41D1E73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3C25DB8C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SbrGetStopFreqRaw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hEnv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364656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D93B8BA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77227EE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DCDCAA"/>
          <w:sz w:val="18"/>
          <w:szCs w:val="18"/>
          <w:lang w:val="en-DE" w:eastAsia="en-GB"/>
        </w:rPr>
        <w:t>EnvEncodeFrame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81DA6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hEnvEncoder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16B3AC4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9BA126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pCoreBuffer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2609871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timeInStride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EC4EDAD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numAncBytes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3DEADB6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81DA6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181DA6">
        <w:rPr>
          <w:rFonts w:ascii="Menlo" w:hAnsi="Menlo" w:cs="Menlo"/>
          <w:color w:val="9CDCFE"/>
          <w:sz w:val="18"/>
          <w:szCs w:val="18"/>
          <w:lang w:val="en-DE" w:eastAsia="en-GB"/>
        </w:rPr>
        <w:t>ancData</w:t>
      </w:r>
      <w:r w:rsidRPr="00181DA6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0BAEAE0" w14:textId="77777777" w:rsidR="00181DA6" w:rsidRPr="00181DA6" w:rsidRDefault="00181DA6" w:rsidP="00181DA6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F07A303" w14:textId="77777777" w:rsidR="009E2860" w:rsidRPr="00181DA6" w:rsidRDefault="009E2860" w:rsidP="00313B90">
      <w:pPr>
        <w:rPr>
          <w:lang w:val="en-DE"/>
        </w:rPr>
      </w:pPr>
    </w:p>
    <w:p w14:paraId="6980DD73" w14:textId="792AE87A" w:rsidR="008240A2" w:rsidRDefault="008240A2" w:rsidP="00800046">
      <w:pPr>
        <w:pStyle w:val="Heading5"/>
      </w:pPr>
      <w:r>
        <w:t>Resample</w:t>
      </w:r>
      <w:r w:rsidR="009E2860">
        <w:t>r</w:t>
      </w:r>
      <w:r w:rsidR="00916CF2">
        <w:t xml:space="preserve"> (iir32resample.h)</w:t>
      </w:r>
    </w:p>
    <w:p w14:paraId="4CC65D6C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70FADA63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DCDCAA"/>
          <w:sz w:val="18"/>
          <w:szCs w:val="18"/>
          <w:lang w:val="en-DE" w:eastAsia="en-GB"/>
        </w:rPr>
        <w:t>IIR32Resample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916CF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inbuf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2990638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916CF2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outbuf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3906EBB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inSamples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6F4D459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outSamples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983410F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stride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B63B77D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B83047D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</w:p>
    <w:p w14:paraId="5C4FED39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DCDCAA"/>
          <w:sz w:val="18"/>
          <w:szCs w:val="18"/>
          <w:lang w:val="en-DE" w:eastAsia="en-GB"/>
        </w:rPr>
        <w:t>IIR32GetResamplerFeed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916CF2">
        <w:rPr>
          <w:rFonts w:ascii="Menlo" w:hAnsi="Menlo" w:cs="Menlo"/>
          <w:color w:val="9CDCFE"/>
          <w:sz w:val="18"/>
          <w:szCs w:val="18"/>
          <w:lang w:val="en-DE" w:eastAsia="en-GB"/>
        </w:rPr>
        <w:t>blockSizeOut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14C9E4B" w14:textId="77777777" w:rsidR="00916CF2" w:rsidRPr="00916CF2" w:rsidRDefault="00916CF2" w:rsidP="00916CF2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3615D03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</w:p>
    <w:p w14:paraId="793A3E03" w14:textId="77777777" w:rsidR="00916CF2" w:rsidRPr="00916CF2" w:rsidRDefault="00916CF2" w:rsidP="00916CF2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916CF2">
        <w:rPr>
          <w:rFonts w:ascii="Menlo" w:hAnsi="Menlo" w:cs="Menlo"/>
          <w:color w:val="DCDCAA"/>
          <w:sz w:val="18"/>
          <w:szCs w:val="18"/>
          <w:lang w:val="en-DE" w:eastAsia="en-GB"/>
        </w:rPr>
        <w:t>IIR32Init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 </w:t>
      </w:r>
      <w:r w:rsidRPr="00916CF2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916CF2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AB03D69" w14:textId="77777777" w:rsidR="00916CF2" w:rsidRDefault="00916CF2" w:rsidP="00313B90"/>
    <w:p w14:paraId="328620CD" w14:textId="02673DF0" w:rsidR="009E2860" w:rsidRPr="005C6D51" w:rsidRDefault="009E2860" w:rsidP="00800046">
      <w:pPr>
        <w:pStyle w:val="Heading5"/>
        <w:rPr>
          <w:lang w:val="en-US"/>
        </w:rPr>
      </w:pPr>
      <w:r w:rsidRPr="005C6D51">
        <w:rPr>
          <w:lang w:val="en-US"/>
        </w:rPr>
        <w:t>AAC Decoder</w:t>
      </w:r>
      <w:r w:rsidR="005C6D51" w:rsidRPr="005C6D51">
        <w:rPr>
          <w:lang w:val="en-US"/>
        </w:rPr>
        <w:t xml:space="preserve"> (aacdecoder.h)</w:t>
      </w:r>
    </w:p>
    <w:p w14:paraId="24BC2471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{</w:t>
      </w:r>
    </w:p>
    <w:p w14:paraId="60CED29F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AAC_DEC_OK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=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B5CEA8"/>
          <w:sz w:val="18"/>
          <w:szCs w:val="18"/>
          <w:lang w:val="en-DE" w:eastAsia="en-GB"/>
        </w:rPr>
        <w:t>0x0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9731A37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AAC_DEC_UNSUPPORTED_FORMAT,</w:t>
      </w:r>
    </w:p>
    <w:p w14:paraId="4FC1A4DE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AAC_DEC_DECODE_FRAME_ERROR,</w:t>
      </w:r>
    </w:p>
    <w:p w14:paraId="52DEC04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AAC_DEC_INVALID_CODE_BOOK,</w:t>
      </w:r>
    </w:p>
    <w:p w14:paraId="46831F49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AAC_DEC_UNSUPPORTED_WINDOW_SHAPE,</w:t>
      </w:r>
    </w:p>
    <w:p w14:paraId="2F5415E7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AAC_DEC_PREDICTION_NOT_SUPPORTED_IN_LC_AAC,</w:t>
      </w:r>
    </w:p>
    <w:p w14:paraId="47D9055A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AAC_DEC_UNIMPLEMENTED_PCE,</w:t>
      </w:r>
    </w:p>
    <w:p w14:paraId="6BAF1DA4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AAC_DEC_UNIMPLEMENTED_DSE,</w:t>
      </w:r>
    </w:p>
    <w:p w14:paraId="38111583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AAC_DEC_UNIMPLEMENTED_LFE,</w:t>
      </w:r>
    </w:p>
    <w:p w14:paraId="027322E0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AAC_DEC_UNIMPLEMENTED_CCE,</w:t>
      </w:r>
    </w:p>
    <w:p w14:paraId="160DAE83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AAC_DEC_UNIMPLEMENTED_GAIN_CONTROL_DATA,</w:t>
      </w:r>
    </w:p>
    <w:p w14:paraId="25ECA7D8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AAC_DEC_UNIMPLEMENTED_EP_SPECIFIC_CONFIG_PARSE,</w:t>
      </w:r>
    </w:p>
    <w:p w14:paraId="02EFC232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AAC_DEC_UNIMPLEMENTED_CELP_SPECIFIC_CONFIG_PARSE,</w:t>
      </w:r>
    </w:p>
    <w:p w14:paraId="42F99889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AAC_DEC_UNIMPLEMENTED_HVXC_SPECIFIC_CONFIG_PARSE,</w:t>
      </w:r>
    </w:p>
    <w:p w14:paraId="7C5D853A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AAC_DEC_OVERWRITE_BITS_IN_INPUT_BUFFER,</w:t>
      </w:r>
    </w:p>
    <w:p w14:paraId="2ACD018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AAC_DEC_CANNOT_REACH_BUFFER_FULLNESS</w:t>
      </w:r>
    </w:p>
    <w:p w14:paraId="15C04A79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};</w:t>
      </w:r>
    </w:p>
    <w:p w14:paraId="0CF5C0CD" w14:textId="77777777" w:rsidR="005C6D51" w:rsidRPr="005C6D51" w:rsidRDefault="005C6D51" w:rsidP="005C6D51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AF23ED4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AAC_DECODER_INSTANCE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AACDECODER;</w:t>
      </w:r>
    </w:p>
    <w:p w14:paraId="4A613A5C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F08B21E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FRAME_SIZE  </w:t>
      </w:r>
      <w:r w:rsidRPr="005C6D51">
        <w:rPr>
          <w:rFonts w:ascii="Menlo" w:hAnsi="Menlo" w:cs="Menlo"/>
          <w:color w:val="B5CEA8"/>
          <w:sz w:val="18"/>
          <w:szCs w:val="18"/>
          <w:lang w:val="en-DE" w:eastAsia="en-GB"/>
        </w:rPr>
        <w:t>1024</w:t>
      </w:r>
    </w:p>
    <w:p w14:paraId="5BA5E271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5ECF613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6A9955"/>
          <w:sz w:val="18"/>
          <w:szCs w:val="18"/>
          <w:lang w:val="en-DE" w:eastAsia="en-GB"/>
        </w:rPr>
        <w:t>/* initialization of aac decoder */</w:t>
      </w:r>
    </w:p>
    <w:p w14:paraId="6EA8F564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AACDECODER </w:t>
      </w:r>
      <w:r w:rsidRPr="005C6D51">
        <w:rPr>
          <w:rFonts w:ascii="Menlo" w:hAnsi="Menlo" w:cs="Menlo"/>
          <w:color w:val="DCDCAA"/>
          <w:sz w:val="18"/>
          <w:szCs w:val="18"/>
          <w:lang w:val="en-DE" w:eastAsia="en-GB"/>
        </w:rPr>
        <w:t>CAacDecoderOpen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(HANDLE_BIT_BUF 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pBs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2DAE9E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SBRBITSTREAM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streamSBR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34BFE0A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pTimeData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55D852D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FCAC40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CDCAA"/>
          <w:sz w:val="18"/>
          <w:szCs w:val="18"/>
          <w:lang w:val="en-DE" w:eastAsia="en-GB"/>
        </w:rPr>
        <w:t>CAacDecoderInit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(AACDECODER 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self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0CEFF42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samplingRate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0236218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876E16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3B1E61E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6A9955"/>
          <w:sz w:val="18"/>
          <w:szCs w:val="18"/>
          <w:lang w:val="en-DE" w:eastAsia="en-GB"/>
        </w:rPr>
        <w:t>/* aac decoder */</w:t>
      </w:r>
    </w:p>
    <w:p w14:paraId="4AD5C984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CDCAA"/>
          <w:sz w:val="18"/>
          <w:szCs w:val="18"/>
          <w:lang w:val="en-DE" w:eastAsia="en-GB"/>
        </w:rPr>
        <w:t>CAacDecoder_DecodeFrame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(AACDECODER 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aacDecoderInstance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6A0A4C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frameSize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BDDEEE9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C23363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DE3A018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C6D51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C6D51">
        <w:rPr>
          <w:rFonts w:ascii="Menlo" w:hAnsi="Menlo" w:cs="Menlo"/>
          <w:color w:val="9CDCFE"/>
          <w:sz w:val="18"/>
          <w:szCs w:val="18"/>
          <w:lang w:val="en-DE" w:eastAsia="en-GB"/>
        </w:rPr>
        <w:t>channelMode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081708A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5C6D51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errorStatus</w:t>
      </w:r>
    </w:p>
    <w:p w14:paraId="40C74456" w14:textId="77777777" w:rsidR="005C6D51" w:rsidRPr="005C6D51" w:rsidRDefault="005C6D51" w:rsidP="005C6D51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C6D51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);</w:t>
      </w:r>
    </w:p>
    <w:p w14:paraId="19130ED6" w14:textId="77777777" w:rsidR="005C6D51" w:rsidRPr="00B11F5A" w:rsidRDefault="005C6D51" w:rsidP="00313B90">
      <w:pPr>
        <w:rPr>
          <w:lang w:val="en-US"/>
        </w:rPr>
      </w:pPr>
    </w:p>
    <w:p w14:paraId="37792931" w14:textId="6A12444A" w:rsidR="009E2860" w:rsidRPr="00B11F5A" w:rsidRDefault="009E2860" w:rsidP="00730B30">
      <w:pPr>
        <w:pStyle w:val="Heading5"/>
        <w:rPr>
          <w:lang w:val="en-US"/>
        </w:rPr>
      </w:pPr>
      <w:r w:rsidRPr="00B11F5A">
        <w:rPr>
          <w:lang w:val="en-US"/>
        </w:rPr>
        <w:t>SBR Decoder</w:t>
      </w:r>
      <w:r w:rsidR="005C6D51" w:rsidRPr="00B11F5A">
        <w:rPr>
          <w:lang w:val="en-US"/>
        </w:rPr>
        <w:t xml:space="preserve"> (sbrdecoder.h)</w:t>
      </w:r>
    </w:p>
    <w:p w14:paraId="1EA3C6D6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SBR_EXTENSION         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13</w:t>
      </w:r>
      <w:r w:rsidRPr="003245A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1101 */</w:t>
      </w:r>
    </w:p>
    <w:p w14:paraId="0C0FBEE9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SBR_EXTENSION_CRC     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14</w:t>
      </w:r>
      <w:r w:rsidRPr="003245A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1110 */</w:t>
      </w:r>
    </w:p>
    <w:p w14:paraId="531BA8D7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72922C9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MAXNRELEMENTS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30285B5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MAXNRSBRCHANNELS MAXNRELEMENTS</w:t>
      </w:r>
    </w:p>
    <w:p w14:paraId="174464F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5E2C54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#ifdef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MONO_ONLY</w:t>
      </w:r>
    </w:p>
    <w:p w14:paraId="57B620CF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MAXNRQMFCHANNELS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1</w:t>
      </w:r>
    </w:p>
    <w:p w14:paraId="01158902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#else</w:t>
      </w:r>
    </w:p>
    <w:p w14:paraId="3235C31B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MAXNRQMFCHANNELS MAXNRSBRCHANNELS</w:t>
      </w:r>
    </w:p>
    <w:p w14:paraId="538AB12F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0ABC3D4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2872C1F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MAXSBRBYTES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269</w:t>
      </w:r>
    </w:p>
    <w:p w14:paraId="46B499F9" w14:textId="77777777" w:rsidR="003245AF" w:rsidRPr="003245AF" w:rsidRDefault="003245AF" w:rsidP="003245A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983B0E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6C26B11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2365708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SBRDEC_OK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=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0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59B313B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SBRDEC_CONCEAL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DBC68C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SBRDEC_NOSYNCH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00C1A38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SBRDEC_ILLEGAL_PROGRAM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B56A937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SBRDEC_ILLEGAL_TAG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6A678C6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SBRDEC_ILLEGAL_CHN_CONFIG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B741CF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SBRDEC_ILLEGAL_SECTION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08741A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SBRDEC_ILLEGAL_SCFACTORS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FEED0C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SBRDEC_ILLEGAL_PULSE_DATA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7CB4637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SBRDEC_MAIN_PROFILE_NOT_IMPLEMENTED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C519E78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SBRDEC_GC_NOT_IMPLEMENTED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2395069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SBRDEC_ILLEGAL_PLUS_ELE_ID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BCEBEC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SBRDEC_CREATE_ERROR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579FB69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SBRDEC_NOT_INITIALIZED</w:t>
      </w:r>
    </w:p>
    <w:p w14:paraId="13AED58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35430CA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SBR_ERROR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848AC9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711315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799E70F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4E6124A0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SBR_ID_SCE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=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B5CEA8"/>
          <w:sz w:val="18"/>
          <w:szCs w:val="18"/>
          <w:lang w:val="en-DE" w:eastAsia="en-GB"/>
        </w:rPr>
        <w:t>0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FC6E710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SBR_ID_CPE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C9B41F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SBR_ID_CCE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B3E121F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SBR_ID_LFE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749F8FD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SBR_ID_DSE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BE1F7E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SBR_ID_PCE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6F0F5C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SBR_ID_FIL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5125D83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FC1FF"/>
          <w:sz w:val="18"/>
          <w:szCs w:val="18"/>
          <w:lang w:val="en-DE" w:eastAsia="en-GB"/>
        </w:rPr>
        <w:t>SBR_ID_END</w:t>
      </w:r>
    </w:p>
    <w:p w14:paraId="3C9A5297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075F4932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SBR_ELEMENT_ID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D87AA93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8A7B813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254D6F52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26B45C08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ElementID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03B5E1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ExtensionType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094B71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Payload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4411CC3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unsigned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char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Data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MAXSBRBYTES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60F9472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562B3C4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SBR_ELEMENT_STREAM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3B3F723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A1CCBE9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7DC78D72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6B8A4C8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NrElements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3A658C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NrElementsCore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FA837F0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SBR_ELEMENT_STREAM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sbrElement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MAXNRELEMENTS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  <w:r w:rsidRPr="003245A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for the delayed frame */</w:t>
      </w:r>
    </w:p>
    <w:p w14:paraId="4376B8C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3C9B3B7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SBRBITSTREAM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A449B79" w14:textId="77777777" w:rsidR="003245AF" w:rsidRPr="003245AF" w:rsidRDefault="003245AF" w:rsidP="003245A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50D2BA1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SBR_DECODER_INSTANCE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SBRDECODER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054F7B96" w14:textId="77777777" w:rsidR="003245AF" w:rsidRPr="003245AF" w:rsidRDefault="003245AF" w:rsidP="003245A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544D087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SBRDECODER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CDCAA"/>
          <w:sz w:val="18"/>
          <w:szCs w:val="18"/>
          <w:lang w:val="en-DE" w:eastAsia="en-GB"/>
        </w:rPr>
        <w:t>openSBR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samplesPerFrame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bDownSample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bApplyQmfLp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) ;</w:t>
      </w:r>
    </w:p>
    <w:p w14:paraId="4C00BD3C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36879BE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SBR_ERROR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CDCAA"/>
          <w:sz w:val="18"/>
          <w:szCs w:val="18"/>
          <w:lang w:val="en-DE" w:eastAsia="en-GB"/>
        </w:rPr>
        <w:t>applySBR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SBRDECODER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self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A134AC8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3245AF">
        <w:rPr>
          <w:rFonts w:ascii="Menlo" w:hAnsi="Menlo" w:cs="Menlo"/>
          <w:color w:val="4EC9B0"/>
          <w:sz w:val="18"/>
          <w:szCs w:val="18"/>
          <w:lang w:val="en-DE" w:eastAsia="en-GB"/>
        </w:rPr>
        <w:t>SBRBITSTREAM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Bitstr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128D5EB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TimeData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6A34422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07982D4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frameOK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09CC005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                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bDownSample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87F361A" w14:textId="77777777" w:rsidR="003245AF" w:rsidRPr="003245AF" w:rsidRDefault="003245AF" w:rsidP="003245A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3245AF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3245AF">
        <w:rPr>
          <w:rFonts w:ascii="Menlo" w:hAnsi="Menlo" w:cs="Menlo"/>
          <w:color w:val="9CDCFE"/>
          <w:sz w:val="18"/>
          <w:szCs w:val="18"/>
          <w:lang w:val="en-DE" w:eastAsia="en-GB"/>
        </w:rPr>
        <w:t>bBitstreamDownMix</w:t>
      </w:r>
      <w:r w:rsidRPr="003245A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4768A7C" w14:textId="77777777" w:rsidR="005C6D51" w:rsidRPr="00B86B67" w:rsidRDefault="005C6D51" w:rsidP="00313B90">
      <w:pPr>
        <w:rPr>
          <w:lang w:val="en-US"/>
        </w:rPr>
      </w:pPr>
    </w:p>
    <w:p w14:paraId="6D1B9B25" w14:textId="6B3F0D9A" w:rsidR="006235CD" w:rsidRPr="00B86B67" w:rsidRDefault="002729A6" w:rsidP="00B11F5A">
      <w:pPr>
        <w:pStyle w:val="Heading4"/>
        <w:rPr>
          <w:lang w:val="en-US"/>
        </w:rPr>
      </w:pPr>
      <w:r w:rsidRPr="00B86B67">
        <w:rPr>
          <w:lang w:val="en-US"/>
        </w:rPr>
        <w:t xml:space="preserve">4.2.5.1 eAAC+ Fixed-Point (TS </w:t>
      </w:r>
      <w:r w:rsidR="00840048" w:rsidRPr="00B86B67">
        <w:rPr>
          <w:lang w:val="en-US"/>
        </w:rPr>
        <w:t>26.411)</w:t>
      </w:r>
    </w:p>
    <w:p w14:paraId="3FF93D4F" w14:textId="0E2B2A32" w:rsidR="001508DF" w:rsidRDefault="00B86B67" w:rsidP="00B11F5A">
      <w:pPr>
        <w:pStyle w:val="Heading5"/>
      </w:pPr>
      <w:r>
        <w:rPr>
          <w:lang w:val="en-US"/>
        </w:rPr>
        <w:t xml:space="preserve">4.2.5.1.1 </w:t>
      </w:r>
      <w:r w:rsidR="001508DF">
        <w:t>AAC Encoder (aacenc.h)</w:t>
      </w:r>
    </w:p>
    <w:p w14:paraId="605ACF24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 here we distinguish between stereo and the mono only encoder */</w:t>
      </w:r>
    </w:p>
    <w:p w14:paraId="16C97CC9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#ifdef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MONO_ONLY</w:t>
      </w:r>
    </w:p>
    <w:p w14:paraId="4AC4E34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MAX_CHANNELS        </w:t>
      </w:r>
      <w:r w:rsidRPr="001508DF">
        <w:rPr>
          <w:rFonts w:ascii="Menlo" w:hAnsi="Menlo" w:cs="Menlo"/>
          <w:color w:val="B5CEA8"/>
          <w:sz w:val="18"/>
          <w:szCs w:val="18"/>
          <w:lang w:val="en-DE" w:eastAsia="en-GB"/>
        </w:rPr>
        <w:t>1</w:t>
      </w:r>
    </w:p>
    <w:p w14:paraId="7E50778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#else</w:t>
      </w:r>
    </w:p>
    <w:p w14:paraId="70067A9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MAX_CHANNELS        </w:t>
      </w:r>
      <w:r w:rsidRPr="001508DF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4399D922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#endif</w:t>
      </w:r>
    </w:p>
    <w:p w14:paraId="002BC4F2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A2F385B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AACENC_BLOCKSIZE    </w:t>
      </w:r>
      <w:r w:rsidRPr="001508DF">
        <w:rPr>
          <w:rFonts w:ascii="Menlo" w:hAnsi="Menlo" w:cs="Menlo"/>
          <w:color w:val="B5CEA8"/>
          <w:sz w:val="18"/>
          <w:szCs w:val="18"/>
          <w:lang w:val="en-DE" w:eastAsia="en-GB"/>
        </w:rPr>
        <w:t>1024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 encoder only takes BLOCKSIZE samples at a time */</w:t>
      </w:r>
    </w:p>
    <w:p w14:paraId="7091B6A0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AACENC_TRANS_FAC    </w:t>
      </w:r>
      <w:r w:rsidRPr="001508DF">
        <w:rPr>
          <w:rFonts w:ascii="Menlo" w:hAnsi="Menlo" w:cs="Menlo"/>
          <w:color w:val="B5CEA8"/>
          <w:sz w:val="18"/>
          <w:szCs w:val="18"/>
          <w:lang w:val="en-DE" w:eastAsia="en-GB"/>
        </w:rPr>
        <w:t>8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 encoder short long ratio */</w:t>
      </w:r>
    </w:p>
    <w:p w14:paraId="21180FDD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AACENC_PCM_LEVEL    </w:t>
      </w:r>
      <w:r w:rsidRPr="001508DF">
        <w:rPr>
          <w:rFonts w:ascii="Menlo" w:hAnsi="Menlo" w:cs="Menlo"/>
          <w:color w:val="B5CEA8"/>
          <w:sz w:val="18"/>
          <w:szCs w:val="18"/>
          <w:lang w:val="en-DE" w:eastAsia="en-GB"/>
        </w:rPr>
        <w:t>1.0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/*! encoder pcm 0db refernence */</w:t>
      </w:r>
    </w:p>
    <w:p w14:paraId="33254ECD" w14:textId="77777777" w:rsidR="001508DF" w:rsidRPr="001508DF" w:rsidRDefault="001508DF" w:rsidP="001508D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94CED2F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 defines --------------------------------------*/</w:t>
      </w:r>
    </w:p>
    <w:p w14:paraId="5733EE54" w14:textId="77777777" w:rsidR="001508DF" w:rsidRPr="001508DF" w:rsidRDefault="001508DF" w:rsidP="001508D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E4AE693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 structure definitions ------------------------------*/</w:t>
      </w:r>
    </w:p>
    <w:p w14:paraId="1A7CA25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A6CD712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C83A3D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{</w:t>
      </w:r>
    </w:p>
    <w:p w14:paraId="6131EBFD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/* audio file sample rate */</w:t>
      </w:r>
    </w:p>
    <w:p w14:paraId="5337243F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/* encoder bit rate in bits/sec */</w:t>
      </w:r>
    </w:p>
    <w:p w14:paraId="05766ED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nChannelsIn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 number of channels on input (1,2) */</w:t>
      </w:r>
    </w:p>
    <w:p w14:paraId="2B86DB70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nChannelsOut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 number of channels on output (1,2) */</w:t>
      </w:r>
    </w:p>
    <w:p w14:paraId="6F9D2D6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bandWidth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 targeted audio bandwidth in Hz */</w:t>
      </w:r>
    </w:p>
    <w:p w14:paraId="7BE3C0D3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B695AF5" w14:textId="77777777" w:rsidR="001508DF" w:rsidRPr="001508DF" w:rsidRDefault="001508DF" w:rsidP="001508DF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3D3500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/*-----------------------------------------------------------------------------</w:t>
      </w:r>
    </w:p>
    <w:p w14:paraId="1CB21375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6A12D1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functionname: AacInitDefaultConfig</w:t>
      </w:r>
    </w:p>
    <w:p w14:paraId="204BD766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description:  gives reasonable default configuration</w:t>
      </w:r>
    </w:p>
    <w:p w14:paraId="18932A44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returns:      ---</w:t>
      </w:r>
    </w:p>
    <w:p w14:paraId="60C92DBF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0ECD753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------------------------------------------------------------------------------*/</w:t>
      </w:r>
    </w:p>
    <w:p w14:paraId="390D43F3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DCDCAA"/>
          <w:sz w:val="18"/>
          <w:szCs w:val="18"/>
          <w:lang w:val="en-DE" w:eastAsia="en-GB"/>
        </w:rPr>
        <w:t>AacInitDefaultConfig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CF48EF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D1DF485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</w:t>
      </w:r>
    </w:p>
    <w:p w14:paraId="613A7B24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B92F25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functionname:AacEncOpen</w:t>
      </w:r>
    </w:p>
    <w:p w14:paraId="6F67BA69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description: allocate and initialize a new encoder instance</w:t>
      </w:r>
    </w:p>
    <w:p w14:paraId="796740EE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returns:     AACENC_OK if success</w:t>
      </w:r>
    </w:p>
    <w:p w14:paraId="0932F52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2F3BB67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---------------------------------------------------------------------------*/</w:t>
      </w:r>
    </w:p>
    <w:p w14:paraId="5B6916E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9A0E733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lastRenderedPageBreak/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DCDCAA"/>
          <w:sz w:val="18"/>
          <w:szCs w:val="18"/>
          <w:lang w:val="en-DE" w:eastAsia="en-GB"/>
        </w:rPr>
        <w:t>AacEncOpen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**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phAacEnc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pointer to an encoder handle, initialized on return */</w:t>
      </w:r>
    </w:p>
    <w:p w14:paraId="5CD2785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AACENC_CONFIG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pre-initialized config struct */</w:t>
      </w:r>
    </w:p>
    <w:p w14:paraId="115FF2F5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8F867D0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DCDCAA"/>
          <w:sz w:val="18"/>
          <w:szCs w:val="18"/>
          <w:lang w:val="en-DE" w:eastAsia="en-GB"/>
        </w:rPr>
        <w:t>AacEncEncode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hAacEnc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CB362FD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timeSignal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8E9683D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UWord8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ancBytes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pointer to ancillary data bytes */</w:t>
      </w:r>
    </w:p>
    <w:p w14:paraId="5D50CE51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numAncBytes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number of ancillary Data Bytes, send as fill element  */</w:t>
      </w:r>
    </w:p>
    <w:p w14:paraId="0007D152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UWord8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outBytes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pointer to output buffer            */</w:t>
      </w:r>
    </w:p>
    <w:p w14:paraId="46F5ECBD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numOutBytes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/*!&lt; number of bytes in output buffer */</w:t>
      </w:r>
    </w:p>
    <w:p w14:paraId="6387E01B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);</w:t>
      </w:r>
    </w:p>
    <w:p w14:paraId="6EAD644A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CED6E16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/*---------------------------------------------------------------------------</w:t>
      </w:r>
    </w:p>
    <w:p w14:paraId="0BA4F792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2BA4AA5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functionname:AacEncClose</w:t>
      </w:r>
    </w:p>
    <w:p w14:paraId="4FCE750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description: deallocate an encoder instance</w:t>
      </w:r>
    </w:p>
    <w:p w14:paraId="3E6C8C9F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55B8BFF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>---------------------------------------------------------------------------*/</w:t>
      </w:r>
    </w:p>
    <w:p w14:paraId="0416A67C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3FD8549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DCDCAA"/>
          <w:sz w:val="18"/>
          <w:szCs w:val="18"/>
          <w:lang w:val="en-DE" w:eastAsia="en-GB"/>
        </w:rPr>
        <w:t>AacEncClose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4EC9B0"/>
          <w:sz w:val="18"/>
          <w:szCs w:val="18"/>
          <w:lang w:val="en-DE" w:eastAsia="en-GB"/>
        </w:rPr>
        <w:t>AAC_ENCODER</w:t>
      </w:r>
      <w:r w:rsidRPr="001508DF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1508DF">
        <w:rPr>
          <w:rFonts w:ascii="Menlo" w:hAnsi="Menlo" w:cs="Menlo"/>
          <w:color w:val="9CDCFE"/>
          <w:sz w:val="18"/>
          <w:szCs w:val="18"/>
          <w:lang w:val="en-DE" w:eastAsia="en-GB"/>
        </w:rPr>
        <w:t>hAacEnc</w:t>
      </w:r>
      <w:r w:rsidRPr="001508DF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1508DF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an encoder handle */</w:t>
      </w:r>
    </w:p>
    <w:p w14:paraId="5FEF4218" w14:textId="77777777" w:rsidR="001508DF" w:rsidRPr="001508DF" w:rsidRDefault="001508DF" w:rsidP="001508DF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4C053A6" w14:textId="77777777" w:rsidR="001508DF" w:rsidRDefault="001508DF" w:rsidP="00313B90">
      <w:pPr>
        <w:rPr>
          <w:lang w:val="en-DE"/>
        </w:rPr>
      </w:pPr>
    </w:p>
    <w:p w14:paraId="060A2230" w14:textId="548692A4" w:rsidR="00AA496E" w:rsidRDefault="00B86B67" w:rsidP="00B11F5A">
      <w:pPr>
        <w:pStyle w:val="Heading5"/>
        <w:rPr>
          <w:lang w:val="en-DE"/>
        </w:rPr>
      </w:pPr>
      <w:r>
        <w:rPr>
          <w:lang w:val="en-DE"/>
        </w:rPr>
        <w:t xml:space="preserve">4.2.5.1.2 </w:t>
      </w:r>
      <w:r w:rsidR="00AA496E">
        <w:rPr>
          <w:lang w:val="en-DE"/>
        </w:rPr>
        <w:t>SBR Encoder (sbr_main.h)</w:t>
      </w:r>
    </w:p>
    <w:p w14:paraId="0B0503D0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>/* core coder helpers */</w:t>
      </w:r>
    </w:p>
    <w:p w14:paraId="5A6FE82D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MAX_TRANS_FAC         </w:t>
      </w:r>
      <w:r w:rsidRPr="00AA496E">
        <w:rPr>
          <w:rFonts w:ascii="Menlo" w:hAnsi="Menlo" w:cs="Menlo"/>
          <w:color w:val="B5CEA8"/>
          <w:sz w:val="18"/>
          <w:szCs w:val="18"/>
          <w:lang w:val="en-DE" w:eastAsia="en-GB"/>
        </w:rPr>
        <w:t>8</w:t>
      </w:r>
    </w:p>
    <w:p w14:paraId="122AE73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MAX_CODEC_FRAME_RATIO </w:t>
      </w:r>
      <w:r w:rsidRPr="00AA496E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12F596F5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MAX_PAYLOAD_SIZE    </w:t>
      </w:r>
      <w:r w:rsidRPr="00AA496E">
        <w:rPr>
          <w:rFonts w:ascii="Menlo" w:hAnsi="Menlo" w:cs="Menlo"/>
          <w:color w:val="B5CEA8"/>
          <w:sz w:val="18"/>
          <w:szCs w:val="18"/>
          <w:lang w:val="en-DE" w:eastAsia="en-GB"/>
        </w:rPr>
        <w:t>128</w:t>
      </w:r>
    </w:p>
    <w:p w14:paraId="72ACE448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DBE8F9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4297BA92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51DD52B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2BB5B5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nChannels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8AB4A0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sampleFreq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E42F3D0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transFac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990382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standardBitrate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1CC7C00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CODEC_PARAM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361DE644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4179AD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089CFA2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0935C3A0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FC1FF"/>
          <w:sz w:val="18"/>
          <w:szCs w:val="18"/>
          <w:lang w:val="en-DE" w:eastAsia="en-GB"/>
        </w:rPr>
        <w:t>SBR_MONO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E9E849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FC1FF"/>
          <w:sz w:val="18"/>
          <w:szCs w:val="18"/>
          <w:lang w:val="en-DE" w:eastAsia="en-GB"/>
        </w:rPr>
        <w:t>SBR_LEFT_RIGHT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251D99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FC1FF"/>
          <w:sz w:val="18"/>
          <w:szCs w:val="18"/>
          <w:lang w:val="en-DE" w:eastAsia="en-GB"/>
        </w:rPr>
        <w:t>SBR_COUPLING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9165BC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FC1FF"/>
          <w:sz w:val="18"/>
          <w:szCs w:val="18"/>
          <w:lang w:val="en-DE" w:eastAsia="en-GB"/>
        </w:rPr>
        <w:t>SBR_SWITCH_LRC</w:t>
      </w:r>
    </w:p>
    <w:p w14:paraId="59CC229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0758866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lastRenderedPageBreak/>
        <w:t>SBR_STEREO_MODE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A29CF9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10D1B4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</w:t>
      </w:r>
    </w:p>
    <w:p w14:paraId="4EDC940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7F28194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</w:t>
      </w:r>
    </w:p>
    <w:p w14:paraId="405E83D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core coder dependent configurations</w:t>
      </w:r>
    </w:p>
    <w:p w14:paraId="04F5DC0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*/</w:t>
      </w:r>
    </w:p>
    <w:p w14:paraId="6705CB9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CODEC_PARAM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codecSettings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/*!&lt; Core coder settings, to be set from core coder */</w:t>
      </w:r>
    </w:p>
    <w:p w14:paraId="6460F0D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SendHeaderDataTime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/*!&lt; SBR-Header send update frequency in msec */</w:t>
      </w:r>
    </w:p>
    <w:p w14:paraId="7603774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crcSbr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/*!&lt; Flag: usage of SBR-CRC */</w:t>
      </w:r>
    </w:p>
    <w:p w14:paraId="7E03306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detectMissingHarmonics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Flag: usage of missing harmonics detection */</w:t>
      </w:r>
    </w:p>
    <w:p w14:paraId="5B651BB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parametricCoding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/*!&lt; Flag: usage of parametric coding tool */</w:t>
      </w:r>
    </w:p>
    <w:p w14:paraId="50E500C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7C5C1FE5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75407E3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</w:t>
      </w:r>
    </w:p>
    <w:p w14:paraId="4636DEB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core coder dependent tuning parameters</w:t>
      </w:r>
    </w:p>
    <w:p w14:paraId="420B117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*/</w:t>
      </w:r>
    </w:p>
    <w:p w14:paraId="3DAA975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tran_thr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/*!&lt; SBR transient detector threshold (* 100) */</w:t>
      </w:r>
    </w:p>
    <w:p w14:paraId="547BCD0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noiseFloorOffset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/*! Noise floor offset      */</w:t>
      </w:r>
    </w:p>
    <w:p w14:paraId="2C754DC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useSpeechConfig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/*!&lt; Flag: adapt tuning parameters according to speech */</w:t>
      </w:r>
    </w:p>
    <w:p w14:paraId="2B3582A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3EE2968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15B508D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5D21E7FD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</w:t>
      </w:r>
    </w:p>
    <w:p w14:paraId="78CDCFB7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core coder independent configurations</w:t>
      </w:r>
    </w:p>
    <w:p w14:paraId="0AA6948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*/</w:t>
      </w:r>
    </w:p>
    <w:p w14:paraId="339C818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sbrFrameSize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/*!&lt; SBR frame size in samples, will be calculated from core coder settings */</w:t>
      </w:r>
    </w:p>
    <w:p w14:paraId="16217E92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sbr_data_extra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/*!&lt; Flag usage of data extra */</w:t>
      </w:r>
    </w:p>
    <w:p w14:paraId="1E0163C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amp_res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/*!&lt; Amplitude resolution */</w:t>
      </w:r>
    </w:p>
    <w:p w14:paraId="365EBB97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ana_max_level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Noise insertion maximum level */</w:t>
      </w:r>
    </w:p>
    <w:p w14:paraId="6B4F5CF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tran_fc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/*!&lt; Transient detector start frequency */</w:t>
      </w:r>
    </w:p>
    <w:p w14:paraId="5EADF952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tran_det_mode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Transient detector mode */</w:t>
      </w:r>
    </w:p>
    <w:p w14:paraId="5342A23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spread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/*!&lt; Flag: usage of SBR spread */</w:t>
      </w:r>
    </w:p>
    <w:p w14:paraId="3E56199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stat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/*!&lt; Flag: usage of static framing */</w:t>
      </w:r>
    </w:p>
    <w:p w14:paraId="0821324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/*!&lt; Number of envelopes when static framing is chosen */</w:t>
      </w:r>
    </w:p>
    <w:p w14:paraId="7C9318B2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SBR_STEREO_MODE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stereoMode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SBR stereo mode */</w:t>
      </w:r>
    </w:p>
    <w:p w14:paraId="3227605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deltaTAcrossFrames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/*!&lt; Flag: allow time-delta coding */</w:t>
      </w:r>
    </w:p>
    <w:p w14:paraId="2BA8F22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sbr_invf_mode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Inverse Filtering mode */</w:t>
      </w:r>
    </w:p>
    <w:p w14:paraId="0B5EB39D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sbr_xpos_mode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Transposer mode */</w:t>
      </w:r>
    </w:p>
    <w:p w14:paraId="4B1D41A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sbr_xpos_ctrl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Transposer control */</w:t>
      </w:r>
    </w:p>
    <w:p w14:paraId="3C6CD00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sbr_xpos_level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/*!&lt; Transposer 3rd order level */</w:t>
      </w:r>
    </w:p>
    <w:p w14:paraId="3574878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startFreq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The start frequency table index */</w:t>
      </w:r>
    </w:p>
    <w:p w14:paraId="527F7B90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stopFreq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/*!&lt; The stop frequency table index */</w:t>
      </w:r>
    </w:p>
    <w:p w14:paraId="7FB42E62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usePs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/*!&lt; Flag: usage of parametric stereo */</w:t>
      </w:r>
    </w:p>
    <w:p w14:paraId="3E64551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psMode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A215E5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5D2D53F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2EFC4B6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</w:t>
      </w:r>
    </w:p>
    <w:p w14:paraId="1FE5B29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header_extra1 configuration </w:t>
      </w:r>
    </w:p>
    <w:p w14:paraId="4A01349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*/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2B4AF6E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freqScale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Frequency grouping */</w:t>
      </w:r>
    </w:p>
    <w:p w14:paraId="75EF777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alterScale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/*!&lt; Scale resolution */</w:t>
      </w:r>
    </w:p>
    <w:p w14:paraId="7EC66E0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sbr_noise_bands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/*!&lt; Number of noise bands */</w:t>
      </w:r>
    </w:p>
    <w:p w14:paraId="1D793C3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4F090E0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296C3E3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</w:t>
      </w:r>
    </w:p>
    <w:p w14:paraId="389CBB9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header_extra2 configuration </w:t>
      </w:r>
    </w:p>
    <w:p w14:paraId="6FD5A5B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*/</w:t>
      </w:r>
    </w:p>
    <w:p w14:paraId="72431BB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sbr_limiter_bands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Number of limiter bands */</w:t>
      </w:r>
    </w:p>
    <w:p w14:paraId="138C462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sbr_limiter_gains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Gain of limiter */</w:t>
      </w:r>
    </w:p>
    <w:p w14:paraId="076B2E7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sbr_interpol_freq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/*!&lt; Flag: use interpolation in freq. direction */</w:t>
      </w:r>
    </w:p>
    <w:p w14:paraId="35E15F5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sbr_smoothing_length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Flag: choose length 4 or 0 (=on, off) */</w:t>
      </w:r>
    </w:p>
    <w:p w14:paraId="221398F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</w:p>
    <w:p w14:paraId="64DF5DE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;</w:t>
      </w:r>
    </w:p>
    <w:p w14:paraId="6822F0B0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F78747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</w:p>
    <w:p w14:paraId="6B19D67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IsSbrSettingAvail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945AB7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numOutputChannels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0D0917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sampleRateInput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C6A08E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sampleRateCore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AE565DB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D8162C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47B6DBB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AdjustSbrSettings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D188FA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bitRate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24C5AD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6454A57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fsCore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B419E7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transFac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F69BB57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standardBitrate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644A63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72AA3D63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UWord32</w:t>
      </w:r>
    </w:p>
    <w:p w14:paraId="0801E6E5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InitializeSbrDefaults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config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C039045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FC27FEF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*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3B2B7A3" w14:textId="77777777" w:rsidR="00AA496E" w:rsidRPr="00AA496E" w:rsidRDefault="00AA496E" w:rsidP="00AA496E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br/>
      </w:r>
    </w:p>
    <w:p w14:paraId="1A3BAA7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</w:p>
    <w:p w14:paraId="7E06ED7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EnvOpen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hEnvEncoder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AD1F44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sbrConfigurationPtr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params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396460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coreBandWith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/**&lt; encoder (lowband) bandwith in Hz */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</w:t>
      </w:r>
    </w:p>
    <w:p w14:paraId="07085CF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); </w:t>
      </w:r>
    </w:p>
    <w:p w14:paraId="66E3704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E5854D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5DBBF3F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EnvClose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hEnvEnc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E8BB449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0900EAB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</w:p>
    <w:p w14:paraId="518F67CC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SbrGetXOverFreq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hEnv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58DE75D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xoverFreq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);</w:t>
      </w:r>
    </w:p>
    <w:p w14:paraId="2FF17DA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E6D4EB8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</w:p>
    <w:p w14:paraId="2271E2C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lastRenderedPageBreak/>
        <w:t>SbrGetStopFreqRaw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hEnv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614CDE6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72BA47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</w:p>
    <w:p w14:paraId="1051D7CE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DCDCAA"/>
          <w:sz w:val="18"/>
          <w:szCs w:val="18"/>
          <w:lang w:val="en-DE" w:eastAsia="en-GB"/>
        </w:rPr>
        <w:t>EnvEncodeFrame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HANDLE_SBR_ENCODER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hEnvEncoder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ED0BA80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samples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AA496E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/*!&lt; time samples, always interleaved  */</w:t>
      </w:r>
    </w:p>
    <w:p w14:paraId="188F90F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pCoreBuffer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6B97D71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timeInStride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50E41D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numAncBytes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F010DF4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AA496E">
        <w:rPr>
          <w:rFonts w:ascii="Menlo" w:hAnsi="Menlo" w:cs="Menlo"/>
          <w:color w:val="4EC9B0"/>
          <w:sz w:val="18"/>
          <w:szCs w:val="18"/>
          <w:lang w:val="en-DE" w:eastAsia="en-GB"/>
        </w:rPr>
        <w:t>UWord8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AA496E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AA496E">
        <w:rPr>
          <w:rFonts w:ascii="Menlo" w:hAnsi="Menlo" w:cs="Menlo"/>
          <w:color w:val="9CDCFE"/>
          <w:sz w:val="18"/>
          <w:szCs w:val="18"/>
          <w:lang w:val="en-DE" w:eastAsia="en-GB"/>
        </w:rPr>
        <w:t>ancData</w:t>
      </w:r>
      <w:r w:rsidRPr="00AA496E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5681279A" w14:textId="77777777" w:rsidR="00AA496E" w:rsidRPr="00AA496E" w:rsidRDefault="00AA496E" w:rsidP="00AA496E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EF51118" w14:textId="77777777" w:rsidR="00AA496E" w:rsidRDefault="00AA496E" w:rsidP="00313B90">
      <w:pPr>
        <w:rPr>
          <w:lang w:val="en-DE"/>
        </w:rPr>
      </w:pPr>
    </w:p>
    <w:p w14:paraId="4D48B9B1" w14:textId="74E86707" w:rsidR="00B3017C" w:rsidRDefault="008B489D" w:rsidP="00B11F5A">
      <w:pPr>
        <w:pStyle w:val="Heading5"/>
        <w:rPr>
          <w:lang w:val="en-DE"/>
        </w:rPr>
      </w:pPr>
      <w:r>
        <w:rPr>
          <w:lang w:val="en-DE"/>
        </w:rPr>
        <w:t xml:space="preserve">4.2.5.1.3 </w:t>
      </w:r>
      <w:r w:rsidR="00B3017C">
        <w:rPr>
          <w:lang w:val="en-DE"/>
        </w:rPr>
        <w:t>Resample (downsample_FIR.h)</w:t>
      </w:r>
    </w:p>
    <w:p w14:paraId="1AA45F7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BUFFER_SIZE_2_1  </w:t>
      </w:r>
      <w:r w:rsidRPr="00B3017C">
        <w:rPr>
          <w:rFonts w:ascii="Menlo" w:hAnsi="Menlo" w:cs="Menlo"/>
          <w:color w:val="B5CEA8"/>
          <w:sz w:val="18"/>
          <w:szCs w:val="18"/>
          <w:lang w:val="en-DE" w:eastAsia="en-GB"/>
        </w:rPr>
        <w:t>64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</w:t>
      </w:r>
    </w:p>
    <w:p w14:paraId="2EEE6DE9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BUFFER_SIZE_3_2 </w:t>
      </w:r>
      <w:r w:rsidRPr="00B3017C">
        <w:rPr>
          <w:rFonts w:ascii="Menlo" w:hAnsi="Menlo" w:cs="Menlo"/>
          <w:color w:val="B5CEA8"/>
          <w:sz w:val="18"/>
          <w:szCs w:val="18"/>
          <w:lang w:val="en-DE" w:eastAsia="en-GB"/>
        </w:rPr>
        <w:t>128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</w:t>
      </w:r>
    </w:p>
    <w:p w14:paraId="0BFB40CA" w14:textId="77777777" w:rsidR="00B3017C" w:rsidRPr="00B3017C" w:rsidRDefault="00B3017C" w:rsidP="00B3017C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0F14140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0261131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6126F15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coeffFIR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/*! pointer to filter coeffs */</w:t>
      </w:r>
    </w:p>
    <w:p w14:paraId="2E064E9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noOffCoeffs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 number of filter coeffs */</w:t>
      </w:r>
    </w:p>
    <w:p w14:paraId="43028EA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delayLine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BUFFER_SIZE_2_1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/*! ringbuffer 1 input delay line */</w:t>
      </w:r>
    </w:p>
    <w:p w14:paraId="5426E67E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FIR_FILTER_2_1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3656376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3A59118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51BBF67F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32EC497E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const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coeffFIR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/*! pointer to filter coeffs */</w:t>
      </w:r>
    </w:p>
    <w:p w14:paraId="2DCC3B1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noOffCoeffs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 number of filter coeffs */</w:t>
      </w:r>
    </w:p>
    <w:p w14:paraId="0F02E248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delayLine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BUFFER_SIZE_3_2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/*! ringbuffer 1 input delay line */</w:t>
      </w:r>
    </w:p>
    <w:p w14:paraId="7CAF953B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FIR_FILTER_3_2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76FCF7A9" w14:textId="77777777" w:rsidR="00B3017C" w:rsidRPr="00B3017C" w:rsidRDefault="00B3017C" w:rsidP="00B3017C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1B5F89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1D0DBB5A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32D93C05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FIR_FILTER_2_1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firFilter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/*! fir filter instance */</w:t>
      </w:r>
    </w:p>
    <w:p w14:paraId="52E05AD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/*! input fs            */</w:t>
      </w:r>
    </w:p>
    <w:p w14:paraId="040AC254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 output fs           */</w:t>
      </w:r>
    </w:p>
    <w:p w14:paraId="2BCDD58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delay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 delay input vs. output in samples */</w:t>
      </w:r>
    </w:p>
    <w:p w14:paraId="12855AB0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20F4BFB9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86BCF0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0AF15F6A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68E6174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FIR_FILTER_3_2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firFilter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/*! fir filter instance */</w:t>
      </w:r>
    </w:p>
    <w:p w14:paraId="5E17303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/*! input fs            */</w:t>
      </w:r>
    </w:p>
    <w:p w14:paraId="3AA0B340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 output fs           */</w:t>
      </w:r>
    </w:p>
    <w:p w14:paraId="420963D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delay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 delay input vs. output in samples */</w:t>
      </w:r>
    </w:p>
    <w:p w14:paraId="7D48BEF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}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AD22373" w14:textId="77777777" w:rsidR="00B3017C" w:rsidRPr="00B3017C" w:rsidRDefault="00B3017C" w:rsidP="00B3017C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AA6F56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InitResampler_firDown2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122054C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/*!&lt; Input Sampling frequency */</w:t>
      </w:r>
    </w:p>
    <w:p w14:paraId="7D61BF5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/*!&lt; Output Sampling frequency */</w:t>
      </w:r>
    </w:p>
    <w:p w14:paraId="29F582E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AAAE6B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InitResampler_firDown3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19614FA0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/*!&lt; Input Sampling frequency */</w:t>
      </w:r>
    </w:p>
    <w:p w14:paraId="4538647F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/*!&lt; Output Sampling frequency */</w:t>
      </w:r>
    </w:p>
    <w:p w14:paraId="1F743EE5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99D9A1A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InitResampler_firUp2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3E2DB92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/*!&lt; Input Sampling frequency */</w:t>
      </w:r>
    </w:p>
    <w:p w14:paraId="7B24E19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/*!&lt; Output Sampling frequency */</w:t>
      </w:r>
    </w:p>
    <w:p w14:paraId="50F012B6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50A9F5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InitResampler_firDown32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ReSampler_firUp2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pointer to downsampler instance */</w:t>
      </w:r>
    </w:p>
    <w:p w14:paraId="238EC00B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ReSampler_firDown3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366A22C4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fIn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/*!&lt; Input Sampling frequency */</w:t>
      </w:r>
    </w:p>
    <w:p w14:paraId="20C47898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Word32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fOut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/*!&lt; Output Sampling frequency */</w:t>
      </w:r>
    </w:p>
    <w:p w14:paraId="2C532C52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DD81C1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Resample_firDown2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36BB1B3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/*!&lt; pointer to input samples */</w:t>
      </w:r>
    </w:p>
    <w:p w14:paraId="4310CE6C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number  of input samples  */</w:t>
      </w:r>
    </w:p>
    <w:p w14:paraId="76CBE836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inStride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increment of input samples */</w:t>
      </w:r>
    </w:p>
    <w:p w14:paraId="07985DC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/*!&lt; pointer to output samples */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7B53307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/*!&lt; pointer to number of output samples */</w:t>
      </w:r>
    </w:p>
    <w:p w14:paraId="4176A7B5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outStride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increment of output samples */</w:t>
      </w:r>
    </w:p>
    <w:p w14:paraId="000CB53B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);            </w:t>
      </w:r>
    </w:p>
    <w:p w14:paraId="0291502F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BBDD3F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Resample_firUp2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5C78CD3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/*!&lt; pointer to input samples */</w:t>
      </w:r>
    </w:p>
    <w:p w14:paraId="21667B29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/*!&lt; number  of input samples  */</w:t>
      </w:r>
    </w:p>
    <w:p w14:paraId="738F958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inStride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increment of input samples */</w:t>
      </w:r>
    </w:p>
    <w:p w14:paraId="666860BD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/*!&lt; pointer to output samples */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4D5426E0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/*!&lt; pointer tp number of output samples */</w:t>
      </w:r>
    </w:p>
    <w:p w14:paraId="30642EA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outStride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/*!&lt; increment of output samples */</w:t>
      </w:r>
    </w:p>
    <w:p w14:paraId="0E5E76E4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);</w:t>
      </w:r>
    </w:p>
    <w:p w14:paraId="5903C179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022251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Word32 </w:t>
      </w:r>
      <w:r w:rsidRPr="00B3017C">
        <w:rPr>
          <w:rFonts w:ascii="Menlo" w:hAnsi="Menlo" w:cs="Menlo"/>
          <w:color w:val="DCDCAA"/>
          <w:sz w:val="18"/>
          <w:szCs w:val="18"/>
          <w:lang w:val="en-DE" w:eastAsia="en-GB"/>
        </w:rPr>
        <w:t>Resample_firDown32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RESAMPLER_FIR_2_1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ReSampler_firUp2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pointer to downsampler instance */</w:t>
      </w:r>
    </w:p>
    <w:p w14:paraId="38F58693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B3017C">
        <w:rPr>
          <w:rFonts w:ascii="Menlo" w:hAnsi="Menlo" w:cs="Menlo"/>
          <w:color w:val="4EC9B0"/>
          <w:sz w:val="18"/>
          <w:szCs w:val="18"/>
          <w:lang w:val="en-DE" w:eastAsia="en-GB"/>
        </w:rPr>
        <w:t>RESAMPLER_FIR_3_2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ReSampler_firDown3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pointer to downsampler instance */</w:t>
      </w:r>
    </w:p>
    <w:p w14:paraId="3E38771E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/*!&lt; pointer to input samples */</w:t>
      </w:r>
    </w:p>
    <w:p w14:paraId="173E873A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numInSamples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/*!&lt; number  of input samples  */</w:t>
      </w:r>
    </w:p>
    <w:p w14:paraId="54D680EE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inStride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/*!&lt; increment of input samples */</w:t>
      </w:r>
    </w:p>
    <w:p w14:paraId="441D0187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/*!&lt; pointer to output samples */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</w:p>
    <w:p w14:paraId="27D0746E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numOutSamples</w:t>
      </w: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/*!&lt; pointer tp number of output samples */</w:t>
      </w:r>
    </w:p>
    <w:p w14:paraId="030F7861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Word16 </w:t>
      </w:r>
      <w:r w:rsidRPr="00B3017C">
        <w:rPr>
          <w:rFonts w:ascii="Menlo" w:hAnsi="Menlo" w:cs="Menlo"/>
          <w:color w:val="9CDCFE"/>
          <w:sz w:val="18"/>
          <w:szCs w:val="18"/>
          <w:lang w:val="en-DE" w:eastAsia="en-GB"/>
        </w:rPr>
        <w:t>outStride</w:t>
      </w:r>
      <w:r w:rsidRPr="00B3017C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/*!&lt; increment of output samples */</w:t>
      </w:r>
    </w:p>
    <w:p w14:paraId="0389E19B" w14:textId="77777777" w:rsidR="00B3017C" w:rsidRPr="00B3017C" w:rsidRDefault="00B3017C" w:rsidP="00B3017C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3017C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);</w:t>
      </w:r>
    </w:p>
    <w:p w14:paraId="49924CB3" w14:textId="77777777" w:rsidR="00B3017C" w:rsidRPr="001508DF" w:rsidRDefault="00B3017C" w:rsidP="00313B90">
      <w:pPr>
        <w:rPr>
          <w:lang w:val="en-DE"/>
        </w:rPr>
      </w:pPr>
    </w:p>
    <w:p w14:paraId="162766B8" w14:textId="5CC816B4" w:rsidR="008D7D64" w:rsidRPr="005919AD" w:rsidRDefault="008B489D" w:rsidP="00B11F5A">
      <w:pPr>
        <w:pStyle w:val="Heading5"/>
        <w:rPr>
          <w:lang w:val="en-DE"/>
        </w:rPr>
      </w:pPr>
      <w:r w:rsidRPr="005919AD">
        <w:rPr>
          <w:lang w:val="en-DE"/>
        </w:rPr>
        <w:t xml:space="preserve">4.2.5.1.4 </w:t>
      </w:r>
      <w:r w:rsidR="0071707F" w:rsidRPr="005919AD">
        <w:rPr>
          <w:lang w:val="en-DE"/>
        </w:rPr>
        <w:t>AAC Decoder (aacdecoder.h)</w:t>
      </w:r>
    </w:p>
    <w:p w14:paraId="37E992B9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{</w:t>
      </w:r>
    </w:p>
    <w:p w14:paraId="16AE8260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AAC_DEC_OK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D4D4D4"/>
          <w:sz w:val="18"/>
          <w:szCs w:val="18"/>
          <w:lang w:val="en-DE" w:eastAsia="en-GB"/>
        </w:rPr>
        <w:t>=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B5CEA8"/>
          <w:sz w:val="18"/>
          <w:szCs w:val="18"/>
          <w:lang w:val="en-DE" w:eastAsia="en-GB"/>
        </w:rPr>
        <w:t>0x0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FCC6C13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AAC_DEC_UNSUPPORTED_FORMAT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05AEE85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AAC_DEC_DECODE_FRAME_ERROR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B7D2115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AAC_DEC_INVALID_CODE_BOOK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A6B0861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AAC_DEC_UNSUPPORTED_WINOW_SHAPE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72D64B4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AAC_DEC_PREDICTION_NOT_SUPPORTED_IN_LC_AAC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37D23B6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AAC_DEC_UNIMPLEMENTED_CCE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2CFBA2F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AAC_DEC_UNIMPLEMENTED_PCE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6267856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AAC_DEC_UNIMPLEMENTED_LFE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CE35E38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AAC_DEC_UNIMPLEMENTED_GAIN_CONTROL_DATA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9A28886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AAC_DEC_OVERWRITE_BITS_IN_INPUT_BUFFER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B5C5206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AAC_DEC_CANNOT_REACH_BUFFER_FULLNESS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FC385C0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AAC_DEC_TNS_RANGE_ERROR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AEEDADC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6235CD">
        <w:rPr>
          <w:rFonts w:ascii="Menlo" w:hAnsi="Menlo" w:cs="Menlo"/>
          <w:color w:val="4FC1FF"/>
          <w:sz w:val="18"/>
          <w:szCs w:val="18"/>
          <w:lang w:val="en-DE" w:eastAsia="en-GB"/>
        </w:rPr>
        <w:t>AAC_DEC_TNS_ORDER_ERROR</w:t>
      </w:r>
    </w:p>
    <w:p w14:paraId="184F0809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2AF3FA24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AAC_DEC_STATUS;</w:t>
      </w:r>
    </w:p>
    <w:p w14:paraId="6CD00BBF" w14:textId="77777777" w:rsidR="006235CD" w:rsidRPr="006235CD" w:rsidRDefault="006235CD" w:rsidP="006235CD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45F81F8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AAC_DECODER_INSTANCE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*AACDECODER;</w:t>
      </w:r>
    </w:p>
    <w:p w14:paraId="5F09CA01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5976A13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 FRAME_SIZE </w:t>
      </w:r>
      <w:r w:rsidRPr="006235CD">
        <w:rPr>
          <w:rFonts w:ascii="Menlo" w:hAnsi="Menlo" w:cs="Menlo"/>
          <w:color w:val="B5CEA8"/>
          <w:sz w:val="18"/>
          <w:szCs w:val="18"/>
          <w:lang w:val="en-DE" w:eastAsia="en-GB"/>
        </w:rPr>
        <w:t>1024</w:t>
      </w:r>
    </w:p>
    <w:p w14:paraId="6CCD08FB" w14:textId="77777777" w:rsidR="006235CD" w:rsidRPr="006235CD" w:rsidRDefault="006235CD" w:rsidP="006235CD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0DE7A3A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6A9955"/>
          <w:sz w:val="18"/>
          <w:szCs w:val="18"/>
          <w:lang w:val="en-DE" w:eastAsia="en-GB"/>
        </w:rPr>
        <w:t>/* initialization of aac decoder */</w:t>
      </w:r>
    </w:p>
    <w:p w14:paraId="4203ABE8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AACDECODER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DCDCAA"/>
          <w:sz w:val="18"/>
          <w:szCs w:val="18"/>
          <w:lang w:val="en-DE" w:eastAsia="en-GB"/>
        </w:rPr>
        <w:t>CAacDecoderOpen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HANDLE_BIT_BUF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hBitBufCore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1E6BCE6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SBRBITSTREAM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streamSbr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BE98053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samplingRate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7ECAF8B" w14:textId="77777777" w:rsidR="006235CD" w:rsidRPr="006235CD" w:rsidRDefault="006235CD" w:rsidP="006235CD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E17349A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6A9955"/>
          <w:sz w:val="18"/>
          <w:szCs w:val="18"/>
          <w:lang w:val="en-DE" w:eastAsia="en-GB"/>
        </w:rPr>
        <w:t>/* aac decoder */</w:t>
      </w:r>
    </w:p>
    <w:p w14:paraId="2B49A7E7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DCDCAA"/>
          <w:sz w:val="18"/>
          <w:szCs w:val="18"/>
          <w:lang w:val="en-DE" w:eastAsia="en-GB"/>
        </w:rPr>
        <w:t>CAacDecoder_DecodeFrame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AACDECODER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aacDecoderInstance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3BB05FC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frameSize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8E16FCE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B8B3B2D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Word8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channelMode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76A2B9B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F178F55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6235CD">
        <w:rPr>
          <w:rFonts w:ascii="Menlo" w:hAnsi="Menlo" w:cs="Menlo"/>
          <w:color w:val="569CD6"/>
          <w:sz w:val="18"/>
          <w:szCs w:val="18"/>
          <w:lang w:val="en-DE" w:eastAsia="en-GB"/>
        </w:rPr>
        <w:t>*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timeData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5E2884C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</w:t>
      </w:r>
      <w:r w:rsidRPr="006235CD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</w:t>
      </w:r>
      <w:r w:rsidRPr="006235CD">
        <w:rPr>
          <w:rFonts w:ascii="Menlo" w:hAnsi="Menlo" w:cs="Menlo"/>
          <w:color w:val="9CDCFE"/>
          <w:sz w:val="18"/>
          <w:szCs w:val="18"/>
          <w:lang w:val="en-DE" w:eastAsia="en-GB"/>
        </w:rPr>
        <w:t>frameOK</w:t>
      </w:r>
    </w:p>
    <w:p w14:paraId="4E938BF9" w14:textId="77777777" w:rsidR="006235CD" w:rsidRPr="006235CD" w:rsidRDefault="006235CD" w:rsidP="006235CD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6235CD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4BE208EF" w14:textId="77777777" w:rsidR="006235CD" w:rsidRPr="008B489D" w:rsidRDefault="006235CD" w:rsidP="00313B90">
      <w:pPr>
        <w:rPr>
          <w:lang w:val="en-US"/>
        </w:rPr>
      </w:pPr>
    </w:p>
    <w:p w14:paraId="23B3A34D" w14:textId="2B9C3AFD" w:rsidR="0071707F" w:rsidRPr="008B489D" w:rsidRDefault="008B489D" w:rsidP="00B11F5A">
      <w:pPr>
        <w:pStyle w:val="Heading5"/>
        <w:rPr>
          <w:lang w:val="en-US"/>
        </w:rPr>
      </w:pPr>
      <w:r w:rsidRPr="008B489D">
        <w:rPr>
          <w:lang w:val="en-US"/>
        </w:rPr>
        <w:t xml:space="preserve">4.2.5.1.5 </w:t>
      </w:r>
      <w:r w:rsidR="0071707F" w:rsidRPr="008B489D">
        <w:rPr>
          <w:lang w:val="en-US"/>
        </w:rPr>
        <w:t>SBR Decoder (sbrdecoder.h)</w:t>
      </w:r>
    </w:p>
    <w:p w14:paraId="390B18E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SBR_EXTENSION    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13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1101 */</w:t>
      </w:r>
    </w:p>
    <w:p w14:paraId="79C7A4A4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SBR_EXTENSION_CRC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14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1110 */</w:t>
      </w:r>
    </w:p>
    <w:p w14:paraId="7B042D66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A4E8BA0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MAXNRELEMENTS     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624F76C7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MAXNRSBRCHANNELS  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1D8CA196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MAXSBRBYTES     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269</w:t>
      </w:r>
    </w:p>
    <w:p w14:paraId="371FC38C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89D9358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SBRDEC_OK              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0</w:t>
      </w:r>
    </w:p>
    <w:p w14:paraId="302A8DBB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B8C14F3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enum</w:t>
      </w:r>
    </w:p>
    <w:p w14:paraId="780C9C32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16D115FD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SBR_ID_SCE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=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B5CEA8"/>
          <w:sz w:val="18"/>
          <w:szCs w:val="18"/>
          <w:lang w:val="en-DE" w:eastAsia="en-GB"/>
        </w:rPr>
        <w:t>0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E454D12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SBR_ID_CPE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3AA9449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SBR_ID_CCE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207B22C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SBR_ID_LCS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C4B335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SBR_ID_LFE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BFDD6C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SBR_ID_DSE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425EE15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SBR_ID_PCE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E2B6848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SBR_ID_FIL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524C6507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FC1FF"/>
          <w:sz w:val="18"/>
          <w:szCs w:val="18"/>
          <w:lang w:val="en-DE" w:eastAsia="en-GB"/>
        </w:rPr>
        <w:t>SBR_ID_END</w:t>
      </w:r>
    </w:p>
    <w:p w14:paraId="57CC9356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5E3D2341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SBR_ELEMENT_ID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6A7E6CB9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0F1DD591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0696E5C9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65F9F5C8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elementID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/*!&lt; ID_SCE (mono) or ID_CPE (stereo) */</w:t>
      </w:r>
    </w:p>
    <w:p w14:paraId="4156E87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extensionType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/*!&lt; e.g. SBR_EXTENSION or SBR_EXTENSION_MPEG */</w:t>
      </w:r>
    </w:p>
    <w:p w14:paraId="3E215C99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sizePayload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/*!&lt; length of data */</w:t>
      </w:r>
    </w:p>
    <w:p w14:paraId="20EA2FF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Word8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pData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/*!&lt; Pointer to actual data */</w:t>
      </w:r>
    </w:p>
    <w:p w14:paraId="533F4DDB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3E9AA1B3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SBR_ELEMENT_STREAM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4D3A3362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4CD20AE5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</w:p>
    <w:p w14:paraId="30F8DA4B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{</w:t>
      </w:r>
    </w:p>
    <w:p w14:paraId="55DB46B0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nrElements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  <w:r w:rsidRPr="0059239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                    /*!&lt; Number of valid SBR streams */</w:t>
      </w:r>
    </w:p>
    <w:p w14:paraId="5833A6CD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SBR_ELEMENT_STREAM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sbrElement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[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MAXNRELEMENTS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];</w:t>
      </w:r>
    </w:p>
    <w:p w14:paraId="5092F0A5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}</w:t>
      </w:r>
    </w:p>
    <w:p w14:paraId="3026D28B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SBRBITSTREAM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C67E7D9" w14:textId="77777777" w:rsidR="00592398" w:rsidRPr="00592398" w:rsidRDefault="00592398" w:rsidP="00592398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936695E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typedef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569CD6"/>
          <w:sz w:val="18"/>
          <w:szCs w:val="18"/>
          <w:lang w:val="en-DE" w:eastAsia="en-GB"/>
        </w:rPr>
        <w:t>struct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SBR_DECODER_INSTANCE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SBRDECODER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;</w:t>
      </w:r>
    </w:p>
    <w:p w14:paraId="57750673" w14:textId="77777777" w:rsidR="00592398" w:rsidRPr="00592398" w:rsidRDefault="00592398" w:rsidP="00592398">
      <w:pPr>
        <w:shd w:val="clear" w:color="auto" w:fill="1F1F1F"/>
        <w:spacing w:after="24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F8558AC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lastRenderedPageBreak/>
        <w:t>SBRDECODER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DCDCAA"/>
          <w:sz w:val="18"/>
          <w:szCs w:val="18"/>
          <w:lang w:val="en-DE" w:eastAsia="en-GB"/>
        </w:rPr>
        <w:t>openSBR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Word32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sampleRate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samplesPerFrame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bDownSample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bApplyQmfLp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) ;</w:t>
      </w:r>
    </w:p>
    <w:p w14:paraId="79A791BA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C8E8535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DCDCAA"/>
          <w:sz w:val="18"/>
          <w:szCs w:val="18"/>
          <w:lang w:val="en-DE" w:eastAsia="en-GB"/>
        </w:rPr>
        <w:t>applySBR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(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SBRDECODER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self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29906A9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SBRBITSTREAM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Bitstr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3A17B60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TimeData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50706FE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</w:t>
      </w:r>
      <w:r w:rsidRPr="0059239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numChannels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49A3EE27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frameOK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0F42AA1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bDownSample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21441E0" w14:textId="77777777" w:rsidR="00592398" w:rsidRPr="00592398" w:rsidRDefault="00592398" w:rsidP="0059239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</w:t>
      </w:r>
      <w:r w:rsidRPr="00592398">
        <w:rPr>
          <w:rFonts w:ascii="Menlo" w:hAnsi="Menlo" w:cs="Menlo"/>
          <w:color w:val="4EC9B0"/>
          <w:sz w:val="18"/>
          <w:szCs w:val="18"/>
          <w:lang w:val="en-DE" w:eastAsia="en-GB"/>
        </w:rPr>
        <w:t>Flag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</w:t>
      </w:r>
      <w:r w:rsidRPr="00592398">
        <w:rPr>
          <w:rFonts w:ascii="Menlo" w:hAnsi="Menlo" w:cs="Menlo"/>
          <w:color w:val="9CDCFE"/>
          <w:sz w:val="18"/>
          <w:szCs w:val="18"/>
          <w:lang w:val="en-DE" w:eastAsia="en-GB"/>
        </w:rPr>
        <w:t>bBitstreamDownMix</w:t>
      </w:r>
      <w:r w:rsidRPr="00592398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2C51291" w14:textId="77777777" w:rsidR="00592398" w:rsidRPr="00166D72" w:rsidRDefault="00592398" w:rsidP="00313B90">
      <w:pPr>
        <w:rPr>
          <w:lang w:val="en-US"/>
        </w:rPr>
      </w:pPr>
    </w:p>
    <w:p w14:paraId="6CD9C00D" w14:textId="636CFEC1" w:rsidR="000A5B61" w:rsidRDefault="00166D72" w:rsidP="00324399">
      <w:pPr>
        <w:pStyle w:val="Heading3"/>
      </w:pPr>
      <w:r>
        <w:t xml:space="preserve">4.2.6 </w:t>
      </w:r>
      <w:r w:rsidR="000A5B61">
        <w:t>AMR-WB+</w:t>
      </w:r>
    </w:p>
    <w:p w14:paraId="1FA4DDB3" w14:textId="588B243B" w:rsidR="00745172" w:rsidRDefault="00166D72" w:rsidP="00324399">
      <w:pPr>
        <w:pStyle w:val="Heading4"/>
      </w:pPr>
      <w:r>
        <w:t xml:space="preserve">4.2.6.1 AMR-WB+ Fixed-Point (TS </w:t>
      </w:r>
      <w:r w:rsidR="00745172">
        <w:t>26.273</w:t>
      </w:r>
      <w:r>
        <w:t>)</w:t>
      </w:r>
    </w:p>
    <w:p w14:paraId="5CC7A9DD" w14:textId="1FC1BF28" w:rsidR="00745172" w:rsidRDefault="00166D72" w:rsidP="00324399">
      <w:pPr>
        <w:pStyle w:val="Heading5"/>
      </w:pPr>
      <w:r>
        <w:t>4.2.6.</w:t>
      </w:r>
      <w:r w:rsidR="0080493D">
        <w:t xml:space="preserve">1.1 </w:t>
      </w:r>
      <w:r w:rsidR="00745172">
        <w:t>Encoder</w:t>
      </w:r>
      <w:r w:rsidR="0046603A">
        <w:t xml:space="preserve"> (enc_if_fx.h)</w:t>
      </w:r>
    </w:p>
    <w:p w14:paraId="7F44ABDF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L_FRAME16k 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320</w:t>
      </w:r>
      <w:r w:rsidRPr="00BB77E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Frame size at 16kHz  */</w:t>
      </w:r>
    </w:p>
    <w:p w14:paraId="08827F94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NB_SERIAL_MAX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61</w:t>
      </w:r>
      <w:r w:rsidRPr="00BB77E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max serial size      */</w:t>
      </w:r>
    </w:p>
    <w:p w14:paraId="11650418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B5AD074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E_IF_encode_fx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mode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speech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5FBD3C6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UWord8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serial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dtx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78F8207A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E_IF_init_fx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202E872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E_IF_exit_fx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state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49C4E7C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B7BA232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E_IF_encode_first_fx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speech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75C3E500" w14:textId="77777777" w:rsidR="00BB77E5" w:rsidRPr="00BB77E5" w:rsidRDefault="00BB77E5" w:rsidP="00BB77E5">
      <w:pPr>
        <w:rPr>
          <w:lang w:val="en-DE"/>
        </w:rPr>
      </w:pPr>
    </w:p>
    <w:p w14:paraId="2C9A9506" w14:textId="562DAD09" w:rsidR="00745172" w:rsidRDefault="0080493D" w:rsidP="00324399">
      <w:pPr>
        <w:pStyle w:val="Heading5"/>
      </w:pPr>
      <w:r>
        <w:t xml:space="preserve">4.2.6.1.2 </w:t>
      </w:r>
      <w:r w:rsidR="00745172">
        <w:t xml:space="preserve">Decoder </w:t>
      </w:r>
      <w:r w:rsidR="0046603A">
        <w:t>(dec_if_fx.h)</w:t>
      </w:r>
    </w:p>
    <w:p w14:paraId="203AD1C3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NB_SERIAL_MAX 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61</w:t>
      </w:r>
      <w:r w:rsidRPr="00BB77E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max serial size      */</w:t>
      </w:r>
    </w:p>
    <w:p w14:paraId="0B8DEA8D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L_FRAME16k    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320</w:t>
      </w:r>
      <w:r w:rsidRPr="00BB77E5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Frame size at 16kHz  */</w:t>
      </w:r>
    </w:p>
    <w:p w14:paraId="5E6BEC5A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6D571D52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_good_frame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0</w:t>
      </w:r>
    </w:p>
    <w:p w14:paraId="420CD0D2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_bad_frame 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1</w:t>
      </w:r>
    </w:p>
    <w:p w14:paraId="00B3CFB3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_lost_frame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2</w:t>
      </w:r>
    </w:p>
    <w:p w14:paraId="0D33BD7A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C586C0"/>
          <w:sz w:val="18"/>
          <w:szCs w:val="18"/>
          <w:lang w:val="en-DE" w:eastAsia="en-GB"/>
        </w:rPr>
        <w:t>#define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 xml:space="preserve"> _no_frame    </w:t>
      </w:r>
      <w:r w:rsidRPr="00BB77E5">
        <w:rPr>
          <w:rFonts w:ascii="Menlo" w:hAnsi="Menlo" w:cs="Menlo"/>
          <w:color w:val="B5CEA8"/>
          <w:sz w:val="18"/>
          <w:szCs w:val="18"/>
          <w:lang w:val="en-DE" w:eastAsia="en-GB"/>
        </w:rPr>
        <w:t>3</w:t>
      </w:r>
    </w:p>
    <w:p w14:paraId="14F8B4AF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43867DE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D_IF_decode_fx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UWord8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bits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synth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BB77E5">
        <w:rPr>
          <w:rFonts w:ascii="Menlo" w:hAnsi="Menlo" w:cs="Menlo"/>
          <w:color w:val="4EC9B0"/>
          <w:sz w:val="18"/>
          <w:szCs w:val="18"/>
          <w:lang w:val="en-DE" w:eastAsia="en-GB"/>
        </w:rPr>
        <w:t>Word16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bfi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2F57A04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D_IF_init_fx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E56BCCA" w14:textId="77777777" w:rsidR="00BB77E5" w:rsidRPr="00BB77E5" w:rsidRDefault="00BB77E5" w:rsidP="00BB77E5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CDCAA"/>
          <w:sz w:val="18"/>
          <w:szCs w:val="18"/>
          <w:lang w:val="en-DE" w:eastAsia="en-GB"/>
        </w:rPr>
        <w:t>D_IF_exit_fx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BB77E5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BB77E5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BB77E5">
        <w:rPr>
          <w:rFonts w:ascii="Menlo" w:hAnsi="Menlo" w:cs="Menlo"/>
          <w:color w:val="9CDCFE"/>
          <w:sz w:val="18"/>
          <w:szCs w:val="18"/>
          <w:lang w:val="en-DE" w:eastAsia="en-GB"/>
        </w:rPr>
        <w:t>state</w:t>
      </w:r>
      <w:r w:rsidRPr="00BB77E5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0039483D" w14:textId="77777777" w:rsidR="00BB77E5" w:rsidRPr="00BB77E5" w:rsidRDefault="00BB77E5" w:rsidP="00BB77E5">
      <w:pPr>
        <w:rPr>
          <w:lang w:val="en-DE"/>
        </w:rPr>
      </w:pPr>
    </w:p>
    <w:p w14:paraId="09267C07" w14:textId="798B9D9B" w:rsidR="00745172" w:rsidRDefault="00C2684C" w:rsidP="00324399">
      <w:pPr>
        <w:pStyle w:val="Heading4"/>
      </w:pPr>
      <w:r>
        <w:t>4.2.</w:t>
      </w:r>
      <w:r w:rsidR="00E05364">
        <w:t xml:space="preserve">6.2 </w:t>
      </w:r>
      <w:r w:rsidR="0080493D">
        <w:t>AMR-WB</w:t>
      </w:r>
      <w:r>
        <w:t>+</w:t>
      </w:r>
      <w:r w:rsidR="0080493D">
        <w:t xml:space="preserve"> Floating-Point </w:t>
      </w:r>
      <w:r>
        <w:t xml:space="preserve">(TS </w:t>
      </w:r>
      <w:r w:rsidR="00745172">
        <w:t>26.304</w:t>
      </w:r>
      <w:r>
        <w:t>)</w:t>
      </w:r>
    </w:p>
    <w:p w14:paraId="5A2E8641" w14:textId="0E3CE37C" w:rsidR="00745172" w:rsidRDefault="00BB7AA4" w:rsidP="00324399">
      <w:pPr>
        <w:pStyle w:val="Heading5"/>
      </w:pPr>
      <w:r>
        <w:t xml:space="preserve">4.2.6.2.1 </w:t>
      </w:r>
      <w:r w:rsidR="00745172">
        <w:t>Encoder</w:t>
      </w:r>
      <w:r w:rsidR="00473B29">
        <w:t xml:space="preserve"> (proto_func.h)</w:t>
      </w:r>
    </w:p>
    <w:p w14:paraId="6E7C40A7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CDCAA"/>
          <w:sz w:val="18"/>
          <w:szCs w:val="18"/>
          <w:lang w:val="en-DE" w:eastAsia="en-GB"/>
        </w:rPr>
        <w:t>init_coder_amrwb_plus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4251E8">
        <w:rPr>
          <w:rFonts w:ascii="Menlo" w:hAnsi="Menlo" w:cs="Menlo"/>
          <w:color w:val="4EC9B0"/>
          <w:sz w:val="18"/>
          <w:szCs w:val="18"/>
          <w:lang w:val="en-DE" w:eastAsia="en-GB"/>
        </w:rPr>
        <w:t>Coder_State_Plus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num_chan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fscale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use_case_mode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full_reset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2FC92CCC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3C857C3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CDCAA"/>
          <w:sz w:val="18"/>
          <w:szCs w:val="18"/>
          <w:lang w:val="en-DE" w:eastAsia="en-GB"/>
        </w:rPr>
        <w:t>coder_amrwb_plus_stereo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channel_right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 input: used on mono and stereo */</w:t>
      </w:r>
    </w:p>
    <w:p w14:paraId="47DBC2E2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channel_left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input: used on stereo only */</w:t>
      </w:r>
    </w:p>
    <w:p w14:paraId="54D03948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codec_mode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input: AMR-WB+ mode (see cnst.h) */</w:t>
      </w:r>
    </w:p>
    <w:p w14:paraId="53326F8C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input: 80ms frame size */</w:t>
      </w:r>
    </w:p>
    <w:p w14:paraId="50EE3961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serial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output: serial parameters */</w:t>
      </w:r>
    </w:p>
    <w:p w14:paraId="5E1C312D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4EC9B0"/>
          <w:sz w:val="18"/>
          <w:szCs w:val="18"/>
          <w:lang w:val="en-DE" w:eastAsia="en-GB"/>
        </w:rPr>
        <w:t>Coder_State_Plus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i/o : coder memory state */</w:t>
      </w:r>
    </w:p>
    <w:p w14:paraId="7A977D9C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useCaseB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bwe_flag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32kHz NBWE */</w:t>
      </w:r>
    </w:p>
    <w:p w14:paraId="20BAC9F4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StbrMode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38E247EB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5BEDD7A3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CDCAA"/>
          <w:sz w:val="18"/>
          <w:szCs w:val="18"/>
          <w:lang w:val="en-DE" w:eastAsia="en-GB"/>
        </w:rPr>
        <w:t>coder_amrwb_plus_mono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channel_right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input: used on mono and stereo */</w:t>
      </w:r>
    </w:p>
    <w:p w14:paraId="4E767D2D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codec_mode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input: AMR-WB+ mode (see cnst.h) */</w:t>
      </w:r>
    </w:p>
    <w:p w14:paraId="32AD15F1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80ms frame size */</w:t>
      </w:r>
    </w:p>
    <w:p w14:paraId="352F9C49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serial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output: serial parameters */</w:t>
      </w:r>
    </w:p>
    <w:p w14:paraId="7E8B7F46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4251E8">
        <w:rPr>
          <w:rFonts w:ascii="Menlo" w:hAnsi="Menlo" w:cs="Menlo"/>
          <w:color w:val="4EC9B0"/>
          <w:sz w:val="18"/>
          <w:szCs w:val="18"/>
          <w:lang w:val="en-DE" w:eastAsia="en-GB"/>
        </w:rPr>
        <w:t>Coder_State_Plus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i/o : coder memory state */</w:t>
      </w:r>
    </w:p>
    <w:p w14:paraId="489E89B4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useCaseB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bwe_flag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32kHz NBWE */</w:t>
      </w:r>
    </w:p>
    <w:p w14:paraId="0515A02D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);</w:t>
      </w:r>
    </w:p>
    <w:p w14:paraId="29AE9366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29597A9C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CDCAA"/>
          <w:sz w:val="18"/>
          <w:szCs w:val="18"/>
          <w:lang w:val="en-DE" w:eastAsia="en-GB"/>
        </w:rPr>
        <w:t>coder_amrwb_plus_mono_first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channel_right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used on mono and stereo */</w:t>
      </w:r>
    </w:p>
    <w:p w14:paraId="68C1823E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n_channel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1 or 2 (mono/stereo) */</w:t>
      </w:r>
    </w:p>
    <w:p w14:paraId="62AE80FA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input: frame size */</w:t>
      </w:r>
    </w:p>
    <w:p w14:paraId="5B96EBB5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L_next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input: lookahead */</w:t>
      </w:r>
    </w:p>
    <w:p w14:paraId="47DD6661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bwe_flag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for 32kHz NBWE */</w:t>
      </w:r>
    </w:p>
    <w:p w14:paraId="13AD7919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     </w:t>
      </w:r>
      <w:r w:rsidRPr="004251E8">
        <w:rPr>
          <w:rFonts w:ascii="Menlo" w:hAnsi="Menlo" w:cs="Menlo"/>
          <w:color w:val="4EC9B0"/>
          <w:sz w:val="18"/>
          <w:szCs w:val="18"/>
          <w:lang w:val="en-DE" w:eastAsia="en-GB"/>
        </w:rPr>
        <w:t>Coder_State_Plus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i/o : coder memory state */</w:t>
      </w:r>
    </w:p>
    <w:p w14:paraId="010B701B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);</w:t>
      </w:r>
    </w:p>
    <w:p w14:paraId="2ED85BE1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D4996B0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CDCAA"/>
          <w:sz w:val="18"/>
          <w:szCs w:val="18"/>
          <w:lang w:val="en-DE" w:eastAsia="en-GB"/>
        </w:rPr>
        <w:t>coder_amrwb_plus_first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channel_right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input: used on mono and stereo */</w:t>
      </w:r>
    </w:p>
    <w:p w14:paraId="4B26BC02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channel_left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input: used on stereo only */</w:t>
      </w:r>
    </w:p>
    <w:p w14:paraId="280787B2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n_channel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/* input: 1 or 2 (mono/stereo) */</w:t>
      </w:r>
    </w:p>
    <w:p w14:paraId="43ED91E1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input: frame size */</w:t>
      </w:r>
    </w:p>
    <w:p w14:paraId="0C0232E4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L_next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lookahead */</w:t>
      </w:r>
    </w:p>
    <w:p w14:paraId="4B67199D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bwe_flag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/* AriL: for 32kHz NBWE */</w:t>
      </w:r>
    </w:p>
    <w:p w14:paraId="4D4E6C22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  </w:t>
      </w:r>
      <w:r w:rsidRPr="004251E8">
        <w:rPr>
          <w:rFonts w:ascii="Menlo" w:hAnsi="Menlo" w:cs="Menlo"/>
          <w:color w:val="4EC9B0"/>
          <w:sz w:val="18"/>
          <w:szCs w:val="18"/>
          <w:lang w:val="en-DE" w:eastAsia="en-GB"/>
        </w:rPr>
        <w:t>Coder_State_Plus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4251E8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4251E8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i/o : coder memory state */</w:t>
      </w:r>
    </w:p>
    <w:p w14:paraId="549734DC" w14:textId="77777777" w:rsidR="004251E8" w:rsidRPr="004251E8" w:rsidRDefault="004251E8" w:rsidP="004251E8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4251E8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);</w:t>
      </w:r>
    </w:p>
    <w:p w14:paraId="6964E1E8" w14:textId="77777777" w:rsidR="00473B29" w:rsidRPr="00473B29" w:rsidRDefault="00473B29" w:rsidP="00473B29"/>
    <w:p w14:paraId="326317CE" w14:textId="2C0A0CFB" w:rsidR="00745172" w:rsidRDefault="00BB7AA4" w:rsidP="00324399">
      <w:pPr>
        <w:pStyle w:val="Heading5"/>
      </w:pPr>
      <w:r>
        <w:t xml:space="preserve">4.2.6.2.2 </w:t>
      </w:r>
      <w:r w:rsidR="00745172">
        <w:t>Decoder</w:t>
      </w:r>
      <w:r w:rsidR="00D836F0">
        <w:t xml:space="preserve"> (proto_func.h)</w:t>
      </w:r>
    </w:p>
    <w:p w14:paraId="0D446B1D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CDCAA"/>
          <w:sz w:val="18"/>
          <w:szCs w:val="18"/>
          <w:lang w:val="en-DE" w:eastAsia="en-GB"/>
        </w:rPr>
        <w:t>init_decoder_amrwb_plus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836F0">
        <w:rPr>
          <w:rFonts w:ascii="Menlo" w:hAnsi="Menlo" w:cs="Menlo"/>
          <w:color w:val="4EC9B0"/>
          <w:sz w:val="18"/>
          <w:szCs w:val="18"/>
          <w:lang w:val="en-DE" w:eastAsia="en-GB"/>
        </w:rPr>
        <w:t>Decoder_State_Plus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num_chan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fscale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full_reset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4CDE0E6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39399539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CDCAA"/>
          <w:sz w:val="18"/>
          <w:szCs w:val="18"/>
          <w:lang w:val="en-DE" w:eastAsia="en-GB"/>
        </w:rPr>
        <w:t>decoder_amrwb_plus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codec_mode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AMR-WB+ mode (see cnst.h) */</w:t>
      </w:r>
    </w:p>
    <w:p w14:paraId="711E71FD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serial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/* input: serial parameters (4x20ms) */</w:t>
      </w:r>
    </w:p>
    <w:p w14:paraId="3807DF49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bad_frame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   /* input: bfi (bad_frame[4]) */</w:t>
      </w:r>
    </w:p>
    <w:p w14:paraId="210DCE69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/* input: frame size of synthesis */</w:t>
      </w:r>
    </w:p>
    <w:p w14:paraId="29B45249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n_channel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input: 1 or 2 (mono/stereo) */</w:t>
      </w:r>
    </w:p>
    <w:p w14:paraId="05C58095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channel_right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/* (o): used on mono and stereo */</w:t>
      </w:r>
    </w:p>
    <w:p w14:paraId="04E2813D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channel_left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[]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/* (o): used on stereo only */</w:t>
      </w:r>
    </w:p>
    <w:p w14:paraId="0084C1FA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4EC9B0"/>
          <w:sz w:val="18"/>
          <w:szCs w:val="18"/>
          <w:lang w:val="en-DE" w:eastAsia="en-GB"/>
        </w:rPr>
        <w:t>Decoder_State_Plus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  <w:r w:rsidRPr="00D836F0">
        <w:rPr>
          <w:rFonts w:ascii="Menlo" w:hAnsi="Menlo" w:cs="Menlo"/>
          <w:color w:val="6A9955"/>
          <w:sz w:val="18"/>
          <w:szCs w:val="18"/>
          <w:lang w:val="en-DE" w:eastAsia="en-GB"/>
        </w:rPr>
        <w:t xml:space="preserve">     /* i/o : decoder memory state */</w:t>
      </w:r>
    </w:p>
    <w:p w14:paraId="00124BDF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fscale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  </w:t>
      </w:r>
    </w:p>
    <w:p w14:paraId="58F55864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StbrMode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</w:p>
    <w:p w14:paraId="574CEA60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lastRenderedPageBreak/>
        <w:t xml:space="preserve">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mono_dec_stereo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CC843BC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short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upsamp_fscale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69DB5B7C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</w:p>
    <w:p w14:paraId="1F519C3C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void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CDCAA"/>
          <w:sz w:val="18"/>
          <w:szCs w:val="18"/>
          <w:lang w:val="en-DE" w:eastAsia="en-GB"/>
        </w:rPr>
        <w:t>decoder_amrwb_plus_1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(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chan_right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8E36AC3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chan_left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78380D2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mod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AF1EB28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param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DD72276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prm_hf_right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1520D43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prm_hf_left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73D3C20A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nbits_AVQ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DC7FFD5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codec_mode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CAE4E25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bad_frame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65F8AB05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bad_frame_hf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0FC5C6E5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AqLF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316BFE22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synth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17012802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pitch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,</w:t>
      </w:r>
    </w:p>
    <w:p w14:paraId="22689D69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float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pit_gain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4EC9B0"/>
          <w:sz w:val="18"/>
          <w:szCs w:val="18"/>
          <w:lang w:val="en-DE" w:eastAsia="en-GB"/>
        </w:rPr>
        <w:t>Decoder_State_Plus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D4D4D4"/>
          <w:sz w:val="18"/>
          <w:szCs w:val="18"/>
          <w:lang w:val="en-DE" w:eastAsia="en-GB"/>
        </w:rPr>
        <w:t>*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st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n_channel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L_frame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bwe_flag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, </w:t>
      </w:r>
    </w:p>
    <w:p w14:paraId="226B7FF7" w14:textId="77777777" w:rsidR="00D836F0" w:rsidRPr="00D836F0" w:rsidRDefault="00D836F0" w:rsidP="00D836F0">
      <w:pPr>
        <w:shd w:val="clear" w:color="auto" w:fill="1F1F1F"/>
        <w:spacing w:after="0" w:line="270" w:lineRule="atLeast"/>
        <w:rPr>
          <w:rFonts w:ascii="Menlo" w:hAnsi="Menlo" w:cs="Menlo"/>
          <w:color w:val="CCCCCC"/>
          <w:sz w:val="18"/>
          <w:szCs w:val="18"/>
          <w:lang w:val="en-DE" w:eastAsia="en-GB"/>
        </w:rPr>
      </w:pP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                         </w:t>
      </w:r>
      <w:r w:rsidRPr="00D836F0">
        <w:rPr>
          <w:rFonts w:ascii="Menlo" w:hAnsi="Menlo" w:cs="Menlo"/>
          <w:color w:val="569CD6"/>
          <w:sz w:val="18"/>
          <w:szCs w:val="18"/>
          <w:lang w:val="en-DE" w:eastAsia="en-GB"/>
        </w:rPr>
        <w:t>int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 xml:space="preserve"> </w:t>
      </w:r>
      <w:r w:rsidRPr="00D836F0">
        <w:rPr>
          <w:rFonts w:ascii="Menlo" w:hAnsi="Menlo" w:cs="Menlo"/>
          <w:color w:val="9CDCFE"/>
          <w:sz w:val="18"/>
          <w:szCs w:val="18"/>
          <w:lang w:val="en-DE" w:eastAsia="en-GB"/>
        </w:rPr>
        <w:t>mono_dec_stereo</w:t>
      </w:r>
      <w:r w:rsidRPr="00D836F0">
        <w:rPr>
          <w:rFonts w:ascii="Menlo" w:hAnsi="Menlo" w:cs="Menlo"/>
          <w:color w:val="CCCCCC"/>
          <w:sz w:val="18"/>
          <w:szCs w:val="18"/>
          <w:lang w:val="en-DE" w:eastAsia="en-GB"/>
        </w:rPr>
        <w:t>);</w:t>
      </w:r>
    </w:p>
    <w:p w14:paraId="14E318BB" w14:textId="77777777" w:rsidR="00D836F0" w:rsidRPr="00D836F0" w:rsidRDefault="00D836F0" w:rsidP="00D836F0"/>
    <w:p w14:paraId="5D4D186F" w14:textId="60065EAD" w:rsidR="00FF0809" w:rsidRDefault="00FF0809" w:rsidP="00DC0F51">
      <w:pPr>
        <w:pStyle w:val="Heading5"/>
      </w:pPr>
      <w:r>
        <w:t>N</w:t>
      </w:r>
      <w:r w:rsidR="003C0353">
        <w:t>otes:</w:t>
      </w:r>
    </w:p>
    <w:p w14:paraId="64A04C83" w14:textId="3CACFD03" w:rsidR="0091394B" w:rsidRDefault="003C0353" w:rsidP="00BB7AA4">
      <w:r>
        <w:t>- memory leak in example, handle to be allocated before</w:t>
      </w:r>
    </w:p>
    <w:p w14:paraId="6AC37FDF" w14:textId="39602CB1" w:rsidR="0091394B" w:rsidRPr="0091394B" w:rsidRDefault="0091394B" w:rsidP="0091394B">
      <w:r>
        <w:t xml:space="preserve">Identical to </w:t>
      </w:r>
      <w:r w:rsidR="00DC0F51">
        <w:t>26.273</w:t>
      </w:r>
    </w:p>
    <w:p w14:paraId="6A06AA4B" w14:textId="1666B1ED" w:rsidR="000A5B61" w:rsidRDefault="003A708B" w:rsidP="00324399">
      <w:pPr>
        <w:pStyle w:val="Heading3"/>
      </w:pPr>
      <w:r>
        <w:t xml:space="preserve">4.2.7 </w:t>
      </w:r>
      <w:r w:rsidR="000A5B61">
        <w:t>IVAS</w:t>
      </w:r>
    </w:p>
    <w:p w14:paraId="04C0CB71" w14:textId="4E8666C7" w:rsidR="00551303" w:rsidRPr="00551303" w:rsidRDefault="00551303" w:rsidP="00551303">
      <w:r w:rsidRPr="00551303">
        <w:rPr>
          <w:highlight w:val="yellow"/>
        </w:rPr>
        <w:t>tbd</w:t>
      </w:r>
    </w:p>
    <w:sectPr w:rsidR="00551303" w:rsidRPr="0055130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AD28" w14:textId="77777777" w:rsidR="00C90A0E" w:rsidRDefault="00C90A0E">
      <w:r>
        <w:separator/>
      </w:r>
    </w:p>
  </w:endnote>
  <w:endnote w:type="continuationSeparator" w:id="0">
    <w:p w14:paraId="76245420" w14:textId="77777777" w:rsidR="00C90A0E" w:rsidRDefault="00C9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F5C72" w14:textId="77777777" w:rsidR="00C90A0E" w:rsidRDefault="00C90A0E">
      <w:r>
        <w:separator/>
      </w:r>
    </w:p>
  </w:footnote>
  <w:footnote w:type="continuationSeparator" w:id="0">
    <w:p w14:paraId="3A5934A5" w14:textId="77777777" w:rsidR="00C90A0E" w:rsidRDefault="00C90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357E" w14:textId="777EE42A" w:rsidR="000F672E" w:rsidRDefault="000F672E" w:rsidP="000F672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>
      <w:rPr>
        <w:b/>
        <w:noProof/>
        <w:sz w:val="24"/>
      </w:rPr>
      <w:t>1010</w:t>
    </w:r>
  </w:p>
  <w:p w14:paraId="3414EF0D" w14:textId="77777777" w:rsidR="000F672E" w:rsidRDefault="000F672E" w:rsidP="000F672E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Jeju, South Korea, 20 – 24 May 2024</w:t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AC70012"/>
    <w:multiLevelType w:val="hybridMultilevel"/>
    <w:tmpl w:val="E31E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"/>
  </w:num>
  <w:num w:numId="4" w16cid:durableId="905844437">
    <w:abstractNumId w:val="4"/>
  </w:num>
  <w:num w:numId="5" w16cid:durableId="1751778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522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780"/>
    <w:rsid w:val="00082750"/>
    <w:rsid w:val="0008522B"/>
    <w:rsid w:val="000A0786"/>
    <w:rsid w:val="000A5B61"/>
    <w:rsid w:val="000C47C3"/>
    <w:rsid w:val="000C527D"/>
    <w:rsid w:val="000C6CB9"/>
    <w:rsid w:val="000D58AB"/>
    <w:rsid w:val="000D74B8"/>
    <w:rsid w:val="000F672E"/>
    <w:rsid w:val="00133525"/>
    <w:rsid w:val="00143236"/>
    <w:rsid w:val="001508DF"/>
    <w:rsid w:val="00166D72"/>
    <w:rsid w:val="00181DA6"/>
    <w:rsid w:val="001946E7"/>
    <w:rsid w:val="001A02E9"/>
    <w:rsid w:val="001A4C42"/>
    <w:rsid w:val="001A7420"/>
    <w:rsid w:val="001B6637"/>
    <w:rsid w:val="001C21C3"/>
    <w:rsid w:val="001D02C2"/>
    <w:rsid w:val="001E1B15"/>
    <w:rsid w:val="001E2D7F"/>
    <w:rsid w:val="001F0C1D"/>
    <w:rsid w:val="001F1132"/>
    <w:rsid w:val="001F168B"/>
    <w:rsid w:val="00204AFB"/>
    <w:rsid w:val="00210DB3"/>
    <w:rsid w:val="002347A2"/>
    <w:rsid w:val="0025739C"/>
    <w:rsid w:val="002675F0"/>
    <w:rsid w:val="002720C1"/>
    <w:rsid w:val="002729A6"/>
    <w:rsid w:val="002760EE"/>
    <w:rsid w:val="00287D3E"/>
    <w:rsid w:val="002A3503"/>
    <w:rsid w:val="002B6339"/>
    <w:rsid w:val="002E00EE"/>
    <w:rsid w:val="00313B90"/>
    <w:rsid w:val="003172DC"/>
    <w:rsid w:val="00324399"/>
    <w:rsid w:val="003245AF"/>
    <w:rsid w:val="003274EC"/>
    <w:rsid w:val="003407C2"/>
    <w:rsid w:val="0035462D"/>
    <w:rsid w:val="00356555"/>
    <w:rsid w:val="003765B8"/>
    <w:rsid w:val="003A708B"/>
    <w:rsid w:val="003B20A8"/>
    <w:rsid w:val="003C0353"/>
    <w:rsid w:val="003C3971"/>
    <w:rsid w:val="003E76AB"/>
    <w:rsid w:val="003F54B3"/>
    <w:rsid w:val="00423334"/>
    <w:rsid w:val="004251E8"/>
    <w:rsid w:val="004345EC"/>
    <w:rsid w:val="004432FD"/>
    <w:rsid w:val="004616A4"/>
    <w:rsid w:val="00465515"/>
    <w:rsid w:val="0046603A"/>
    <w:rsid w:val="00473B29"/>
    <w:rsid w:val="0049751D"/>
    <w:rsid w:val="004B7241"/>
    <w:rsid w:val="004C30AC"/>
    <w:rsid w:val="004D3578"/>
    <w:rsid w:val="004E213A"/>
    <w:rsid w:val="004F0988"/>
    <w:rsid w:val="004F3340"/>
    <w:rsid w:val="004F58F6"/>
    <w:rsid w:val="0053388B"/>
    <w:rsid w:val="00535773"/>
    <w:rsid w:val="00543E6C"/>
    <w:rsid w:val="00551303"/>
    <w:rsid w:val="00565087"/>
    <w:rsid w:val="00571FE5"/>
    <w:rsid w:val="005919AD"/>
    <w:rsid w:val="00592398"/>
    <w:rsid w:val="00597B11"/>
    <w:rsid w:val="005B351F"/>
    <w:rsid w:val="005C6D51"/>
    <w:rsid w:val="005D00DC"/>
    <w:rsid w:val="005D2076"/>
    <w:rsid w:val="005D2E01"/>
    <w:rsid w:val="005D7526"/>
    <w:rsid w:val="005E2A96"/>
    <w:rsid w:val="005E4BB2"/>
    <w:rsid w:val="005F788A"/>
    <w:rsid w:val="00602AEA"/>
    <w:rsid w:val="00614FDF"/>
    <w:rsid w:val="006235CD"/>
    <w:rsid w:val="0063543D"/>
    <w:rsid w:val="00647114"/>
    <w:rsid w:val="006545F4"/>
    <w:rsid w:val="00666026"/>
    <w:rsid w:val="006912E9"/>
    <w:rsid w:val="006939C8"/>
    <w:rsid w:val="006A323F"/>
    <w:rsid w:val="006A63EF"/>
    <w:rsid w:val="006B30D0"/>
    <w:rsid w:val="006B74F9"/>
    <w:rsid w:val="006C3D95"/>
    <w:rsid w:val="006D20FB"/>
    <w:rsid w:val="006E5C86"/>
    <w:rsid w:val="006F60B7"/>
    <w:rsid w:val="00701116"/>
    <w:rsid w:val="0071174C"/>
    <w:rsid w:val="00713C44"/>
    <w:rsid w:val="0071707F"/>
    <w:rsid w:val="00730B30"/>
    <w:rsid w:val="00734A5B"/>
    <w:rsid w:val="0074026F"/>
    <w:rsid w:val="007429F6"/>
    <w:rsid w:val="00744E76"/>
    <w:rsid w:val="00745172"/>
    <w:rsid w:val="00765EA3"/>
    <w:rsid w:val="00774DA4"/>
    <w:rsid w:val="00781F0F"/>
    <w:rsid w:val="007B600E"/>
    <w:rsid w:val="007F0F4A"/>
    <w:rsid w:val="00800046"/>
    <w:rsid w:val="008028A4"/>
    <w:rsid w:val="0080493D"/>
    <w:rsid w:val="008240A2"/>
    <w:rsid w:val="00830747"/>
    <w:rsid w:val="00840048"/>
    <w:rsid w:val="008768CA"/>
    <w:rsid w:val="00877C59"/>
    <w:rsid w:val="008B4579"/>
    <w:rsid w:val="008B489D"/>
    <w:rsid w:val="008C1B54"/>
    <w:rsid w:val="008C384C"/>
    <w:rsid w:val="008D7D64"/>
    <w:rsid w:val="008E2D68"/>
    <w:rsid w:val="008E4391"/>
    <w:rsid w:val="008E6756"/>
    <w:rsid w:val="0090271F"/>
    <w:rsid w:val="00902E23"/>
    <w:rsid w:val="00904703"/>
    <w:rsid w:val="009114D7"/>
    <w:rsid w:val="0091348E"/>
    <w:rsid w:val="0091394B"/>
    <w:rsid w:val="00916CF2"/>
    <w:rsid w:val="00917CCB"/>
    <w:rsid w:val="00932F85"/>
    <w:rsid w:val="00933FB0"/>
    <w:rsid w:val="00942EC2"/>
    <w:rsid w:val="009B304A"/>
    <w:rsid w:val="009E2860"/>
    <w:rsid w:val="009F37B7"/>
    <w:rsid w:val="00A10F02"/>
    <w:rsid w:val="00A164B4"/>
    <w:rsid w:val="00A26956"/>
    <w:rsid w:val="00A27486"/>
    <w:rsid w:val="00A30466"/>
    <w:rsid w:val="00A53724"/>
    <w:rsid w:val="00A56066"/>
    <w:rsid w:val="00A60F83"/>
    <w:rsid w:val="00A6115C"/>
    <w:rsid w:val="00A70D20"/>
    <w:rsid w:val="00A73129"/>
    <w:rsid w:val="00A82346"/>
    <w:rsid w:val="00A87DC6"/>
    <w:rsid w:val="00A92BA1"/>
    <w:rsid w:val="00A95A32"/>
    <w:rsid w:val="00AA496E"/>
    <w:rsid w:val="00AB4A5D"/>
    <w:rsid w:val="00AC6BC6"/>
    <w:rsid w:val="00AE65E2"/>
    <w:rsid w:val="00AF1460"/>
    <w:rsid w:val="00B0485C"/>
    <w:rsid w:val="00B10AB7"/>
    <w:rsid w:val="00B11F5A"/>
    <w:rsid w:val="00B15449"/>
    <w:rsid w:val="00B3017C"/>
    <w:rsid w:val="00B5411B"/>
    <w:rsid w:val="00B762A1"/>
    <w:rsid w:val="00B80CBB"/>
    <w:rsid w:val="00B82EB8"/>
    <w:rsid w:val="00B86B67"/>
    <w:rsid w:val="00B93086"/>
    <w:rsid w:val="00B94758"/>
    <w:rsid w:val="00BA19ED"/>
    <w:rsid w:val="00BA4A6E"/>
    <w:rsid w:val="00BA4B8D"/>
    <w:rsid w:val="00BB468C"/>
    <w:rsid w:val="00BB77E5"/>
    <w:rsid w:val="00BB7AA4"/>
    <w:rsid w:val="00BC0F7D"/>
    <w:rsid w:val="00BD7D31"/>
    <w:rsid w:val="00BE30E3"/>
    <w:rsid w:val="00BE3255"/>
    <w:rsid w:val="00BF128E"/>
    <w:rsid w:val="00C074DD"/>
    <w:rsid w:val="00C1496A"/>
    <w:rsid w:val="00C2684C"/>
    <w:rsid w:val="00C33079"/>
    <w:rsid w:val="00C45231"/>
    <w:rsid w:val="00C551FF"/>
    <w:rsid w:val="00C72833"/>
    <w:rsid w:val="00C80F1D"/>
    <w:rsid w:val="00C81FF1"/>
    <w:rsid w:val="00C84EB7"/>
    <w:rsid w:val="00C90A0E"/>
    <w:rsid w:val="00C91962"/>
    <w:rsid w:val="00C93F40"/>
    <w:rsid w:val="00CA3D0C"/>
    <w:rsid w:val="00CC1001"/>
    <w:rsid w:val="00CE19D7"/>
    <w:rsid w:val="00D36F92"/>
    <w:rsid w:val="00D57972"/>
    <w:rsid w:val="00D675A9"/>
    <w:rsid w:val="00D738D6"/>
    <w:rsid w:val="00D755EB"/>
    <w:rsid w:val="00D76048"/>
    <w:rsid w:val="00D82E6F"/>
    <w:rsid w:val="00D836F0"/>
    <w:rsid w:val="00D87E00"/>
    <w:rsid w:val="00D9134D"/>
    <w:rsid w:val="00DA7A03"/>
    <w:rsid w:val="00DB1818"/>
    <w:rsid w:val="00DC0F51"/>
    <w:rsid w:val="00DC309B"/>
    <w:rsid w:val="00DC4DA2"/>
    <w:rsid w:val="00DC756C"/>
    <w:rsid w:val="00DD4C17"/>
    <w:rsid w:val="00DD74A5"/>
    <w:rsid w:val="00DE3841"/>
    <w:rsid w:val="00DF2B1F"/>
    <w:rsid w:val="00DF62CD"/>
    <w:rsid w:val="00E05364"/>
    <w:rsid w:val="00E16509"/>
    <w:rsid w:val="00E21C91"/>
    <w:rsid w:val="00E42287"/>
    <w:rsid w:val="00E44582"/>
    <w:rsid w:val="00E51EA1"/>
    <w:rsid w:val="00E72FA3"/>
    <w:rsid w:val="00E77645"/>
    <w:rsid w:val="00EA15B0"/>
    <w:rsid w:val="00EA5EA7"/>
    <w:rsid w:val="00EC4A25"/>
    <w:rsid w:val="00EE4225"/>
    <w:rsid w:val="00EF608C"/>
    <w:rsid w:val="00F025A2"/>
    <w:rsid w:val="00F04712"/>
    <w:rsid w:val="00F1123E"/>
    <w:rsid w:val="00F13360"/>
    <w:rsid w:val="00F22EC7"/>
    <w:rsid w:val="00F325C8"/>
    <w:rsid w:val="00F545F0"/>
    <w:rsid w:val="00F653B8"/>
    <w:rsid w:val="00F9008D"/>
    <w:rsid w:val="00F91186"/>
    <w:rsid w:val="00F974F1"/>
    <w:rsid w:val="00FA1266"/>
    <w:rsid w:val="00FA47F4"/>
    <w:rsid w:val="00FA4A09"/>
    <w:rsid w:val="00FC1192"/>
    <w:rsid w:val="00FF0809"/>
    <w:rsid w:val="00FF3D5E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1">
    <w:name w:val="B1 Char1"/>
    <w:link w:val="B1"/>
    <w:rsid w:val="00E21C91"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10DB3"/>
    <w:pPr>
      <w:spacing w:after="0"/>
      <w:ind w:left="720"/>
      <w:contextualSpacing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210DB3"/>
    <w:rPr>
      <w:rFonts w:eastAsia="MS Mincho"/>
      <w:sz w:val="24"/>
      <w:szCs w:val="24"/>
      <w:lang w:val="en-US" w:eastAsia="en-US"/>
    </w:rPr>
  </w:style>
  <w:style w:type="paragraph" w:customStyle="1" w:styleId="CRCoverPage">
    <w:name w:val="CR Cover Page"/>
    <w:rsid w:val="000F672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7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6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1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9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4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7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3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1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3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9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7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8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9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6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03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8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2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1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7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4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7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2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5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4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3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5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7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7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1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4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6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0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7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2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4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1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5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4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8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7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9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8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9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0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03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2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9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41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1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5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9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6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5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5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4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7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8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4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3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2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9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0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1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9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30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20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7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5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8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8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7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4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6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6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13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8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9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8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0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1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2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9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9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5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2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2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4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4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1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66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6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3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1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0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1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5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8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9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8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0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7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2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4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59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7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6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1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4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3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5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9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1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7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46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8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2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5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1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0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3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0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3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26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0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5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5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8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6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2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6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2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5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7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3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0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4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2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5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3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6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1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83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5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2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6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5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6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5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7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6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8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04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8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0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4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7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1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9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8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1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7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5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8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8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9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6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5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1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02862-26D5-4228-918A-3457840065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A2C78-A425-4DC1-9041-ED3951431C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25F2A8-1115-45BC-AFB1-AC92E83EDA35}"/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1191</TotalTime>
  <Pages>30</Pages>
  <Words>4727</Words>
  <Characters>42208</Characters>
  <Application>Microsoft Office Word</Application>
  <DocSecurity>0</DocSecurity>
  <Lines>1140</Lines>
  <Paragraphs>809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26.858</vt:lpstr>
    </vt:vector>
  </TitlesOfParts>
  <Manager/>
  <Company/>
  <LinksUpToDate>false</LinksUpToDate>
  <CharactersWithSpaces>46126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26.858</dc:title>
  <dc:subject>Study on APIs for 3GPP Speech and Audio Codecs (Release 19)</dc:subject>
  <dc:creator>Stefan Döhla</dc:creator>
  <cp:keywords>Audio, Speech, Codecs</cp:keywords>
  <dc:description>Initial draft</dc:description>
  <cp:lastModifiedBy>Stefan Döhla</cp:lastModifiedBy>
  <cp:revision>118</cp:revision>
  <cp:lastPrinted>2019-02-25T14:05:00Z</cp:lastPrinted>
  <dcterms:created xsi:type="dcterms:W3CDTF">2024-05-08T22:17:00Z</dcterms:created>
  <dcterms:modified xsi:type="dcterms:W3CDTF">2024-05-14T18:05:00Z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