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11B23" w14:textId="29A0198E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</w:t>
      </w:r>
      <w:r w:rsidR="00AA173E">
        <w:rPr>
          <w:rFonts w:ascii="Arial" w:hAnsi="Arial" w:cs="Arial"/>
          <w:b/>
          <w:noProof/>
          <w:sz w:val="22"/>
          <w:szCs w:val="22"/>
        </w:rPr>
        <w:t>9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S3-24</w:t>
      </w:r>
      <w:r w:rsidR="00AB58E2">
        <w:rPr>
          <w:rFonts w:ascii="Arial" w:hAnsi="Arial" w:cs="Arial"/>
          <w:b/>
          <w:noProof/>
          <w:sz w:val="22"/>
          <w:szCs w:val="22"/>
        </w:rPr>
        <w:t>5</w:t>
      </w:r>
      <w:r w:rsidR="00C41614">
        <w:rPr>
          <w:rFonts w:ascii="Arial" w:hAnsi="Arial" w:cs="Arial"/>
          <w:b/>
          <w:noProof/>
          <w:sz w:val="22"/>
          <w:szCs w:val="22"/>
        </w:rPr>
        <w:t>1</w:t>
      </w:r>
      <w:r w:rsidR="00AB58E2">
        <w:rPr>
          <w:rFonts w:ascii="Arial" w:hAnsi="Arial" w:cs="Arial"/>
          <w:b/>
          <w:noProof/>
          <w:sz w:val="22"/>
          <w:szCs w:val="22"/>
        </w:rPr>
        <w:t>38</w:t>
      </w:r>
    </w:p>
    <w:p w14:paraId="79870B8E" w14:textId="7DAA1B3F" w:rsidR="007A2F43" w:rsidRPr="004308F5" w:rsidRDefault="00AA173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Orlando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US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</w:t>
      </w:r>
      <w:r>
        <w:rPr>
          <w:rFonts w:ascii="Arial" w:hAnsi="Arial" w:cs="Arial"/>
          <w:b/>
          <w:noProof/>
          <w:sz w:val="22"/>
          <w:szCs w:val="22"/>
        </w:rPr>
        <w:t>1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- 1</w:t>
      </w:r>
      <w:r>
        <w:rPr>
          <w:rFonts w:ascii="Arial" w:hAnsi="Arial" w:cs="Arial"/>
          <w:b/>
          <w:noProof/>
          <w:sz w:val="22"/>
          <w:szCs w:val="22"/>
        </w:rPr>
        <w:t>5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</w:rPr>
        <w:t>November</w:t>
      </w:r>
      <w:r w:rsidR="004308F5"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3A3AE99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0433DF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</w:t>
      </w:r>
      <w:r w:rsidR="00AB58E2">
        <w:rPr>
          <w:rFonts w:ascii="Arial" w:hAnsi="Arial" w:cs="Arial"/>
          <w:b/>
          <w:sz w:val="22"/>
          <w:szCs w:val="22"/>
        </w:rPr>
        <w:t>4636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56932273" w14:textId="107D1B6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NR_AIML_Air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0C6B27AB" w14:textId="0226A18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986D74" w:rsidRPr="00986D74">
        <w:rPr>
          <w:rFonts w:ascii="Arial" w:hAnsi="Arial" w:cs="Arial"/>
          <w:b/>
          <w:sz w:val="22"/>
          <w:szCs w:val="22"/>
        </w:rPr>
        <w:t>S</w:t>
      </w:r>
      <w:r w:rsidR="00B1218A" w:rsidRPr="00986D74">
        <w:rPr>
          <w:rFonts w:ascii="Arial" w:hAnsi="Arial" w:cs="Arial"/>
          <w:b/>
          <w:sz w:val="22"/>
          <w:szCs w:val="22"/>
        </w:rPr>
        <w:t>A WG</w:t>
      </w:r>
      <w:r w:rsidR="004308F5" w:rsidRPr="00986D74">
        <w:rPr>
          <w:rFonts w:ascii="Arial" w:hAnsi="Arial" w:cs="Arial"/>
          <w:b/>
          <w:sz w:val="22"/>
          <w:szCs w:val="22"/>
        </w:rPr>
        <w:t>3</w:t>
      </w:r>
    </w:p>
    <w:p w14:paraId="677BF69C" w14:textId="1F108B6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469C7A4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 R</w:t>
      </w:r>
      <w:r w:rsidR="00C04073" w:rsidRPr="004308F5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7777777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 xml:space="preserve">. </w:t>
      </w:r>
    </w:p>
    <w:p w14:paraId="466D7C57" w14:textId="37D3F15F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  <w:r w:rsidR="00104133">
        <w:rPr>
          <w:rFonts w:ascii="Arial" w:hAnsi="Arial" w:cs="Arial"/>
        </w:rPr>
        <w:t xml:space="preserve"> 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58C06E1F" w:rsidR="00DF7578" w:rsidRPr="00DF7578" w:rsidRDefault="00DF7578" w:rsidP="00495A72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34968BAB" w14:textId="508887A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Once </w:t>
      </w:r>
      <w:r w:rsidR="00495A72" w:rsidRPr="005806E0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</w:t>
      </w:r>
      <w:r w:rsidR="00F663C9" w:rsidRPr="005806E0">
        <w:rPr>
          <w:rFonts w:ascii="Arial" w:hAnsi="Arial" w:cs="Arial"/>
          <w:lang w:eastAsia="ko-KR"/>
        </w:rPr>
        <w:t>final architecture decision/</w:t>
      </w:r>
      <w:r w:rsidR="00495A72" w:rsidRPr="005806E0">
        <w:rPr>
          <w:rFonts w:ascii="Arial" w:hAnsi="Arial" w:cs="Arial"/>
          <w:lang w:eastAsia="ko-KR"/>
        </w:rPr>
        <w:t xml:space="preserve">solution </w:t>
      </w:r>
      <w:r>
        <w:rPr>
          <w:rFonts w:ascii="Arial" w:hAnsi="Arial" w:cs="Arial"/>
          <w:lang w:eastAsia="ko-KR"/>
        </w:rPr>
        <w:t xml:space="preserve">is made </w:t>
      </w:r>
      <w:r w:rsidR="00495A72" w:rsidRPr="005806E0">
        <w:rPr>
          <w:rFonts w:ascii="Arial" w:hAnsi="Arial" w:cs="Arial"/>
          <w:lang w:eastAsia="ko-KR"/>
        </w:rPr>
        <w:t xml:space="preserve">in RAN2/SA2, </w:t>
      </w:r>
      <w:r w:rsidRPr="005806E0">
        <w:rPr>
          <w:rFonts w:ascii="Arial" w:hAnsi="Arial" w:cs="Arial"/>
          <w:lang w:eastAsia="ko-KR"/>
        </w:rPr>
        <w:t xml:space="preserve">SA3 will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>security assessment and study on the security mechanisms for this feature.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BAD561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2D6CA754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>and request to provide 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</w:t>
      </w:r>
      <w:r w:rsidR="000A261F">
        <w:rPr>
          <w:rFonts w:ascii="Arial" w:eastAsia="DengXian" w:hAnsi="Arial" w:cs="Arial"/>
        </w:rPr>
        <w:t xml:space="preserve">above a) and b) </w:t>
      </w:r>
      <w:r w:rsidR="00C04412">
        <w:rPr>
          <w:rFonts w:ascii="Arial" w:eastAsia="DengXian" w:hAnsi="Arial" w:cs="Arial"/>
        </w:rPr>
        <w:t>RAN (security) requirements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</w:p>
    <w:p w14:paraId="41456679" w14:textId="302F2FAE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p w14:paraId="08EA16B0" w14:textId="1D44FF01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SA3#121</w:t>
      </w:r>
      <w:r>
        <w:rPr>
          <w:rFonts w:ascii="Arial" w:hAnsi="Arial" w:cs="Arial"/>
          <w:szCs w:val="24"/>
        </w:rPr>
        <w:tab/>
        <w:t>07 - 1</w:t>
      </w:r>
      <w:r w:rsidRPr="004308F5">
        <w:rPr>
          <w:rFonts w:ascii="Arial" w:hAnsi="Arial" w:cs="Arial"/>
          <w:szCs w:val="24"/>
        </w:rPr>
        <w:t xml:space="preserve">1 </w:t>
      </w:r>
      <w:r>
        <w:rPr>
          <w:rFonts w:ascii="Arial" w:hAnsi="Arial" w:cs="Arial"/>
          <w:szCs w:val="24"/>
        </w:rPr>
        <w:t>April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1"/>
    <w:bookmarkEnd w:id="2"/>
    <w:bookmarkEnd w:id="3"/>
    <w:bookmarkEnd w:id="4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1A4D9" w14:textId="77777777" w:rsidR="007111BA" w:rsidRDefault="007111BA">
      <w:pPr>
        <w:spacing w:after="0"/>
      </w:pPr>
      <w:r>
        <w:separator/>
      </w:r>
    </w:p>
  </w:endnote>
  <w:endnote w:type="continuationSeparator" w:id="0">
    <w:p w14:paraId="219025E9" w14:textId="77777777" w:rsidR="007111BA" w:rsidRDefault="00711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4443E" w14:textId="77777777" w:rsidR="007111BA" w:rsidRDefault="007111BA">
      <w:pPr>
        <w:spacing w:after="0"/>
      </w:pPr>
      <w:r>
        <w:separator/>
      </w:r>
    </w:p>
  </w:footnote>
  <w:footnote w:type="continuationSeparator" w:id="0">
    <w:p w14:paraId="7F4F9F04" w14:textId="77777777" w:rsidR="007111BA" w:rsidRDefault="007111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4EA"/>
    <w:rsid w:val="00017F23"/>
    <w:rsid w:val="00041188"/>
    <w:rsid w:val="000515A9"/>
    <w:rsid w:val="00090369"/>
    <w:rsid w:val="000A261F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20464D"/>
    <w:rsid w:val="0021305C"/>
    <w:rsid w:val="00222A19"/>
    <w:rsid w:val="00234622"/>
    <w:rsid w:val="00253655"/>
    <w:rsid w:val="00263682"/>
    <w:rsid w:val="00274CCA"/>
    <w:rsid w:val="00274FD9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5AD6"/>
    <w:rsid w:val="00407718"/>
    <w:rsid w:val="004308F5"/>
    <w:rsid w:val="00433500"/>
    <w:rsid w:val="00433F71"/>
    <w:rsid w:val="00440D43"/>
    <w:rsid w:val="00452721"/>
    <w:rsid w:val="00473D20"/>
    <w:rsid w:val="00474096"/>
    <w:rsid w:val="00495A72"/>
    <w:rsid w:val="004A180F"/>
    <w:rsid w:val="004A243C"/>
    <w:rsid w:val="004C32D3"/>
    <w:rsid w:val="004D0D5B"/>
    <w:rsid w:val="004D54FA"/>
    <w:rsid w:val="004E3939"/>
    <w:rsid w:val="00501606"/>
    <w:rsid w:val="00504A4E"/>
    <w:rsid w:val="00564478"/>
    <w:rsid w:val="005806E0"/>
    <w:rsid w:val="00591452"/>
    <w:rsid w:val="006011A4"/>
    <w:rsid w:val="0062710C"/>
    <w:rsid w:val="00647B28"/>
    <w:rsid w:val="006609C1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A4942"/>
    <w:rsid w:val="008B0990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86D74"/>
    <w:rsid w:val="00993DCE"/>
    <w:rsid w:val="009962F3"/>
    <w:rsid w:val="0099764C"/>
    <w:rsid w:val="009A64DA"/>
    <w:rsid w:val="009B5B6B"/>
    <w:rsid w:val="009E7103"/>
    <w:rsid w:val="00A062F2"/>
    <w:rsid w:val="00A16479"/>
    <w:rsid w:val="00A26B29"/>
    <w:rsid w:val="00A30BCF"/>
    <w:rsid w:val="00A313B6"/>
    <w:rsid w:val="00A31743"/>
    <w:rsid w:val="00A444B1"/>
    <w:rsid w:val="00A477B0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B10B99"/>
    <w:rsid w:val="00B1218A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41614"/>
    <w:rsid w:val="00C67351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42317"/>
    <w:rsid w:val="00D71B01"/>
    <w:rsid w:val="00D72250"/>
    <w:rsid w:val="00D730E7"/>
    <w:rsid w:val="00DA3F0C"/>
    <w:rsid w:val="00DA574D"/>
    <w:rsid w:val="00DD2983"/>
    <w:rsid w:val="00DF7578"/>
    <w:rsid w:val="00E159E4"/>
    <w:rsid w:val="00E2678E"/>
    <w:rsid w:val="00E4017A"/>
    <w:rsid w:val="00E65C1D"/>
    <w:rsid w:val="00E83179"/>
    <w:rsid w:val="00E8429C"/>
    <w:rsid w:val="00E85B54"/>
    <w:rsid w:val="00E91E84"/>
    <w:rsid w:val="00ED0AF5"/>
    <w:rsid w:val="00F1352C"/>
    <w:rsid w:val="00F20CAF"/>
    <w:rsid w:val="00F21C13"/>
    <w:rsid w:val="00F351DF"/>
    <w:rsid w:val="00F43030"/>
    <w:rsid w:val="00F51E42"/>
    <w:rsid w:val="00F604E4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</cp:lastModifiedBy>
  <cp:revision>2</cp:revision>
  <cp:lastPrinted>2002-04-23T07:10:00Z</cp:lastPrinted>
  <dcterms:created xsi:type="dcterms:W3CDTF">2024-11-15T19:02:00Z</dcterms:created>
  <dcterms:modified xsi:type="dcterms:W3CDTF">2024-11-15T19:02:00Z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