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182AE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A82F5E">
          <w:rPr>
            <w:b/>
            <w:i/>
            <w:noProof/>
            <w:sz w:val="28"/>
          </w:rPr>
          <w:t>6863</w:t>
        </w:r>
      </w:fldSimple>
      <w:r w:rsidR="00055F94">
        <w:rPr>
          <w:b/>
          <w:i/>
          <w:noProof/>
          <w:sz w:val="28"/>
        </w:rPr>
        <w:t>r1</w:t>
      </w:r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39E73" w:rsidR="001E41F3" w:rsidRPr="00410371" w:rsidRDefault="00A82F5E" w:rsidP="00547111">
            <w:pPr>
              <w:pStyle w:val="CRCoverPage"/>
              <w:spacing w:after="0"/>
              <w:rPr>
                <w:noProof/>
              </w:rPr>
            </w:pPr>
            <w:r>
              <w:t>0895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A2360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 13.4.</w:t>
            </w:r>
            <w:r w:rsidR="00B27895">
              <w:t>5</w:t>
            </w:r>
            <w:r w:rsidRPr="00495ABB">
              <w:t>.</w:t>
            </w:r>
            <w:r w:rsidR="00206C95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3DCBBC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 13.4.</w:t>
            </w:r>
            <w:r w:rsidR="00B27895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206C95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9E0FB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 13.4.</w:t>
            </w:r>
            <w:r w:rsidR="00B27895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206C95">
              <w:rPr>
                <w:noProof/>
                <w:lang w:eastAsia="ja-JP"/>
              </w:rPr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A82F5E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FFCE6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82F5E">
              <w:rPr>
                <w:noProof/>
              </w:rPr>
              <w:t>3545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658DC636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B27895" w:rsidRPr="00B27895">
              <w:rPr>
                <w:noProof/>
              </w:rPr>
              <w:t>38.533 10.5.5.1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10.5.5.2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11.6.5.1+11.6.5.2 TT</w:t>
            </w:r>
            <w:r>
              <w:rPr>
                <w:noProof/>
              </w:rPr>
              <w:t>.zip</w:t>
            </w:r>
          </w:p>
          <w:p w14:paraId="00D3B8F7" w14:textId="24F71BAC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B27895" w:rsidRPr="00B27895">
              <w:rPr>
                <w:noProof/>
              </w:rPr>
              <w:t>38.533 10.5.5.1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10.5.5.2</w:t>
            </w:r>
            <w:r w:rsidR="00B27895">
              <w:rPr>
                <w:noProof/>
              </w:rPr>
              <w:t>+</w:t>
            </w:r>
            <w:r w:rsidR="00B27895" w:rsidRPr="00B27895">
              <w:rPr>
                <w:noProof/>
              </w:rPr>
              <w:t>11.6.5.1+11.6.5.2 TT_v2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538AD4" w:rsidR="008863B9" w:rsidRDefault="00055F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a correction to the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40AB2" w14:textId="77777777" w:rsidR="00B27895" w:rsidRPr="00B27895" w:rsidRDefault="00B27895" w:rsidP="00B27895">
      <w:pPr>
        <w:rPr>
          <w:noProof/>
          <w:sz w:val="22"/>
          <w:szCs w:val="22"/>
        </w:rPr>
      </w:pPr>
      <w:r w:rsidRPr="00B27895">
        <w:rPr>
          <w:noProof/>
          <w:sz w:val="22"/>
          <w:szCs w:val="22"/>
        </w:rPr>
        <w:lastRenderedPageBreak/>
        <w:t>Remove file: 38.533 10.5.5.1+10.5.5.2+11.6.5.1+11.6.5.2 TT.zip</w:t>
      </w:r>
    </w:p>
    <w:p w14:paraId="12819176" w14:textId="77777777" w:rsidR="00B27895" w:rsidRDefault="00B27895" w:rsidP="00B27895">
      <w:pPr>
        <w:rPr>
          <w:b/>
          <w:bCs/>
          <w:noProof/>
          <w:color w:val="FF0000"/>
          <w:sz w:val="22"/>
          <w:szCs w:val="22"/>
        </w:rPr>
      </w:pPr>
      <w:r w:rsidRPr="00B27895">
        <w:rPr>
          <w:noProof/>
          <w:sz w:val="22"/>
          <w:szCs w:val="22"/>
        </w:rPr>
        <w:t>Add file: 38.533 10.5.5.1+10.5.5.2+11.6.5.1+11.6.5.2 TT_v2.zip</w:t>
      </w:r>
      <w:r w:rsidRPr="00B27895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6EE99838" w:rsidR="00FA3D11" w:rsidRDefault="00FA3D11" w:rsidP="00B2789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813BB" w14:textId="77777777" w:rsidR="00C373B2" w:rsidRDefault="00C373B2">
      <w:r>
        <w:separator/>
      </w:r>
    </w:p>
  </w:endnote>
  <w:endnote w:type="continuationSeparator" w:id="0">
    <w:p w14:paraId="49247D31" w14:textId="77777777" w:rsidR="00C373B2" w:rsidRDefault="00C3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10FCD" w14:textId="77777777" w:rsidR="00C373B2" w:rsidRDefault="00C373B2">
      <w:r>
        <w:separator/>
      </w:r>
    </w:p>
  </w:footnote>
  <w:footnote w:type="continuationSeparator" w:id="0">
    <w:p w14:paraId="517E2149" w14:textId="77777777" w:rsidR="00C373B2" w:rsidRDefault="00C37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5F94"/>
    <w:rsid w:val="000811F1"/>
    <w:rsid w:val="00087B1F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69F2"/>
    <w:rsid w:val="001A7B60"/>
    <w:rsid w:val="001B4D40"/>
    <w:rsid w:val="001B52F0"/>
    <w:rsid w:val="001B54E5"/>
    <w:rsid w:val="001B7A65"/>
    <w:rsid w:val="001E41F3"/>
    <w:rsid w:val="001E6E43"/>
    <w:rsid w:val="001E7309"/>
    <w:rsid w:val="00206C95"/>
    <w:rsid w:val="00221D90"/>
    <w:rsid w:val="00223108"/>
    <w:rsid w:val="00223DBC"/>
    <w:rsid w:val="00244E36"/>
    <w:rsid w:val="00250EF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369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82F5E"/>
    <w:rsid w:val="00AA2CBC"/>
    <w:rsid w:val="00AA5A6C"/>
    <w:rsid w:val="00AC5820"/>
    <w:rsid w:val="00AD04B7"/>
    <w:rsid w:val="00AD1CD8"/>
    <w:rsid w:val="00AF4846"/>
    <w:rsid w:val="00B03E11"/>
    <w:rsid w:val="00B258BB"/>
    <w:rsid w:val="00B27895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373B2"/>
    <w:rsid w:val="00C40E77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3D8B"/>
    <w:rsid w:val="00DC25E4"/>
    <w:rsid w:val="00DE34CF"/>
    <w:rsid w:val="00E13F3D"/>
    <w:rsid w:val="00E32CC9"/>
    <w:rsid w:val="00E34898"/>
    <w:rsid w:val="00E503AB"/>
    <w:rsid w:val="00E703A7"/>
    <w:rsid w:val="00EB09B7"/>
    <w:rsid w:val="00EC330B"/>
    <w:rsid w:val="00EE4A14"/>
    <w:rsid w:val="00EE7D7C"/>
    <w:rsid w:val="00F00873"/>
    <w:rsid w:val="00F13C1F"/>
    <w:rsid w:val="00F25D98"/>
    <w:rsid w:val="00F300FB"/>
    <w:rsid w:val="00F30D7C"/>
    <w:rsid w:val="00F76D44"/>
    <w:rsid w:val="00F96994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13</cp:revision>
  <cp:lastPrinted>1900-01-01T08:00:00Z</cp:lastPrinted>
  <dcterms:created xsi:type="dcterms:W3CDTF">2024-05-17T17:49:00Z</dcterms:created>
  <dcterms:modified xsi:type="dcterms:W3CDTF">2024-11-16T23:06:00Z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