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58F8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AD331B">
          <w:rPr>
            <w:b/>
            <w:i/>
            <w:noProof/>
            <w:sz w:val="28"/>
          </w:rPr>
          <w:t>6861</w:t>
        </w:r>
      </w:fldSimple>
      <w:r w:rsidR="002406F5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E06F9" w:rsidR="001E41F3" w:rsidRPr="00410371" w:rsidRDefault="00AD331B" w:rsidP="00547111">
            <w:pPr>
              <w:pStyle w:val="CRCoverPage"/>
              <w:spacing w:after="0"/>
              <w:rPr>
                <w:noProof/>
              </w:rPr>
            </w:pPr>
            <w: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9DD3A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</w:t>
            </w:r>
            <w:r w:rsidR="009B258E">
              <w:t>3</w:t>
            </w:r>
            <w:r w:rsidR="00AA6189">
              <w:t>.1</w:t>
            </w:r>
            <w:r w:rsidR="009B258E">
              <w:t>, 11.6.3.3</w:t>
            </w:r>
            <w:r w:rsidR="00AA6189">
              <w:t xml:space="preserve"> and</w:t>
            </w:r>
            <w:r w:rsidRPr="00495ABB">
              <w:t xml:space="preserve"> 13.4.</w:t>
            </w:r>
            <w:r w:rsidR="009B258E">
              <w:t>3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C9E5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43498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D331B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E6F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331B">
              <w:rPr>
                <w:noProof/>
              </w:rPr>
              <w:t>3543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06D6D1F8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9B258E" w:rsidRPr="009B258E">
              <w:rPr>
                <w:noProof/>
              </w:rPr>
              <w:t>38.533 10.5.3.1+10.5.3.3 TT</w:t>
            </w:r>
            <w:r>
              <w:rPr>
                <w:noProof/>
              </w:rPr>
              <w:t>.zip</w:t>
            </w:r>
          </w:p>
          <w:p w14:paraId="00D3B8F7" w14:textId="73CBADD0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9B258E" w:rsidRPr="009B258E">
              <w:rPr>
                <w:noProof/>
              </w:rPr>
              <w:t>38.533 10.5.3.1+10.5.3.3+11.6.3.1+11.6.3.3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CF005D" w:rsidR="008863B9" w:rsidRDefault="002406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correction to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5AD7D" w14:textId="77777777" w:rsidR="009B258E" w:rsidRPr="009B258E" w:rsidRDefault="009B258E" w:rsidP="009B258E">
      <w:pPr>
        <w:rPr>
          <w:noProof/>
          <w:sz w:val="22"/>
          <w:szCs w:val="22"/>
        </w:rPr>
      </w:pPr>
      <w:r w:rsidRPr="009B258E">
        <w:rPr>
          <w:noProof/>
          <w:sz w:val="22"/>
          <w:szCs w:val="22"/>
        </w:rPr>
        <w:lastRenderedPageBreak/>
        <w:t>Remove file: 38.533 10.5.3.1+10.5.3.3 TT.zip</w:t>
      </w:r>
    </w:p>
    <w:p w14:paraId="2ADA80CE" w14:textId="77777777" w:rsidR="009B258E" w:rsidRDefault="009B258E" w:rsidP="009B258E">
      <w:pPr>
        <w:rPr>
          <w:b/>
          <w:bCs/>
          <w:noProof/>
          <w:color w:val="FF0000"/>
          <w:sz w:val="22"/>
          <w:szCs w:val="22"/>
        </w:rPr>
      </w:pPr>
      <w:r w:rsidRPr="009B258E">
        <w:rPr>
          <w:noProof/>
          <w:sz w:val="22"/>
          <w:szCs w:val="22"/>
        </w:rPr>
        <w:t>Add file: 38.533 10.5.3.1+10.5.3.3+11.6.3.1+11.6.3.3 TT.zip</w:t>
      </w:r>
      <w:r w:rsidRPr="009B258E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165A8CDC" w:rsidR="00FA3D11" w:rsidRDefault="00FA3D11" w:rsidP="009B258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F636C1" w14:textId="77777777" w:rsidR="00FF0AB4" w:rsidRDefault="00FF0AB4">
      <w:r>
        <w:separator/>
      </w:r>
    </w:p>
  </w:endnote>
  <w:endnote w:type="continuationSeparator" w:id="0">
    <w:p w14:paraId="758DD084" w14:textId="77777777" w:rsidR="00FF0AB4" w:rsidRDefault="00FF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3FC4C" w14:textId="77777777" w:rsidR="00FF0AB4" w:rsidRDefault="00FF0AB4">
      <w:r>
        <w:separator/>
      </w:r>
    </w:p>
  </w:footnote>
  <w:footnote w:type="continuationSeparator" w:id="0">
    <w:p w14:paraId="1916F158" w14:textId="77777777" w:rsidR="00FF0AB4" w:rsidRDefault="00FF0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06F5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D3027"/>
    <w:rsid w:val="003E1A36"/>
    <w:rsid w:val="00410371"/>
    <w:rsid w:val="00411E83"/>
    <w:rsid w:val="00421E87"/>
    <w:rsid w:val="004242F1"/>
    <w:rsid w:val="00461F10"/>
    <w:rsid w:val="00472CCB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B258E"/>
    <w:rsid w:val="009C4E92"/>
    <w:rsid w:val="009E3297"/>
    <w:rsid w:val="009F734F"/>
    <w:rsid w:val="00A20CD1"/>
    <w:rsid w:val="00A215B2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A6189"/>
    <w:rsid w:val="00AC5820"/>
    <w:rsid w:val="00AD04B7"/>
    <w:rsid w:val="00AD1CD8"/>
    <w:rsid w:val="00AD331B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5455B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9583F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5621D"/>
    <w:rsid w:val="00F76D44"/>
    <w:rsid w:val="00F82B05"/>
    <w:rsid w:val="00FA3D11"/>
    <w:rsid w:val="00FA7664"/>
    <w:rsid w:val="00FB4DEF"/>
    <w:rsid w:val="00FB6386"/>
    <w:rsid w:val="00FD5642"/>
    <w:rsid w:val="00FF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2024-11-16T06:03:00Z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