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2C52D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EF1130">
          <w:rPr>
            <w:b/>
            <w:i/>
            <w:noProof/>
            <w:sz w:val="28"/>
          </w:rPr>
          <w:t>6865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50122" w:rsidR="001E41F3" w:rsidRPr="00410371" w:rsidRDefault="00EF1130" w:rsidP="00547111">
            <w:pPr>
              <w:pStyle w:val="CRCoverPage"/>
              <w:spacing w:after="0"/>
              <w:rPr>
                <w:noProof/>
              </w:rPr>
            </w:pPr>
            <w: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D2217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13.4.6.</w:t>
            </w:r>
            <w:r w:rsidR="00206C9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E6D18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13.4.6.</w:t>
            </w:r>
            <w:r w:rsidR="00206C95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9C606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13.4.6.</w:t>
            </w:r>
            <w:r w:rsidR="00206C95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EF1130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8246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F1130">
              <w:rPr>
                <w:noProof/>
              </w:rPr>
              <w:t>3546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4E5853C5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206C95" w:rsidRPr="00206C95">
              <w:rPr>
                <w:noProof/>
              </w:rPr>
              <w:t>38.533 10.5.6.1_10.5.6.2_11.6.6.1_11.6.6.2 TT</w:t>
            </w:r>
            <w:r>
              <w:rPr>
                <w:noProof/>
              </w:rPr>
              <w:t>.zip</w:t>
            </w:r>
          </w:p>
          <w:p w14:paraId="00D3B8F7" w14:textId="7A6AD9F9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206C95" w:rsidRPr="00206C95">
              <w:rPr>
                <w:noProof/>
              </w:rPr>
              <w:t>38.533 10.5.6.1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10.5.6.2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11.6.6.1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11.6.6.2 TT_v2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036E0" w14:textId="77777777" w:rsidR="00A05A37" w:rsidRPr="00A05A37" w:rsidRDefault="00A05A37" w:rsidP="00A05A37">
      <w:pPr>
        <w:rPr>
          <w:noProof/>
          <w:sz w:val="22"/>
          <w:szCs w:val="22"/>
        </w:rPr>
      </w:pPr>
      <w:r w:rsidRPr="00A05A37">
        <w:rPr>
          <w:noProof/>
          <w:sz w:val="22"/>
          <w:szCs w:val="22"/>
        </w:rPr>
        <w:lastRenderedPageBreak/>
        <w:t>Remove file: 38.533 10.5.6.1_10.5.6.2_11.6.6.1_11.6.6.2 TT.zip</w:t>
      </w:r>
    </w:p>
    <w:p w14:paraId="16CC39FE" w14:textId="77777777" w:rsidR="00A05A37" w:rsidRDefault="00A05A37" w:rsidP="00A05A37">
      <w:pPr>
        <w:rPr>
          <w:b/>
          <w:bCs/>
          <w:noProof/>
          <w:color w:val="FF0000"/>
          <w:sz w:val="22"/>
          <w:szCs w:val="22"/>
        </w:rPr>
      </w:pPr>
      <w:r w:rsidRPr="00A05A37">
        <w:rPr>
          <w:noProof/>
          <w:sz w:val="22"/>
          <w:szCs w:val="22"/>
        </w:rPr>
        <w:t>Add file: 38.533 10.5.6.1+10.5.6.2+11.6.6.1+11.6.6.2 TT_v2.zip</w:t>
      </w:r>
      <w:r w:rsidRPr="00A05A37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3C6F5993" w:rsidR="00FA3D11" w:rsidRDefault="00FA3D11" w:rsidP="00A05A3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081E8" w14:textId="77777777" w:rsidR="00C943F6" w:rsidRDefault="00C943F6">
      <w:r>
        <w:separator/>
      </w:r>
    </w:p>
  </w:endnote>
  <w:endnote w:type="continuationSeparator" w:id="0">
    <w:p w14:paraId="64F2C780" w14:textId="77777777" w:rsidR="00C943F6" w:rsidRDefault="00C9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57C14" w14:textId="77777777" w:rsidR="00C943F6" w:rsidRDefault="00C943F6">
      <w:r>
        <w:separator/>
      </w:r>
    </w:p>
  </w:footnote>
  <w:footnote w:type="continuationSeparator" w:id="0">
    <w:p w14:paraId="4EC7AE34" w14:textId="77777777" w:rsidR="00C943F6" w:rsidRDefault="00C94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69F2"/>
    <w:rsid w:val="001A7B60"/>
    <w:rsid w:val="001B4D40"/>
    <w:rsid w:val="001B52F0"/>
    <w:rsid w:val="001B54E5"/>
    <w:rsid w:val="001B7A65"/>
    <w:rsid w:val="001E41F3"/>
    <w:rsid w:val="001E6E43"/>
    <w:rsid w:val="001E7309"/>
    <w:rsid w:val="00206C95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65414"/>
    <w:rsid w:val="00792342"/>
    <w:rsid w:val="007977A8"/>
    <w:rsid w:val="007B4A21"/>
    <w:rsid w:val="007B512A"/>
    <w:rsid w:val="007C2097"/>
    <w:rsid w:val="007C31EF"/>
    <w:rsid w:val="007C6656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05A37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43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3D8B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EF1130"/>
    <w:rsid w:val="00F00873"/>
    <w:rsid w:val="00F13C1F"/>
    <w:rsid w:val="00F25D98"/>
    <w:rsid w:val="00F300FB"/>
    <w:rsid w:val="00F30D7C"/>
    <w:rsid w:val="00F3440C"/>
    <w:rsid w:val="00F76D44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12</cp:revision>
  <cp:lastPrinted>1900-01-01T08:00:00Z</cp:lastPrinted>
  <dcterms:created xsi:type="dcterms:W3CDTF">2024-05-17T17:49:00Z</dcterms:created>
  <dcterms:modified xsi:type="dcterms:W3CDTF">2024-11-08T01:39:00Z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