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B7362" w14:textId="1CFC1982" w:rsidR="00A40653" w:rsidRDefault="00A40653" w:rsidP="00E613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  <w:t>R3-24</w:t>
      </w:r>
      <w:r w:rsidR="0020156C">
        <w:rPr>
          <w:b/>
          <w:i/>
          <w:noProof/>
          <w:sz w:val="28"/>
        </w:rPr>
        <w:t>7744</w:t>
      </w:r>
    </w:p>
    <w:p w14:paraId="45A66A37" w14:textId="77777777" w:rsidR="00A40653" w:rsidRDefault="00A40653" w:rsidP="00A40653">
      <w:pPr>
        <w:pStyle w:val="CRCoverPage"/>
        <w:outlineLvl w:val="0"/>
        <w:rPr>
          <w:b/>
          <w:noProof/>
          <w:sz w:val="24"/>
        </w:rPr>
      </w:pPr>
      <w:r w:rsidRPr="00841F8D">
        <w:rPr>
          <w:b/>
          <w:noProof/>
          <w:sz w:val="24"/>
        </w:rPr>
        <w:t>Orlando, FL,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D7B003D" w:rsidR="00801B59" w:rsidRPr="00410371" w:rsidRDefault="000264A3" w:rsidP="00026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0452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F2E5912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8C1016">
              <w:rPr>
                <w:rFonts w:eastAsia="Yu Mincho"/>
                <w:b/>
                <w:sz w:val="28"/>
              </w:rPr>
              <w:t>6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</w:t>
            </w:r>
            <w:r w:rsidR="008C1016">
              <w:rPr>
                <w:rFonts w:eastAsia="Yu Mincho"/>
                <w:b/>
                <w:sz w:val="28"/>
              </w:rPr>
              <w:t>2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12C4D3E5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30C66CE9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8C101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70E3FC9E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0264A3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8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67E18093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8C1016">
              <w:rPr>
                <w:rFonts w:eastAsia="Yu Mincho"/>
              </w:rPr>
              <w:t>6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1" w:name="_Toc162964597"/>
      <w:bookmarkStart w:id="2" w:name="_Toc171672427"/>
      <w:bookmarkStart w:id="3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4" w:name="_Toc43234893"/>
      <w:bookmarkStart w:id="5" w:name="_Toc43242685"/>
      <w:bookmarkStart w:id="6" w:name="_Toc46328550"/>
      <w:bookmarkStart w:id="7" w:name="_Toc52580188"/>
      <w:bookmarkStart w:id="8" w:name="_Toc162975159"/>
    </w:p>
    <w:bookmarkEnd w:id="4"/>
    <w:bookmarkEnd w:id="5"/>
    <w:bookmarkEnd w:id="6"/>
    <w:bookmarkEnd w:id="7"/>
    <w:bookmarkEnd w:id="8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9" w:name="_Toc13919126"/>
      <w:bookmarkStart w:id="10" w:name="_Toc29391491"/>
      <w:bookmarkStart w:id="11" w:name="_Toc36560522"/>
      <w:bookmarkStart w:id="12" w:name="_Toc45104759"/>
      <w:bookmarkStart w:id="13" w:name="_Toc45883242"/>
      <w:bookmarkStart w:id="14" w:name="_Toc51763523"/>
      <w:bookmarkStart w:id="15" w:name="_Toc52266337"/>
      <w:bookmarkStart w:id="16" w:name="_Toc64445115"/>
      <w:bookmarkStart w:id="17" w:name="_Toc73980474"/>
      <w:bookmarkStart w:id="18" w:name="_Toc88651170"/>
      <w:bookmarkStart w:id="19" w:name="_Toc98351710"/>
      <w:bookmarkStart w:id="20" w:name="_Toc98748008"/>
      <w:bookmarkStart w:id="21" w:name="_Toc105704395"/>
      <w:bookmarkStart w:id="22" w:name="_Toc106108513"/>
      <w:bookmarkStart w:id="23" w:name="_Toc107829485"/>
      <w:bookmarkStart w:id="24" w:name="_Toc112703244"/>
      <w:bookmarkStart w:id="25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20156C" w:rsidP="00A33AC6">
      <w:pPr>
        <w:pStyle w:val="TH"/>
        <w:rPr>
          <w:lang w:eastAsia="zh-CN"/>
        </w:rPr>
      </w:pPr>
      <w:r>
        <w:rPr>
          <w:noProof/>
        </w:rPr>
      </w:r>
      <w:r w:rsidR="0020156C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6pt;height:326.7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92555504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6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6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gNB-DU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r w:rsidRPr="004A6A99">
        <w:rPr>
          <w:lang w:eastAsia="zh-CN"/>
        </w:rPr>
        <w:t xml:space="preserve">RedCap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RRCSetup</w:t>
      </w:r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ins w:id="27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8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1"/>
    <w:bookmarkEnd w:id="2"/>
    <w:bookmarkEnd w:id="3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FC471" w14:textId="77777777" w:rsidR="00347837" w:rsidRDefault="00347837">
      <w:r>
        <w:separator/>
      </w:r>
    </w:p>
  </w:endnote>
  <w:endnote w:type="continuationSeparator" w:id="0">
    <w:p w14:paraId="6CE872C5" w14:textId="77777777" w:rsidR="00347837" w:rsidRDefault="0034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F70D8" w14:textId="77777777" w:rsidR="00347837" w:rsidRDefault="00347837">
      <w:r>
        <w:separator/>
      </w:r>
    </w:p>
  </w:footnote>
  <w:footnote w:type="continuationSeparator" w:id="0">
    <w:p w14:paraId="38CC6BB7" w14:textId="77777777" w:rsidR="00347837" w:rsidRDefault="0034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264A3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0156C"/>
    <w:rsid w:val="002138C0"/>
    <w:rsid w:val="002251A3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231F6"/>
    <w:rsid w:val="004242F1"/>
    <w:rsid w:val="004254EE"/>
    <w:rsid w:val="00460E93"/>
    <w:rsid w:val="0046161A"/>
    <w:rsid w:val="004704C9"/>
    <w:rsid w:val="00481765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565B"/>
    <w:rsid w:val="007F7259"/>
    <w:rsid w:val="00801B59"/>
    <w:rsid w:val="008040A8"/>
    <w:rsid w:val="00812B5A"/>
    <w:rsid w:val="0081423E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101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E3297"/>
    <w:rsid w:val="009F734F"/>
    <w:rsid w:val="00A246B6"/>
    <w:rsid w:val="00A33AC6"/>
    <w:rsid w:val="00A34E3C"/>
    <w:rsid w:val="00A40653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36EB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50BC"/>
    <w:rsid w:val="00E55DD6"/>
    <w:rsid w:val="00E61333"/>
    <w:rsid w:val="00E66013"/>
    <w:rsid w:val="00E850A7"/>
    <w:rsid w:val="00E87651"/>
    <w:rsid w:val="00EB09B7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D266-1D18-4375-81D4-760970156C46}">
  <ds:schemaRefs>
    <ds:schemaRef ds:uri="http://schemas.microsoft.com/office/2006/documentManagement/types"/>
    <ds:schemaRef ds:uri="d8762117-8292-4133-b1c7-eab5c6487cfd"/>
    <ds:schemaRef ds:uri="http://schemas.microsoft.com/sharepoint/v3"/>
    <ds:schemaRef ds:uri="http://schemas.microsoft.com/office/2006/metadata/properties"/>
    <ds:schemaRef ds:uri="http://purl.org/dc/terms/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elements/1.1/"/>
    <ds:schemaRef ds:uri="http://schemas.microsoft.com/office/infopath/2007/PartnerControls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2024-11-07T17:46:00Z</dcterms:created>
  <dcterms:modified xsi:type="dcterms:W3CDTF">2024-11-08T06:18:00Z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