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DC0DEE" w14:textId="77483358" w:rsidR="00394289" w:rsidRPr="00967CFB" w:rsidRDefault="00394289" w:rsidP="0039428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18</w:t>
      </w:r>
      <w:r w:rsidR="004F4D92">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F06C78" w:rsidRPr="00F06C78">
        <w:rPr>
          <w:rFonts w:ascii="Arial" w:hAnsi="Arial" w:cs="Arial"/>
          <w:b/>
          <w:bCs/>
          <w:sz w:val="28"/>
        </w:rPr>
        <w:t>R1-2410161</w:t>
      </w:r>
    </w:p>
    <w:p w14:paraId="75EDE89A" w14:textId="77777777" w:rsidR="003A3B0A" w:rsidRDefault="003A3B0A" w:rsidP="003A3B0A">
      <w:pPr>
        <w:tabs>
          <w:tab w:val="center" w:pos="4536"/>
          <w:tab w:val="right" w:pos="9072"/>
        </w:tabs>
        <w:rPr>
          <w:rFonts w:ascii="Arial" w:eastAsia="MS Mincho" w:hAnsi="Arial" w:cs="Arial"/>
          <w:b/>
          <w:bCs/>
          <w:sz w:val="28"/>
          <w:lang w:eastAsia="ja-JP"/>
        </w:rPr>
      </w:pPr>
      <w:r w:rsidRPr="004C18E3">
        <w:rPr>
          <w:rFonts w:ascii="Arial" w:eastAsia="MS Mincho" w:hAnsi="Arial" w:cs="Arial"/>
          <w:b/>
          <w:bCs/>
          <w:sz w:val="28"/>
          <w:lang w:eastAsia="ja-JP"/>
        </w:rPr>
        <w:t>Orlando, US, November 18th – 22nd, 2024</w:t>
      </w:r>
      <w:r>
        <w:rPr>
          <w:rFonts w:ascii="Arial" w:eastAsia="MS Mincho" w:hAnsi="Arial" w:cs="Arial"/>
          <w:b/>
          <w:bCs/>
          <w:sz w:val="28"/>
          <w:lang w:eastAsia="ja-JP"/>
        </w:rPr>
        <w:t xml:space="preserve"> </w:t>
      </w:r>
    </w:p>
    <w:p w14:paraId="7BDAC7BA" w14:textId="77777777" w:rsidR="00401977" w:rsidRPr="003A46A1" w:rsidRDefault="00401977" w:rsidP="00E94B18">
      <w:pPr>
        <w:pBdr>
          <w:top w:val="single" w:sz="4" w:space="1" w:color="auto"/>
        </w:pBdr>
        <w:spacing w:after="0"/>
        <w:jc w:val="both"/>
        <w:rPr>
          <w:b/>
          <w:kern w:val="2"/>
          <w:sz w:val="24"/>
          <w:szCs w:val="24"/>
          <w:lang w:eastAsia="zh-CN"/>
        </w:rPr>
      </w:pPr>
    </w:p>
    <w:p w14:paraId="132D2216" w14:textId="37918DE0"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Agenda Item:</w:t>
      </w:r>
      <w:r w:rsidRPr="00815087">
        <w:rPr>
          <w:b/>
          <w:kern w:val="2"/>
          <w:sz w:val="24"/>
          <w:szCs w:val="24"/>
          <w:lang w:eastAsia="zh-CN"/>
        </w:rPr>
        <w:tab/>
      </w:r>
      <w:r w:rsidR="003202D4" w:rsidRPr="00815087">
        <w:rPr>
          <w:b/>
          <w:kern w:val="2"/>
          <w:sz w:val="24"/>
          <w:szCs w:val="24"/>
          <w:lang w:eastAsia="zh-CN"/>
        </w:rPr>
        <w:t>9.11.</w:t>
      </w:r>
      <w:r w:rsidR="004E7C28" w:rsidRPr="00815087">
        <w:rPr>
          <w:b/>
          <w:kern w:val="2"/>
          <w:sz w:val="24"/>
          <w:szCs w:val="24"/>
          <w:lang w:eastAsia="zh-CN"/>
        </w:rPr>
        <w:t>4</w:t>
      </w:r>
    </w:p>
    <w:p w14:paraId="45814EAE" w14:textId="77777777"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Source:</w:t>
      </w:r>
      <w:r w:rsidRPr="00815087">
        <w:rPr>
          <w:b/>
          <w:kern w:val="2"/>
          <w:sz w:val="24"/>
          <w:szCs w:val="24"/>
          <w:lang w:eastAsia="zh-CN"/>
        </w:rPr>
        <w:tab/>
        <w:t>Sharp</w:t>
      </w:r>
    </w:p>
    <w:p w14:paraId="0CB434E4" w14:textId="10C6CA82" w:rsidR="00401977" w:rsidRPr="00815087" w:rsidRDefault="00401977" w:rsidP="00E90BBD">
      <w:pPr>
        <w:spacing w:after="60"/>
        <w:ind w:left="1555" w:hanging="1555"/>
        <w:jc w:val="both"/>
        <w:rPr>
          <w:b/>
          <w:kern w:val="2"/>
          <w:sz w:val="24"/>
          <w:szCs w:val="24"/>
          <w:lang w:eastAsia="zh-CN"/>
        </w:rPr>
      </w:pPr>
      <w:r w:rsidRPr="00815087">
        <w:rPr>
          <w:b/>
          <w:kern w:val="2"/>
          <w:sz w:val="24"/>
          <w:szCs w:val="24"/>
          <w:lang w:eastAsia="zh-CN"/>
        </w:rPr>
        <w:t>Title:</w:t>
      </w:r>
      <w:r w:rsidRPr="00815087">
        <w:rPr>
          <w:b/>
          <w:kern w:val="2"/>
          <w:sz w:val="24"/>
          <w:szCs w:val="24"/>
          <w:lang w:eastAsia="zh-CN"/>
        </w:rPr>
        <w:tab/>
      </w:r>
      <w:r w:rsidR="004E7C28" w:rsidRPr="00815087">
        <w:rPr>
          <w:b/>
          <w:kern w:val="2"/>
          <w:sz w:val="24"/>
          <w:szCs w:val="24"/>
          <w:lang w:eastAsia="zh-CN"/>
        </w:rPr>
        <w:t xml:space="preserve">IoT NTN </w:t>
      </w:r>
      <w:r w:rsidR="00957B17" w:rsidRPr="00815087">
        <w:rPr>
          <w:b/>
          <w:kern w:val="2"/>
          <w:sz w:val="24"/>
          <w:szCs w:val="24"/>
          <w:lang w:eastAsia="zh-CN"/>
        </w:rPr>
        <w:t xml:space="preserve">OCC </w:t>
      </w:r>
      <w:r w:rsidR="00EF0EC2">
        <w:rPr>
          <w:b/>
          <w:kern w:val="2"/>
          <w:sz w:val="24"/>
          <w:szCs w:val="24"/>
          <w:lang w:eastAsia="zh-CN"/>
        </w:rPr>
        <w:t xml:space="preserve">methods and </w:t>
      </w:r>
      <w:proofErr w:type="spellStart"/>
      <w:r w:rsidR="00EF0EC2">
        <w:rPr>
          <w:b/>
          <w:kern w:val="2"/>
          <w:sz w:val="24"/>
          <w:szCs w:val="24"/>
          <w:lang w:eastAsia="zh-CN"/>
        </w:rPr>
        <w:t>signaling</w:t>
      </w:r>
      <w:proofErr w:type="spellEnd"/>
      <w:r w:rsidR="00EF0EC2">
        <w:rPr>
          <w:b/>
          <w:kern w:val="2"/>
          <w:sz w:val="24"/>
          <w:szCs w:val="24"/>
          <w:lang w:eastAsia="zh-CN"/>
        </w:rPr>
        <w:t xml:space="preserve"> </w:t>
      </w:r>
      <w:r w:rsidR="00957B17" w:rsidRPr="00815087">
        <w:rPr>
          <w:b/>
          <w:kern w:val="2"/>
          <w:sz w:val="24"/>
          <w:szCs w:val="24"/>
          <w:lang w:eastAsia="zh-CN"/>
        </w:rPr>
        <w:t>for NPUSCH and NPRACH</w:t>
      </w:r>
    </w:p>
    <w:p w14:paraId="785DD3D5" w14:textId="77777777"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Document for:</w:t>
      </w:r>
      <w:r w:rsidRPr="00815087">
        <w:rPr>
          <w:b/>
          <w:kern w:val="2"/>
          <w:sz w:val="24"/>
          <w:szCs w:val="24"/>
          <w:lang w:eastAsia="zh-CN"/>
        </w:rPr>
        <w:tab/>
        <w:t>Discussion and Decision</w:t>
      </w:r>
    </w:p>
    <w:p w14:paraId="42949DBF" w14:textId="77777777" w:rsidR="00401977" w:rsidRPr="00815087" w:rsidRDefault="00401977" w:rsidP="00E94B18">
      <w:pPr>
        <w:pBdr>
          <w:bottom w:val="single" w:sz="4" w:space="1" w:color="auto"/>
        </w:pBdr>
        <w:spacing w:after="0"/>
        <w:jc w:val="both"/>
        <w:rPr>
          <w:b/>
          <w:kern w:val="2"/>
          <w:sz w:val="24"/>
          <w:szCs w:val="24"/>
          <w:lang w:eastAsia="zh-CN"/>
        </w:rPr>
      </w:pPr>
    </w:p>
    <w:p w14:paraId="36672059" w14:textId="77777777" w:rsidR="00401977" w:rsidRPr="00815087" w:rsidRDefault="00401977" w:rsidP="00E94B18">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815087">
        <w:rPr>
          <w:rFonts w:ascii="Times New Roman" w:hAnsi="Times New Roman"/>
          <w:b/>
          <w:bCs/>
          <w:sz w:val="24"/>
          <w:szCs w:val="24"/>
          <w:lang w:eastAsia="zh-CN"/>
        </w:rPr>
        <w:t>Introduction</w:t>
      </w:r>
    </w:p>
    <w:p w14:paraId="6B6E4F01" w14:textId="327B524A" w:rsidR="000F5450" w:rsidRDefault="008C32F1" w:rsidP="00E94B18">
      <w:pPr>
        <w:spacing w:before="100" w:beforeAutospacing="1" w:after="100" w:afterAutospacing="1"/>
        <w:jc w:val="both"/>
        <w:rPr>
          <w:sz w:val="24"/>
          <w:szCs w:val="24"/>
          <w:lang w:eastAsia="zh-CN"/>
        </w:rPr>
      </w:pPr>
      <w:r w:rsidRPr="00815087">
        <w:rPr>
          <w:sz w:val="24"/>
          <w:szCs w:val="24"/>
          <w:lang w:eastAsia="zh-CN"/>
        </w:rPr>
        <w:t>In RAN #1</w:t>
      </w:r>
      <w:r w:rsidR="000F5450">
        <w:rPr>
          <w:sz w:val="24"/>
          <w:szCs w:val="24"/>
          <w:lang w:eastAsia="zh-CN"/>
        </w:rPr>
        <w:t>1</w:t>
      </w:r>
      <w:r w:rsidR="007C3F48">
        <w:rPr>
          <w:sz w:val="24"/>
          <w:szCs w:val="24"/>
          <w:lang w:eastAsia="zh-CN"/>
        </w:rPr>
        <w:t>8bis</w:t>
      </w:r>
      <w:r w:rsidR="00A148B4">
        <w:rPr>
          <w:sz w:val="24"/>
          <w:szCs w:val="24"/>
          <w:lang w:eastAsia="zh-CN"/>
        </w:rPr>
        <w:t xml:space="preserve"> </w:t>
      </w:r>
      <w:r w:rsidR="00A148B4">
        <w:rPr>
          <w:sz w:val="24"/>
          <w:szCs w:val="24"/>
          <w:lang w:eastAsia="zh-CN"/>
        </w:rPr>
        <w:fldChar w:fldCharType="begin"/>
      </w:r>
      <w:r w:rsidR="00A148B4">
        <w:rPr>
          <w:sz w:val="24"/>
          <w:szCs w:val="24"/>
          <w:lang w:eastAsia="zh-CN"/>
        </w:rPr>
        <w:instrText xml:space="preserve"> REF _Ref178592856 \r \h </w:instrText>
      </w:r>
      <w:r w:rsidR="00A148B4">
        <w:rPr>
          <w:sz w:val="24"/>
          <w:szCs w:val="24"/>
          <w:lang w:eastAsia="zh-CN"/>
        </w:rPr>
      </w:r>
      <w:r w:rsidR="00A148B4">
        <w:rPr>
          <w:sz w:val="24"/>
          <w:szCs w:val="24"/>
          <w:lang w:eastAsia="zh-CN"/>
        </w:rPr>
        <w:fldChar w:fldCharType="separate"/>
      </w:r>
      <w:r w:rsidR="00A148B4">
        <w:rPr>
          <w:sz w:val="24"/>
          <w:szCs w:val="24"/>
          <w:lang w:eastAsia="zh-CN"/>
        </w:rPr>
        <w:t>[1]</w:t>
      </w:r>
      <w:r w:rsidR="00A148B4">
        <w:rPr>
          <w:sz w:val="24"/>
          <w:szCs w:val="24"/>
          <w:lang w:eastAsia="zh-CN"/>
        </w:rPr>
        <w:fldChar w:fldCharType="end"/>
      </w:r>
      <w:r w:rsidR="007C3F48">
        <w:rPr>
          <w:sz w:val="24"/>
          <w:szCs w:val="24"/>
          <w:lang w:eastAsia="zh-CN"/>
        </w:rPr>
        <w:t xml:space="preserve">, the </w:t>
      </w:r>
      <w:r w:rsidR="00806C02">
        <w:rPr>
          <w:sz w:val="24"/>
          <w:szCs w:val="24"/>
          <w:lang w:eastAsia="zh-CN"/>
        </w:rPr>
        <w:t xml:space="preserve">single tone NPUSCH OCC and NPRACH OCC methods were </w:t>
      </w:r>
      <w:proofErr w:type="spellStart"/>
      <w:r w:rsidR="00806C02">
        <w:rPr>
          <w:sz w:val="24"/>
          <w:szCs w:val="24"/>
          <w:lang w:eastAsia="zh-CN"/>
        </w:rPr>
        <w:t>downselected</w:t>
      </w:r>
      <w:proofErr w:type="spellEnd"/>
      <w:r w:rsidR="00806C02">
        <w:rPr>
          <w:sz w:val="24"/>
          <w:szCs w:val="24"/>
          <w:lang w:eastAsia="zh-CN"/>
        </w:rPr>
        <w:t xml:space="preserve"> with some open issues. </w:t>
      </w:r>
      <w:r w:rsidR="00D762AE" w:rsidRPr="00815087">
        <w:rPr>
          <w:sz w:val="24"/>
          <w:szCs w:val="24"/>
          <w:lang w:eastAsia="zh-CN"/>
        </w:rPr>
        <w:t xml:space="preserve">In this contribution, we </w:t>
      </w:r>
      <w:r w:rsidR="00B7516C" w:rsidRPr="00815087">
        <w:rPr>
          <w:sz w:val="24"/>
          <w:szCs w:val="24"/>
          <w:lang w:eastAsia="zh-CN"/>
        </w:rPr>
        <w:t xml:space="preserve">present our preference on </w:t>
      </w:r>
      <w:r w:rsidR="00FF2DF6">
        <w:rPr>
          <w:sz w:val="24"/>
          <w:szCs w:val="24"/>
          <w:lang w:eastAsia="zh-CN"/>
        </w:rPr>
        <w:t xml:space="preserve">the </w:t>
      </w:r>
      <w:proofErr w:type="spellStart"/>
      <w:r w:rsidR="000F5450">
        <w:rPr>
          <w:sz w:val="24"/>
          <w:szCs w:val="24"/>
          <w:lang w:eastAsia="zh-CN"/>
        </w:rPr>
        <w:t>remaing</w:t>
      </w:r>
      <w:proofErr w:type="spellEnd"/>
      <w:r w:rsidR="000F5450">
        <w:rPr>
          <w:sz w:val="24"/>
          <w:szCs w:val="24"/>
          <w:lang w:eastAsia="zh-CN"/>
        </w:rPr>
        <w:t xml:space="preserve"> </w:t>
      </w:r>
      <w:r w:rsidR="00806C02">
        <w:rPr>
          <w:sz w:val="24"/>
          <w:szCs w:val="24"/>
          <w:lang w:eastAsia="zh-CN"/>
        </w:rPr>
        <w:t>aspects and</w:t>
      </w:r>
      <w:r w:rsidR="000F5450">
        <w:rPr>
          <w:sz w:val="24"/>
          <w:szCs w:val="24"/>
          <w:lang w:eastAsia="zh-CN"/>
        </w:rPr>
        <w:t xml:space="preserve"> </w:t>
      </w:r>
      <w:r w:rsidR="00806C02">
        <w:rPr>
          <w:sz w:val="24"/>
          <w:szCs w:val="24"/>
          <w:lang w:eastAsia="zh-CN"/>
        </w:rPr>
        <w:t xml:space="preserve">required </w:t>
      </w:r>
      <w:proofErr w:type="spellStart"/>
      <w:r w:rsidR="00806C02">
        <w:rPr>
          <w:sz w:val="24"/>
          <w:szCs w:val="24"/>
          <w:lang w:eastAsia="zh-CN"/>
        </w:rPr>
        <w:t>signlaing</w:t>
      </w:r>
      <w:proofErr w:type="spellEnd"/>
      <w:r w:rsidR="00806C02">
        <w:rPr>
          <w:sz w:val="24"/>
          <w:szCs w:val="24"/>
          <w:lang w:eastAsia="zh-CN"/>
        </w:rPr>
        <w:t xml:space="preserve"> </w:t>
      </w:r>
      <w:r w:rsidR="000F5450">
        <w:rPr>
          <w:sz w:val="24"/>
          <w:szCs w:val="24"/>
          <w:lang w:eastAsia="zh-CN"/>
        </w:rPr>
        <w:t>to support the OCC schemes.</w:t>
      </w:r>
    </w:p>
    <w:p w14:paraId="2FFB580D" w14:textId="3190E3DB" w:rsidR="00B7516C" w:rsidRPr="00815087" w:rsidRDefault="00B7516C" w:rsidP="00B7516C">
      <w:pPr>
        <w:pStyle w:val="ListParagraph"/>
        <w:numPr>
          <w:ilvl w:val="0"/>
          <w:numId w:val="51"/>
        </w:numPr>
        <w:ind w:leftChars="0"/>
        <w:rPr>
          <w:rFonts w:ascii="Times New Roman" w:hAnsi="Times New Roman"/>
          <w:b/>
          <w:bCs/>
          <w:sz w:val="24"/>
          <w:szCs w:val="24"/>
          <w:lang w:eastAsia="zh-CN"/>
        </w:rPr>
      </w:pPr>
      <w:r w:rsidRPr="00815087">
        <w:rPr>
          <w:rFonts w:ascii="Times New Roman" w:hAnsi="Times New Roman"/>
          <w:b/>
          <w:bCs/>
          <w:sz w:val="24"/>
          <w:szCs w:val="24"/>
          <w:lang w:eastAsia="zh-CN"/>
        </w:rPr>
        <w:t>OCC for NPUSCH</w:t>
      </w:r>
      <w:r w:rsidR="000F4755" w:rsidRPr="00815087">
        <w:rPr>
          <w:rFonts w:ascii="Times New Roman" w:hAnsi="Times New Roman"/>
          <w:b/>
          <w:bCs/>
          <w:sz w:val="24"/>
          <w:szCs w:val="24"/>
          <w:lang w:eastAsia="zh-CN"/>
        </w:rPr>
        <w:t xml:space="preserve"> Format 1</w:t>
      </w:r>
    </w:p>
    <w:p w14:paraId="04A0CE26" w14:textId="5A7C6946" w:rsidR="003E250B" w:rsidRDefault="003E250B" w:rsidP="003E250B">
      <w:pPr>
        <w:spacing w:before="100" w:beforeAutospacing="1" w:after="100" w:afterAutospacing="1"/>
        <w:jc w:val="both"/>
        <w:rPr>
          <w:sz w:val="24"/>
          <w:szCs w:val="24"/>
          <w:lang w:eastAsia="zh-CN"/>
        </w:rPr>
      </w:pPr>
      <w:r>
        <w:rPr>
          <w:sz w:val="24"/>
          <w:szCs w:val="24"/>
          <w:lang w:eastAsia="zh-CN"/>
        </w:rPr>
        <w:t xml:space="preserve">In </w:t>
      </w:r>
      <w:r w:rsidRPr="003E250B">
        <w:rPr>
          <w:sz w:val="24"/>
          <w:szCs w:val="24"/>
          <w:lang w:eastAsia="zh-CN"/>
        </w:rPr>
        <w:t>RAN1#11</w:t>
      </w:r>
      <w:r w:rsidR="001A14B1">
        <w:rPr>
          <w:sz w:val="24"/>
          <w:szCs w:val="24"/>
          <w:lang w:eastAsia="zh-CN"/>
        </w:rPr>
        <w:t>8</w:t>
      </w:r>
      <w:r w:rsidR="00806C02">
        <w:rPr>
          <w:sz w:val="24"/>
          <w:szCs w:val="24"/>
          <w:lang w:eastAsia="zh-CN"/>
        </w:rPr>
        <w:t>bis</w:t>
      </w:r>
      <w:r w:rsidRPr="003E250B">
        <w:rPr>
          <w:sz w:val="24"/>
          <w:szCs w:val="24"/>
          <w:lang w:eastAsia="zh-CN"/>
        </w:rPr>
        <w:t xml:space="preserve">, </w:t>
      </w:r>
      <w:r w:rsidR="00806C02">
        <w:rPr>
          <w:sz w:val="24"/>
          <w:szCs w:val="24"/>
          <w:lang w:eastAsia="zh-CN"/>
        </w:rPr>
        <w:t xml:space="preserve">it was agreed to support symbol level OCC for 3.75 SCS </w:t>
      </w:r>
      <w:proofErr w:type="spellStart"/>
      <w:r w:rsidR="00806C02">
        <w:rPr>
          <w:sz w:val="24"/>
          <w:szCs w:val="24"/>
          <w:lang w:eastAsia="zh-CN"/>
        </w:rPr>
        <w:t>amd</w:t>
      </w:r>
      <w:proofErr w:type="spellEnd"/>
      <w:r w:rsidR="00806C02">
        <w:rPr>
          <w:sz w:val="24"/>
          <w:szCs w:val="24"/>
          <w:lang w:eastAsia="zh-CN"/>
        </w:rPr>
        <w:t xml:space="preserve"> slot </w:t>
      </w:r>
      <w:proofErr w:type="spellStart"/>
      <w:r w:rsidR="00806C02">
        <w:rPr>
          <w:sz w:val="24"/>
          <w:szCs w:val="24"/>
          <w:lang w:eastAsia="zh-CN"/>
        </w:rPr>
        <w:t>lecel</w:t>
      </w:r>
      <w:proofErr w:type="spellEnd"/>
      <w:r w:rsidR="00806C02">
        <w:rPr>
          <w:sz w:val="24"/>
          <w:szCs w:val="24"/>
          <w:lang w:eastAsia="zh-CN"/>
        </w:rPr>
        <w:t xml:space="preserve"> OCC for </w:t>
      </w:r>
      <w:r w:rsidR="001A14B1">
        <w:rPr>
          <w:sz w:val="24"/>
          <w:szCs w:val="24"/>
          <w:lang w:eastAsia="zh-CN"/>
        </w:rPr>
        <w:t xml:space="preserve">15kHz SCS </w:t>
      </w:r>
      <w:proofErr w:type="spellStart"/>
      <w:r w:rsidR="001A14B1">
        <w:rPr>
          <w:sz w:val="24"/>
          <w:szCs w:val="24"/>
          <w:lang w:eastAsia="zh-CN"/>
        </w:rPr>
        <w:t>repectively</w:t>
      </w:r>
      <w:proofErr w:type="spellEnd"/>
      <w:r w:rsidR="00806C02">
        <w:rPr>
          <w:sz w:val="24"/>
          <w:szCs w:val="24"/>
          <w:lang w:eastAsia="zh-CN"/>
        </w:rPr>
        <w:t xml:space="preserve"> for OCC length 2</w:t>
      </w:r>
      <w:r w:rsidR="001A14B1">
        <w:rPr>
          <w:sz w:val="24"/>
          <w:szCs w:val="24"/>
          <w:lang w:eastAsia="zh-CN"/>
        </w:rPr>
        <w:t xml:space="preserve">. </w:t>
      </w:r>
    </w:p>
    <w:p w14:paraId="65784FC0" w14:textId="3A89153E" w:rsidR="001E33DD" w:rsidRDefault="001E33DD" w:rsidP="003E250B">
      <w:pPr>
        <w:spacing w:before="100" w:beforeAutospacing="1" w:after="100" w:afterAutospacing="1"/>
        <w:jc w:val="both"/>
        <w:rPr>
          <w:sz w:val="24"/>
          <w:szCs w:val="24"/>
          <w:lang w:eastAsia="zh-CN"/>
        </w:rPr>
      </w:pPr>
      <w:r>
        <w:rPr>
          <w:noProof/>
        </w:rPr>
        <mc:AlternateContent>
          <mc:Choice Requires="wps">
            <w:drawing>
              <wp:inline distT="0" distB="0" distL="0" distR="0" wp14:anchorId="3800C54A" wp14:editId="109D7297">
                <wp:extent cx="6104890" cy="1828800"/>
                <wp:effectExtent l="0" t="0" r="16510" b="10795"/>
                <wp:docPr id="1394052881" name="Text Box 1"/>
                <wp:cNvGraphicFramePr/>
                <a:graphic xmlns:a="http://schemas.openxmlformats.org/drawingml/2006/main">
                  <a:graphicData uri="http://schemas.microsoft.com/office/word/2010/wordprocessingShape">
                    <wps:wsp>
                      <wps:cNvSpPr txBox="1"/>
                      <wps:spPr>
                        <a:xfrm>
                          <a:off x="0" y="0"/>
                          <a:ext cx="6104890" cy="1828800"/>
                        </a:xfrm>
                        <a:prstGeom prst="rect">
                          <a:avLst/>
                        </a:prstGeom>
                        <a:noFill/>
                        <a:ln w="6350">
                          <a:solidFill>
                            <a:prstClr val="black"/>
                          </a:solidFill>
                        </a:ln>
                      </wps:spPr>
                      <wps:txbx>
                        <w:txbxContent>
                          <w:p w14:paraId="73CB6F11" w14:textId="77777777" w:rsidR="007C3F48" w:rsidRPr="007C3F48" w:rsidRDefault="007C3F48" w:rsidP="007C3F48">
                            <w:pPr>
                              <w:tabs>
                                <w:tab w:val="left" w:pos="0"/>
                              </w:tabs>
                              <w:overflowPunct w:val="0"/>
                              <w:autoSpaceDE w:val="0"/>
                              <w:autoSpaceDN w:val="0"/>
                              <w:adjustRightInd w:val="0"/>
                              <w:ind w:left="709" w:hanging="709"/>
                              <w:jc w:val="both"/>
                              <w:textAlignment w:val="baseline"/>
                              <w:rPr>
                                <w:rFonts w:eastAsia="Times New Roman"/>
                                <w:sz w:val="24"/>
                                <w:szCs w:val="24"/>
                                <w:lang w:eastAsia="zh-CN"/>
                              </w:rPr>
                            </w:pPr>
                            <w:r w:rsidRPr="007C3F48">
                              <w:rPr>
                                <w:rFonts w:eastAsia="Times New Roman"/>
                                <w:sz w:val="24"/>
                                <w:szCs w:val="24"/>
                                <w:highlight w:val="green"/>
                                <w:lang w:eastAsia="zh-CN"/>
                              </w:rPr>
                              <w:t>Agreement</w:t>
                            </w:r>
                          </w:p>
                          <w:p w14:paraId="5E70C873" w14:textId="77777777" w:rsidR="007C3F48" w:rsidRPr="007C3F48" w:rsidRDefault="007C3F48" w:rsidP="007C3F48">
                            <w:pPr>
                              <w:tabs>
                                <w:tab w:val="left" w:pos="0"/>
                              </w:tabs>
                              <w:overflowPunct w:val="0"/>
                              <w:autoSpaceDE w:val="0"/>
                              <w:autoSpaceDN w:val="0"/>
                              <w:adjustRightInd w:val="0"/>
                              <w:ind w:left="709" w:hanging="709"/>
                              <w:jc w:val="both"/>
                              <w:textAlignment w:val="baseline"/>
                              <w:rPr>
                                <w:rFonts w:eastAsia="Times New Roman"/>
                                <w:sz w:val="24"/>
                                <w:szCs w:val="24"/>
                                <w:lang w:eastAsia="zh-CN"/>
                              </w:rPr>
                            </w:pPr>
                            <w:r w:rsidRPr="007C3F48">
                              <w:rPr>
                                <w:rFonts w:eastAsia="Times New Roman"/>
                                <w:sz w:val="24"/>
                                <w:szCs w:val="24"/>
                                <w:lang w:eastAsia="zh-CN"/>
                              </w:rPr>
                              <w:t xml:space="preserve">At least the following schemes are supported for </w:t>
                            </w:r>
                            <w:proofErr w:type="gramStart"/>
                            <w:r w:rsidRPr="007C3F48">
                              <w:rPr>
                                <w:rFonts w:eastAsia="Times New Roman"/>
                                <w:sz w:val="24"/>
                                <w:szCs w:val="24"/>
                                <w:lang w:eastAsia="zh-CN"/>
                              </w:rPr>
                              <w:t>single-tone</w:t>
                            </w:r>
                            <w:proofErr w:type="gramEnd"/>
                            <w:r w:rsidRPr="007C3F48">
                              <w:rPr>
                                <w:rFonts w:eastAsia="Times New Roman"/>
                                <w:sz w:val="24"/>
                                <w:szCs w:val="24"/>
                                <w:lang w:eastAsia="zh-CN"/>
                              </w:rPr>
                              <w:t>:</w:t>
                            </w:r>
                          </w:p>
                          <w:p w14:paraId="27C6C590" w14:textId="77777777" w:rsidR="007C3F48" w:rsidRPr="007C3F48" w:rsidRDefault="007C3F48" w:rsidP="007C3F48">
                            <w:pPr>
                              <w:numPr>
                                <w:ilvl w:val="0"/>
                                <w:numId w:val="94"/>
                              </w:numPr>
                              <w:spacing w:after="0"/>
                              <w:rPr>
                                <w:sz w:val="24"/>
                                <w:szCs w:val="24"/>
                                <w:lang w:eastAsia="x-none"/>
                              </w:rPr>
                            </w:pPr>
                            <w:r w:rsidRPr="007C3F48">
                              <w:rPr>
                                <w:sz w:val="24"/>
                                <w:szCs w:val="24"/>
                                <w:lang w:eastAsia="x-none"/>
                              </w:rPr>
                              <w:t>For 3.75kHz SCS OCC for NPUSCH format 1:</w:t>
                            </w:r>
                          </w:p>
                          <w:p w14:paraId="0F95DA5D" w14:textId="77777777" w:rsidR="007C3F48" w:rsidRPr="007C3F48" w:rsidRDefault="007C3F48" w:rsidP="007C3F48">
                            <w:pPr>
                              <w:numPr>
                                <w:ilvl w:val="1"/>
                                <w:numId w:val="94"/>
                              </w:numPr>
                              <w:spacing w:after="0"/>
                              <w:rPr>
                                <w:sz w:val="24"/>
                                <w:szCs w:val="24"/>
                                <w:lang w:eastAsia="x-none"/>
                              </w:rPr>
                            </w:pPr>
                            <w:r w:rsidRPr="007C3F48">
                              <w:rPr>
                                <w:sz w:val="24"/>
                                <w:szCs w:val="24"/>
                                <w:lang w:eastAsia="x-none"/>
                              </w:rPr>
                              <w:t>OCC length 2, Symbol-level</w:t>
                            </w:r>
                          </w:p>
                          <w:p w14:paraId="02E6EC58" w14:textId="77777777" w:rsidR="007C3F48" w:rsidRPr="007C3F48" w:rsidRDefault="007C3F48" w:rsidP="007C3F48">
                            <w:pPr>
                              <w:numPr>
                                <w:ilvl w:val="2"/>
                                <w:numId w:val="94"/>
                              </w:numPr>
                              <w:spacing w:after="0"/>
                              <w:rPr>
                                <w:sz w:val="24"/>
                                <w:szCs w:val="24"/>
                                <w:lang w:eastAsia="x-none"/>
                              </w:rPr>
                            </w:pPr>
                            <w:r w:rsidRPr="007C3F48">
                              <w:rPr>
                                <w:sz w:val="24"/>
                                <w:szCs w:val="24"/>
                                <w:lang w:eastAsia="x-none"/>
                              </w:rPr>
                              <w:t>FFS: DMRS pattern(s)</w:t>
                            </w:r>
                          </w:p>
                          <w:p w14:paraId="7005952D" w14:textId="77777777" w:rsidR="007C3F48" w:rsidRPr="007C3F48" w:rsidRDefault="007C3F48" w:rsidP="007C3F48">
                            <w:pPr>
                              <w:numPr>
                                <w:ilvl w:val="0"/>
                                <w:numId w:val="94"/>
                              </w:numPr>
                              <w:spacing w:after="0"/>
                              <w:rPr>
                                <w:sz w:val="24"/>
                                <w:szCs w:val="24"/>
                                <w:lang w:eastAsia="x-none"/>
                              </w:rPr>
                            </w:pPr>
                            <w:r w:rsidRPr="007C3F48">
                              <w:rPr>
                                <w:sz w:val="24"/>
                                <w:szCs w:val="24"/>
                                <w:lang w:eastAsia="x-none"/>
                              </w:rPr>
                              <w:t xml:space="preserve">For 15kHz SCS OCC for NPUSCH format 1: </w:t>
                            </w:r>
                          </w:p>
                          <w:p w14:paraId="2138DBCF" w14:textId="77777777" w:rsidR="007C3F48" w:rsidRPr="007C3F48" w:rsidRDefault="007C3F48" w:rsidP="007C3F48">
                            <w:pPr>
                              <w:numPr>
                                <w:ilvl w:val="1"/>
                                <w:numId w:val="94"/>
                              </w:numPr>
                              <w:spacing w:after="0"/>
                              <w:rPr>
                                <w:sz w:val="24"/>
                                <w:szCs w:val="24"/>
                                <w:lang w:eastAsia="x-none"/>
                              </w:rPr>
                            </w:pPr>
                            <w:r w:rsidRPr="007C3F48">
                              <w:rPr>
                                <w:sz w:val="24"/>
                                <w:szCs w:val="24"/>
                                <w:lang w:eastAsia="x-none"/>
                              </w:rPr>
                              <w:t>OCC length 2, Slot-level, CDM DMRS with legacy pattern</w:t>
                            </w:r>
                          </w:p>
                          <w:p w14:paraId="1D55535E" w14:textId="77777777" w:rsidR="007C3F48" w:rsidRPr="007C3F48" w:rsidRDefault="007C3F48" w:rsidP="007C3F48">
                            <w:pPr>
                              <w:numPr>
                                <w:ilvl w:val="2"/>
                                <w:numId w:val="94"/>
                              </w:numPr>
                              <w:spacing w:after="0"/>
                              <w:rPr>
                                <w:sz w:val="24"/>
                                <w:szCs w:val="24"/>
                                <w:lang w:eastAsia="x-none"/>
                              </w:rPr>
                            </w:pPr>
                            <w:r w:rsidRPr="007C3F48">
                              <w:rPr>
                                <w:sz w:val="24"/>
                                <w:szCs w:val="24"/>
                                <w:lang w:eastAsia="x-none"/>
                              </w:rPr>
                              <w:t>FFS: CDM details, e.g. with or without spreading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800C54A" id="_x0000_t202" coordsize="21600,21600" o:spt="202" path="m,l,21600r21600,l21600,xe">
                <v:stroke joinstyle="miter"/>
                <v:path gradientshapeok="t" o:connecttype="rect"/>
              </v:shapetype>
              <v:shape id="Text Box 1" o:spid="_x0000_s1026" type="#_x0000_t202" style="width:480.7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" filled="f" strokeweight=".5pt">
                <v:textbox style="mso-fit-shape-to-text:t">
                  <w:txbxContent>
                    <w:p w14:paraId="73CB6F11" w14:textId="77777777" w:rsidR="007C3F48" w:rsidRPr="007C3F48" w:rsidRDefault="007C3F48" w:rsidP="007C3F48">
                      <w:pPr>
                        <w:tabs>
                          <w:tab w:val="left" w:pos="0"/>
                        </w:tabs>
                        <w:overflowPunct w:val="0"/>
                        <w:autoSpaceDE w:val="0"/>
                        <w:autoSpaceDN w:val="0"/>
                        <w:adjustRightInd w:val="0"/>
                        <w:ind w:left="709" w:hanging="709"/>
                        <w:jc w:val="both"/>
                        <w:textAlignment w:val="baseline"/>
                        <w:rPr>
                          <w:rFonts w:eastAsia="Times New Roman"/>
                          <w:sz w:val="24"/>
                          <w:szCs w:val="24"/>
                          <w:lang w:eastAsia="zh-CN"/>
                        </w:rPr>
                      </w:pPr>
                      <w:r w:rsidRPr="007C3F48">
                        <w:rPr>
                          <w:rFonts w:eastAsia="Times New Roman"/>
                          <w:sz w:val="24"/>
                          <w:szCs w:val="24"/>
                          <w:highlight w:val="green"/>
                          <w:lang w:eastAsia="zh-CN"/>
                        </w:rPr>
                        <w:t>Agreement</w:t>
                      </w:r>
                    </w:p>
                    <w:p w14:paraId="5E70C873" w14:textId="77777777" w:rsidR="007C3F48" w:rsidRPr="007C3F48" w:rsidRDefault="007C3F48" w:rsidP="007C3F48">
                      <w:pPr>
                        <w:tabs>
                          <w:tab w:val="left" w:pos="0"/>
                        </w:tabs>
                        <w:overflowPunct w:val="0"/>
                        <w:autoSpaceDE w:val="0"/>
                        <w:autoSpaceDN w:val="0"/>
                        <w:adjustRightInd w:val="0"/>
                        <w:ind w:left="709" w:hanging="709"/>
                        <w:jc w:val="both"/>
                        <w:textAlignment w:val="baseline"/>
                        <w:rPr>
                          <w:rFonts w:eastAsia="Times New Roman"/>
                          <w:sz w:val="24"/>
                          <w:szCs w:val="24"/>
                          <w:lang w:eastAsia="zh-CN"/>
                        </w:rPr>
                      </w:pPr>
                      <w:r w:rsidRPr="007C3F48">
                        <w:rPr>
                          <w:rFonts w:eastAsia="Times New Roman"/>
                          <w:sz w:val="24"/>
                          <w:szCs w:val="24"/>
                          <w:lang w:eastAsia="zh-CN"/>
                        </w:rPr>
                        <w:t xml:space="preserve">At least the following schemes are supported for </w:t>
                      </w:r>
                      <w:proofErr w:type="gramStart"/>
                      <w:r w:rsidRPr="007C3F48">
                        <w:rPr>
                          <w:rFonts w:eastAsia="Times New Roman"/>
                          <w:sz w:val="24"/>
                          <w:szCs w:val="24"/>
                          <w:lang w:eastAsia="zh-CN"/>
                        </w:rPr>
                        <w:t>single-tone</w:t>
                      </w:r>
                      <w:proofErr w:type="gramEnd"/>
                      <w:r w:rsidRPr="007C3F48">
                        <w:rPr>
                          <w:rFonts w:eastAsia="Times New Roman"/>
                          <w:sz w:val="24"/>
                          <w:szCs w:val="24"/>
                          <w:lang w:eastAsia="zh-CN"/>
                        </w:rPr>
                        <w:t>:</w:t>
                      </w:r>
                    </w:p>
                    <w:p w14:paraId="27C6C590" w14:textId="77777777" w:rsidR="007C3F48" w:rsidRPr="007C3F48" w:rsidRDefault="007C3F48" w:rsidP="007C3F48">
                      <w:pPr>
                        <w:numPr>
                          <w:ilvl w:val="0"/>
                          <w:numId w:val="94"/>
                        </w:numPr>
                        <w:spacing w:after="0"/>
                        <w:rPr>
                          <w:sz w:val="24"/>
                          <w:szCs w:val="24"/>
                          <w:lang w:eastAsia="x-none"/>
                        </w:rPr>
                      </w:pPr>
                      <w:r w:rsidRPr="007C3F48">
                        <w:rPr>
                          <w:sz w:val="24"/>
                          <w:szCs w:val="24"/>
                          <w:lang w:eastAsia="x-none"/>
                        </w:rPr>
                        <w:t>For 3.75kHz SCS OCC for NPUSCH format 1:</w:t>
                      </w:r>
                    </w:p>
                    <w:p w14:paraId="0F95DA5D" w14:textId="77777777" w:rsidR="007C3F48" w:rsidRPr="007C3F48" w:rsidRDefault="007C3F48" w:rsidP="007C3F48">
                      <w:pPr>
                        <w:numPr>
                          <w:ilvl w:val="1"/>
                          <w:numId w:val="94"/>
                        </w:numPr>
                        <w:spacing w:after="0"/>
                        <w:rPr>
                          <w:sz w:val="24"/>
                          <w:szCs w:val="24"/>
                          <w:lang w:eastAsia="x-none"/>
                        </w:rPr>
                      </w:pPr>
                      <w:r w:rsidRPr="007C3F48">
                        <w:rPr>
                          <w:sz w:val="24"/>
                          <w:szCs w:val="24"/>
                          <w:lang w:eastAsia="x-none"/>
                        </w:rPr>
                        <w:t>OCC length 2, Symbol-level</w:t>
                      </w:r>
                    </w:p>
                    <w:p w14:paraId="02E6EC58" w14:textId="77777777" w:rsidR="007C3F48" w:rsidRPr="007C3F48" w:rsidRDefault="007C3F48" w:rsidP="007C3F48">
                      <w:pPr>
                        <w:numPr>
                          <w:ilvl w:val="2"/>
                          <w:numId w:val="94"/>
                        </w:numPr>
                        <w:spacing w:after="0"/>
                        <w:rPr>
                          <w:sz w:val="24"/>
                          <w:szCs w:val="24"/>
                          <w:lang w:eastAsia="x-none"/>
                        </w:rPr>
                      </w:pPr>
                      <w:r w:rsidRPr="007C3F48">
                        <w:rPr>
                          <w:sz w:val="24"/>
                          <w:szCs w:val="24"/>
                          <w:lang w:eastAsia="x-none"/>
                        </w:rPr>
                        <w:t>FFS: DMRS pattern(s)</w:t>
                      </w:r>
                    </w:p>
                    <w:p w14:paraId="7005952D" w14:textId="77777777" w:rsidR="007C3F48" w:rsidRPr="007C3F48" w:rsidRDefault="007C3F48" w:rsidP="007C3F48">
                      <w:pPr>
                        <w:numPr>
                          <w:ilvl w:val="0"/>
                          <w:numId w:val="94"/>
                        </w:numPr>
                        <w:spacing w:after="0"/>
                        <w:rPr>
                          <w:sz w:val="24"/>
                          <w:szCs w:val="24"/>
                          <w:lang w:eastAsia="x-none"/>
                        </w:rPr>
                      </w:pPr>
                      <w:r w:rsidRPr="007C3F48">
                        <w:rPr>
                          <w:sz w:val="24"/>
                          <w:szCs w:val="24"/>
                          <w:lang w:eastAsia="x-none"/>
                        </w:rPr>
                        <w:t xml:space="preserve">For 15kHz SCS OCC for NPUSCH format 1: </w:t>
                      </w:r>
                    </w:p>
                    <w:p w14:paraId="2138DBCF" w14:textId="77777777" w:rsidR="007C3F48" w:rsidRPr="007C3F48" w:rsidRDefault="007C3F48" w:rsidP="007C3F48">
                      <w:pPr>
                        <w:numPr>
                          <w:ilvl w:val="1"/>
                          <w:numId w:val="94"/>
                        </w:numPr>
                        <w:spacing w:after="0"/>
                        <w:rPr>
                          <w:sz w:val="24"/>
                          <w:szCs w:val="24"/>
                          <w:lang w:eastAsia="x-none"/>
                        </w:rPr>
                      </w:pPr>
                      <w:r w:rsidRPr="007C3F48">
                        <w:rPr>
                          <w:sz w:val="24"/>
                          <w:szCs w:val="24"/>
                          <w:lang w:eastAsia="x-none"/>
                        </w:rPr>
                        <w:t>OCC length 2, Slot-level, CDM DMRS with legacy pattern</w:t>
                      </w:r>
                    </w:p>
                    <w:p w14:paraId="1D55535E" w14:textId="77777777" w:rsidR="007C3F48" w:rsidRPr="007C3F48" w:rsidRDefault="007C3F48" w:rsidP="007C3F48">
                      <w:pPr>
                        <w:numPr>
                          <w:ilvl w:val="2"/>
                          <w:numId w:val="94"/>
                        </w:numPr>
                        <w:spacing w:after="0"/>
                        <w:rPr>
                          <w:sz w:val="24"/>
                          <w:szCs w:val="24"/>
                          <w:lang w:eastAsia="x-none"/>
                        </w:rPr>
                      </w:pPr>
                      <w:r w:rsidRPr="007C3F48">
                        <w:rPr>
                          <w:sz w:val="24"/>
                          <w:szCs w:val="24"/>
                          <w:lang w:eastAsia="x-none"/>
                        </w:rPr>
                        <w:t>FFS: CDM details, e.g. with or without spreading</w:t>
                      </w:r>
                    </w:p>
                  </w:txbxContent>
                </v:textbox>
                <w10:anchorlock/>
              </v:shape>
            </w:pict>
          </mc:Fallback>
        </mc:AlternateContent>
      </w:r>
    </w:p>
    <w:p w14:paraId="3C37B177" w14:textId="77777777" w:rsidR="00246CF6" w:rsidRPr="00815087" w:rsidRDefault="00246CF6" w:rsidP="00246CF6">
      <w:pPr>
        <w:spacing w:before="100" w:beforeAutospacing="1" w:after="240"/>
        <w:jc w:val="both"/>
        <w:rPr>
          <w:sz w:val="24"/>
          <w:szCs w:val="24"/>
          <w:lang w:eastAsia="zh-CN"/>
        </w:rPr>
      </w:pPr>
      <w:r>
        <w:rPr>
          <w:sz w:val="24"/>
          <w:szCs w:val="24"/>
          <w:lang w:eastAsia="zh-CN"/>
        </w:rPr>
        <w:t>For</w:t>
      </w:r>
      <w:r w:rsidRPr="00815087">
        <w:rPr>
          <w:sz w:val="24"/>
          <w:szCs w:val="24"/>
          <w:lang w:eastAsia="zh-CN"/>
        </w:rPr>
        <w:t xml:space="preserve"> </w:t>
      </w:r>
      <w:r>
        <w:rPr>
          <w:sz w:val="24"/>
          <w:szCs w:val="24"/>
          <w:lang w:eastAsia="zh-CN"/>
        </w:rPr>
        <w:t>15kHz SCS</w:t>
      </w:r>
      <w:r w:rsidRPr="00815087">
        <w:rPr>
          <w:sz w:val="24"/>
          <w:szCs w:val="24"/>
          <w:lang w:eastAsia="zh-CN"/>
        </w:rPr>
        <w:t xml:space="preserve">, OCC is applied </w:t>
      </w:r>
      <w:r>
        <w:rPr>
          <w:sz w:val="24"/>
          <w:szCs w:val="24"/>
          <w:lang w:eastAsia="zh-CN"/>
        </w:rPr>
        <w:t xml:space="preserve">at slot level. The CDM for DMRS can be the same as the OCC for data, i.e. no additional spreading is needed. </w:t>
      </w:r>
    </w:p>
    <w:p w14:paraId="38CA9AC1" w14:textId="13F10964" w:rsidR="008C79F9" w:rsidRDefault="008C79F9" w:rsidP="003E250B">
      <w:pPr>
        <w:spacing w:before="100" w:beforeAutospacing="1" w:after="240"/>
        <w:jc w:val="both"/>
        <w:rPr>
          <w:sz w:val="24"/>
          <w:szCs w:val="24"/>
          <w:lang w:eastAsia="zh-CN"/>
        </w:rPr>
      </w:pPr>
      <w:r>
        <w:rPr>
          <w:sz w:val="24"/>
          <w:szCs w:val="24"/>
          <w:lang w:eastAsia="zh-CN"/>
        </w:rPr>
        <w:t>For</w:t>
      </w:r>
      <w:r w:rsidRPr="00815087">
        <w:rPr>
          <w:sz w:val="24"/>
          <w:szCs w:val="24"/>
          <w:lang w:eastAsia="zh-CN"/>
        </w:rPr>
        <w:t xml:space="preserve"> </w:t>
      </w:r>
      <w:r>
        <w:rPr>
          <w:sz w:val="24"/>
          <w:szCs w:val="24"/>
          <w:lang w:eastAsia="zh-CN"/>
        </w:rPr>
        <w:t>3.75kHz SCS</w:t>
      </w:r>
      <w:r w:rsidR="003E250B" w:rsidRPr="00815087">
        <w:rPr>
          <w:sz w:val="24"/>
          <w:szCs w:val="24"/>
          <w:lang w:eastAsia="zh-CN"/>
        </w:rPr>
        <w:t xml:space="preserve">, OCC is applied between data carrying symbols in a slot. An NPUSCH slot has 7 symbols including a DMRS symbol. Thus, OCC 2 </w:t>
      </w:r>
      <w:r w:rsidR="001A14B1">
        <w:rPr>
          <w:sz w:val="24"/>
          <w:szCs w:val="24"/>
          <w:lang w:eastAsia="zh-CN"/>
        </w:rPr>
        <w:t>implementation is easier within a slot.</w:t>
      </w:r>
      <w:r w:rsidR="003E250B" w:rsidRPr="00815087">
        <w:rPr>
          <w:sz w:val="24"/>
          <w:szCs w:val="24"/>
          <w:lang w:eastAsia="zh-CN"/>
        </w:rPr>
        <w:t xml:space="preserve"> </w:t>
      </w:r>
    </w:p>
    <w:p w14:paraId="2BCC4E95" w14:textId="77777777" w:rsidR="008C79F9" w:rsidRPr="008C79F9" w:rsidRDefault="00806C02" w:rsidP="008C79F9">
      <w:pPr>
        <w:pStyle w:val="ListParagraph"/>
        <w:numPr>
          <w:ilvl w:val="0"/>
          <w:numId w:val="99"/>
        </w:numPr>
        <w:spacing w:before="100" w:beforeAutospacing="1" w:after="240"/>
        <w:ind w:leftChars="0"/>
        <w:jc w:val="both"/>
        <w:rPr>
          <w:rFonts w:ascii="Times New Roman" w:hAnsi="Times New Roman"/>
          <w:sz w:val="24"/>
          <w:szCs w:val="24"/>
          <w:lang w:eastAsia="zh-CN"/>
        </w:rPr>
      </w:pPr>
      <w:r w:rsidRPr="008C79F9">
        <w:rPr>
          <w:rFonts w:ascii="Times New Roman" w:hAnsi="Times New Roman"/>
          <w:sz w:val="24"/>
          <w:szCs w:val="24"/>
          <w:lang w:eastAsia="zh-CN"/>
        </w:rPr>
        <w:t xml:space="preserve">To </w:t>
      </w:r>
      <w:proofErr w:type="spellStart"/>
      <w:r w:rsidRPr="008C79F9">
        <w:rPr>
          <w:rFonts w:ascii="Times New Roman" w:hAnsi="Times New Roman"/>
          <w:sz w:val="24"/>
          <w:szCs w:val="24"/>
          <w:lang w:eastAsia="zh-CN"/>
        </w:rPr>
        <w:t>beteer</w:t>
      </w:r>
      <w:proofErr w:type="spellEnd"/>
      <w:r w:rsidRPr="008C79F9">
        <w:rPr>
          <w:rFonts w:ascii="Times New Roman" w:hAnsi="Times New Roman"/>
          <w:sz w:val="24"/>
          <w:szCs w:val="24"/>
          <w:lang w:eastAsia="zh-CN"/>
        </w:rPr>
        <w:t xml:space="preserve"> maintain the </w:t>
      </w:r>
      <w:proofErr w:type="spellStart"/>
      <w:r w:rsidRPr="008C79F9">
        <w:rPr>
          <w:rFonts w:ascii="Times New Roman" w:hAnsi="Times New Roman"/>
          <w:sz w:val="24"/>
          <w:szCs w:val="24"/>
          <w:lang w:eastAsia="zh-CN"/>
        </w:rPr>
        <w:t>ortogonality</w:t>
      </w:r>
      <w:proofErr w:type="spellEnd"/>
      <w:r w:rsidRPr="008C79F9">
        <w:rPr>
          <w:rFonts w:ascii="Times New Roman" w:hAnsi="Times New Roman"/>
          <w:sz w:val="24"/>
          <w:szCs w:val="24"/>
          <w:lang w:eastAsia="zh-CN"/>
        </w:rPr>
        <w:t xml:space="preserve">, the OCC should be applied in two consecutive data carrying symbols in each slot. Thus, three OCC pairs can be formed in each 7-sym slot. </w:t>
      </w:r>
    </w:p>
    <w:p w14:paraId="4223177C" w14:textId="49E18410" w:rsidR="008C79F9" w:rsidRPr="008C79F9" w:rsidRDefault="008C79F9" w:rsidP="008C79F9">
      <w:pPr>
        <w:pStyle w:val="ListParagraph"/>
        <w:numPr>
          <w:ilvl w:val="0"/>
          <w:numId w:val="99"/>
        </w:numPr>
        <w:spacing w:before="100" w:beforeAutospacing="1" w:after="240"/>
        <w:ind w:leftChars="0"/>
        <w:jc w:val="both"/>
        <w:rPr>
          <w:rFonts w:ascii="Times New Roman" w:hAnsi="Times New Roman"/>
          <w:sz w:val="24"/>
          <w:szCs w:val="24"/>
          <w:lang w:eastAsia="zh-CN"/>
        </w:rPr>
      </w:pPr>
      <w:r>
        <w:rPr>
          <w:rFonts w:ascii="Times New Roman" w:hAnsi="Times New Roman"/>
          <w:sz w:val="24"/>
          <w:szCs w:val="24"/>
          <w:lang w:eastAsia="zh-CN"/>
        </w:rPr>
        <w:t>To maintain the current DMRS density and structure, the OCC needs to be applied in two slots. I</w:t>
      </w:r>
      <w:r w:rsidRPr="008C79F9">
        <w:rPr>
          <w:rFonts w:ascii="Times New Roman" w:hAnsi="Times New Roman"/>
          <w:sz w:val="24"/>
          <w:szCs w:val="24"/>
          <w:lang w:eastAsia="zh-CN"/>
        </w:rPr>
        <w:t>f TDM is applied for DMRS, the demodulate performance will be degraded for the black DMRS of a given OCC. To have more balanced demodulation performance, it is better to apply CDM on the legacy DMRS symbols with sequences of [1 1] and [1 -1].</w:t>
      </w:r>
    </w:p>
    <w:p w14:paraId="43C9A4DD" w14:textId="3396B032" w:rsidR="008C79F9" w:rsidRDefault="00246CF6" w:rsidP="008C79F9">
      <w:pPr>
        <w:spacing w:before="100" w:beforeAutospacing="1" w:after="240"/>
        <w:jc w:val="both"/>
        <w:rPr>
          <w:sz w:val="24"/>
          <w:szCs w:val="24"/>
          <w:lang w:eastAsia="zh-CN"/>
        </w:rPr>
      </w:pPr>
      <w:r>
        <w:rPr>
          <w:sz w:val="24"/>
          <w:szCs w:val="24"/>
          <w:lang w:eastAsia="zh-CN"/>
        </w:rPr>
        <w:t xml:space="preserve">For 15kHz SCS with slot level, the orthogonality is difficult </w:t>
      </w:r>
      <w:r w:rsidR="008C79F9">
        <w:rPr>
          <w:sz w:val="24"/>
          <w:szCs w:val="24"/>
          <w:lang w:eastAsia="zh-CN"/>
        </w:rPr>
        <w:t>to maintain</w:t>
      </w:r>
      <w:r>
        <w:rPr>
          <w:sz w:val="24"/>
          <w:szCs w:val="24"/>
          <w:lang w:eastAsia="zh-CN"/>
        </w:rPr>
        <w:t>. For</w:t>
      </w:r>
      <w:r w:rsidRPr="00815087">
        <w:rPr>
          <w:sz w:val="24"/>
          <w:szCs w:val="24"/>
          <w:lang w:eastAsia="zh-CN"/>
        </w:rPr>
        <w:t xml:space="preserve"> </w:t>
      </w:r>
      <w:r>
        <w:rPr>
          <w:sz w:val="24"/>
          <w:szCs w:val="24"/>
          <w:lang w:eastAsia="zh-CN"/>
        </w:rPr>
        <w:t>3.75kHz SCS with symbol level OCC, OCC4 should not be supported since it will require additional DMRSs with new DMRS patterns. Thus, OCC4 should not be supported in this release.</w:t>
      </w:r>
    </w:p>
    <w:p w14:paraId="121A1191" w14:textId="66ED277F" w:rsidR="00246CF6" w:rsidRPr="00246CF6" w:rsidRDefault="00246CF6" w:rsidP="008C79F9">
      <w:pPr>
        <w:spacing w:before="100" w:beforeAutospacing="1" w:after="240"/>
        <w:jc w:val="both"/>
        <w:rPr>
          <w:b/>
          <w:bCs/>
          <w:sz w:val="24"/>
          <w:szCs w:val="24"/>
          <w:lang w:eastAsia="zh-CN"/>
        </w:rPr>
      </w:pPr>
      <w:r w:rsidRPr="00246CF6">
        <w:rPr>
          <w:b/>
          <w:bCs/>
          <w:sz w:val="24"/>
          <w:szCs w:val="24"/>
          <w:lang w:eastAsia="zh-CN"/>
        </w:rPr>
        <w:lastRenderedPageBreak/>
        <w:t xml:space="preserve">Proposal 1: </w:t>
      </w:r>
      <w:r w:rsidRPr="00246CF6">
        <w:rPr>
          <w:b/>
          <w:bCs/>
          <w:sz w:val="24"/>
          <w:szCs w:val="24"/>
          <w:lang w:eastAsia="x-none"/>
        </w:rPr>
        <w:t xml:space="preserve">CDM DMRS with legacy pattern is applied for both 3.75kHz SCS and 15kHz SCS. OCC4 is not </w:t>
      </w:r>
      <w:proofErr w:type="spellStart"/>
      <w:r w:rsidRPr="00246CF6">
        <w:rPr>
          <w:b/>
          <w:bCs/>
          <w:sz w:val="24"/>
          <w:szCs w:val="24"/>
          <w:lang w:eastAsia="x-none"/>
        </w:rPr>
        <w:t>suppported</w:t>
      </w:r>
      <w:proofErr w:type="spellEnd"/>
      <w:r w:rsidRPr="00246CF6">
        <w:rPr>
          <w:b/>
          <w:bCs/>
          <w:sz w:val="24"/>
          <w:szCs w:val="24"/>
          <w:lang w:eastAsia="x-none"/>
        </w:rPr>
        <w:t>.</w:t>
      </w:r>
    </w:p>
    <w:p w14:paraId="39D51ADE" w14:textId="2572CAC9" w:rsidR="00610E90" w:rsidRPr="00610E90" w:rsidRDefault="00610E90" w:rsidP="00610E90">
      <w:pPr>
        <w:pStyle w:val="ListParagraph"/>
        <w:numPr>
          <w:ilvl w:val="0"/>
          <w:numId w:val="51"/>
        </w:numPr>
        <w:ind w:leftChars="0"/>
        <w:rPr>
          <w:rFonts w:ascii="Times New Roman" w:hAnsi="Times New Roman"/>
          <w:b/>
          <w:bCs/>
          <w:sz w:val="24"/>
          <w:szCs w:val="24"/>
          <w:lang w:eastAsia="zh-CN"/>
        </w:rPr>
      </w:pPr>
      <w:r w:rsidRPr="00610E90">
        <w:rPr>
          <w:rFonts w:ascii="Times New Roman" w:hAnsi="Times New Roman"/>
          <w:b/>
          <w:bCs/>
          <w:sz w:val="24"/>
          <w:szCs w:val="24"/>
          <w:lang w:eastAsia="zh-CN"/>
        </w:rPr>
        <w:t>Configuration and signaling for NPUSCH OCC</w:t>
      </w:r>
    </w:p>
    <w:p w14:paraId="39081792" w14:textId="77777777" w:rsidR="002057CB" w:rsidRPr="002057CB" w:rsidRDefault="002057CB" w:rsidP="00BA13BC">
      <w:pPr>
        <w:rPr>
          <w:bCs/>
          <w:sz w:val="24"/>
          <w:szCs w:val="24"/>
        </w:rPr>
      </w:pPr>
    </w:p>
    <w:p w14:paraId="77EE6BDF" w14:textId="5B108343" w:rsidR="007C3F48" w:rsidRDefault="00246CF6" w:rsidP="00271B0A">
      <w:pPr>
        <w:jc w:val="both"/>
        <w:rPr>
          <w:bCs/>
          <w:sz w:val="24"/>
          <w:szCs w:val="24"/>
        </w:rPr>
      </w:pPr>
      <w:r>
        <w:rPr>
          <w:noProof/>
        </w:rPr>
        <mc:AlternateContent>
          <mc:Choice Requires="wps">
            <w:drawing>
              <wp:anchor distT="0" distB="0" distL="114300" distR="114300" simplePos="0" relativeHeight="251659264" behindDoc="0" locked="0" layoutInCell="1" allowOverlap="1" wp14:anchorId="23889628" wp14:editId="49F536D3">
                <wp:simplePos x="0" y="0"/>
                <wp:positionH relativeFrom="column">
                  <wp:posOffset>0</wp:posOffset>
                </wp:positionH>
                <wp:positionV relativeFrom="paragraph">
                  <wp:posOffset>0</wp:posOffset>
                </wp:positionV>
                <wp:extent cx="1828800" cy="1828800"/>
                <wp:effectExtent l="0" t="0" r="0" b="0"/>
                <wp:wrapSquare wrapText="bothSides"/>
                <wp:docPr id="28555309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458DE6B" w14:textId="77777777" w:rsidR="00246CF6" w:rsidRPr="00BA1F2F" w:rsidRDefault="00246CF6" w:rsidP="007C3F48">
                            <w:pPr>
                              <w:contextualSpacing/>
                              <w:rPr>
                                <w:bCs/>
                                <w:lang w:eastAsia="x-none"/>
                              </w:rPr>
                            </w:pPr>
                            <w:r w:rsidRPr="00BA1F2F">
                              <w:rPr>
                                <w:bCs/>
                                <w:highlight w:val="green"/>
                                <w:lang w:eastAsia="x-none"/>
                              </w:rPr>
                              <w:t>Agreement</w:t>
                            </w:r>
                          </w:p>
                          <w:p w14:paraId="40599958" w14:textId="77777777" w:rsidR="00246CF6" w:rsidRPr="00BA1F2F" w:rsidRDefault="00246CF6" w:rsidP="007C3F48">
                            <w:pPr>
                              <w:rPr>
                                <w:bCs/>
                              </w:rPr>
                            </w:pPr>
                            <w:r w:rsidRPr="00BA1F2F">
                              <w:rPr>
                                <w:bCs/>
                              </w:rPr>
                              <w:t>For support of single-tone OCC for NPUSCH format 1, RAN1 studies:</w:t>
                            </w:r>
                          </w:p>
                          <w:p w14:paraId="485CA314" w14:textId="77777777" w:rsidR="00246CF6" w:rsidRPr="00BA1F2F" w:rsidRDefault="00246CF6" w:rsidP="007C3F48">
                            <w:pPr>
                              <w:numPr>
                                <w:ilvl w:val="0"/>
                                <w:numId w:val="95"/>
                              </w:numPr>
                              <w:spacing w:after="0"/>
                              <w:rPr>
                                <w:bCs/>
                                <w:lang w:eastAsia="x-none"/>
                              </w:rPr>
                            </w:pPr>
                            <w:r w:rsidRPr="00BA1F2F">
                              <w:rPr>
                                <w:bCs/>
                                <w:lang w:eastAsia="x-none"/>
                              </w:rPr>
                              <w:t>The parameters that need to be signalled, considering the following:</w:t>
                            </w:r>
                          </w:p>
                          <w:p w14:paraId="24E91580" w14:textId="77777777" w:rsidR="00246CF6" w:rsidRPr="00BA1F2F" w:rsidRDefault="00246CF6" w:rsidP="007C3F48">
                            <w:pPr>
                              <w:numPr>
                                <w:ilvl w:val="1"/>
                                <w:numId w:val="95"/>
                              </w:numPr>
                              <w:spacing w:after="0"/>
                              <w:rPr>
                                <w:rFonts w:eastAsia="DengXian"/>
                                <w:bCs/>
                                <w:lang w:eastAsia="zh-CN"/>
                              </w:rPr>
                            </w:pPr>
                            <w:r w:rsidRPr="00BA1F2F">
                              <w:rPr>
                                <w:rFonts w:eastAsia="DengXian"/>
                                <w:bCs/>
                                <w:lang w:eastAsia="zh-CN"/>
                              </w:rPr>
                              <w:t>OCC codeword</w:t>
                            </w:r>
                          </w:p>
                          <w:p w14:paraId="1CEAA42C" w14:textId="77777777" w:rsidR="00246CF6" w:rsidRPr="00BA1F2F" w:rsidRDefault="00246CF6" w:rsidP="007C3F48">
                            <w:pPr>
                              <w:numPr>
                                <w:ilvl w:val="1"/>
                                <w:numId w:val="95"/>
                              </w:numPr>
                              <w:spacing w:after="0"/>
                              <w:rPr>
                                <w:rFonts w:eastAsia="DengXian"/>
                                <w:bCs/>
                                <w:lang w:eastAsia="zh-CN"/>
                              </w:rPr>
                            </w:pPr>
                            <w:r w:rsidRPr="00BA1F2F">
                              <w:rPr>
                                <w:rFonts w:eastAsia="DengXian"/>
                                <w:bCs/>
                                <w:lang w:eastAsia="zh-CN"/>
                              </w:rPr>
                              <w:t>Enabling of OCC feature</w:t>
                            </w:r>
                          </w:p>
                          <w:p w14:paraId="70A8E933" w14:textId="77777777" w:rsidR="00246CF6" w:rsidRPr="00BA1F2F" w:rsidRDefault="00246CF6" w:rsidP="007C3F48">
                            <w:pPr>
                              <w:numPr>
                                <w:ilvl w:val="1"/>
                                <w:numId w:val="95"/>
                              </w:numPr>
                              <w:spacing w:after="0"/>
                              <w:rPr>
                                <w:rFonts w:eastAsia="DengXian"/>
                                <w:bCs/>
                                <w:lang w:eastAsia="zh-CN"/>
                              </w:rPr>
                            </w:pPr>
                            <w:r w:rsidRPr="00BA1F2F">
                              <w:rPr>
                                <w:rFonts w:eastAsia="DengXian"/>
                                <w:bCs/>
                                <w:lang w:eastAsia="zh-CN"/>
                              </w:rPr>
                              <w:t>FFS: other parameters</w:t>
                            </w:r>
                          </w:p>
                          <w:p w14:paraId="1B0732BB" w14:textId="77777777" w:rsidR="00246CF6" w:rsidRPr="00BA1F2F" w:rsidRDefault="00246CF6" w:rsidP="007C3F48">
                            <w:pPr>
                              <w:numPr>
                                <w:ilvl w:val="0"/>
                                <w:numId w:val="95"/>
                              </w:numPr>
                              <w:spacing w:after="0"/>
                              <w:rPr>
                                <w:rFonts w:eastAsia="DengXian"/>
                                <w:bCs/>
                                <w:lang w:eastAsia="zh-CN"/>
                              </w:rPr>
                            </w:pPr>
                            <w:r w:rsidRPr="00BA1F2F">
                              <w:rPr>
                                <w:rFonts w:eastAsia="DengXian"/>
                                <w:bCs/>
                                <w:lang w:eastAsia="zh-CN"/>
                              </w:rPr>
                              <w:t>For dynamic grant in RRC CONNECTED, study which and whether any parameters are signalled via DCI and which and whether any parameters are signalled by RRC</w:t>
                            </w:r>
                            <w:r>
                              <w:rPr>
                                <w:rFonts w:eastAsia="DengXian"/>
                                <w:bCs/>
                                <w:lang w:eastAsia="zh-CN"/>
                              </w:rPr>
                              <w:t>.</w:t>
                            </w:r>
                          </w:p>
                          <w:p w14:paraId="7E31E44E" w14:textId="77777777" w:rsidR="00246CF6" w:rsidRPr="006B117D" w:rsidRDefault="00246CF6" w:rsidP="006B117D">
                            <w:pPr>
                              <w:numPr>
                                <w:ilvl w:val="0"/>
                                <w:numId w:val="95"/>
                              </w:numPr>
                              <w:spacing w:after="0"/>
                              <w:rPr>
                                <w:rFonts w:eastAsia="DengXian"/>
                                <w:bCs/>
                              </w:rPr>
                            </w:pPr>
                            <w:r w:rsidRPr="00BA1F2F">
                              <w:rPr>
                                <w:rFonts w:eastAsia="DengXian"/>
                                <w:bCs/>
                                <w:lang w:eastAsia="zh-CN"/>
                              </w:rPr>
                              <w:t>FFS: whether/how to support cases other than dynamic grant in RRC CONNECTED, e.g. Msg3, PUR, CB Msg3 EDT</w:t>
                            </w:r>
                            <w:r>
                              <w:rPr>
                                <w:rFonts w:eastAsia="DengXian"/>
                                <w:bCs/>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3889628" id="_x0000_s1027"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fill o:detectmouseclick="t"/>
                <v:textbox style="mso-fit-shape-to-text:t">
                  <w:txbxContent>
                    <w:p w14:paraId="6458DE6B" w14:textId="77777777" w:rsidR="00246CF6" w:rsidRPr="00BA1F2F" w:rsidRDefault="00246CF6" w:rsidP="007C3F48">
                      <w:pPr>
                        <w:contextualSpacing/>
                        <w:rPr>
                          <w:bCs/>
                          <w:lang w:eastAsia="x-none"/>
                        </w:rPr>
                      </w:pPr>
                      <w:r w:rsidRPr="00BA1F2F">
                        <w:rPr>
                          <w:bCs/>
                          <w:highlight w:val="green"/>
                          <w:lang w:eastAsia="x-none"/>
                        </w:rPr>
                        <w:t>Agreement</w:t>
                      </w:r>
                    </w:p>
                    <w:p w14:paraId="40599958" w14:textId="77777777" w:rsidR="00246CF6" w:rsidRPr="00BA1F2F" w:rsidRDefault="00246CF6" w:rsidP="007C3F48">
                      <w:pPr>
                        <w:rPr>
                          <w:bCs/>
                        </w:rPr>
                      </w:pPr>
                      <w:r w:rsidRPr="00BA1F2F">
                        <w:rPr>
                          <w:bCs/>
                        </w:rPr>
                        <w:t>For support of single-tone OCC for NPUSCH format 1, RAN1 studies:</w:t>
                      </w:r>
                    </w:p>
                    <w:p w14:paraId="485CA314" w14:textId="77777777" w:rsidR="00246CF6" w:rsidRPr="00BA1F2F" w:rsidRDefault="00246CF6" w:rsidP="007C3F48">
                      <w:pPr>
                        <w:numPr>
                          <w:ilvl w:val="0"/>
                          <w:numId w:val="95"/>
                        </w:numPr>
                        <w:spacing w:after="0"/>
                        <w:rPr>
                          <w:bCs/>
                          <w:lang w:eastAsia="x-none"/>
                        </w:rPr>
                      </w:pPr>
                      <w:r w:rsidRPr="00BA1F2F">
                        <w:rPr>
                          <w:bCs/>
                          <w:lang w:eastAsia="x-none"/>
                        </w:rPr>
                        <w:t>The parameters that need to be signalled, considering the following:</w:t>
                      </w:r>
                    </w:p>
                    <w:p w14:paraId="24E91580" w14:textId="77777777" w:rsidR="00246CF6" w:rsidRPr="00BA1F2F" w:rsidRDefault="00246CF6" w:rsidP="007C3F48">
                      <w:pPr>
                        <w:numPr>
                          <w:ilvl w:val="1"/>
                          <w:numId w:val="95"/>
                        </w:numPr>
                        <w:spacing w:after="0"/>
                        <w:rPr>
                          <w:rFonts w:eastAsia="DengXian"/>
                          <w:bCs/>
                          <w:lang w:eastAsia="zh-CN"/>
                        </w:rPr>
                      </w:pPr>
                      <w:r w:rsidRPr="00BA1F2F">
                        <w:rPr>
                          <w:rFonts w:eastAsia="DengXian"/>
                          <w:bCs/>
                          <w:lang w:eastAsia="zh-CN"/>
                        </w:rPr>
                        <w:t>OCC codeword</w:t>
                      </w:r>
                    </w:p>
                    <w:p w14:paraId="1CEAA42C" w14:textId="77777777" w:rsidR="00246CF6" w:rsidRPr="00BA1F2F" w:rsidRDefault="00246CF6" w:rsidP="007C3F48">
                      <w:pPr>
                        <w:numPr>
                          <w:ilvl w:val="1"/>
                          <w:numId w:val="95"/>
                        </w:numPr>
                        <w:spacing w:after="0"/>
                        <w:rPr>
                          <w:rFonts w:eastAsia="DengXian"/>
                          <w:bCs/>
                          <w:lang w:eastAsia="zh-CN"/>
                        </w:rPr>
                      </w:pPr>
                      <w:r w:rsidRPr="00BA1F2F">
                        <w:rPr>
                          <w:rFonts w:eastAsia="DengXian"/>
                          <w:bCs/>
                          <w:lang w:eastAsia="zh-CN"/>
                        </w:rPr>
                        <w:t>Enabling of OCC feature</w:t>
                      </w:r>
                    </w:p>
                    <w:p w14:paraId="70A8E933" w14:textId="77777777" w:rsidR="00246CF6" w:rsidRPr="00BA1F2F" w:rsidRDefault="00246CF6" w:rsidP="007C3F48">
                      <w:pPr>
                        <w:numPr>
                          <w:ilvl w:val="1"/>
                          <w:numId w:val="95"/>
                        </w:numPr>
                        <w:spacing w:after="0"/>
                        <w:rPr>
                          <w:rFonts w:eastAsia="DengXian"/>
                          <w:bCs/>
                          <w:lang w:eastAsia="zh-CN"/>
                        </w:rPr>
                      </w:pPr>
                      <w:r w:rsidRPr="00BA1F2F">
                        <w:rPr>
                          <w:rFonts w:eastAsia="DengXian"/>
                          <w:bCs/>
                          <w:lang w:eastAsia="zh-CN"/>
                        </w:rPr>
                        <w:t>FFS: other parameters</w:t>
                      </w:r>
                    </w:p>
                    <w:p w14:paraId="1B0732BB" w14:textId="77777777" w:rsidR="00246CF6" w:rsidRPr="00BA1F2F" w:rsidRDefault="00246CF6" w:rsidP="007C3F48">
                      <w:pPr>
                        <w:numPr>
                          <w:ilvl w:val="0"/>
                          <w:numId w:val="95"/>
                        </w:numPr>
                        <w:spacing w:after="0"/>
                        <w:rPr>
                          <w:rFonts w:eastAsia="DengXian"/>
                          <w:bCs/>
                          <w:lang w:eastAsia="zh-CN"/>
                        </w:rPr>
                      </w:pPr>
                      <w:r w:rsidRPr="00BA1F2F">
                        <w:rPr>
                          <w:rFonts w:eastAsia="DengXian"/>
                          <w:bCs/>
                          <w:lang w:eastAsia="zh-CN"/>
                        </w:rPr>
                        <w:t>For dynamic grant in RRC CONNECTED, study which and whether any parameters are signalled via DCI and which and whether any parameters are signalled by RRC</w:t>
                      </w:r>
                      <w:r>
                        <w:rPr>
                          <w:rFonts w:eastAsia="DengXian"/>
                          <w:bCs/>
                          <w:lang w:eastAsia="zh-CN"/>
                        </w:rPr>
                        <w:t>.</w:t>
                      </w:r>
                    </w:p>
                    <w:p w14:paraId="7E31E44E" w14:textId="77777777" w:rsidR="00246CF6" w:rsidRPr="006B117D" w:rsidRDefault="00246CF6" w:rsidP="006B117D">
                      <w:pPr>
                        <w:numPr>
                          <w:ilvl w:val="0"/>
                          <w:numId w:val="95"/>
                        </w:numPr>
                        <w:spacing w:after="0"/>
                        <w:rPr>
                          <w:rFonts w:eastAsia="DengXian"/>
                          <w:bCs/>
                        </w:rPr>
                      </w:pPr>
                      <w:r w:rsidRPr="00BA1F2F">
                        <w:rPr>
                          <w:rFonts w:eastAsia="DengXian"/>
                          <w:bCs/>
                          <w:lang w:eastAsia="zh-CN"/>
                        </w:rPr>
                        <w:t>FFS: whether/how to support cases other than dynamic grant in RRC CONNECTED, e.g. Msg3, PUR, CB Msg3 EDT</w:t>
                      </w:r>
                      <w:r>
                        <w:rPr>
                          <w:rFonts w:eastAsia="DengXian"/>
                          <w:bCs/>
                          <w:lang w:eastAsia="zh-CN"/>
                        </w:rPr>
                        <w:t>.</w:t>
                      </w:r>
                    </w:p>
                  </w:txbxContent>
                </v:textbox>
                <w10:wrap type="square"/>
              </v:shape>
            </w:pict>
          </mc:Fallback>
        </mc:AlternateContent>
      </w:r>
    </w:p>
    <w:p w14:paraId="45444DBB" w14:textId="77777777" w:rsidR="00246CF6" w:rsidRDefault="00E8748B" w:rsidP="00271B0A">
      <w:pPr>
        <w:jc w:val="both"/>
        <w:rPr>
          <w:bCs/>
          <w:sz w:val="24"/>
          <w:szCs w:val="24"/>
        </w:rPr>
      </w:pPr>
      <w:r>
        <w:rPr>
          <w:bCs/>
          <w:sz w:val="24"/>
          <w:szCs w:val="24"/>
        </w:rPr>
        <w:t xml:space="preserve">With either symbol level or slot level OCC, </w:t>
      </w:r>
      <w:r w:rsidR="00BA13BC" w:rsidRPr="002057CB">
        <w:rPr>
          <w:bCs/>
          <w:sz w:val="24"/>
          <w:szCs w:val="24"/>
        </w:rPr>
        <w:t>NPUSCH with OCC will have different resource mapping and transport block segmentation methods</w:t>
      </w:r>
      <w:r>
        <w:rPr>
          <w:bCs/>
          <w:sz w:val="24"/>
          <w:szCs w:val="24"/>
        </w:rPr>
        <w:t xml:space="preserve"> from </w:t>
      </w:r>
      <w:r w:rsidRPr="002057CB">
        <w:rPr>
          <w:bCs/>
          <w:sz w:val="24"/>
          <w:szCs w:val="24"/>
        </w:rPr>
        <w:t>NPUSCH without OCC</w:t>
      </w:r>
      <w:r w:rsidR="00BA13BC" w:rsidRPr="002057CB">
        <w:rPr>
          <w:bCs/>
          <w:sz w:val="24"/>
          <w:szCs w:val="24"/>
        </w:rPr>
        <w:t xml:space="preserve">. Thus, </w:t>
      </w:r>
      <w:r>
        <w:rPr>
          <w:bCs/>
          <w:sz w:val="24"/>
          <w:szCs w:val="24"/>
        </w:rPr>
        <w:t xml:space="preserve">configuration and </w:t>
      </w:r>
      <w:proofErr w:type="spellStart"/>
      <w:r>
        <w:rPr>
          <w:bCs/>
          <w:sz w:val="24"/>
          <w:szCs w:val="24"/>
        </w:rPr>
        <w:t>signaling</w:t>
      </w:r>
      <w:proofErr w:type="spellEnd"/>
      <w:r>
        <w:rPr>
          <w:bCs/>
          <w:sz w:val="24"/>
          <w:szCs w:val="24"/>
        </w:rPr>
        <w:t xml:space="preserve"> are required to support OCC. </w:t>
      </w:r>
    </w:p>
    <w:p w14:paraId="6E886F2A" w14:textId="714D806A" w:rsidR="00610E90" w:rsidRPr="002057CB" w:rsidRDefault="00610E90" w:rsidP="00271B0A">
      <w:pPr>
        <w:jc w:val="both"/>
        <w:rPr>
          <w:sz w:val="24"/>
          <w:szCs w:val="24"/>
        </w:rPr>
      </w:pPr>
      <w:r w:rsidRPr="002057CB">
        <w:rPr>
          <w:sz w:val="24"/>
          <w:szCs w:val="24"/>
        </w:rPr>
        <w:t xml:space="preserve">Different levels of </w:t>
      </w:r>
      <w:r w:rsidR="00E8748B">
        <w:rPr>
          <w:sz w:val="24"/>
          <w:szCs w:val="24"/>
        </w:rPr>
        <w:t xml:space="preserve">configuration and </w:t>
      </w:r>
      <w:proofErr w:type="spellStart"/>
      <w:r w:rsidR="00E8748B">
        <w:rPr>
          <w:sz w:val="24"/>
          <w:szCs w:val="24"/>
        </w:rPr>
        <w:t>signaling</w:t>
      </w:r>
      <w:proofErr w:type="spellEnd"/>
      <w:r w:rsidR="00E8748B">
        <w:rPr>
          <w:sz w:val="24"/>
          <w:szCs w:val="24"/>
        </w:rPr>
        <w:t xml:space="preserve"> from </w:t>
      </w:r>
      <w:proofErr w:type="spellStart"/>
      <w:r w:rsidR="00E8748B">
        <w:rPr>
          <w:sz w:val="24"/>
          <w:szCs w:val="24"/>
        </w:rPr>
        <w:t>gNB</w:t>
      </w:r>
      <w:proofErr w:type="spellEnd"/>
      <w:r w:rsidR="00E8748B">
        <w:rPr>
          <w:sz w:val="24"/>
          <w:szCs w:val="24"/>
        </w:rPr>
        <w:t xml:space="preserve"> are needed at different levels. For example:</w:t>
      </w:r>
    </w:p>
    <w:p w14:paraId="165C5FB1" w14:textId="719EFE10" w:rsidR="003D58E0" w:rsidRPr="002057CB" w:rsidRDefault="00271B0A" w:rsidP="003D58E0">
      <w:pPr>
        <w:pStyle w:val="ListParagraph"/>
        <w:numPr>
          <w:ilvl w:val="0"/>
          <w:numId w:val="91"/>
        </w:numPr>
        <w:ind w:leftChars="0"/>
        <w:rPr>
          <w:rFonts w:ascii="Times New Roman" w:hAnsi="Times New Roman"/>
          <w:sz w:val="24"/>
          <w:szCs w:val="24"/>
        </w:rPr>
      </w:pPr>
      <w:r w:rsidRPr="002057CB">
        <w:rPr>
          <w:rFonts w:ascii="Times New Roman" w:hAnsi="Times New Roman"/>
          <w:sz w:val="24"/>
          <w:szCs w:val="24"/>
        </w:rPr>
        <w:t>OCC on/off</w:t>
      </w:r>
      <w:r>
        <w:rPr>
          <w:rFonts w:ascii="Times New Roman" w:hAnsi="Times New Roman"/>
          <w:sz w:val="24"/>
          <w:szCs w:val="24"/>
        </w:rPr>
        <w:t>, i.e. w</w:t>
      </w:r>
      <w:r w:rsidR="00610E90" w:rsidRPr="002057CB">
        <w:rPr>
          <w:rFonts w:ascii="Times New Roman" w:hAnsi="Times New Roman"/>
          <w:sz w:val="24"/>
          <w:szCs w:val="24"/>
        </w:rPr>
        <w:t>hether OCC is applied or not on a NPUSCH</w:t>
      </w:r>
      <w:r w:rsidR="003D58E0" w:rsidRPr="002057CB">
        <w:rPr>
          <w:rFonts w:ascii="Times New Roman" w:hAnsi="Times New Roman"/>
          <w:sz w:val="24"/>
          <w:szCs w:val="24"/>
        </w:rPr>
        <w:t xml:space="preserve"> </w:t>
      </w:r>
    </w:p>
    <w:p w14:paraId="2C661D55" w14:textId="2D17DF74" w:rsidR="003D58E0" w:rsidRPr="002057CB" w:rsidRDefault="00610E90" w:rsidP="003D58E0">
      <w:pPr>
        <w:pStyle w:val="ListParagraph"/>
        <w:numPr>
          <w:ilvl w:val="0"/>
          <w:numId w:val="91"/>
        </w:numPr>
        <w:ind w:leftChars="0"/>
        <w:rPr>
          <w:rFonts w:ascii="Times New Roman" w:hAnsi="Times New Roman"/>
          <w:sz w:val="24"/>
          <w:szCs w:val="24"/>
        </w:rPr>
      </w:pPr>
      <w:r w:rsidRPr="002057CB">
        <w:rPr>
          <w:rFonts w:ascii="Times New Roman" w:hAnsi="Times New Roman"/>
          <w:sz w:val="24"/>
          <w:szCs w:val="24"/>
        </w:rPr>
        <w:t xml:space="preserve">If OCC is applied, the OCC multiplexing factor </w:t>
      </w:r>
      <w:r w:rsidR="00E8748B">
        <w:rPr>
          <w:rFonts w:ascii="Times New Roman" w:hAnsi="Times New Roman"/>
          <w:sz w:val="24"/>
          <w:szCs w:val="24"/>
        </w:rPr>
        <w:t xml:space="preserve">or </w:t>
      </w:r>
      <w:r w:rsidRPr="002057CB">
        <w:rPr>
          <w:rFonts w:ascii="Times New Roman" w:hAnsi="Times New Roman"/>
          <w:sz w:val="24"/>
          <w:szCs w:val="24"/>
        </w:rPr>
        <w:t xml:space="preserve">should also be signaled. The multiplexing factor </w:t>
      </w:r>
      <w:r w:rsidR="00E8748B">
        <w:rPr>
          <w:rFonts w:ascii="Times New Roman" w:hAnsi="Times New Roman"/>
          <w:sz w:val="24"/>
          <w:szCs w:val="24"/>
        </w:rPr>
        <w:t>can also be called a</w:t>
      </w:r>
      <w:r w:rsidRPr="002057CB">
        <w:rPr>
          <w:rFonts w:ascii="Times New Roman" w:hAnsi="Times New Roman"/>
          <w:sz w:val="24"/>
          <w:szCs w:val="24"/>
        </w:rPr>
        <w:t xml:space="preserve">s unit length of OCC, OCC capacity, etc. </w:t>
      </w:r>
    </w:p>
    <w:p w14:paraId="2620B5A6" w14:textId="07E425E2" w:rsidR="003D58E0" w:rsidRPr="002057CB" w:rsidRDefault="003D58E0" w:rsidP="003D58E0">
      <w:pPr>
        <w:pStyle w:val="ListParagraph"/>
        <w:numPr>
          <w:ilvl w:val="0"/>
          <w:numId w:val="91"/>
        </w:numPr>
        <w:ind w:leftChars="0"/>
        <w:rPr>
          <w:rFonts w:ascii="Times New Roman" w:hAnsi="Times New Roman"/>
          <w:sz w:val="24"/>
          <w:szCs w:val="24"/>
        </w:rPr>
      </w:pPr>
      <w:r w:rsidRPr="002057CB">
        <w:rPr>
          <w:rFonts w:ascii="Times New Roman" w:hAnsi="Times New Roman"/>
          <w:sz w:val="24"/>
          <w:szCs w:val="24"/>
        </w:rPr>
        <w:t>With a given OCC multiplexing factor, the OCC index, or the OCC sequence should be signaled to a</w:t>
      </w:r>
      <w:r w:rsidR="00E8748B">
        <w:rPr>
          <w:rFonts w:ascii="Times New Roman" w:hAnsi="Times New Roman"/>
          <w:sz w:val="24"/>
          <w:szCs w:val="24"/>
        </w:rPr>
        <w:t>n</w:t>
      </w:r>
      <w:r w:rsidRPr="002057CB">
        <w:rPr>
          <w:rFonts w:ascii="Times New Roman" w:hAnsi="Times New Roman"/>
          <w:sz w:val="24"/>
          <w:szCs w:val="24"/>
        </w:rPr>
        <w:t xml:space="preserve"> NTN-IoT device for NPUSCH transmission with OCC. </w:t>
      </w:r>
    </w:p>
    <w:p w14:paraId="2E45538F" w14:textId="77777777" w:rsidR="003D58E0" w:rsidRPr="002057CB" w:rsidRDefault="003D58E0" w:rsidP="003D58E0">
      <w:pPr>
        <w:rPr>
          <w:sz w:val="24"/>
          <w:szCs w:val="24"/>
          <w:lang w:val="en-US"/>
        </w:rPr>
      </w:pPr>
    </w:p>
    <w:p w14:paraId="1F14FF95" w14:textId="20E2B1FF" w:rsidR="003D58E0" w:rsidRPr="002057CB" w:rsidRDefault="00271B0A" w:rsidP="00271B0A">
      <w:pPr>
        <w:jc w:val="both"/>
        <w:rPr>
          <w:bCs/>
          <w:sz w:val="24"/>
          <w:szCs w:val="24"/>
        </w:rPr>
      </w:pPr>
      <w:r>
        <w:rPr>
          <w:bCs/>
          <w:sz w:val="24"/>
          <w:szCs w:val="24"/>
        </w:rPr>
        <w:t xml:space="preserve">In </w:t>
      </w:r>
      <w:r w:rsidR="003D58E0" w:rsidRPr="002057CB">
        <w:rPr>
          <w:bCs/>
          <w:sz w:val="24"/>
          <w:szCs w:val="24"/>
        </w:rPr>
        <w:t xml:space="preserve">a simple </w:t>
      </w:r>
      <w:r>
        <w:rPr>
          <w:bCs/>
          <w:sz w:val="24"/>
          <w:szCs w:val="24"/>
        </w:rPr>
        <w:t>solution</w:t>
      </w:r>
      <w:r w:rsidR="003D58E0" w:rsidRPr="002057CB">
        <w:rPr>
          <w:bCs/>
          <w:sz w:val="24"/>
          <w:szCs w:val="24"/>
        </w:rPr>
        <w:t xml:space="preserve">, the OCC method and OCC multiplexing factor can be configured semi-statically by higher layer </w:t>
      </w:r>
      <w:proofErr w:type="spellStart"/>
      <w:r w:rsidR="003D58E0" w:rsidRPr="002057CB">
        <w:rPr>
          <w:bCs/>
          <w:sz w:val="24"/>
          <w:szCs w:val="24"/>
        </w:rPr>
        <w:t>signaling</w:t>
      </w:r>
      <w:proofErr w:type="spellEnd"/>
      <w:r w:rsidR="003D58E0" w:rsidRPr="002057CB">
        <w:rPr>
          <w:bCs/>
          <w:sz w:val="24"/>
          <w:szCs w:val="24"/>
        </w:rPr>
        <w:t xml:space="preserve">. Thus, dynamic switching between OCC and without OCC is not possible. </w:t>
      </w:r>
      <w:r w:rsidR="00E8748B">
        <w:rPr>
          <w:bCs/>
          <w:sz w:val="24"/>
          <w:szCs w:val="24"/>
        </w:rPr>
        <w:t xml:space="preserve">A new reconfiguration </w:t>
      </w:r>
      <w:proofErr w:type="spellStart"/>
      <w:r w:rsidR="00E8748B">
        <w:rPr>
          <w:bCs/>
          <w:sz w:val="24"/>
          <w:szCs w:val="24"/>
        </w:rPr>
        <w:t>signaling</w:t>
      </w:r>
      <w:proofErr w:type="spellEnd"/>
      <w:r w:rsidR="00E8748B">
        <w:rPr>
          <w:bCs/>
          <w:sz w:val="24"/>
          <w:szCs w:val="24"/>
        </w:rPr>
        <w:t xml:space="preserve"> is needed to change between OCC and legacy NPUSCH transmissions. </w:t>
      </w:r>
    </w:p>
    <w:p w14:paraId="13AA6CE3" w14:textId="39BE667E" w:rsidR="00E8748B" w:rsidRDefault="00E8748B" w:rsidP="00271B0A">
      <w:pPr>
        <w:jc w:val="both"/>
        <w:rPr>
          <w:bCs/>
          <w:sz w:val="24"/>
          <w:szCs w:val="24"/>
        </w:rPr>
      </w:pPr>
      <w:r>
        <w:rPr>
          <w:bCs/>
          <w:sz w:val="24"/>
          <w:szCs w:val="24"/>
        </w:rPr>
        <w:t>On the other hand, t</w:t>
      </w:r>
      <w:r w:rsidR="003D58E0" w:rsidRPr="002057CB">
        <w:rPr>
          <w:bCs/>
          <w:sz w:val="24"/>
          <w:szCs w:val="24"/>
        </w:rPr>
        <w:t xml:space="preserve">he NPUSCH with OCC is more complicated than legacy NPUSCH without OCC, and the single IoT device performance may be degraded with OCC. </w:t>
      </w:r>
      <w:r w:rsidR="00271B0A">
        <w:rPr>
          <w:bCs/>
          <w:sz w:val="24"/>
          <w:szCs w:val="24"/>
        </w:rPr>
        <w:t>Furthermore</w:t>
      </w:r>
      <w:r w:rsidR="003D58E0" w:rsidRPr="002057CB">
        <w:rPr>
          <w:bCs/>
          <w:sz w:val="24"/>
          <w:szCs w:val="24"/>
        </w:rPr>
        <w:t xml:space="preserve">, </w:t>
      </w:r>
      <w:r w:rsidR="00271B0A">
        <w:rPr>
          <w:bCs/>
          <w:sz w:val="24"/>
          <w:szCs w:val="24"/>
        </w:rPr>
        <w:t>depending</w:t>
      </w:r>
      <w:r w:rsidR="00271B0A" w:rsidRPr="002057CB">
        <w:rPr>
          <w:bCs/>
          <w:sz w:val="24"/>
          <w:szCs w:val="24"/>
        </w:rPr>
        <w:t xml:space="preserve"> on the paring conditions observed at the </w:t>
      </w:r>
      <w:proofErr w:type="spellStart"/>
      <w:r w:rsidR="00271B0A" w:rsidRPr="002057CB">
        <w:rPr>
          <w:bCs/>
          <w:sz w:val="24"/>
          <w:szCs w:val="24"/>
        </w:rPr>
        <w:t>eNB</w:t>
      </w:r>
      <w:proofErr w:type="spellEnd"/>
      <w:r w:rsidR="00271B0A">
        <w:rPr>
          <w:bCs/>
          <w:sz w:val="24"/>
          <w:szCs w:val="24"/>
        </w:rPr>
        <w:t>,</w:t>
      </w:r>
      <w:r w:rsidR="00271B0A" w:rsidRPr="002057CB">
        <w:rPr>
          <w:bCs/>
          <w:sz w:val="24"/>
          <w:szCs w:val="24"/>
        </w:rPr>
        <w:t xml:space="preserve"> </w:t>
      </w:r>
      <w:r w:rsidR="003D58E0" w:rsidRPr="002057CB">
        <w:rPr>
          <w:bCs/>
          <w:sz w:val="24"/>
          <w:szCs w:val="24"/>
        </w:rPr>
        <w:t>different OCC lengths can be used</w:t>
      </w:r>
      <w:r>
        <w:rPr>
          <w:bCs/>
          <w:sz w:val="24"/>
          <w:szCs w:val="24"/>
        </w:rPr>
        <w:t xml:space="preserve">. </w:t>
      </w:r>
      <w:r w:rsidR="003D58E0" w:rsidRPr="002057CB">
        <w:rPr>
          <w:bCs/>
          <w:sz w:val="24"/>
          <w:szCs w:val="24"/>
        </w:rPr>
        <w:t xml:space="preserve">Thus, </w:t>
      </w:r>
      <w:r w:rsidR="007C23FE">
        <w:rPr>
          <w:bCs/>
          <w:sz w:val="24"/>
          <w:szCs w:val="24"/>
        </w:rPr>
        <w:t xml:space="preserve">for better spectrum efficiency and scheduling flexibility, </w:t>
      </w:r>
      <w:r w:rsidR="003D58E0" w:rsidRPr="002057CB">
        <w:rPr>
          <w:bCs/>
          <w:sz w:val="24"/>
          <w:szCs w:val="24"/>
        </w:rPr>
        <w:t xml:space="preserve">it may be beneficial to support dynamic scheduling of NPUSCH transmissions with or without </w:t>
      </w:r>
      <w:proofErr w:type="gramStart"/>
      <w:r w:rsidR="003D58E0" w:rsidRPr="002057CB">
        <w:rPr>
          <w:bCs/>
          <w:sz w:val="24"/>
          <w:szCs w:val="24"/>
        </w:rPr>
        <w:t>OCC, and</w:t>
      </w:r>
      <w:proofErr w:type="gramEnd"/>
      <w:r w:rsidR="003D58E0" w:rsidRPr="002057CB">
        <w:rPr>
          <w:bCs/>
          <w:sz w:val="24"/>
          <w:szCs w:val="24"/>
        </w:rPr>
        <w:t xml:space="preserve"> </w:t>
      </w:r>
      <w:r w:rsidR="00271B0A">
        <w:rPr>
          <w:bCs/>
          <w:sz w:val="24"/>
          <w:szCs w:val="24"/>
        </w:rPr>
        <w:t xml:space="preserve">determine the </w:t>
      </w:r>
      <w:proofErr w:type="spellStart"/>
      <w:r w:rsidR="00271B0A">
        <w:rPr>
          <w:bCs/>
          <w:sz w:val="24"/>
          <w:szCs w:val="24"/>
        </w:rPr>
        <w:t>approporate</w:t>
      </w:r>
      <w:proofErr w:type="spellEnd"/>
      <w:r w:rsidR="00271B0A">
        <w:rPr>
          <w:bCs/>
          <w:sz w:val="24"/>
          <w:szCs w:val="24"/>
        </w:rPr>
        <w:t xml:space="preserve"> </w:t>
      </w:r>
      <w:r w:rsidR="003D58E0" w:rsidRPr="002057CB">
        <w:rPr>
          <w:bCs/>
          <w:sz w:val="24"/>
          <w:szCs w:val="24"/>
        </w:rPr>
        <w:t>OCC length</w:t>
      </w:r>
      <w:r w:rsidR="00D7293F">
        <w:rPr>
          <w:bCs/>
          <w:sz w:val="24"/>
          <w:szCs w:val="24"/>
        </w:rPr>
        <w:t xml:space="preserve"> when OCC is indicated.</w:t>
      </w:r>
      <w:r w:rsidR="00271B0A">
        <w:rPr>
          <w:bCs/>
          <w:sz w:val="24"/>
          <w:szCs w:val="24"/>
        </w:rPr>
        <w:t xml:space="preserve"> Thus</w:t>
      </w:r>
      <w:r>
        <w:rPr>
          <w:bCs/>
          <w:sz w:val="24"/>
          <w:szCs w:val="24"/>
        </w:rPr>
        <w:t xml:space="preserve">, the OCC on/off and/or the OCC multiplexing factor may be dynamically indicated. </w:t>
      </w:r>
    </w:p>
    <w:p w14:paraId="0855BE3F" w14:textId="7F9F9EFF" w:rsidR="003C4A2F" w:rsidRPr="003C4A2F" w:rsidRDefault="003C4A2F" w:rsidP="003C4A2F">
      <w:pPr>
        <w:spacing w:before="100" w:beforeAutospacing="1" w:after="100" w:afterAutospacing="1"/>
        <w:jc w:val="both"/>
        <w:rPr>
          <w:b/>
          <w:bCs/>
          <w:sz w:val="24"/>
          <w:szCs w:val="24"/>
          <w:lang w:eastAsia="zh-CN"/>
        </w:rPr>
      </w:pPr>
      <w:r w:rsidRPr="003C4A2F">
        <w:rPr>
          <w:b/>
          <w:bCs/>
          <w:sz w:val="24"/>
          <w:szCs w:val="24"/>
          <w:lang w:eastAsia="zh-CN"/>
        </w:rPr>
        <w:t>Proposal 2: RAN1 to study both semi-static and dynamic indication of OCC support.</w:t>
      </w:r>
    </w:p>
    <w:p w14:paraId="215857EE" w14:textId="7E3E2205" w:rsidR="00271B0A" w:rsidRDefault="00271B0A" w:rsidP="00271B0A">
      <w:pPr>
        <w:jc w:val="both"/>
        <w:rPr>
          <w:rFonts w:cs="Arial"/>
          <w:bCs/>
          <w:sz w:val="24"/>
          <w:szCs w:val="24"/>
        </w:rPr>
      </w:pPr>
      <w:r>
        <w:rPr>
          <w:bCs/>
          <w:sz w:val="24"/>
          <w:szCs w:val="24"/>
        </w:rPr>
        <w:t>For dynamic OCC on/off, 1 bit information can be introduced in the UL grant, e.g. using a different RNTI, or re-</w:t>
      </w:r>
      <w:proofErr w:type="spellStart"/>
      <w:r>
        <w:rPr>
          <w:bCs/>
          <w:sz w:val="24"/>
          <w:szCs w:val="24"/>
        </w:rPr>
        <w:t>interpreate</w:t>
      </w:r>
      <w:proofErr w:type="spellEnd"/>
      <w:r>
        <w:rPr>
          <w:bCs/>
          <w:sz w:val="24"/>
          <w:szCs w:val="24"/>
        </w:rPr>
        <w:t xml:space="preserve"> some bit in the current UL grant DCI format. </w:t>
      </w:r>
      <w:r w:rsidRPr="002057CB">
        <w:rPr>
          <w:rFonts w:cs="Arial"/>
          <w:bCs/>
          <w:sz w:val="24"/>
          <w:szCs w:val="24"/>
        </w:rPr>
        <w:t xml:space="preserve">The OCC multiplexing factor of 2 and 4 </w:t>
      </w:r>
      <w:proofErr w:type="spellStart"/>
      <w:r w:rsidRPr="002057CB">
        <w:rPr>
          <w:rFonts w:cs="Arial"/>
          <w:bCs/>
          <w:sz w:val="24"/>
          <w:szCs w:val="24"/>
        </w:rPr>
        <w:t>shoud</w:t>
      </w:r>
      <w:proofErr w:type="spellEnd"/>
      <w:r w:rsidRPr="002057CB">
        <w:rPr>
          <w:rFonts w:cs="Arial"/>
          <w:bCs/>
          <w:sz w:val="24"/>
          <w:szCs w:val="24"/>
        </w:rPr>
        <w:t xml:space="preserve"> be supported. </w:t>
      </w:r>
      <w:r>
        <w:rPr>
          <w:bCs/>
          <w:sz w:val="24"/>
          <w:szCs w:val="24"/>
        </w:rPr>
        <w:t xml:space="preserve">Regardless how the OCC on/off and </w:t>
      </w:r>
      <w:r w:rsidR="003D58E0" w:rsidRPr="002057CB">
        <w:rPr>
          <w:rFonts w:cs="Arial"/>
          <w:bCs/>
          <w:sz w:val="24"/>
          <w:szCs w:val="24"/>
        </w:rPr>
        <w:t>OCC multiplexing factor</w:t>
      </w:r>
      <w:r>
        <w:rPr>
          <w:rFonts w:cs="Arial"/>
          <w:bCs/>
          <w:sz w:val="24"/>
          <w:szCs w:val="24"/>
        </w:rPr>
        <w:t xml:space="preserve"> is </w:t>
      </w:r>
      <w:proofErr w:type="spellStart"/>
      <w:r>
        <w:rPr>
          <w:rFonts w:cs="Arial"/>
          <w:bCs/>
          <w:sz w:val="24"/>
          <w:szCs w:val="24"/>
        </w:rPr>
        <w:t>signaled</w:t>
      </w:r>
      <w:proofErr w:type="spellEnd"/>
      <w:r w:rsidR="003D58E0" w:rsidRPr="002057CB">
        <w:rPr>
          <w:rFonts w:cs="Arial"/>
          <w:bCs/>
          <w:sz w:val="24"/>
          <w:szCs w:val="24"/>
        </w:rPr>
        <w:t>, the OCC sequence or OCC index should be dynamically indicated in the uplink grant DCI.</w:t>
      </w:r>
      <w:r w:rsidR="003C4A2F" w:rsidRPr="002057CB">
        <w:rPr>
          <w:rFonts w:cs="Arial"/>
          <w:bCs/>
          <w:sz w:val="24"/>
          <w:szCs w:val="24"/>
        </w:rPr>
        <w:t xml:space="preserve"> </w:t>
      </w:r>
    </w:p>
    <w:p w14:paraId="398A4BD1" w14:textId="77777777" w:rsidR="00271B0A" w:rsidRDefault="003C4A2F" w:rsidP="00271B0A">
      <w:pPr>
        <w:jc w:val="both"/>
        <w:rPr>
          <w:rFonts w:cs="Arial"/>
          <w:bCs/>
          <w:sz w:val="24"/>
          <w:szCs w:val="24"/>
        </w:rPr>
      </w:pPr>
      <w:r w:rsidRPr="002057CB">
        <w:rPr>
          <w:rFonts w:cs="Arial"/>
          <w:bCs/>
          <w:sz w:val="24"/>
          <w:szCs w:val="24"/>
        </w:rPr>
        <w:t>How to indicate the OCC index in the UL grant should be</w:t>
      </w:r>
      <w:r w:rsidR="00D7293F">
        <w:rPr>
          <w:rFonts w:cs="Arial"/>
          <w:bCs/>
          <w:sz w:val="24"/>
          <w:szCs w:val="24"/>
        </w:rPr>
        <w:t xml:space="preserve"> studied and</w:t>
      </w:r>
      <w:r w:rsidRPr="002057CB">
        <w:rPr>
          <w:rFonts w:cs="Arial"/>
          <w:bCs/>
          <w:sz w:val="24"/>
          <w:szCs w:val="24"/>
        </w:rPr>
        <w:t xml:space="preserve"> specified</w:t>
      </w:r>
      <w:r w:rsidR="00D7293F">
        <w:rPr>
          <w:rFonts w:cs="Arial"/>
          <w:bCs/>
          <w:sz w:val="24"/>
          <w:szCs w:val="24"/>
        </w:rPr>
        <w:t>.</w:t>
      </w:r>
      <w:r w:rsidR="00271B0A">
        <w:rPr>
          <w:rFonts w:cs="Arial"/>
          <w:bCs/>
          <w:sz w:val="24"/>
          <w:szCs w:val="24"/>
        </w:rPr>
        <w:t xml:space="preserve"> In LTE NB-IoT, DCI format N0 is used for UL grant of NPUSCH transmission. All NPUSCH parameters are dynamically indicated in the DCI, including subcarrier indication, resource assignment, MCS, repetition number and scheduling delay etc. </w:t>
      </w:r>
    </w:p>
    <w:p w14:paraId="3E5F748B" w14:textId="4AAF1375" w:rsidR="003D58E0" w:rsidRDefault="003D58E0" w:rsidP="00271B0A">
      <w:pPr>
        <w:jc w:val="both"/>
        <w:rPr>
          <w:rFonts w:cs="Arial"/>
          <w:bCs/>
          <w:sz w:val="24"/>
          <w:szCs w:val="24"/>
        </w:rPr>
      </w:pPr>
      <w:r w:rsidRPr="002057CB">
        <w:rPr>
          <w:rFonts w:cs="Arial"/>
          <w:bCs/>
          <w:sz w:val="24"/>
          <w:szCs w:val="24"/>
        </w:rPr>
        <w:lastRenderedPageBreak/>
        <w:t xml:space="preserve">Since IoT device has limited capabilities in NPDCCH blind decoding, it is better to maintain the size of </w:t>
      </w:r>
      <w:r w:rsidR="00D7293F" w:rsidRPr="002057CB">
        <w:rPr>
          <w:rFonts w:cs="Arial"/>
          <w:bCs/>
          <w:sz w:val="24"/>
          <w:szCs w:val="24"/>
        </w:rPr>
        <w:t>DCI format N0</w:t>
      </w:r>
      <w:r w:rsidRPr="002057CB">
        <w:rPr>
          <w:rFonts w:cs="Arial"/>
          <w:bCs/>
          <w:sz w:val="24"/>
          <w:szCs w:val="24"/>
        </w:rPr>
        <w:t xml:space="preserve">. To keep the DCI format size, some bits from one or more fields may be re-purposed as OCC index indication. </w:t>
      </w:r>
    </w:p>
    <w:p w14:paraId="1F9CA763" w14:textId="77777777" w:rsidR="00271B0A" w:rsidRDefault="00D7293F" w:rsidP="00271B0A">
      <w:pPr>
        <w:jc w:val="both"/>
        <w:rPr>
          <w:rFonts w:cs="Arial"/>
          <w:bCs/>
          <w:sz w:val="24"/>
          <w:szCs w:val="24"/>
        </w:rPr>
      </w:pPr>
      <w:r>
        <w:rPr>
          <w:rFonts w:cs="Arial"/>
          <w:bCs/>
          <w:sz w:val="24"/>
          <w:szCs w:val="24"/>
        </w:rPr>
        <w:t xml:space="preserve">To indicate only the OCC index with multiplexing factor 2 or 4, 1 or 2 bits are needed from the </w:t>
      </w:r>
      <w:r w:rsidRPr="002057CB">
        <w:rPr>
          <w:rFonts w:cs="Arial"/>
          <w:bCs/>
          <w:sz w:val="24"/>
          <w:szCs w:val="24"/>
        </w:rPr>
        <w:t>DCI format N0</w:t>
      </w:r>
      <w:r>
        <w:rPr>
          <w:rFonts w:cs="Arial"/>
          <w:bCs/>
          <w:sz w:val="24"/>
          <w:szCs w:val="24"/>
        </w:rPr>
        <w:t xml:space="preserve">. For fully dynamic indication of OCC on/off, OCC multiplexing factor and OCC index, a total of 3 bits is sufficient. </w:t>
      </w:r>
    </w:p>
    <w:p w14:paraId="0C3611CC" w14:textId="1380E096" w:rsidR="00D7293F" w:rsidRPr="00271B0A" w:rsidRDefault="00D7293F" w:rsidP="00271B0A">
      <w:pPr>
        <w:jc w:val="both"/>
        <w:rPr>
          <w:rFonts w:cs="Arial"/>
          <w:bCs/>
          <w:sz w:val="24"/>
          <w:szCs w:val="24"/>
          <w:lang w:val="en-US" w:eastAsia="zh-CN"/>
        </w:rPr>
      </w:pPr>
      <w:r>
        <w:rPr>
          <w:rFonts w:cs="Arial"/>
          <w:bCs/>
          <w:sz w:val="24"/>
          <w:szCs w:val="24"/>
        </w:rPr>
        <w:t xml:space="preserve">The </w:t>
      </w:r>
      <w:r w:rsidR="00271B0A">
        <w:rPr>
          <w:rFonts w:cs="Arial"/>
          <w:bCs/>
          <w:sz w:val="24"/>
          <w:szCs w:val="24"/>
        </w:rPr>
        <w:t xml:space="preserve">required </w:t>
      </w:r>
      <w:r>
        <w:rPr>
          <w:rFonts w:cs="Arial"/>
          <w:bCs/>
          <w:sz w:val="24"/>
          <w:szCs w:val="24"/>
        </w:rPr>
        <w:t>bits may be obtained by re-interpreting of some existing fields, and/or introducing new RNTI, etc.</w:t>
      </w:r>
      <w:r w:rsidR="00271B0A">
        <w:rPr>
          <w:rFonts w:cs="Arial"/>
          <w:bCs/>
          <w:sz w:val="24"/>
          <w:szCs w:val="24"/>
        </w:rPr>
        <w:t xml:space="preserve"> For example, considering the relative stable NTN link conditions, the number of options for the repetition number can be reduced to </w:t>
      </w:r>
      <w:r w:rsidR="00271B0A">
        <w:rPr>
          <w:rFonts w:cs="Arial"/>
          <w:bCs/>
          <w:sz w:val="24"/>
          <w:szCs w:val="24"/>
          <w:lang w:val="en-US"/>
        </w:rPr>
        <w:t xml:space="preserve">save a bit for OCC indication. </w:t>
      </w:r>
    </w:p>
    <w:p w14:paraId="4944C6F7" w14:textId="222A99D6" w:rsidR="00556D4D" w:rsidRDefault="003C4A2F" w:rsidP="00271B0A">
      <w:pPr>
        <w:spacing w:before="100" w:beforeAutospacing="1" w:after="100" w:afterAutospacing="1"/>
        <w:jc w:val="both"/>
        <w:rPr>
          <w:b/>
          <w:bCs/>
          <w:sz w:val="24"/>
          <w:szCs w:val="24"/>
          <w:lang w:eastAsia="zh-CN"/>
        </w:rPr>
      </w:pPr>
      <w:r w:rsidRPr="003C4A2F">
        <w:rPr>
          <w:b/>
          <w:bCs/>
          <w:sz w:val="24"/>
          <w:szCs w:val="24"/>
          <w:lang w:eastAsia="zh-CN"/>
        </w:rPr>
        <w:t xml:space="preserve">Proposal 3: </w:t>
      </w:r>
      <w:r>
        <w:rPr>
          <w:b/>
          <w:bCs/>
          <w:sz w:val="24"/>
          <w:szCs w:val="24"/>
          <w:lang w:eastAsia="zh-CN"/>
        </w:rPr>
        <w:t>For</w:t>
      </w:r>
      <w:r w:rsidR="00556D4D" w:rsidRPr="003C4A2F">
        <w:rPr>
          <w:b/>
          <w:bCs/>
          <w:sz w:val="24"/>
          <w:szCs w:val="24"/>
          <w:lang w:eastAsia="zh-CN"/>
        </w:rPr>
        <w:t xml:space="preserve"> NPUSCH scheduling with OCC</w:t>
      </w:r>
      <w:r>
        <w:rPr>
          <w:b/>
          <w:bCs/>
          <w:sz w:val="24"/>
          <w:szCs w:val="24"/>
          <w:lang w:eastAsia="zh-CN"/>
        </w:rPr>
        <w:t>, the OCC index can be indicated by DCI format N0 with re-</w:t>
      </w:r>
      <w:proofErr w:type="spellStart"/>
      <w:r>
        <w:rPr>
          <w:b/>
          <w:bCs/>
          <w:sz w:val="24"/>
          <w:szCs w:val="24"/>
          <w:lang w:eastAsia="zh-CN"/>
        </w:rPr>
        <w:t>interpreation</w:t>
      </w:r>
      <w:proofErr w:type="spellEnd"/>
      <w:r>
        <w:rPr>
          <w:b/>
          <w:bCs/>
          <w:sz w:val="24"/>
          <w:szCs w:val="24"/>
          <w:lang w:eastAsia="zh-CN"/>
        </w:rPr>
        <w:t xml:space="preserve"> of some bits in the DCI format.</w:t>
      </w:r>
    </w:p>
    <w:p w14:paraId="0E8C4AC4" w14:textId="4FF97E3F" w:rsidR="00815087" w:rsidRPr="005D2AB3" w:rsidRDefault="00815087" w:rsidP="00815087">
      <w:pPr>
        <w:pStyle w:val="ListParagraph"/>
        <w:numPr>
          <w:ilvl w:val="0"/>
          <w:numId w:val="51"/>
        </w:numPr>
        <w:ind w:leftChars="0"/>
        <w:rPr>
          <w:rFonts w:ascii="Times New Roman" w:hAnsi="Times New Roman"/>
          <w:b/>
          <w:bCs/>
          <w:sz w:val="24"/>
          <w:szCs w:val="24"/>
          <w:lang w:eastAsia="zh-CN"/>
        </w:rPr>
      </w:pPr>
      <w:r w:rsidRPr="005D2AB3">
        <w:rPr>
          <w:rFonts w:ascii="Times New Roman" w:hAnsi="Times New Roman"/>
          <w:b/>
          <w:bCs/>
          <w:sz w:val="24"/>
          <w:szCs w:val="24"/>
          <w:lang w:eastAsia="zh-CN"/>
        </w:rPr>
        <w:t>NPRACH</w:t>
      </w:r>
      <w:r w:rsidR="00702E8A" w:rsidRPr="00702E8A">
        <w:rPr>
          <w:rFonts w:ascii="Times New Roman" w:hAnsi="Times New Roman"/>
          <w:b/>
          <w:bCs/>
          <w:sz w:val="24"/>
          <w:szCs w:val="24"/>
          <w:lang w:eastAsia="zh-CN"/>
        </w:rPr>
        <w:t xml:space="preserve"> </w:t>
      </w:r>
      <w:r w:rsidR="00702E8A" w:rsidRPr="005D2AB3">
        <w:rPr>
          <w:rFonts w:ascii="Times New Roman" w:hAnsi="Times New Roman"/>
          <w:b/>
          <w:bCs/>
          <w:sz w:val="24"/>
          <w:szCs w:val="24"/>
          <w:lang w:eastAsia="zh-CN"/>
        </w:rPr>
        <w:t xml:space="preserve">OCC </w:t>
      </w:r>
      <w:r w:rsidR="00702E8A">
        <w:rPr>
          <w:rFonts w:ascii="Times New Roman" w:hAnsi="Times New Roman"/>
          <w:b/>
          <w:bCs/>
          <w:sz w:val="24"/>
          <w:szCs w:val="24"/>
          <w:lang w:eastAsia="zh-CN"/>
        </w:rPr>
        <w:t xml:space="preserve">and </w:t>
      </w:r>
      <w:r w:rsidR="0008283D">
        <w:rPr>
          <w:rFonts w:ascii="Times New Roman" w:hAnsi="Times New Roman"/>
          <w:b/>
          <w:bCs/>
          <w:sz w:val="24"/>
          <w:szCs w:val="24"/>
          <w:lang w:eastAsia="zh-CN"/>
        </w:rPr>
        <w:t xml:space="preserve">OCC </w:t>
      </w:r>
      <w:r w:rsidR="00702E8A">
        <w:rPr>
          <w:rFonts w:ascii="Times New Roman" w:hAnsi="Times New Roman"/>
          <w:b/>
          <w:bCs/>
          <w:sz w:val="24"/>
          <w:szCs w:val="24"/>
          <w:lang w:eastAsia="zh-CN"/>
        </w:rPr>
        <w:t>index indication in RAR</w:t>
      </w:r>
    </w:p>
    <w:p w14:paraId="601B7B30" w14:textId="77777777" w:rsidR="00702E8A" w:rsidRDefault="002057CB" w:rsidP="00E571D5">
      <w:pPr>
        <w:spacing w:before="100" w:beforeAutospacing="1" w:after="100" w:afterAutospacing="1"/>
        <w:jc w:val="both"/>
        <w:rPr>
          <w:sz w:val="24"/>
          <w:szCs w:val="24"/>
          <w:lang w:eastAsia="zh-CN"/>
        </w:rPr>
      </w:pPr>
      <w:r>
        <w:rPr>
          <w:sz w:val="24"/>
          <w:szCs w:val="24"/>
          <w:lang w:eastAsia="zh-CN"/>
        </w:rPr>
        <w:t xml:space="preserve">For </w:t>
      </w:r>
      <w:r w:rsidRPr="005D2AB3">
        <w:rPr>
          <w:sz w:val="24"/>
          <w:szCs w:val="24"/>
          <w:lang w:eastAsia="zh-CN"/>
        </w:rPr>
        <w:t xml:space="preserve">NPRACH frame structure type 1, the physical layer random access preamble is based on single-subcarrier frequency-hopping symbol groups. </w:t>
      </w:r>
      <w:r w:rsidR="00702E8A">
        <w:rPr>
          <w:sz w:val="24"/>
          <w:szCs w:val="24"/>
          <w:lang w:eastAsia="zh-CN"/>
        </w:rPr>
        <w:t xml:space="preserve">The </w:t>
      </w:r>
      <w:r w:rsidR="003C4A2F">
        <w:rPr>
          <w:sz w:val="24"/>
          <w:szCs w:val="24"/>
          <w:lang w:eastAsia="zh-CN"/>
        </w:rPr>
        <w:t xml:space="preserve">repetition level OCC </w:t>
      </w:r>
      <w:r w:rsidR="00702E8A">
        <w:rPr>
          <w:sz w:val="24"/>
          <w:szCs w:val="24"/>
          <w:lang w:eastAsia="zh-CN"/>
        </w:rPr>
        <w:t xml:space="preserve">and symbol group level OCC are </w:t>
      </w:r>
      <w:r w:rsidR="003C4A2F">
        <w:rPr>
          <w:sz w:val="24"/>
          <w:szCs w:val="24"/>
          <w:lang w:eastAsia="zh-CN"/>
        </w:rPr>
        <w:t xml:space="preserve">excluded </w:t>
      </w:r>
      <w:r w:rsidR="00702E8A">
        <w:rPr>
          <w:sz w:val="24"/>
          <w:szCs w:val="24"/>
          <w:lang w:eastAsia="zh-CN"/>
        </w:rPr>
        <w:t>from the agreements in RAN1 #117 and RAN1 #118bis respectively.</w:t>
      </w:r>
    </w:p>
    <w:p w14:paraId="1DD7849F" w14:textId="29624E0D" w:rsidR="00702E8A" w:rsidRPr="00702E8A" w:rsidRDefault="00702E8A" w:rsidP="00702E8A">
      <w:pPr>
        <w:spacing w:beforeAutospacing="1" w:after="100" w:afterAutospacing="1"/>
        <w:jc w:val="both"/>
        <w:rPr>
          <w:sz w:val="24"/>
          <w:szCs w:val="24"/>
          <w:lang w:eastAsia="zh-CN"/>
        </w:rPr>
      </w:pPr>
      <w:r w:rsidRPr="00702E8A">
        <w:rPr>
          <w:sz w:val="24"/>
          <w:szCs w:val="24"/>
          <w:lang w:eastAsia="zh-CN"/>
        </w:rPr>
        <w:t xml:space="preserve">For </w:t>
      </w:r>
      <w:r w:rsidR="00E571D5" w:rsidRPr="00702E8A">
        <w:rPr>
          <w:sz w:val="24"/>
          <w:szCs w:val="24"/>
          <w:lang w:eastAsia="zh-CN"/>
        </w:rPr>
        <w:t xml:space="preserve">symbol level OCC, </w:t>
      </w:r>
      <w:r w:rsidRPr="00702E8A">
        <w:rPr>
          <w:sz w:val="24"/>
          <w:szCs w:val="24"/>
          <w:lang w:eastAsia="zh-CN"/>
        </w:rPr>
        <w:t>a</w:t>
      </w:r>
      <w:r w:rsidR="000C0151" w:rsidRPr="00702E8A">
        <w:rPr>
          <w:sz w:val="24"/>
          <w:szCs w:val="24"/>
          <w:lang w:eastAsia="zh-CN"/>
        </w:rPr>
        <w:t xml:space="preserve"> sequence is applied on 5 symbols in a symbol group.</w:t>
      </w:r>
      <w:r w:rsidRPr="00702E8A">
        <w:rPr>
          <w:sz w:val="24"/>
          <w:szCs w:val="24"/>
          <w:lang w:eastAsia="zh-CN"/>
        </w:rPr>
        <w:t xml:space="preserve"> A set of vectors with 5 equally separated angles can be used. for example, sequences of [1 1 1 1 1] and [</w:t>
      </w:r>
      <m:oMath>
        <m:r>
          <m:rPr>
            <m:sty m:val="p"/>
          </m:rPr>
          <w:rPr>
            <w:rFonts w:ascii="Cambria Math" w:hAnsi="Cambria Math"/>
            <w:sz w:val="24"/>
            <w:szCs w:val="24"/>
            <w:lang w:eastAsia="zh-CN"/>
          </w:rPr>
          <m:t>1 </m:t>
        </m:r>
        <m:sSup>
          <m:sSupPr>
            <m:ctrlPr>
              <w:rPr>
                <w:rFonts w:ascii="Cambria Math" w:hAnsi="Cambria Math"/>
                <w:i/>
                <w:iCs/>
                <w:sz w:val="24"/>
                <w:szCs w:val="24"/>
                <w:lang w:eastAsia="zh-CN"/>
              </w:rPr>
            </m:ctrlPr>
          </m:sSupPr>
          <m:e>
            <m:r>
              <w:rPr>
                <w:rFonts w:ascii="Cambria Math" w:hAnsi="Cambria Math"/>
                <w:sz w:val="24"/>
                <w:szCs w:val="24"/>
                <w:lang w:eastAsia="zh-CN"/>
              </w:rPr>
              <m:t>e</m:t>
            </m:r>
          </m:e>
          <m:sup>
            <m:r>
              <w:rPr>
                <w:rFonts w:ascii="Cambria Math" w:hAnsi="Cambria Math"/>
                <w:sz w:val="24"/>
                <w:szCs w:val="24"/>
                <w:lang w:eastAsia="zh-CN"/>
              </w:rPr>
              <m:t>-i2π/5</m:t>
            </m:r>
          </m:sup>
        </m:sSup>
      </m:oMath>
      <w:r w:rsidRPr="00702E8A">
        <w:rPr>
          <w:sz w:val="24"/>
          <w:szCs w:val="24"/>
          <w:lang w:eastAsia="zh-CN"/>
        </w:rPr>
        <w:t xml:space="preserve"> </w:t>
      </w:r>
      <m:oMath>
        <m:sSup>
          <m:sSupPr>
            <m:ctrlPr>
              <w:rPr>
                <w:rFonts w:ascii="Cambria Math" w:hAnsi="Cambria Math"/>
                <w:i/>
                <w:iCs/>
                <w:sz w:val="24"/>
                <w:szCs w:val="24"/>
                <w:lang w:eastAsia="zh-CN"/>
              </w:rPr>
            </m:ctrlPr>
          </m:sSupPr>
          <m:e>
            <m:r>
              <w:rPr>
                <w:rFonts w:ascii="Cambria Math" w:hAnsi="Cambria Math"/>
                <w:sz w:val="24"/>
                <w:szCs w:val="24"/>
                <w:lang w:eastAsia="zh-CN"/>
              </w:rPr>
              <m:t>e</m:t>
            </m:r>
          </m:e>
          <m:sup>
            <m:r>
              <w:rPr>
                <w:rFonts w:ascii="Cambria Math" w:hAnsi="Cambria Math"/>
                <w:sz w:val="24"/>
                <w:szCs w:val="24"/>
                <w:lang w:eastAsia="zh-CN"/>
              </w:rPr>
              <m:t>-i4π/5</m:t>
            </m:r>
          </m:sup>
        </m:sSup>
      </m:oMath>
      <w:r w:rsidRPr="00702E8A">
        <w:rPr>
          <w:sz w:val="24"/>
          <w:szCs w:val="24"/>
          <w:lang w:eastAsia="zh-CN"/>
        </w:rPr>
        <w:t xml:space="preserve"> </w:t>
      </w:r>
      <m:oMath>
        <m:sSup>
          <m:sSupPr>
            <m:ctrlPr>
              <w:rPr>
                <w:rFonts w:ascii="Cambria Math" w:hAnsi="Cambria Math"/>
                <w:i/>
                <w:iCs/>
                <w:sz w:val="24"/>
                <w:szCs w:val="24"/>
                <w:lang w:eastAsia="zh-CN"/>
              </w:rPr>
            </m:ctrlPr>
          </m:sSupPr>
          <m:e>
            <m:r>
              <w:rPr>
                <w:rFonts w:ascii="Cambria Math" w:hAnsi="Cambria Math"/>
                <w:sz w:val="24"/>
                <w:szCs w:val="24"/>
                <w:lang w:eastAsia="zh-CN"/>
              </w:rPr>
              <m:t>e</m:t>
            </m:r>
          </m:e>
          <m:sup>
            <m:r>
              <w:rPr>
                <w:rFonts w:ascii="Cambria Math" w:hAnsi="Cambria Math"/>
                <w:sz w:val="24"/>
                <w:szCs w:val="24"/>
                <w:lang w:eastAsia="zh-CN"/>
              </w:rPr>
              <m:t>-i6π/5</m:t>
            </m:r>
          </m:sup>
        </m:sSup>
      </m:oMath>
      <w:r w:rsidRPr="00702E8A">
        <w:rPr>
          <w:sz w:val="24"/>
          <w:szCs w:val="24"/>
          <w:lang w:eastAsia="zh-CN"/>
        </w:rPr>
        <w:t xml:space="preserve"> </w:t>
      </w:r>
      <m:oMath>
        <m:sSup>
          <m:sSupPr>
            <m:ctrlPr>
              <w:rPr>
                <w:rFonts w:ascii="Cambria Math" w:hAnsi="Cambria Math"/>
                <w:i/>
                <w:iCs/>
                <w:sz w:val="24"/>
                <w:szCs w:val="24"/>
                <w:lang w:eastAsia="zh-CN"/>
              </w:rPr>
            </m:ctrlPr>
          </m:sSupPr>
          <m:e>
            <m:r>
              <w:rPr>
                <w:rFonts w:ascii="Cambria Math" w:hAnsi="Cambria Math"/>
                <w:sz w:val="24"/>
                <w:szCs w:val="24"/>
                <w:lang w:eastAsia="zh-CN"/>
              </w:rPr>
              <m:t>e</m:t>
            </m:r>
          </m:e>
          <m:sup>
            <m:r>
              <w:rPr>
                <w:rFonts w:ascii="Cambria Math" w:hAnsi="Cambria Math"/>
                <w:sz w:val="24"/>
                <w:szCs w:val="24"/>
                <w:lang w:eastAsia="zh-CN"/>
              </w:rPr>
              <m:t>-i8π/5</m:t>
            </m:r>
          </m:sup>
        </m:sSup>
      </m:oMath>
      <w:r w:rsidRPr="00702E8A">
        <w:rPr>
          <w:sz w:val="24"/>
          <w:szCs w:val="24"/>
          <w:lang w:eastAsia="zh-CN"/>
        </w:rPr>
        <w:t>] can be applied for OCC2.</w:t>
      </w:r>
      <w:r>
        <w:rPr>
          <w:sz w:val="24"/>
          <w:szCs w:val="24"/>
          <w:lang w:eastAsia="zh-CN"/>
        </w:rPr>
        <w:t xml:space="preserve"> </w:t>
      </w:r>
      <w:proofErr w:type="spellStart"/>
      <w:r>
        <w:rPr>
          <w:sz w:val="24"/>
          <w:szCs w:val="24"/>
          <w:lang w:eastAsia="zh-CN"/>
        </w:rPr>
        <w:t>Theorietically</w:t>
      </w:r>
      <w:proofErr w:type="spellEnd"/>
      <w:r>
        <w:rPr>
          <w:sz w:val="24"/>
          <w:szCs w:val="24"/>
          <w:lang w:eastAsia="zh-CN"/>
        </w:rPr>
        <w:t xml:space="preserve">, up to 5 orthogonal </w:t>
      </w:r>
      <w:proofErr w:type="spellStart"/>
      <w:r>
        <w:rPr>
          <w:sz w:val="24"/>
          <w:szCs w:val="24"/>
          <w:lang w:eastAsia="zh-CN"/>
        </w:rPr>
        <w:t>seqences</w:t>
      </w:r>
      <w:proofErr w:type="spellEnd"/>
      <w:r>
        <w:rPr>
          <w:sz w:val="24"/>
          <w:szCs w:val="24"/>
          <w:lang w:eastAsia="zh-CN"/>
        </w:rPr>
        <w:t xml:space="preserve"> cam be generated. However, to reduce the interferences among different sequences, the OCC can be limited to 2. </w:t>
      </w:r>
    </w:p>
    <w:p w14:paraId="4F7A0F07" w14:textId="5FB61043" w:rsidR="003B05E9" w:rsidRDefault="00D55BEF" w:rsidP="00E94B18">
      <w:pPr>
        <w:spacing w:before="100" w:beforeAutospacing="1" w:after="100" w:afterAutospacing="1"/>
        <w:jc w:val="both"/>
        <w:rPr>
          <w:b/>
          <w:bCs/>
          <w:sz w:val="24"/>
          <w:szCs w:val="24"/>
          <w:lang w:eastAsia="zh-CN"/>
        </w:rPr>
      </w:pPr>
      <w:r w:rsidRPr="005D2AB3">
        <w:rPr>
          <w:b/>
          <w:bCs/>
          <w:sz w:val="24"/>
          <w:szCs w:val="24"/>
          <w:lang w:eastAsia="zh-CN"/>
        </w:rPr>
        <w:t xml:space="preserve">Proposal </w:t>
      </w:r>
      <w:r w:rsidR="002057CB">
        <w:rPr>
          <w:b/>
          <w:bCs/>
          <w:sz w:val="24"/>
          <w:szCs w:val="24"/>
          <w:lang w:eastAsia="zh-CN"/>
        </w:rPr>
        <w:t>4</w:t>
      </w:r>
      <w:r w:rsidRPr="005D2AB3">
        <w:rPr>
          <w:b/>
          <w:bCs/>
          <w:sz w:val="24"/>
          <w:szCs w:val="24"/>
          <w:lang w:eastAsia="zh-CN"/>
        </w:rPr>
        <w:t xml:space="preserve">: Support </w:t>
      </w:r>
      <w:r w:rsidR="00D404AE" w:rsidRPr="005D2AB3">
        <w:rPr>
          <w:b/>
          <w:bCs/>
          <w:sz w:val="24"/>
          <w:szCs w:val="24"/>
          <w:lang w:eastAsia="zh-CN"/>
        </w:rPr>
        <w:t>int</w:t>
      </w:r>
      <w:r w:rsidR="000C0151">
        <w:rPr>
          <w:b/>
          <w:bCs/>
          <w:sz w:val="24"/>
          <w:szCs w:val="24"/>
          <w:lang w:eastAsia="zh-CN"/>
        </w:rPr>
        <w:t xml:space="preserve">er-symbol </w:t>
      </w:r>
      <w:r w:rsidRPr="005D2AB3">
        <w:rPr>
          <w:b/>
          <w:bCs/>
          <w:sz w:val="24"/>
          <w:szCs w:val="24"/>
          <w:lang w:eastAsia="zh-CN"/>
        </w:rPr>
        <w:t>OCC</w:t>
      </w:r>
      <w:r w:rsidR="002057CB">
        <w:rPr>
          <w:b/>
          <w:bCs/>
          <w:sz w:val="24"/>
          <w:szCs w:val="24"/>
          <w:lang w:eastAsia="zh-CN"/>
        </w:rPr>
        <w:t xml:space="preserve"> with multiplexing factor of 2</w:t>
      </w:r>
      <w:r w:rsidR="00702E8A">
        <w:rPr>
          <w:b/>
          <w:bCs/>
          <w:sz w:val="24"/>
          <w:szCs w:val="24"/>
          <w:lang w:eastAsia="zh-CN"/>
        </w:rPr>
        <w:t xml:space="preserve"> only.</w:t>
      </w:r>
    </w:p>
    <w:p w14:paraId="587E984A" w14:textId="77777777" w:rsidR="007C3F48" w:rsidRDefault="00702E8A" w:rsidP="00E94B18">
      <w:pPr>
        <w:spacing w:before="100" w:beforeAutospacing="1" w:after="100" w:afterAutospacing="1"/>
        <w:jc w:val="both"/>
        <w:rPr>
          <w:sz w:val="24"/>
          <w:szCs w:val="24"/>
          <w:lang w:eastAsia="zh-CN"/>
        </w:rPr>
      </w:pPr>
      <w:r>
        <w:rPr>
          <w:sz w:val="24"/>
          <w:szCs w:val="24"/>
          <w:lang w:eastAsia="zh-CN"/>
        </w:rPr>
        <w:t>For NPRACH with OCC, a</w:t>
      </w:r>
      <w:r w:rsidRPr="00702E8A">
        <w:rPr>
          <w:sz w:val="24"/>
          <w:szCs w:val="24"/>
          <w:lang w:eastAsia="zh-CN"/>
        </w:rPr>
        <w:t xml:space="preserve">n IoT NTN device </w:t>
      </w:r>
      <w:r>
        <w:rPr>
          <w:sz w:val="24"/>
          <w:szCs w:val="24"/>
          <w:lang w:eastAsia="zh-CN"/>
        </w:rPr>
        <w:t xml:space="preserve">selects an OCC index </w:t>
      </w:r>
      <w:r w:rsidR="008526DA">
        <w:rPr>
          <w:sz w:val="24"/>
          <w:szCs w:val="24"/>
          <w:lang w:eastAsia="zh-CN"/>
        </w:rPr>
        <w:t xml:space="preserve">randomly in a NPRACH preamble and keep the same OCC index in the symbol groups and preamble repetitions. To indicate the RAR for the device with a given PRACH OCC index, the </w:t>
      </w:r>
      <w:proofErr w:type="spellStart"/>
      <w:r w:rsidR="008526DA">
        <w:rPr>
          <w:sz w:val="24"/>
          <w:szCs w:val="24"/>
          <w:lang w:eastAsia="zh-CN"/>
        </w:rPr>
        <w:t>eNB</w:t>
      </w:r>
      <w:proofErr w:type="spellEnd"/>
      <w:r w:rsidR="008526DA">
        <w:rPr>
          <w:sz w:val="24"/>
          <w:szCs w:val="24"/>
          <w:lang w:eastAsia="zh-CN"/>
        </w:rPr>
        <w:t xml:space="preserve"> needs to indicate the OCC index in the corresponding </w:t>
      </w:r>
      <w:r w:rsidR="007C3F48">
        <w:rPr>
          <w:sz w:val="24"/>
          <w:szCs w:val="24"/>
          <w:lang w:eastAsia="zh-CN"/>
        </w:rPr>
        <w:t xml:space="preserve">NPDCCH for the </w:t>
      </w:r>
      <w:r w:rsidR="008526DA">
        <w:rPr>
          <w:sz w:val="24"/>
          <w:szCs w:val="24"/>
          <w:lang w:eastAsia="zh-CN"/>
        </w:rPr>
        <w:t xml:space="preserve">RAR. </w:t>
      </w:r>
      <w:r w:rsidR="007C3F48">
        <w:rPr>
          <w:sz w:val="24"/>
          <w:szCs w:val="24"/>
          <w:lang w:eastAsia="zh-CN"/>
        </w:rPr>
        <w:t xml:space="preserve">For example, the OCC index can be indicated in the DCI format N1 for the RAR NPDSCH. Alternatively, the RA-RNTI for different OCC indexes can be derived differently with </w:t>
      </w:r>
      <w:r w:rsidR="007C3F48" w:rsidRPr="007C3F48">
        <w:rPr>
          <w:sz w:val="24"/>
          <w:szCs w:val="24"/>
          <w:lang w:eastAsia="zh-CN"/>
        </w:rPr>
        <w:t>additional offset values</w:t>
      </w:r>
      <w:r w:rsidR="007C3F48">
        <w:rPr>
          <w:sz w:val="24"/>
          <w:szCs w:val="24"/>
          <w:lang w:eastAsia="zh-CN"/>
        </w:rPr>
        <w:t>.</w:t>
      </w:r>
    </w:p>
    <w:p w14:paraId="5CCFB395" w14:textId="5A590D42" w:rsidR="007C3F48" w:rsidRPr="007C3F48" w:rsidRDefault="007C3F48" w:rsidP="00E94B18">
      <w:pPr>
        <w:spacing w:before="100" w:beforeAutospacing="1" w:after="100" w:afterAutospacing="1"/>
        <w:jc w:val="both"/>
        <w:rPr>
          <w:b/>
          <w:bCs/>
          <w:sz w:val="24"/>
          <w:szCs w:val="24"/>
          <w:lang w:eastAsia="zh-CN"/>
        </w:rPr>
      </w:pPr>
      <w:r w:rsidRPr="007C3F48">
        <w:rPr>
          <w:b/>
          <w:bCs/>
          <w:sz w:val="24"/>
          <w:szCs w:val="24"/>
          <w:lang w:eastAsia="zh-CN"/>
        </w:rPr>
        <w:t>Proposal 5: RAN1 to determine how the NPRACH OCC index is indicated in the RAR.</w:t>
      </w:r>
    </w:p>
    <w:p w14:paraId="286B4665" w14:textId="73FDAA1F" w:rsidR="008E63A5" w:rsidRPr="003A46A1" w:rsidRDefault="008E63A5" w:rsidP="00815087">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Conclusions</w:t>
      </w:r>
    </w:p>
    <w:p w14:paraId="6F74A851" w14:textId="5604FB07" w:rsidR="00092C11" w:rsidRDefault="0000342D" w:rsidP="00E94B18">
      <w:pPr>
        <w:spacing w:before="100" w:beforeAutospacing="1" w:after="100" w:afterAutospacing="1"/>
        <w:jc w:val="both"/>
        <w:rPr>
          <w:sz w:val="24"/>
          <w:szCs w:val="24"/>
          <w:lang w:eastAsia="zh-CN"/>
        </w:rPr>
      </w:pPr>
      <w:r w:rsidRPr="003A46A1">
        <w:rPr>
          <w:sz w:val="24"/>
          <w:szCs w:val="24"/>
          <w:lang w:eastAsia="zh-CN"/>
        </w:rPr>
        <w:t xml:space="preserve">In this contribution, we </w:t>
      </w:r>
      <w:r w:rsidR="00E10CC0" w:rsidRPr="003A46A1">
        <w:rPr>
          <w:sz w:val="24"/>
          <w:szCs w:val="24"/>
          <w:lang w:eastAsia="zh-CN"/>
        </w:rPr>
        <w:t xml:space="preserve">discuss the </w:t>
      </w:r>
      <w:r w:rsidR="005D2AB3">
        <w:rPr>
          <w:sz w:val="24"/>
          <w:szCs w:val="24"/>
          <w:lang w:eastAsia="zh-CN"/>
        </w:rPr>
        <w:t xml:space="preserve">OCC methods for </w:t>
      </w:r>
      <w:r w:rsidR="00E94B18" w:rsidRPr="003A46A1">
        <w:rPr>
          <w:sz w:val="24"/>
          <w:szCs w:val="24"/>
          <w:lang w:eastAsia="zh-CN"/>
        </w:rPr>
        <w:t xml:space="preserve">IoT </w:t>
      </w:r>
      <w:r w:rsidR="00E10CC0" w:rsidRPr="003A46A1">
        <w:rPr>
          <w:sz w:val="24"/>
          <w:szCs w:val="24"/>
          <w:lang w:eastAsia="zh-CN"/>
        </w:rPr>
        <w:t xml:space="preserve">NTN </w:t>
      </w:r>
      <w:r w:rsidR="005D2AB3">
        <w:rPr>
          <w:sz w:val="24"/>
          <w:szCs w:val="24"/>
          <w:lang w:eastAsia="zh-CN"/>
        </w:rPr>
        <w:t xml:space="preserve">NPUSCH and </w:t>
      </w:r>
      <w:r w:rsidR="00E94B18" w:rsidRPr="003A46A1">
        <w:rPr>
          <w:sz w:val="24"/>
          <w:szCs w:val="24"/>
          <w:lang w:eastAsia="zh-CN"/>
        </w:rPr>
        <w:t xml:space="preserve">NPRACH. </w:t>
      </w:r>
      <w:r w:rsidR="00E10CC0" w:rsidRPr="003A46A1">
        <w:rPr>
          <w:sz w:val="24"/>
          <w:szCs w:val="24"/>
          <w:lang w:eastAsia="zh-CN"/>
        </w:rPr>
        <w:t>Based on the discussions, we propose the following:</w:t>
      </w:r>
    </w:p>
    <w:p w14:paraId="0DADA527" w14:textId="4FF625EF" w:rsidR="000C0151" w:rsidRPr="003A46A1" w:rsidRDefault="000C0151" w:rsidP="00E94B18">
      <w:pPr>
        <w:spacing w:before="100" w:beforeAutospacing="1" w:after="100" w:afterAutospacing="1"/>
        <w:jc w:val="both"/>
        <w:rPr>
          <w:sz w:val="24"/>
          <w:szCs w:val="24"/>
          <w:lang w:eastAsia="zh-CN"/>
        </w:rPr>
      </w:pPr>
      <w:r>
        <w:rPr>
          <w:sz w:val="24"/>
          <w:szCs w:val="24"/>
          <w:lang w:eastAsia="zh-CN"/>
        </w:rPr>
        <w:t>For NPUSCH</w:t>
      </w:r>
      <w:r w:rsidR="002057CB">
        <w:rPr>
          <w:sz w:val="24"/>
          <w:szCs w:val="24"/>
          <w:lang w:eastAsia="zh-CN"/>
        </w:rPr>
        <w:t xml:space="preserve"> OCC</w:t>
      </w:r>
      <w:r>
        <w:rPr>
          <w:sz w:val="24"/>
          <w:szCs w:val="24"/>
          <w:lang w:eastAsia="zh-CN"/>
        </w:rPr>
        <w:t xml:space="preserve">, we </w:t>
      </w:r>
      <w:proofErr w:type="spellStart"/>
      <w:r>
        <w:rPr>
          <w:sz w:val="24"/>
          <w:szCs w:val="24"/>
          <w:lang w:eastAsia="zh-CN"/>
        </w:rPr>
        <w:t>peopose</w:t>
      </w:r>
      <w:proofErr w:type="spellEnd"/>
    </w:p>
    <w:p w14:paraId="7E7055D0" w14:textId="77777777" w:rsidR="00246CF6" w:rsidRPr="00246CF6" w:rsidRDefault="00246CF6" w:rsidP="00246CF6">
      <w:pPr>
        <w:spacing w:before="100" w:beforeAutospacing="1" w:after="240"/>
        <w:jc w:val="both"/>
        <w:rPr>
          <w:b/>
          <w:bCs/>
          <w:sz w:val="24"/>
          <w:szCs w:val="24"/>
          <w:lang w:eastAsia="zh-CN"/>
        </w:rPr>
      </w:pPr>
      <w:r w:rsidRPr="00246CF6">
        <w:rPr>
          <w:b/>
          <w:bCs/>
          <w:sz w:val="24"/>
          <w:szCs w:val="24"/>
          <w:lang w:eastAsia="zh-CN"/>
        </w:rPr>
        <w:t xml:space="preserve">Proposal 1: </w:t>
      </w:r>
      <w:r w:rsidRPr="00246CF6">
        <w:rPr>
          <w:b/>
          <w:bCs/>
          <w:sz w:val="24"/>
          <w:szCs w:val="24"/>
          <w:lang w:eastAsia="x-none"/>
        </w:rPr>
        <w:t xml:space="preserve">CDM DMRS with legacy pattern is applied for both 3.75kHz SCS and 15kHz SCS. OCC4 is not </w:t>
      </w:r>
      <w:proofErr w:type="spellStart"/>
      <w:r w:rsidRPr="00246CF6">
        <w:rPr>
          <w:b/>
          <w:bCs/>
          <w:sz w:val="24"/>
          <w:szCs w:val="24"/>
          <w:lang w:eastAsia="x-none"/>
        </w:rPr>
        <w:t>suppported</w:t>
      </w:r>
      <w:proofErr w:type="spellEnd"/>
      <w:r w:rsidRPr="00246CF6">
        <w:rPr>
          <w:b/>
          <w:bCs/>
          <w:sz w:val="24"/>
          <w:szCs w:val="24"/>
          <w:lang w:eastAsia="x-none"/>
        </w:rPr>
        <w:t>.</w:t>
      </w:r>
    </w:p>
    <w:p w14:paraId="585F4139" w14:textId="4C68FA2B" w:rsidR="002057CB" w:rsidRPr="002057CB" w:rsidRDefault="002057CB" w:rsidP="002057CB">
      <w:pPr>
        <w:spacing w:before="100" w:beforeAutospacing="1" w:after="100" w:afterAutospacing="1"/>
        <w:jc w:val="both"/>
        <w:rPr>
          <w:sz w:val="24"/>
          <w:szCs w:val="24"/>
          <w:lang w:eastAsia="zh-CN"/>
        </w:rPr>
      </w:pPr>
      <w:r w:rsidRPr="002057CB">
        <w:rPr>
          <w:sz w:val="24"/>
          <w:szCs w:val="24"/>
          <w:lang w:eastAsia="zh-CN"/>
        </w:rPr>
        <w:t xml:space="preserve">For NPUSCH OCC </w:t>
      </w:r>
      <w:proofErr w:type="spellStart"/>
      <w:r w:rsidRPr="002057CB">
        <w:rPr>
          <w:sz w:val="24"/>
          <w:szCs w:val="24"/>
          <w:lang w:eastAsia="zh-CN"/>
        </w:rPr>
        <w:t>signaling</w:t>
      </w:r>
      <w:proofErr w:type="spellEnd"/>
      <w:r w:rsidRPr="002057CB">
        <w:rPr>
          <w:sz w:val="24"/>
          <w:szCs w:val="24"/>
          <w:lang w:eastAsia="zh-CN"/>
        </w:rPr>
        <w:t>, we propose</w:t>
      </w:r>
    </w:p>
    <w:p w14:paraId="2A4F8D85" w14:textId="1D797A8D" w:rsidR="002057CB" w:rsidRPr="003C4A2F" w:rsidRDefault="002057CB" w:rsidP="002057CB">
      <w:pPr>
        <w:spacing w:before="100" w:beforeAutospacing="1" w:after="100" w:afterAutospacing="1"/>
        <w:jc w:val="both"/>
        <w:rPr>
          <w:b/>
          <w:bCs/>
          <w:sz w:val="24"/>
          <w:szCs w:val="24"/>
          <w:lang w:eastAsia="zh-CN"/>
        </w:rPr>
      </w:pPr>
      <w:r w:rsidRPr="003C4A2F">
        <w:rPr>
          <w:b/>
          <w:bCs/>
          <w:sz w:val="24"/>
          <w:szCs w:val="24"/>
          <w:lang w:eastAsia="zh-CN"/>
        </w:rPr>
        <w:t>Proposal 2: RAN1 to study both semi-static and dynamic indication of OCC support.</w:t>
      </w:r>
    </w:p>
    <w:p w14:paraId="7C77DD80" w14:textId="77777777" w:rsidR="002057CB" w:rsidRDefault="002057CB" w:rsidP="002057CB">
      <w:pPr>
        <w:spacing w:before="100" w:beforeAutospacing="1" w:after="100" w:afterAutospacing="1"/>
        <w:jc w:val="both"/>
        <w:rPr>
          <w:b/>
          <w:bCs/>
          <w:sz w:val="24"/>
          <w:szCs w:val="24"/>
          <w:lang w:eastAsia="zh-CN"/>
        </w:rPr>
      </w:pPr>
      <w:r w:rsidRPr="003C4A2F">
        <w:rPr>
          <w:b/>
          <w:bCs/>
          <w:sz w:val="24"/>
          <w:szCs w:val="24"/>
          <w:lang w:eastAsia="zh-CN"/>
        </w:rPr>
        <w:lastRenderedPageBreak/>
        <w:t xml:space="preserve">Proposal 3: </w:t>
      </w:r>
      <w:r>
        <w:rPr>
          <w:b/>
          <w:bCs/>
          <w:sz w:val="24"/>
          <w:szCs w:val="24"/>
          <w:lang w:eastAsia="zh-CN"/>
        </w:rPr>
        <w:t>For</w:t>
      </w:r>
      <w:r w:rsidRPr="003C4A2F">
        <w:rPr>
          <w:b/>
          <w:bCs/>
          <w:sz w:val="24"/>
          <w:szCs w:val="24"/>
          <w:lang w:eastAsia="zh-CN"/>
        </w:rPr>
        <w:t xml:space="preserve"> NPUSCH scheduling with OCC</w:t>
      </w:r>
      <w:r>
        <w:rPr>
          <w:b/>
          <w:bCs/>
          <w:sz w:val="24"/>
          <w:szCs w:val="24"/>
          <w:lang w:eastAsia="zh-CN"/>
        </w:rPr>
        <w:t>, the OCC index can be indicated by DCI format N0 with re-</w:t>
      </w:r>
      <w:proofErr w:type="spellStart"/>
      <w:r>
        <w:rPr>
          <w:b/>
          <w:bCs/>
          <w:sz w:val="24"/>
          <w:szCs w:val="24"/>
          <w:lang w:eastAsia="zh-CN"/>
        </w:rPr>
        <w:t>interpreation</w:t>
      </w:r>
      <w:proofErr w:type="spellEnd"/>
      <w:r>
        <w:rPr>
          <w:b/>
          <w:bCs/>
          <w:sz w:val="24"/>
          <w:szCs w:val="24"/>
          <w:lang w:eastAsia="zh-CN"/>
        </w:rPr>
        <w:t xml:space="preserve"> of some bits in the DCI format.</w:t>
      </w:r>
    </w:p>
    <w:p w14:paraId="70B0871B" w14:textId="07FC9555" w:rsidR="000C0151" w:rsidRPr="000C0151" w:rsidRDefault="000C0151" w:rsidP="005D2AB3">
      <w:pPr>
        <w:spacing w:before="100" w:beforeAutospacing="1" w:after="240"/>
        <w:jc w:val="both"/>
        <w:rPr>
          <w:sz w:val="24"/>
          <w:szCs w:val="24"/>
          <w:lang w:eastAsia="zh-CN"/>
        </w:rPr>
      </w:pPr>
      <w:r w:rsidRPr="000C0151">
        <w:rPr>
          <w:sz w:val="24"/>
          <w:szCs w:val="24"/>
          <w:lang w:eastAsia="zh-CN"/>
        </w:rPr>
        <w:t>For NPRACH, we propose</w:t>
      </w:r>
    </w:p>
    <w:p w14:paraId="1BB45B81" w14:textId="77777777" w:rsidR="00246CF6" w:rsidRDefault="00246CF6" w:rsidP="00246CF6">
      <w:pPr>
        <w:spacing w:before="100" w:beforeAutospacing="1" w:after="100" w:afterAutospacing="1"/>
        <w:jc w:val="both"/>
        <w:rPr>
          <w:b/>
          <w:bCs/>
          <w:sz w:val="24"/>
          <w:szCs w:val="24"/>
          <w:lang w:eastAsia="zh-CN"/>
        </w:rPr>
      </w:pPr>
      <w:r w:rsidRPr="005D2AB3">
        <w:rPr>
          <w:b/>
          <w:bCs/>
          <w:sz w:val="24"/>
          <w:szCs w:val="24"/>
          <w:lang w:eastAsia="zh-CN"/>
        </w:rPr>
        <w:t xml:space="preserve">Proposal </w:t>
      </w:r>
      <w:r>
        <w:rPr>
          <w:b/>
          <w:bCs/>
          <w:sz w:val="24"/>
          <w:szCs w:val="24"/>
          <w:lang w:eastAsia="zh-CN"/>
        </w:rPr>
        <w:t>4</w:t>
      </w:r>
      <w:r w:rsidRPr="005D2AB3">
        <w:rPr>
          <w:b/>
          <w:bCs/>
          <w:sz w:val="24"/>
          <w:szCs w:val="24"/>
          <w:lang w:eastAsia="zh-CN"/>
        </w:rPr>
        <w:t>: Support int</w:t>
      </w:r>
      <w:r>
        <w:rPr>
          <w:b/>
          <w:bCs/>
          <w:sz w:val="24"/>
          <w:szCs w:val="24"/>
          <w:lang w:eastAsia="zh-CN"/>
        </w:rPr>
        <w:t xml:space="preserve">er-symbol </w:t>
      </w:r>
      <w:r w:rsidRPr="005D2AB3">
        <w:rPr>
          <w:b/>
          <w:bCs/>
          <w:sz w:val="24"/>
          <w:szCs w:val="24"/>
          <w:lang w:eastAsia="zh-CN"/>
        </w:rPr>
        <w:t>OCC</w:t>
      </w:r>
      <w:r>
        <w:rPr>
          <w:b/>
          <w:bCs/>
          <w:sz w:val="24"/>
          <w:szCs w:val="24"/>
          <w:lang w:eastAsia="zh-CN"/>
        </w:rPr>
        <w:t xml:space="preserve"> with multiplexing factor of 2 only.</w:t>
      </w:r>
    </w:p>
    <w:p w14:paraId="60EBFB53" w14:textId="77777777" w:rsidR="00246CF6" w:rsidRPr="007C3F48" w:rsidRDefault="00246CF6" w:rsidP="00246CF6">
      <w:pPr>
        <w:spacing w:before="100" w:beforeAutospacing="1" w:after="100" w:afterAutospacing="1"/>
        <w:jc w:val="both"/>
        <w:rPr>
          <w:b/>
          <w:bCs/>
          <w:sz w:val="24"/>
          <w:szCs w:val="24"/>
          <w:lang w:eastAsia="zh-CN"/>
        </w:rPr>
      </w:pPr>
      <w:r w:rsidRPr="007C3F48">
        <w:rPr>
          <w:b/>
          <w:bCs/>
          <w:sz w:val="24"/>
          <w:szCs w:val="24"/>
          <w:lang w:eastAsia="zh-CN"/>
        </w:rPr>
        <w:t>Proposal 5: RAN1 to determine how the NPRACH OCC index is indicated in the RAR.</w:t>
      </w:r>
    </w:p>
    <w:p w14:paraId="45B3A1D9" w14:textId="21C72B32" w:rsidR="008E63A5" w:rsidRPr="003A46A1" w:rsidRDefault="008E63A5" w:rsidP="00815087">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References</w:t>
      </w:r>
    </w:p>
    <w:p w14:paraId="59B25660" w14:textId="54740A9D" w:rsidR="0006658D" w:rsidRDefault="0006658D" w:rsidP="0006658D">
      <w:pPr>
        <w:pStyle w:val="ListParagraph"/>
        <w:numPr>
          <w:ilvl w:val="0"/>
          <w:numId w:val="80"/>
        </w:numPr>
        <w:spacing w:line="360" w:lineRule="auto"/>
        <w:ind w:leftChars="0"/>
        <w:rPr>
          <w:rFonts w:ascii="Times New Roman" w:hAnsi="Times New Roman"/>
          <w:sz w:val="24"/>
          <w:szCs w:val="24"/>
          <w:lang w:eastAsia="zh-CN"/>
        </w:rPr>
      </w:pPr>
      <w:bookmarkStart w:id="0" w:name="_Ref178592856"/>
      <w:r w:rsidRPr="003959FD">
        <w:rPr>
          <w:rFonts w:ascii="Times New Roman" w:hAnsi="Times New Roman"/>
          <w:sz w:val="24"/>
          <w:szCs w:val="24"/>
          <w:lang w:eastAsia="zh-CN"/>
        </w:rPr>
        <w:t>Draft Report of 3GPP TSG RAN WG1 #11</w:t>
      </w:r>
      <w:r>
        <w:rPr>
          <w:rFonts w:ascii="Times New Roman" w:hAnsi="Times New Roman"/>
          <w:sz w:val="24"/>
          <w:szCs w:val="24"/>
          <w:lang w:eastAsia="zh-CN"/>
        </w:rPr>
        <w:t>8</w:t>
      </w:r>
      <w:r w:rsidR="00246CF6">
        <w:rPr>
          <w:rFonts w:ascii="Times New Roman" w:hAnsi="Times New Roman"/>
          <w:sz w:val="24"/>
          <w:szCs w:val="24"/>
          <w:lang w:eastAsia="zh-CN"/>
        </w:rPr>
        <w:t>bis</w:t>
      </w:r>
      <w:r>
        <w:rPr>
          <w:rFonts w:ascii="Times New Roman" w:hAnsi="Times New Roman"/>
          <w:sz w:val="24"/>
          <w:szCs w:val="24"/>
          <w:lang w:eastAsia="zh-CN"/>
        </w:rPr>
        <w:t>, v0</w:t>
      </w:r>
      <w:r w:rsidR="005D2356">
        <w:rPr>
          <w:rFonts w:ascii="Times New Roman" w:hAnsi="Times New Roman"/>
          <w:sz w:val="24"/>
          <w:szCs w:val="24"/>
          <w:lang w:eastAsia="zh-CN"/>
        </w:rPr>
        <w:t>2</w:t>
      </w:r>
      <w:r>
        <w:rPr>
          <w:rFonts w:ascii="Times New Roman" w:hAnsi="Times New Roman"/>
          <w:sz w:val="24"/>
          <w:szCs w:val="24"/>
          <w:lang w:eastAsia="zh-CN"/>
        </w:rPr>
        <w:t>0</w:t>
      </w:r>
      <w:bookmarkEnd w:id="0"/>
    </w:p>
    <w:p w14:paraId="07455FC6" w14:textId="77777777" w:rsidR="000F5450" w:rsidRPr="0006658D" w:rsidRDefault="000F5450" w:rsidP="000F5450">
      <w:pPr>
        <w:spacing w:line="360" w:lineRule="auto"/>
        <w:rPr>
          <w:sz w:val="24"/>
          <w:szCs w:val="24"/>
          <w:lang w:val="en-US" w:eastAsia="zh-CN"/>
        </w:rPr>
      </w:pPr>
    </w:p>
    <w:sectPr w:rsidR="000F5450" w:rsidRPr="0006658D" w:rsidSect="00970C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AC177" w14:textId="77777777" w:rsidR="00C25851" w:rsidRDefault="00C25851">
      <w:r>
        <w:separator/>
      </w:r>
    </w:p>
  </w:endnote>
  <w:endnote w:type="continuationSeparator" w:id="0">
    <w:p w14:paraId="61EC54C2" w14:textId="77777777" w:rsidR="00C25851" w:rsidRDefault="00C25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MingLiU-ExtB"/>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楷体"/>
    <w:panose1 w:val="020B0604020202020204"/>
    <w:charset w:val="86"/>
    <w:family w:val="modern"/>
    <w:pitch w:val="default"/>
    <w:sig w:usb0="00000000" w:usb1="00000000" w:usb2="00000010" w:usb3="00000000" w:csb0="00040000"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23045E" w14:textId="77777777" w:rsidR="00C25851" w:rsidRDefault="00C25851">
      <w:r>
        <w:separator/>
      </w:r>
    </w:p>
  </w:footnote>
  <w:footnote w:type="continuationSeparator" w:id="0">
    <w:p w14:paraId="1FADDE3A" w14:textId="77777777" w:rsidR="00C25851" w:rsidRDefault="00C25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D63B92"/>
    <w:multiLevelType w:val="hybridMultilevel"/>
    <w:tmpl w:val="734EEAA0"/>
    <w:lvl w:ilvl="0" w:tplc="2DFEDD98">
      <w:numFmt w:val="bullet"/>
      <w:lvlText w:val=""/>
      <w:lvlJc w:val="left"/>
      <w:pPr>
        <w:ind w:left="720" w:hanging="360"/>
      </w:pPr>
      <w:rPr>
        <w:rFonts w:ascii="Symbol" w:eastAsia="Times New Roman" w:hAnsi="Symbol" w:cs="Arial" w:hint="default"/>
        <w:color w:val="0432FF"/>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C75A4B"/>
    <w:multiLevelType w:val="hybridMultilevel"/>
    <w:tmpl w:val="021082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E66BD1"/>
    <w:multiLevelType w:val="hybridMultilevel"/>
    <w:tmpl w:val="F2BCC29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F9086F"/>
    <w:multiLevelType w:val="hybridMultilevel"/>
    <w:tmpl w:val="5CE0516C"/>
    <w:lvl w:ilvl="0" w:tplc="290651A8">
      <w:start w:val="1"/>
      <w:numFmt w:val="bullet"/>
      <w:lvlText w:val="•"/>
      <w:lvlJc w:val="left"/>
      <w:pPr>
        <w:tabs>
          <w:tab w:val="num" w:pos="720"/>
        </w:tabs>
        <w:ind w:left="720" w:hanging="360"/>
      </w:pPr>
      <w:rPr>
        <w:rFonts w:ascii="Arial" w:hAnsi="Arial" w:hint="default"/>
      </w:rPr>
    </w:lvl>
    <w:lvl w:ilvl="1" w:tplc="EFA2D562">
      <w:start w:val="1"/>
      <w:numFmt w:val="bullet"/>
      <w:lvlText w:val="•"/>
      <w:lvlJc w:val="left"/>
      <w:pPr>
        <w:tabs>
          <w:tab w:val="num" w:pos="1440"/>
        </w:tabs>
        <w:ind w:left="1440" w:hanging="360"/>
      </w:pPr>
      <w:rPr>
        <w:rFonts w:ascii="Arial" w:hAnsi="Arial" w:hint="default"/>
      </w:rPr>
    </w:lvl>
    <w:lvl w:ilvl="2" w:tplc="B1F48AC8" w:tentative="1">
      <w:start w:val="1"/>
      <w:numFmt w:val="bullet"/>
      <w:lvlText w:val="•"/>
      <w:lvlJc w:val="left"/>
      <w:pPr>
        <w:tabs>
          <w:tab w:val="num" w:pos="2160"/>
        </w:tabs>
        <w:ind w:left="2160" w:hanging="360"/>
      </w:pPr>
      <w:rPr>
        <w:rFonts w:ascii="Arial" w:hAnsi="Arial" w:hint="default"/>
      </w:rPr>
    </w:lvl>
    <w:lvl w:ilvl="3" w:tplc="9B4407FA" w:tentative="1">
      <w:start w:val="1"/>
      <w:numFmt w:val="bullet"/>
      <w:lvlText w:val="•"/>
      <w:lvlJc w:val="left"/>
      <w:pPr>
        <w:tabs>
          <w:tab w:val="num" w:pos="2880"/>
        </w:tabs>
        <w:ind w:left="2880" w:hanging="360"/>
      </w:pPr>
      <w:rPr>
        <w:rFonts w:ascii="Arial" w:hAnsi="Arial" w:hint="default"/>
      </w:rPr>
    </w:lvl>
    <w:lvl w:ilvl="4" w:tplc="47088AA2" w:tentative="1">
      <w:start w:val="1"/>
      <w:numFmt w:val="bullet"/>
      <w:lvlText w:val="•"/>
      <w:lvlJc w:val="left"/>
      <w:pPr>
        <w:tabs>
          <w:tab w:val="num" w:pos="3600"/>
        </w:tabs>
        <w:ind w:left="3600" w:hanging="360"/>
      </w:pPr>
      <w:rPr>
        <w:rFonts w:ascii="Arial" w:hAnsi="Arial" w:hint="default"/>
      </w:rPr>
    </w:lvl>
    <w:lvl w:ilvl="5" w:tplc="CC266E28" w:tentative="1">
      <w:start w:val="1"/>
      <w:numFmt w:val="bullet"/>
      <w:lvlText w:val="•"/>
      <w:lvlJc w:val="left"/>
      <w:pPr>
        <w:tabs>
          <w:tab w:val="num" w:pos="4320"/>
        </w:tabs>
        <w:ind w:left="4320" w:hanging="360"/>
      </w:pPr>
      <w:rPr>
        <w:rFonts w:ascii="Arial" w:hAnsi="Arial" w:hint="default"/>
      </w:rPr>
    </w:lvl>
    <w:lvl w:ilvl="6" w:tplc="7E3C25B2" w:tentative="1">
      <w:start w:val="1"/>
      <w:numFmt w:val="bullet"/>
      <w:lvlText w:val="•"/>
      <w:lvlJc w:val="left"/>
      <w:pPr>
        <w:tabs>
          <w:tab w:val="num" w:pos="5040"/>
        </w:tabs>
        <w:ind w:left="5040" w:hanging="360"/>
      </w:pPr>
      <w:rPr>
        <w:rFonts w:ascii="Arial" w:hAnsi="Arial" w:hint="default"/>
      </w:rPr>
    </w:lvl>
    <w:lvl w:ilvl="7" w:tplc="6712BD06" w:tentative="1">
      <w:start w:val="1"/>
      <w:numFmt w:val="bullet"/>
      <w:lvlText w:val="•"/>
      <w:lvlJc w:val="left"/>
      <w:pPr>
        <w:tabs>
          <w:tab w:val="num" w:pos="5760"/>
        </w:tabs>
        <w:ind w:left="5760" w:hanging="360"/>
      </w:pPr>
      <w:rPr>
        <w:rFonts w:ascii="Arial" w:hAnsi="Arial" w:hint="default"/>
      </w:rPr>
    </w:lvl>
    <w:lvl w:ilvl="8" w:tplc="3CC83B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751334"/>
    <w:multiLevelType w:val="hybridMultilevel"/>
    <w:tmpl w:val="3262205A"/>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764F5D"/>
    <w:multiLevelType w:val="hybridMultilevel"/>
    <w:tmpl w:val="FFB45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13B7E"/>
    <w:multiLevelType w:val="hybridMultilevel"/>
    <w:tmpl w:val="EB4ED51A"/>
    <w:lvl w:ilvl="0" w:tplc="BD26D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A65B62"/>
    <w:multiLevelType w:val="hybridMultilevel"/>
    <w:tmpl w:val="C2D04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34677D"/>
    <w:multiLevelType w:val="hybridMultilevel"/>
    <w:tmpl w:val="D4E63BB8"/>
    <w:lvl w:ilvl="0" w:tplc="5DA6FC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1FA32AC"/>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6392081"/>
    <w:multiLevelType w:val="hybridMultilevel"/>
    <w:tmpl w:val="4C48C93E"/>
    <w:lvl w:ilvl="0" w:tplc="CA9AF340">
      <w:start w:val="1"/>
      <w:numFmt w:val="bullet"/>
      <w:lvlText w:val="●"/>
      <w:lvlJc w:val="left"/>
      <w:pPr>
        <w:tabs>
          <w:tab w:val="num" w:pos="720"/>
        </w:tabs>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5417FB"/>
    <w:multiLevelType w:val="hybridMultilevel"/>
    <w:tmpl w:val="47608C64"/>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24"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93103E6"/>
    <w:multiLevelType w:val="hybridMultilevel"/>
    <w:tmpl w:val="84981F2C"/>
    <w:lvl w:ilvl="0" w:tplc="753A8EAA">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5B4A53"/>
    <w:multiLevelType w:val="hybridMultilevel"/>
    <w:tmpl w:val="41F84EA2"/>
    <w:lvl w:ilvl="0" w:tplc="8C5C0C24">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0D3FAA"/>
    <w:multiLevelType w:val="hybridMultilevel"/>
    <w:tmpl w:val="C2A278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CFF7838"/>
    <w:multiLevelType w:val="hybridMultilevel"/>
    <w:tmpl w:val="E76EF0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0F975F7"/>
    <w:multiLevelType w:val="hybridMultilevel"/>
    <w:tmpl w:val="C12AF70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3881B36"/>
    <w:multiLevelType w:val="hybridMultilevel"/>
    <w:tmpl w:val="22DCB8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C8028CF"/>
    <w:multiLevelType w:val="hybridMultilevel"/>
    <w:tmpl w:val="81C8731C"/>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3D3C9D"/>
    <w:multiLevelType w:val="hybridMultilevel"/>
    <w:tmpl w:val="1CC41024"/>
    <w:lvl w:ilvl="0" w:tplc="F99C726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6"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5371BDA"/>
    <w:multiLevelType w:val="hybridMultilevel"/>
    <w:tmpl w:val="4ED6CE1A"/>
    <w:lvl w:ilvl="0" w:tplc="BE680F24">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484722D1"/>
    <w:multiLevelType w:val="hybridMultilevel"/>
    <w:tmpl w:val="634CCC2C"/>
    <w:lvl w:ilvl="0" w:tplc="A694E7A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9C66B4B"/>
    <w:multiLevelType w:val="hybridMultilevel"/>
    <w:tmpl w:val="F25EA6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0E0689E"/>
    <w:multiLevelType w:val="multilevel"/>
    <w:tmpl w:val="895631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9"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2084591"/>
    <w:multiLevelType w:val="hybridMultilevel"/>
    <w:tmpl w:val="0E02AC12"/>
    <w:lvl w:ilvl="0" w:tplc="386E33F8">
      <w:start w:val="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74717BB"/>
    <w:multiLevelType w:val="multilevel"/>
    <w:tmpl w:val="574717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7E12709"/>
    <w:multiLevelType w:val="multilevel"/>
    <w:tmpl w:val="9CAAAF7A"/>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89C2FE9"/>
    <w:multiLevelType w:val="hybridMultilevel"/>
    <w:tmpl w:val="8078DDA8"/>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7" w15:restartNumberingAfterBreak="0">
    <w:nsid w:val="5C131711"/>
    <w:multiLevelType w:val="hybridMultilevel"/>
    <w:tmpl w:val="4858D92A"/>
    <w:lvl w:ilvl="0" w:tplc="97540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9"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0C35B79"/>
    <w:multiLevelType w:val="hybridMultilevel"/>
    <w:tmpl w:val="376C79D8"/>
    <w:lvl w:ilvl="0" w:tplc="AAA2B75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2726EE7"/>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635B73C2"/>
    <w:multiLevelType w:val="hybridMultilevel"/>
    <w:tmpl w:val="E5822C84"/>
    <w:lvl w:ilvl="0" w:tplc="C17E7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5" w15:restartNumberingAfterBreak="0">
    <w:nsid w:val="647C3DD9"/>
    <w:multiLevelType w:val="hybridMultilevel"/>
    <w:tmpl w:val="5AAA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6563C04"/>
    <w:multiLevelType w:val="hybridMultilevel"/>
    <w:tmpl w:val="9856880E"/>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8392369"/>
    <w:multiLevelType w:val="hybridMultilevel"/>
    <w:tmpl w:val="8806D900"/>
    <w:lvl w:ilvl="0" w:tplc="ED7A040C">
      <w:start w:val="1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9093FF9"/>
    <w:multiLevelType w:val="hybridMultilevel"/>
    <w:tmpl w:val="FC10B0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0" w15:restartNumberingAfterBreak="0">
    <w:nsid w:val="6C607ED6"/>
    <w:multiLevelType w:val="hybridMultilevel"/>
    <w:tmpl w:val="88B4E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C9F591B"/>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0FA0677"/>
    <w:multiLevelType w:val="hybridMultilevel"/>
    <w:tmpl w:val="CC1C03C4"/>
    <w:lvl w:ilvl="0" w:tplc="53AC7C66">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5" w15:restartNumberingAfterBreak="0">
    <w:nsid w:val="71FA5EE0"/>
    <w:multiLevelType w:val="hybridMultilevel"/>
    <w:tmpl w:val="1938DA90"/>
    <w:lvl w:ilvl="0" w:tplc="6B1685EC">
      <w:start w:val="1"/>
      <w:numFmt w:val="bullet"/>
      <w:lvlText w:val="•"/>
      <w:lvlJc w:val="left"/>
      <w:pPr>
        <w:tabs>
          <w:tab w:val="num" w:pos="720"/>
        </w:tabs>
        <w:ind w:left="720" w:hanging="360"/>
      </w:pPr>
      <w:rPr>
        <w:rFonts w:ascii="Arial" w:hAnsi="Arial" w:hint="default"/>
      </w:rPr>
    </w:lvl>
    <w:lvl w:ilvl="1" w:tplc="11B6F6CE">
      <w:start w:val="1"/>
      <w:numFmt w:val="bullet"/>
      <w:lvlText w:val="•"/>
      <w:lvlJc w:val="left"/>
      <w:pPr>
        <w:tabs>
          <w:tab w:val="num" w:pos="1440"/>
        </w:tabs>
        <w:ind w:left="1440" w:hanging="360"/>
      </w:pPr>
      <w:rPr>
        <w:rFonts w:ascii="Arial" w:hAnsi="Arial" w:hint="default"/>
      </w:rPr>
    </w:lvl>
    <w:lvl w:ilvl="2" w:tplc="C944D066" w:tentative="1">
      <w:start w:val="1"/>
      <w:numFmt w:val="bullet"/>
      <w:lvlText w:val="•"/>
      <w:lvlJc w:val="left"/>
      <w:pPr>
        <w:tabs>
          <w:tab w:val="num" w:pos="2160"/>
        </w:tabs>
        <w:ind w:left="2160" w:hanging="360"/>
      </w:pPr>
      <w:rPr>
        <w:rFonts w:ascii="Arial" w:hAnsi="Arial" w:hint="default"/>
      </w:rPr>
    </w:lvl>
    <w:lvl w:ilvl="3" w:tplc="6D4EABDE" w:tentative="1">
      <w:start w:val="1"/>
      <w:numFmt w:val="bullet"/>
      <w:lvlText w:val="•"/>
      <w:lvlJc w:val="left"/>
      <w:pPr>
        <w:tabs>
          <w:tab w:val="num" w:pos="2880"/>
        </w:tabs>
        <w:ind w:left="2880" w:hanging="360"/>
      </w:pPr>
      <w:rPr>
        <w:rFonts w:ascii="Arial" w:hAnsi="Arial" w:hint="default"/>
      </w:rPr>
    </w:lvl>
    <w:lvl w:ilvl="4" w:tplc="FB14D2AE" w:tentative="1">
      <w:start w:val="1"/>
      <w:numFmt w:val="bullet"/>
      <w:lvlText w:val="•"/>
      <w:lvlJc w:val="left"/>
      <w:pPr>
        <w:tabs>
          <w:tab w:val="num" w:pos="3600"/>
        </w:tabs>
        <w:ind w:left="3600" w:hanging="360"/>
      </w:pPr>
      <w:rPr>
        <w:rFonts w:ascii="Arial" w:hAnsi="Arial" w:hint="default"/>
      </w:rPr>
    </w:lvl>
    <w:lvl w:ilvl="5" w:tplc="E45E7F0E" w:tentative="1">
      <w:start w:val="1"/>
      <w:numFmt w:val="bullet"/>
      <w:lvlText w:val="•"/>
      <w:lvlJc w:val="left"/>
      <w:pPr>
        <w:tabs>
          <w:tab w:val="num" w:pos="4320"/>
        </w:tabs>
        <w:ind w:left="4320" w:hanging="360"/>
      </w:pPr>
      <w:rPr>
        <w:rFonts w:ascii="Arial" w:hAnsi="Arial" w:hint="default"/>
      </w:rPr>
    </w:lvl>
    <w:lvl w:ilvl="6" w:tplc="D4485700" w:tentative="1">
      <w:start w:val="1"/>
      <w:numFmt w:val="bullet"/>
      <w:lvlText w:val="•"/>
      <w:lvlJc w:val="left"/>
      <w:pPr>
        <w:tabs>
          <w:tab w:val="num" w:pos="5040"/>
        </w:tabs>
        <w:ind w:left="5040" w:hanging="360"/>
      </w:pPr>
      <w:rPr>
        <w:rFonts w:ascii="Arial" w:hAnsi="Arial" w:hint="default"/>
      </w:rPr>
    </w:lvl>
    <w:lvl w:ilvl="7" w:tplc="034CDE24" w:tentative="1">
      <w:start w:val="1"/>
      <w:numFmt w:val="bullet"/>
      <w:lvlText w:val="•"/>
      <w:lvlJc w:val="left"/>
      <w:pPr>
        <w:tabs>
          <w:tab w:val="num" w:pos="5760"/>
        </w:tabs>
        <w:ind w:left="5760" w:hanging="360"/>
      </w:pPr>
      <w:rPr>
        <w:rFonts w:ascii="Arial" w:hAnsi="Arial" w:hint="default"/>
      </w:rPr>
    </w:lvl>
    <w:lvl w:ilvl="8" w:tplc="A68275E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724F1949"/>
    <w:multiLevelType w:val="hybridMultilevel"/>
    <w:tmpl w:val="2C2ABAEC"/>
    <w:lvl w:ilvl="0" w:tplc="6AE2DC70">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5F20E15"/>
    <w:multiLevelType w:val="hybridMultilevel"/>
    <w:tmpl w:val="2AB4ADE6"/>
    <w:lvl w:ilvl="0" w:tplc="C78E1F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3" w15:restartNumberingAfterBreak="0">
    <w:nsid w:val="7B217A01"/>
    <w:multiLevelType w:val="hybridMultilevel"/>
    <w:tmpl w:val="87DEAEF0"/>
    <w:lvl w:ilvl="0" w:tplc="E8E427F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B9B35EB"/>
    <w:multiLevelType w:val="hybridMultilevel"/>
    <w:tmpl w:val="E11EC7DA"/>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227034">
    <w:abstractNumId w:val="3"/>
  </w:num>
  <w:num w:numId="2" w16cid:durableId="1938097746">
    <w:abstractNumId w:val="8"/>
  </w:num>
  <w:num w:numId="3" w16cid:durableId="661544646">
    <w:abstractNumId w:val="90"/>
  </w:num>
  <w:num w:numId="4" w16cid:durableId="1939214848">
    <w:abstractNumId w:val="30"/>
  </w:num>
  <w:num w:numId="5" w16cid:durableId="1314918350">
    <w:abstractNumId w:val="70"/>
  </w:num>
  <w:num w:numId="6" w16cid:durableId="1610819103">
    <w:abstractNumId w:val="2"/>
  </w:num>
  <w:num w:numId="7" w16cid:durableId="1910848628">
    <w:abstractNumId w:val="54"/>
  </w:num>
  <w:num w:numId="8" w16cid:durableId="574246639">
    <w:abstractNumId w:val="58"/>
  </w:num>
  <w:num w:numId="9" w16cid:durableId="1660040663">
    <w:abstractNumId w:val="61"/>
  </w:num>
  <w:num w:numId="10" w16cid:durableId="1288389662">
    <w:abstractNumId w:val="95"/>
  </w:num>
  <w:num w:numId="11" w16cid:durableId="445391819">
    <w:abstractNumId w:val="34"/>
  </w:num>
  <w:num w:numId="12" w16cid:durableId="1587765169">
    <w:abstractNumId w:val="48"/>
  </w:num>
  <w:num w:numId="13" w16cid:durableId="810251403">
    <w:abstractNumId w:val="38"/>
  </w:num>
  <w:num w:numId="14" w16cid:durableId="580525677">
    <w:abstractNumId w:val="52"/>
  </w:num>
  <w:num w:numId="15" w16cid:durableId="1061826314">
    <w:abstractNumId w:val="97"/>
  </w:num>
  <w:num w:numId="16" w16cid:durableId="1874997387">
    <w:abstractNumId w:val="53"/>
  </w:num>
  <w:num w:numId="17" w16cid:durableId="16544276">
    <w:abstractNumId w:val="49"/>
  </w:num>
  <w:num w:numId="18" w16cid:durableId="859977245">
    <w:abstractNumId w:val="92"/>
  </w:num>
  <w:num w:numId="19" w16cid:durableId="1277131906">
    <w:abstractNumId w:val="43"/>
  </w:num>
  <w:num w:numId="20" w16cid:durableId="787771534">
    <w:abstractNumId w:val="37"/>
  </w:num>
  <w:num w:numId="21" w16cid:durableId="677005982">
    <w:abstractNumId w:val="28"/>
  </w:num>
  <w:num w:numId="22" w16cid:durableId="504830648">
    <w:abstractNumId w:val="4"/>
  </w:num>
  <w:num w:numId="23" w16cid:durableId="1945307950">
    <w:abstractNumId w:val="57"/>
  </w:num>
  <w:num w:numId="24" w16cid:durableId="2088501713">
    <w:abstractNumId w:val="96"/>
  </w:num>
  <w:num w:numId="25" w16cid:durableId="412970615">
    <w:abstractNumId w:val="84"/>
  </w:num>
  <w:num w:numId="26" w16cid:durableId="315383655">
    <w:abstractNumId w:val="12"/>
  </w:num>
  <w:num w:numId="27" w16cid:durableId="596211761">
    <w:abstractNumId w:val="98"/>
  </w:num>
  <w:num w:numId="28" w16cid:durableId="71395670">
    <w:abstractNumId w:val="31"/>
  </w:num>
  <w:num w:numId="29" w16cid:durableId="533004776">
    <w:abstractNumId w:val="87"/>
  </w:num>
  <w:num w:numId="30" w16cid:durableId="533730337">
    <w:abstractNumId w:val="20"/>
  </w:num>
  <w:num w:numId="31" w16cid:durableId="1225023439">
    <w:abstractNumId w:val="74"/>
  </w:num>
  <w:num w:numId="32" w16cid:durableId="624240145">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45"/>
  </w:num>
  <w:num w:numId="34" w16cid:durableId="881331039">
    <w:abstractNumId w:val="39"/>
  </w:num>
  <w:num w:numId="35" w16cid:durableId="952172695">
    <w:abstractNumId w:val="82"/>
  </w:num>
  <w:num w:numId="36" w16cid:durableId="292831615">
    <w:abstractNumId w:val="66"/>
  </w:num>
  <w:num w:numId="37" w16cid:durableId="419176401">
    <w:abstractNumId w:val="69"/>
  </w:num>
  <w:num w:numId="38" w16cid:durableId="577443185">
    <w:abstractNumId w:val="68"/>
  </w:num>
  <w:num w:numId="39" w16cid:durableId="1346710815">
    <w:abstractNumId w:val="73"/>
  </w:num>
  <w:num w:numId="40" w16cid:durableId="482890445">
    <w:abstractNumId w:val="67"/>
  </w:num>
  <w:num w:numId="41" w16cid:durableId="1448625504">
    <w:abstractNumId w:val="23"/>
  </w:num>
  <w:num w:numId="42" w16cid:durableId="1436906888">
    <w:abstractNumId w:val="32"/>
  </w:num>
  <w:num w:numId="43" w16cid:durableId="1446777352">
    <w:abstractNumId w:val="0"/>
  </w:num>
  <w:num w:numId="44" w16cid:durableId="51774393">
    <w:abstractNumId w:val="1"/>
  </w:num>
  <w:num w:numId="45" w16cid:durableId="543174981">
    <w:abstractNumId w:val="50"/>
  </w:num>
  <w:num w:numId="46" w16cid:durableId="1227642012">
    <w:abstractNumId w:val="78"/>
  </w:num>
  <w:num w:numId="47" w16cid:durableId="636493667">
    <w:abstractNumId w:val="65"/>
  </w:num>
  <w:num w:numId="48" w16cid:durableId="785925152">
    <w:abstractNumId w:val="36"/>
  </w:num>
  <w:num w:numId="49" w16cid:durableId="820733651">
    <w:abstractNumId w:val="29"/>
  </w:num>
  <w:num w:numId="50" w16cid:durableId="360516429">
    <w:abstractNumId w:val="80"/>
  </w:num>
  <w:num w:numId="51" w16cid:durableId="1936278781">
    <w:abstractNumId w:val="79"/>
  </w:num>
  <w:num w:numId="52" w16cid:durableId="484856566">
    <w:abstractNumId w:val="27"/>
  </w:num>
  <w:num w:numId="53" w16cid:durableId="532424356">
    <w:abstractNumId w:val="17"/>
  </w:num>
  <w:num w:numId="54" w16cid:durableId="1437482838">
    <w:abstractNumId w:val="51"/>
  </w:num>
  <w:num w:numId="55" w16cid:durableId="875234267">
    <w:abstractNumId w:val="13"/>
  </w:num>
  <w:num w:numId="56" w16cid:durableId="1271933610">
    <w:abstractNumId w:val="42"/>
  </w:num>
  <w:num w:numId="57" w16cid:durableId="1897471757">
    <w:abstractNumId w:val="76"/>
  </w:num>
  <w:num w:numId="58" w16cid:durableId="822310450">
    <w:abstractNumId w:val="41"/>
  </w:num>
  <w:num w:numId="59" w16cid:durableId="397019854">
    <w:abstractNumId w:val="25"/>
  </w:num>
  <w:num w:numId="60" w16cid:durableId="1362245049">
    <w:abstractNumId w:val="72"/>
  </w:num>
  <w:num w:numId="61" w16cid:durableId="824056015">
    <w:abstractNumId w:val="19"/>
  </w:num>
  <w:num w:numId="62" w16cid:durableId="1908222671">
    <w:abstractNumId w:val="94"/>
  </w:num>
  <w:num w:numId="63" w16cid:durableId="1719161905">
    <w:abstractNumId w:val="21"/>
  </w:num>
  <w:num w:numId="64" w16cid:durableId="1075399696">
    <w:abstractNumId w:val="64"/>
  </w:num>
  <w:num w:numId="65" w16cid:durableId="1719622681">
    <w:abstractNumId w:val="88"/>
  </w:num>
  <w:num w:numId="66" w16cid:durableId="375861035">
    <w:abstractNumId w:val="75"/>
  </w:num>
  <w:num w:numId="67" w16cid:durableId="1495874640">
    <w:abstractNumId w:val="7"/>
  </w:num>
  <w:num w:numId="68" w16cid:durableId="1956985952">
    <w:abstractNumId w:val="15"/>
  </w:num>
  <w:num w:numId="69" w16cid:durableId="1681814114">
    <w:abstractNumId w:val="47"/>
  </w:num>
  <w:num w:numId="70" w16cid:durableId="1298074736">
    <w:abstractNumId w:val="14"/>
  </w:num>
  <w:num w:numId="71" w16cid:durableId="194466325">
    <w:abstractNumId w:val="56"/>
  </w:num>
  <w:num w:numId="72" w16cid:durableId="1024482887">
    <w:abstractNumId w:val="22"/>
  </w:num>
  <w:num w:numId="73" w16cid:durableId="1678389217">
    <w:abstractNumId w:val="10"/>
  </w:num>
  <w:num w:numId="74" w16cid:durableId="1253002537">
    <w:abstractNumId w:val="71"/>
  </w:num>
  <w:num w:numId="75" w16cid:durableId="303437985">
    <w:abstractNumId w:val="60"/>
  </w:num>
  <w:num w:numId="76" w16cid:durableId="805124626">
    <w:abstractNumId w:val="62"/>
  </w:num>
  <w:num w:numId="77" w16cid:durableId="148985635">
    <w:abstractNumId w:val="55"/>
  </w:num>
  <w:num w:numId="78" w16cid:durableId="78143719">
    <w:abstractNumId w:val="40"/>
  </w:num>
  <w:num w:numId="79" w16cid:durableId="1099714226">
    <w:abstractNumId w:val="86"/>
  </w:num>
  <w:num w:numId="80" w16cid:durableId="1147554128">
    <w:abstractNumId w:val="46"/>
  </w:num>
  <w:num w:numId="81" w16cid:durableId="1986542188">
    <w:abstractNumId w:val="77"/>
  </w:num>
  <w:num w:numId="82" w16cid:durableId="1544443008">
    <w:abstractNumId w:val="6"/>
  </w:num>
  <w:num w:numId="83" w16cid:durableId="1058743343">
    <w:abstractNumId w:val="89"/>
  </w:num>
  <w:num w:numId="84" w16cid:durableId="430392011">
    <w:abstractNumId w:val="81"/>
  </w:num>
  <w:num w:numId="85" w16cid:durableId="703209876">
    <w:abstractNumId w:val="91"/>
  </w:num>
  <w:num w:numId="86" w16cid:durableId="2030327110">
    <w:abstractNumId w:val="24"/>
  </w:num>
  <w:num w:numId="87" w16cid:durableId="1064332656">
    <w:abstractNumId w:val="63"/>
  </w:num>
  <w:num w:numId="88" w16cid:durableId="1579512099">
    <w:abstractNumId w:val="35"/>
  </w:num>
  <w:num w:numId="89" w16cid:durableId="143163387">
    <w:abstractNumId w:val="5"/>
  </w:num>
  <w:num w:numId="90" w16cid:durableId="1676224315">
    <w:abstractNumId w:val="26"/>
  </w:num>
  <w:num w:numId="91" w16cid:durableId="726150340">
    <w:abstractNumId w:val="83"/>
  </w:num>
  <w:num w:numId="92" w16cid:durableId="1311446794">
    <w:abstractNumId w:val="11"/>
  </w:num>
  <w:num w:numId="93" w16cid:durableId="547572289">
    <w:abstractNumId w:val="59"/>
  </w:num>
  <w:num w:numId="94" w16cid:durableId="575289227">
    <w:abstractNumId w:val="16"/>
  </w:num>
  <w:num w:numId="95" w16cid:durableId="1442992971">
    <w:abstractNumId w:val="18"/>
  </w:num>
  <w:num w:numId="96" w16cid:durableId="926575962">
    <w:abstractNumId w:val="85"/>
  </w:num>
  <w:num w:numId="97" w16cid:durableId="665280567">
    <w:abstractNumId w:val="9"/>
  </w:num>
  <w:num w:numId="98" w16cid:durableId="694307375">
    <w:abstractNumId w:val="33"/>
  </w:num>
  <w:num w:numId="99" w16cid:durableId="1249994901">
    <w:abstractNumId w:val="9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42D"/>
    <w:rsid w:val="0000361F"/>
    <w:rsid w:val="0000582B"/>
    <w:rsid w:val="00005953"/>
    <w:rsid w:val="000070F0"/>
    <w:rsid w:val="0001057F"/>
    <w:rsid w:val="00010E93"/>
    <w:rsid w:val="00010FBC"/>
    <w:rsid w:val="00011D19"/>
    <w:rsid w:val="00013BD7"/>
    <w:rsid w:val="00014C88"/>
    <w:rsid w:val="00014CC9"/>
    <w:rsid w:val="00015235"/>
    <w:rsid w:val="00016AAE"/>
    <w:rsid w:val="00017663"/>
    <w:rsid w:val="00017F6B"/>
    <w:rsid w:val="0002213D"/>
    <w:rsid w:val="000221CE"/>
    <w:rsid w:val="00022E4A"/>
    <w:rsid w:val="00024D8E"/>
    <w:rsid w:val="0002528A"/>
    <w:rsid w:val="00030C61"/>
    <w:rsid w:val="000317A2"/>
    <w:rsid w:val="00031832"/>
    <w:rsid w:val="00031E7E"/>
    <w:rsid w:val="00033C77"/>
    <w:rsid w:val="000344B8"/>
    <w:rsid w:val="0003504F"/>
    <w:rsid w:val="0003691C"/>
    <w:rsid w:val="0003713D"/>
    <w:rsid w:val="0004118D"/>
    <w:rsid w:val="00041D03"/>
    <w:rsid w:val="00042E30"/>
    <w:rsid w:val="0004366C"/>
    <w:rsid w:val="00043A57"/>
    <w:rsid w:val="00044A82"/>
    <w:rsid w:val="00045002"/>
    <w:rsid w:val="00045E55"/>
    <w:rsid w:val="00046E70"/>
    <w:rsid w:val="000471E8"/>
    <w:rsid w:val="00050500"/>
    <w:rsid w:val="00052526"/>
    <w:rsid w:val="00053451"/>
    <w:rsid w:val="00055E6E"/>
    <w:rsid w:val="00056328"/>
    <w:rsid w:val="0005703D"/>
    <w:rsid w:val="000614A1"/>
    <w:rsid w:val="0006168F"/>
    <w:rsid w:val="00061BDD"/>
    <w:rsid w:val="0006221B"/>
    <w:rsid w:val="00062298"/>
    <w:rsid w:val="00062A68"/>
    <w:rsid w:val="00063844"/>
    <w:rsid w:val="00064A23"/>
    <w:rsid w:val="00064E7A"/>
    <w:rsid w:val="000660F8"/>
    <w:rsid w:val="0006658D"/>
    <w:rsid w:val="00066EA7"/>
    <w:rsid w:val="00071BE1"/>
    <w:rsid w:val="00073DFD"/>
    <w:rsid w:val="0007452D"/>
    <w:rsid w:val="000745AA"/>
    <w:rsid w:val="00074C9D"/>
    <w:rsid w:val="00075039"/>
    <w:rsid w:val="00075546"/>
    <w:rsid w:val="00075631"/>
    <w:rsid w:val="00075652"/>
    <w:rsid w:val="0007575B"/>
    <w:rsid w:val="000807CB"/>
    <w:rsid w:val="00081636"/>
    <w:rsid w:val="00081FAF"/>
    <w:rsid w:val="0008263D"/>
    <w:rsid w:val="0008283D"/>
    <w:rsid w:val="000830BC"/>
    <w:rsid w:val="0008436F"/>
    <w:rsid w:val="0008592A"/>
    <w:rsid w:val="00086814"/>
    <w:rsid w:val="00086B11"/>
    <w:rsid w:val="00087578"/>
    <w:rsid w:val="0008760C"/>
    <w:rsid w:val="00087A2F"/>
    <w:rsid w:val="00090B12"/>
    <w:rsid w:val="00091900"/>
    <w:rsid w:val="00091F17"/>
    <w:rsid w:val="00092C11"/>
    <w:rsid w:val="00092C6E"/>
    <w:rsid w:val="000978AB"/>
    <w:rsid w:val="000A130A"/>
    <w:rsid w:val="000A224C"/>
    <w:rsid w:val="000A292E"/>
    <w:rsid w:val="000A2DE7"/>
    <w:rsid w:val="000A3D35"/>
    <w:rsid w:val="000A4374"/>
    <w:rsid w:val="000A60EF"/>
    <w:rsid w:val="000A6394"/>
    <w:rsid w:val="000A6E18"/>
    <w:rsid w:val="000A703B"/>
    <w:rsid w:val="000B02DD"/>
    <w:rsid w:val="000B15F2"/>
    <w:rsid w:val="000B249F"/>
    <w:rsid w:val="000B34E6"/>
    <w:rsid w:val="000B4709"/>
    <w:rsid w:val="000B4C5A"/>
    <w:rsid w:val="000B6679"/>
    <w:rsid w:val="000B6782"/>
    <w:rsid w:val="000B6CC0"/>
    <w:rsid w:val="000B7289"/>
    <w:rsid w:val="000B7FED"/>
    <w:rsid w:val="000C0151"/>
    <w:rsid w:val="000C038A"/>
    <w:rsid w:val="000C0FB2"/>
    <w:rsid w:val="000C0FD7"/>
    <w:rsid w:val="000C1AA7"/>
    <w:rsid w:val="000C2049"/>
    <w:rsid w:val="000C2C22"/>
    <w:rsid w:val="000C3A26"/>
    <w:rsid w:val="000C3C52"/>
    <w:rsid w:val="000C5938"/>
    <w:rsid w:val="000C6598"/>
    <w:rsid w:val="000C6D7B"/>
    <w:rsid w:val="000C76F0"/>
    <w:rsid w:val="000D18DE"/>
    <w:rsid w:val="000D1B22"/>
    <w:rsid w:val="000D2059"/>
    <w:rsid w:val="000D2DBF"/>
    <w:rsid w:val="000D2F60"/>
    <w:rsid w:val="000D4CA2"/>
    <w:rsid w:val="000D750A"/>
    <w:rsid w:val="000D7670"/>
    <w:rsid w:val="000E152F"/>
    <w:rsid w:val="000E3868"/>
    <w:rsid w:val="000E4383"/>
    <w:rsid w:val="000E5484"/>
    <w:rsid w:val="000E6105"/>
    <w:rsid w:val="000E7512"/>
    <w:rsid w:val="000F02DC"/>
    <w:rsid w:val="000F0B37"/>
    <w:rsid w:val="000F31AF"/>
    <w:rsid w:val="000F437B"/>
    <w:rsid w:val="000F4755"/>
    <w:rsid w:val="000F4AE7"/>
    <w:rsid w:val="000F5450"/>
    <w:rsid w:val="000F5BFF"/>
    <w:rsid w:val="00101E79"/>
    <w:rsid w:val="00102190"/>
    <w:rsid w:val="0010229C"/>
    <w:rsid w:val="00104280"/>
    <w:rsid w:val="00104863"/>
    <w:rsid w:val="001077CD"/>
    <w:rsid w:val="00107F95"/>
    <w:rsid w:val="00110266"/>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355"/>
    <w:rsid w:val="00127A58"/>
    <w:rsid w:val="0013044C"/>
    <w:rsid w:val="00130ACD"/>
    <w:rsid w:val="00130E20"/>
    <w:rsid w:val="0013283D"/>
    <w:rsid w:val="00134363"/>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4C40"/>
    <w:rsid w:val="00165D2F"/>
    <w:rsid w:val="001678AA"/>
    <w:rsid w:val="00170D2D"/>
    <w:rsid w:val="001715BC"/>
    <w:rsid w:val="00171B22"/>
    <w:rsid w:val="00171E1B"/>
    <w:rsid w:val="00172BD4"/>
    <w:rsid w:val="00173A1F"/>
    <w:rsid w:val="0017402B"/>
    <w:rsid w:val="00174B01"/>
    <w:rsid w:val="00180939"/>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97E6C"/>
    <w:rsid w:val="001A02CC"/>
    <w:rsid w:val="001A08B3"/>
    <w:rsid w:val="001A10A1"/>
    <w:rsid w:val="001A14B1"/>
    <w:rsid w:val="001A31BC"/>
    <w:rsid w:val="001A3CCF"/>
    <w:rsid w:val="001A3DF7"/>
    <w:rsid w:val="001A450F"/>
    <w:rsid w:val="001A4691"/>
    <w:rsid w:val="001A607A"/>
    <w:rsid w:val="001A6330"/>
    <w:rsid w:val="001A75FD"/>
    <w:rsid w:val="001A79B3"/>
    <w:rsid w:val="001A7B60"/>
    <w:rsid w:val="001B0360"/>
    <w:rsid w:val="001B1F19"/>
    <w:rsid w:val="001B22A7"/>
    <w:rsid w:val="001B2860"/>
    <w:rsid w:val="001B510F"/>
    <w:rsid w:val="001B52F0"/>
    <w:rsid w:val="001B5702"/>
    <w:rsid w:val="001B629D"/>
    <w:rsid w:val="001B701A"/>
    <w:rsid w:val="001B7A65"/>
    <w:rsid w:val="001B7B64"/>
    <w:rsid w:val="001B7BA1"/>
    <w:rsid w:val="001C069B"/>
    <w:rsid w:val="001C2AE7"/>
    <w:rsid w:val="001C2B2D"/>
    <w:rsid w:val="001C4521"/>
    <w:rsid w:val="001C77FB"/>
    <w:rsid w:val="001D0D76"/>
    <w:rsid w:val="001D1A55"/>
    <w:rsid w:val="001D217B"/>
    <w:rsid w:val="001D3337"/>
    <w:rsid w:val="001D4711"/>
    <w:rsid w:val="001D4D86"/>
    <w:rsid w:val="001E0013"/>
    <w:rsid w:val="001E23BD"/>
    <w:rsid w:val="001E27F9"/>
    <w:rsid w:val="001E3380"/>
    <w:rsid w:val="001E33DD"/>
    <w:rsid w:val="001E41F3"/>
    <w:rsid w:val="001E440D"/>
    <w:rsid w:val="001E6B72"/>
    <w:rsid w:val="001E6D36"/>
    <w:rsid w:val="001F041E"/>
    <w:rsid w:val="001F13D5"/>
    <w:rsid w:val="001F1F64"/>
    <w:rsid w:val="001F3ECE"/>
    <w:rsid w:val="001F5D2D"/>
    <w:rsid w:val="001F6383"/>
    <w:rsid w:val="001F6876"/>
    <w:rsid w:val="001F69CF"/>
    <w:rsid w:val="001F7387"/>
    <w:rsid w:val="0020019B"/>
    <w:rsid w:val="002001CD"/>
    <w:rsid w:val="00204A81"/>
    <w:rsid w:val="002057CB"/>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1E6"/>
    <w:rsid w:val="0022463F"/>
    <w:rsid w:val="0022519C"/>
    <w:rsid w:val="0023030B"/>
    <w:rsid w:val="0023099F"/>
    <w:rsid w:val="00231037"/>
    <w:rsid w:val="002318F4"/>
    <w:rsid w:val="002319EE"/>
    <w:rsid w:val="00233AE5"/>
    <w:rsid w:val="002342EA"/>
    <w:rsid w:val="00235202"/>
    <w:rsid w:val="00236DA4"/>
    <w:rsid w:val="00237D2B"/>
    <w:rsid w:val="002403CD"/>
    <w:rsid w:val="00240797"/>
    <w:rsid w:val="00240AA4"/>
    <w:rsid w:val="002428F6"/>
    <w:rsid w:val="002443D6"/>
    <w:rsid w:val="00244CB4"/>
    <w:rsid w:val="00245AA8"/>
    <w:rsid w:val="00246BDD"/>
    <w:rsid w:val="00246CF6"/>
    <w:rsid w:val="002477DC"/>
    <w:rsid w:val="0025046F"/>
    <w:rsid w:val="00250B5E"/>
    <w:rsid w:val="002518C2"/>
    <w:rsid w:val="0025221E"/>
    <w:rsid w:val="0025472C"/>
    <w:rsid w:val="00254D6B"/>
    <w:rsid w:val="00255C75"/>
    <w:rsid w:val="00256CF8"/>
    <w:rsid w:val="00257B38"/>
    <w:rsid w:val="0026004D"/>
    <w:rsid w:val="002615B3"/>
    <w:rsid w:val="0026177C"/>
    <w:rsid w:val="002617B6"/>
    <w:rsid w:val="00261BD3"/>
    <w:rsid w:val="002629B7"/>
    <w:rsid w:val="002640DD"/>
    <w:rsid w:val="002643A5"/>
    <w:rsid w:val="00264528"/>
    <w:rsid w:val="00264859"/>
    <w:rsid w:val="002648C0"/>
    <w:rsid w:val="00265530"/>
    <w:rsid w:val="00265D73"/>
    <w:rsid w:val="002666FC"/>
    <w:rsid w:val="002706CA"/>
    <w:rsid w:val="0027105A"/>
    <w:rsid w:val="0027113A"/>
    <w:rsid w:val="002718A1"/>
    <w:rsid w:val="00271B0A"/>
    <w:rsid w:val="002731D7"/>
    <w:rsid w:val="00274798"/>
    <w:rsid w:val="00274D06"/>
    <w:rsid w:val="0027515B"/>
    <w:rsid w:val="002756D9"/>
    <w:rsid w:val="00275D12"/>
    <w:rsid w:val="002761AC"/>
    <w:rsid w:val="002765D7"/>
    <w:rsid w:val="00276BB6"/>
    <w:rsid w:val="00277DA7"/>
    <w:rsid w:val="00280386"/>
    <w:rsid w:val="0028060C"/>
    <w:rsid w:val="00280626"/>
    <w:rsid w:val="0028098A"/>
    <w:rsid w:val="00281CF7"/>
    <w:rsid w:val="00284E1B"/>
    <w:rsid w:val="00284FEB"/>
    <w:rsid w:val="002857DE"/>
    <w:rsid w:val="00285AD0"/>
    <w:rsid w:val="002860C4"/>
    <w:rsid w:val="0028627A"/>
    <w:rsid w:val="00287744"/>
    <w:rsid w:val="00290A51"/>
    <w:rsid w:val="002911F2"/>
    <w:rsid w:val="002936C6"/>
    <w:rsid w:val="0029503E"/>
    <w:rsid w:val="00295339"/>
    <w:rsid w:val="00295785"/>
    <w:rsid w:val="00296A9A"/>
    <w:rsid w:val="00296AA9"/>
    <w:rsid w:val="00296DAB"/>
    <w:rsid w:val="002A036F"/>
    <w:rsid w:val="002A1BCC"/>
    <w:rsid w:val="002A26E4"/>
    <w:rsid w:val="002A453C"/>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4C49"/>
    <w:rsid w:val="002C56A3"/>
    <w:rsid w:val="002C6A7A"/>
    <w:rsid w:val="002D0507"/>
    <w:rsid w:val="002D1343"/>
    <w:rsid w:val="002D16F1"/>
    <w:rsid w:val="002D17D9"/>
    <w:rsid w:val="002D18B4"/>
    <w:rsid w:val="002D1A13"/>
    <w:rsid w:val="002D1A71"/>
    <w:rsid w:val="002D2FD2"/>
    <w:rsid w:val="002D73BC"/>
    <w:rsid w:val="002D7823"/>
    <w:rsid w:val="002D7AFD"/>
    <w:rsid w:val="002E022D"/>
    <w:rsid w:val="002E288B"/>
    <w:rsid w:val="002E3CFC"/>
    <w:rsid w:val="002E45CE"/>
    <w:rsid w:val="002E4848"/>
    <w:rsid w:val="002E4A7F"/>
    <w:rsid w:val="002E6633"/>
    <w:rsid w:val="002E72A4"/>
    <w:rsid w:val="002E7611"/>
    <w:rsid w:val="002F07EA"/>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431"/>
    <w:rsid w:val="0030757B"/>
    <w:rsid w:val="00307D41"/>
    <w:rsid w:val="00312B7C"/>
    <w:rsid w:val="00313F9E"/>
    <w:rsid w:val="0031661D"/>
    <w:rsid w:val="00320283"/>
    <w:rsid w:val="003202D4"/>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B3F"/>
    <w:rsid w:val="0035007C"/>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949"/>
    <w:rsid w:val="00366E59"/>
    <w:rsid w:val="00367351"/>
    <w:rsid w:val="0036758C"/>
    <w:rsid w:val="003712CD"/>
    <w:rsid w:val="0037150B"/>
    <w:rsid w:val="00372460"/>
    <w:rsid w:val="00372DA1"/>
    <w:rsid w:val="00374DD4"/>
    <w:rsid w:val="0037566B"/>
    <w:rsid w:val="00377079"/>
    <w:rsid w:val="00377082"/>
    <w:rsid w:val="00380131"/>
    <w:rsid w:val="00383628"/>
    <w:rsid w:val="0038524C"/>
    <w:rsid w:val="00385ED7"/>
    <w:rsid w:val="00385EE7"/>
    <w:rsid w:val="00386643"/>
    <w:rsid w:val="00387EC8"/>
    <w:rsid w:val="00391069"/>
    <w:rsid w:val="003917B9"/>
    <w:rsid w:val="00391E6F"/>
    <w:rsid w:val="0039241C"/>
    <w:rsid w:val="00392552"/>
    <w:rsid w:val="003928E2"/>
    <w:rsid w:val="0039415B"/>
    <w:rsid w:val="00394289"/>
    <w:rsid w:val="00395745"/>
    <w:rsid w:val="00396AF4"/>
    <w:rsid w:val="00396BE6"/>
    <w:rsid w:val="0039728B"/>
    <w:rsid w:val="00397FE8"/>
    <w:rsid w:val="003A2F4C"/>
    <w:rsid w:val="003A34A7"/>
    <w:rsid w:val="003A34D9"/>
    <w:rsid w:val="003A3B0A"/>
    <w:rsid w:val="003A4423"/>
    <w:rsid w:val="003A46A1"/>
    <w:rsid w:val="003A5333"/>
    <w:rsid w:val="003A5B9B"/>
    <w:rsid w:val="003A7164"/>
    <w:rsid w:val="003B05E9"/>
    <w:rsid w:val="003B079C"/>
    <w:rsid w:val="003B105B"/>
    <w:rsid w:val="003B1D05"/>
    <w:rsid w:val="003B44AE"/>
    <w:rsid w:val="003B477F"/>
    <w:rsid w:val="003B47DA"/>
    <w:rsid w:val="003B596F"/>
    <w:rsid w:val="003B6698"/>
    <w:rsid w:val="003B6F32"/>
    <w:rsid w:val="003C1999"/>
    <w:rsid w:val="003C4A2F"/>
    <w:rsid w:val="003C4CC6"/>
    <w:rsid w:val="003C514F"/>
    <w:rsid w:val="003C5234"/>
    <w:rsid w:val="003C6B01"/>
    <w:rsid w:val="003C7570"/>
    <w:rsid w:val="003C7DD4"/>
    <w:rsid w:val="003C7E72"/>
    <w:rsid w:val="003D1165"/>
    <w:rsid w:val="003D12BE"/>
    <w:rsid w:val="003D148A"/>
    <w:rsid w:val="003D30F0"/>
    <w:rsid w:val="003D36B0"/>
    <w:rsid w:val="003D3A1D"/>
    <w:rsid w:val="003D413D"/>
    <w:rsid w:val="003D58E0"/>
    <w:rsid w:val="003D74F3"/>
    <w:rsid w:val="003E1A36"/>
    <w:rsid w:val="003E1E95"/>
    <w:rsid w:val="003E206F"/>
    <w:rsid w:val="003E23D9"/>
    <w:rsid w:val="003E23E3"/>
    <w:rsid w:val="003E250B"/>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4424"/>
    <w:rsid w:val="004056AA"/>
    <w:rsid w:val="00405D43"/>
    <w:rsid w:val="00406E52"/>
    <w:rsid w:val="004073D0"/>
    <w:rsid w:val="00407601"/>
    <w:rsid w:val="004079CF"/>
    <w:rsid w:val="00410371"/>
    <w:rsid w:val="004104D3"/>
    <w:rsid w:val="00410E0C"/>
    <w:rsid w:val="004127B2"/>
    <w:rsid w:val="00412AB9"/>
    <w:rsid w:val="00412FDE"/>
    <w:rsid w:val="00413000"/>
    <w:rsid w:val="004157D9"/>
    <w:rsid w:val="00417341"/>
    <w:rsid w:val="004175CC"/>
    <w:rsid w:val="00417D2C"/>
    <w:rsid w:val="00417E2C"/>
    <w:rsid w:val="00423CA0"/>
    <w:rsid w:val="00423CF7"/>
    <w:rsid w:val="004242F1"/>
    <w:rsid w:val="0042454A"/>
    <w:rsid w:val="004249F8"/>
    <w:rsid w:val="00427600"/>
    <w:rsid w:val="00431C08"/>
    <w:rsid w:val="0043311A"/>
    <w:rsid w:val="00434FDD"/>
    <w:rsid w:val="004356CC"/>
    <w:rsid w:val="00435E7B"/>
    <w:rsid w:val="00436031"/>
    <w:rsid w:val="00436A70"/>
    <w:rsid w:val="00436CFF"/>
    <w:rsid w:val="00437039"/>
    <w:rsid w:val="00437E4F"/>
    <w:rsid w:val="004443C3"/>
    <w:rsid w:val="0044498A"/>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7EB0"/>
    <w:rsid w:val="00470002"/>
    <w:rsid w:val="00472E08"/>
    <w:rsid w:val="004737A8"/>
    <w:rsid w:val="00473D5E"/>
    <w:rsid w:val="0047455D"/>
    <w:rsid w:val="00475D45"/>
    <w:rsid w:val="004776E5"/>
    <w:rsid w:val="0047783C"/>
    <w:rsid w:val="00481A15"/>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347"/>
    <w:rsid w:val="004B567D"/>
    <w:rsid w:val="004B5F9D"/>
    <w:rsid w:val="004B69F2"/>
    <w:rsid w:val="004B75B7"/>
    <w:rsid w:val="004C08A5"/>
    <w:rsid w:val="004C1048"/>
    <w:rsid w:val="004C15E9"/>
    <w:rsid w:val="004C1F88"/>
    <w:rsid w:val="004C2753"/>
    <w:rsid w:val="004C459D"/>
    <w:rsid w:val="004C4AE6"/>
    <w:rsid w:val="004C4E7E"/>
    <w:rsid w:val="004C5C47"/>
    <w:rsid w:val="004D12BD"/>
    <w:rsid w:val="004D145D"/>
    <w:rsid w:val="004D192A"/>
    <w:rsid w:val="004D1EC1"/>
    <w:rsid w:val="004D2669"/>
    <w:rsid w:val="004D2BDB"/>
    <w:rsid w:val="004D2EFE"/>
    <w:rsid w:val="004D3BED"/>
    <w:rsid w:val="004D3FEE"/>
    <w:rsid w:val="004D4F8B"/>
    <w:rsid w:val="004D77C2"/>
    <w:rsid w:val="004D7FDE"/>
    <w:rsid w:val="004E105D"/>
    <w:rsid w:val="004E1B78"/>
    <w:rsid w:val="004E3F26"/>
    <w:rsid w:val="004E45D8"/>
    <w:rsid w:val="004E4CC6"/>
    <w:rsid w:val="004E6B0B"/>
    <w:rsid w:val="004E7A6E"/>
    <w:rsid w:val="004E7C28"/>
    <w:rsid w:val="004F1797"/>
    <w:rsid w:val="004F2768"/>
    <w:rsid w:val="004F3159"/>
    <w:rsid w:val="004F3C81"/>
    <w:rsid w:val="004F4174"/>
    <w:rsid w:val="004F4D92"/>
    <w:rsid w:val="004F6AF0"/>
    <w:rsid w:val="004F7072"/>
    <w:rsid w:val="004F79C0"/>
    <w:rsid w:val="00500791"/>
    <w:rsid w:val="005008C5"/>
    <w:rsid w:val="00500C05"/>
    <w:rsid w:val="005013CA"/>
    <w:rsid w:val="0050183D"/>
    <w:rsid w:val="005025F3"/>
    <w:rsid w:val="0050274B"/>
    <w:rsid w:val="00502E9D"/>
    <w:rsid w:val="00503BC1"/>
    <w:rsid w:val="00505632"/>
    <w:rsid w:val="00505CC3"/>
    <w:rsid w:val="005071E5"/>
    <w:rsid w:val="00511E86"/>
    <w:rsid w:val="00512B73"/>
    <w:rsid w:val="00515689"/>
    <w:rsid w:val="0051580D"/>
    <w:rsid w:val="00517A5C"/>
    <w:rsid w:val="00521CD6"/>
    <w:rsid w:val="00522781"/>
    <w:rsid w:val="00522A9B"/>
    <w:rsid w:val="00523D4B"/>
    <w:rsid w:val="00524356"/>
    <w:rsid w:val="00525100"/>
    <w:rsid w:val="0052590E"/>
    <w:rsid w:val="00527218"/>
    <w:rsid w:val="00527919"/>
    <w:rsid w:val="00527D3F"/>
    <w:rsid w:val="00530263"/>
    <w:rsid w:val="005310F6"/>
    <w:rsid w:val="005341FA"/>
    <w:rsid w:val="005342B1"/>
    <w:rsid w:val="005346A0"/>
    <w:rsid w:val="00534722"/>
    <w:rsid w:val="00534C8D"/>
    <w:rsid w:val="00535580"/>
    <w:rsid w:val="00536D9C"/>
    <w:rsid w:val="00540F89"/>
    <w:rsid w:val="0054299C"/>
    <w:rsid w:val="00543408"/>
    <w:rsid w:val="00547111"/>
    <w:rsid w:val="00550636"/>
    <w:rsid w:val="005525AC"/>
    <w:rsid w:val="00553121"/>
    <w:rsid w:val="00553EB7"/>
    <w:rsid w:val="0055451C"/>
    <w:rsid w:val="00556D4D"/>
    <w:rsid w:val="00556FD4"/>
    <w:rsid w:val="005571F1"/>
    <w:rsid w:val="00557303"/>
    <w:rsid w:val="0055770E"/>
    <w:rsid w:val="00560889"/>
    <w:rsid w:val="00562036"/>
    <w:rsid w:val="00563A10"/>
    <w:rsid w:val="00563D5B"/>
    <w:rsid w:val="005652B4"/>
    <w:rsid w:val="005660AF"/>
    <w:rsid w:val="00566303"/>
    <w:rsid w:val="005667D1"/>
    <w:rsid w:val="0056691A"/>
    <w:rsid w:val="0057037A"/>
    <w:rsid w:val="00570873"/>
    <w:rsid w:val="00571B3E"/>
    <w:rsid w:val="0057209D"/>
    <w:rsid w:val="005735E5"/>
    <w:rsid w:val="005742B7"/>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1E8B"/>
    <w:rsid w:val="00592D74"/>
    <w:rsid w:val="00597083"/>
    <w:rsid w:val="005975FE"/>
    <w:rsid w:val="00597D8A"/>
    <w:rsid w:val="005A0192"/>
    <w:rsid w:val="005A0A04"/>
    <w:rsid w:val="005A138F"/>
    <w:rsid w:val="005A280F"/>
    <w:rsid w:val="005A2AC2"/>
    <w:rsid w:val="005A5426"/>
    <w:rsid w:val="005A67CC"/>
    <w:rsid w:val="005A6CCA"/>
    <w:rsid w:val="005A789D"/>
    <w:rsid w:val="005A793A"/>
    <w:rsid w:val="005B1E18"/>
    <w:rsid w:val="005B3B25"/>
    <w:rsid w:val="005B442C"/>
    <w:rsid w:val="005B6F55"/>
    <w:rsid w:val="005C0275"/>
    <w:rsid w:val="005C050F"/>
    <w:rsid w:val="005C227B"/>
    <w:rsid w:val="005C2EC3"/>
    <w:rsid w:val="005C478D"/>
    <w:rsid w:val="005C48A9"/>
    <w:rsid w:val="005C571B"/>
    <w:rsid w:val="005D02C9"/>
    <w:rsid w:val="005D04D5"/>
    <w:rsid w:val="005D2356"/>
    <w:rsid w:val="005D23A9"/>
    <w:rsid w:val="005D2AB3"/>
    <w:rsid w:val="005D3224"/>
    <w:rsid w:val="005D476D"/>
    <w:rsid w:val="005D5114"/>
    <w:rsid w:val="005D57ED"/>
    <w:rsid w:val="005D5E17"/>
    <w:rsid w:val="005D71E5"/>
    <w:rsid w:val="005D7A3C"/>
    <w:rsid w:val="005D7C78"/>
    <w:rsid w:val="005E0132"/>
    <w:rsid w:val="005E0307"/>
    <w:rsid w:val="005E11CB"/>
    <w:rsid w:val="005E1765"/>
    <w:rsid w:val="005E2C44"/>
    <w:rsid w:val="005E3357"/>
    <w:rsid w:val="005E691D"/>
    <w:rsid w:val="005E7232"/>
    <w:rsid w:val="005E7EB9"/>
    <w:rsid w:val="005F02A1"/>
    <w:rsid w:val="005F124B"/>
    <w:rsid w:val="005F136C"/>
    <w:rsid w:val="005F166F"/>
    <w:rsid w:val="005F17B9"/>
    <w:rsid w:val="005F1FFB"/>
    <w:rsid w:val="005F41AF"/>
    <w:rsid w:val="005F46F4"/>
    <w:rsid w:val="005F4E68"/>
    <w:rsid w:val="005F5831"/>
    <w:rsid w:val="005F60B7"/>
    <w:rsid w:val="005F7DDA"/>
    <w:rsid w:val="005F7DF7"/>
    <w:rsid w:val="006002A3"/>
    <w:rsid w:val="00601627"/>
    <w:rsid w:val="006016C0"/>
    <w:rsid w:val="00603281"/>
    <w:rsid w:val="00604119"/>
    <w:rsid w:val="006053F6"/>
    <w:rsid w:val="00605931"/>
    <w:rsid w:val="00606A5C"/>
    <w:rsid w:val="00606EC5"/>
    <w:rsid w:val="00607264"/>
    <w:rsid w:val="00610E90"/>
    <w:rsid w:val="0061186A"/>
    <w:rsid w:val="006127A8"/>
    <w:rsid w:val="0061482A"/>
    <w:rsid w:val="00616DE5"/>
    <w:rsid w:val="00617062"/>
    <w:rsid w:val="0061761B"/>
    <w:rsid w:val="00621017"/>
    <w:rsid w:val="00621188"/>
    <w:rsid w:val="006213A3"/>
    <w:rsid w:val="00621A3F"/>
    <w:rsid w:val="00622C57"/>
    <w:rsid w:val="00624577"/>
    <w:rsid w:val="006257ED"/>
    <w:rsid w:val="006260EA"/>
    <w:rsid w:val="00627EEF"/>
    <w:rsid w:val="0063121F"/>
    <w:rsid w:val="006324B4"/>
    <w:rsid w:val="0063268C"/>
    <w:rsid w:val="00632CBF"/>
    <w:rsid w:val="006332ED"/>
    <w:rsid w:val="00633456"/>
    <w:rsid w:val="00633FA1"/>
    <w:rsid w:val="00635D39"/>
    <w:rsid w:val="00635F01"/>
    <w:rsid w:val="00640FEB"/>
    <w:rsid w:val="006425AA"/>
    <w:rsid w:val="006428A6"/>
    <w:rsid w:val="00643941"/>
    <w:rsid w:val="00643C93"/>
    <w:rsid w:val="00645460"/>
    <w:rsid w:val="006465AC"/>
    <w:rsid w:val="00647348"/>
    <w:rsid w:val="00650D18"/>
    <w:rsid w:val="00651620"/>
    <w:rsid w:val="00652ECC"/>
    <w:rsid w:val="00653103"/>
    <w:rsid w:val="006533C9"/>
    <w:rsid w:val="00653B0C"/>
    <w:rsid w:val="00653B24"/>
    <w:rsid w:val="006540FF"/>
    <w:rsid w:val="006552EA"/>
    <w:rsid w:val="0065582F"/>
    <w:rsid w:val="00655AF6"/>
    <w:rsid w:val="00655E1E"/>
    <w:rsid w:val="006568DE"/>
    <w:rsid w:val="00656F3D"/>
    <w:rsid w:val="00657191"/>
    <w:rsid w:val="0065773E"/>
    <w:rsid w:val="0065778B"/>
    <w:rsid w:val="006610FA"/>
    <w:rsid w:val="00661374"/>
    <w:rsid w:val="00661F03"/>
    <w:rsid w:val="00663CB2"/>
    <w:rsid w:val="00664FE8"/>
    <w:rsid w:val="00665CFF"/>
    <w:rsid w:val="00671644"/>
    <w:rsid w:val="00672A58"/>
    <w:rsid w:val="00672CB4"/>
    <w:rsid w:val="0067402B"/>
    <w:rsid w:val="00675491"/>
    <w:rsid w:val="00675995"/>
    <w:rsid w:val="00675B84"/>
    <w:rsid w:val="006769FA"/>
    <w:rsid w:val="00680241"/>
    <w:rsid w:val="00680409"/>
    <w:rsid w:val="006818C5"/>
    <w:rsid w:val="00681D0C"/>
    <w:rsid w:val="006827F8"/>
    <w:rsid w:val="00683634"/>
    <w:rsid w:val="00683715"/>
    <w:rsid w:val="00683955"/>
    <w:rsid w:val="00683AA8"/>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5423"/>
    <w:rsid w:val="006957AE"/>
    <w:rsid w:val="00695808"/>
    <w:rsid w:val="0069720D"/>
    <w:rsid w:val="006A25D3"/>
    <w:rsid w:val="006A43DC"/>
    <w:rsid w:val="006A4A13"/>
    <w:rsid w:val="006A4F2F"/>
    <w:rsid w:val="006A5527"/>
    <w:rsid w:val="006A5820"/>
    <w:rsid w:val="006A5BA5"/>
    <w:rsid w:val="006A7B5A"/>
    <w:rsid w:val="006A7E5C"/>
    <w:rsid w:val="006B00A1"/>
    <w:rsid w:val="006B046A"/>
    <w:rsid w:val="006B198F"/>
    <w:rsid w:val="006B1D3D"/>
    <w:rsid w:val="006B283B"/>
    <w:rsid w:val="006B3CC4"/>
    <w:rsid w:val="006B3FBE"/>
    <w:rsid w:val="006B46FB"/>
    <w:rsid w:val="006B6126"/>
    <w:rsid w:val="006B65B6"/>
    <w:rsid w:val="006B6D6C"/>
    <w:rsid w:val="006C026D"/>
    <w:rsid w:val="006C0C4B"/>
    <w:rsid w:val="006C1686"/>
    <w:rsid w:val="006C1730"/>
    <w:rsid w:val="006C179D"/>
    <w:rsid w:val="006C2497"/>
    <w:rsid w:val="006C34A2"/>
    <w:rsid w:val="006C4362"/>
    <w:rsid w:val="006C4961"/>
    <w:rsid w:val="006C4E4B"/>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2E8A"/>
    <w:rsid w:val="00705A29"/>
    <w:rsid w:val="00705EA7"/>
    <w:rsid w:val="00707FC2"/>
    <w:rsid w:val="007106E0"/>
    <w:rsid w:val="00711102"/>
    <w:rsid w:val="0071187E"/>
    <w:rsid w:val="007119F3"/>
    <w:rsid w:val="007121A1"/>
    <w:rsid w:val="007137D4"/>
    <w:rsid w:val="00713B24"/>
    <w:rsid w:val="0071425A"/>
    <w:rsid w:val="00714682"/>
    <w:rsid w:val="007148BF"/>
    <w:rsid w:val="00714C88"/>
    <w:rsid w:val="0072081C"/>
    <w:rsid w:val="007214C9"/>
    <w:rsid w:val="007217DF"/>
    <w:rsid w:val="0072244D"/>
    <w:rsid w:val="007246EC"/>
    <w:rsid w:val="00724AEC"/>
    <w:rsid w:val="00724C18"/>
    <w:rsid w:val="00727C1F"/>
    <w:rsid w:val="00731A9B"/>
    <w:rsid w:val="007335A8"/>
    <w:rsid w:val="00733DC3"/>
    <w:rsid w:val="0073400D"/>
    <w:rsid w:val="00734015"/>
    <w:rsid w:val="007345B6"/>
    <w:rsid w:val="00736740"/>
    <w:rsid w:val="00736E0C"/>
    <w:rsid w:val="00737048"/>
    <w:rsid w:val="00737063"/>
    <w:rsid w:val="00737BC9"/>
    <w:rsid w:val="00740D29"/>
    <w:rsid w:val="00741070"/>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75E2D"/>
    <w:rsid w:val="007803AE"/>
    <w:rsid w:val="00781F71"/>
    <w:rsid w:val="00781F7A"/>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1181"/>
    <w:rsid w:val="007A17B4"/>
    <w:rsid w:val="007A19E5"/>
    <w:rsid w:val="007A20A5"/>
    <w:rsid w:val="007A2D5F"/>
    <w:rsid w:val="007A5424"/>
    <w:rsid w:val="007A5793"/>
    <w:rsid w:val="007A69ED"/>
    <w:rsid w:val="007B166A"/>
    <w:rsid w:val="007B166D"/>
    <w:rsid w:val="007B2784"/>
    <w:rsid w:val="007B3F67"/>
    <w:rsid w:val="007B512A"/>
    <w:rsid w:val="007B6188"/>
    <w:rsid w:val="007B7D4D"/>
    <w:rsid w:val="007B7F3C"/>
    <w:rsid w:val="007C1188"/>
    <w:rsid w:val="007C2097"/>
    <w:rsid w:val="007C23FE"/>
    <w:rsid w:val="007C3F48"/>
    <w:rsid w:val="007C4416"/>
    <w:rsid w:val="007C48D3"/>
    <w:rsid w:val="007C5F00"/>
    <w:rsid w:val="007C6FB9"/>
    <w:rsid w:val="007C7583"/>
    <w:rsid w:val="007D0515"/>
    <w:rsid w:val="007D07EB"/>
    <w:rsid w:val="007D22CD"/>
    <w:rsid w:val="007D340E"/>
    <w:rsid w:val="007D447E"/>
    <w:rsid w:val="007D4E0D"/>
    <w:rsid w:val="007D5D3F"/>
    <w:rsid w:val="007D6A07"/>
    <w:rsid w:val="007D7611"/>
    <w:rsid w:val="007E09DF"/>
    <w:rsid w:val="007E0E03"/>
    <w:rsid w:val="007E34EA"/>
    <w:rsid w:val="007E3BFE"/>
    <w:rsid w:val="007E3E8C"/>
    <w:rsid w:val="007E582A"/>
    <w:rsid w:val="007E6A66"/>
    <w:rsid w:val="007E6F56"/>
    <w:rsid w:val="007F062D"/>
    <w:rsid w:val="007F0A4A"/>
    <w:rsid w:val="007F12DC"/>
    <w:rsid w:val="007F1F63"/>
    <w:rsid w:val="007F2779"/>
    <w:rsid w:val="007F2C7F"/>
    <w:rsid w:val="007F4467"/>
    <w:rsid w:val="007F7259"/>
    <w:rsid w:val="007F741D"/>
    <w:rsid w:val="007F77C8"/>
    <w:rsid w:val="007F7C59"/>
    <w:rsid w:val="00801B1D"/>
    <w:rsid w:val="00801F6C"/>
    <w:rsid w:val="00802158"/>
    <w:rsid w:val="00802E5B"/>
    <w:rsid w:val="008040A8"/>
    <w:rsid w:val="008043D6"/>
    <w:rsid w:val="008066AE"/>
    <w:rsid w:val="00806C02"/>
    <w:rsid w:val="0080749F"/>
    <w:rsid w:val="00807BB8"/>
    <w:rsid w:val="008125E6"/>
    <w:rsid w:val="00812E13"/>
    <w:rsid w:val="00814647"/>
    <w:rsid w:val="00814945"/>
    <w:rsid w:val="00815087"/>
    <w:rsid w:val="008173EA"/>
    <w:rsid w:val="00817840"/>
    <w:rsid w:val="008209C0"/>
    <w:rsid w:val="00820CDD"/>
    <w:rsid w:val="00820EC9"/>
    <w:rsid w:val="00821803"/>
    <w:rsid w:val="00821916"/>
    <w:rsid w:val="00822AEC"/>
    <w:rsid w:val="0082406F"/>
    <w:rsid w:val="00826AC4"/>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26DA"/>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5D6"/>
    <w:rsid w:val="00877604"/>
    <w:rsid w:val="0087797C"/>
    <w:rsid w:val="00877D54"/>
    <w:rsid w:val="008804C5"/>
    <w:rsid w:val="00880BE1"/>
    <w:rsid w:val="0088310D"/>
    <w:rsid w:val="00883777"/>
    <w:rsid w:val="0088414A"/>
    <w:rsid w:val="00884319"/>
    <w:rsid w:val="00884888"/>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40"/>
    <w:rsid w:val="008B7AF2"/>
    <w:rsid w:val="008C04EB"/>
    <w:rsid w:val="008C097D"/>
    <w:rsid w:val="008C0AE3"/>
    <w:rsid w:val="008C0DD3"/>
    <w:rsid w:val="008C32F1"/>
    <w:rsid w:val="008C4354"/>
    <w:rsid w:val="008C56F5"/>
    <w:rsid w:val="008C5852"/>
    <w:rsid w:val="008C5CE2"/>
    <w:rsid w:val="008C79F9"/>
    <w:rsid w:val="008D0BD8"/>
    <w:rsid w:val="008D0CE8"/>
    <w:rsid w:val="008D1E5C"/>
    <w:rsid w:val="008D66D8"/>
    <w:rsid w:val="008E0FA4"/>
    <w:rsid w:val="008E3254"/>
    <w:rsid w:val="008E3D8A"/>
    <w:rsid w:val="008E3EE0"/>
    <w:rsid w:val="008E546A"/>
    <w:rsid w:val="008E5D6C"/>
    <w:rsid w:val="008E63A5"/>
    <w:rsid w:val="008E7537"/>
    <w:rsid w:val="008E7EC4"/>
    <w:rsid w:val="008F09B1"/>
    <w:rsid w:val="008F09F8"/>
    <w:rsid w:val="008F0CAB"/>
    <w:rsid w:val="008F24FD"/>
    <w:rsid w:val="008F264D"/>
    <w:rsid w:val="008F272D"/>
    <w:rsid w:val="008F29EC"/>
    <w:rsid w:val="008F4535"/>
    <w:rsid w:val="008F4543"/>
    <w:rsid w:val="008F5439"/>
    <w:rsid w:val="008F56A0"/>
    <w:rsid w:val="008F608F"/>
    <w:rsid w:val="008F686C"/>
    <w:rsid w:val="008F6DC1"/>
    <w:rsid w:val="00900534"/>
    <w:rsid w:val="0090148A"/>
    <w:rsid w:val="0090305C"/>
    <w:rsid w:val="009032D2"/>
    <w:rsid w:val="00905798"/>
    <w:rsid w:val="00905FD9"/>
    <w:rsid w:val="00906752"/>
    <w:rsid w:val="00906A58"/>
    <w:rsid w:val="009114CF"/>
    <w:rsid w:val="00914178"/>
    <w:rsid w:val="009143E6"/>
    <w:rsid w:val="009148DE"/>
    <w:rsid w:val="00914A0A"/>
    <w:rsid w:val="00916401"/>
    <w:rsid w:val="0091713D"/>
    <w:rsid w:val="009173DA"/>
    <w:rsid w:val="0092248C"/>
    <w:rsid w:val="00922C75"/>
    <w:rsid w:val="00923E5F"/>
    <w:rsid w:val="00924E45"/>
    <w:rsid w:val="0092581D"/>
    <w:rsid w:val="00926008"/>
    <w:rsid w:val="00926758"/>
    <w:rsid w:val="0093089D"/>
    <w:rsid w:val="00931191"/>
    <w:rsid w:val="0093212D"/>
    <w:rsid w:val="00933685"/>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13D7"/>
    <w:rsid w:val="0095236F"/>
    <w:rsid w:val="00952730"/>
    <w:rsid w:val="00953556"/>
    <w:rsid w:val="00954366"/>
    <w:rsid w:val="00954779"/>
    <w:rsid w:val="00954EC6"/>
    <w:rsid w:val="00955E41"/>
    <w:rsid w:val="009569BA"/>
    <w:rsid w:val="00956A69"/>
    <w:rsid w:val="009574CA"/>
    <w:rsid w:val="00957B17"/>
    <w:rsid w:val="00962175"/>
    <w:rsid w:val="009631CC"/>
    <w:rsid w:val="0096328F"/>
    <w:rsid w:val="00963389"/>
    <w:rsid w:val="0096394A"/>
    <w:rsid w:val="00963BC0"/>
    <w:rsid w:val="00963D97"/>
    <w:rsid w:val="00963FDF"/>
    <w:rsid w:val="00964F2E"/>
    <w:rsid w:val="009652A8"/>
    <w:rsid w:val="009657EE"/>
    <w:rsid w:val="009661E2"/>
    <w:rsid w:val="00966330"/>
    <w:rsid w:val="0096774C"/>
    <w:rsid w:val="00970B51"/>
    <w:rsid w:val="00970C5F"/>
    <w:rsid w:val="009746B2"/>
    <w:rsid w:val="00975417"/>
    <w:rsid w:val="0097613F"/>
    <w:rsid w:val="0097742B"/>
    <w:rsid w:val="009777D9"/>
    <w:rsid w:val="00980AB2"/>
    <w:rsid w:val="00980EAB"/>
    <w:rsid w:val="0098327C"/>
    <w:rsid w:val="00983AF6"/>
    <w:rsid w:val="009841DD"/>
    <w:rsid w:val="0098558D"/>
    <w:rsid w:val="00986699"/>
    <w:rsid w:val="00987609"/>
    <w:rsid w:val="0099027F"/>
    <w:rsid w:val="00990E0D"/>
    <w:rsid w:val="0099152F"/>
    <w:rsid w:val="00991A34"/>
    <w:rsid w:val="00991B88"/>
    <w:rsid w:val="00991BAE"/>
    <w:rsid w:val="00991F58"/>
    <w:rsid w:val="009925A6"/>
    <w:rsid w:val="00992FD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A7929"/>
    <w:rsid w:val="009B0246"/>
    <w:rsid w:val="009B09B2"/>
    <w:rsid w:val="009B1856"/>
    <w:rsid w:val="009B1CF2"/>
    <w:rsid w:val="009B4115"/>
    <w:rsid w:val="009B4722"/>
    <w:rsid w:val="009B4B2C"/>
    <w:rsid w:val="009B50C6"/>
    <w:rsid w:val="009B5DC6"/>
    <w:rsid w:val="009B67D6"/>
    <w:rsid w:val="009B76BC"/>
    <w:rsid w:val="009C04CC"/>
    <w:rsid w:val="009C3C81"/>
    <w:rsid w:val="009C3FD3"/>
    <w:rsid w:val="009C5CCE"/>
    <w:rsid w:val="009C76B9"/>
    <w:rsid w:val="009D0813"/>
    <w:rsid w:val="009D0DF9"/>
    <w:rsid w:val="009D1BA3"/>
    <w:rsid w:val="009D2032"/>
    <w:rsid w:val="009D4883"/>
    <w:rsid w:val="009D56F9"/>
    <w:rsid w:val="009D5B42"/>
    <w:rsid w:val="009D611E"/>
    <w:rsid w:val="009D71F7"/>
    <w:rsid w:val="009D753E"/>
    <w:rsid w:val="009D766D"/>
    <w:rsid w:val="009D7D5E"/>
    <w:rsid w:val="009E003A"/>
    <w:rsid w:val="009E21AF"/>
    <w:rsid w:val="009E3297"/>
    <w:rsid w:val="009E3AD5"/>
    <w:rsid w:val="009E4F2A"/>
    <w:rsid w:val="009F100E"/>
    <w:rsid w:val="009F1D0F"/>
    <w:rsid w:val="009F2183"/>
    <w:rsid w:val="009F24EE"/>
    <w:rsid w:val="009F28FD"/>
    <w:rsid w:val="009F32AD"/>
    <w:rsid w:val="009F41DF"/>
    <w:rsid w:val="009F6631"/>
    <w:rsid w:val="009F6DB9"/>
    <w:rsid w:val="009F734F"/>
    <w:rsid w:val="009F7638"/>
    <w:rsid w:val="009F76C7"/>
    <w:rsid w:val="009F7FE4"/>
    <w:rsid w:val="00A01F4E"/>
    <w:rsid w:val="00A02397"/>
    <w:rsid w:val="00A024A8"/>
    <w:rsid w:val="00A03910"/>
    <w:rsid w:val="00A03A77"/>
    <w:rsid w:val="00A04D1C"/>
    <w:rsid w:val="00A07DCC"/>
    <w:rsid w:val="00A105F9"/>
    <w:rsid w:val="00A11A16"/>
    <w:rsid w:val="00A11C23"/>
    <w:rsid w:val="00A1336A"/>
    <w:rsid w:val="00A134AA"/>
    <w:rsid w:val="00A13E81"/>
    <w:rsid w:val="00A13F9F"/>
    <w:rsid w:val="00A148B4"/>
    <w:rsid w:val="00A149B1"/>
    <w:rsid w:val="00A15297"/>
    <w:rsid w:val="00A1531E"/>
    <w:rsid w:val="00A15467"/>
    <w:rsid w:val="00A15CD6"/>
    <w:rsid w:val="00A20DFC"/>
    <w:rsid w:val="00A21103"/>
    <w:rsid w:val="00A21EAC"/>
    <w:rsid w:val="00A23529"/>
    <w:rsid w:val="00A23D0A"/>
    <w:rsid w:val="00A242F6"/>
    <w:rsid w:val="00A246B6"/>
    <w:rsid w:val="00A24947"/>
    <w:rsid w:val="00A26D21"/>
    <w:rsid w:val="00A270A9"/>
    <w:rsid w:val="00A3046A"/>
    <w:rsid w:val="00A30C5C"/>
    <w:rsid w:val="00A316AB"/>
    <w:rsid w:val="00A3382F"/>
    <w:rsid w:val="00A349F0"/>
    <w:rsid w:val="00A35495"/>
    <w:rsid w:val="00A35B06"/>
    <w:rsid w:val="00A36482"/>
    <w:rsid w:val="00A37074"/>
    <w:rsid w:val="00A404E6"/>
    <w:rsid w:val="00A41A7D"/>
    <w:rsid w:val="00A424A3"/>
    <w:rsid w:val="00A44F1C"/>
    <w:rsid w:val="00A45191"/>
    <w:rsid w:val="00A45811"/>
    <w:rsid w:val="00A47619"/>
    <w:rsid w:val="00A47E70"/>
    <w:rsid w:val="00A50CF0"/>
    <w:rsid w:val="00A514B4"/>
    <w:rsid w:val="00A52CE9"/>
    <w:rsid w:val="00A538D8"/>
    <w:rsid w:val="00A566C4"/>
    <w:rsid w:val="00A57183"/>
    <w:rsid w:val="00A608F4"/>
    <w:rsid w:val="00A61937"/>
    <w:rsid w:val="00A61B91"/>
    <w:rsid w:val="00A62884"/>
    <w:rsid w:val="00A628CA"/>
    <w:rsid w:val="00A637E9"/>
    <w:rsid w:val="00A658EC"/>
    <w:rsid w:val="00A665E1"/>
    <w:rsid w:val="00A671AA"/>
    <w:rsid w:val="00A67FEB"/>
    <w:rsid w:val="00A7033B"/>
    <w:rsid w:val="00A710F9"/>
    <w:rsid w:val="00A713DA"/>
    <w:rsid w:val="00A71CA0"/>
    <w:rsid w:val="00A726D3"/>
    <w:rsid w:val="00A728A6"/>
    <w:rsid w:val="00A734AA"/>
    <w:rsid w:val="00A7421D"/>
    <w:rsid w:val="00A755BF"/>
    <w:rsid w:val="00A75A61"/>
    <w:rsid w:val="00A7671C"/>
    <w:rsid w:val="00A77C24"/>
    <w:rsid w:val="00A80223"/>
    <w:rsid w:val="00A8060C"/>
    <w:rsid w:val="00A8193A"/>
    <w:rsid w:val="00A8283B"/>
    <w:rsid w:val="00A828D9"/>
    <w:rsid w:val="00A83387"/>
    <w:rsid w:val="00A8342A"/>
    <w:rsid w:val="00A85AA0"/>
    <w:rsid w:val="00A860D6"/>
    <w:rsid w:val="00A86EE3"/>
    <w:rsid w:val="00A87700"/>
    <w:rsid w:val="00A87BEB"/>
    <w:rsid w:val="00A901F0"/>
    <w:rsid w:val="00A94667"/>
    <w:rsid w:val="00A9612E"/>
    <w:rsid w:val="00A970F3"/>
    <w:rsid w:val="00A977D6"/>
    <w:rsid w:val="00A97875"/>
    <w:rsid w:val="00AA050D"/>
    <w:rsid w:val="00AA1B6E"/>
    <w:rsid w:val="00AA22B0"/>
    <w:rsid w:val="00AA25AF"/>
    <w:rsid w:val="00AA2CBC"/>
    <w:rsid w:val="00AA3FA6"/>
    <w:rsid w:val="00AA552D"/>
    <w:rsid w:val="00AA6276"/>
    <w:rsid w:val="00AB0D39"/>
    <w:rsid w:val="00AB22A5"/>
    <w:rsid w:val="00AB2742"/>
    <w:rsid w:val="00AB33CD"/>
    <w:rsid w:val="00AB36DA"/>
    <w:rsid w:val="00AB424E"/>
    <w:rsid w:val="00AB42E8"/>
    <w:rsid w:val="00AB449C"/>
    <w:rsid w:val="00AB5045"/>
    <w:rsid w:val="00AC09B7"/>
    <w:rsid w:val="00AC0CBB"/>
    <w:rsid w:val="00AC16E3"/>
    <w:rsid w:val="00AC2282"/>
    <w:rsid w:val="00AC235D"/>
    <w:rsid w:val="00AC3B6F"/>
    <w:rsid w:val="00AC4E48"/>
    <w:rsid w:val="00AC5467"/>
    <w:rsid w:val="00AC5820"/>
    <w:rsid w:val="00AC5CE2"/>
    <w:rsid w:val="00AC6342"/>
    <w:rsid w:val="00AC731D"/>
    <w:rsid w:val="00AC7A27"/>
    <w:rsid w:val="00AD01E4"/>
    <w:rsid w:val="00AD16E3"/>
    <w:rsid w:val="00AD1CD8"/>
    <w:rsid w:val="00AD3B57"/>
    <w:rsid w:val="00AD436F"/>
    <w:rsid w:val="00AD489E"/>
    <w:rsid w:val="00AD51F8"/>
    <w:rsid w:val="00AD6B84"/>
    <w:rsid w:val="00AD777A"/>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B027E1"/>
    <w:rsid w:val="00B028FB"/>
    <w:rsid w:val="00B04223"/>
    <w:rsid w:val="00B0428F"/>
    <w:rsid w:val="00B04693"/>
    <w:rsid w:val="00B04D6E"/>
    <w:rsid w:val="00B06564"/>
    <w:rsid w:val="00B0716D"/>
    <w:rsid w:val="00B078CA"/>
    <w:rsid w:val="00B07F60"/>
    <w:rsid w:val="00B11E61"/>
    <w:rsid w:val="00B13601"/>
    <w:rsid w:val="00B13DFE"/>
    <w:rsid w:val="00B145FB"/>
    <w:rsid w:val="00B14752"/>
    <w:rsid w:val="00B151C3"/>
    <w:rsid w:val="00B15988"/>
    <w:rsid w:val="00B16A39"/>
    <w:rsid w:val="00B17009"/>
    <w:rsid w:val="00B17AC6"/>
    <w:rsid w:val="00B202F3"/>
    <w:rsid w:val="00B210FA"/>
    <w:rsid w:val="00B211FB"/>
    <w:rsid w:val="00B223C6"/>
    <w:rsid w:val="00B23683"/>
    <w:rsid w:val="00B23F81"/>
    <w:rsid w:val="00B24958"/>
    <w:rsid w:val="00B258BB"/>
    <w:rsid w:val="00B2723D"/>
    <w:rsid w:val="00B2766F"/>
    <w:rsid w:val="00B3004E"/>
    <w:rsid w:val="00B303F8"/>
    <w:rsid w:val="00B31EF5"/>
    <w:rsid w:val="00B34240"/>
    <w:rsid w:val="00B3461C"/>
    <w:rsid w:val="00B3582A"/>
    <w:rsid w:val="00B365E4"/>
    <w:rsid w:val="00B36A44"/>
    <w:rsid w:val="00B402D3"/>
    <w:rsid w:val="00B40AC6"/>
    <w:rsid w:val="00B40C48"/>
    <w:rsid w:val="00B41FEE"/>
    <w:rsid w:val="00B425B3"/>
    <w:rsid w:val="00B44C65"/>
    <w:rsid w:val="00B479B6"/>
    <w:rsid w:val="00B50316"/>
    <w:rsid w:val="00B5266C"/>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6C"/>
    <w:rsid w:val="00B75175"/>
    <w:rsid w:val="00B820AC"/>
    <w:rsid w:val="00B8277F"/>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13BC"/>
    <w:rsid w:val="00BA3EC5"/>
    <w:rsid w:val="00BA4071"/>
    <w:rsid w:val="00BA4DEE"/>
    <w:rsid w:val="00BA51D9"/>
    <w:rsid w:val="00BA6DD5"/>
    <w:rsid w:val="00BB1EE1"/>
    <w:rsid w:val="00BB52A0"/>
    <w:rsid w:val="00BB53C5"/>
    <w:rsid w:val="00BB5DFC"/>
    <w:rsid w:val="00BB6EAD"/>
    <w:rsid w:val="00BB7451"/>
    <w:rsid w:val="00BB79A0"/>
    <w:rsid w:val="00BC0174"/>
    <w:rsid w:val="00BC1058"/>
    <w:rsid w:val="00BC3415"/>
    <w:rsid w:val="00BC343A"/>
    <w:rsid w:val="00BC3E97"/>
    <w:rsid w:val="00BC3EA0"/>
    <w:rsid w:val="00BC495F"/>
    <w:rsid w:val="00BC4E7E"/>
    <w:rsid w:val="00BC5DB2"/>
    <w:rsid w:val="00BC62B7"/>
    <w:rsid w:val="00BC65B6"/>
    <w:rsid w:val="00BC76D7"/>
    <w:rsid w:val="00BC7C3F"/>
    <w:rsid w:val="00BC7F66"/>
    <w:rsid w:val="00BD0E19"/>
    <w:rsid w:val="00BD1D4C"/>
    <w:rsid w:val="00BD1F73"/>
    <w:rsid w:val="00BD1FEA"/>
    <w:rsid w:val="00BD279D"/>
    <w:rsid w:val="00BD37E2"/>
    <w:rsid w:val="00BD43E8"/>
    <w:rsid w:val="00BD466D"/>
    <w:rsid w:val="00BD4C84"/>
    <w:rsid w:val="00BD4F16"/>
    <w:rsid w:val="00BD589D"/>
    <w:rsid w:val="00BD5F3C"/>
    <w:rsid w:val="00BD6BB8"/>
    <w:rsid w:val="00BD72D1"/>
    <w:rsid w:val="00BE040E"/>
    <w:rsid w:val="00BE0DB4"/>
    <w:rsid w:val="00BE24BE"/>
    <w:rsid w:val="00BE36D4"/>
    <w:rsid w:val="00BE36D7"/>
    <w:rsid w:val="00BE40DC"/>
    <w:rsid w:val="00BE5D82"/>
    <w:rsid w:val="00BE5FD0"/>
    <w:rsid w:val="00BE6BD7"/>
    <w:rsid w:val="00BF11A0"/>
    <w:rsid w:val="00BF36AF"/>
    <w:rsid w:val="00BF3EE1"/>
    <w:rsid w:val="00BF4760"/>
    <w:rsid w:val="00BF47B6"/>
    <w:rsid w:val="00BF497C"/>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206D8"/>
    <w:rsid w:val="00C21B9B"/>
    <w:rsid w:val="00C21BD4"/>
    <w:rsid w:val="00C2490D"/>
    <w:rsid w:val="00C25851"/>
    <w:rsid w:val="00C26E5D"/>
    <w:rsid w:val="00C30C63"/>
    <w:rsid w:val="00C335F7"/>
    <w:rsid w:val="00C3365E"/>
    <w:rsid w:val="00C36675"/>
    <w:rsid w:val="00C36806"/>
    <w:rsid w:val="00C37EC4"/>
    <w:rsid w:val="00C40022"/>
    <w:rsid w:val="00C40BBC"/>
    <w:rsid w:val="00C418FE"/>
    <w:rsid w:val="00C44AC8"/>
    <w:rsid w:val="00C44B87"/>
    <w:rsid w:val="00C45A3C"/>
    <w:rsid w:val="00C4617D"/>
    <w:rsid w:val="00C46658"/>
    <w:rsid w:val="00C467A6"/>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61EC"/>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50A"/>
    <w:rsid w:val="00C806B3"/>
    <w:rsid w:val="00C81787"/>
    <w:rsid w:val="00C83F2B"/>
    <w:rsid w:val="00C840DA"/>
    <w:rsid w:val="00C8490E"/>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9D3"/>
    <w:rsid w:val="00CD32FF"/>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15FB"/>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04AE"/>
    <w:rsid w:val="00D4149F"/>
    <w:rsid w:val="00D41B88"/>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5BEF"/>
    <w:rsid w:val="00D572D0"/>
    <w:rsid w:val="00D6001B"/>
    <w:rsid w:val="00D605D9"/>
    <w:rsid w:val="00D60D16"/>
    <w:rsid w:val="00D627D4"/>
    <w:rsid w:val="00D6282B"/>
    <w:rsid w:val="00D62E54"/>
    <w:rsid w:val="00D6303C"/>
    <w:rsid w:val="00D65BA6"/>
    <w:rsid w:val="00D66520"/>
    <w:rsid w:val="00D66BF4"/>
    <w:rsid w:val="00D7018C"/>
    <w:rsid w:val="00D7034F"/>
    <w:rsid w:val="00D70715"/>
    <w:rsid w:val="00D70C2F"/>
    <w:rsid w:val="00D717C1"/>
    <w:rsid w:val="00D725CB"/>
    <w:rsid w:val="00D7293F"/>
    <w:rsid w:val="00D72DD9"/>
    <w:rsid w:val="00D734E0"/>
    <w:rsid w:val="00D73BD4"/>
    <w:rsid w:val="00D73EEB"/>
    <w:rsid w:val="00D74507"/>
    <w:rsid w:val="00D7505C"/>
    <w:rsid w:val="00D75AB3"/>
    <w:rsid w:val="00D7619E"/>
    <w:rsid w:val="00D762AE"/>
    <w:rsid w:val="00D7631C"/>
    <w:rsid w:val="00D76F37"/>
    <w:rsid w:val="00D77390"/>
    <w:rsid w:val="00D77809"/>
    <w:rsid w:val="00D80E5E"/>
    <w:rsid w:val="00D81937"/>
    <w:rsid w:val="00D8204E"/>
    <w:rsid w:val="00D82E62"/>
    <w:rsid w:val="00D835B1"/>
    <w:rsid w:val="00D83A3E"/>
    <w:rsid w:val="00D83C47"/>
    <w:rsid w:val="00D8424A"/>
    <w:rsid w:val="00D849D5"/>
    <w:rsid w:val="00D85424"/>
    <w:rsid w:val="00D863B4"/>
    <w:rsid w:val="00D86D48"/>
    <w:rsid w:val="00D90483"/>
    <w:rsid w:val="00D906D5"/>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B24"/>
    <w:rsid w:val="00DB1D67"/>
    <w:rsid w:val="00DB1F16"/>
    <w:rsid w:val="00DB365D"/>
    <w:rsid w:val="00DB46FD"/>
    <w:rsid w:val="00DB4D2E"/>
    <w:rsid w:val="00DB4DF3"/>
    <w:rsid w:val="00DB6738"/>
    <w:rsid w:val="00DB6841"/>
    <w:rsid w:val="00DB76B9"/>
    <w:rsid w:val="00DC048F"/>
    <w:rsid w:val="00DC1A31"/>
    <w:rsid w:val="00DC54F4"/>
    <w:rsid w:val="00DC6E31"/>
    <w:rsid w:val="00DD0D2F"/>
    <w:rsid w:val="00DD19BA"/>
    <w:rsid w:val="00DD373F"/>
    <w:rsid w:val="00DD51E0"/>
    <w:rsid w:val="00DD5BC5"/>
    <w:rsid w:val="00DD75C9"/>
    <w:rsid w:val="00DE0165"/>
    <w:rsid w:val="00DE0315"/>
    <w:rsid w:val="00DE1020"/>
    <w:rsid w:val="00DE166D"/>
    <w:rsid w:val="00DE27AB"/>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1645"/>
    <w:rsid w:val="00E04AEA"/>
    <w:rsid w:val="00E057C7"/>
    <w:rsid w:val="00E05C20"/>
    <w:rsid w:val="00E076C8"/>
    <w:rsid w:val="00E10C49"/>
    <w:rsid w:val="00E10CC0"/>
    <w:rsid w:val="00E10DEC"/>
    <w:rsid w:val="00E10F77"/>
    <w:rsid w:val="00E1101A"/>
    <w:rsid w:val="00E13F3D"/>
    <w:rsid w:val="00E14262"/>
    <w:rsid w:val="00E14FA0"/>
    <w:rsid w:val="00E1544C"/>
    <w:rsid w:val="00E16182"/>
    <w:rsid w:val="00E16BCE"/>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4898"/>
    <w:rsid w:val="00E34F33"/>
    <w:rsid w:val="00E3521E"/>
    <w:rsid w:val="00E35505"/>
    <w:rsid w:val="00E3618A"/>
    <w:rsid w:val="00E37F48"/>
    <w:rsid w:val="00E42134"/>
    <w:rsid w:val="00E436B9"/>
    <w:rsid w:val="00E44110"/>
    <w:rsid w:val="00E458CB"/>
    <w:rsid w:val="00E45C86"/>
    <w:rsid w:val="00E46081"/>
    <w:rsid w:val="00E46B3B"/>
    <w:rsid w:val="00E47E2D"/>
    <w:rsid w:val="00E50319"/>
    <w:rsid w:val="00E503FE"/>
    <w:rsid w:val="00E5275A"/>
    <w:rsid w:val="00E538E2"/>
    <w:rsid w:val="00E54169"/>
    <w:rsid w:val="00E55392"/>
    <w:rsid w:val="00E571D5"/>
    <w:rsid w:val="00E60A1C"/>
    <w:rsid w:val="00E60F7E"/>
    <w:rsid w:val="00E610B2"/>
    <w:rsid w:val="00E61D31"/>
    <w:rsid w:val="00E61EF4"/>
    <w:rsid w:val="00E62F05"/>
    <w:rsid w:val="00E63FF8"/>
    <w:rsid w:val="00E64840"/>
    <w:rsid w:val="00E64BA3"/>
    <w:rsid w:val="00E70699"/>
    <w:rsid w:val="00E71010"/>
    <w:rsid w:val="00E7205E"/>
    <w:rsid w:val="00E72FDF"/>
    <w:rsid w:val="00E7708E"/>
    <w:rsid w:val="00E77765"/>
    <w:rsid w:val="00E778B9"/>
    <w:rsid w:val="00E8115E"/>
    <w:rsid w:val="00E82212"/>
    <w:rsid w:val="00E8259B"/>
    <w:rsid w:val="00E83BF9"/>
    <w:rsid w:val="00E85A77"/>
    <w:rsid w:val="00E867F2"/>
    <w:rsid w:val="00E8748B"/>
    <w:rsid w:val="00E87593"/>
    <w:rsid w:val="00E9062D"/>
    <w:rsid w:val="00E90658"/>
    <w:rsid w:val="00E907A0"/>
    <w:rsid w:val="00E90BBD"/>
    <w:rsid w:val="00E90FB6"/>
    <w:rsid w:val="00E92AD8"/>
    <w:rsid w:val="00E94B18"/>
    <w:rsid w:val="00E95F4E"/>
    <w:rsid w:val="00EA115A"/>
    <w:rsid w:val="00EA1201"/>
    <w:rsid w:val="00EA3399"/>
    <w:rsid w:val="00EA4189"/>
    <w:rsid w:val="00EA52FB"/>
    <w:rsid w:val="00EA5816"/>
    <w:rsid w:val="00EA6DEA"/>
    <w:rsid w:val="00EA7C17"/>
    <w:rsid w:val="00EB09B7"/>
    <w:rsid w:val="00EB1806"/>
    <w:rsid w:val="00EB1B31"/>
    <w:rsid w:val="00EB2016"/>
    <w:rsid w:val="00EB206E"/>
    <w:rsid w:val="00EB2230"/>
    <w:rsid w:val="00EB3816"/>
    <w:rsid w:val="00EB4F1B"/>
    <w:rsid w:val="00EB53AD"/>
    <w:rsid w:val="00EB5AEC"/>
    <w:rsid w:val="00EC1343"/>
    <w:rsid w:val="00EC1ED4"/>
    <w:rsid w:val="00EC341A"/>
    <w:rsid w:val="00EC7771"/>
    <w:rsid w:val="00ED2292"/>
    <w:rsid w:val="00ED28D9"/>
    <w:rsid w:val="00ED31CC"/>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96D"/>
    <w:rsid w:val="00EE659D"/>
    <w:rsid w:val="00EE7AFE"/>
    <w:rsid w:val="00EE7D7C"/>
    <w:rsid w:val="00EF03A5"/>
    <w:rsid w:val="00EF0BC2"/>
    <w:rsid w:val="00EF0EC2"/>
    <w:rsid w:val="00EF1389"/>
    <w:rsid w:val="00EF14D5"/>
    <w:rsid w:val="00EF1980"/>
    <w:rsid w:val="00EF4A76"/>
    <w:rsid w:val="00EF4F46"/>
    <w:rsid w:val="00EF733B"/>
    <w:rsid w:val="00EF782F"/>
    <w:rsid w:val="00F0193F"/>
    <w:rsid w:val="00F02E03"/>
    <w:rsid w:val="00F03154"/>
    <w:rsid w:val="00F039A1"/>
    <w:rsid w:val="00F04426"/>
    <w:rsid w:val="00F047BC"/>
    <w:rsid w:val="00F06B3B"/>
    <w:rsid w:val="00F06C78"/>
    <w:rsid w:val="00F0751E"/>
    <w:rsid w:val="00F14D03"/>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8E9"/>
    <w:rsid w:val="00F54AB4"/>
    <w:rsid w:val="00F553F3"/>
    <w:rsid w:val="00F5584E"/>
    <w:rsid w:val="00F5795E"/>
    <w:rsid w:val="00F61156"/>
    <w:rsid w:val="00F63ED3"/>
    <w:rsid w:val="00F6479A"/>
    <w:rsid w:val="00F6544F"/>
    <w:rsid w:val="00F65BD1"/>
    <w:rsid w:val="00F662C0"/>
    <w:rsid w:val="00F663D7"/>
    <w:rsid w:val="00F67413"/>
    <w:rsid w:val="00F70442"/>
    <w:rsid w:val="00F7238D"/>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50B9"/>
    <w:rsid w:val="00F956CE"/>
    <w:rsid w:val="00F96259"/>
    <w:rsid w:val="00F9645E"/>
    <w:rsid w:val="00F978EB"/>
    <w:rsid w:val="00F97F99"/>
    <w:rsid w:val="00FA4466"/>
    <w:rsid w:val="00FA4ED5"/>
    <w:rsid w:val="00FA6EF4"/>
    <w:rsid w:val="00FB0EBE"/>
    <w:rsid w:val="00FB120B"/>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DF6"/>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4"/>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3"/>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41"/>
      </w:numPr>
      <w:contextualSpacing/>
    </w:pPr>
  </w:style>
  <w:style w:type="paragraph" w:styleId="ListNumber5">
    <w:name w:val="List Number 5"/>
    <w:basedOn w:val="Normal"/>
    <w:semiHidden/>
    <w:unhideWhenUsed/>
    <w:rsid w:val="00BC5DB2"/>
    <w:pPr>
      <w:numPr>
        <w:numId w:val="42"/>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20143">
      <w:bodyDiv w:val="1"/>
      <w:marLeft w:val="0"/>
      <w:marRight w:val="0"/>
      <w:marTop w:val="0"/>
      <w:marBottom w:val="0"/>
      <w:divBdr>
        <w:top w:val="none" w:sz="0" w:space="0" w:color="auto"/>
        <w:left w:val="none" w:sz="0" w:space="0" w:color="auto"/>
        <w:bottom w:val="none" w:sz="0" w:space="0" w:color="auto"/>
        <w:right w:val="none" w:sz="0" w:space="0" w:color="auto"/>
      </w:divBdr>
      <w:divsChild>
        <w:div w:id="475343184">
          <w:marLeft w:val="1080"/>
          <w:marRight w:val="0"/>
          <w:marTop w:val="100"/>
          <w:marBottom w:val="0"/>
          <w:divBdr>
            <w:top w:val="none" w:sz="0" w:space="0" w:color="auto"/>
            <w:left w:val="none" w:sz="0" w:space="0" w:color="auto"/>
            <w:bottom w:val="none" w:sz="0" w:space="0" w:color="auto"/>
            <w:right w:val="none" w:sz="0" w:space="0" w:color="auto"/>
          </w:divBdr>
        </w:div>
      </w:divsChild>
    </w:div>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48966351">
      <w:bodyDiv w:val="1"/>
      <w:marLeft w:val="0"/>
      <w:marRight w:val="0"/>
      <w:marTop w:val="0"/>
      <w:marBottom w:val="0"/>
      <w:divBdr>
        <w:top w:val="none" w:sz="0" w:space="0" w:color="auto"/>
        <w:left w:val="none" w:sz="0" w:space="0" w:color="auto"/>
        <w:bottom w:val="none" w:sz="0" w:space="0" w:color="auto"/>
        <w:right w:val="none" w:sz="0" w:space="0" w:color="auto"/>
      </w:divBdr>
      <w:divsChild>
        <w:div w:id="1136992880">
          <w:marLeft w:val="1080"/>
          <w:marRight w:val="0"/>
          <w:marTop w:val="100"/>
          <w:marBottom w:val="0"/>
          <w:divBdr>
            <w:top w:val="none" w:sz="0" w:space="0" w:color="auto"/>
            <w:left w:val="none" w:sz="0" w:space="0" w:color="auto"/>
            <w:bottom w:val="none" w:sz="0" w:space="0" w:color="auto"/>
            <w:right w:val="none" w:sz="0" w:space="0" w:color="auto"/>
          </w:divBdr>
        </w:div>
      </w:divsChild>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22527710">
      <w:bodyDiv w:val="1"/>
      <w:marLeft w:val="0"/>
      <w:marRight w:val="0"/>
      <w:marTop w:val="0"/>
      <w:marBottom w:val="0"/>
      <w:divBdr>
        <w:top w:val="none" w:sz="0" w:space="0" w:color="auto"/>
        <w:left w:val="none" w:sz="0" w:space="0" w:color="auto"/>
        <w:bottom w:val="none" w:sz="0" w:space="0" w:color="auto"/>
        <w:right w:val="none" w:sz="0" w:space="0" w:color="auto"/>
      </w:divBdr>
      <w:divsChild>
        <w:div w:id="1139422761">
          <w:marLeft w:val="1080"/>
          <w:marRight w:val="0"/>
          <w:marTop w:val="100"/>
          <w:marBottom w:val="0"/>
          <w:divBdr>
            <w:top w:val="none" w:sz="0" w:space="0" w:color="auto"/>
            <w:left w:val="none" w:sz="0" w:space="0" w:color="auto"/>
            <w:bottom w:val="none" w:sz="0" w:space="0" w:color="auto"/>
            <w:right w:val="none" w:sz="0" w:space="0" w:color="auto"/>
          </w:divBdr>
        </w:div>
      </w:divsChild>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871069240">
      <w:bodyDiv w:val="1"/>
      <w:marLeft w:val="0"/>
      <w:marRight w:val="0"/>
      <w:marTop w:val="0"/>
      <w:marBottom w:val="0"/>
      <w:divBdr>
        <w:top w:val="none" w:sz="0" w:space="0" w:color="auto"/>
        <w:left w:val="none" w:sz="0" w:space="0" w:color="auto"/>
        <w:bottom w:val="none" w:sz="0" w:space="0" w:color="auto"/>
        <w:right w:val="none" w:sz="0" w:space="0" w:color="auto"/>
      </w:divBdr>
      <w:divsChild>
        <w:div w:id="1114011759">
          <w:marLeft w:val="1080"/>
          <w:marRight w:val="0"/>
          <w:marTop w:val="100"/>
          <w:marBottom w:val="0"/>
          <w:divBdr>
            <w:top w:val="none" w:sz="0" w:space="0" w:color="auto"/>
            <w:left w:val="none" w:sz="0" w:space="0" w:color="auto"/>
            <w:bottom w:val="none" w:sz="0" w:space="0" w:color="auto"/>
            <w:right w:val="none" w:sz="0" w:space="0" w:color="auto"/>
          </w:divBdr>
        </w:div>
      </w:divsChild>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1090</Words>
  <Characters>6214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2</cp:revision>
  <cp:lastPrinted>1900-01-01T08:00:00Z</cp:lastPrinted>
  <dcterms:created xsi:type="dcterms:W3CDTF">2024-11-08T18:55:00Z</dcterms:created>
  <dcterms:modified xsi:type="dcterms:W3CDTF">2024-11-08T18:55:00Z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