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CAC5D" w14:textId="57629523" w:rsidR="00044D1E" w:rsidRPr="00A079D3" w:rsidRDefault="00044D1E" w:rsidP="00044D1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46</w:t>
      </w:r>
    </w:p>
    <w:p w14:paraId="029D3A77" w14:textId="77777777" w:rsidR="00044D1E" w:rsidRDefault="00044D1E" w:rsidP="00044D1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32A82E7" w14:textId="77777777" w:rsidR="00044D1E" w:rsidRDefault="00044D1E">
      <w:pPr>
        <w:pStyle w:val="3gpptitlecitytdocnumber"/>
      </w:pPr>
    </w:p>
    <w:p w14:paraId="2DDF7858" w14:textId="3B756EDA" w:rsidR="00BE3814" w:rsidRPr="00044D1E" w:rsidRDefault="00000000">
      <w:pPr>
        <w:pStyle w:val="3gpptitlecitytdocnumber"/>
        <w:rPr>
          <w:rFonts w:eastAsia="SimSun"/>
          <w:b w:val="0"/>
          <w:bCs w:val="0"/>
          <w:i/>
          <w:iCs/>
          <w:sz w:val="20"/>
          <w:lang w:val="en-US" w:eastAsia="zh-CN"/>
        </w:rPr>
      </w:pPr>
      <w:r w:rsidRPr="00044D1E">
        <w:rPr>
          <w:b w:val="0"/>
          <w:bCs w:val="0"/>
          <w:i/>
          <w:iCs/>
          <w:sz w:val="20"/>
        </w:rPr>
        <w:t>3GPP TSG-RAN WG3 Meeting #126</w:t>
      </w:r>
      <w:r w:rsidRPr="00044D1E">
        <w:rPr>
          <w:b w:val="0"/>
          <w:bCs w:val="0"/>
          <w:i/>
          <w:iCs/>
          <w:sz w:val="20"/>
        </w:rPr>
        <w:tab/>
      </w:r>
      <w:r w:rsidRPr="00044D1E">
        <w:rPr>
          <w:b w:val="0"/>
          <w:bCs w:val="0"/>
          <w:i/>
          <w:iCs/>
          <w:sz w:val="20"/>
          <w:lang w:eastAsia="ja-JP"/>
        </w:rPr>
        <w:t>R3-24</w:t>
      </w:r>
      <w:r w:rsidRPr="00044D1E">
        <w:rPr>
          <w:rFonts w:eastAsia="SimSun" w:hint="eastAsia"/>
          <w:b w:val="0"/>
          <w:bCs w:val="0"/>
          <w:i/>
          <w:iCs/>
          <w:sz w:val="20"/>
          <w:lang w:val="en-US" w:eastAsia="zh-CN"/>
        </w:rPr>
        <w:t>7801</w:t>
      </w:r>
    </w:p>
    <w:p w14:paraId="71189DE9" w14:textId="77777777" w:rsidR="00BE3814" w:rsidRPr="00044D1E" w:rsidRDefault="00000000">
      <w:pPr>
        <w:pStyle w:val="3gpptitlecitytdocnumber"/>
        <w:rPr>
          <w:b w:val="0"/>
          <w:bCs w:val="0"/>
          <w:i/>
          <w:iCs/>
          <w:sz w:val="20"/>
        </w:rPr>
      </w:pPr>
      <w:r w:rsidRPr="00044D1E">
        <w:rPr>
          <w:b w:val="0"/>
          <w:bCs w:val="0"/>
          <w:i/>
          <w:iCs/>
          <w:sz w:val="20"/>
        </w:rPr>
        <w:t>Orlando, USA, 18 – 22 Nov 2024</w:t>
      </w:r>
    </w:p>
    <w:p w14:paraId="586EDA98" w14:textId="77777777" w:rsidR="00BE3814" w:rsidRDefault="00BE3814">
      <w:pPr>
        <w:pStyle w:val="3gpptitlecitytdocnumber"/>
      </w:pPr>
    </w:p>
    <w:p w14:paraId="2FC4E93D" w14:textId="77777777" w:rsidR="00BE3814" w:rsidRDefault="00BE3814">
      <w:pPr>
        <w:pStyle w:val="3gpptitlecitytdocnumber"/>
      </w:pPr>
    </w:p>
    <w:p w14:paraId="303491D8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6BCBC649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0382CEEA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4C48AC2B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NR_AIML_Air, NR_AIML_air-Core</w:t>
      </w:r>
    </w:p>
    <w:p w14:paraId="1B01BA33" w14:textId="77777777" w:rsidR="00BE3814" w:rsidRDefault="00BE38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C51026E" w14:textId="77777777" w:rsidR="00BE3814" w:rsidRDefault="00000000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 w:hint="eastAsia"/>
          <w:b/>
          <w:lang w:val="en-US" w:eastAsia="zh-CN"/>
        </w:rPr>
        <w:t>RAN3</w:t>
      </w:r>
    </w:p>
    <w:p w14:paraId="3AD70FE0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SA2</w:t>
      </w:r>
    </w:p>
    <w:p w14:paraId="6788DD03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5"/>
    <w:bookmarkEnd w:id="6"/>
    <w:p w14:paraId="0893B7BA" w14:textId="77777777" w:rsidR="00BE3814" w:rsidRDefault="00BE38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25FC02CF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5004876E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58CC64B2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343FE36C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12046926" w14:textId="77777777" w:rsidR="00BE3814" w:rsidRDefault="00BE38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4E429226" w14:textId="77777777" w:rsidR="00BE38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6AED903F" w14:textId="77777777" w:rsidR="00BE381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6C3B5ED" w14:textId="77777777" w:rsidR="00BE3814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0D271473" w14:textId="77777777" w:rsidR="00BE3814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Question 1, RAN3 does not have enough information to respond on NG-RAN involvement for UE-side data collection.</w:t>
      </w:r>
    </w:p>
    <w:p w14:paraId="2F4840F7" w14:textId="77777777" w:rsidR="00BE381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01F11E9F" w14:textId="77777777" w:rsidR="00BE3814" w:rsidRDefault="0000000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1A3079E7" w14:textId="77777777" w:rsidR="00BE3814" w:rsidRDefault="0000000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50C158FA" w14:textId="77777777" w:rsidR="00BE3814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247F594C" w14:textId="77777777" w:rsidR="00BE3814" w:rsidRDefault="0000000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4491705B" w14:textId="77777777" w:rsidR="00BE3814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1A90324C" w14:textId="77777777" w:rsidR="00BE3814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14:paraId="28E63BEB" w14:textId="77777777" w:rsidR="00BE3814" w:rsidRDefault="00BE3814"/>
    <w:sectPr w:rsidR="00BE3814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13769" w14:textId="77777777" w:rsidR="00A8171D" w:rsidRDefault="00A8171D">
      <w:pPr>
        <w:spacing w:after="0"/>
      </w:pPr>
      <w:r>
        <w:separator/>
      </w:r>
    </w:p>
  </w:endnote>
  <w:endnote w:type="continuationSeparator" w:id="0">
    <w:p w14:paraId="00CE3E41" w14:textId="77777777" w:rsidR="00A8171D" w:rsidRDefault="00A817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A783D" w14:textId="77777777" w:rsidR="00A8171D" w:rsidRDefault="00A8171D">
      <w:pPr>
        <w:spacing w:after="0"/>
      </w:pPr>
      <w:r>
        <w:separator/>
      </w:r>
    </w:p>
  </w:footnote>
  <w:footnote w:type="continuationSeparator" w:id="0">
    <w:p w14:paraId="3984DCA9" w14:textId="77777777" w:rsidR="00A8171D" w:rsidRDefault="00A817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4FD55" w14:textId="77777777" w:rsidR="00BE3814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4D1E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2EAC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171D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814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C9AA5"/>
  <w15:docId w15:val="{1A5524B0-6156-4332-9788-17B8F4E4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</TotalTime>
  <Pages>1</Pages>
  <Words>168</Words>
  <Characters>963</Characters>
  <Application>Microsoft Office Word</Application>
  <DocSecurity>0</DocSecurity>
  <Lines>8</Lines>
  <Paragraphs>2</Paragraphs>
  <ScaleCrop>false</ScaleCrop>
  <Company>3GPP Support Team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JK</cp:lastModifiedBy>
  <cp:revision>3</cp:revision>
  <cp:lastPrinted>2411-12-31T15:59:00Z</cp:lastPrinted>
  <dcterms:created xsi:type="dcterms:W3CDTF">2024-11-08T04:58:00Z</dcterms:created>
  <dcterms:modified xsi:type="dcterms:W3CDTF">2024-11-30T00:43:00Z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