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6826F142" w:rsidR="00100419" w:rsidRPr="00F42AF1" w:rsidRDefault="00100419" w:rsidP="00100419">
      <w:pPr>
        <w:pStyle w:val="CRCoverPage"/>
        <w:tabs>
          <w:tab w:val="right" w:pos="9639"/>
        </w:tabs>
        <w:spacing w:after="0"/>
        <w:rPr>
          <w:rFonts w:hint="eastAsia"/>
          <w:b/>
          <w:i/>
          <w:sz w:val="28"/>
          <w:lang w:val="en-US" w:eastAsia="ko-KR"/>
        </w:rPr>
      </w:pPr>
      <w:bookmarkStart w:id="0" w:name="_Hlk145491888"/>
      <w:r w:rsidRPr="00F42AF1">
        <w:rPr>
          <w:b/>
          <w:sz w:val="24"/>
          <w:lang w:val="en-US"/>
        </w:rPr>
        <w:t>3GPP TSG-CT WG1 Meeting #152</w:t>
      </w:r>
      <w:r w:rsidRPr="00F42AF1">
        <w:rPr>
          <w:b/>
          <w:i/>
          <w:sz w:val="28"/>
          <w:lang w:val="en-US"/>
        </w:rPr>
        <w:tab/>
      </w:r>
      <w:r w:rsidRPr="00F42AF1">
        <w:rPr>
          <w:b/>
          <w:sz w:val="24"/>
          <w:lang w:val="en-US"/>
        </w:rPr>
        <w:t>C1-24</w:t>
      </w:r>
      <w:r w:rsidR="008364F5">
        <w:rPr>
          <w:rFonts w:hint="eastAsia"/>
          <w:b/>
          <w:sz w:val="24"/>
          <w:lang w:val="en-US" w:eastAsia="ko-KR"/>
        </w:rPr>
        <w:t>6658</w:t>
      </w:r>
    </w:p>
    <w:p w14:paraId="50718B3F" w14:textId="6BF3E0D2" w:rsidR="00D70F07" w:rsidRPr="00F42AF1" w:rsidRDefault="00100419" w:rsidP="00100419">
      <w:pPr>
        <w:pStyle w:val="CRCoverPage"/>
        <w:outlineLvl w:val="0"/>
        <w:rPr>
          <w:b/>
          <w:sz w:val="24"/>
          <w:lang w:val="en-US"/>
        </w:rPr>
      </w:pPr>
      <w:r w:rsidRPr="00F42AF1">
        <w:rPr>
          <w:b/>
          <w:sz w:val="24"/>
          <w:lang w:val="en-US"/>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8D3CCC" w:rsidRPr="00F42AF1">
              <w:rPr>
                <w:i/>
                <w:sz w:val="14"/>
                <w:lang w:val="en-US"/>
              </w:rPr>
              <w:t>2</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65565D42" w:rsidR="001E41F3" w:rsidRPr="008364F5" w:rsidRDefault="008364F5" w:rsidP="00E13F3D">
            <w:pPr>
              <w:pStyle w:val="CRCoverPage"/>
              <w:spacing w:after="0"/>
              <w:jc w:val="right"/>
              <w:rPr>
                <w:rFonts w:hint="eastAsia"/>
                <w:b/>
                <w:sz w:val="28"/>
                <w:lang w:val="en-US" w:eastAsia="ko-KR"/>
              </w:rPr>
            </w:pPr>
            <w:r>
              <w:rPr>
                <w:rFonts w:hint="eastAsia"/>
                <w:b/>
                <w:sz w:val="28"/>
                <w:lang w:val="en-US" w:eastAsia="ko-KR"/>
              </w:rPr>
              <w:t>24.379</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32FAC2B6" w:rsidR="001E41F3" w:rsidRPr="00F42AF1" w:rsidRDefault="008364F5" w:rsidP="00547111">
            <w:pPr>
              <w:pStyle w:val="CRCoverPage"/>
              <w:spacing w:after="0"/>
              <w:rPr>
                <w:rFonts w:hint="eastAsia"/>
                <w:lang w:val="en-US" w:eastAsia="ko-KR"/>
              </w:rPr>
            </w:pPr>
            <w:r>
              <w:rPr>
                <w:rFonts w:hint="eastAsia"/>
                <w:b/>
                <w:sz w:val="28"/>
                <w:lang w:val="en-US" w:eastAsia="ko-KR"/>
              </w:rPr>
              <w:t>1007</w:t>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3119FBEE" w:rsidR="001E41F3" w:rsidRPr="00F42AF1" w:rsidRDefault="008364F5" w:rsidP="00E13F3D">
            <w:pPr>
              <w:pStyle w:val="CRCoverPage"/>
              <w:spacing w:after="0"/>
              <w:jc w:val="center"/>
              <w:rPr>
                <w:rFonts w:hint="eastAsia"/>
                <w:b/>
                <w:lang w:val="en-US" w:eastAsia="ko-KR"/>
              </w:rPr>
            </w:pPr>
            <w:r>
              <w:rPr>
                <w:rFonts w:hint="eastAsia"/>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43E11D16" w:rsidR="001E41F3" w:rsidRPr="00F42AF1" w:rsidRDefault="008364F5">
            <w:pPr>
              <w:pStyle w:val="CRCoverPage"/>
              <w:spacing w:after="0"/>
              <w:jc w:val="center"/>
              <w:rPr>
                <w:rFonts w:hint="eastAsia"/>
                <w:sz w:val="28"/>
                <w:lang w:val="en-US" w:eastAsia="ko-KR"/>
              </w:rPr>
            </w:pPr>
            <w:r>
              <w:rPr>
                <w:rFonts w:hint="eastAsia"/>
                <w:b/>
                <w:sz w:val="28"/>
                <w:lang w:val="en-US" w:eastAsia="ko-KR"/>
              </w:rPr>
              <w:t>19.0.0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3"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4"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9B6C5" w:rsidR="00F25D98" w:rsidRPr="00F42AF1" w:rsidRDefault="008364F5" w:rsidP="001E41F3">
            <w:pPr>
              <w:pStyle w:val="CRCoverPage"/>
              <w:spacing w:after="0"/>
              <w:jc w:val="center"/>
              <w:rPr>
                <w:rFonts w:hint="eastAsia"/>
                <w:b/>
                <w:caps/>
                <w:lang w:val="en-US" w:eastAsia="ko-KR"/>
              </w:rPr>
            </w:pPr>
            <w:r>
              <w:rPr>
                <w:rFonts w:hint="eastAsia"/>
                <w:b/>
                <w:caps/>
                <w:lang w:val="en-US" w:eastAsia="ko-KR"/>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3FC18B8B" w:rsidR="001E41F3" w:rsidRPr="00F42AF1" w:rsidRDefault="008364F5">
            <w:pPr>
              <w:pStyle w:val="CRCoverPage"/>
              <w:spacing w:after="0"/>
              <w:ind w:left="100"/>
              <w:rPr>
                <w:rFonts w:hint="eastAsia"/>
                <w:lang w:val="en-US" w:eastAsia="ko-KR"/>
              </w:rPr>
            </w:pPr>
            <w:r>
              <w:rPr>
                <w:rFonts w:hint="eastAsia"/>
                <w:lang w:val="en-US" w:eastAsia="ko-KR"/>
              </w:rPr>
              <w:t>Correction in the ad hoc group call setup</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0EE2EA81" w:rsidR="001E41F3" w:rsidRPr="00F42AF1" w:rsidRDefault="008364F5">
            <w:pPr>
              <w:pStyle w:val="CRCoverPage"/>
              <w:spacing w:after="0"/>
              <w:ind w:left="100"/>
              <w:rPr>
                <w:rFonts w:hint="eastAsia"/>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6AD78076" w:rsidR="001E41F3" w:rsidRPr="00F42AF1" w:rsidRDefault="008364F5" w:rsidP="00547111">
            <w:pPr>
              <w:pStyle w:val="CRCoverPage"/>
              <w:spacing w:after="0"/>
              <w:ind w:left="100"/>
              <w:rPr>
                <w:rFonts w:hint="eastAsia"/>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1EFB1FB2" w:rsidR="001E41F3" w:rsidRPr="00F42AF1" w:rsidRDefault="008364F5">
            <w:pPr>
              <w:pStyle w:val="CRCoverPage"/>
              <w:spacing w:after="0"/>
              <w:ind w:left="100"/>
              <w:rPr>
                <w:rFonts w:hint="eastAsia"/>
                <w:lang w:val="en-US" w:eastAsia="ko-KR"/>
              </w:rPr>
            </w:pPr>
            <w:r>
              <w:rPr>
                <w:rFonts w:hint="eastAsia"/>
                <w:lang w:val="en-US" w:eastAsia="ko-KR"/>
              </w:rPr>
              <w:t xml:space="preserve">MCProtoc19, </w:t>
            </w:r>
            <w:proofErr w:type="spellStart"/>
            <w:r>
              <w:rPr>
                <w:rFonts w:hint="eastAsia"/>
                <w:lang w:val="en-US" w:eastAsia="ko-KR"/>
              </w:rPr>
              <w:t>MC_AHGC</w:t>
            </w:r>
            <w:proofErr w:type="spellEnd"/>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5C4E6CC" w:rsidR="001E41F3" w:rsidRPr="00F42AF1" w:rsidRDefault="008364F5">
            <w:pPr>
              <w:pStyle w:val="CRCoverPage"/>
              <w:spacing w:after="0"/>
              <w:ind w:left="100"/>
              <w:rPr>
                <w:rFonts w:hint="eastAsia"/>
                <w:lang w:val="en-US" w:eastAsia="ko-KR"/>
              </w:rPr>
            </w:pPr>
            <w:r>
              <w:rPr>
                <w:rFonts w:hint="eastAsia"/>
                <w:lang w:val="en-US" w:eastAsia="ko-KR"/>
              </w:rPr>
              <w:t>2024-11-11</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4E47D34E" w:rsidR="001E41F3" w:rsidRPr="00F42AF1" w:rsidRDefault="008364F5" w:rsidP="00D24991">
            <w:pPr>
              <w:pStyle w:val="CRCoverPage"/>
              <w:spacing w:after="0"/>
              <w:ind w:left="100" w:right="-609"/>
              <w:rPr>
                <w:rFonts w:hint="eastAsia"/>
                <w:b/>
                <w:lang w:val="en-US" w:eastAsia="ko-KR"/>
              </w:rPr>
            </w:pPr>
            <w:r>
              <w:rPr>
                <w:rFonts w:hint="eastAsia"/>
                <w:b/>
                <w:lang w:val="en-US" w:eastAsia="ko-KR"/>
              </w:rPr>
              <w:t>F</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442CB7A7" w:rsidR="001E41F3" w:rsidRPr="00F42AF1" w:rsidRDefault="008364F5">
            <w:pPr>
              <w:pStyle w:val="CRCoverPage"/>
              <w:spacing w:after="0"/>
              <w:ind w:left="100"/>
              <w:rPr>
                <w:rFonts w:hint="eastAsia"/>
                <w:lang w:val="en-US" w:eastAsia="ko-KR"/>
              </w:rPr>
            </w:pPr>
            <w:r>
              <w:rPr>
                <w:rFonts w:hint="eastAsia"/>
                <w:lang w:val="en-US" w:eastAsia="ko-KR"/>
              </w:rPr>
              <w:t>Rel-19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t>F</w:t>
            </w:r>
            <w:r w:rsidRPr="00F42AF1">
              <w:rPr>
                <w:i/>
                <w:sz w:val="18"/>
                <w:lang w:val="en-US"/>
              </w:rPr>
              <w:t xml:space="preserve">  (correction)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5"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2B8F7B7C" w:rsidR="000C038A" w:rsidRPr="00F42AF1" w:rsidRDefault="001E41F3" w:rsidP="00BD6BB8">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E34898" w:rsidRPr="00F42AF1">
              <w:rPr>
                <w:i/>
                <w:sz w:val="18"/>
                <w:lang w:val="en-US"/>
              </w:rPr>
              <w:t>Rel-16</w:t>
            </w:r>
            <w:r w:rsidR="00E34898" w:rsidRPr="00F42AF1">
              <w:rPr>
                <w:i/>
                <w:sz w:val="18"/>
                <w:lang w:val="en-US"/>
              </w:rPr>
              <w:tab/>
              <w:t>(Release 16)</w:t>
            </w:r>
            <w:r w:rsidR="002E472E" w:rsidRPr="00F42AF1">
              <w:rPr>
                <w:i/>
                <w:sz w:val="18"/>
                <w:lang w:val="en-US"/>
              </w:rPr>
              <w:b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09F98B5A" w:rsidR="001E41F3" w:rsidRPr="00F42AF1" w:rsidRDefault="00953779">
            <w:pPr>
              <w:pStyle w:val="CRCoverPage"/>
              <w:spacing w:after="0"/>
              <w:ind w:left="100"/>
              <w:rPr>
                <w:rFonts w:hint="eastAsia"/>
                <w:lang w:val="en-US" w:eastAsia="ko-KR"/>
              </w:rPr>
            </w:pPr>
            <w:r>
              <w:rPr>
                <w:rFonts w:hint="eastAsia"/>
                <w:lang w:val="en-US" w:eastAsia="ko-KR"/>
              </w:rPr>
              <w:t>Some styles in describing MCPTT client operations regarding the ad hoc group call setup are incorrect reducing readability.</w:t>
            </w: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659DA1B5" w:rsidR="001E41F3" w:rsidRPr="00F42AF1" w:rsidRDefault="008364F5">
            <w:pPr>
              <w:pStyle w:val="CRCoverPage"/>
              <w:spacing w:after="0"/>
              <w:ind w:left="100"/>
              <w:rPr>
                <w:rFonts w:hint="eastAsia"/>
                <w:lang w:val="en-US" w:eastAsia="ko-KR"/>
              </w:rPr>
            </w:pPr>
            <w:r>
              <w:rPr>
                <w:rFonts w:hint="eastAsia"/>
                <w:lang w:val="en-US" w:eastAsia="ko-KR"/>
              </w:rPr>
              <w:t>Styles in the ad hoc group call setup are corrected.</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003CA" w:rsidR="001E41F3" w:rsidRPr="00F42AF1" w:rsidRDefault="008364F5">
            <w:pPr>
              <w:pStyle w:val="CRCoverPage"/>
              <w:spacing w:after="0"/>
              <w:ind w:left="100"/>
              <w:rPr>
                <w:rFonts w:hint="eastAsia"/>
                <w:lang w:val="en-US" w:eastAsia="ko-KR"/>
              </w:rPr>
            </w:pPr>
            <w:r>
              <w:rPr>
                <w:rFonts w:hint="eastAsia"/>
                <w:lang w:val="en-US" w:eastAsia="ko-KR"/>
              </w:rPr>
              <w:t>Incorrect styles in the TS</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28AC851A" w:rsidR="001E41F3" w:rsidRPr="00F42AF1" w:rsidRDefault="008364F5">
            <w:pPr>
              <w:pStyle w:val="CRCoverPage"/>
              <w:spacing w:after="0"/>
              <w:ind w:left="100"/>
              <w:rPr>
                <w:rFonts w:hint="eastAsia"/>
                <w:lang w:val="en-US" w:eastAsia="ko-KR"/>
              </w:rPr>
            </w:pPr>
            <w:r>
              <w:rPr>
                <w:rFonts w:hint="eastAsia"/>
                <w:lang w:val="en-US" w:eastAsia="ko-KR"/>
              </w:rPr>
              <w:t>17.2.2.1.1, 17.2.2.2.1</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D40C6" w:rsidR="001E41F3" w:rsidRPr="00F42AF1" w:rsidRDefault="008364F5">
            <w:pPr>
              <w:pStyle w:val="CRCoverPage"/>
              <w:spacing w:after="0"/>
              <w:jc w:val="center"/>
              <w:rPr>
                <w:rFonts w:hint="eastAsia"/>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16008" w:rsidR="001E41F3" w:rsidRPr="00F42AF1" w:rsidRDefault="008364F5">
            <w:pPr>
              <w:pStyle w:val="CRCoverPage"/>
              <w:spacing w:after="0"/>
              <w:jc w:val="center"/>
              <w:rPr>
                <w:rFonts w:hint="eastAsia"/>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proofErr w:type="spellStart"/>
            <w:r w:rsidRPr="00F42AF1">
              <w:rPr>
                <w:b/>
                <w:i/>
                <w:lang w:val="en-US"/>
              </w:rPr>
              <w:t>CR</w:t>
            </w:r>
            <w:r w:rsidR="00592D74" w:rsidRPr="00F42AF1">
              <w:rPr>
                <w:b/>
                <w:i/>
                <w:lang w:val="en-US"/>
              </w:rPr>
              <w:t>s</w:t>
            </w:r>
            <w:proofErr w:type="spellEnd"/>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6F500" w:rsidR="001E41F3" w:rsidRPr="00F42AF1" w:rsidRDefault="008364F5">
            <w:pPr>
              <w:pStyle w:val="CRCoverPage"/>
              <w:spacing w:after="0"/>
              <w:jc w:val="center"/>
              <w:rPr>
                <w:rFonts w:hint="eastAsia"/>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w:t>
            </w:r>
            <w:proofErr w:type="spellStart"/>
            <w:r w:rsidRPr="00F42AF1">
              <w:rPr>
                <w:lang w:val="en-US"/>
              </w:rPr>
              <w:t>O&amp;M</w:t>
            </w:r>
            <w:proofErr w:type="spellEnd"/>
            <w:r w:rsidRPr="00F42AF1">
              <w:rPr>
                <w:lang w:val="en-US"/>
              </w:rPr>
              <w:t xml:space="preserve">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 xml:space="preserve">This </w:t>
            </w:r>
            <w:proofErr w:type="spellStart"/>
            <w:r w:rsidRPr="00F42AF1">
              <w:rPr>
                <w:b/>
                <w:i/>
                <w:lang w:val="en-US"/>
              </w:rPr>
              <w:t>CR's</w:t>
            </w:r>
            <w:proofErr w:type="spellEnd"/>
            <w:r w:rsidRPr="00F42AF1">
              <w:rPr>
                <w:b/>
                <w:i/>
                <w:lang w:val="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77777777" w:rsidR="001E41F3" w:rsidRPr="00F42AF1" w:rsidRDefault="001E41F3">
      <w:pPr>
        <w:rPr>
          <w:lang w:val="en-US"/>
        </w:rPr>
        <w:sectPr w:rsidR="001E41F3" w:rsidRPr="00F42AF1">
          <w:headerReference w:type="even" r:id="rId16"/>
          <w:footnotePr>
            <w:numRestart w:val="eachSect"/>
          </w:footnotePr>
          <w:pgSz w:w="11907" w:h="16840" w:code="9"/>
          <w:pgMar w:top="1418" w:right="1134" w:bottom="1134" w:left="1134" w:header="680" w:footer="567" w:gutter="0"/>
          <w:cols w:space="720"/>
        </w:sectPr>
      </w:pPr>
    </w:p>
    <w:p w14:paraId="176DC8D3" w14:textId="77777777" w:rsidR="008364F5" w:rsidRPr="00891199" w:rsidRDefault="008364F5" w:rsidP="00836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71604713"/>
      <w:r w:rsidRPr="00891199">
        <w:rPr>
          <w:rFonts w:ascii="Arial" w:hAnsi="Arial" w:cs="Arial"/>
          <w:color w:val="0000FF"/>
          <w:sz w:val="28"/>
          <w:szCs w:val="28"/>
        </w:rPr>
        <w:lastRenderedPageBreak/>
        <w:t>* * * First Change * * *</w:t>
      </w:r>
    </w:p>
    <w:p w14:paraId="12764243" w14:textId="77777777" w:rsidR="008364F5" w:rsidRPr="0073469F" w:rsidRDefault="008364F5" w:rsidP="008364F5">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1.1</w:t>
      </w:r>
      <w:r w:rsidRPr="0073469F">
        <w:rPr>
          <w:rFonts w:eastAsia="Malgun Gothic"/>
        </w:rPr>
        <w:tab/>
      </w:r>
      <w:r>
        <w:rPr>
          <w:lang w:eastAsia="ko-KR"/>
        </w:rPr>
        <w:t xml:space="preserve">Client </w:t>
      </w:r>
      <w:r w:rsidRPr="0073469F">
        <w:t xml:space="preserve">originating </w:t>
      </w:r>
      <w:r>
        <w:rPr>
          <w:lang w:eastAsia="ko-KR"/>
        </w:rPr>
        <w:t>procedures</w:t>
      </w:r>
      <w:bookmarkEnd w:id="2"/>
    </w:p>
    <w:p w14:paraId="5DD8B26B" w14:textId="77777777" w:rsidR="008364F5" w:rsidRDefault="008364F5" w:rsidP="008364F5">
      <w:pPr>
        <w:pPrChange w:id="3" w:author="Sung Won (Nokia)" w:date="2024-11-11T06:13:00Z" w16du:dateUtc="2024-11-11T12:13:00Z">
          <w:pPr>
            <w:pStyle w:val="B1"/>
          </w:pPr>
        </w:pPrChange>
      </w:pPr>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p>
    <w:p w14:paraId="5D41A7E8" w14:textId="77777777" w:rsidR="008364F5" w:rsidRDefault="008364F5" w:rsidP="008364F5">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3AD364D8" w14:textId="77777777" w:rsidR="008364F5" w:rsidRDefault="008364F5" w:rsidP="008364F5">
      <w:pPr>
        <w:pStyle w:val="B1"/>
      </w:pPr>
      <w:r>
        <w:t>2)</w:t>
      </w:r>
      <w:r>
        <w:tab/>
        <w:t>shall skip the remainder of this procedure.</w:t>
      </w:r>
    </w:p>
    <w:p w14:paraId="5AD08C15" w14:textId="77777777" w:rsidR="008364F5" w:rsidRPr="0073469F" w:rsidRDefault="008364F5" w:rsidP="008364F5">
      <w:r w:rsidRPr="0073469F">
        <w:t xml:space="preserve">Upon receiving a request from an MCPTT user to establish an MCPTT </w:t>
      </w:r>
      <w:proofErr w:type="spellStart"/>
      <w:r>
        <w:t>adhoc</w:t>
      </w:r>
      <w:proofErr w:type="spellEnd"/>
      <w:r w:rsidRPr="0073469F">
        <w:t xml:space="preserve"> group session</w:t>
      </w:r>
      <w:r>
        <w:t>,</w:t>
      </w:r>
      <w:r w:rsidRPr="0073469F">
        <w:t xml:space="preserve"> </w:t>
      </w:r>
      <w:r>
        <w:t xml:space="preserve">the MCPTT client shall </w:t>
      </w:r>
      <w:r w:rsidRPr="0073469F">
        <w:t>generate an initial SIP INVITE request by following the UE originating session procedures specified in 3GPP TS 24.229 [</w:t>
      </w:r>
      <w:r w:rsidRPr="0073469F">
        <w:rPr>
          <w:noProof/>
        </w:rPr>
        <w:t>4</w:t>
      </w:r>
      <w:r w:rsidRPr="0073469F">
        <w:t>], with the clarifications given below.</w:t>
      </w:r>
    </w:p>
    <w:p w14:paraId="0D9AE4C3" w14:textId="77777777" w:rsidR="008364F5" w:rsidRPr="0073469F" w:rsidRDefault="008364F5" w:rsidP="008364F5">
      <w:pPr>
        <w:rPr>
          <w:lang w:eastAsia="ko-KR"/>
        </w:rPr>
      </w:pPr>
      <w:r w:rsidRPr="0073469F">
        <w:rPr>
          <w:lang w:eastAsia="ko-KR"/>
        </w:rPr>
        <w:t>The MCPTT client:</w:t>
      </w:r>
    </w:p>
    <w:p w14:paraId="0A46CC3C" w14:textId="77777777" w:rsidR="008364F5" w:rsidRDefault="008364F5" w:rsidP="008364F5">
      <w:pPr>
        <w:pStyle w:val="B1"/>
        <w:rPr>
          <w:lang w:eastAsia="ko-KR"/>
        </w:rPr>
      </w:pPr>
      <w:r w:rsidRPr="0073469F">
        <w:rPr>
          <w:lang w:eastAsia="ko-KR"/>
        </w:rPr>
        <w:t>1)</w:t>
      </w:r>
      <w:r w:rsidRPr="0073469F">
        <w:rPr>
          <w:lang w:eastAsia="ko-KR"/>
        </w:rPr>
        <w:tab/>
        <w:t xml:space="preserve">shall set the Request-URI of the SIP INVITE request to a public service identity </w:t>
      </w:r>
      <w:r>
        <w:t>identifying the participating MCPTT function serving the MCPTT user</w:t>
      </w:r>
      <w:r w:rsidRPr="0073469F">
        <w:rPr>
          <w:lang w:eastAsia="ko-KR"/>
        </w:rPr>
        <w:t>;</w:t>
      </w:r>
    </w:p>
    <w:p w14:paraId="5915C089" w14:textId="77777777" w:rsidR="008364F5" w:rsidRPr="0073469F" w:rsidRDefault="008364F5" w:rsidP="008364F5">
      <w:pPr>
        <w:pStyle w:val="B1"/>
      </w:pPr>
      <w:r>
        <w:t>2</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 xml:space="preserve">in the Contact header field of the SIP </w:t>
      </w:r>
      <w:r w:rsidRPr="0073469F">
        <w:rPr>
          <w:lang w:eastAsia="zh-CN"/>
        </w:rPr>
        <w:t>INVITE</w:t>
      </w:r>
      <w:r w:rsidRPr="0073469F">
        <w:t xml:space="preserve"> request according to IETF RFC 3840 [16];</w:t>
      </w:r>
    </w:p>
    <w:p w14:paraId="32881E17" w14:textId="77777777" w:rsidR="008364F5" w:rsidRPr="0073469F" w:rsidRDefault="008364F5" w:rsidP="008364F5">
      <w:pPr>
        <w:pStyle w:val="B1"/>
      </w:pPr>
      <w:r>
        <w:t>3</w:t>
      </w:r>
      <w:r w:rsidRPr="0073469F">
        <w:t>)</w:t>
      </w:r>
      <w:r w:rsidRPr="0073469F">
        <w:tab/>
        <w:t>shall include an Accept-Contact header field containing the g.3gpp.mcptt media feature tag along with the "require" and "explicit" header field parameters according to IETF RFC 3841 [6];</w:t>
      </w:r>
    </w:p>
    <w:p w14:paraId="2AF7156C" w14:textId="77777777" w:rsidR="008364F5" w:rsidRPr="0073469F" w:rsidRDefault="008364F5" w:rsidP="008364F5">
      <w:pPr>
        <w:pStyle w:val="B1"/>
      </w:pPr>
      <w:r>
        <w:t>4</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in the SIP INVITE request;</w:t>
      </w:r>
    </w:p>
    <w:p w14:paraId="63FDAB7F" w14:textId="77777777" w:rsidR="008364F5" w:rsidRPr="0073469F" w:rsidRDefault="008364F5" w:rsidP="008364F5">
      <w:pPr>
        <w:pStyle w:val="B1"/>
      </w:pPr>
      <w:r>
        <w:t>5</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15A90A1F" w14:textId="77777777" w:rsidR="008364F5" w:rsidRPr="0073469F" w:rsidRDefault="008364F5" w:rsidP="008364F5">
      <w:pPr>
        <w:pStyle w:val="B1"/>
      </w:pPr>
      <w:r>
        <w:t>6</w:t>
      </w:r>
      <w:r w:rsidRPr="0073469F">
        <w:t>)</w:t>
      </w:r>
      <w:r w:rsidRPr="0073469F">
        <w:tab/>
        <w:t>should include the "timer" option tag in the Supported header field;</w:t>
      </w:r>
    </w:p>
    <w:p w14:paraId="10F5F8B8" w14:textId="77777777" w:rsidR="008364F5" w:rsidRPr="0073469F" w:rsidRDefault="008364F5" w:rsidP="008364F5">
      <w:pPr>
        <w:pStyle w:val="B1"/>
      </w:pPr>
      <w:r>
        <w:t>7</w:t>
      </w:r>
      <w:r w:rsidRPr="0073469F">
        <w:t>)</w:t>
      </w:r>
      <w:r w:rsidRPr="0073469F">
        <w:tab/>
        <w:t>should include the Session-Expires header field according to IETF RFC 4028 [7]. It is recommended that the "refresher" header field parameter is omitted. If included, the "refresher" header field parameter shall be set to "</w:t>
      </w:r>
      <w:proofErr w:type="spellStart"/>
      <w:r w:rsidRPr="0073469F">
        <w:t>uac</w:t>
      </w:r>
      <w:proofErr w:type="spellEnd"/>
      <w:r w:rsidRPr="0073469F">
        <w:t>";</w:t>
      </w:r>
    </w:p>
    <w:p w14:paraId="475359D3" w14:textId="77777777" w:rsidR="008364F5" w:rsidRPr="0073469F" w:rsidRDefault="008364F5" w:rsidP="008364F5">
      <w:pPr>
        <w:pStyle w:val="B1"/>
      </w:pPr>
      <w:r>
        <w:t>8</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63A9C938" w14:textId="77777777" w:rsidR="008364F5" w:rsidRPr="0073469F" w:rsidRDefault="008364F5" w:rsidP="008364F5">
      <w:pPr>
        <w:pStyle w:val="B1"/>
      </w:pPr>
      <w:r>
        <w:t>9</w:t>
      </w:r>
      <w:r w:rsidRPr="0073469F">
        <w:t>)</w:t>
      </w:r>
      <w:r w:rsidRPr="0073469F">
        <w:tab/>
        <w:t xml:space="preserve">if the MCPTT user has requested the origination of a broadcast </w:t>
      </w:r>
      <w:proofErr w:type="spellStart"/>
      <w:r>
        <w:t>adhoc</w:t>
      </w:r>
      <w:proofErr w:type="spellEnd"/>
      <w:r>
        <w:t xml:space="preserve"> </w:t>
      </w:r>
      <w:r w:rsidRPr="0073469F">
        <w:t xml:space="preserve">group call, the MCPTT client shall comply with the procedures in </w:t>
      </w:r>
      <w:r>
        <w:t>clause</w:t>
      </w:r>
      <w:r w:rsidRPr="0073469F">
        <w:t> 6.2.8.2;</w:t>
      </w:r>
    </w:p>
    <w:p w14:paraId="039953D2" w14:textId="77777777" w:rsidR="008364F5" w:rsidRDefault="008364F5" w:rsidP="008364F5">
      <w:pPr>
        <w:pStyle w:val="B1"/>
      </w:pPr>
      <w:r w:rsidRPr="0073469F">
        <w:t>1</w:t>
      </w:r>
      <w:r>
        <w:t>0</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2C31570A" w14:textId="77777777" w:rsidR="008364F5" w:rsidRDefault="008364F5" w:rsidP="008364F5">
      <w:pPr>
        <w:pStyle w:val="B2"/>
      </w:pPr>
      <w:r>
        <w:t>a)</w:t>
      </w:r>
      <w:r>
        <w:tab/>
      </w:r>
      <w:r w:rsidRPr="0073469F">
        <w:t>the &lt;session-type&gt; element set to a value of "</w:t>
      </w:r>
      <w:proofErr w:type="spellStart"/>
      <w:r>
        <w:t>adhoc</w:t>
      </w:r>
      <w:proofErr w:type="spellEnd"/>
      <w:r w:rsidRPr="0073469F">
        <w:t>";</w:t>
      </w:r>
    </w:p>
    <w:p w14:paraId="7BE4D380" w14:textId="77777777" w:rsidR="008364F5" w:rsidRDefault="008364F5" w:rsidP="008364F5">
      <w:pPr>
        <w:pStyle w:val="B2"/>
      </w:pPr>
      <w:r>
        <w:t>b)</w:t>
      </w:r>
      <w:r>
        <w:tab/>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or</w:t>
      </w:r>
      <w:r w:rsidRPr="00C91445">
        <w:t xml:space="preserve"> if the MCPTT client </w:t>
      </w:r>
      <w:r>
        <w:t xml:space="preserve">needs to include an identity of </w:t>
      </w:r>
      <w:proofErr w:type="spellStart"/>
      <w:r>
        <w:t>adhoc</w:t>
      </w:r>
      <w:proofErr w:type="spellEnd"/>
      <w:r>
        <w:t xml:space="preserve"> group, the &lt;mcptt-request-</w:t>
      </w:r>
      <w:proofErr w:type="spellStart"/>
      <w:r>
        <w:t>uri</w:t>
      </w:r>
      <w:proofErr w:type="spellEnd"/>
      <w:r>
        <w:t xml:space="preserve">&gt; element set to the identity of the </w:t>
      </w:r>
      <w:proofErr w:type="spellStart"/>
      <w:r>
        <w:t>adhoc</w:t>
      </w:r>
      <w:proofErr w:type="spellEnd"/>
      <w:r>
        <w:t xml:space="preserve"> group;</w:t>
      </w:r>
    </w:p>
    <w:p w14:paraId="1492D089" w14:textId="77777777" w:rsidR="008364F5" w:rsidRDefault="008364F5" w:rsidP="008364F5">
      <w:pPr>
        <w:pStyle w:val="NO"/>
      </w:pPr>
      <w:r w:rsidRPr="00C91445">
        <w:t>NOTE </w:t>
      </w:r>
      <w:r>
        <w:t>1</w:t>
      </w:r>
      <w:r w:rsidRPr="00C91445">
        <w:t>:</w:t>
      </w:r>
      <w:r w:rsidRPr="00C91445">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then this element is included and</w:t>
      </w:r>
      <w:r w:rsidRPr="00C91445">
        <w:t xml:space="preserve"> </w:t>
      </w:r>
      <w:r>
        <w:t>t</w:t>
      </w:r>
      <w:r w:rsidRPr="00C91445">
        <w:t xml:space="preserve">he </w:t>
      </w:r>
      <w:r>
        <w:t xml:space="preserve">identity of </w:t>
      </w:r>
      <w:proofErr w:type="spellStart"/>
      <w:r>
        <w:t>adhoc</w:t>
      </w:r>
      <w:proofErr w:type="spellEnd"/>
      <w:r>
        <w:t xml:space="preserve"> group</w:t>
      </w:r>
      <w:r w:rsidRPr="00C91445">
        <w:t xml:space="preserve"> </w:t>
      </w:r>
      <w:r>
        <w:t xml:space="preserve">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 xml:space="preserve"> is used</w:t>
      </w:r>
      <w:r w:rsidRPr="00C91445">
        <w:t>.</w:t>
      </w:r>
    </w:p>
    <w:p w14:paraId="5F56D522" w14:textId="77777777" w:rsidR="008364F5" w:rsidRDefault="008364F5" w:rsidP="008364F5">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213B707D" w14:textId="77777777" w:rsidR="008364F5" w:rsidRPr="002A5E26" w:rsidRDefault="008364F5" w:rsidP="008364F5">
      <w:pPr>
        <w:pStyle w:val="B2"/>
      </w:pPr>
      <w:r>
        <w:t>c)</w:t>
      </w:r>
      <w:r>
        <w:tab/>
        <w:t>the &lt;mcptt-client-id&gt; element set to the MCPTT client ID of the originating MCPTT client; and</w:t>
      </w:r>
    </w:p>
    <w:p w14:paraId="00573DE9" w14:textId="77777777" w:rsidR="008364F5" w:rsidRDefault="008364F5" w:rsidP="008364F5">
      <w:pPr>
        <w:pStyle w:val="NO"/>
      </w:pPr>
      <w:r>
        <w:lastRenderedPageBreak/>
        <w:t>NOTE 3:</w:t>
      </w:r>
      <w:r>
        <w:tab/>
        <w:t>The MCPTT client does not include the MCPTT ID of the originating MCPTT user in the body, as this will be inserted into the body of the SIP INVITE request that is sent from the originating participating MCPTT function.</w:t>
      </w:r>
    </w:p>
    <w:p w14:paraId="2DEEC699" w14:textId="77777777" w:rsidR="008364F5" w:rsidRDefault="008364F5" w:rsidP="008364F5">
      <w:pPr>
        <w:pStyle w:val="B2"/>
        <w:rPr>
          <w:lang w:eastAsia="ko-KR"/>
        </w:rPr>
      </w:pPr>
      <w:r>
        <w:rPr>
          <w:lang w:eastAsia="ko-KR"/>
        </w:rPr>
        <w:t>d)</w:t>
      </w:r>
      <w:r>
        <w:rPr>
          <w:lang w:eastAsia="ko-KR"/>
        </w:rPr>
        <w:tab/>
      </w:r>
      <w:r w:rsidRPr="002725BC">
        <w:rPr>
          <w:lang w:eastAsia="ko-KR"/>
        </w:rPr>
        <w:t xml:space="preserve">an &lt;anyExt&gt; element containing: </w:t>
      </w:r>
    </w:p>
    <w:p w14:paraId="3C45A2D7" w14:textId="77777777" w:rsidR="008364F5" w:rsidRPr="00C91445" w:rsidRDefault="008364F5" w:rsidP="008364F5">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w:t>
      </w:r>
    </w:p>
    <w:p w14:paraId="5684F05D" w14:textId="77777777" w:rsidR="008364F5" w:rsidRDefault="008364F5" w:rsidP="008364F5">
      <w:pPr>
        <w:pStyle w:val="NO"/>
      </w:pPr>
      <w:r w:rsidRPr="00C91445">
        <w:t>NOTE </w:t>
      </w:r>
      <w:r>
        <w:t>4</w:t>
      </w:r>
      <w:r w:rsidRPr="00C91445">
        <w:t>:</w:t>
      </w:r>
      <w:r w:rsidRPr="00C91445">
        <w:tab/>
        <w:t xml:space="preserve">The MCPTT client learns the functional aliases that are activated for an MCPTT ID from procedures specified in </w:t>
      </w:r>
      <w:r>
        <w:t>clause </w:t>
      </w:r>
      <w:r w:rsidRPr="00C91445">
        <w:t>9A.2.1.3.</w:t>
      </w:r>
    </w:p>
    <w:p w14:paraId="45060CF5" w14:textId="77777777" w:rsidR="008364F5" w:rsidRDefault="008364F5" w:rsidP="008364F5">
      <w:pPr>
        <w:pStyle w:val="B3"/>
      </w:pPr>
      <w:r>
        <w:rPr>
          <w:lang w:val="en-US"/>
        </w:rPr>
        <w:t>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142BDF6F" w14:textId="77777777" w:rsidR="008364F5" w:rsidRDefault="008364F5" w:rsidP="008364F5">
      <w:pPr>
        <w:pStyle w:val="B3"/>
        <w:rPr>
          <w:lang w:val="en-US"/>
        </w:rPr>
      </w:pPr>
      <w:r>
        <w:rPr>
          <w:lang w:val="en-US"/>
        </w:rPr>
        <w:t>iii</w:t>
      </w:r>
      <w:r w:rsidRPr="00B62D1C">
        <w:rPr>
          <w:lang w:val="en-US"/>
        </w:rPr>
        <w:t>)</w:t>
      </w:r>
      <w:r w:rsidRPr="00B62D1C">
        <w:rPr>
          <w:lang w:val="en-US"/>
        </w:rPr>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rPr>
          <w:lang w:val="en-US"/>
        </w:rPr>
        <w:t>,</w:t>
      </w:r>
      <w:r w:rsidRPr="00B62D1C">
        <w:t xml:space="preserve"> </w:t>
      </w:r>
      <w:r>
        <w:t>the &lt;</w:t>
      </w:r>
      <w:r>
        <w:rPr>
          <w:lang w:eastAsia="ko-KR"/>
        </w:rPr>
        <w:t>end-to-end-security</w:t>
      </w:r>
      <w:r>
        <w:t xml:space="preserve">&gt; </w:t>
      </w:r>
      <w:r w:rsidRPr="002C5CDD">
        <w:t>element set to "true"</w:t>
      </w:r>
      <w:r w:rsidRPr="00B62D1C">
        <w:rPr>
          <w:lang w:val="en-US"/>
        </w:rPr>
        <w:t>;</w:t>
      </w:r>
      <w:r>
        <w:rPr>
          <w:lang w:val="en-US"/>
        </w:rPr>
        <w:t xml:space="preserve"> and</w:t>
      </w:r>
    </w:p>
    <w:p w14:paraId="7227634A" w14:textId="77777777" w:rsidR="008364F5" w:rsidRDefault="008364F5" w:rsidP="008364F5">
      <w:pPr>
        <w:pStyle w:val="B3"/>
      </w:pPr>
      <w:r>
        <w:rPr>
          <w:lang w:val="en-US"/>
        </w:rPr>
        <w:t>iv</w:t>
      </w:r>
      <w:r w:rsidRPr="00B62D1C">
        <w:rPr>
          <w:lang w:val="en-US"/>
        </w:rPr>
        <w:t>)</w:t>
      </w:r>
      <w:r w:rsidRPr="00B62D1C">
        <w:rPr>
          <w:lang w:val="en-US"/>
        </w:rPr>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rsidRPr="00B62D1C">
        <w:t>;</w:t>
      </w:r>
    </w:p>
    <w:p w14:paraId="6C18F009" w14:textId="77777777" w:rsidR="008364F5" w:rsidRDefault="008364F5" w:rsidP="008364F5">
      <w:pPr>
        <w:pStyle w:val="B1"/>
        <w:rPr>
          <w:lang w:eastAsia="ko-KR"/>
        </w:rPr>
      </w:pPr>
      <w:r>
        <w:rPr>
          <w:lang w:eastAsia="ko-KR"/>
        </w:rPr>
        <w:t>11</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s</w:t>
      </w:r>
      <w:r w:rsidRPr="00914F87">
        <w:rPr>
          <w:lang w:eastAsia="ko-KR"/>
        </w:rPr>
        <w:t xml:space="preserve"> to be called</w:t>
      </w:r>
      <w:r w:rsidRPr="0073469F">
        <w:rPr>
          <w:lang w:eastAsia="ko-KR"/>
        </w:rPr>
        <w:t>, according to rules and procedures of IETF RFC 5366 [20];</w:t>
      </w:r>
    </w:p>
    <w:p w14:paraId="13BD87AD" w14:textId="77777777" w:rsidR="008364F5" w:rsidRDefault="008364F5" w:rsidP="008364F5">
      <w:pPr>
        <w:pStyle w:val="B1"/>
        <w:rPr>
          <w:lang w:eastAsia="ko-KR"/>
        </w:rPr>
      </w:pPr>
      <w:r>
        <w:rPr>
          <w:lang w:eastAsia="ko-KR"/>
        </w:rPr>
        <w:t>12</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r w:rsidRPr="00B62D1C">
        <w:rPr>
          <w:lang w:val="en-US"/>
        </w:rPr>
        <w:t xml:space="preserve"> </w:t>
      </w:r>
      <w:r w:rsidRPr="0073469F">
        <w:rPr>
          <w:lang w:eastAsia="ko-KR"/>
        </w:rPr>
        <w:t xml:space="preserve">shall insert </w:t>
      </w:r>
      <w:r>
        <w:rPr>
          <w:lang w:eastAsia="ko-KR"/>
        </w:rPr>
        <w:t>a &lt;call-participants-</w:t>
      </w:r>
      <w:proofErr w:type="spellStart"/>
      <w:r>
        <w:rPr>
          <w:lang w:eastAsia="ko-KR"/>
        </w:rPr>
        <w:t>criterias</w:t>
      </w:r>
      <w:proofErr w:type="spellEnd"/>
      <w:r>
        <w:rPr>
          <w:lang w:eastAsia="ko-KR"/>
        </w:rPr>
        <w:t xml:space="preserve">&gt; with one or more criteria as a comma separated list into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 </w:t>
      </w:r>
      <w:r w:rsidRPr="0073469F">
        <w:rPr>
          <w:lang w:eastAsia="ko-KR"/>
        </w:rPr>
        <w:t>in the SIP INVITE request;</w:t>
      </w:r>
    </w:p>
    <w:p w14:paraId="690ABBCE" w14:textId="77777777" w:rsidR="008364F5" w:rsidRDefault="008364F5" w:rsidP="008364F5">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5BD3C45F" w14:textId="77777777" w:rsidR="008364F5" w:rsidRPr="0073469F" w:rsidRDefault="008364F5" w:rsidP="008364F5">
      <w:pPr>
        <w:pStyle w:val="B1"/>
      </w:pPr>
      <w:r w:rsidRPr="0073469F">
        <w:t>1</w:t>
      </w:r>
      <w:r>
        <w:t>3</w:t>
      </w:r>
      <w:r w:rsidRPr="0073469F">
        <w:t>)</w:t>
      </w:r>
      <w:r w:rsidRPr="0073469F">
        <w:tab/>
        <w:t xml:space="preserve">shall include an SDP offer according to 3GPP TS 24.229 [4] with the clarifications given in </w:t>
      </w:r>
      <w:r>
        <w:t>clause</w:t>
      </w:r>
      <w:r w:rsidRPr="0073469F">
        <w:t> 6.2.1;</w:t>
      </w:r>
    </w:p>
    <w:p w14:paraId="662157FC" w14:textId="77777777" w:rsidR="008364F5" w:rsidRDefault="008364F5" w:rsidP="008364F5">
      <w:pPr>
        <w:pStyle w:val="B1"/>
      </w:pPr>
      <w:r w:rsidRPr="0073469F">
        <w:t>1</w:t>
      </w:r>
      <w:r>
        <w:t>4</w:t>
      </w:r>
      <w:r w:rsidRPr="0073469F">
        <w:t>)</w:t>
      </w:r>
      <w:r w:rsidRPr="0073469F">
        <w:tab/>
        <w:t xml:space="preserve">if an implicit floor request is required, shall indicate this as specified in </w:t>
      </w:r>
      <w:r>
        <w:t>clause</w:t>
      </w:r>
      <w:r w:rsidRPr="0073469F">
        <w:t xml:space="preserve"> 6.4 </w:t>
      </w:r>
      <w:r>
        <w:t>and</w:t>
      </w:r>
    </w:p>
    <w:p w14:paraId="283958D5" w14:textId="77777777" w:rsidR="008364F5" w:rsidRDefault="008364F5" w:rsidP="008364F5">
      <w:pPr>
        <w:pStyle w:val="B2"/>
      </w:pPr>
      <w:r>
        <w:t>a)</w:t>
      </w:r>
      <w:r>
        <w:tab/>
        <w:t>if the &lt;allow-location-info-when-talking&gt; element of the &lt;ruleset&gt; element of the MCPTT user profile document identified by the MCPTT ID of the calling MCPTT user (see the MCPTT user profile document in 3GPP TS 24.484</w:t>
      </w:r>
      <w:r>
        <w:rPr>
          <w:lang w:eastAsia="ko-KR"/>
        </w:rPr>
        <w:t> </w:t>
      </w:r>
      <w:r>
        <w:t>[50]) is set to a value of "true", shall include an application/vnd.3gpp.mcptt-location-info+xml MIME body with a &lt;Report&gt; element included in the &lt;location-info&gt; root element;</w:t>
      </w:r>
    </w:p>
    <w:p w14:paraId="3B11A7A4" w14:textId="77777777" w:rsidR="008364F5" w:rsidRDefault="008364F5" w:rsidP="008364F5">
      <w:pPr>
        <w:pStyle w:val="B1"/>
      </w:pPr>
      <w:r w:rsidRPr="0073469F">
        <w:t>1</w:t>
      </w:r>
      <w:r>
        <w:t>5</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r>
        <w:t>6.2.8.1.21</w:t>
      </w:r>
      <w:r w:rsidRPr="0073469F">
        <w:t>;</w:t>
      </w:r>
    </w:p>
    <w:p w14:paraId="2F590443" w14:textId="77777777" w:rsidR="008364F5" w:rsidRPr="0073469F" w:rsidRDefault="008364F5" w:rsidP="008364F5">
      <w:pPr>
        <w:pStyle w:val="B1"/>
      </w:pPr>
      <w:r>
        <w:t>16)</w:t>
      </w:r>
      <w:r>
        <w:tab/>
      </w:r>
      <w:r w:rsidRPr="0073469F">
        <w:t xml:space="preserve">if the MCPTT user has requested the origination of an MCPTT </w:t>
      </w:r>
      <w:r>
        <w:t>imminent peril</w:t>
      </w:r>
      <w:r w:rsidRPr="0073469F">
        <w:t xml:space="preserve"> </w:t>
      </w:r>
      <w:proofErr w:type="spellStart"/>
      <w:r>
        <w:t>adhoc</w:t>
      </w:r>
      <w:proofErr w:type="spellEnd"/>
      <w:r w:rsidRPr="0073469F">
        <w:t xml:space="preserve"> group call, the MCPTT client shall comply with the p</w:t>
      </w:r>
      <w:r>
        <w:t>rocedures in clause 6.2.8.1.25; and</w:t>
      </w:r>
    </w:p>
    <w:p w14:paraId="05055556" w14:textId="77777777" w:rsidR="008364F5" w:rsidRPr="0073469F" w:rsidRDefault="008364F5" w:rsidP="008364F5">
      <w:pPr>
        <w:pStyle w:val="B1"/>
      </w:pPr>
      <w:r w:rsidRPr="0073469F">
        <w:t>1</w:t>
      </w:r>
      <w:r>
        <w:t>7</w:t>
      </w:r>
      <w:r w:rsidRPr="0073469F">
        <w:t>)</w:t>
      </w:r>
      <w:r w:rsidRPr="0073469F">
        <w:tab/>
        <w:t>shall send the SIP INVITE request towards the MCPTT server according to 3GPP TS 24.229 [4].</w:t>
      </w:r>
    </w:p>
    <w:p w14:paraId="38A7734C" w14:textId="77777777" w:rsidR="008364F5" w:rsidRPr="0073469F" w:rsidRDefault="008364F5" w:rsidP="008364F5">
      <w:r w:rsidRPr="0073469F">
        <w:t>On receiving a SIP 2xx response to the SIP INVITE request, the MCPTT client:</w:t>
      </w:r>
    </w:p>
    <w:p w14:paraId="0AFF0726" w14:textId="77777777" w:rsidR="008364F5" w:rsidRPr="0073469F" w:rsidRDefault="008364F5" w:rsidP="008364F5">
      <w:pPr>
        <w:pStyle w:val="B1"/>
      </w:pPr>
      <w:r w:rsidRPr="0073469F">
        <w:t>1)</w:t>
      </w:r>
      <w:r w:rsidRPr="0073469F">
        <w:tab/>
        <w:t>shall interact with the user plane as specified in 3GPP TS 24.380 [5];</w:t>
      </w:r>
    </w:p>
    <w:p w14:paraId="74C1FCCA" w14:textId="77777777" w:rsidR="008364F5" w:rsidRPr="00C569BF" w:rsidRDefault="008364F5" w:rsidP="008364F5">
      <w:pPr>
        <w:pStyle w:val="B1"/>
      </w:pPr>
      <w:r>
        <w:t>2</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Pr>
          <w:lang w:eastAsia="ko-KR"/>
        </w:rPr>
        <w:t>;</w:t>
      </w:r>
    </w:p>
    <w:p w14:paraId="510BD63B" w14:textId="77777777" w:rsidR="008364F5" w:rsidRPr="00C569BF" w:rsidRDefault="008364F5" w:rsidP="008364F5">
      <w:pPr>
        <w:pStyle w:val="B1"/>
      </w:pPr>
      <w:r>
        <w:t>3</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4E267138" w14:textId="77777777" w:rsidR="008364F5" w:rsidRDefault="008364F5" w:rsidP="008364F5">
      <w:pPr>
        <w:pStyle w:val="B1"/>
      </w:pPr>
      <w:r>
        <w:t>4</w:t>
      </w:r>
      <w:r w:rsidRPr="0073469F">
        <w:t>)</w:t>
      </w:r>
      <w:r w:rsidRPr="0073469F">
        <w:tab/>
      </w:r>
      <w:r>
        <w:t xml:space="preserve">may notify the user with the </w:t>
      </w:r>
      <w:proofErr w:type="spellStart"/>
      <w:r>
        <w:t>adhoc</w:t>
      </w:r>
      <w:proofErr w:type="spellEnd"/>
      <w:r>
        <w:t xml:space="preserve"> group identity received in the &lt;mcptt-calling-group-id&gt; element contained in the application/vnd.3gpp.mcptt-info+xml</w:t>
      </w:r>
      <w:r w:rsidRPr="0073469F">
        <w:t xml:space="preserve"> MIME body</w:t>
      </w:r>
      <w:r>
        <w:t>;</w:t>
      </w:r>
    </w:p>
    <w:p w14:paraId="33D25EBD" w14:textId="77777777" w:rsidR="008364F5" w:rsidRDefault="008364F5" w:rsidP="008364F5">
      <w:pPr>
        <w:pStyle w:val="B1"/>
      </w:pPr>
      <w:r>
        <w:lastRenderedPageBreak/>
        <w:t>5)</w:t>
      </w:r>
      <w:r>
        <w:tab/>
      </w:r>
      <w:r w:rsidRPr="00A3779B">
        <w:t xml:space="preserve">if not yet subscribed, </w:t>
      </w:r>
      <w:r>
        <w:t>may subscribe to the conference event package as specified in clause 10.1.3.1; and</w:t>
      </w:r>
    </w:p>
    <w:p w14:paraId="288959FE" w14:textId="77777777" w:rsidR="008364F5" w:rsidRPr="00C569BF" w:rsidRDefault="008364F5" w:rsidP="008364F5">
      <w:pPr>
        <w:pStyle w:val="B1"/>
      </w:pPr>
      <w:r>
        <w:t>6</w:t>
      </w:r>
      <w:r w:rsidRPr="0073469F">
        <w:t>)</w:t>
      </w:r>
      <w:r w:rsidRPr="0073469F">
        <w:tab/>
      </w:r>
      <w:r>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the MCPTT client shall perform the actions specified in </w:t>
      </w:r>
      <w:r>
        <w:t>clause</w:t>
      </w:r>
      <w:r w:rsidRPr="0073469F">
        <w:t> </w:t>
      </w:r>
      <w:r>
        <w:t>6.2.8.1.22.</w:t>
      </w:r>
    </w:p>
    <w:p w14:paraId="384E3D3D" w14:textId="77777777" w:rsidR="008364F5" w:rsidRDefault="008364F5" w:rsidP="008364F5">
      <w:r w:rsidRPr="0073469F">
        <w:t>On receiving a SIP 4xx response</w:t>
      </w:r>
      <w:r>
        <w:t>,</w:t>
      </w:r>
      <w:r w:rsidRPr="00135E15">
        <w:t xml:space="preserve"> a SIP 5xx response </w:t>
      </w:r>
      <w:r>
        <w:t>or a SIP 6xx</w:t>
      </w:r>
      <w:r w:rsidRPr="0073469F">
        <w:t xml:space="preserve"> response to </w:t>
      </w:r>
      <w:r>
        <w:t>the</w:t>
      </w:r>
      <w:r w:rsidRPr="0073469F">
        <w:t xml:space="preserve"> SIP INVITE request</w:t>
      </w:r>
      <w:r>
        <w:t>:</w:t>
      </w:r>
    </w:p>
    <w:p w14:paraId="2C903071" w14:textId="77777777" w:rsidR="008364F5" w:rsidRDefault="008364F5" w:rsidP="008364F5">
      <w:pPr>
        <w:pStyle w:val="B1"/>
      </w:pPr>
      <w:r w:rsidRPr="0073469F">
        <w:t>1)</w:t>
      </w:r>
      <w:r w:rsidRPr="0073469F">
        <w:tab/>
        <w:t>shall interact with the user plane as specified in 3GPP TS 24.380 [5]</w:t>
      </w:r>
      <w:r>
        <w:t>;</w:t>
      </w:r>
    </w:p>
    <w:p w14:paraId="329F2C61" w14:textId="77777777" w:rsidR="008364F5" w:rsidRPr="0073469F" w:rsidRDefault="008364F5" w:rsidP="008364F5">
      <w:pPr>
        <w:pStyle w:val="B1"/>
      </w:pPr>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6.2.8.1.23; and</w:t>
      </w:r>
    </w:p>
    <w:p w14:paraId="1F764A1A" w14:textId="77777777" w:rsidR="008364F5" w:rsidRPr="00C569BF" w:rsidRDefault="008364F5" w:rsidP="008364F5">
      <w:pPr>
        <w:pStyle w:val="B1"/>
      </w:pPr>
      <w:r>
        <w:t>3</w:t>
      </w:r>
      <w:r w:rsidRPr="0073469F">
        <w:t>)</w:t>
      </w:r>
      <w:r w:rsidRPr="0073469F">
        <w:tab/>
        <w:t xml:space="preserve">may </w:t>
      </w:r>
      <w:r>
        <w:t>notify the user about call setup failure with an appropriate response along with the description.</w:t>
      </w:r>
    </w:p>
    <w:p w14:paraId="3DBACB71" w14:textId="77777777" w:rsidR="008364F5" w:rsidRPr="00891199" w:rsidRDefault="008364F5" w:rsidP="00836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4" w:name="_Toc171604716"/>
      <w:r w:rsidRPr="00891199">
        <w:rPr>
          <w:rFonts w:ascii="Arial" w:hAnsi="Arial" w:cs="Arial"/>
          <w:color w:val="0000FF"/>
          <w:sz w:val="28"/>
          <w:szCs w:val="28"/>
        </w:rPr>
        <w:t>* * * Next Change * * *</w:t>
      </w:r>
    </w:p>
    <w:p w14:paraId="10D7ACC7" w14:textId="77777777" w:rsidR="008364F5" w:rsidRPr="0073469F" w:rsidRDefault="008364F5" w:rsidP="008364F5">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2</w:t>
      </w:r>
      <w:r w:rsidRPr="0073469F">
        <w:rPr>
          <w:rFonts w:eastAsia="Malgun Gothic"/>
        </w:rPr>
        <w:t>.</w:t>
      </w:r>
      <w:r>
        <w:rPr>
          <w:rFonts w:eastAsia="Malgun Gothic"/>
        </w:rPr>
        <w:t>2</w:t>
      </w:r>
      <w:r w:rsidRPr="0073469F">
        <w:rPr>
          <w:rFonts w:eastAsia="Malgun Gothic"/>
        </w:rPr>
        <w:t>.</w:t>
      </w:r>
      <w:r>
        <w:rPr>
          <w:rFonts w:eastAsia="Malgun Gothic"/>
        </w:rPr>
        <w:t>2.1</w:t>
      </w:r>
      <w:r w:rsidRPr="0073469F">
        <w:rPr>
          <w:rFonts w:eastAsia="Malgun Gothic"/>
        </w:rPr>
        <w:tab/>
      </w:r>
      <w:r>
        <w:rPr>
          <w:lang w:eastAsia="ko-KR"/>
        </w:rPr>
        <w:t xml:space="preserve">Client </w:t>
      </w:r>
      <w:r w:rsidRPr="0073469F">
        <w:t xml:space="preserve">originating </w:t>
      </w:r>
      <w:r>
        <w:rPr>
          <w:lang w:eastAsia="ko-KR"/>
        </w:rPr>
        <w:t>procedures</w:t>
      </w:r>
      <w:bookmarkEnd w:id="4"/>
    </w:p>
    <w:p w14:paraId="3D0C0A29" w14:textId="77777777" w:rsidR="008364F5" w:rsidRPr="0073469F" w:rsidRDefault="008364F5" w:rsidP="008364F5">
      <w:r w:rsidRPr="0073469F">
        <w:t xml:space="preserve">Upon receiving a request from an MCPTT user to establish an MCPTT </w:t>
      </w:r>
      <w:proofErr w:type="spellStart"/>
      <w:r>
        <w:t>adhoc</w:t>
      </w:r>
      <w:proofErr w:type="spellEnd"/>
      <w:r w:rsidRPr="0073469F">
        <w:t xml:space="preserve"> group session</w:t>
      </w:r>
      <w:r w:rsidRPr="00A06A63">
        <w:t xml:space="preserve"> </w:t>
      </w:r>
      <w:r w:rsidRPr="0073469F">
        <w:t>within the pre-established session</w:t>
      </w:r>
      <w:r>
        <w:t>,</w:t>
      </w:r>
      <w:r w:rsidRPr="0073469F">
        <w:t xml:space="preserve"> the MCPTT client</w:t>
      </w:r>
      <w:r>
        <w:t xml:space="preserve"> </w:t>
      </w:r>
      <w:r w:rsidRPr="00F442E6">
        <w:t>shall determine whether the service configuration document contains an &lt;on-network&gt; element that contains an &lt;anyExt&gt; element that contains an &lt;</w:t>
      </w:r>
      <w:proofErr w:type="spellStart"/>
      <w:r w:rsidRPr="00F442E6">
        <w:t>adhoc</w:t>
      </w:r>
      <w:proofErr w:type="spellEnd"/>
      <w:r w:rsidRPr="00F442E6">
        <w:t>-group-call&gt; element that contains an &lt;allow-</w:t>
      </w:r>
      <w:proofErr w:type="spellStart"/>
      <w:r w:rsidRPr="00F442E6">
        <w:t>adhoc</w:t>
      </w:r>
      <w:proofErr w:type="spellEnd"/>
      <w:r w:rsidRPr="00F442E6">
        <w:t>-group-call-support&gt; element and if an &lt;allow-</w:t>
      </w:r>
      <w:proofErr w:type="spellStart"/>
      <w:r w:rsidRPr="00F442E6">
        <w:t>adhoc</w:t>
      </w:r>
      <w:proofErr w:type="spellEnd"/>
      <w:r w:rsidRPr="00F442E6">
        <w:t>-group-call-support&gt; element does not exist, or is set to a value of "false"</w:t>
      </w:r>
      <w:r>
        <w:t>, then the MCPTT client:</w:t>
      </w:r>
      <w:r w:rsidRPr="00F17CD3">
        <w:t xml:space="preserve"> </w:t>
      </w:r>
    </w:p>
    <w:p w14:paraId="11EEA5C2" w14:textId="77777777" w:rsidR="008364F5" w:rsidRDefault="008364F5" w:rsidP="008364F5">
      <w:pPr>
        <w:pStyle w:val="B1"/>
      </w:pPr>
      <w:r w:rsidRPr="0073469F">
        <w:t>1)</w:t>
      </w:r>
      <w:r w:rsidRPr="0073469F">
        <w:tab/>
      </w:r>
      <w:r>
        <w:t xml:space="preserve">should indicate to the MCPTT user that </w:t>
      </w:r>
      <w:proofErr w:type="spellStart"/>
      <w:r>
        <w:t>adhoc</w:t>
      </w:r>
      <w:proofErr w:type="spellEnd"/>
      <w:r>
        <w:t xml:space="preserve"> group calls are not allowed; and</w:t>
      </w:r>
    </w:p>
    <w:p w14:paraId="0B59B54F" w14:textId="77777777" w:rsidR="008364F5" w:rsidRDefault="008364F5" w:rsidP="008364F5">
      <w:pPr>
        <w:pStyle w:val="B1"/>
      </w:pPr>
      <w:r>
        <w:t>2)</w:t>
      </w:r>
      <w:r>
        <w:tab/>
        <w:t>shall skip the remainder of this procedure.</w:t>
      </w:r>
    </w:p>
    <w:p w14:paraId="0B8D4329" w14:textId="77777777" w:rsidR="008364F5" w:rsidRPr="0073469F" w:rsidRDefault="008364F5" w:rsidP="008364F5">
      <w:r>
        <w:t xml:space="preserve">The </w:t>
      </w:r>
      <w:r w:rsidRPr="0073469F">
        <w:rPr>
          <w:lang w:eastAsia="ko-KR"/>
        </w:rPr>
        <w:t xml:space="preserve">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45563CDB" w14:textId="77777777" w:rsidR="008364F5" w:rsidRPr="0073469F" w:rsidRDefault="008364F5" w:rsidP="008364F5">
      <w:pPr>
        <w:rPr>
          <w:lang w:eastAsia="ko-KR"/>
        </w:rPr>
      </w:pPr>
      <w:r w:rsidRPr="0073469F">
        <w:rPr>
          <w:lang w:eastAsia="ko-KR"/>
        </w:rPr>
        <w:t>The MCPTT client:</w:t>
      </w:r>
    </w:p>
    <w:p w14:paraId="186989E8" w14:textId="77777777" w:rsidR="008364F5" w:rsidRDefault="008364F5" w:rsidP="008364F5">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23DC55C9" w14:textId="77777777" w:rsidR="008364F5" w:rsidRPr="0073469F" w:rsidRDefault="008364F5" w:rsidP="008364F5">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6D3C4F4" w14:textId="77777777" w:rsidR="008364F5" w:rsidRPr="0073469F" w:rsidRDefault="008364F5" w:rsidP="008364F5">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1537A2AE" w14:textId="77777777" w:rsidR="008364F5" w:rsidRDefault="008364F5" w:rsidP="008364F5">
      <w:pPr>
        <w:pStyle w:val="B1"/>
      </w:pPr>
      <w:r w:rsidRPr="0073469F">
        <w:t>4)</w:t>
      </w:r>
      <w:r w:rsidRPr="0073469F">
        <w:tab/>
      </w:r>
      <w:r w:rsidRPr="0073469F">
        <w:rPr>
          <w:lang w:eastAsia="ko-KR"/>
        </w:rPr>
        <w:t xml:space="preserve">shall include </w:t>
      </w:r>
      <w:r w:rsidRPr="0073469F">
        <w:t>the option tag "multiple-refer" in the Require header field;</w:t>
      </w:r>
    </w:p>
    <w:p w14:paraId="12689F1E" w14:textId="77777777" w:rsidR="008364F5" w:rsidRPr="0073469F" w:rsidRDefault="008364F5" w:rsidP="008364F5">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52ACF453" w14:textId="77777777" w:rsidR="008364F5" w:rsidRDefault="008364F5" w:rsidP="008364F5">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5025F75B" w14:textId="77777777" w:rsidR="008364F5" w:rsidRDefault="008364F5" w:rsidP="008364F5">
      <w:pPr>
        <w:pStyle w:val="B1"/>
        <w:rPr>
          <w:lang w:eastAsia="ko-KR"/>
        </w:rPr>
      </w:pPr>
      <w:r>
        <w:rPr>
          <w:lang w:eastAsia="ko-KR"/>
        </w:rPr>
        <w:t>7</w:t>
      </w:r>
      <w:r w:rsidRPr="0073469F">
        <w:rPr>
          <w:lang w:eastAsia="ko-KR"/>
        </w:rPr>
        <w:t>)</w:t>
      </w:r>
      <w:r w:rsidRPr="0073469F">
        <w:rPr>
          <w:lang w:eastAsia="ko-KR"/>
        </w:rPr>
        <w:tab/>
      </w:r>
      <w:r w:rsidRPr="00B62D1C">
        <w:rPr>
          <w:lang w:val="en-US"/>
        </w:rPr>
        <w:t>if the MCPTT user has requested</w:t>
      </w:r>
      <w:r>
        <w:rPr>
          <w:lang w:val="en-US"/>
        </w:rPr>
        <w:t xml:space="preserve"> to include the 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rPr>
          <w:lang w:val="en-US"/>
        </w:rPr>
        <w:t>:</w:t>
      </w:r>
    </w:p>
    <w:p w14:paraId="5B8F4AC7" w14:textId="77777777" w:rsidR="008364F5" w:rsidRDefault="008364F5" w:rsidP="008364F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2334A3A3" w14:textId="77777777" w:rsidR="008364F5" w:rsidRDefault="008364F5" w:rsidP="008364F5">
      <w:pPr>
        <w:pStyle w:val="B2"/>
      </w:pPr>
      <w:r>
        <w:t>b)</w:t>
      </w:r>
      <w:r>
        <w:tab/>
        <w:t>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w:t>
      </w:r>
      <w:r w:rsidRPr="002356E9">
        <w:t>parameter in the headers portion of the SIP URI</w:t>
      </w:r>
      <w:r>
        <w:t xml:space="preserve"> containing:</w:t>
      </w:r>
    </w:p>
    <w:p w14:paraId="35767AE8" w14:textId="77777777" w:rsidR="008364F5" w:rsidRPr="00871D02" w:rsidRDefault="008364F5" w:rsidP="008364F5">
      <w:pPr>
        <w:pStyle w:val="NO"/>
        <w:rPr>
          <w:rFonts w:eastAsia="Malgun Gothic"/>
        </w:rPr>
      </w:pPr>
      <w:r>
        <w:rPr>
          <w:rFonts w:eastAsia="Malgun Gothic"/>
        </w:rPr>
        <w:t>NOTE 1:</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1D55F631" w14:textId="77777777" w:rsidR="008364F5" w:rsidRPr="0073469F" w:rsidRDefault="008364F5" w:rsidP="008364F5">
      <w:pPr>
        <w:pStyle w:val="B3"/>
      </w:pPr>
      <w:r>
        <w:lastRenderedPageBreak/>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05D27C76" w14:textId="77777777" w:rsidR="008364F5" w:rsidRDefault="008364F5" w:rsidP="008364F5">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76FD795B" w14:textId="77777777" w:rsidR="008364F5" w:rsidRDefault="008364F5" w:rsidP="008364F5">
      <w:pPr>
        <w:pStyle w:val="B2"/>
      </w:pPr>
      <w:r>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 and</w:t>
      </w:r>
    </w:p>
    <w:p w14:paraId="752584A0" w14:textId="77777777" w:rsidR="008364F5" w:rsidRDefault="008364F5" w:rsidP="008364F5">
      <w:pPr>
        <w:pStyle w:val="B2"/>
      </w:pPr>
      <w:r>
        <w:t>d</w:t>
      </w:r>
      <w:r w:rsidRPr="0073469F">
        <w:t>)</w:t>
      </w:r>
      <w:r w:rsidRPr="0073469F">
        <w:tab/>
      </w:r>
      <w:r>
        <w:t xml:space="preserve">may </w:t>
      </w:r>
      <w:r w:rsidRPr="001D2E10">
        <w:t xml:space="preserve">include </w:t>
      </w:r>
      <w:r>
        <w:t xml:space="preserve">an </w:t>
      </w:r>
      <w:r w:rsidRPr="001D2E10">
        <w:t xml:space="preserve">identity of </w:t>
      </w:r>
      <w:proofErr w:type="spellStart"/>
      <w:r w:rsidRPr="001D2E10">
        <w:t>adhoc</w:t>
      </w:r>
      <w:proofErr w:type="spellEnd"/>
      <w:r w:rsidRPr="001D2E10">
        <w:t xml:space="preserve"> group</w:t>
      </w:r>
      <w:r>
        <w:t xml:space="preserve"> in</w:t>
      </w:r>
      <w:r w:rsidRPr="001D2E10">
        <w:t xml:space="preserve"> &lt;mcptt-request-</w:t>
      </w:r>
      <w:proofErr w:type="spellStart"/>
      <w:r w:rsidRPr="001D2E10">
        <w:t>uri</w:t>
      </w:r>
      <w:proofErr w:type="spellEnd"/>
      <w:r w:rsidRPr="001D2E10">
        <w:t xml:space="preserve">&gt; element </w:t>
      </w:r>
      <w:r>
        <w:t xml:space="preserve">with value </w:t>
      </w:r>
      <w:r w:rsidRPr="001D2E10">
        <w:t xml:space="preserve">set to the identity of the </w:t>
      </w:r>
      <w:proofErr w:type="spellStart"/>
      <w:r w:rsidRPr="001D2E10">
        <w:t>adhoc</w:t>
      </w:r>
      <w:proofErr w:type="spellEnd"/>
      <w:r w:rsidRPr="001D2E10">
        <w:t xml:space="preserve"> group</w:t>
      </w:r>
      <w:r>
        <w:t xml:space="preserve"> in an application/vnd.3gpp.mcptt-info </w:t>
      </w:r>
      <w:r w:rsidRPr="0073469F">
        <w:t>MIME body</w:t>
      </w:r>
      <w:r>
        <w:t>;</w:t>
      </w:r>
    </w:p>
    <w:p w14:paraId="3B5DF5F8" w14:textId="77777777" w:rsidR="008364F5" w:rsidRDefault="008364F5" w:rsidP="008364F5">
      <w:pPr>
        <w:pStyle w:val="NO"/>
        <w:rPr>
          <w:rFonts w:eastAsia="Malgun Gothic"/>
        </w:rPr>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1EB21113" w14:textId="77777777" w:rsidR="008364F5" w:rsidRDefault="008364F5" w:rsidP="008364F5">
      <w:pPr>
        <w:pStyle w:val="B1"/>
      </w:pPr>
      <w:r>
        <w:rPr>
          <w:lang w:eastAsia="ko-KR"/>
        </w:rPr>
        <w:t>8</w:t>
      </w:r>
      <w:r w:rsidRPr="0073469F">
        <w:rPr>
          <w:lang w:eastAsia="ko-KR"/>
        </w:rPr>
        <w:t>)</w:t>
      </w:r>
      <w:r w:rsidRPr="0073469F">
        <w:rPr>
          <w:lang w:eastAsia="ko-KR"/>
        </w:rPr>
        <w:tab/>
      </w:r>
      <w:r w:rsidRPr="00B62D1C">
        <w:rPr>
          <w:lang w:val="en-US"/>
        </w:rPr>
        <w:t>if the MCPTT user has requested</w:t>
      </w:r>
      <w:r>
        <w:rPr>
          <w:lang w:val="en-US"/>
        </w:rPr>
        <w:t xml:space="preserve"> to include the c</w:t>
      </w:r>
      <w:r w:rsidRPr="00D51FF9">
        <w:rPr>
          <w:lang w:val="en-US"/>
        </w:rPr>
        <w:t xml:space="preserve">riteria for determining the </w:t>
      </w:r>
      <w:r>
        <w:rPr>
          <w:lang w:val="en-US"/>
        </w:rPr>
        <w:t xml:space="preserve">list of MCPTT users </w:t>
      </w:r>
      <w:r w:rsidRPr="00914F87">
        <w:rPr>
          <w:lang w:eastAsia="ko-KR"/>
        </w:rPr>
        <w:t>to be called</w:t>
      </w:r>
      <w:r>
        <w:rPr>
          <w:lang w:val="en-US"/>
        </w:rPr>
        <w:t xml:space="preserve"> and </w:t>
      </w:r>
      <w:r w:rsidRPr="00AA45D1">
        <w:t xml:space="preserve">the </w:t>
      </w:r>
      <w:r>
        <w:t xml:space="preserve">call setup </w:t>
      </w:r>
      <w:r w:rsidRPr="00AA45D1">
        <w:t xml:space="preserve">request </w:t>
      </w:r>
      <w:r>
        <w:t>does not follow</w:t>
      </w:r>
      <w:r w:rsidRPr="00AA45D1">
        <w:t xml:space="preserve"> an </w:t>
      </w:r>
      <w:proofErr w:type="spellStart"/>
      <w:r w:rsidRPr="00AA45D1">
        <w:t>adhoc</w:t>
      </w:r>
      <w:proofErr w:type="spellEnd"/>
      <w:r w:rsidRPr="00AA45D1">
        <w:t xml:space="preserve"> group for emergency alert</w:t>
      </w:r>
      <w:r>
        <w:t>:</w:t>
      </w:r>
    </w:p>
    <w:p w14:paraId="3045C18C" w14:textId="77777777" w:rsidR="008364F5" w:rsidRDefault="008364F5" w:rsidP="008364F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w:t>
      </w:r>
      <w:proofErr w:type="gramStart"/>
      <w:r>
        <w:t>an</w:t>
      </w:r>
      <w:proofErr w:type="gramEnd"/>
      <w:r>
        <w:t xml:space="preserve"> MIME body section which </w:t>
      </w:r>
      <w:proofErr w:type="spellStart"/>
      <w:r>
        <w:t>conatins</w:t>
      </w:r>
      <w:proofErr w:type="spellEnd"/>
      <w:r>
        <w:t xml:space="preserve"> one or more MIME bodies</w:t>
      </w:r>
      <w:r>
        <w:rPr>
          <w:lang w:eastAsia="ko-KR"/>
        </w:rPr>
        <w:t xml:space="preserve">, and </w:t>
      </w:r>
      <w:r>
        <w:t>with the Content-ID header field set to this "</w:t>
      </w:r>
      <w:proofErr w:type="spellStart"/>
      <w:r>
        <w:t>cid</w:t>
      </w:r>
      <w:proofErr w:type="spellEnd"/>
      <w:r>
        <w:t>" URL and Content-Type header filed set to "</w:t>
      </w:r>
      <w:r w:rsidRPr="00BA4A32">
        <w:rPr>
          <w:rFonts w:eastAsia="Batang"/>
        </w:rPr>
        <w:t>application/vnd.3gpp.mcptt-info+xml</w:t>
      </w:r>
      <w:r>
        <w:t>"</w:t>
      </w:r>
      <w:r w:rsidRPr="005E3212">
        <w:t>;</w:t>
      </w:r>
    </w:p>
    <w:p w14:paraId="7F1EE1CF" w14:textId="77777777" w:rsidR="008364F5" w:rsidRPr="0073469F" w:rsidRDefault="008364F5" w:rsidP="008364F5">
      <w:pPr>
        <w:pStyle w:val="B2"/>
        <w:rPr>
          <w:lang w:eastAsia="ko-KR"/>
        </w:rPr>
      </w:pPr>
      <w:r>
        <w:rPr>
          <w:lang w:eastAsia="ko-KR"/>
        </w:rPr>
        <w:t>b</w:t>
      </w:r>
      <w:r w:rsidRPr="0073469F">
        <w:rPr>
          <w:lang w:eastAsia="ko-KR"/>
        </w:rPr>
        <w:t>)</w:t>
      </w:r>
      <w:r w:rsidRPr="0073469F">
        <w:rPr>
          <w:lang w:eastAsia="ko-KR"/>
        </w:rPr>
        <w:tab/>
        <w:t>the Accept-Contact header field containing the g.3gpp.mcptt media feature tag along with the "require" and "explicit" header field parameters according to IETF RFC 3841 [6];</w:t>
      </w:r>
    </w:p>
    <w:p w14:paraId="5EC9CD1D" w14:textId="77777777" w:rsidR="008364F5" w:rsidRDefault="008364F5" w:rsidP="008364F5">
      <w:pPr>
        <w:pStyle w:val="B2"/>
        <w:rPr>
          <w:lang w:eastAsia="ko-KR"/>
        </w:rPr>
      </w:pPr>
      <w:r>
        <w:rPr>
          <w:lang w:eastAsia="ko-KR"/>
        </w:rPr>
        <w:t>c</w:t>
      </w:r>
      <w:r w:rsidRPr="0073469F">
        <w:rPr>
          <w:lang w:eastAsia="ko-KR"/>
        </w:rPr>
        <w:t>)</w:t>
      </w:r>
      <w:r w:rsidRPr="0073469F">
        <w:rPr>
          <w:lang w:eastAsia="ko-KR"/>
        </w:rPr>
        <w:tab/>
        <w:t xml:space="preserve">an Accept-Contact header field with the g.3gpp.icsi-ref media feature tag containing the value of "urn:urn-7:3gpp-service.ims.icsi.mcptt" along with the "require" and "explicit" header field parameters according to IETF RFC 3841 [6]; </w:t>
      </w:r>
    </w:p>
    <w:p w14:paraId="7ECEC8BE" w14:textId="77777777" w:rsidR="008364F5" w:rsidRDefault="008364F5" w:rsidP="008364F5">
      <w:pPr>
        <w:pStyle w:val="B2"/>
      </w:pPr>
      <w:r>
        <w:t>d</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p>
    <w:p w14:paraId="5DF820DA" w14:textId="77777777" w:rsidR="008364F5" w:rsidRDefault="008364F5" w:rsidP="008364F5">
      <w:pPr>
        <w:pStyle w:val="B2"/>
      </w:pPr>
      <w:r>
        <w:rPr>
          <w:rFonts w:eastAsia="Malgun Gothic"/>
        </w:rPr>
        <w:t>e)</w:t>
      </w:r>
      <w:r>
        <w:rPr>
          <w:rFonts w:eastAsia="Malgun Gothic"/>
        </w:rPr>
        <w:tab/>
      </w:r>
      <w:r>
        <w:t xml:space="preserve">may </w:t>
      </w:r>
      <w:r w:rsidRPr="001D2E10">
        <w:t xml:space="preserve">include </w:t>
      </w:r>
      <w:r>
        <w:t xml:space="preserve">an </w:t>
      </w:r>
      <w:r w:rsidRPr="001D2E10">
        <w:t xml:space="preserve">identity of </w:t>
      </w:r>
      <w:proofErr w:type="spellStart"/>
      <w:r w:rsidRPr="001D2E10">
        <w:t>adhoc</w:t>
      </w:r>
      <w:proofErr w:type="spellEnd"/>
      <w:r w:rsidRPr="001D2E10">
        <w:t xml:space="preserve"> group</w:t>
      </w:r>
      <w:r>
        <w:t xml:space="preserve"> in</w:t>
      </w:r>
      <w:r w:rsidRPr="001D2E10">
        <w:t xml:space="preserve"> &lt;mcptt-request-</w:t>
      </w:r>
      <w:proofErr w:type="spellStart"/>
      <w:r w:rsidRPr="001D2E10">
        <w:t>uri</w:t>
      </w:r>
      <w:proofErr w:type="spellEnd"/>
      <w:r w:rsidRPr="001D2E10">
        <w:t xml:space="preserve">&gt; element </w:t>
      </w:r>
      <w:r>
        <w:t xml:space="preserve">with value </w:t>
      </w:r>
      <w:r w:rsidRPr="001D2E10">
        <w:t xml:space="preserve">set to the identity of the </w:t>
      </w:r>
      <w:proofErr w:type="spellStart"/>
      <w:r w:rsidRPr="001D2E10">
        <w:t>adhoc</w:t>
      </w:r>
      <w:proofErr w:type="spellEnd"/>
      <w:r w:rsidRPr="001D2E10">
        <w:t xml:space="preserve"> group</w:t>
      </w:r>
      <w:r>
        <w:t xml:space="preserve"> in an application/vnd.3gpp.mcptt-info </w:t>
      </w:r>
      <w:r w:rsidRPr="0073469F">
        <w:t>MIME body</w:t>
      </w:r>
      <w:r>
        <w:t>; and</w:t>
      </w:r>
    </w:p>
    <w:p w14:paraId="1311208B" w14:textId="77777777" w:rsidR="008364F5" w:rsidRDefault="008364F5" w:rsidP="008364F5">
      <w:pPr>
        <w:pStyle w:val="NO"/>
      </w:pPr>
      <w:r w:rsidRPr="00C91445">
        <w:t>NOTE </w:t>
      </w:r>
      <w:r>
        <w:t>3</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other means or generated by the MCPTT client using required parameters</w:t>
      </w:r>
      <w:r w:rsidRPr="00C91445">
        <w:t>.</w:t>
      </w:r>
    </w:p>
    <w:p w14:paraId="131A23B4" w14:textId="77777777" w:rsidR="008364F5" w:rsidRDefault="008364F5" w:rsidP="008364F5">
      <w:pPr>
        <w:pStyle w:val="B2"/>
        <w:rPr>
          <w:lang w:eastAsia="ko-KR"/>
        </w:rPr>
      </w:pPr>
      <w:r>
        <w:rPr>
          <w:rFonts w:eastAsia="Malgun Gothic"/>
        </w:rPr>
        <w:t>f)</w:t>
      </w:r>
      <w:r>
        <w:rPr>
          <w:rFonts w:eastAsia="Malgun Gothic"/>
        </w:rPr>
        <w:tab/>
        <w:t xml:space="preserve">shall include </w:t>
      </w:r>
      <w:r>
        <w:t>the</w:t>
      </w:r>
      <w:r w:rsidRPr="0017101F">
        <w:t xml:space="preserve"> &lt;call-participants-</w:t>
      </w:r>
      <w:proofErr w:type="spellStart"/>
      <w:r w:rsidRPr="0017101F">
        <w:t>criterias</w:t>
      </w:r>
      <w:proofErr w:type="spellEnd"/>
      <w:r w:rsidRPr="0017101F">
        <w:t xml:space="preserve">&gt; </w:t>
      </w:r>
      <w:r>
        <w:t>element set to</w:t>
      </w:r>
      <w:r w:rsidRPr="0017101F">
        <w:t xml:space="preserve"> one or more criteria as a comma separated list</w:t>
      </w:r>
      <w:r>
        <w:t xml:space="preserve"> in an application/vnd.3gpp.mcptt-info </w:t>
      </w:r>
      <w:r w:rsidRPr="0073469F">
        <w:t>MIME body</w:t>
      </w:r>
      <w:r>
        <w:t>;</w:t>
      </w:r>
    </w:p>
    <w:p w14:paraId="6CD8747F" w14:textId="77777777" w:rsidR="008364F5" w:rsidRPr="0073469F" w:rsidRDefault="008364F5" w:rsidP="008364F5">
      <w:pPr>
        <w:pStyle w:val="B1"/>
      </w:pPr>
      <w:r>
        <w:t>9</w:t>
      </w:r>
      <w:r w:rsidRPr="0073469F">
        <w:t>)</w:t>
      </w:r>
      <w:r w:rsidRPr="0073469F">
        <w:tab/>
      </w:r>
      <w:r>
        <w:t xml:space="preserve">if </w:t>
      </w:r>
      <w:r w:rsidRPr="00AA45D1">
        <w:t xml:space="preserve">the </w:t>
      </w:r>
      <w:r>
        <w:t xml:space="preserve">call setup </w:t>
      </w:r>
      <w:r w:rsidRPr="00AA45D1">
        <w:t>request follows an emergency alert</w:t>
      </w:r>
      <w:r>
        <w:t xml:space="preserve"> for an </w:t>
      </w:r>
      <w:proofErr w:type="spellStart"/>
      <w:r w:rsidRPr="00AA45D1">
        <w:t>ad</w:t>
      </w:r>
      <w:r>
        <w:t>hoc</w:t>
      </w:r>
      <w:proofErr w:type="spellEnd"/>
      <w:r>
        <w:t xml:space="preserve"> group:</w:t>
      </w:r>
    </w:p>
    <w:p w14:paraId="46FA309C" w14:textId="77777777" w:rsidR="008364F5" w:rsidRDefault="008364F5" w:rsidP="008364F5">
      <w:pPr>
        <w:pStyle w:val="B2"/>
        <w:rPr>
          <w:lang w:eastAsia="ko-KR"/>
        </w:rPr>
      </w:pPr>
      <w:r>
        <w:rPr>
          <w:lang w:eastAsia="ko-KR"/>
        </w:rPr>
        <w:t>a)</w:t>
      </w:r>
      <w:r>
        <w:rPr>
          <w:lang w:eastAsia="ko-KR"/>
        </w:rPr>
        <w:tab/>
      </w:r>
      <w:r w:rsidRPr="0073469F">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 and Content-Type header filed set to "</w:t>
      </w:r>
      <w:r w:rsidRPr="00961FDD">
        <w:t>application/</w:t>
      </w:r>
      <w:proofErr w:type="spellStart"/>
      <w:r w:rsidRPr="00961FDD">
        <w:t>resource-lists+xml</w:t>
      </w:r>
      <w:proofErr w:type="spellEnd"/>
      <w:r>
        <w:t>"</w:t>
      </w:r>
      <w:r w:rsidRPr="005E3212">
        <w:t>;</w:t>
      </w:r>
    </w:p>
    <w:p w14:paraId="0727AFE9" w14:textId="77777777" w:rsidR="008364F5" w:rsidRDefault="008364F5" w:rsidP="008364F5">
      <w:pPr>
        <w:pStyle w:val="B2"/>
      </w:pPr>
      <w:r>
        <w:t>b)</w:t>
      </w:r>
      <w:r>
        <w:tab/>
        <w:t>shall include in the application/</w:t>
      </w:r>
      <w:proofErr w:type="spellStart"/>
      <w:r>
        <w:t>resource-lists+xml</w:t>
      </w:r>
      <w:proofErr w:type="spellEnd"/>
      <w:r>
        <w:t xml:space="preserve"> MIME body a single &lt;entry&gt; element in a &lt;list&gt; element in the &lt;resource-lists&gt; element where the &lt;entry&gt; </w:t>
      </w:r>
      <w:proofErr w:type="spellStart"/>
      <w:r>
        <w:t>elment</w:t>
      </w:r>
      <w:proofErr w:type="spellEnd"/>
      <w:r>
        <w:t xml:space="preserve"> contains a "</w:t>
      </w:r>
      <w:proofErr w:type="spellStart"/>
      <w:r>
        <w:t>uri</w:t>
      </w:r>
      <w:proofErr w:type="spellEnd"/>
      <w:r>
        <w:t xml:space="preserve">" attribute set to the identity of the </w:t>
      </w:r>
      <w:proofErr w:type="spellStart"/>
      <w:r>
        <w:t>adhoc</w:t>
      </w:r>
      <w:proofErr w:type="spellEnd"/>
      <w:r>
        <w:t xml:space="preserve"> group learned during </w:t>
      </w:r>
      <w:r w:rsidRPr="00AA45D1">
        <w:t xml:space="preserve">an </w:t>
      </w:r>
      <w:proofErr w:type="spellStart"/>
      <w:r w:rsidRPr="00AA45D1">
        <w:t>adhoc</w:t>
      </w:r>
      <w:proofErr w:type="spellEnd"/>
      <w:r w:rsidRPr="00AA45D1">
        <w:t xml:space="preserve"> group emergency alert</w:t>
      </w:r>
      <w:r>
        <w:t xml:space="preserve"> procedure, extended with </w:t>
      </w:r>
      <w:proofErr w:type="spellStart"/>
      <w:r>
        <w:t>hname</w:t>
      </w:r>
      <w:proofErr w:type="spellEnd"/>
      <w:r>
        <w:t xml:space="preserve"> "body" </w:t>
      </w:r>
      <w:r w:rsidRPr="002356E9">
        <w:t>parameter in the headers portion of the SIP URI</w:t>
      </w:r>
      <w:r>
        <w:t xml:space="preserve"> containing:</w:t>
      </w:r>
    </w:p>
    <w:p w14:paraId="18942BF4" w14:textId="77777777" w:rsidR="008364F5" w:rsidRPr="00871D02" w:rsidRDefault="008364F5" w:rsidP="008364F5">
      <w:pPr>
        <w:pStyle w:val="NO"/>
        <w:rPr>
          <w:rFonts w:eastAsia="Malgun Gothic"/>
        </w:rPr>
      </w:pPr>
      <w:r>
        <w:rPr>
          <w:rFonts w:eastAsia="Malgun Gothic"/>
        </w:rPr>
        <w:t>NOTE 4:</w:t>
      </w:r>
      <w:r>
        <w:rPr>
          <w:rFonts w:eastAsia="Malgun Gothic"/>
        </w:rPr>
        <w:tab/>
        <w:t xml:space="preserve">Characters that are not formatted as ASCII characters </w:t>
      </w:r>
      <w:proofErr w:type="gramStart"/>
      <w:r>
        <w:rPr>
          <w:rFonts w:eastAsia="Malgun Gothic"/>
        </w:rPr>
        <w:t>are escaped</w:t>
      </w:r>
      <w:proofErr w:type="gramEnd"/>
      <w:r>
        <w:rPr>
          <w:rFonts w:eastAsia="Malgun Gothic"/>
        </w:rPr>
        <w:t xml:space="preserve"> in the following </w:t>
      </w:r>
      <w:r w:rsidRPr="002356E9">
        <w:t>parameter</w:t>
      </w:r>
      <w:r>
        <w:t>s</w:t>
      </w:r>
      <w:r w:rsidRPr="002356E9">
        <w:t xml:space="preserve"> in the headers portion of the SIP URI</w:t>
      </w:r>
      <w:r>
        <w:t>.</w:t>
      </w:r>
    </w:p>
    <w:p w14:paraId="0766ECDC" w14:textId="77777777" w:rsidR="008364F5" w:rsidRPr="0073469F" w:rsidRDefault="008364F5" w:rsidP="008364F5">
      <w:pPr>
        <w:pStyle w:val="B3"/>
      </w:pPr>
      <w:r>
        <w:t>i</w:t>
      </w:r>
      <w:r w:rsidRPr="0073469F">
        <w:t>)</w:t>
      </w:r>
      <w:r w:rsidRPr="0073469F">
        <w:tab/>
        <w:t>the Accept-Contact header field containing the g.3gpp.mcptt media feature tag along with the "require" and "explicit" header field parameters according to IETF RFC 3841 [6];</w:t>
      </w:r>
      <w:r>
        <w:t xml:space="preserve"> and</w:t>
      </w:r>
    </w:p>
    <w:p w14:paraId="129976C3" w14:textId="77777777" w:rsidR="008364F5" w:rsidRDefault="008364F5" w:rsidP="008364F5">
      <w:pPr>
        <w:pStyle w:val="B3"/>
      </w:pPr>
      <w:r>
        <w:t>ii</w:t>
      </w:r>
      <w:r w:rsidRPr="0073469F">
        <w:t>)</w:t>
      </w:r>
      <w:r w:rsidRPr="0073469F">
        <w:tab/>
        <w:t>an Accept-Contact header field with the g.3gpp.icsi-ref media feature tag containing the value of "urn:urn-7:3gpp-service.ims.icsi.mcptt" along with the "require" and "explicit" header field parameters according to IETF RFC 3841 [6];</w:t>
      </w:r>
    </w:p>
    <w:p w14:paraId="246DCB37" w14:textId="77777777" w:rsidR="008364F5" w:rsidRDefault="008364F5" w:rsidP="008364F5">
      <w:pPr>
        <w:pStyle w:val="B2"/>
      </w:pPr>
      <w:r>
        <w:lastRenderedPageBreak/>
        <w:t>c</w:t>
      </w:r>
      <w:r w:rsidRPr="0073469F">
        <w:t>)</w:t>
      </w:r>
      <w:r w:rsidRPr="0073469F">
        <w:tab/>
      </w:r>
      <w:r>
        <w:t xml:space="preserve">shall </w:t>
      </w:r>
      <w:r w:rsidRPr="001D2E10">
        <w:t xml:space="preserve">include </w:t>
      </w:r>
      <w:r>
        <w:t>Content-ID header field value set to "</w:t>
      </w:r>
      <w:proofErr w:type="spellStart"/>
      <w:r>
        <w:t>cid</w:t>
      </w:r>
      <w:proofErr w:type="spellEnd"/>
      <w:r>
        <w:t xml:space="preserve">" URL of the </w:t>
      </w:r>
      <w:r w:rsidRPr="0073469F">
        <w:t>Refer-To header field of the SIP REFER request</w:t>
      </w:r>
      <w:r>
        <w:t xml:space="preserve"> into the application/resource-lists MIME body part;</w:t>
      </w:r>
      <w:r w:rsidRPr="00BE64A8">
        <w:t xml:space="preserve"> </w:t>
      </w:r>
      <w:r w:rsidRPr="0073469F">
        <w:t>and</w:t>
      </w:r>
    </w:p>
    <w:p w14:paraId="2319D58C" w14:textId="77777777" w:rsidR="008364F5" w:rsidRPr="0073469F" w:rsidRDefault="008364F5" w:rsidP="008364F5">
      <w:pPr>
        <w:pStyle w:val="B2"/>
      </w:pPr>
      <w:r>
        <w:t>d</w:t>
      </w:r>
      <w:r w:rsidRPr="0073469F">
        <w:t>)</w:t>
      </w:r>
      <w:r w:rsidRPr="0073469F">
        <w:tab/>
      </w:r>
      <w:r>
        <w:t>shall include the &lt;</w:t>
      </w:r>
      <w:proofErr w:type="spellStart"/>
      <w:r>
        <w:t>adhoc</w:t>
      </w:r>
      <w:proofErr w:type="spellEnd"/>
      <w:r>
        <w:t>-grp-</w:t>
      </w:r>
      <w:proofErr w:type="spellStart"/>
      <w:r>
        <w:t>emg</w:t>
      </w:r>
      <w:proofErr w:type="spellEnd"/>
      <w:r>
        <w:t>-alert-grp-</w:t>
      </w:r>
      <w:proofErr w:type="spellStart"/>
      <w:r>
        <w:t>ind</w:t>
      </w:r>
      <w:proofErr w:type="spellEnd"/>
      <w:r>
        <w:t xml:space="preserve">&gt; </w:t>
      </w:r>
      <w:r w:rsidRPr="002C5CDD">
        <w:t>element set to "true"</w:t>
      </w:r>
      <w:r>
        <w:t xml:space="preserve"> in an application/vnd.3gpp.mcptt-info </w:t>
      </w:r>
      <w:r w:rsidRPr="0073469F">
        <w:t>MIME body</w:t>
      </w:r>
      <w:r>
        <w:t>;</w:t>
      </w:r>
    </w:p>
    <w:p w14:paraId="31222A29" w14:textId="77777777" w:rsidR="008364F5" w:rsidRDefault="008364F5" w:rsidP="008364F5">
      <w:pPr>
        <w:pStyle w:val="NO"/>
      </w:pPr>
      <w:r w:rsidRPr="00C91445">
        <w:t>NOTE </w:t>
      </w:r>
      <w:r>
        <w:t>5</w:t>
      </w:r>
      <w:r w:rsidRPr="00C91445">
        <w:t>:</w:t>
      </w:r>
      <w:r w:rsidRPr="00C91445">
        <w:tab/>
        <w:t xml:space="preserve">The MCPTT client </w:t>
      </w:r>
      <w:r>
        <w:t xml:space="preserve">can include either a </w:t>
      </w:r>
      <w:r>
        <w:rPr>
          <w:lang w:val="en-US"/>
        </w:rPr>
        <w:t>list of MCPTT users or the c</w:t>
      </w:r>
      <w:r w:rsidRPr="00D51FF9">
        <w:rPr>
          <w:lang w:val="en-US"/>
        </w:rPr>
        <w:t xml:space="preserve">riteria for determining the </w:t>
      </w:r>
      <w:r>
        <w:rPr>
          <w:lang w:val="en-US"/>
        </w:rPr>
        <w:t xml:space="preserve">list of MCPTT users </w:t>
      </w:r>
      <w:r w:rsidRPr="00914F87">
        <w:rPr>
          <w:lang w:eastAsia="ko-KR"/>
        </w:rPr>
        <w:t>to be called</w:t>
      </w:r>
      <w:r w:rsidRPr="00C91445">
        <w:t>.</w:t>
      </w:r>
      <w:r>
        <w:t xml:space="preserve"> These two information elements are not included if the call setup request </w:t>
      </w:r>
      <w:r w:rsidRPr="00AA45D1">
        <w:t xml:space="preserve">follows an </w:t>
      </w:r>
      <w:proofErr w:type="spellStart"/>
      <w:r w:rsidRPr="00AA45D1">
        <w:t>adhoc</w:t>
      </w:r>
      <w:proofErr w:type="spellEnd"/>
      <w:r w:rsidRPr="00AA45D1">
        <w:t xml:space="preserve"> group for emergency alert</w:t>
      </w:r>
      <w:r>
        <w:t>s.</w:t>
      </w:r>
    </w:p>
    <w:p w14:paraId="06B8399F" w14:textId="77777777" w:rsidR="008364F5" w:rsidRDefault="008364F5" w:rsidP="008364F5">
      <w:pPr>
        <w:pStyle w:val="B1"/>
      </w:pPr>
      <w:r w:rsidRPr="0073469F">
        <w:t>1</w:t>
      </w:r>
      <w:r>
        <w:t>0</w:t>
      </w:r>
      <w:r w:rsidRPr="0073469F">
        <w:t>)</w:t>
      </w:r>
      <w:r w:rsidRPr="0073469F">
        <w:tab/>
        <w:t xml:space="preserve">if the MCPTT user has requested the origination of an MCPTT emergency </w:t>
      </w:r>
      <w:proofErr w:type="spellStart"/>
      <w:r>
        <w:t>adhoc</w:t>
      </w:r>
      <w:proofErr w:type="spellEnd"/>
      <w:r w:rsidRPr="0073469F">
        <w:t xml:space="preserve"> group call or is originating an MCPTT </w:t>
      </w:r>
      <w:proofErr w:type="spellStart"/>
      <w:r>
        <w:t>adhoc</w:t>
      </w:r>
      <w:proofErr w:type="spellEnd"/>
      <w:r w:rsidRPr="0073469F">
        <w:t xml:space="preserve"> group call and the MCPTT emergency state is already set, the MCPTT client shall comply with the procedures in </w:t>
      </w:r>
      <w:r>
        <w:t>clause</w:t>
      </w:r>
      <w:r w:rsidRPr="0073469F">
        <w:t> </w:t>
      </w:r>
      <w:r>
        <w:t>6.2.8.1.21</w:t>
      </w:r>
      <w:r w:rsidRPr="0073469F">
        <w:t>;</w:t>
      </w:r>
    </w:p>
    <w:p w14:paraId="64872A41" w14:textId="77777777" w:rsidR="008364F5" w:rsidRDefault="008364F5" w:rsidP="008364F5">
      <w:pPr>
        <w:pStyle w:val="B1"/>
        <w:pPrChange w:id="5" w:author="Sung Won (Nokia)" w:date="2024-11-11T06:14:00Z" w16du:dateUtc="2024-11-11T12:14:00Z">
          <w:pPr>
            <w:pStyle w:val="NO"/>
          </w:pPr>
        </w:pPrChange>
      </w:pPr>
      <w:r>
        <w:t>11)</w:t>
      </w:r>
      <w:r>
        <w:tab/>
      </w:r>
      <w:r w:rsidRPr="0073469F">
        <w:t xml:space="preserve">if the MCPTT user has requested the origination of an MCPTT </w:t>
      </w:r>
      <w:r>
        <w:t>imminent peril</w:t>
      </w:r>
      <w:r w:rsidRPr="0073469F">
        <w:t xml:space="preserve"> </w:t>
      </w:r>
      <w:proofErr w:type="spellStart"/>
      <w:r>
        <w:t>adhoc</w:t>
      </w:r>
      <w:proofErr w:type="spellEnd"/>
      <w:r w:rsidRPr="0073469F">
        <w:t xml:space="preserve"> group call, the MCPTT client shall comply with the p</w:t>
      </w:r>
      <w:r>
        <w:t>rocedures in clause 6.2.8.1.25;</w:t>
      </w:r>
    </w:p>
    <w:p w14:paraId="306CE0DF" w14:textId="77777777" w:rsidR="008364F5" w:rsidRDefault="008364F5" w:rsidP="008364F5">
      <w:pPr>
        <w:pStyle w:val="B1"/>
      </w:pPr>
      <w:r w:rsidRPr="0073469F">
        <w:t>1</w:t>
      </w:r>
      <w:r>
        <w:t>2</w:t>
      </w:r>
      <w:r w:rsidRPr="0073469F">
        <w:t>)</w:t>
      </w:r>
      <w:r w:rsidRPr="0073469F">
        <w:tab/>
        <w:t xml:space="preserve">shall contain </w:t>
      </w:r>
      <w:r>
        <w:t xml:space="preserve">in </w:t>
      </w:r>
      <w:r w:rsidRPr="0073469F">
        <w:t xml:space="preserve">an </w:t>
      </w:r>
      <w:r>
        <w:t>application/vnd.3gpp.mcptt-info+xml</w:t>
      </w:r>
      <w:r w:rsidRPr="0073469F">
        <w:t xml:space="preserve"> MIME body with the &lt;mcpttinfo&gt; element containing the &lt;mcptt-Params&gt; element with</w:t>
      </w:r>
      <w:r>
        <w:t>:</w:t>
      </w:r>
    </w:p>
    <w:p w14:paraId="5BFB9C02" w14:textId="77777777" w:rsidR="008364F5" w:rsidRDefault="008364F5" w:rsidP="008364F5">
      <w:pPr>
        <w:pStyle w:val="B2"/>
      </w:pPr>
      <w:r>
        <w:t>a)</w:t>
      </w:r>
      <w:r>
        <w:tab/>
      </w:r>
      <w:r w:rsidRPr="0073469F">
        <w:t>the &lt;session-type&gt; element set to a value of "</w:t>
      </w:r>
      <w:proofErr w:type="spellStart"/>
      <w:r w:rsidRPr="009753AF">
        <w:t>adhoc</w:t>
      </w:r>
      <w:proofErr w:type="spellEnd"/>
      <w:r w:rsidRPr="0073469F">
        <w:t>";</w:t>
      </w:r>
    </w:p>
    <w:p w14:paraId="5E9CE020" w14:textId="77777777" w:rsidR="008364F5" w:rsidRPr="002A5E26" w:rsidRDefault="008364F5" w:rsidP="008364F5">
      <w:pPr>
        <w:pStyle w:val="B2"/>
      </w:pPr>
      <w:r>
        <w:t>b)</w:t>
      </w:r>
      <w:r>
        <w:tab/>
        <w:t xml:space="preserve">the &lt;mcptt-client-id&gt; element set to the MCPTT client ID of the originating MCPTT client; </w:t>
      </w:r>
    </w:p>
    <w:p w14:paraId="434F1EF1" w14:textId="77777777" w:rsidR="008364F5" w:rsidRPr="00E17161" w:rsidRDefault="008364F5" w:rsidP="008364F5">
      <w:pPr>
        <w:pStyle w:val="B2"/>
        <w:rPr>
          <w:lang w:val="en-US"/>
        </w:rPr>
      </w:pPr>
      <w:r>
        <w:t>c)</w:t>
      </w:r>
      <w:r>
        <w:tab/>
      </w:r>
      <w:r w:rsidRPr="002725BC">
        <w:rPr>
          <w:lang w:eastAsia="ko-KR"/>
        </w:rPr>
        <w:t>an &lt;anyExt&gt; element containing:</w:t>
      </w:r>
    </w:p>
    <w:p w14:paraId="4D62CBEE" w14:textId="77777777" w:rsidR="008364F5" w:rsidRPr="00C91445" w:rsidRDefault="008364F5" w:rsidP="008364F5">
      <w:pPr>
        <w:pStyle w:val="B3"/>
      </w:pPr>
      <w:r>
        <w:t>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 xml:space="preserve">REFER </w:t>
      </w:r>
      <w:r w:rsidRPr="000C1BB9">
        <w:t>request</w:t>
      </w:r>
      <w:r w:rsidRPr="00C91445">
        <w:t>,</w:t>
      </w:r>
      <w:r>
        <w:t xml:space="preserve"> shall include </w:t>
      </w:r>
      <w:r w:rsidRPr="00C91445">
        <w:t>the &lt;functional-alias-URI&gt;</w:t>
      </w:r>
      <w:r>
        <w:t xml:space="preserve"> </w:t>
      </w:r>
      <w:r w:rsidRPr="009D4E6D">
        <w:t>element</w:t>
      </w:r>
      <w:r w:rsidRPr="00C91445">
        <w:t xml:space="preserve"> set to the URI of the used functional alias;</w:t>
      </w:r>
      <w:r>
        <w:t xml:space="preserve"> </w:t>
      </w:r>
    </w:p>
    <w:p w14:paraId="62365522" w14:textId="77777777" w:rsidR="008364F5" w:rsidRDefault="008364F5" w:rsidP="008364F5">
      <w:pPr>
        <w:pStyle w:val="NO"/>
      </w:pPr>
      <w:r w:rsidRPr="00C91445">
        <w:t>NOTE </w:t>
      </w:r>
      <w:r>
        <w:t>6</w:t>
      </w:r>
      <w:r w:rsidRPr="00C91445">
        <w:t>:</w:t>
      </w:r>
      <w:r w:rsidRPr="00C91445">
        <w:tab/>
        <w:t xml:space="preserve">The MCPTT client learns the functional aliases that are activated for an MCPTT ID from procedures specified in </w:t>
      </w:r>
      <w:r>
        <w:t>clause </w:t>
      </w:r>
      <w:r w:rsidRPr="00C91445">
        <w:t>9A.2.1.3.</w:t>
      </w:r>
    </w:p>
    <w:p w14:paraId="596CD3DD" w14:textId="77777777" w:rsidR="008364F5" w:rsidRDefault="008364F5" w:rsidP="008364F5">
      <w:pPr>
        <w:pStyle w:val="B3"/>
      </w:pPr>
      <w:r>
        <w:t>ii</w:t>
      </w:r>
      <w:r w:rsidRPr="00B62D1C">
        <w:t>)</w:t>
      </w:r>
      <w:r w:rsidRPr="00B62D1C">
        <w:tab/>
        <w:t xml:space="preserve">if the MCPTT user has requested an application priority, </w:t>
      </w:r>
      <w:r>
        <w:t>the &lt;user-requested-priority&gt; element</w:t>
      </w:r>
      <w:r w:rsidRPr="00B62D1C">
        <w:t xml:space="preserve"> set to the user provided value;</w:t>
      </w:r>
    </w:p>
    <w:p w14:paraId="3F08AF4F" w14:textId="77777777" w:rsidR="008364F5" w:rsidRDefault="008364F5" w:rsidP="008364F5">
      <w:pPr>
        <w:pStyle w:val="B3"/>
      </w:pPr>
      <w:r>
        <w:t>iii</w:t>
      </w:r>
      <w:r w:rsidRPr="00B62D1C">
        <w:t>)</w:t>
      </w:r>
      <w:r w:rsidRPr="00B62D1C">
        <w:tab/>
      </w:r>
      <w:r>
        <w:rPr>
          <w:lang w:eastAsia="ko-KR"/>
        </w:rPr>
        <w:t xml:space="preserve">if end-to-end security needs to be established for the MCPTT </w:t>
      </w:r>
      <w:proofErr w:type="spellStart"/>
      <w:r>
        <w:rPr>
          <w:lang w:eastAsia="ko-KR"/>
        </w:rPr>
        <w:t>adhoc</w:t>
      </w:r>
      <w:proofErr w:type="spellEnd"/>
      <w:r>
        <w:rPr>
          <w:lang w:eastAsia="ko-KR"/>
        </w:rPr>
        <w:t xml:space="preserve"> group session</w:t>
      </w:r>
      <w:r w:rsidRPr="00B62D1C">
        <w:t xml:space="preserve">, </w:t>
      </w:r>
      <w:r>
        <w:t>the &lt;</w:t>
      </w:r>
      <w:r>
        <w:rPr>
          <w:lang w:eastAsia="ko-KR"/>
        </w:rPr>
        <w:t>end-to-end-security</w:t>
      </w:r>
      <w:r>
        <w:t xml:space="preserve">&gt; </w:t>
      </w:r>
      <w:r w:rsidRPr="002C5CDD">
        <w:t>element set to "true"</w:t>
      </w:r>
      <w:r w:rsidRPr="00B62D1C">
        <w:t>;</w:t>
      </w:r>
    </w:p>
    <w:p w14:paraId="4B3A445D" w14:textId="77777777" w:rsidR="008364F5" w:rsidRDefault="008364F5" w:rsidP="008364F5">
      <w:pPr>
        <w:pStyle w:val="B1"/>
        <w:rPr>
          <w:rFonts w:eastAsia="Malgun Gothic"/>
        </w:rPr>
      </w:pPr>
      <w:r>
        <w:t>13)</w:t>
      </w:r>
      <w:r>
        <w:tab/>
      </w:r>
      <w:r>
        <w:rPr>
          <w:rFonts w:eastAsia="Malgun Gothic"/>
        </w:rPr>
        <w:t>if:</w:t>
      </w:r>
    </w:p>
    <w:p w14:paraId="155D7563" w14:textId="77777777" w:rsidR="008364F5" w:rsidRDefault="008364F5" w:rsidP="008364F5">
      <w:pPr>
        <w:pStyle w:val="B2"/>
      </w:pPr>
      <w:r>
        <w:t>a)</w:t>
      </w:r>
      <w:r>
        <w:tab/>
      </w:r>
      <w:r w:rsidRPr="0073469F">
        <w:t xml:space="preserve">implicit floor control is </w:t>
      </w:r>
      <w:r>
        <w:rPr>
          <w:lang w:eastAsia="zh-CN"/>
        </w:rPr>
        <w:t>requested</w:t>
      </w:r>
      <w:r>
        <w:t>; and</w:t>
      </w:r>
    </w:p>
    <w:p w14:paraId="3D6D0306" w14:textId="77777777" w:rsidR="008364F5" w:rsidRPr="002A5E26" w:rsidRDefault="008364F5" w:rsidP="008364F5">
      <w:pPr>
        <w:pStyle w:val="B2"/>
      </w:pPr>
      <w:r>
        <w:t>b)</w:t>
      </w:r>
      <w:r>
        <w:tab/>
        <w:t xml:space="preserve">if the &lt;allow-location-info-when-talking&gt; element of the &lt;ruleset&gt; element of the MCPTT user profile document identified by the MCPTT ID of the calling MCPTT user (see the MCPTT user profile document in 3GPP TS 24.484 [50]) is set to a value of "true"; </w:t>
      </w:r>
    </w:p>
    <w:p w14:paraId="1A19CF87" w14:textId="77777777" w:rsidR="008364F5" w:rsidRDefault="008364F5" w:rsidP="008364F5">
      <w:pPr>
        <w:pStyle w:val="B2"/>
      </w:pPr>
      <w:r>
        <w:tab/>
        <w:t>then shall include an application/vnd.3gpp.mcptt-location-info+xml MIME body with a &lt;Report&gt; element included in the &lt;location-info&gt; root element;</w:t>
      </w:r>
    </w:p>
    <w:p w14:paraId="6B3B396B" w14:textId="77777777" w:rsidR="008364F5" w:rsidRDefault="008364F5" w:rsidP="008364F5">
      <w:pPr>
        <w:pStyle w:val="B3"/>
      </w:pPr>
      <w:r>
        <w:t>i)</w:t>
      </w:r>
      <w:r>
        <w:tab/>
      </w:r>
      <w:r w:rsidRPr="0073469F">
        <w:t xml:space="preserve">implicit floor control is </w:t>
      </w:r>
      <w:r>
        <w:rPr>
          <w:lang w:eastAsia="zh-CN"/>
        </w:rPr>
        <w:t>requested</w:t>
      </w:r>
      <w:r>
        <w:t>; and</w:t>
      </w:r>
    </w:p>
    <w:p w14:paraId="5A16B3BB" w14:textId="77777777" w:rsidR="008364F5" w:rsidRDefault="008364F5" w:rsidP="008364F5">
      <w:pPr>
        <w:pStyle w:val="B3"/>
      </w:pPr>
      <w:r>
        <w:t>ii)</w:t>
      </w:r>
      <w:r>
        <w:tab/>
        <w:t>if the &lt;allow-location-info-when-talking&gt; element of the &lt;ruleset&gt; element of the MCPTT user profile document identified by the MCPTT ID of the calling MCPTT user (see the MCPTT user profile document in 3GPP TS 24.484 [50]) is set to a value of "true";</w:t>
      </w:r>
    </w:p>
    <w:p w14:paraId="33FA027F" w14:textId="77777777" w:rsidR="008364F5" w:rsidRDefault="008364F5" w:rsidP="008364F5">
      <w:pPr>
        <w:pStyle w:val="B3"/>
      </w:pPr>
      <w:r>
        <w:tab/>
        <w:t>then shall include an application/vnd.3gpp.mcptt-location-info+xml MIME body with a &lt;Report&gt; element included in the &lt;location-info&gt; root element;</w:t>
      </w:r>
    </w:p>
    <w:p w14:paraId="193E9BC1" w14:textId="77777777" w:rsidR="008364F5" w:rsidRDefault="008364F5" w:rsidP="008364F5">
      <w:pPr>
        <w:pStyle w:val="B1"/>
      </w:pPr>
      <w:r w:rsidRPr="0073469F">
        <w:t>1</w:t>
      </w:r>
      <w:r>
        <w:t>4</w:t>
      </w:r>
      <w:r w:rsidRPr="0073469F">
        <w:t>)</w:t>
      </w:r>
      <w:r w:rsidRPr="0073469F">
        <w:tab/>
      </w:r>
      <w:r>
        <w:rPr>
          <w:rFonts w:eastAsia="Malgun Gothic"/>
        </w:rPr>
        <w:t>shall include 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 xml:space="preserve">implicit floor control is </w:t>
      </w:r>
      <w:r>
        <w:rPr>
          <w:lang w:eastAsia="zh-CN"/>
        </w:rPr>
        <w:t>requested</w:t>
      </w:r>
      <w:r>
        <w:t xml:space="preserve">, according to the </w:t>
      </w:r>
      <w:r w:rsidRPr="0073469F">
        <w:t xml:space="preserve">conditions specified in </w:t>
      </w:r>
      <w:r>
        <w:t>clause</w:t>
      </w:r>
      <w:r w:rsidRPr="0073469F">
        <w:t> 6.4</w:t>
      </w:r>
      <w:r>
        <w:t>;</w:t>
      </w:r>
    </w:p>
    <w:p w14:paraId="11E9F7E2" w14:textId="77777777" w:rsidR="008364F5" w:rsidRDefault="008364F5" w:rsidP="008364F5">
      <w:pPr>
        <w:pStyle w:val="B1"/>
      </w:pPr>
      <w:r w:rsidRPr="0073469F">
        <w:t>1</w:t>
      </w:r>
      <w:r>
        <w:t>5</w:t>
      </w:r>
      <w:r w:rsidRPr="0073469F">
        <w:t>)</w:t>
      </w:r>
      <w:r w:rsidRPr="0073469F">
        <w:tab/>
      </w:r>
      <w:r>
        <w:rPr>
          <w:rFonts w:eastAsia="Malgun Gothic"/>
        </w:rPr>
        <w:t xml:space="preserve">if </w:t>
      </w:r>
      <w:r>
        <w:rPr>
          <w:lang w:val="en-US"/>
        </w:rPr>
        <w:t xml:space="preserve">several MIME bodies to be included in the request, shall include the MIME bodies </w:t>
      </w:r>
      <w:r>
        <w:t>according to the procedures</w:t>
      </w:r>
      <w:r w:rsidRPr="0073469F">
        <w:t xml:space="preserve"> specified in </w:t>
      </w:r>
      <w:r>
        <w:t>clause</w:t>
      </w:r>
      <w:r w:rsidRPr="0073469F">
        <w:t> 6.</w:t>
      </w:r>
      <w:r>
        <w:t>5;</w:t>
      </w:r>
    </w:p>
    <w:p w14:paraId="57D7587D" w14:textId="77777777" w:rsidR="008364F5" w:rsidRPr="0073469F" w:rsidRDefault="008364F5" w:rsidP="008364F5">
      <w:pPr>
        <w:pStyle w:val="B1"/>
      </w:pPr>
      <w:r>
        <w:lastRenderedPageBreak/>
        <w:t>16</w:t>
      </w:r>
      <w:r w:rsidRPr="0073469F">
        <w:t>)</w:t>
      </w:r>
      <w:r w:rsidRPr="0073469F">
        <w:tab/>
        <w:t>shall include a Target-Dialog header field as specified in IETF RFC 4538 [23] identifying the pre-established session;</w:t>
      </w:r>
    </w:p>
    <w:p w14:paraId="7B6AA6DF" w14:textId="77777777" w:rsidR="008364F5" w:rsidRDefault="008364F5" w:rsidP="008364F5">
      <w:pPr>
        <w:pStyle w:val="B1"/>
      </w:pPr>
      <w:r>
        <w:t>17</w:t>
      </w:r>
      <w:r w:rsidRPr="0073469F">
        <w:t>)</w:t>
      </w:r>
      <w:r w:rsidRPr="0073469F">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t>in the Contact header field of the SIP REFER request according to IETF RFC 3840 [16];</w:t>
      </w:r>
      <w:r>
        <w:t xml:space="preserve"> and</w:t>
      </w:r>
    </w:p>
    <w:p w14:paraId="4590B5B1" w14:textId="77777777" w:rsidR="008364F5" w:rsidRPr="0073469F" w:rsidRDefault="008364F5" w:rsidP="008364F5">
      <w:pPr>
        <w:pStyle w:val="B1"/>
      </w:pPr>
      <w:r>
        <w:t>18</w:t>
      </w:r>
      <w:r w:rsidRPr="0073469F">
        <w:t>)</w:t>
      </w:r>
      <w:r w:rsidRPr="0073469F">
        <w:tab/>
        <w:t>shall send the SIP REFER request according to 3GPP TS 24.229 [4].</w:t>
      </w:r>
    </w:p>
    <w:p w14:paraId="5B972ABB" w14:textId="77777777" w:rsidR="008364F5" w:rsidRPr="0073469F" w:rsidRDefault="008364F5" w:rsidP="008364F5">
      <w:r w:rsidRPr="0073469F">
        <w:t xml:space="preserve">On receiving a </w:t>
      </w:r>
      <w:r>
        <w:t xml:space="preserve">final </w:t>
      </w:r>
      <w:r w:rsidRPr="0073469F">
        <w:t>SIP 2xx response to the SIP REFER request, the MCPTT client:</w:t>
      </w:r>
    </w:p>
    <w:p w14:paraId="514F2332" w14:textId="77777777" w:rsidR="008364F5" w:rsidRPr="0073469F" w:rsidRDefault="008364F5" w:rsidP="008364F5">
      <w:pPr>
        <w:pStyle w:val="B1"/>
      </w:pPr>
      <w:r w:rsidRPr="0073469F">
        <w:t>1)</w:t>
      </w:r>
      <w:r w:rsidRPr="0073469F">
        <w:tab/>
        <w:t>shall interact with the user plane as specified in 3GPP TS 24.380 [5];</w:t>
      </w:r>
    </w:p>
    <w:p w14:paraId="64061824" w14:textId="77777777" w:rsidR="008364F5" w:rsidRPr="00C569BF" w:rsidRDefault="008364F5" w:rsidP="008364F5">
      <w:pPr>
        <w:pStyle w:val="B1"/>
      </w:pPr>
      <w:r>
        <w:t>2</w:t>
      </w:r>
      <w:r w:rsidRPr="0073469F">
        <w:t>)</w:t>
      </w:r>
      <w:r w:rsidRPr="0073469F">
        <w:tab/>
      </w:r>
      <w:r>
        <w:t>if the &lt;preconfigured-group-id&gt; element received in the application/vnd.3gpp.mcptt-info+xml</w:t>
      </w:r>
      <w:r w:rsidRPr="0073469F">
        <w:t xml:space="preserve"> MIME body</w:t>
      </w:r>
      <w:r>
        <w:t>, shall use the security related information from the group configuration associated with the received preconfigured group identity;</w:t>
      </w:r>
    </w:p>
    <w:p w14:paraId="58D91B42" w14:textId="77777777" w:rsidR="008364F5" w:rsidRDefault="008364F5" w:rsidP="008364F5">
      <w:pPr>
        <w:pStyle w:val="B1"/>
      </w:pPr>
      <w:r>
        <w:t>3</w:t>
      </w:r>
      <w:r w:rsidRPr="0073469F">
        <w:t>)</w:t>
      </w:r>
      <w:r w:rsidRPr="0073469F">
        <w:tab/>
      </w:r>
      <w:r>
        <w:t xml:space="preserve">may notify the user with the </w:t>
      </w:r>
      <w:proofErr w:type="spellStart"/>
      <w:r>
        <w:t>adhoc</w:t>
      </w:r>
      <w:proofErr w:type="spellEnd"/>
      <w:r>
        <w:t xml:space="preserve"> group identity received in the &lt;mcptt-calling-group-id&gt; element contained in the application/vnd.3gpp.mcptt-info+xml</w:t>
      </w:r>
      <w:r w:rsidRPr="0073469F">
        <w:t xml:space="preserve"> MIME body</w:t>
      </w:r>
      <w:r>
        <w:t>; and</w:t>
      </w:r>
    </w:p>
    <w:p w14:paraId="1BF78853" w14:textId="77777777" w:rsidR="008364F5" w:rsidRPr="00C569BF" w:rsidRDefault="008364F5" w:rsidP="008364F5">
      <w:pPr>
        <w:pStyle w:val="B1"/>
      </w:pPr>
      <w:r>
        <w:rPr>
          <w:lang w:val="en-US" w:eastAsia="ko-KR"/>
        </w:rPr>
        <w:t>4</w:t>
      </w:r>
      <w:r w:rsidRPr="001A65A3">
        <w:rPr>
          <w:lang w:val="en-US" w:eastAsia="ko-KR"/>
        </w:rPr>
        <w:t>)</w:t>
      </w:r>
      <w:r w:rsidRPr="001A65A3">
        <w:rPr>
          <w:lang w:val="en-US" w:eastAsia="ko-KR"/>
        </w:rPr>
        <w:tab/>
        <w:t xml:space="preserve">when the </w:t>
      </w:r>
      <w:r w:rsidRPr="0073469F">
        <w:t>MC</w:t>
      </w:r>
      <w:r>
        <w:t>P</w:t>
      </w:r>
      <w:r w:rsidRPr="0073469F">
        <w:t>C Connect message</w:t>
      </w:r>
      <w:r w:rsidRPr="001A65A3">
        <w:rPr>
          <w:lang w:val="en-US" w:eastAsia="ko-KR"/>
        </w:rPr>
        <w:t xml:space="preserve"> to the </w:t>
      </w:r>
      <w:r>
        <w:t xml:space="preserve">MCPTT </w:t>
      </w:r>
      <w:proofErr w:type="spellStart"/>
      <w:r>
        <w:t>adhoc</w:t>
      </w:r>
      <w:proofErr w:type="spellEnd"/>
      <w:r>
        <w:t xml:space="preserve"> group session is </w:t>
      </w:r>
      <w:r w:rsidRPr="000F379A">
        <w:t>acknowledged</w:t>
      </w:r>
      <w:r w:rsidRPr="001A65A3">
        <w:rPr>
          <w:lang w:val="en-US" w:eastAsia="ko-KR"/>
        </w:rPr>
        <w:t xml:space="preserve">, </w:t>
      </w:r>
      <w:r>
        <w:rPr>
          <w:lang w:val="en-US" w:eastAsia="ko-KR"/>
        </w:rPr>
        <w:t xml:space="preserve">and </w:t>
      </w:r>
      <w:r w:rsidRPr="00BF447C">
        <w:rPr>
          <w:lang w:val="en-US" w:eastAsia="ko-KR"/>
        </w:rPr>
        <w:t>if not yet subscribed,</w:t>
      </w:r>
      <w:r>
        <w:rPr>
          <w:lang w:val="en-US" w:eastAsia="ko-KR"/>
        </w:rPr>
        <w:t xml:space="preserve"> </w:t>
      </w:r>
      <w:r>
        <w:t>may subscribe to the conference event package as specified in clause 10.1.3.1</w:t>
      </w:r>
      <w:r w:rsidRPr="0073469F">
        <w:t>.</w:t>
      </w:r>
    </w:p>
    <w:p w14:paraId="0235875C" w14:textId="77777777" w:rsidR="008364F5" w:rsidRDefault="008364F5" w:rsidP="008364F5">
      <w:r w:rsidRPr="0073469F">
        <w:t>On receiving a SIP 4xx response</w:t>
      </w:r>
      <w:r>
        <w:t>,</w:t>
      </w:r>
      <w:r w:rsidRPr="00135E15">
        <w:t xml:space="preserve"> a SIP 5xx response </w:t>
      </w:r>
      <w:r>
        <w:t>or a SIP 6xx</w:t>
      </w:r>
      <w:r w:rsidRPr="0073469F">
        <w:t xml:space="preserve"> response to </w:t>
      </w:r>
      <w:r>
        <w:t>the</w:t>
      </w:r>
      <w:r w:rsidRPr="0073469F">
        <w:t xml:space="preserve"> SIP REFER request</w:t>
      </w:r>
      <w:r>
        <w:t>:</w:t>
      </w:r>
    </w:p>
    <w:p w14:paraId="5A969888" w14:textId="77777777" w:rsidR="008364F5" w:rsidRDefault="008364F5" w:rsidP="008364F5">
      <w:pPr>
        <w:pStyle w:val="B1"/>
      </w:pPr>
      <w:r>
        <w:t>1</w:t>
      </w:r>
      <w:r w:rsidRPr="0073469F">
        <w:t>)</w:t>
      </w:r>
      <w:r w:rsidRPr="0073469F">
        <w:tab/>
        <w:t xml:space="preserve">may </w:t>
      </w:r>
      <w:r>
        <w:t>notify the user about call setup failure with an appropriate response along with the description; and</w:t>
      </w:r>
    </w:p>
    <w:p w14:paraId="5E667784" w14:textId="77777777" w:rsidR="008364F5" w:rsidRDefault="008364F5" w:rsidP="008364F5">
      <w:pPr>
        <w:pStyle w:val="B1"/>
      </w:pPr>
      <w:r>
        <w:t>2)</w:t>
      </w:r>
      <w:r>
        <w:tab/>
        <w:t>if</w:t>
      </w:r>
      <w:r w:rsidRPr="008F69A8">
        <w:t xml:space="preserve"> </w:t>
      </w:r>
      <w:r>
        <w:t xml:space="preserve">received </w:t>
      </w:r>
      <w:r w:rsidRPr="009D4EBE">
        <w:t xml:space="preserve">response to a SIP request for a priority </w:t>
      </w:r>
      <w:proofErr w:type="spellStart"/>
      <w:r>
        <w:t>adhoc</w:t>
      </w:r>
      <w:proofErr w:type="spellEnd"/>
      <w:r>
        <w:t xml:space="preserve"> </w:t>
      </w:r>
      <w:r w:rsidRPr="009D4EBE">
        <w:t>group call</w:t>
      </w:r>
      <w:r>
        <w:t xml:space="preserve">, </w:t>
      </w:r>
      <w:r w:rsidRPr="0073469F">
        <w:t xml:space="preserve">shall perform the actions specified in </w:t>
      </w:r>
      <w:r>
        <w:t>clause 6.2.8.1.23.</w:t>
      </w:r>
    </w:p>
    <w:p w14:paraId="1C03F931" w14:textId="77777777" w:rsidR="008364F5" w:rsidRDefault="008364F5" w:rsidP="008364F5">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w:t>
      </w:r>
      <w:r w:rsidRPr="00933B4C">
        <w:t xml:space="preserve"> the MCPTT client:</w:t>
      </w:r>
    </w:p>
    <w:p w14:paraId="5F7B9867" w14:textId="77777777" w:rsidR="008364F5" w:rsidRDefault="008364F5" w:rsidP="008364F5">
      <w:pPr>
        <w:pStyle w:val="B1"/>
      </w:pPr>
      <w:r>
        <w:t>1)</w:t>
      </w:r>
      <w:r>
        <w:tab/>
        <w:t>shall perform the actions specified in clause 6.2.8.1.26;</w:t>
      </w:r>
    </w:p>
    <w:p w14:paraId="23928BD3" w14:textId="77777777" w:rsidR="008364F5" w:rsidRDefault="008364F5" w:rsidP="008364F5">
      <w:pPr>
        <w:pStyle w:val="B1"/>
      </w:pPr>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p>
    <w:p w14:paraId="480AE06A" w14:textId="77777777" w:rsidR="008364F5" w:rsidRPr="0073469F" w:rsidRDefault="008364F5" w:rsidP="008364F5">
      <w:pPr>
        <w:pStyle w:val="B1"/>
      </w:pPr>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64501647" w14:textId="77777777" w:rsidR="008364F5" w:rsidRDefault="008364F5" w:rsidP="008364F5">
      <w:pPr>
        <w:pStyle w:val="B1"/>
        <w:rPr>
          <w:lang w:val="en-US" w:eastAsia="ko-KR"/>
        </w:rPr>
      </w:pPr>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p>
    <w:p w14:paraId="6F737E7A" w14:textId="77777777" w:rsidR="008364F5" w:rsidRDefault="008364F5" w:rsidP="008364F5">
      <w:pPr>
        <w:pStyle w:val="B1"/>
      </w:pPr>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p>
    <w:p w14:paraId="3CC8029C" w14:textId="77777777" w:rsidR="008364F5" w:rsidRPr="00C569BF" w:rsidRDefault="008364F5" w:rsidP="008364F5">
      <w:pPr>
        <w:pStyle w:val="B1"/>
        <w:ind w:left="0" w:firstLine="0"/>
        <w:rPr>
          <w:lang w:eastAsia="ko-KR"/>
        </w:rPr>
      </w:pPr>
      <w:r>
        <w:t xml:space="preserve">On call release by interaction with the media plane as specified in clause 9.2.2 of </w:t>
      </w:r>
      <w:r w:rsidRPr="0073469F">
        <w:t>3GPP TS 24.380 [5]</w:t>
      </w:r>
      <w:r>
        <w:t xml:space="preserve"> if the sent SIP REFER request was a request for an </w:t>
      </w:r>
      <w:r w:rsidRPr="00056FEA">
        <w:t>MCPTT emerg</w:t>
      </w:r>
      <w:r>
        <w:t xml:space="preserve">ency </w:t>
      </w:r>
      <w:proofErr w:type="spellStart"/>
      <w:r>
        <w:t>adhoc</w:t>
      </w:r>
      <w:proofErr w:type="spellEnd"/>
      <w:r>
        <w:t xml:space="preserve"> group call or an MCPTT imminent peril </w:t>
      </w:r>
      <w:proofErr w:type="spellStart"/>
      <w:r>
        <w:t>adhoc</w:t>
      </w:r>
      <w:proofErr w:type="spellEnd"/>
      <w:r>
        <w:t xml:space="preserve"> group call, the MCPTT client shall perform the procedures specified in clause </w:t>
      </w:r>
      <w:r>
        <w:rPr>
          <w:lang w:eastAsia="ko-KR"/>
        </w:rPr>
        <w:t>6.2.8.1.27.</w:t>
      </w:r>
    </w:p>
    <w:p w14:paraId="5126C4EA" w14:textId="77777777" w:rsidR="008364F5" w:rsidRPr="00891199" w:rsidRDefault="008364F5" w:rsidP="00836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91199">
        <w:rPr>
          <w:rFonts w:ascii="Arial" w:hAnsi="Arial" w:cs="Arial"/>
          <w:color w:val="0000FF"/>
          <w:sz w:val="28"/>
          <w:szCs w:val="28"/>
        </w:rPr>
        <w:t>* * * End of Change(s) * * *</w:t>
      </w:r>
    </w:p>
    <w:p w14:paraId="68C9CD36" w14:textId="77777777" w:rsidR="001E41F3" w:rsidRPr="00F42AF1" w:rsidRDefault="001E41F3">
      <w:pPr>
        <w:rPr>
          <w:lang w:val="en-US"/>
        </w:rPr>
      </w:pPr>
    </w:p>
    <w:sectPr w:rsidR="001E41F3" w:rsidRPr="00F42A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A94039" w14:textId="77777777" w:rsidR="00245874" w:rsidRDefault="00245874">
      <w:r>
        <w:separator/>
      </w:r>
    </w:p>
  </w:endnote>
  <w:endnote w:type="continuationSeparator" w:id="0">
    <w:p w14:paraId="3BC4C846" w14:textId="77777777" w:rsidR="00245874" w:rsidRDefault="00245874">
      <w:r>
        <w:continuationSeparator/>
      </w:r>
    </w:p>
  </w:endnote>
  <w:endnote w:type="continuationNotice" w:id="1">
    <w:p w14:paraId="213ED2A5" w14:textId="77777777" w:rsidR="00EF2170" w:rsidRDefault="00EF21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FE05AF" w14:textId="77777777" w:rsidR="00245874" w:rsidRDefault="00245874">
      <w:r>
        <w:separator/>
      </w:r>
    </w:p>
  </w:footnote>
  <w:footnote w:type="continuationSeparator" w:id="0">
    <w:p w14:paraId="7B2EE6A0" w14:textId="77777777" w:rsidR="00245874" w:rsidRDefault="00245874">
      <w:r>
        <w:continuationSeparator/>
      </w:r>
    </w:p>
  </w:footnote>
  <w:footnote w:type="continuationNotice" w:id="1">
    <w:p w14:paraId="48F2AC70" w14:textId="77777777" w:rsidR="00EF2170" w:rsidRDefault="00EF21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EE1"/>
    <w:rsid w:val="000A1CE9"/>
    <w:rsid w:val="000A6394"/>
    <w:rsid w:val="000B7FED"/>
    <w:rsid w:val="000C038A"/>
    <w:rsid w:val="000C6598"/>
    <w:rsid w:val="000D44B3"/>
    <w:rsid w:val="00100419"/>
    <w:rsid w:val="00145D43"/>
    <w:rsid w:val="001632C6"/>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0599"/>
    <w:rsid w:val="002E472E"/>
    <w:rsid w:val="00303CD3"/>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03DF4"/>
    <w:rsid w:val="00613DC3"/>
    <w:rsid w:val="00621188"/>
    <w:rsid w:val="006257ED"/>
    <w:rsid w:val="00653DE4"/>
    <w:rsid w:val="00665C47"/>
    <w:rsid w:val="00673E94"/>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364F5"/>
    <w:rsid w:val="008626E7"/>
    <w:rsid w:val="00870EE7"/>
    <w:rsid w:val="008863B9"/>
    <w:rsid w:val="008A45A6"/>
    <w:rsid w:val="008D3CCC"/>
    <w:rsid w:val="008F3789"/>
    <w:rsid w:val="008F686C"/>
    <w:rsid w:val="00904800"/>
    <w:rsid w:val="009148DE"/>
    <w:rsid w:val="00941E30"/>
    <w:rsid w:val="00953779"/>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EF2170"/>
    <w:rsid w:val="00F25D98"/>
    <w:rsid w:val="00F300FB"/>
    <w:rsid w:val="00F42AF1"/>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64F5"/>
    <w:rPr>
      <w:rFonts w:ascii="Times New Roman" w:hAnsi="Times New Roman"/>
      <w:lang w:val="en-GB" w:eastAsia="en-US"/>
    </w:rPr>
  </w:style>
  <w:style w:type="character" w:customStyle="1" w:styleId="NOChar2">
    <w:name w:val="NO Char2"/>
    <w:link w:val="NO"/>
    <w:locked/>
    <w:rsid w:val="008364F5"/>
    <w:rPr>
      <w:rFonts w:ascii="Times New Roman" w:hAnsi="Times New Roman"/>
      <w:lang w:val="en-GB" w:eastAsia="en-US"/>
    </w:rPr>
  </w:style>
  <w:style w:type="character" w:customStyle="1" w:styleId="B1Char2">
    <w:name w:val="B1 Char2"/>
    <w:link w:val="B1"/>
    <w:rsid w:val="008364F5"/>
    <w:rPr>
      <w:rFonts w:ascii="Times New Roman" w:hAnsi="Times New Roman"/>
      <w:lang w:val="en-GB" w:eastAsia="en-US"/>
    </w:rPr>
  </w:style>
  <w:style w:type="character" w:customStyle="1" w:styleId="B3Char">
    <w:name w:val="B3 Char"/>
    <w:link w:val="B3"/>
    <w:qFormat/>
    <w:rsid w:val="008364F5"/>
    <w:rPr>
      <w:rFonts w:ascii="Times New Roman" w:hAnsi="Times New Roman"/>
      <w:lang w:val="en-GB" w:eastAsia="en-US"/>
    </w:rPr>
  </w:style>
  <w:style w:type="paragraph" w:styleId="Revision">
    <w:name w:val="Revision"/>
    <w:hidden/>
    <w:uiPriority w:val="99"/>
    <w:semiHidden/>
    <w:rsid w:val="008364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RBI5PAMIO524-1616901215-35342</_dlc_DocId>
    <_dlc_DocIdUrl xmlns="71c5aaf6-e6ce-465b-b873-5148d2a4c105">
      <Url>https://nokia.sharepoint.com/sites/gxp/_layouts/15/DocIdRedir.aspx?ID=RBI5PAMIO524-1616901215-35342</Url>
      <Description>RBI5PAMIO524-1616901215-35342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7</Pages>
  <Words>3400</Words>
  <Characters>19381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2024-11-11T12:31:00Z</dcterms:created>
  <dcterms:modified xsi:type="dcterms:W3CDTF">2024-11-11T12:31:00Z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e59e4217-d4b1-4d38-919a-b2bd32a8fd2d</vt:lpwstr>
  </property>
  <property fmtid="{D5CDD505-2E9C-101B-9397-08002B2CF9AE}" pid="23" name="MediaServiceImageTags">
    <vt:lpwstr/>
  </property>
</Properties>
</file>