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5AEDF" w14:textId="52B8BC32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0D7E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45958">
        <w:rPr>
          <w:b/>
          <w:noProof/>
          <w:sz w:val="24"/>
        </w:rPr>
        <w:t>4</w:t>
      </w:r>
      <w:r w:rsidR="000D7E3B">
        <w:rPr>
          <w:b/>
          <w:noProof/>
          <w:sz w:val="24"/>
        </w:rPr>
        <w:t>3</w:t>
      </w:r>
      <w:r w:rsidR="00195ECF">
        <w:rPr>
          <w:b/>
          <w:noProof/>
          <w:sz w:val="24"/>
        </w:rPr>
        <w:t>311</w:t>
      </w:r>
    </w:p>
    <w:p w14:paraId="37374B55" w14:textId="21AC8463" w:rsidR="000F7ECB" w:rsidRPr="004D14AC" w:rsidRDefault="000D7E3B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="00145958">
        <w:rPr>
          <w:b/>
          <w:noProof/>
          <w:sz w:val="24"/>
        </w:rPr>
        <w:t>;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10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D14AC">
        <w:rPr>
          <w:b/>
          <w:noProof/>
          <w:sz w:val="24"/>
        </w:rPr>
        <w:t xml:space="preserve"> 202</w:t>
      </w:r>
      <w:r w:rsidR="00145958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145958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322596A6" w14:textId="758268C6" w:rsidR="00C72856" w:rsidRPr="00BB5385" w:rsidRDefault="00447223" w:rsidP="00C72856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</w:t>
      </w:r>
      <w:r w:rsidR="00A87892">
        <w:rPr>
          <w:rFonts w:ascii="Arial" w:hAnsi="Arial" w:cs="Arial"/>
          <w:b/>
          <w:color w:val="000000" w:themeColor="text1"/>
          <w:lang w:val="fr-FR"/>
        </w:rPr>
        <w:t>R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 w:rsidR="004E63B0"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 w:rsidR="00BB5385">
        <w:rPr>
          <w:rFonts w:ascii="Arial" w:hAnsi="Arial" w:cs="Arial"/>
          <w:b/>
          <w:color w:val="000000" w:themeColor="text1"/>
          <w:lang w:val="fr-FR"/>
        </w:rPr>
        <w:t>857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0D7E3B">
        <w:rPr>
          <w:rFonts w:ascii="Arial" w:hAnsi="Arial" w:cs="Arial"/>
          <w:b/>
          <w:color w:val="000000" w:themeColor="text1"/>
          <w:lang w:val="fr-FR"/>
        </w:rPr>
        <w:t>2</w:t>
      </w:r>
      <w:r w:rsidR="00546CCD">
        <w:rPr>
          <w:rFonts w:ascii="Arial" w:hAnsi="Arial" w:cs="Arial"/>
          <w:b/>
          <w:color w:val="000000" w:themeColor="text1"/>
          <w:lang w:val="fr-FR"/>
        </w:rPr>
        <w:t>.</w:t>
      </w:r>
      <w:r w:rsidR="00C72856">
        <w:rPr>
          <w:rFonts w:ascii="Arial" w:hAnsi="Arial" w:cs="Arial"/>
          <w:b/>
          <w:color w:val="000000" w:themeColor="text1"/>
          <w:lang w:val="fr-FR"/>
        </w:rPr>
        <w:t>0</w:t>
      </w:r>
      <w:r w:rsidR="0064132F" w:rsidRPr="0064132F">
        <w:rPr>
          <w:rFonts w:ascii="Arial" w:hAnsi="Arial" w:cs="Arial"/>
          <w:b/>
          <w:color w:val="000000" w:themeColor="text1"/>
          <w:lang w:val="fr-FR"/>
        </w:rPr>
        <w:t>.0</w:t>
      </w:r>
      <w:r w:rsidR="00C72856">
        <w:rPr>
          <w:rFonts w:ascii="Arial" w:hAnsi="Arial" w:cs="Arial"/>
          <w:b/>
          <w:color w:val="000000" w:themeColor="text1"/>
          <w:lang w:val="fr-FR"/>
        </w:rPr>
        <w:br/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Study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on </w:t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Reducing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Information </w:t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Exposure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over SBI</w:t>
      </w:r>
    </w:p>
    <w:p w14:paraId="3424B2B3" w14:textId="77777777" w:rsidR="00C72856" w:rsidRPr="0064132F" w:rsidRDefault="00C72856" w:rsidP="003F0E48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5FDFF844" w14:textId="7D570AFB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</w:t>
      </w:r>
      <w:r w:rsidR="004E63B0">
        <w:rPr>
          <w:rFonts w:ascii="Arial" w:hAnsi="Arial" w:cs="Arial"/>
          <w:b/>
        </w:rPr>
        <w:t>4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6F0B8A1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145958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3A544708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13C02E" w14:textId="77777777" w:rsidR="00BB5385" w:rsidRDefault="00BB5385" w:rsidP="00BB5385">
      <w:pPr>
        <w:jc w:val="both"/>
      </w:pPr>
      <w:r w:rsidRPr="004D3578">
        <w:t xml:space="preserve">The present document </w:t>
      </w:r>
      <w:r>
        <w:t>identifies scenarios where excessive data may be exposed over SBI when an NF-Consumer accesses an API exposed by an NF-Producer, and studies potential solutions to limit the same. The document will focus on following aspects:</w:t>
      </w:r>
      <w:r w:rsidRPr="00CF6ED7">
        <w:t xml:space="preserve"> </w:t>
      </w:r>
    </w:p>
    <w:p w14:paraId="2CC09481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excessive data exposure over SBI. </w:t>
      </w:r>
    </w:p>
    <w:p w14:paraId="730DF300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indirect access to data via, e.g. subscriptions, even as direct access to the data-set is not allowed. </w:t>
      </w:r>
    </w:p>
    <w:p w14:paraId="7930348B" w14:textId="77777777" w:rsidR="00BB5385" w:rsidRDefault="00BB5385" w:rsidP="00BB5385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The study does not preclude API specific solutions or a generic solution applicable to all APIs.</w:t>
      </w:r>
    </w:p>
    <w:p w14:paraId="495CA7EA" w14:textId="19A32AD9" w:rsidR="00BB5385" w:rsidRDefault="00BB5385" w:rsidP="00BB5385">
      <w:pPr>
        <w:pStyle w:val="NO"/>
        <w:rPr>
          <w:lang w:eastAsia="zh-CN"/>
        </w:rPr>
      </w:pPr>
      <w:r>
        <w:t>NOTE 2:</w:t>
      </w:r>
      <w:r>
        <w:tab/>
      </w:r>
      <w:r>
        <w:rPr>
          <w:lang w:eastAsia="zh-CN"/>
        </w:rPr>
        <w:t>The study does not preclude issues not relating to security aspects of excessive data exposure.</w:t>
      </w:r>
    </w:p>
    <w:p w14:paraId="23AF7C68" w14:textId="06BF835D" w:rsidR="004F184D" w:rsidRPr="004D3578" w:rsidRDefault="004F184D" w:rsidP="001B6CA7">
      <w:r>
        <w:t>The study item has been completed and</w:t>
      </w:r>
      <w:r w:rsidR="001B6CA7">
        <w:t xml:space="preserve"> the</w:t>
      </w:r>
      <w:r>
        <w:t xml:space="preserve"> corresponding WID has been approved </w:t>
      </w:r>
      <w:r w:rsidR="00F25CE7">
        <w:t>in CT</w:t>
      </w:r>
      <w:r w:rsidR="001B6CA7">
        <w:t>4</w:t>
      </w:r>
      <w:r w:rsidR="00F25CE7">
        <w:t>#126 meeting</w:t>
      </w:r>
      <w:r w:rsidR="001B6CA7">
        <w:t>. H</w:t>
      </w:r>
      <w:r>
        <w:t>ence</w:t>
      </w:r>
      <w:r w:rsidR="001B6CA7">
        <w:t>,</w:t>
      </w:r>
      <w:r>
        <w:t xml:space="preserve"> sending</w:t>
      </w:r>
      <w:r w:rsidR="001B6CA7">
        <w:t xml:space="preserve"> the TR</w:t>
      </w:r>
      <w:r>
        <w:t xml:space="preserve"> for approval</w:t>
      </w:r>
      <w:r w:rsidR="00F25CE7">
        <w:t>.</w:t>
      </w:r>
    </w:p>
    <w:p w14:paraId="6A7A10D4" w14:textId="6D795256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TSG CT </w:t>
      </w:r>
      <w:r>
        <w:rPr>
          <w:b/>
          <w:sz w:val="24"/>
        </w:rPr>
        <w:t>Meeting #10</w:t>
      </w:r>
      <w:r w:rsidR="000D7E3B">
        <w:rPr>
          <w:b/>
          <w:sz w:val="24"/>
        </w:rPr>
        <w:t>3</w:t>
      </w:r>
      <w:r>
        <w:rPr>
          <w:b/>
          <w:sz w:val="24"/>
        </w:rPr>
        <w:t>:</w:t>
      </w:r>
    </w:p>
    <w:p w14:paraId="67E4767F" w14:textId="1A0B8734" w:rsidR="008D5B4D" w:rsidRPr="00C571E4" w:rsidRDefault="001B6CA7" w:rsidP="008D5B4D">
      <w:pPr>
        <w:tabs>
          <w:tab w:val="left" w:pos="3119"/>
        </w:tabs>
      </w:pPr>
      <w:r>
        <w:rPr>
          <w:lang w:eastAsia="en-US"/>
        </w:rPr>
        <w:t>Two outstanding editor’s note were resolved. No outstanding issues further.</w:t>
      </w:r>
    </w:p>
    <w:p w14:paraId="42A2CC0A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DB2180" w14:textId="59E4A634" w:rsidR="004F184D" w:rsidRPr="00C2742B" w:rsidRDefault="004F184D" w:rsidP="003775B8">
      <w:pPr>
        <w:pStyle w:val="B1"/>
        <w:ind w:left="0" w:firstLine="0"/>
      </w:pPr>
      <w:r>
        <w:t>None</w:t>
      </w:r>
    </w:p>
    <w:p w14:paraId="4727728F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F62BC47" w14:textId="19FC02E0" w:rsidR="008D5B4D" w:rsidRPr="005418D3" w:rsidRDefault="001C52EE" w:rsidP="00BB5385">
      <w: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49E90A32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67ADA2A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60790BB6" w14:textId="60A8D6E7" w:rsidR="00DD5CA8" w:rsidRPr="0045428D" w:rsidRDefault="000F7ECB" w:rsidP="001B6CA7">
      <w:pPr>
        <w:tabs>
          <w:tab w:val="left" w:pos="3119"/>
        </w:tabs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D5CA8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907BE" w14:textId="77777777" w:rsidR="00825B69" w:rsidRDefault="00825B69" w:rsidP="00F64A61">
      <w:pPr>
        <w:spacing w:after="0"/>
      </w:pPr>
      <w:r>
        <w:separator/>
      </w:r>
    </w:p>
  </w:endnote>
  <w:endnote w:type="continuationSeparator" w:id="0">
    <w:p w14:paraId="2BD93C10" w14:textId="77777777" w:rsidR="00825B69" w:rsidRDefault="00825B69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C44122" w14:textId="77777777" w:rsidR="00825B69" w:rsidRDefault="00825B69" w:rsidP="00F64A61">
      <w:pPr>
        <w:spacing w:after="0"/>
      </w:pPr>
      <w:r>
        <w:separator/>
      </w:r>
    </w:p>
  </w:footnote>
  <w:footnote w:type="continuationSeparator" w:id="0">
    <w:p w14:paraId="7E82A009" w14:textId="77777777" w:rsidR="00825B69" w:rsidRDefault="00825B69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621609"/>
    <w:multiLevelType w:val="hybridMultilevel"/>
    <w:tmpl w:val="B8F40DAE"/>
    <w:lvl w:ilvl="0" w:tplc="CFBAC1A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771390">
    <w:abstractNumId w:val="0"/>
  </w:num>
  <w:num w:numId="2" w16cid:durableId="1181354227">
    <w:abstractNumId w:val="4"/>
  </w:num>
  <w:num w:numId="3" w16cid:durableId="1551696199">
    <w:abstractNumId w:val="3"/>
  </w:num>
  <w:num w:numId="4" w16cid:durableId="79448012">
    <w:abstractNumId w:val="5"/>
  </w:num>
  <w:num w:numId="5" w16cid:durableId="1654135412">
    <w:abstractNumId w:val="6"/>
  </w:num>
  <w:num w:numId="6" w16cid:durableId="149641094">
    <w:abstractNumId w:val="2"/>
  </w:num>
  <w:num w:numId="7" w16cid:durableId="1975408726">
    <w:abstractNumId w:val="1"/>
  </w:num>
  <w:num w:numId="8" w16cid:durableId="3418606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1E04"/>
    <w:rsid w:val="00013E17"/>
    <w:rsid w:val="00017760"/>
    <w:rsid w:val="00026371"/>
    <w:rsid w:val="0003431D"/>
    <w:rsid w:val="0004344B"/>
    <w:rsid w:val="00060EBF"/>
    <w:rsid w:val="000D18BC"/>
    <w:rsid w:val="000D7E3B"/>
    <w:rsid w:val="000E6AAF"/>
    <w:rsid w:val="000F7ECB"/>
    <w:rsid w:val="00125042"/>
    <w:rsid w:val="00145958"/>
    <w:rsid w:val="00177F8C"/>
    <w:rsid w:val="00195ECF"/>
    <w:rsid w:val="001B6CA7"/>
    <w:rsid w:val="001B7C9E"/>
    <w:rsid w:val="001C52EE"/>
    <w:rsid w:val="001C58F1"/>
    <w:rsid w:val="001F4FB4"/>
    <w:rsid w:val="002009C0"/>
    <w:rsid w:val="00201520"/>
    <w:rsid w:val="00205038"/>
    <w:rsid w:val="00222D66"/>
    <w:rsid w:val="002558D0"/>
    <w:rsid w:val="0029244E"/>
    <w:rsid w:val="002B09A1"/>
    <w:rsid w:val="002C2390"/>
    <w:rsid w:val="003105A0"/>
    <w:rsid w:val="00340545"/>
    <w:rsid w:val="003775B8"/>
    <w:rsid w:val="003B0390"/>
    <w:rsid w:val="003C3010"/>
    <w:rsid w:val="003F0E48"/>
    <w:rsid w:val="00415C02"/>
    <w:rsid w:val="00447223"/>
    <w:rsid w:val="0045428D"/>
    <w:rsid w:val="00482D0B"/>
    <w:rsid w:val="004B4790"/>
    <w:rsid w:val="004B479A"/>
    <w:rsid w:val="004C56BD"/>
    <w:rsid w:val="004D14AC"/>
    <w:rsid w:val="004D4186"/>
    <w:rsid w:val="004E63B0"/>
    <w:rsid w:val="004E7C0F"/>
    <w:rsid w:val="004F014E"/>
    <w:rsid w:val="004F184D"/>
    <w:rsid w:val="005001B1"/>
    <w:rsid w:val="00506EC2"/>
    <w:rsid w:val="00546CCD"/>
    <w:rsid w:val="005B4293"/>
    <w:rsid w:val="005C3ED2"/>
    <w:rsid w:val="00611F39"/>
    <w:rsid w:val="0064132F"/>
    <w:rsid w:val="0068063A"/>
    <w:rsid w:val="006C422E"/>
    <w:rsid w:val="00724851"/>
    <w:rsid w:val="00775B32"/>
    <w:rsid w:val="00783D77"/>
    <w:rsid w:val="00825B69"/>
    <w:rsid w:val="0088707D"/>
    <w:rsid w:val="008C7653"/>
    <w:rsid w:val="008D5B4D"/>
    <w:rsid w:val="008E25ED"/>
    <w:rsid w:val="00920357"/>
    <w:rsid w:val="0092721C"/>
    <w:rsid w:val="0093059B"/>
    <w:rsid w:val="00955BA0"/>
    <w:rsid w:val="00987A1C"/>
    <w:rsid w:val="009B5FA9"/>
    <w:rsid w:val="009E754E"/>
    <w:rsid w:val="009E7F3B"/>
    <w:rsid w:val="00A81A75"/>
    <w:rsid w:val="00A87892"/>
    <w:rsid w:val="00AE3939"/>
    <w:rsid w:val="00B030BE"/>
    <w:rsid w:val="00B249CA"/>
    <w:rsid w:val="00B96EBE"/>
    <w:rsid w:val="00BA63A3"/>
    <w:rsid w:val="00BB5385"/>
    <w:rsid w:val="00C2742B"/>
    <w:rsid w:val="00C52B50"/>
    <w:rsid w:val="00C571E4"/>
    <w:rsid w:val="00C72856"/>
    <w:rsid w:val="00CB5927"/>
    <w:rsid w:val="00CC358C"/>
    <w:rsid w:val="00CC416F"/>
    <w:rsid w:val="00CF2BA1"/>
    <w:rsid w:val="00D279F9"/>
    <w:rsid w:val="00D31078"/>
    <w:rsid w:val="00D464F0"/>
    <w:rsid w:val="00DA200E"/>
    <w:rsid w:val="00DC278D"/>
    <w:rsid w:val="00DD5CA8"/>
    <w:rsid w:val="00DF60B3"/>
    <w:rsid w:val="00E04031"/>
    <w:rsid w:val="00E23E52"/>
    <w:rsid w:val="00E3602C"/>
    <w:rsid w:val="00E4605F"/>
    <w:rsid w:val="00E46E00"/>
    <w:rsid w:val="00E70E37"/>
    <w:rsid w:val="00EA758E"/>
    <w:rsid w:val="00F0034B"/>
    <w:rsid w:val="00F25CE7"/>
    <w:rsid w:val="00F62C53"/>
    <w:rsid w:val="00F64A61"/>
    <w:rsid w:val="00FC3305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CA8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  <w:style w:type="character" w:customStyle="1" w:styleId="NOZchn">
    <w:name w:val="NO Zchn"/>
    <w:link w:val="NO"/>
    <w:qFormat/>
    <w:rsid w:val="00BB5385"/>
    <w:rPr>
      <w:lang w:eastAsia="ko-KR"/>
    </w:rPr>
  </w:style>
  <w:style w:type="character" w:customStyle="1" w:styleId="B1Char">
    <w:name w:val="B1 Char"/>
    <w:link w:val="B1"/>
    <w:rsid w:val="00BB5385"/>
    <w:rPr>
      <w:lang w:eastAsia="ko-KR"/>
    </w:rPr>
  </w:style>
  <w:style w:type="paragraph" w:styleId="ListParagraph">
    <w:name w:val="List Paragraph"/>
    <w:basedOn w:val="Normal"/>
    <w:uiPriority w:val="34"/>
    <w:qFormat/>
    <w:rsid w:val="00987A1C"/>
    <w:pPr>
      <w:ind w:left="720"/>
      <w:contextualSpacing/>
    </w:pPr>
  </w:style>
  <w:style w:type="character" w:customStyle="1" w:styleId="TALChar">
    <w:name w:val="TAL Char"/>
    <w:link w:val="TAL"/>
    <w:qFormat/>
    <w:rsid w:val="00060EBF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060EBF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29.500_CR0450R2_(Rel-19)_TEI19</cp:lastModifiedBy>
  <cp:revision>5</cp:revision>
  <dcterms:created xsi:type="dcterms:W3CDTF">2024-11-28T05:59:00Z</dcterms:created>
  <dcterms:modified xsi:type="dcterms:W3CDTF">2024-12-09T13:23:00Z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15c60808aba11ee80005b2000005a20">
    <vt:lpwstr>CWMhpUd8YmlMMg/AfwDvFeUgw3dyMD4oaOsHtRUTp+jMQBadwrnLN95XhVIpFGecq8q0XOzPdLfqD/idaZbvjhCKA==</vt:lpwstr>
  </property>
  <property fmtid="{D5CDD505-2E9C-101B-9397-08002B2CF9AE}" pid="3" name="fileWhereFroms">
    <vt:lpwstr>PpjeLB1gRN0lwrPqMaCTkgLvScDKKzzlDegeQ5Cm/mzbnqEsodRC4TS9QUelMJlZ6gZo2sFaF1A7M4o7FFWCxzXWBS0RKv8SlTjnyREQmT+L1Kex5PfDuKQOg5o6epURWEMwHRwkEnVmQ/KdPMBR0LrdGxQ+blHTifzZFeLjvrAdR8gAqOzRm6inDljFIKsfGcgWxfjIO8aaWGuxoo4QvAdHP/gbDV4ToHOSh9T3yLeMFcMkGUOYr/zu5ShdGS7</vt:lpwstr>
  </property>
</Properties>
</file>