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02BA32BE"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6965CE">
              <w:rPr>
                <w:noProof w:val="0"/>
              </w:rPr>
              <w:t>7</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3pt" o:ole="">
                  <v:imagedata r:id="rId15" o:title=""/>
                </v:shape>
                <o:OLEObject Type="Embed" ProgID="Word.Picture.8" ShapeID="_x0000_i1025" DrawAspect="Content" ObjectID="_1794065694"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pt;height:76pt" o:ole="">
                  <v:imagedata r:id="rId17" o:title=""/>
                </v:shape>
                <o:OLEObject Type="Embed" ProgID="Word.Picture.8" ShapeID="_x0000_i1026" DrawAspect="Content" ObjectID="_1794065695"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17DC0CA2" w14:textId="3E39E3D2" w:rsidR="00BC1604"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BC1604">
        <w:t>Foreword</w:t>
      </w:r>
      <w:r w:rsidR="00BC1604">
        <w:tab/>
      </w:r>
      <w:r w:rsidR="00BC1604">
        <w:fldChar w:fldCharType="begin"/>
      </w:r>
      <w:r w:rsidR="00BC1604">
        <w:instrText xml:space="preserve"> PAGEREF _Toc183452823 \h </w:instrText>
      </w:r>
      <w:r w:rsidR="00BC1604">
        <w:fldChar w:fldCharType="separate"/>
      </w:r>
      <w:r w:rsidR="00BC1604">
        <w:t>7</w:t>
      </w:r>
      <w:r w:rsidR="00BC1604">
        <w:fldChar w:fldCharType="end"/>
      </w:r>
    </w:p>
    <w:p w14:paraId="6FDD4F35" w14:textId="248C69C7" w:rsidR="00BC1604" w:rsidRDefault="00BC1604">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_Toc183452824 \h </w:instrText>
      </w:r>
      <w:r>
        <w:fldChar w:fldCharType="separate"/>
      </w:r>
      <w:r>
        <w:t>9</w:t>
      </w:r>
      <w:r>
        <w:fldChar w:fldCharType="end"/>
      </w:r>
    </w:p>
    <w:p w14:paraId="1834927A" w14:textId="054072B5" w:rsidR="00BC1604" w:rsidRDefault="00BC1604">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_Toc183452825 \h </w:instrText>
      </w:r>
      <w:r>
        <w:fldChar w:fldCharType="separate"/>
      </w:r>
      <w:r>
        <w:t>9</w:t>
      </w:r>
      <w:r>
        <w:fldChar w:fldCharType="end"/>
      </w:r>
    </w:p>
    <w:p w14:paraId="33E40D4A" w14:textId="2FDF1A66" w:rsidR="00BC1604" w:rsidRDefault="00BC1604">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_Toc183452826 \h </w:instrText>
      </w:r>
      <w:r>
        <w:fldChar w:fldCharType="separate"/>
      </w:r>
      <w:r>
        <w:t>9</w:t>
      </w:r>
      <w:r>
        <w:fldChar w:fldCharType="end"/>
      </w:r>
    </w:p>
    <w:p w14:paraId="4EDEA7D9" w14:textId="180F5026" w:rsidR="00BC1604" w:rsidRDefault="00BC1604">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_Toc183452827 \h </w:instrText>
      </w:r>
      <w:r>
        <w:fldChar w:fldCharType="separate"/>
      </w:r>
      <w:r>
        <w:t>9</w:t>
      </w:r>
      <w:r>
        <w:fldChar w:fldCharType="end"/>
      </w:r>
    </w:p>
    <w:p w14:paraId="4EDA131D" w14:textId="662FA1B2" w:rsidR="00BC1604" w:rsidRDefault="00BC1604">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_Toc183452828 \h </w:instrText>
      </w:r>
      <w:r>
        <w:fldChar w:fldCharType="separate"/>
      </w:r>
      <w:r>
        <w:t>9</w:t>
      </w:r>
      <w:r>
        <w:fldChar w:fldCharType="end"/>
      </w:r>
    </w:p>
    <w:p w14:paraId="1F1C0CDD" w14:textId="5F3F319D" w:rsidR="00BC1604" w:rsidRDefault="00BC1604">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_Toc183452829 \h </w:instrText>
      </w:r>
      <w:r>
        <w:fldChar w:fldCharType="separate"/>
      </w:r>
      <w:r>
        <w:t>10</w:t>
      </w:r>
      <w:r>
        <w:fldChar w:fldCharType="end"/>
      </w:r>
    </w:p>
    <w:p w14:paraId="12263F26" w14:textId="183AF9E5" w:rsidR="00BC1604" w:rsidRDefault="00BC1604">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_Toc183452830 \h </w:instrText>
      </w:r>
      <w:r>
        <w:fldChar w:fldCharType="separate"/>
      </w:r>
      <w:r>
        <w:t>10</w:t>
      </w:r>
      <w:r>
        <w:fldChar w:fldCharType="end"/>
      </w:r>
    </w:p>
    <w:p w14:paraId="60514582" w14:textId="56345ECA" w:rsidR="00BC1604" w:rsidRDefault="00BC1604">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_Toc183452831 \h </w:instrText>
      </w:r>
      <w:r>
        <w:fldChar w:fldCharType="separate"/>
      </w:r>
      <w:r>
        <w:t>10</w:t>
      </w:r>
      <w:r>
        <w:fldChar w:fldCharType="end"/>
      </w:r>
    </w:p>
    <w:p w14:paraId="28E4689D" w14:textId="7FA6E0DC" w:rsidR="00BC1604" w:rsidRDefault="00BC1604">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_Toc183452832 \h </w:instrText>
      </w:r>
      <w:r>
        <w:fldChar w:fldCharType="separate"/>
      </w:r>
      <w:r>
        <w:t>10</w:t>
      </w:r>
      <w:r>
        <w:fldChar w:fldCharType="end"/>
      </w:r>
    </w:p>
    <w:p w14:paraId="5D8E2773" w14:textId="293F9AFE" w:rsidR="00BC1604" w:rsidRDefault="00BC1604">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_Toc183452833 \h </w:instrText>
      </w:r>
      <w:r>
        <w:fldChar w:fldCharType="separate"/>
      </w:r>
      <w:r>
        <w:t>11</w:t>
      </w:r>
      <w:r>
        <w:fldChar w:fldCharType="end"/>
      </w:r>
    </w:p>
    <w:p w14:paraId="318C4D81" w14:textId="12DF853B" w:rsidR="00BC1604" w:rsidRDefault="00BC1604">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_Toc183452834 \h </w:instrText>
      </w:r>
      <w:r>
        <w:fldChar w:fldCharType="separate"/>
      </w:r>
      <w:r>
        <w:t>12</w:t>
      </w:r>
      <w:r>
        <w:fldChar w:fldCharType="end"/>
      </w:r>
    </w:p>
    <w:p w14:paraId="6E8628D3" w14:textId="5B6E25BB" w:rsidR="00BC1604" w:rsidRDefault="00BC1604">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_Toc183452835 \h </w:instrText>
      </w:r>
      <w:r>
        <w:fldChar w:fldCharType="separate"/>
      </w:r>
      <w:r>
        <w:t>12</w:t>
      </w:r>
      <w:r>
        <w:fldChar w:fldCharType="end"/>
      </w:r>
    </w:p>
    <w:p w14:paraId="2BD91420" w14:textId="0F082AEA" w:rsidR="00BC1604" w:rsidRDefault="00BC1604">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_Toc183452836 \h </w:instrText>
      </w:r>
      <w:r>
        <w:fldChar w:fldCharType="separate"/>
      </w:r>
      <w:r>
        <w:t>12</w:t>
      </w:r>
      <w:r>
        <w:fldChar w:fldCharType="end"/>
      </w:r>
    </w:p>
    <w:p w14:paraId="41E5D1A3" w14:textId="2B5AD1FF" w:rsidR="00BC1604" w:rsidRDefault="00BC1604">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_Toc183452837 \h </w:instrText>
      </w:r>
      <w:r>
        <w:fldChar w:fldCharType="separate"/>
      </w:r>
      <w:r>
        <w:t>13</w:t>
      </w:r>
      <w:r>
        <w:fldChar w:fldCharType="end"/>
      </w:r>
    </w:p>
    <w:p w14:paraId="28A83508" w14:textId="7CB77771" w:rsidR="00BC1604" w:rsidRDefault="00BC1604">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_Toc183452838 \h </w:instrText>
      </w:r>
      <w:r>
        <w:fldChar w:fldCharType="separate"/>
      </w:r>
      <w:r>
        <w:t>13</w:t>
      </w:r>
      <w:r>
        <w:fldChar w:fldCharType="end"/>
      </w:r>
    </w:p>
    <w:p w14:paraId="58072D13" w14:textId="64287C81" w:rsidR="00BC1604" w:rsidRDefault="00BC1604">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_Toc183452839 \h </w:instrText>
      </w:r>
      <w:r>
        <w:fldChar w:fldCharType="separate"/>
      </w:r>
      <w:r>
        <w:t>13</w:t>
      </w:r>
      <w:r>
        <w:fldChar w:fldCharType="end"/>
      </w:r>
    </w:p>
    <w:p w14:paraId="26592272" w14:textId="2FE4987D" w:rsidR="00BC1604" w:rsidRDefault="00BC1604">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_Toc183452840 \h </w:instrText>
      </w:r>
      <w:r>
        <w:fldChar w:fldCharType="separate"/>
      </w:r>
      <w:r>
        <w:t>13</w:t>
      </w:r>
      <w:r>
        <w:fldChar w:fldCharType="end"/>
      </w:r>
    </w:p>
    <w:p w14:paraId="448B4282" w14:textId="79E3CB8B" w:rsidR="00BC1604" w:rsidRDefault="00BC1604">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_Toc183452841 \h </w:instrText>
      </w:r>
      <w:r>
        <w:fldChar w:fldCharType="separate"/>
      </w:r>
      <w:r>
        <w:t>13</w:t>
      </w:r>
      <w:r>
        <w:fldChar w:fldCharType="end"/>
      </w:r>
    </w:p>
    <w:p w14:paraId="2D835FED" w14:textId="7EFD92FD" w:rsidR="00BC1604" w:rsidRDefault="00BC1604">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_Toc183452842 \h </w:instrText>
      </w:r>
      <w:r>
        <w:fldChar w:fldCharType="separate"/>
      </w:r>
      <w:r>
        <w:t>14</w:t>
      </w:r>
      <w:r>
        <w:fldChar w:fldCharType="end"/>
      </w:r>
    </w:p>
    <w:p w14:paraId="2403D3C0" w14:textId="5F5DB15C" w:rsidR="00BC1604" w:rsidRDefault="00BC1604">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_Toc183452843 \h </w:instrText>
      </w:r>
      <w:r>
        <w:fldChar w:fldCharType="separate"/>
      </w:r>
      <w:r>
        <w:t>15</w:t>
      </w:r>
      <w:r>
        <w:fldChar w:fldCharType="end"/>
      </w:r>
    </w:p>
    <w:p w14:paraId="41DF3F9F" w14:textId="12E4BFAE" w:rsidR="00BC1604" w:rsidRDefault="00BC1604">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_Toc183452844 \h </w:instrText>
      </w:r>
      <w:r>
        <w:fldChar w:fldCharType="separate"/>
      </w:r>
      <w:r>
        <w:t>15</w:t>
      </w:r>
      <w:r>
        <w:fldChar w:fldCharType="end"/>
      </w:r>
    </w:p>
    <w:p w14:paraId="2C988C8E" w14:textId="3C40FF0A" w:rsidR="00BC1604" w:rsidRDefault="00BC1604">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_Toc183452845 \h </w:instrText>
      </w:r>
      <w:r>
        <w:fldChar w:fldCharType="separate"/>
      </w:r>
      <w:r>
        <w:t>15</w:t>
      </w:r>
      <w:r>
        <w:fldChar w:fldCharType="end"/>
      </w:r>
    </w:p>
    <w:p w14:paraId="7354FC99" w14:textId="5E1E6C00" w:rsidR="00BC1604" w:rsidRDefault="00BC1604">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_Toc183452846 \h </w:instrText>
      </w:r>
      <w:r>
        <w:fldChar w:fldCharType="separate"/>
      </w:r>
      <w:r>
        <w:t>15</w:t>
      </w:r>
      <w:r>
        <w:fldChar w:fldCharType="end"/>
      </w:r>
    </w:p>
    <w:p w14:paraId="1E6B71B2" w14:textId="6C52A446" w:rsidR="00BC1604" w:rsidRDefault="00BC1604">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_Toc183452847 \h </w:instrText>
      </w:r>
      <w:r>
        <w:fldChar w:fldCharType="separate"/>
      </w:r>
      <w:r>
        <w:t>15</w:t>
      </w:r>
      <w:r>
        <w:fldChar w:fldCharType="end"/>
      </w:r>
    </w:p>
    <w:p w14:paraId="1AF573BC" w14:textId="4AAEB2C6" w:rsidR="00BC1604" w:rsidRDefault="00BC1604">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_Toc183452848 \h </w:instrText>
      </w:r>
      <w:r>
        <w:fldChar w:fldCharType="separate"/>
      </w:r>
      <w:r>
        <w:t>15</w:t>
      </w:r>
      <w:r>
        <w:fldChar w:fldCharType="end"/>
      </w:r>
    </w:p>
    <w:p w14:paraId="5565C45E" w14:textId="05581DC0" w:rsidR="00BC1604" w:rsidRDefault="00BC1604">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_Toc183452849 \h </w:instrText>
      </w:r>
      <w:r>
        <w:fldChar w:fldCharType="separate"/>
      </w:r>
      <w:r>
        <w:t>15</w:t>
      </w:r>
      <w:r>
        <w:fldChar w:fldCharType="end"/>
      </w:r>
    </w:p>
    <w:p w14:paraId="3C2B3885" w14:textId="22D1884E" w:rsidR="00BC1604" w:rsidRDefault="00BC1604">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_Toc183452850 \h </w:instrText>
      </w:r>
      <w:r>
        <w:fldChar w:fldCharType="separate"/>
      </w:r>
      <w:r>
        <w:t>16</w:t>
      </w:r>
      <w:r>
        <w:fldChar w:fldCharType="end"/>
      </w:r>
    </w:p>
    <w:p w14:paraId="61240F25" w14:textId="0DC4DF9C" w:rsidR="00BC1604" w:rsidRDefault="00BC1604">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_Toc183452851 \h </w:instrText>
      </w:r>
      <w:r>
        <w:fldChar w:fldCharType="separate"/>
      </w:r>
      <w:r>
        <w:t>16</w:t>
      </w:r>
      <w:r>
        <w:fldChar w:fldCharType="end"/>
      </w:r>
    </w:p>
    <w:p w14:paraId="3F65ED8F" w14:textId="312E00B3" w:rsidR="00BC1604" w:rsidRDefault="00BC1604">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_Toc183452852 \h </w:instrText>
      </w:r>
      <w:r>
        <w:fldChar w:fldCharType="separate"/>
      </w:r>
      <w:r>
        <w:t>16</w:t>
      </w:r>
      <w:r>
        <w:fldChar w:fldCharType="end"/>
      </w:r>
    </w:p>
    <w:p w14:paraId="44576F19" w14:textId="2455650E" w:rsidR="00BC1604" w:rsidRDefault="00BC1604">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_Toc183452853 \h </w:instrText>
      </w:r>
      <w:r>
        <w:fldChar w:fldCharType="separate"/>
      </w:r>
      <w:r>
        <w:t>17</w:t>
      </w:r>
      <w:r>
        <w:fldChar w:fldCharType="end"/>
      </w:r>
    </w:p>
    <w:p w14:paraId="694DFE5A" w14:textId="3FEF9F28" w:rsidR="00BC1604" w:rsidRDefault="00BC1604">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_Toc183452854 \h </w:instrText>
      </w:r>
      <w:r>
        <w:fldChar w:fldCharType="separate"/>
      </w:r>
      <w:r>
        <w:t>18</w:t>
      </w:r>
      <w:r>
        <w:fldChar w:fldCharType="end"/>
      </w:r>
    </w:p>
    <w:p w14:paraId="7023AE97" w14:textId="38C36D81" w:rsidR="00BC1604" w:rsidRDefault="00BC1604">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_Toc183452855 \h </w:instrText>
      </w:r>
      <w:r>
        <w:fldChar w:fldCharType="separate"/>
      </w:r>
      <w:r>
        <w:t>18</w:t>
      </w:r>
      <w:r>
        <w:fldChar w:fldCharType="end"/>
      </w:r>
    </w:p>
    <w:p w14:paraId="23EDC647" w14:textId="54F37064" w:rsidR="00BC1604" w:rsidRDefault="00BC1604">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_Toc183452856 \h </w:instrText>
      </w:r>
      <w:r>
        <w:fldChar w:fldCharType="separate"/>
      </w:r>
      <w:r>
        <w:t>18</w:t>
      </w:r>
      <w:r>
        <w:fldChar w:fldCharType="end"/>
      </w:r>
    </w:p>
    <w:p w14:paraId="73DC492A" w14:textId="75048687" w:rsidR="00BC1604" w:rsidRDefault="00BC1604">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F64828">
        <w:rPr>
          <w:color w:val="000000"/>
        </w:rPr>
        <w:t xml:space="preserve"> </w:t>
      </w:r>
      <w:r>
        <w:t>of a CCL</w:t>
      </w:r>
      <w:r>
        <w:tab/>
      </w:r>
      <w:r>
        <w:fldChar w:fldCharType="begin"/>
      </w:r>
      <w:r>
        <w:instrText xml:space="preserve"> PAGEREF _Toc183452857 \h </w:instrText>
      </w:r>
      <w:r>
        <w:fldChar w:fldCharType="separate"/>
      </w:r>
      <w:r>
        <w:t>18</w:t>
      </w:r>
      <w:r>
        <w:fldChar w:fldCharType="end"/>
      </w:r>
    </w:p>
    <w:p w14:paraId="64EFB303" w14:textId="0C629B9B" w:rsidR="00BC1604" w:rsidRDefault="00BC1604">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F64828">
        <w:rPr>
          <w:color w:val="000000"/>
        </w:rPr>
        <w:t xml:space="preserve"> </w:t>
      </w:r>
      <w:r>
        <w:t>of CCLs network changes</w:t>
      </w:r>
      <w:r>
        <w:tab/>
      </w:r>
      <w:r>
        <w:fldChar w:fldCharType="begin"/>
      </w:r>
      <w:r>
        <w:instrText xml:space="preserve"> PAGEREF _Toc183452858 \h </w:instrText>
      </w:r>
      <w:r>
        <w:fldChar w:fldCharType="separate"/>
      </w:r>
      <w:r>
        <w:t>18</w:t>
      </w:r>
      <w:r>
        <w:fldChar w:fldCharType="end"/>
      </w:r>
    </w:p>
    <w:p w14:paraId="5AB36383" w14:textId="2CC89DB2" w:rsidR="00BC1604" w:rsidRDefault="00BC1604">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_Toc183452859 \h </w:instrText>
      </w:r>
      <w:r>
        <w:fldChar w:fldCharType="separate"/>
      </w:r>
      <w:r>
        <w:t>18</w:t>
      </w:r>
      <w:r>
        <w:fldChar w:fldCharType="end"/>
      </w:r>
    </w:p>
    <w:p w14:paraId="2EFD883C" w14:textId="03D5B501" w:rsidR="00BC1604" w:rsidRDefault="00BC1604">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_Toc183452860 \h </w:instrText>
      </w:r>
      <w:r>
        <w:fldChar w:fldCharType="separate"/>
      </w:r>
      <w:r>
        <w:t>19</w:t>
      </w:r>
      <w:r>
        <w:fldChar w:fldCharType="end"/>
      </w:r>
    </w:p>
    <w:p w14:paraId="4F603200" w14:textId="4A2CBFDD" w:rsidR="00BC1604" w:rsidRDefault="00BC1604">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_Toc183452861 \h </w:instrText>
      </w:r>
      <w:r>
        <w:fldChar w:fldCharType="separate"/>
      </w:r>
      <w:r>
        <w:t>19</w:t>
      </w:r>
      <w:r>
        <w:fldChar w:fldCharType="end"/>
      </w:r>
    </w:p>
    <w:p w14:paraId="386AF96D" w14:textId="3DF985CF" w:rsidR="00BC1604" w:rsidRDefault="00BC1604">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_Toc183452862 \h </w:instrText>
      </w:r>
      <w:r>
        <w:fldChar w:fldCharType="separate"/>
      </w:r>
      <w:r>
        <w:t>19</w:t>
      </w:r>
      <w:r>
        <w:fldChar w:fldCharType="end"/>
      </w:r>
    </w:p>
    <w:p w14:paraId="7AEF92C0" w14:textId="71DD51BE" w:rsidR="00BC1604" w:rsidRDefault="00BC1604">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_Toc183452863 \h </w:instrText>
      </w:r>
      <w:r>
        <w:fldChar w:fldCharType="separate"/>
      </w:r>
      <w:r>
        <w:t>19</w:t>
      </w:r>
      <w:r>
        <w:fldChar w:fldCharType="end"/>
      </w:r>
    </w:p>
    <w:p w14:paraId="53DDCCE1" w14:textId="00BB7452" w:rsidR="00BC1604" w:rsidRDefault="00BC1604">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_Toc183452864 \h </w:instrText>
      </w:r>
      <w:r>
        <w:fldChar w:fldCharType="separate"/>
      </w:r>
      <w:r>
        <w:t>20</w:t>
      </w:r>
      <w:r>
        <w:fldChar w:fldCharType="end"/>
      </w:r>
    </w:p>
    <w:p w14:paraId="7F09BAC3" w14:textId="3A7247E3" w:rsidR="00BC1604" w:rsidRDefault="00BC1604">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_Toc183452865 \h </w:instrText>
      </w:r>
      <w:r>
        <w:fldChar w:fldCharType="separate"/>
      </w:r>
      <w:r>
        <w:t>20</w:t>
      </w:r>
      <w:r>
        <w:fldChar w:fldCharType="end"/>
      </w:r>
    </w:p>
    <w:p w14:paraId="334EC1AD" w14:textId="2493FB60" w:rsidR="00BC1604" w:rsidRDefault="00BC1604">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_Toc183452866 \h </w:instrText>
      </w:r>
      <w:r>
        <w:fldChar w:fldCharType="separate"/>
      </w:r>
      <w:r>
        <w:t>21</w:t>
      </w:r>
      <w:r>
        <w:fldChar w:fldCharType="end"/>
      </w:r>
    </w:p>
    <w:p w14:paraId="6F68E6FB" w14:textId="59942479" w:rsidR="00BC1604" w:rsidRDefault="00BC1604">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_Toc183452867 \h </w:instrText>
      </w:r>
      <w:r>
        <w:fldChar w:fldCharType="separate"/>
      </w:r>
      <w:r>
        <w:t>22</w:t>
      </w:r>
      <w:r>
        <w:fldChar w:fldCharType="end"/>
      </w:r>
    </w:p>
    <w:p w14:paraId="267222EC" w14:textId="136494A0" w:rsidR="00BC1604" w:rsidRDefault="00BC1604">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_Toc183452868 \h </w:instrText>
      </w:r>
      <w:r>
        <w:fldChar w:fldCharType="separate"/>
      </w:r>
      <w:r>
        <w:t>23</w:t>
      </w:r>
      <w:r>
        <w:fldChar w:fldCharType="end"/>
      </w:r>
    </w:p>
    <w:p w14:paraId="03B27568" w14:textId="1CC1128E" w:rsidR="00BC1604" w:rsidRDefault="00BC1604">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F64828">
        <w:rPr>
          <w:color w:val="000000"/>
        </w:rPr>
        <w:t xml:space="preserve"> </w:t>
      </w:r>
      <w:r>
        <w:t>of CCLs network changes</w:t>
      </w:r>
      <w:r>
        <w:tab/>
      </w:r>
      <w:r>
        <w:fldChar w:fldCharType="begin"/>
      </w:r>
      <w:r>
        <w:instrText xml:space="preserve"> PAGEREF _Toc183452869 \h </w:instrText>
      </w:r>
      <w:r>
        <w:fldChar w:fldCharType="separate"/>
      </w:r>
      <w:r>
        <w:t>24</w:t>
      </w:r>
      <w:r>
        <w:fldChar w:fldCharType="end"/>
      </w:r>
    </w:p>
    <w:p w14:paraId="704EB6B3" w14:textId="732FAA37" w:rsidR="00BC1604" w:rsidRDefault="00BC1604">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_Toc183452870 \h </w:instrText>
      </w:r>
      <w:r>
        <w:fldChar w:fldCharType="separate"/>
      </w:r>
      <w:r>
        <w:t>24</w:t>
      </w:r>
      <w:r>
        <w:fldChar w:fldCharType="end"/>
      </w:r>
    </w:p>
    <w:p w14:paraId="16C3D968" w14:textId="3D5E2A5F" w:rsidR="00BC1604" w:rsidRDefault="00BC1604">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_Toc183452871 \h </w:instrText>
      </w:r>
      <w:r>
        <w:fldChar w:fldCharType="separate"/>
      </w:r>
      <w:r>
        <w:t>25</w:t>
      </w:r>
      <w:r>
        <w:fldChar w:fldCharType="end"/>
      </w:r>
    </w:p>
    <w:p w14:paraId="72781F4E" w14:textId="13C06DD3" w:rsidR="00BC1604" w:rsidRDefault="00BC1604">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_Toc183452872 \h </w:instrText>
      </w:r>
      <w:r>
        <w:fldChar w:fldCharType="separate"/>
      </w:r>
      <w:r>
        <w:t>25</w:t>
      </w:r>
      <w:r>
        <w:fldChar w:fldCharType="end"/>
      </w:r>
    </w:p>
    <w:p w14:paraId="0555D9D7" w14:textId="54ECBB25" w:rsidR="00BC1604" w:rsidRDefault="00BC1604">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_Toc183452873 \h </w:instrText>
      </w:r>
      <w:r>
        <w:fldChar w:fldCharType="separate"/>
      </w:r>
      <w:r>
        <w:t>25</w:t>
      </w:r>
      <w:r>
        <w:fldChar w:fldCharType="end"/>
      </w:r>
    </w:p>
    <w:p w14:paraId="4992D32A" w14:textId="6A7ACA26" w:rsidR="00BC1604" w:rsidRDefault="00BC1604">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_Toc183452874 \h </w:instrText>
      </w:r>
      <w:r>
        <w:fldChar w:fldCharType="separate"/>
      </w:r>
      <w:r>
        <w:t>25</w:t>
      </w:r>
      <w:r>
        <w:fldChar w:fldCharType="end"/>
      </w:r>
    </w:p>
    <w:p w14:paraId="20BBC5BB" w14:textId="38CDF325" w:rsidR="00BC1604" w:rsidRDefault="00BC1604">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_Toc183452875 \h </w:instrText>
      </w:r>
      <w:r>
        <w:fldChar w:fldCharType="separate"/>
      </w:r>
      <w:r>
        <w:t>27</w:t>
      </w:r>
      <w:r>
        <w:fldChar w:fldCharType="end"/>
      </w:r>
    </w:p>
    <w:p w14:paraId="5E9D57BF" w14:textId="1AB0B5E2" w:rsidR="00BC1604" w:rsidRDefault="00BC1604">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_Toc183452876 \h </w:instrText>
      </w:r>
      <w:r>
        <w:fldChar w:fldCharType="separate"/>
      </w:r>
      <w:r>
        <w:t>27</w:t>
      </w:r>
      <w:r>
        <w:fldChar w:fldCharType="end"/>
      </w:r>
    </w:p>
    <w:p w14:paraId="553C18CC" w14:textId="57FA7060" w:rsidR="00BC1604" w:rsidRDefault="00BC1604">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_Toc183452877 \h </w:instrText>
      </w:r>
      <w:r>
        <w:fldChar w:fldCharType="separate"/>
      </w:r>
      <w:r>
        <w:t>27</w:t>
      </w:r>
      <w:r>
        <w:fldChar w:fldCharType="end"/>
      </w:r>
    </w:p>
    <w:p w14:paraId="7D901EDA" w14:textId="21785500" w:rsidR="00BC1604" w:rsidRDefault="00BC1604">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_Toc183452878 \h </w:instrText>
      </w:r>
      <w:r>
        <w:fldChar w:fldCharType="separate"/>
      </w:r>
      <w:r>
        <w:t>28</w:t>
      </w:r>
      <w:r>
        <w:fldChar w:fldCharType="end"/>
      </w:r>
    </w:p>
    <w:p w14:paraId="1CFC7BBF" w14:textId="6BF82CCF" w:rsidR="00BC1604" w:rsidRDefault="00BC1604">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_Toc183452879 \h </w:instrText>
      </w:r>
      <w:r>
        <w:fldChar w:fldCharType="separate"/>
      </w:r>
      <w:r>
        <w:t>28</w:t>
      </w:r>
      <w:r>
        <w:fldChar w:fldCharType="end"/>
      </w:r>
    </w:p>
    <w:p w14:paraId="1D240D41" w14:textId="6796C741" w:rsidR="00BC1604" w:rsidRDefault="00BC1604">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_Toc183452880 \h </w:instrText>
      </w:r>
      <w:r>
        <w:fldChar w:fldCharType="separate"/>
      </w:r>
      <w:r>
        <w:t>29</w:t>
      </w:r>
      <w:r>
        <w:fldChar w:fldCharType="end"/>
      </w:r>
    </w:p>
    <w:p w14:paraId="0B1D394E" w14:textId="58591534" w:rsidR="00BC1604" w:rsidRDefault="00BC1604">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_Toc183452881 \h </w:instrText>
      </w:r>
      <w:r>
        <w:fldChar w:fldCharType="separate"/>
      </w:r>
      <w:r>
        <w:t>29</w:t>
      </w:r>
      <w:r>
        <w:fldChar w:fldCharType="end"/>
      </w:r>
    </w:p>
    <w:p w14:paraId="7B2C0BC5" w14:textId="7DFC1CCC" w:rsidR="00BC1604" w:rsidRDefault="00BC1604">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_Toc183452882 \h </w:instrText>
      </w:r>
      <w:r>
        <w:fldChar w:fldCharType="separate"/>
      </w:r>
      <w:r>
        <w:t>29</w:t>
      </w:r>
      <w:r>
        <w:fldChar w:fldCharType="end"/>
      </w:r>
    </w:p>
    <w:p w14:paraId="63CC8BBC" w14:textId="0798E1DB" w:rsidR="00BC1604" w:rsidRDefault="00BC1604">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_Toc183452883 \h </w:instrText>
      </w:r>
      <w:r>
        <w:fldChar w:fldCharType="separate"/>
      </w:r>
      <w:r>
        <w:t>29</w:t>
      </w:r>
      <w:r>
        <w:fldChar w:fldCharType="end"/>
      </w:r>
    </w:p>
    <w:p w14:paraId="39199F36" w14:textId="7084E808" w:rsidR="00BC1604" w:rsidRDefault="00BC1604">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_Toc183452884 \h </w:instrText>
      </w:r>
      <w:r>
        <w:fldChar w:fldCharType="separate"/>
      </w:r>
      <w:r>
        <w:t>29</w:t>
      </w:r>
      <w:r>
        <w:fldChar w:fldCharType="end"/>
      </w:r>
    </w:p>
    <w:p w14:paraId="26FDB462" w14:textId="1D596009" w:rsidR="00BC1604" w:rsidRDefault="00BC1604">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_Toc183452885 \h </w:instrText>
      </w:r>
      <w:r>
        <w:fldChar w:fldCharType="separate"/>
      </w:r>
      <w:r>
        <w:t>30</w:t>
      </w:r>
      <w:r>
        <w:fldChar w:fldCharType="end"/>
      </w:r>
    </w:p>
    <w:p w14:paraId="6DFDDE4D" w14:textId="06B00463" w:rsidR="00BC1604" w:rsidRDefault="00BC1604">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_Toc183452886 \h </w:instrText>
      </w:r>
      <w:r>
        <w:fldChar w:fldCharType="separate"/>
      </w:r>
      <w:r>
        <w:t>30</w:t>
      </w:r>
      <w:r>
        <w:fldChar w:fldCharType="end"/>
      </w:r>
    </w:p>
    <w:p w14:paraId="3F4633D9" w14:textId="49825F33" w:rsidR="00BC1604" w:rsidRDefault="00BC1604">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_Toc183452887 \h </w:instrText>
      </w:r>
      <w:r>
        <w:fldChar w:fldCharType="separate"/>
      </w:r>
      <w:r>
        <w:t>30</w:t>
      </w:r>
      <w:r>
        <w:fldChar w:fldCharType="end"/>
      </w:r>
    </w:p>
    <w:p w14:paraId="033FD9B0" w14:textId="00B77EAF" w:rsidR="00BC1604" w:rsidRDefault="00BC1604">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_Toc183452888 \h </w:instrText>
      </w:r>
      <w:r>
        <w:fldChar w:fldCharType="separate"/>
      </w:r>
      <w:r>
        <w:t>30</w:t>
      </w:r>
      <w:r>
        <w:fldChar w:fldCharType="end"/>
      </w:r>
    </w:p>
    <w:p w14:paraId="438EDDD9" w14:textId="4D82068B" w:rsidR="00BC1604" w:rsidRDefault="00BC1604">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_Toc183452889 \h </w:instrText>
      </w:r>
      <w:r>
        <w:fldChar w:fldCharType="separate"/>
      </w:r>
      <w:r>
        <w:t>31</w:t>
      </w:r>
      <w:r>
        <w:fldChar w:fldCharType="end"/>
      </w:r>
    </w:p>
    <w:p w14:paraId="5AE1AE6A" w14:textId="4DA445C8" w:rsidR="00BC1604" w:rsidRDefault="00BC1604">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_Toc183452890 \h </w:instrText>
      </w:r>
      <w:r>
        <w:fldChar w:fldCharType="separate"/>
      </w:r>
      <w:r>
        <w:t>32</w:t>
      </w:r>
      <w:r>
        <w:fldChar w:fldCharType="end"/>
      </w:r>
    </w:p>
    <w:p w14:paraId="1EED0E86" w14:textId="69148A7F" w:rsidR="00BC1604" w:rsidRDefault="00BC1604">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_Toc183452891 \h </w:instrText>
      </w:r>
      <w:r>
        <w:fldChar w:fldCharType="separate"/>
      </w:r>
      <w:r>
        <w:t>32</w:t>
      </w:r>
      <w:r>
        <w:fldChar w:fldCharType="end"/>
      </w:r>
    </w:p>
    <w:p w14:paraId="0752E162" w14:textId="1B922CA8" w:rsidR="00BC1604" w:rsidRDefault="00BC1604">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_Toc183452892 \h </w:instrText>
      </w:r>
      <w:r>
        <w:fldChar w:fldCharType="separate"/>
      </w:r>
      <w:r>
        <w:t>33</w:t>
      </w:r>
      <w:r>
        <w:fldChar w:fldCharType="end"/>
      </w:r>
    </w:p>
    <w:p w14:paraId="119D10A5" w14:textId="68C36C55" w:rsidR="00BC1604" w:rsidRDefault="00BC1604">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_Toc183452893 \h </w:instrText>
      </w:r>
      <w:r>
        <w:fldChar w:fldCharType="separate"/>
      </w:r>
      <w:r>
        <w:t>33</w:t>
      </w:r>
      <w:r>
        <w:fldChar w:fldCharType="end"/>
      </w:r>
    </w:p>
    <w:p w14:paraId="51944B94" w14:textId="0CEF9D14" w:rsidR="00BC1604" w:rsidRDefault="00BC1604">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_Toc183452894 \h </w:instrText>
      </w:r>
      <w:r>
        <w:fldChar w:fldCharType="separate"/>
      </w:r>
      <w:r>
        <w:t>33</w:t>
      </w:r>
      <w:r>
        <w:fldChar w:fldCharType="end"/>
      </w:r>
    </w:p>
    <w:p w14:paraId="41244B1A" w14:textId="0270A29B" w:rsidR="00BC1604" w:rsidRDefault="00BC1604">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_Toc183452895 \h </w:instrText>
      </w:r>
      <w:r>
        <w:fldChar w:fldCharType="separate"/>
      </w:r>
      <w:r>
        <w:t>33</w:t>
      </w:r>
      <w:r>
        <w:fldChar w:fldCharType="end"/>
      </w:r>
    </w:p>
    <w:p w14:paraId="2861F239" w14:textId="60D3CE62" w:rsidR="00BC1604" w:rsidRDefault="00BC1604">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_Toc183452896 \h </w:instrText>
      </w:r>
      <w:r>
        <w:fldChar w:fldCharType="separate"/>
      </w:r>
      <w:r>
        <w:t>35</w:t>
      </w:r>
      <w:r>
        <w:fldChar w:fldCharType="end"/>
      </w:r>
    </w:p>
    <w:p w14:paraId="50963D03" w14:textId="7EED4B3C" w:rsidR="00BC1604" w:rsidRDefault="00BC1604">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_Toc183452897 \h </w:instrText>
      </w:r>
      <w:r>
        <w:fldChar w:fldCharType="separate"/>
      </w:r>
      <w:r>
        <w:t>37</w:t>
      </w:r>
      <w:r>
        <w:fldChar w:fldCharType="end"/>
      </w:r>
    </w:p>
    <w:p w14:paraId="2EAF80CB" w14:textId="46051D06"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_Toc183452898 \h </w:instrText>
      </w:r>
      <w:r>
        <w:fldChar w:fldCharType="separate"/>
      </w:r>
      <w:r>
        <w:t>37</w:t>
      </w:r>
      <w:r>
        <w:fldChar w:fldCharType="end"/>
      </w:r>
    </w:p>
    <w:p w14:paraId="1DECCA62" w14:textId="71F38544"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_Toc183452899 \h </w:instrText>
      </w:r>
      <w:r>
        <w:fldChar w:fldCharType="separate"/>
      </w:r>
      <w:r>
        <w:t>38</w:t>
      </w:r>
      <w:r>
        <w:fldChar w:fldCharType="end"/>
      </w:r>
    </w:p>
    <w:p w14:paraId="201CD4E4" w14:textId="32736662" w:rsidR="00BC1604" w:rsidRDefault="00BC1604">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_Toc183452900 \h </w:instrText>
      </w:r>
      <w:r>
        <w:fldChar w:fldCharType="separate"/>
      </w:r>
      <w:r>
        <w:t>39</w:t>
      </w:r>
      <w:r>
        <w:fldChar w:fldCharType="end"/>
      </w:r>
    </w:p>
    <w:p w14:paraId="0D1FE6A7" w14:textId="06EA61A1"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_Toc183452901 \h </w:instrText>
      </w:r>
      <w:r>
        <w:fldChar w:fldCharType="separate"/>
      </w:r>
      <w:r>
        <w:t>39</w:t>
      </w:r>
      <w:r>
        <w:fldChar w:fldCharType="end"/>
      </w:r>
    </w:p>
    <w:p w14:paraId="1BE05482" w14:textId="4B11CECD"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_Toc183452902 \h </w:instrText>
      </w:r>
      <w:r>
        <w:fldChar w:fldCharType="separate"/>
      </w:r>
      <w:r>
        <w:t>40</w:t>
      </w:r>
      <w:r>
        <w:fldChar w:fldCharType="end"/>
      </w:r>
    </w:p>
    <w:p w14:paraId="0816CFC7" w14:textId="0700DFA4" w:rsidR="00BC1604" w:rsidRDefault="00BC1604">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_Toc183452903 \h </w:instrText>
      </w:r>
      <w:r>
        <w:fldChar w:fldCharType="separate"/>
      </w:r>
      <w:r>
        <w:t>43</w:t>
      </w:r>
      <w:r>
        <w:fldChar w:fldCharType="end"/>
      </w:r>
    </w:p>
    <w:p w14:paraId="6E2DC2E2" w14:textId="5C487E94" w:rsidR="00BC1604" w:rsidRDefault="00BC1604">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_Toc183452904 \h </w:instrText>
      </w:r>
      <w:r>
        <w:fldChar w:fldCharType="separate"/>
      </w:r>
      <w:r>
        <w:t>45</w:t>
      </w:r>
      <w:r>
        <w:fldChar w:fldCharType="end"/>
      </w:r>
    </w:p>
    <w:p w14:paraId="6C9A3DC7" w14:textId="40B12F22"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_Toc183452905 \h </w:instrText>
      </w:r>
      <w:r>
        <w:fldChar w:fldCharType="separate"/>
      </w:r>
      <w:r>
        <w:t>45</w:t>
      </w:r>
      <w:r>
        <w:fldChar w:fldCharType="end"/>
      </w:r>
    </w:p>
    <w:p w14:paraId="7440E7DC" w14:textId="4B932F0B"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_Toc183452906 \h </w:instrText>
      </w:r>
      <w:r>
        <w:fldChar w:fldCharType="separate"/>
      </w:r>
      <w:r>
        <w:t>46</w:t>
      </w:r>
      <w:r>
        <w:fldChar w:fldCharType="end"/>
      </w:r>
    </w:p>
    <w:p w14:paraId="790BEAC4" w14:textId="0D1E1049"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_Toc183452907 \h </w:instrText>
      </w:r>
      <w:r>
        <w:fldChar w:fldCharType="separate"/>
      </w:r>
      <w:r>
        <w:t>46</w:t>
      </w:r>
      <w:r>
        <w:fldChar w:fldCharType="end"/>
      </w:r>
    </w:p>
    <w:p w14:paraId="593A472E" w14:textId="34297F00" w:rsidR="00BC1604" w:rsidRDefault="00BC1604">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_Toc183452908 \h </w:instrText>
      </w:r>
      <w:r>
        <w:fldChar w:fldCharType="separate"/>
      </w:r>
      <w:r>
        <w:t>48</w:t>
      </w:r>
      <w:r>
        <w:fldChar w:fldCharType="end"/>
      </w:r>
    </w:p>
    <w:p w14:paraId="2BC991CB" w14:textId="777EF327" w:rsidR="00BC1604" w:rsidRDefault="00BC1604">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_Toc183452909 \h </w:instrText>
      </w:r>
      <w:r>
        <w:fldChar w:fldCharType="separate"/>
      </w:r>
      <w:r>
        <w:t>48</w:t>
      </w:r>
      <w:r>
        <w:fldChar w:fldCharType="end"/>
      </w:r>
    </w:p>
    <w:p w14:paraId="6EEAE9AB" w14:textId="4AFA2CB4" w:rsidR="00BC1604" w:rsidRDefault="00BC1604">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_Toc183452910 \h </w:instrText>
      </w:r>
      <w:r>
        <w:fldChar w:fldCharType="separate"/>
      </w:r>
      <w:r>
        <w:t>48</w:t>
      </w:r>
      <w:r>
        <w:fldChar w:fldCharType="end"/>
      </w:r>
    </w:p>
    <w:p w14:paraId="4513258E" w14:textId="21316D0E" w:rsidR="00BC1604" w:rsidRDefault="00BC1604">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_Toc183452911 \h </w:instrText>
      </w:r>
      <w:r>
        <w:fldChar w:fldCharType="separate"/>
      </w:r>
      <w:r>
        <w:t>50</w:t>
      </w:r>
      <w:r>
        <w:fldChar w:fldCharType="end"/>
      </w:r>
    </w:p>
    <w:p w14:paraId="0A9489BD" w14:textId="6512F91E" w:rsidR="00BC1604" w:rsidRDefault="00BC1604">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_Toc183452912 \h </w:instrText>
      </w:r>
      <w:r>
        <w:fldChar w:fldCharType="separate"/>
      </w:r>
      <w:r>
        <w:t>51</w:t>
      </w:r>
      <w:r>
        <w:fldChar w:fldCharType="end"/>
      </w:r>
    </w:p>
    <w:p w14:paraId="7F74C045" w14:textId="55EE4230" w:rsidR="00BC1604" w:rsidRDefault="00BC1604">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_Toc183452913 \h </w:instrText>
      </w:r>
      <w:r>
        <w:fldChar w:fldCharType="separate"/>
      </w:r>
      <w:r>
        <w:t>51</w:t>
      </w:r>
      <w:r>
        <w:fldChar w:fldCharType="end"/>
      </w:r>
    </w:p>
    <w:p w14:paraId="3D010224" w14:textId="4D7BBADF" w:rsidR="00BC1604" w:rsidRDefault="00BC1604">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_Toc183452914 \h </w:instrText>
      </w:r>
      <w:r>
        <w:fldChar w:fldCharType="separate"/>
      </w:r>
      <w:r>
        <w:t>52</w:t>
      </w:r>
      <w:r>
        <w:fldChar w:fldCharType="end"/>
      </w:r>
    </w:p>
    <w:p w14:paraId="6ABBE848" w14:textId="22BD2A3E" w:rsidR="00BC1604" w:rsidRDefault="00BC1604">
      <w:pPr>
        <w:pStyle w:val="TOC4"/>
        <w:rPr>
          <w:rFonts w:asciiTheme="minorHAnsi" w:eastAsiaTheme="minorEastAsia" w:hAnsiTheme="minorHAnsi" w:cstheme="minorBidi"/>
          <w:kern w:val="2"/>
          <w:sz w:val="24"/>
          <w:szCs w:val="24"/>
          <w:lang w:val="en-US"/>
          <w14:ligatures w14:val="standardContextual"/>
        </w:rPr>
      </w:pPr>
      <w:r>
        <w:t>5.6.3.7</w:t>
      </w:r>
      <w:r>
        <w:tab/>
        <w:t>Potential options for implementing the CCL coordination entity as a CCL using recurrence</w:t>
      </w:r>
      <w:r>
        <w:tab/>
      </w:r>
      <w:r>
        <w:fldChar w:fldCharType="begin"/>
      </w:r>
      <w:r>
        <w:instrText xml:space="preserve"> PAGEREF _Toc183452915 \h </w:instrText>
      </w:r>
      <w:r>
        <w:fldChar w:fldCharType="separate"/>
      </w:r>
      <w:r>
        <w:t>52</w:t>
      </w:r>
      <w:r>
        <w:fldChar w:fldCharType="end"/>
      </w:r>
    </w:p>
    <w:p w14:paraId="45CAFDC1" w14:textId="2C2D5AD8" w:rsidR="00BC1604" w:rsidRDefault="00BC1604">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_Toc183452916 \h </w:instrText>
      </w:r>
      <w:r>
        <w:fldChar w:fldCharType="separate"/>
      </w:r>
      <w:r>
        <w:t>54</w:t>
      </w:r>
      <w:r>
        <w:fldChar w:fldCharType="end"/>
      </w:r>
    </w:p>
    <w:p w14:paraId="1775A8A9" w14:textId="7AEEEA93" w:rsidR="00BC1604" w:rsidRDefault="00BC1604">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_Toc183452917 \h </w:instrText>
      </w:r>
      <w:r>
        <w:fldChar w:fldCharType="separate"/>
      </w:r>
      <w:r>
        <w:t>54</w:t>
      </w:r>
      <w:r>
        <w:fldChar w:fldCharType="end"/>
      </w:r>
    </w:p>
    <w:p w14:paraId="17D4232E" w14:textId="68A468BB" w:rsidR="00BC1604" w:rsidRDefault="00BC1604">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_Toc183452918 \h </w:instrText>
      </w:r>
      <w:r>
        <w:fldChar w:fldCharType="separate"/>
      </w:r>
      <w:r>
        <w:t>54</w:t>
      </w:r>
      <w:r>
        <w:fldChar w:fldCharType="end"/>
      </w:r>
    </w:p>
    <w:p w14:paraId="40564FA3" w14:textId="4585DBB7" w:rsidR="00BC1604" w:rsidRDefault="00BC1604">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_Toc183452919 \h </w:instrText>
      </w:r>
      <w:r>
        <w:fldChar w:fldCharType="separate"/>
      </w:r>
      <w:r>
        <w:t>55</w:t>
      </w:r>
      <w:r>
        <w:fldChar w:fldCharType="end"/>
      </w:r>
    </w:p>
    <w:p w14:paraId="4A39F555" w14:textId="1CD1AF14" w:rsidR="00BC1604" w:rsidRDefault="00BC1604">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_Toc183452920 \h </w:instrText>
      </w:r>
      <w:r>
        <w:fldChar w:fldCharType="separate"/>
      </w:r>
      <w:r>
        <w:t>55</w:t>
      </w:r>
      <w:r>
        <w:fldChar w:fldCharType="end"/>
      </w:r>
    </w:p>
    <w:p w14:paraId="2C85A4E8" w14:textId="535A5628" w:rsidR="00BC1604" w:rsidRDefault="00BC1604">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_Toc183452921 \h </w:instrText>
      </w:r>
      <w:r>
        <w:fldChar w:fldCharType="separate"/>
      </w:r>
      <w:r>
        <w:t>55</w:t>
      </w:r>
      <w:r>
        <w:fldChar w:fldCharType="end"/>
      </w:r>
    </w:p>
    <w:p w14:paraId="1E1428C2" w14:textId="593A58E3" w:rsidR="00BC1604" w:rsidRDefault="00BC1604">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_Toc183452922 \h </w:instrText>
      </w:r>
      <w:r>
        <w:fldChar w:fldCharType="separate"/>
      </w:r>
      <w:r>
        <w:t>56</w:t>
      </w:r>
      <w:r>
        <w:fldChar w:fldCharType="end"/>
      </w:r>
    </w:p>
    <w:p w14:paraId="066C511A" w14:textId="1857C32F" w:rsidR="00BC1604" w:rsidRDefault="00BC1604">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_Toc183452923 \h </w:instrText>
      </w:r>
      <w:r>
        <w:fldChar w:fldCharType="separate"/>
      </w:r>
      <w:r>
        <w:t>57</w:t>
      </w:r>
      <w:r>
        <w:fldChar w:fldCharType="end"/>
      </w:r>
    </w:p>
    <w:p w14:paraId="047015E2" w14:textId="7829C5EE" w:rsidR="00BC1604" w:rsidRDefault="00BC1604">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_Toc183452924 \h </w:instrText>
      </w:r>
      <w:r>
        <w:fldChar w:fldCharType="separate"/>
      </w:r>
      <w:r>
        <w:t>57</w:t>
      </w:r>
      <w:r>
        <w:fldChar w:fldCharType="end"/>
      </w:r>
    </w:p>
    <w:p w14:paraId="5B0444DC" w14:textId="528D2F48" w:rsidR="00BC1604" w:rsidRDefault="00BC1604">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_Toc183452925 \h </w:instrText>
      </w:r>
      <w:r>
        <w:fldChar w:fldCharType="separate"/>
      </w:r>
      <w:r>
        <w:t>57</w:t>
      </w:r>
      <w:r>
        <w:fldChar w:fldCharType="end"/>
      </w:r>
    </w:p>
    <w:p w14:paraId="4DD289E2" w14:textId="70B83972" w:rsidR="00BC1604" w:rsidRDefault="00BC1604">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_Toc183452926 \h </w:instrText>
      </w:r>
      <w:r>
        <w:fldChar w:fldCharType="separate"/>
      </w:r>
      <w:r>
        <w:t>57</w:t>
      </w:r>
      <w:r>
        <w:fldChar w:fldCharType="end"/>
      </w:r>
    </w:p>
    <w:p w14:paraId="21007467" w14:textId="5A69B488" w:rsidR="00BC1604" w:rsidRDefault="00BC1604">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_Toc183452927 \h </w:instrText>
      </w:r>
      <w:r>
        <w:fldChar w:fldCharType="separate"/>
      </w:r>
      <w:r>
        <w:t>58</w:t>
      </w:r>
      <w:r>
        <w:fldChar w:fldCharType="end"/>
      </w:r>
    </w:p>
    <w:p w14:paraId="297E49F8" w14:textId="702CB1D9" w:rsidR="00BC1604" w:rsidRDefault="00BC1604">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_Toc183452928 \h </w:instrText>
      </w:r>
      <w:r>
        <w:fldChar w:fldCharType="separate"/>
      </w:r>
      <w:r>
        <w:t>58</w:t>
      </w:r>
      <w:r>
        <w:fldChar w:fldCharType="end"/>
      </w:r>
    </w:p>
    <w:p w14:paraId="6CE86B8F" w14:textId="6DA2A578" w:rsidR="00BC1604" w:rsidRDefault="00BC1604">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_Toc183452929 \h </w:instrText>
      </w:r>
      <w:r>
        <w:fldChar w:fldCharType="separate"/>
      </w:r>
      <w:r>
        <w:t>58</w:t>
      </w:r>
      <w:r>
        <w:fldChar w:fldCharType="end"/>
      </w:r>
    </w:p>
    <w:p w14:paraId="2B733D32" w14:textId="69601BD3" w:rsidR="00BC1604" w:rsidRDefault="00BC1604">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_Toc183452930 \h </w:instrText>
      </w:r>
      <w:r>
        <w:fldChar w:fldCharType="separate"/>
      </w:r>
      <w:r>
        <w:t>59</w:t>
      </w:r>
      <w:r>
        <w:fldChar w:fldCharType="end"/>
      </w:r>
    </w:p>
    <w:p w14:paraId="7EFF5E88" w14:textId="0856D308" w:rsidR="00BC1604" w:rsidRDefault="00BC1604">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_Toc183452931 \h </w:instrText>
      </w:r>
      <w:r>
        <w:fldChar w:fldCharType="separate"/>
      </w:r>
      <w:r>
        <w:t>59</w:t>
      </w:r>
      <w:r>
        <w:fldChar w:fldCharType="end"/>
      </w:r>
    </w:p>
    <w:p w14:paraId="25DA9087" w14:textId="099604C2" w:rsidR="00BC1604" w:rsidRDefault="00BC1604">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_Toc183452932 \h </w:instrText>
      </w:r>
      <w:r>
        <w:fldChar w:fldCharType="separate"/>
      </w:r>
      <w:r>
        <w:t>59</w:t>
      </w:r>
      <w:r>
        <w:fldChar w:fldCharType="end"/>
      </w:r>
    </w:p>
    <w:p w14:paraId="4CE74E1A" w14:textId="638F6819" w:rsidR="00BC1604" w:rsidRDefault="00BC1604">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_Toc183452933 \h </w:instrText>
      </w:r>
      <w:r>
        <w:fldChar w:fldCharType="separate"/>
      </w:r>
      <w:r>
        <w:t>60</w:t>
      </w:r>
      <w:r>
        <w:fldChar w:fldCharType="end"/>
      </w:r>
    </w:p>
    <w:p w14:paraId="60AC2B16" w14:textId="0266E21F" w:rsidR="00BC1604" w:rsidRDefault="00BC1604">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_Toc183452934 \h </w:instrText>
      </w:r>
      <w:r>
        <w:fldChar w:fldCharType="separate"/>
      </w:r>
      <w:r>
        <w:t>60</w:t>
      </w:r>
      <w:r>
        <w:fldChar w:fldCharType="end"/>
      </w:r>
    </w:p>
    <w:p w14:paraId="47FDDD8F" w14:textId="75D195E8" w:rsidR="00BC1604" w:rsidRDefault="00BC1604">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_Toc183452935 \h </w:instrText>
      </w:r>
      <w:r>
        <w:fldChar w:fldCharType="separate"/>
      </w:r>
      <w:r>
        <w:t>61</w:t>
      </w:r>
      <w:r>
        <w:fldChar w:fldCharType="end"/>
      </w:r>
    </w:p>
    <w:p w14:paraId="7129865F" w14:textId="3FF6CC61" w:rsidR="00BC1604" w:rsidRDefault="00BC1604">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_Toc183452936 \h </w:instrText>
      </w:r>
      <w:r>
        <w:fldChar w:fldCharType="separate"/>
      </w:r>
      <w:r>
        <w:t>61</w:t>
      </w:r>
      <w:r>
        <w:fldChar w:fldCharType="end"/>
      </w:r>
    </w:p>
    <w:p w14:paraId="6114D907" w14:textId="3033051B" w:rsidR="00BC1604" w:rsidRDefault="00BC1604">
      <w:pPr>
        <w:pStyle w:val="TOC3"/>
        <w:rPr>
          <w:rFonts w:asciiTheme="minorHAnsi" w:eastAsiaTheme="minorEastAsia" w:hAnsiTheme="minorHAnsi" w:cstheme="minorBidi"/>
          <w:kern w:val="2"/>
          <w:sz w:val="24"/>
          <w:szCs w:val="24"/>
          <w:lang w:val="en-US"/>
          <w14:ligatures w14:val="standardContextual"/>
        </w:rPr>
      </w:pPr>
      <w:r>
        <w:t>5.9.2</w:t>
      </w:r>
      <w:r>
        <w:tab/>
        <w:t>Potential Requirements</w:t>
      </w:r>
      <w:r>
        <w:tab/>
      </w:r>
      <w:r>
        <w:fldChar w:fldCharType="begin"/>
      </w:r>
      <w:r>
        <w:instrText xml:space="preserve"> PAGEREF _Toc183452937 \h </w:instrText>
      </w:r>
      <w:r>
        <w:fldChar w:fldCharType="separate"/>
      </w:r>
      <w:r>
        <w:t>61</w:t>
      </w:r>
      <w:r>
        <w:fldChar w:fldCharType="end"/>
      </w:r>
    </w:p>
    <w:p w14:paraId="77D6DEBF" w14:textId="0F1A30AF" w:rsidR="00BC1604" w:rsidRDefault="00BC1604">
      <w:pPr>
        <w:pStyle w:val="TOC3"/>
        <w:rPr>
          <w:rFonts w:asciiTheme="minorHAnsi" w:eastAsiaTheme="minorEastAsia" w:hAnsiTheme="minorHAnsi" w:cstheme="minorBidi"/>
          <w:kern w:val="2"/>
          <w:sz w:val="24"/>
          <w:szCs w:val="24"/>
          <w:lang w:val="en-US"/>
          <w14:ligatures w14:val="standardContextual"/>
        </w:rPr>
      </w:pPr>
      <w:r>
        <w:lastRenderedPageBreak/>
        <w:t>5.9.3</w:t>
      </w:r>
      <w:r>
        <w:tab/>
      </w:r>
      <w:r>
        <w:tab/>
      </w:r>
      <w:r>
        <w:tab/>
        <w:t>Potential Solution</w:t>
      </w:r>
      <w:r>
        <w:tab/>
      </w:r>
      <w:r>
        <w:fldChar w:fldCharType="begin"/>
      </w:r>
      <w:r>
        <w:instrText xml:space="preserve"> PAGEREF _Toc183452938 \h </w:instrText>
      </w:r>
      <w:r>
        <w:fldChar w:fldCharType="separate"/>
      </w:r>
      <w:r>
        <w:t>61</w:t>
      </w:r>
      <w:r>
        <w:fldChar w:fldCharType="end"/>
      </w:r>
    </w:p>
    <w:p w14:paraId="092C333C" w14:textId="3B519B9C" w:rsidR="00BC1604" w:rsidRDefault="00BC1604">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_Toc183452939 \h </w:instrText>
      </w:r>
      <w:r>
        <w:fldChar w:fldCharType="separate"/>
      </w:r>
      <w:r>
        <w:t>62</w:t>
      </w:r>
      <w:r>
        <w:fldChar w:fldCharType="end"/>
      </w:r>
    </w:p>
    <w:p w14:paraId="7FB6435C" w14:textId="1C9F4637" w:rsidR="00BC1604" w:rsidRDefault="00BC1604">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_Toc183452940 \h </w:instrText>
      </w:r>
      <w:r>
        <w:fldChar w:fldCharType="separate"/>
      </w:r>
      <w:r>
        <w:t>63</w:t>
      </w:r>
      <w:r>
        <w:fldChar w:fldCharType="end"/>
      </w:r>
    </w:p>
    <w:p w14:paraId="0E4313F7" w14:textId="286FC01F" w:rsidR="00BC1604" w:rsidRDefault="00BC1604">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_Toc183452941 \h </w:instrText>
      </w:r>
      <w:r>
        <w:fldChar w:fldCharType="separate"/>
      </w:r>
      <w:r>
        <w:t>63</w:t>
      </w:r>
      <w:r>
        <w:fldChar w:fldCharType="end"/>
      </w:r>
    </w:p>
    <w:p w14:paraId="3E61A1CE" w14:textId="32BCFA1A" w:rsidR="00BC1604" w:rsidRDefault="00BC1604">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_Toc183452942 \h </w:instrText>
      </w:r>
      <w:r>
        <w:fldChar w:fldCharType="separate"/>
      </w:r>
      <w:r>
        <w:t>63</w:t>
      </w:r>
      <w:r>
        <w:fldChar w:fldCharType="end"/>
      </w:r>
    </w:p>
    <w:p w14:paraId="428922B8" w14:textId="431BF647" w:rsidR="00BC1604" w:rsidRDefault="00BC1604">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_Toc183452943 \h </w:instrText>
      </w:r>
      <w:r>
        <w:fldChar w:fldCharType="separate"/>
      </w:r>
      <w:r>
        <w:t>64</w:t>
      </w:r>
      <w:r>
        <w:fldChar w:fldCharType="end"/>
      </w:r>
    </w:p>
    <w:p w14:paraId="2205C03E" w14:textId="05D8467D" w:rsidR="00BC1604" w:rsidRDefault="00BC1604">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_Toc183452944 \h </w:instrText>
      </w:r>
      <w:r>
        <w:fldChar w:fldCharType="separate"/>
      </w:r>
      <w:r>
        <w:t>65</w:t>
      </w:r>
      <w:r>
        <w:fldChar w:fldCharType="end"/>
      </w:r>
    </w:p>
    <w:p w14:paraId="51ACC45E" w14:textId="6BC2682C" w:rsidR="00BC1604" w:rsidRDefault="00BC1604">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_Toc183452945 \h </w:instrText>
      </w:r>
      <w:r>
        <w:fldChar w:fldCharType="separate"/>
      </w:r>
      <w:r>
        <w:t>65</w:t>
      </w:r>
      <w:r>
        <w:fldChar w:fldCharType="end"/>
      </w:r>
    </w:p>
    <w:p w14:paraId="6BF62CAD" w14:textId="1AB003D1" w:rsidR="00BC1604" w:rsidRDefault="00BC1604">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_Toc183452946 \h </w:instrText>
      </w:r>
      <w:r>
        <w:fldChar w:fldCharType="separate"/>
      </w:r>
      <w:r>
        <w:t>65</w:t>
      </w:r>
      <w:r>
        <w:fldChar w:fldCharType="end"/>
      </w:r>
    </w:p>
    <w:p w14:paraId="5E1CE394" w14:textId="6DF76E07" w:rsidR="00BC1604" w:rsidRDefault="00BC1604">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_Toc183452947 \h </w:instrText>
      </w:r>
      <w:r>
        <w:fldChar w:fldCharType="separate"/>
      </w:r>
      <w:r>
        <w:t>65</w:t>
      </w:r>
      <w:r>
        <w:fldChar w:fldCharType="end"/>
      </w:r>
    </w:p>
    <w:p w14:paraId="155392FD" w14:textId="0FE240F0" w:rsidR="00BC1604" w:rsidRDefault="00BC1604">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_Toc183452948 \h </w:instrText>
      </w:r>
      <w:r>
        <w:fldChar w:fldCharType="separate"/>
      </w:r>
      <w:r>
        <w:t>65</w:t>
      </w:r>
      <w:r>
        <w:fldChar w:fldCharType="end"/>
      </w:r>
    </w:p>
    <w:p w14:paraId="423AAECE" w14:textId="4EA33020" w:rsidR="00BC1604" w:rsidRDefault="00BC1604">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_Toc183452949 \h </w:instrText>
      </w:r>
      <w:r>
        <w:fldChar w:fldCharType="separate"/>
      </w:r>
      <w:r>
        <w:t>66</w:t>
      </w:r>
      <w:r>
        <w:fldChar w:fldCharType="end"/>
      </w:r>
    </w:p>
    <w:p w14:paraId="6050E5D5" w14:textId="5D548811" w:rsidR="00BC1604" w:rsidRDefault="00BC1604">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_Toc183452950 \h </w:instrText>
      </w:r>
      <w:r>
        <w:fldChar w:fldCharType="separate"/>
      </w:r>
      <w:r>
        <w:t>67</w:t>
      </w:r>
      <w:r>
        <w:fldChar w:fldCharType="end"/>
      </w:r>
    </w:p>
    <w:p w14:paraId="1A8E03C8" w14:textId="24E5F1B8" w:rsidR="00BC1604" w:rsidRDefault="00BC1604">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_Toc183452951 \h </w:instrText>
      </w:r>
      <w:r>
        <w:fldChar w:fldCharType="separate"/>
      </w:r>
      <w:r>
        <w:t>67</w:t>
      </w:r>
      <w:r>
        <w:fldChar w:fldCharType="end"/>
      </w:r>
    </w:p>
    <w:p w14:paraId="5533DC9B" w14:textId="78651BBD" w:rsidR="00BC1604" w:rsidRDefault="00BC1604">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_Toc183452952 \h </w:instrText>
      </w:r>
      <w:r>
        <w:fldChar w:fldCharType="separate"/>
      </w:r>
      <w:r>
        <w:t>67</w:t>
      </w:r>
      <w:r>
        <w:fldChar w:fldCharType="end"/>
      </w:r>
    </w:p>
    <w:p w14:paraId="41A3150E" w14:textId="024BE6DE" w:rsidR="00BC1604" w:rsidRDefault="00BC1604">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_Toc183452953 \h </w:instrText>
      </w:r>
      <w:r>
        <w:fldChar w:fldCharType="separate"/>
      </w:r>
      <w:r>
        <w:t>67</w:t>
      </w:r>
      <w:r>
        <w:fldChar w:fldCharType="end"/>
      </w:r>
    </w:p>
    <w:p w14:paraId="286B7F65" w14:textId="75BEC63E" w:rsidR="00BC1604" w:rsidRDefault="00BC1604">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_Toc183452954 \h </w:instrText>
      </w:r>
      <w:r>
        <w:fldChar w:fldCharType="separate"/>
      </w:r>
      <w:r>
        <w:t>67</w:t>
      </w:r>
      <w:r>
        <w:fldChar w:fldCharType="end"/>
      </w:r>
    </w:p>
    <w:p w14:paraId="3F032035" w14:textId="1F64AF38" w:rsidR="00BC1604" w:rsidRDefault="00BC1604">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_Toc183452955 \h </w:instrText>
      </w:r>
      <w:r>
        <w:fldChar w:fldCharType="separate"/>
      </w:r>
      <w:r>
        <w:t>68</w:t>
      </w:r>
      <w:r>
        <w:fldChar w:fldCharType="end"/>
      </w:r>
    </w:p>
    <w:p w14:paraId="75F754E9" w14:textId="64B368EB" w:rsidR="00BC1604" w:rsidRDefault="00BC1604">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_Toc183452956 \h </w:instrText>
      </w:r>
      <w:r>
        <w:fldChar w:fldCharType="separate"/>
      </w:r>
      <w:r>
        <w:t>68</w:t>
      </w:r>
      <w:r>
        <w:fldChar w:fldCharType="end"/>
      </w:r>
    </w:p>
    <w:p w14:paraId="2C816FAC" w14:textId="47A69103"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_Toc183452957 \h </w:instrText>
      </w:r>
      <w:r>
        <w:fldChar w:fldCharType="separate"/>
      </w:r>
      <w:r>
        <w:t>68</w:t>
      </w:r>
      <w:r>
        <w:fldChar w:fldCharType="end"/>
      </w:r>
    </w:p>
    <w:p w14:paraId="7CA5EB3A" w14:textId="015D9F5D"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_Toc183452958 \h </w:instrText>
      </w:r>
      <w:r>
        <w:fldChar w:fldCharType="separate"/>
      </w:r>
      <w:r>
        <w:t>68</w:t>
      </w:r>
      <w:r>
        <w:fldChar w:fldCharType="end"/>
      </w:r>
    </w:p>
    <w:p w14:paraId="043E16CC" w14:textId="124B702E" w:rsidR="00BC1604" w:rsidRDefault="00BC1604">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_Toc183452959 \h </w:instrText>
      </w:r>
      <w:r>
        <w:fldChar w:fldCharType="separate"/>
      </w:r>
      <w:r>
        <w:t>69</w:t>
      </w:r>
      <w:r>
        <w:fldChar w:fldCharType="end"/>
      </w:r>
    </w:p>
    <w:p w14:paraId="5CFD3400" w14:textId="2087E157"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_Toc183452960 \h </w:instrText>
      </w:r>
      <w:r>
        <w:fldChar w:fldCharType="separate"/>
      </w:r>
      <w:r>
        <w:t>69</w:t>
      </w:r>
      <w:r>
        <w:fldChar w:fldCharType="end"/>
      </w:r>
    </w:p>
    <w:p w14:paraId="78C0BE10" w14:textId="7FA6868E"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_Toc183452961 \h </w:instrText>
      </w:r>
      <w:r>
        <w:fldChar w:fldCharType="separate"/>
      </w:r>
      <w:r>
        <w:t>69</w:t>
      </w:r>
      <w:r>
        <w:fldChar w:fldCharType="end"/>
      </w:r>
    </w:p>
    <w:p w14:paraId="15485264" w14:textId="6F216C88"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_Toc183452962 \h </w:instrText>
      </w:r>
      <w:r>
        <w:fldChar w:fldCharType="separate"/>
      </w:r>
      <w:r>
        <w:t>69</w:t>
      </w:r>
      <w:r>
        <w:fldChar w:fldCharType="end"/>
      </w:r>
    </w:p>
    <w:p w14:paraId="128D936F" w14:textId="622C1983"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_Toc183452963 \h </w:instrText>
      </w:r>
      <w:r>
        <w:fldChar w:fldCharType="separate"/>
      </w:r>
      <w:r>
        <w:t>70</w:t>
      </w:r>
      <w:r>
        <w:fldChar w:fldCharType="end"/>
      </w:r>
    </w:p>
    <w:p w14:paraId="5C5DB947" w14:textId="3D6BE226"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_Toc183452964 \h </w:instrText>
      </w:r>
      <w:r>
        <w:fldChar w:fldCharType="separate"/>
      </w:r>
      <w:r>
        <w:t>70</w:t>
      </w:r>
      <w:r>
        <w:fldChar w:fldCharType="end"/>
      </w:r>
    </w:p>
    <w:p w14:paraId="1299BC3A" w14:textId="0AD0CBD6"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_Toc183452965 \h </w:instrText>
      </w:r>
      <w:r>
        <w:fldChar w:fldCharType="separate"/>
      </w:r>
      <w:r>
        <w:t>70</w:t>
      </w:r>
      <w:r>
        <w:fldChar w:fldCharType="end"/>
      </w:r>
    </w:p>
    <w:p w14:paraId="2ED6B1F9" w14:textId="4D2A74D4"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_Toc183452966 \h </w:instrText>
      </w:r>
      <w:r>
        <w:fldChar w:fldCharType="separate"/>
      </w:r>
      <w:r>
        <w:t>71</w:t>
      </w:r>
      <w:r>
        <w:fldChar w:fldCharType="end"/>
      </w:r>
    </w:p>
    <w:p w14:paraId="7D765A12" w14:textId="62FFDCDA" w:rsidR="00BC1604" w:rsidRDefault="00BC1604">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_Toc183452967 \h </w:instrText>
      </w:r>
      <w:r>
        <w:fldChar w:fldCharType="separate"/>
      </w:r>
      <w:r>
        <w:t>71</w:t>
      </w:r>
      <w:r>
        <w:fldChar w:fldCharType="end"/>
      </w:r>
    </w:p>
    <w:p w14:paraId="406A62B8" w14:textId="201B2AEE" w:rsidR="00BC1604" w:rsidRDefault="00BC1604">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_Toc183452968 \h </w:instrText>
      </w:r>
      <w:r>
        <w:fldChar w:fldCharType="separate"/>
      </w:r>
      <w:r>
        <w:t>72</w:t>
      </w:r>
      <w:r>
        <w:fldChar w:fldCharType="end"/>
      </w:r>
    </w:p>
    <w:p w14:paraId="4C5A0230" w14:textId="2E08C880" w:rsidR="00BC1604" w:rsidRDefault="00BC1604">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_Toc183452969 \h </w:instrText>
      </w:r>
      <w:r>
        <w:fldChar w:fldCharType="separate"/>
      </w:r>
      <w:r>
        <w:t>72</w:t>
      </w:r>
      <w:r>
        <w:fldChar w:fldCharType="end"/>
      </w:r>
    </w:p>
    <w:p w14:paraId="3412C102" w14:textId="40AB8B4F" w:rsidR="00BC1604" w:rsidRDefault="00BC1604">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_Toc183452970 \h </w:instrText>
      </w:r>
      <w:r>
        <w:fldChar w:fldCharType="separate"/>
      </w:r>
      <w:r>
        <w:t>72</w:t>
      </w:r>
      <w:r>
        <w:fldChar w:fldCharType="end"/>
      </w:r>
    </w:p>
    <w:p w14:paraId="4E832DD6" w14:textId="0ED330CD" w:rsidR="00BC1604" w:rsidRDefault="00BC1604">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_Toc183452971 \h </w:instrText>
      </w:r>
      <w:r>
        <w:fldChar w:fldCharType="separate"/>
      </w:r>
      <w:r>
        <w:t>72</w:t>
      </w:r>
      <w:r>
        <w:fldChar w:fldCharType="end"/>
      </w:r>
    </w:p>
    <w:p w14:paraId="198248DB" w14:textId="7F694185" w:rsidR="00BC1604" w:rsidRDefault="00BC1604">
      <w:pPr>
        <w:pStyle w:val="TOC1"/>
        <w:rPr>
          <w:rFonts w:asciiTheme="minorHAnsi" w:eastAsiaTheme="minorEastAsia" w:hAnsiTheme="minorHAnsi" w:cstheme="minorBidi"/>
          <w:kern w:val="2"/>
          <w:sz w:val="24"/>
          <w:szCs w:val="24"/>
          <w:lang w:val="en-US"/>
          <w14:ligatures w14:val="standardContextual"/>
        </w:rPr>
      </w:pPr>
      <w:r>
        <w:t>A1.3</w:t>
      </w:r>
      <w:r>
        <w:tab/>
        <w:t>Closed Control Loop NRM fragment (Figure X.1-1)</w:t>
      </w:r>
      <w:r>
        <w:tab/>
      </w:r>
      <w:r>
        <w:fldChar w:fldCharType="begin"/>
      </w:r>
      <w:r>
        <w:instrText xml:space="preserve"> PAGEREF _Toc183452972 \h </w:instrText>
      </w:r>
      <w:r>
        <w:fldChar w:fldCharType="separate"/>
      </w:r>
      <w:r>
        <w:t>73</w:t>
      </w:r>
      <w:r>
        <w:fldChar w:fldCharType="end"/>
      </w:r>
    </w:p>
    <w:p w14:paraId="3631B26E" w14:textId="19159F35" w:rsidR="00BC1604" w:rsidRDefault="00BC1604">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_Toc183452973 \h </w:instrText>
      </w:r>
      <w:r>
        <w:fldChar w:fldCharType="separate"/>
      </w:r>
      <w:r>
        <w:t>73</w:t>
      </w:r>
      <w:r>
        <w:fldChar w:fldCharType="end"/>
      </w:r>
    </w:p>
    <w:p w14:paraId="2B96FAA2" w14:textId="5579B78C" w:rsidR="00BC1604" w:rsidRDefault="00BC1604">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_Toc183452974 \h </w:instrText>
      </w:r>
      <w:r>
        <w:fldChar w:fldCharType="separate"/>
      </w:r>
      <w:r>
        <w:t>73</w:t>
      </w:r>
      <w:r>
        <w:fldChar w:fldCharType="end"/>
      </w:r>
    </w:p>
    <w:p w14:paraId="5A19D611" w14:textId="1C27B399" w:rsidR="00BC1604" w:rsidRDefault="00BC1604">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_Toc183452975 \h </w:instrText>
      </w:r>
      <w:r>
        <w:fldChar w:fldCharType="separate"/>
      </w:r>
      <w:r>
        <w:t>74</w:t>
      </w:r>
      <w:r>
        <w:fldChar w:fldCharType="end"/>
      </w:r>
    </w:p>
    <w:p w14:paraId="2C363360" w14:textId="423ACB78" w:rsidR="00BC1604" w:rsidRDefault="00BC1604">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_Toc183452976 \h </w:instrText>
      </w:r>
      <w:r>
        <w:fldChar w:fldCharType="separate"/>
      </w:r>
      <w:r>
        <w:t>74</w:t>
      </w:r>
      <w:r>
        <w:fldChar w:fldCharType="end"/>
      </w:r>
    </w:p>
    <w:p w14:paraId="365DC49D" w14:textId="4A403D0B" w:rsidR="00BC1604" w:rsidRDefault="00BC1604">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_Toc183452977 \h </w:instrText>
      </w:r>
      <w:r>
        <w:fldChar w:fldCharType="separate"/>
      </w:r>
      <w:r>
        <w:t>75</w:t>
      </w:r>
      <w:r>
        <w:fldChar w:fldCharType="end"/>
      </w:r>
    </w:p>
    <w:p w14:paraId="464C939A" w14:textId="36EDF7F0" w:rsidR="00BC1604" w:rsidRDefault="00BC1604">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_Toc183452978 \h </w:instrText>
      </w:r>
      <w:r>
        <w:fldChar w:fldCharType="separate"/>
      </w:r>
      <w:r>
        <w:t>76</w:t>
      </w:r>
      <w:r>
        <w:fldChar w:fldCharType="end"/>
      </w:r>
    </w:p>
    <w:p w14:paraId="02C74940" w14:textId="4FD64D79" w:rsidR="00BC1604" w:rsidRDefault="00BC1604">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_Toc183452979 \h </w:instrText>
      </w:r>
      <w:r>
        <w:fldChar w:fldCharType="separate"/>
      </w:r>
      <w:r>
        <w:t>76</w:t>
      </w:r>
      <w:r>
        <w:fldChar w:fldCharType="end"/>
      </w:r>
    </w:p>
    <w:p w14:paraId="3251C89C" w14:textId="4A3604B4" w:rsidR="00BC1604" w:rsidRDefault="00BC1604">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F64828">
        <w:rPr>
          <w:rFonts w:cs="Arial"/>
          <w:color w:val="000000"/>
        </w:rPr>
        <w:t xml:space="preserve"> </w:t>
      </w:r>
      <w:r>
        <w:t>conflicts (Figure 5.6.3.6.1.1.1-1)</w:t>
      </w:r>
      <w:r>
        <w:tab/>
      </w:r>
      <w:r>
        <w:fldChar w:fldCharType="begin"/>
      </w:r>
      <w:r>
        <w:instrText xml:space="preserve"> PAGEREF _Toc183452980 \h </w:instrText>
      </w:r>
      <w:r>
        <w:fldChar w:fldCharType="separate"/>
      </w:r>
      <w:r>
        <w:t>77</w:t>
      </w:r>
      <w:r>
        <w:fldChar w:fldCharType="end"/>
      </w:r>
    </w:p>
    <w:p w14:paraId="0689D089" w14:textId="762D914F" w:rsidR="00BC1604" w:rsidRDefault="00BC1604">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_Toc183452981 \h </w:instrText>
      </w:r>
      <w:r>
        <w:fldChar w:fldCharType="separate"/>
      </w:r>
      <w:r>
        <w:t>78</w:t>
      </w:r>
      <w:r>
        <w:fldChar w:fldCharType="end"/>
      </w:r>
    </w:p>
    <w:p w14:paraId="7011C34D" w14:textId="6EB84B9D" w:rsidR="00BC1604" w:rsidRDefault="00BC1604">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_Toc183452982 \h </w:instrText>
      </w:r>
      <w:r>
        <w:fldChar w:fldCharType="separate"/>
      </w:r>
      <w:r>
        <w:t>78</w:t>
      </w:r>
      <w:r>
        <w:fldChar w:fldCharType="end"/>
      </w:r>
    </w:p>
    <w:p w14:paraId="747E4F44" w14:textId="484D1018" w:rsidR="00BC1604" w:rsidRDefault="00BC1604">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_Toc183452983 \h </w:instrText>
      </w:r>
      <w:r>
        <w:fldChar w:fldCharType="separate"/>
      </w:r>
      <w:r>
        <w:t>79</w:t>
      </w:r>
      <w:r>
        <w:fldChar w:fldCharType="end"/>
      </w:r>
    </w:p>
    <w:p w14:paraId="2CB3CBEE" w14:textId="20B76B77" w:rsidR="00BC1604" w:rsidRDefault="00BC1604">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_Toc183452984 \h </w:instrText>
      </w:r>
      <w:r>
        <w:fldChar w:fldCharType="separate"/>
      </w:r>
      <w:r>
        <w:t>79</w:t>
      </w:r>
      <w:r>
        <w:fldChar w:fldCharType="end"/>
      </w:r>
    </w:p>
    <w:p w14:paraId="08A3366A" w14:textId="31EADE68" w:rsidR="00BC1604" w:rsidRDefault="00BC1604">
      <w:pPr>
        <w:pStyle w:val="TOC9"/>
        <w:rPr>
          <w:rFonts w:asciiTheme="minorHAnsi" w:eastAsiaTheme="minorEastAsia" w:hAnsiTheme="minorHAnsi" w:cstheme="minorBidi"/>
          <w:b w:val="0"/>
          <w:kern w:val="2"/>
          <w:sz w:val="24"/>
          <w:szCs w:val="24"/>
          <w:lang w:val="en-US"/>
          <w14:ligatures w14:val="standardContextual"/>
        </w:rPr>
      </w:pPr>
      <w:r>
        <w:t>Annex B: Potential solution for CCL information modelling</w:t>
      </w:r>
      <w:r>
        <w:tab/>
      </w:r>
      <w:r>
        <w:fldChar w:fldCharType="begin"/>
      </w:r>
      <w:r>
        <w:instrText xml:space="preserve"> PAGEREF _Toc183452985 \h </w:instrText>
      </w:r>
      <w:r>
        <w:fldChar w:fldCharType="separate"/>
      </w:r>
      <w:r>
        <w:t>81</w:t>
      </w:r>
      <w:r>
        <w:fldChar w:fldCharType="end"/>
      </w:r>
    </w:p>
    <w:p w14:paraId="786B48E3" w14:textId="4A352F95" w:rsidR="00BC1604" w:rsidRDefault="00BC1604">
      <w:pPr>
        <w:pStyle w:val="TOC1"/>
        <w:rPr>
          <w:rFonts w:asciiTheme="minorHAnsi" w:eastAsiaTheme="minorEastAsia" w:hAnsiTheme="minorHAnsi" w:cstheme="minorBidi"/>
          <w:kern w:val="2"/>
          <w:sz w:val="24"/>
          <w:szCs w:val="24"/>
          <w:lang w:val="en-US"/>
          <w14:ligatures w14:val="standardContextual"/>
        </w:rPr>
      </w:pPr>
      <w:r>
        <w:t>B.1</w:t>
      </w:r>
      <w:r>
        <w:tab/>
        <w:t xml:space="preserve"> General Closed Control Loop Model</w:t>
      </w:r>
      <w:r>
        <w:tab/>
      </w:r>
      <w:r>
        <w:fldChar w:fldCharType="begin"/>
      </w:r>
      <w:r>
        <w:instrText xml:space="preserve"> PAGEREF _Toc183452986 \h </w:instrText>
      </w:r>
      <w:r>
        <w:fldChar w:fldCharType="separate"/>
      </w:r>
      <w:r>
        <w:t>81</w:t>
      </w:r>
      <w:r>
        <w:fldChar w:fldCharType="end"/>
      </w:r>
    </w:p>
    <w:p w14:paraId="46D81823" w14:textId="102577FE" w:rsidR="00BC1604" w:rsidRDefault="00BC1604">
      <w:pPr>
        <w:pStyle w:val="TOC9"/>
        <w:rPr>
          <w:rFonts w:asciiTheme="minorHAnsi" w:eastAsiaTheme="minorEastAsia" w:hAnsiTheme="minorHAnsi" w:cstheme="minorBidi"/>
          <w:b w:val="0"/>
          <w:kern w:val="2"/>
          <w:sz w:val="24"/>
          <w:szCs w:val="24"/>
          <w:lang w:val="en-US"/>
          <w14:ligatures w14:val="standardContextual"/>
        </w:rPr>
      </w:pPr>
      <w:r>
        <w:t>Annex C: Change history</w:t>
      </w:r>
      <w:r>
        <w:tab/>
      </w:r>
      <w:r>
        <w:fldChar w:fldCharType="begin"/>
      </w:r>
      <w:r>
        <w:instrText xml:space="preserve"> PAGEREF _Toc183452987 \h </w:instrText>
      </w:r>
      <w:r>
        <w:fldChar w:fldCharType="separate"/>
      </w:r>
      <w:r>
        <w:t>82</w:t>
      </w:r>
      <w:r>
        <w:fldChar w:fldCharType="end"/>
      </w:r>
    </w:p>
    <w:p w14:paraId="4EC99B3A" w14:textId="6B22D14D" w:rsidR="00080512" w:rsidRPr="0031242A" w:rsidRDefault="00F139CC" w:rsidP="00E73FE1">
      <w:r w:rsidRPr="0031242A">
        <w:lastRenderedPageBreak/>
        <w:fldChar w:fldCharType="end"/>
      </w:r>
      <w:r w:rsidR="00F6280A">
        <w:t>+</w:t>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3452823"/>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3452824"/>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3452825"/>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3452826"/>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3452827"/>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3452828"/>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3452829"/>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77119046"/>
      <w:bookmarkStart w:id="113" w:name="_Toc177138627"/>
      <w:bookmarkStart w:id="114" w:name="_Toc183452830"/>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4"/>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3452831"/>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3452832"/>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r w:rsidR="008543E4">
        <w:t>f</w:t>
      </w:r>
      <w:r w:rsidRPr="0031242A">
        <w:t>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pt;height:135pt" o:ole="">
            <v:imagedata r:id="rId19" o:title="" croptop="10577f" cropbottom="9540f" cropleft="7466f" cropright="7964f"/>
          </v:shape>
          <o:OLEObject Type="Embed" ProgID="Visio.Drawing.11" ShapeID="_x0000_i1027" DrawAspect="Content" ObjectID="_1794065696" r:id="rId20"/>
        </w:object>
      </w:r>
      <w:r w:rsidRPr="0031242A">
        <w:t>b)</w:t>
      </w:r>
      <w:r w:rsidRPr="0031242A">
        <w:object w:dxaOrig="4153" w:dyaOrig="3025" w14:anchorId="614872A8">
          <v:shape id="_x0000_i1028" type="#_x0000_t75" style="width:204pt;height:135pt" o:ole="">
            <v:imagedata r:id="rId21" o:title="" croptop="8868f" cropbottom="9949f" cropleft="6948f" cropright="7422f"/>
          </v:shape>
          <o:OLEObject Type="Embed" ProgID="Visio.Drawing.11" ShapeID="_x0000_i1028" DrawAspect="Content" ObjectID="_1794065697"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pt;height:223pt" o:ole="">
            <v:imagedata r:id="rId23" o:title="" croptop="5803f" cropbottom="5662f" cropleft="3895f" cropright="3993f"/>
          </v:shape>
          <o:OLEObject Type="Embed" ProgID="Visio.Drawing.11" ShapeID="_x0000_i1029" DrawAspect="Content" ObjectID="_1794065698"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3452833"/>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7pt;height:163pt" o:ole="">
            <v:imagedata r:id="rId25" o:title=""/>
          </v:shape>
          <o:OLEObject Type="Embed" ProgID="Visio.Drawing.11" ShapeID="_x0000_i1030" DrawAspect="Content" ObjectID="_1794065699"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3452834"/>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3452835"/>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pt;height:175pt" o:ole="">
            <v:imagedata r:id="rId27" o:title="" croptop="8039f" cropbottom="7165f" cropleft="6183f" cropright="6536f"/>
          </v:shape>
          <o:OLEObject Type="Embed" ProgID="Visio.Drawing.11" ShapeID="_x0000_i1031" DrawAspect="Content" ObjectID="_1794065700"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3452836"/>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3452837"/>
      <w:r w:rsidRPr="0031242A">
        <w:lastRenderedPageBreak/>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3452838"/>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3452839"/>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3452840"/>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3452841"/>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3452842"/>
      <w:r w:rsidRPr="0031242A">
        <w:lastRenderedPageBreak/>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6" w:name="_MON_1787739929"/>
    <w:bookmarkEnd w:id="236"/>
    <w:p w14:paraId="465AE2B5" w14:textId="397C37EF" w:rsidR="006E42D7" w:rsidRPr="0031242A" w:rsidRDefault="006E42D7" w:rsidP="006E42D7">
      <w:pPr>
        <w:pStyle w:val="TH"/>
      </w:pPr>
      <w:r w:rsidRPr="0031242A">
        <w:object w:dxaOrig="8892" w:dyaOrig="3589" w14:anchorId="674B7DDA">
          <v:shape id="_x0000_i1032" type="#_x0000_t75" style="width:405pt;height:138pt" o:ole="">
            <v:imagedata r:id="rId29" o:title="" croptop="8032f" cropbottom="6937f" cropleft="2506f" cropright="3317f"/>
          </v:shape>
          <o:OLEObject Type="Embed" ProgID="Visio.Drawing.11" ShapeID="_x0000_i1032" DrawAspect="Content" ObjectID="_1794065701"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r w:rsidR="008F0566">
        <w:t>.</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5331462F" w:rsidR="006E42D7" w:rsidRPr="0031242A" w:rsidRDefault="006E42D7" w:rsidP="00213973">
            <w:pPr>
              <w:pStyle w:val="TAL"/>
            </w:pPr>
            <w:r w:rsidRPr="0031242A">
              <w:t>Focuses on how to comply to service and domain requirements as well as</w:t>
            </w:r>
            <w:r w:rsidR="00F23CF0">
              <w:t xml:space="preserve"> </w:t>
            </w:r>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7" w:name="_Toc168219383"/>
      <w:bookmarkStart w:id="238" w:name="_Toc168485165"/>
      <w:bookmarkStart w:id="239" w:name="_Toc168485605"/>
      <w:bookmarkStart w:id="240" w:name="_Toc168485681"/>
      <w:bookmarkStart w:id="241" w:name="_Toc168485889"/>
      <w:bookmarkStart w:id="242" w:name="_Toc177118947"/>
      <w:bookmarkStart w:id="243" w:name="_Toc177138520"/>
      <w:bookmarkStart w:id="244" w:name="_Toc180163338"/>
      <w:bookmarkStart w:id="245" w:name="_Toc180163800"/>
      <w:bookmarkStart w:id="246" w:name="_Toc180164035"/>
      <w:bookmarkStart w:id="247" w:name="_Toc183452843"/>
      <w:r w:rsidRPr="0031242A">
        <w:t>5</w:t>
      </w:r>
      <w:r w:rsidRPr="0031242A">
        <w:tab/>
        <w:t>Use Cases</w:t>
      </w:r>
      <w:bookmarkEnd w:id="237"/>
      <w:bookmarkEnd w:id="238"/>
      <w:bookmarkEnd w:id="239"/>
      <w:bookmarkEnd w:id="240"/>
      <w:bookmarkEnd w:id="241"/>
      <w:bookmarkEnd w:id="242"/>
      <w:bookmarkEnd w:id="243"/>
      <w:bookmarkEnd w:id="244"/>
      <w:bookmarkEnd w:id="245"/>
      <w:bookmarkEnd w:id="246"/>
      <w:bookmarkEnd w:id="247"/>
    </w:p>
    <w:p w14:paraId="73E08BCB" w14:textId="1B7BA2B3" w:rsidR="006E42D7" w:rsidRPr="0031242A" w:rsidRDefault="006E42D7" w:rsidP="006E42D7">
      <w:pPr>
        <w:pStyle w:val="Heading2"/>
      </w:pPr>
      <w:bookmarkStart w:id="248" w:name="_Toc177118948"/>
      <w:bookmarkStart w:id="249" w:name="_Toc168485166"/>
      <w:bookmarkStart w:id="250" w:name="_Toc168485606"/>
      <w:bookmarkStart w:id="251" w:name="_Toc168485682"/>
      <w:bookmarkStart w:id="252" w:name="_Toc168485890"/>
      <w:bookmarkStart w:id="253" w:name="_Toc177138521"/>
      <w:bookmarkStart w:id="254" w:name="_Toc180163339"/>
      <w:bookmarkStart w:id="255" w:name="_Toc180163801"/>
      <w:bookmarkStart w:id="256" w:name="_Toc180164036"/>
      <w:bookmarkStart w:id="257" w:name="_Toc183452844"/>
      <w:r w:rsidRPr="0031242A">
        <w:t>5.1</w:t>
      </w:r>
      <w:r w:rsidRPr="0031242A">
        <w:tab/>
        <w:t>Use case 1: Dynamic CCL Creation</w:t>
      </w:r>
      <w:bookmarkEnd w:id="248"/>
      <w:bookmarkEnd w:id="249"/>
      <w:bookmarkEnd w:id="250"/>
      <w:bookmarkEnd w:id="251"/>
      <w:bookmarkEnd w:id="252"/>
      <w:bookmarkEnd w:id="253"/>
      <w:bookmarkEnd w:id="254"/>
      <w:bookmarkEnd w:id="255"/>
      <w:bookmarkEnd w:id="256"/>
      <w:bookmarkEnd w:id="257"/>
    </w:p>
    <w:p w14:paraId="085FDCF1" w14:textId="0B38EB5B" w:rsidR="006E42D7" w:rsidRPr="0031242A" w:rsidRDefault="006E42D7" w:rsidP="006E42D7">
      <w:pPr>
        <w:pStyle w:val="Heading3"/>
      </w:pPr>
      <w:bookmarkStart w:id="258" w:name="_Toc168485167"/>
      <w:bookmarkStart w:id="259" w:name="_Toc168485607"/>
      <w:bookmarkStart w:id="260" w:name="_Toc168485683"/>
      <w:bookmarkStart w:id="261" w:name="_Toc168485891"/>
      <w:bookmarkStart w:id="262" w:name="_Toc177118949"/>
      <w:bookmarkStart w:id="263" w:name="_Toc177138522"/>
      <w:bookmarkStart w:id="264" w:name="_Toc180163340"/>
      <w:bookmarkStart w:id="265" w:name="_Toc180163802"/>
      <w:bookmarkStart w:id="266" w:name="_Toc180164037"/>
      <w:bookmarkStart w:id="267" w:name="_Toc183452845"/>
      <w:r w:rsidRPr="0031242A">
        <w:t>5.1.1</w:t>
      </w:r>
      <w:r w:rsidRPr="0031242A">
        <w:tab/>
        <w:t>Description</w:t>
      </w:r>
      <w:bookmarkEnd w:id="258"/>
      <w:bookmarkEnd w:id="259"/>
      <w:bookmarkEnd w:id="260"/>
      <w:bookmarkEnd w:id="261"/>
      <w:bookmarkEnd w:id="262"/>
      <w:bookmarkEnd w:id="263"/>
      <w:bookmarkEnd w:id="264"/>
      <w:bookmarkEnd w:id="265"/>
      <w:bookmarkEnd w:id="266"/>
      <w:bookmarkEnd w:id="267"/>
    </w:p>
    <w:p w14:paraId="60ABB622" w14:textId="77777777" w:rsidR="006E42D7" w:rsidRPr="0031242A" w:rsidRDefault="006E42D7" w:rsidP="006E42D7">
      <w:pPr>
        <w:pStyle w:val="Heading4"/>
      </w:pPr>
      <w:bookmarkStart w:id="268" w:name="_Toc177118950"/>
      <w:bookmarkStart w:id="269" w:name="_Toc177138523"/>
      <w:bookmarkStart w:id="270" w:name="_Toc180163341"/>
      <w:bookmarkStart w:id="271" w:name="_Toc180163803"/>
      <w:bookmarkStart w:id="272" w:name="_Toc180164038"/>
      <w:bookmarkStart w:id="273" w:name="_Toc183452846"/>
      <w:r w:rsidRPr="0031242A">
        <w:t>5.1.1.1</w:t>
      </w:r>
      <w:r w:rsidRPr="0031242A">
        <w:tab/>
        <w:t>Overview</w:t>
      </w:r>
      <w:bookmarkEnd w:id="268"/>
      <w:bookmarkEnd w:id="269"/>
      <w:bookmarkEnd w:id="270"/>
      <w:bookmarkEnd w:id="271"/>
      <w:bookmarkEnd w:id="272"/>
      <w:bookmarkEnd w:id="27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4" w:name="_Toc177118951"/>
      <w:bookmarkStart w:id="275" w:name="_Toc177138524"/>
      <w:bookmarkStart w:id="276" w:name="_Toc180163342"/>
      <w:bookmarkStart w:id="277" w:name="_Toc180163804"/>
      <w:bookmarkStart w:id="278" w:name="_Toc180164039"/>
      <w:bookmarkStart w:id="279" w:name="_Toc183452847"/>
      <w:r w:rsidRPr="0031242A">
        <w:t>5.1.1.2</w:t>
      </w:r>
      <w:r w:rsidRPr="0031242A">
        <w:tab/>
        <w:t>Dynamic composition of CCLs</w:t>
      </w:r>
      <w:bookmarkEnd w:id="274"/>
      <w:bookmarkEnd w:id="275"/>
      <w:bookmarkEnd w:id="276"/>
      <w:bookmarkEnd w:id="277"/>
      <w:bookmarkEnd w:id="278"/>
      <w:bookmarkEnd w:id="279"/>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0" w:name="_Toc177118952"/>
      <w:bookmarkStart w:id="281" w:name="_Toc177138525"/>
      <w:bookmarkStart w:id="282" w:name="_Toc180163343"/>
      <w:bookmarkStart w:id="283" w:name="_Toc180163805"/>
      <w:bookmarkStart w:id="284" w:name="_Toc180164040"/>
      <w:bookmarkStart w:id="285" w:name="_Toc183452848"/>
      <w:r w:rsidRPr="0031242A">
        <w:t>5.1.1.3</w:t>
      </w:r>
      <w:r w:rsidRPr="0031242A">
        <w:tab/>
        <w:t>Examples for scenarios for Dynamic composition of CCLs</w:t>
      </w:r>
      <w:bookmarkEnd w:id="280"/>
      <w:bookmarkEnd w:id="281"/>
      <w:bookmarkEnd w:id="282"/>
      <w:bookmarkEnd w:id="283"/>
      <w:bookmarkEnd w:id="284"/>
      <w:bookmarkEnd w:id="285"/>
    </w:p>
    <w:p w14:paraId="6AC54D6E" w14:textId="78CA03A4" w:rsidR="006E42D7" w:rsidRPr="0031242A" w:rsidRDefault="006E42D7" w:rsidP="006E42D7">
      <w:pPr>
        <w:pStyle w:val="Heading5"/>
      </w:pPr>
      <w:bookmarkStart w:id="286" w:name="_Toc177138526"/>
      <w:bookmarkStart w:id="287" w:name="_Toc180163344"/>
      <w:bookmarkStart w:id="288" w:name="_Toc180163806"/>
      <w:bookmarkStart w:id="289" w:name="_Toc180164041"/>
      <w:bookmarkStart w:id="290" w:name="_Toc183452849"/>
      <w:r w:rsidRPr="0031242A">
        <w:t>5.1.1.3.1</w:t>
      </w:r>
      <w:r w:rsidRPr="0031242A">
        <w:tab/>
        <w:t>Composition from management Functions</w:t>
      </w:r>
      <w:bookmarkEnd w:id="286"/>
      <w:bookmarkEnd w:id="287"/>
      <w:bookmarkEnd w:id="288"/>
      <w:bookmarkEnd w:id="289"/>
      <w:bookmarkEnd w:id="29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pt;height:150pt" o:ole="">
            <v:imagedata r:id="rId31" o:title="" croptop="6675f" cropbottom="7889f" cropleft="2658f" cropright="2582f"/>
          </v:shape>
          <o:OLEObject Type="Embed" ProgID="Visio.Drawing.11" ShapeID="_x0000_i1033" DrawAspect="Content" ObjectID="_1794065702"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1" w:name="_Toc177138527"/>
      <w:bookmarkStart w:id="292" w:name="_Toc180163345"/>
      <w:bookmarkStart w:id="293" w:name="_Toc180163807"/>
      <w:bookmarkStart w:id="294" w:name="_Toc180164042"/>
      <w:bookmarkStart w:id="295" w:name="_Toc183452850"/>
      <w:r w:rsidRPr="0031242A">
        <w:lastRenderedPageBreak/>
        <w:t>5.1.1.3.2</w:t>
      </w:r>
      <w:r w:rsidRPr="0031242A">
        <w:tab/>
        <w:t>Composition from management services</w:t>
      </w:r>
      <w:bookmarkEnd w:id="291"/>
      <w:bookmarkEnd w:id="292"/>
      <w:bookmarkEnd w:id="293"/>
      <w:bookmarkEnd w:id="294"/>
      <w:bookmarkEnd w:id="29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pt;height:146pt" o:ole="">
            <v:imagedata r:id="rId33" o:title="" croptop="7968f" cropbottom="8964f" cropleft="5699f" cropright="5699f"/>
          </v:shape>
          <o:OLEObject Type="Embed" ProgID="Visio.Drawing.11" ShapeID="_x0000_i1034" DrawAspect="Content" ObjectID="_1794065703" r:id="rId34"/>
        </w:object>
      </w:r>
      <w:r w:rsidRPr="0031242A">
        <w:tab/>
        <w:t>b)</w:t>
      </w:r>
      <w:r w:rsidRPr="0031242A">
        <w:object w:dxaOrig="4165" w:dyaOrig="3288" w14:anchorId="40DA4EB4">
          <v:shape id="_x0000_i1035" type="#_x0000_t75" style="width:205pt;height:151pt" o:ole="">
            <v:imagedata r:id="rId35" o:title="" croptop="7570f" cropbottom="8765f" cropleft="6601f" cropright="6129f"/>
          </v:shape>
          <o:OLEObject Type="Embed" ProgID="Visio.Drawing.11" ShapeID="_x0000_i1035" DrawAspect="Content" ObjectID="_1794065704"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6" w:name="_Toc168485168"/>
      <w:bookmarkStart w:id="297" w:name="_Toc168485608"/>
      <w:bookmarkStart w:id="298" w:name="_Toc168485684"/>
      <w:bookmarkStart w:id="299" w:name="_Toc168485892"/>
      <w:bookmarkStart w:id="300" w:name="_Toc177118953"/>
      <w:bookmarkStart w:id="301" w:name="_Toc177138528"/>
      <w:bookmarkStart w:id="302" w:name="_Toc180163346"/>
      <w:bookmarkStart w:id="303" w:name="_Toc180163808"/>
      <w:bookmarkStart w:id="304" w:name="_Toc180164043"/>
      <w:bookmarkStart w:id="305" w:name="_Toc183452851"/>
      <w:r w:rsidRPr="0031242A">
        <w:t>5.1.2</w:t>
      </w:r>
      <w:r w:rsidRPr="0031242A">
        <w:tab/>
        <w:t>Potential Requirements</w:t>
      </w:r>
      <w:bookmarkEnd w:id="296"/>
      <w:bookmarkEnd w:id="297"/>
      <w:bookmarkEnd w:id="298"/>
      <w:bookmarkEnd w:id="299"/>
      <w:bookmarkEnd w:id="300"/>
      <w:bookmarkEnd w:id="301"/>
      <w:bookmarkEnd w:id="302"/>
      <w:bookmarkEnd w:id="303"/>
      <w:bookmarkEnd w:id="304"/>
      <w:bookmarkEnd w:id="30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6" w:name="_Toc168485169"/>
      <w:bookmarkStart w:id="307" w:name="_Toc168485609"/>
      <w:bookmarkStart w:id="308" w:name="_Toc168485685"/>
      <w:bookmarkStart w:id="309" w:name="_Toc168485893"/>
      <w:bookmarkStart w:id="310" w:name="_Toc177118954"/>
      <w:bookmarkStart w:id="311" w:name="_Toc177138529"/>
      <w:bookmarkStart w:id="312" w:name="_Toc180163347"/>
      <w:bookmarkStart w:id="313" w:name="_Toc180163809"/>
      <w:bookmarkStart w:id="314" w:name="_Toc180164044"/>
      <w:bookmarkStart w:id="315" w:name="_Toc183452852"/>
      <w:r w:rsidRPr="0031242A">
        <w:t>5.1.3</w:t>
      </w:r>
      <w:r w:rsidRPr="0031242A">
        <w:tab/>
        <w:t>Potential Solutions</w:t>
      </w:r>
      <w:bookmarkEnd w:id="306"/>
      <w:bookmarkEnd w:id="307"/>
      <w:bookmarkEnd w:id="308"/>
      <w:bookmarkEnd w:id="309"/>
      <w:bookmarkEnd w:id="310"/>
      <w:bookmarkEnd w:id="311"/>
      <w:bookmarkEnd w:id="312"/>
      <w:bookmarkEnd w:id="313"/>
      <w:bookmarkEnd w:id="314"/>
      <w:bookmarkEnd w:id="31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245E55C3" w:rsidR="006E42D7" w:rsidRPr="0031242A" w:rsidRDefault="006E42D7" w:rsidP="006E42D7">
      <w:pPr>
        <w:pStyle w:val="EX"/>
      </w:pPr>
      <w:r w:rsidRPr="0031242A">
        <w:t>EXAMLE:</w:t>
      </w:r>
      <w:r w:rsidRPr="0031242A">
        <w:tab/>
      </w:r>
      <w:r w:rsidR="008543E4" w:rsidRPr="0031242A">
        <w:t>I</w:t>
      </w:r>
      <w:r w:rsidR="008543E4">
        <w:t>f</w:t>
      </w:r>
      <w:r w:rsidR="008543E4" w:rsidRPr="0031242A">
        <w:t xml:space="preserve"> </w:t>
      </w:r>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6" w:name="_Toc168485171"/>
      <w:bookmarkStart w:id="317" w:name="_Toc168485611"/>
      <w:bookmarkStart w:id="318" w:name="_Toc168485687"/>
      <w:bookmarkStart w:id="319" w:name="_Toc168485895"/>
      <w:bookmarkStart w:id="320" w:name="_Toc177118956"/>
      <w:bookmarkStart w:id="321" w:name="_Toc177138531"/>
      <w:bookmarkStart w:id="322" w:name="_Toc180163348"/>
      <w:bookmarkStart w:id="323" w:name="_Toc180163810"/>
      <w:bookmarkStart w:id="324" w:name="_Toc180164045"/>
      <w:bookmarkStart w:id="325" w:name="_Toc183452853"/>
      <w:r w:rsidRPr="0031242A">
        <w:t>5.1.4</w:t>
      </w:r>
      <w:r w:rsidRPr="0031242A">
        <w:tab/>
        <w:t>Evaluation of solutions</w:t>
      </w:r>
      <w:bookmarkEnd w:id="316"/>
      <w:bookmarkEnd w:id="317"/>
      <w:bookmarkEnd w:id="318"/>
      <w:bookmarkEnd w:id="319"/>
      <w:bookmarkEnd w:id="320"/>
      <w:bookmarkEnd w:id="321"/>
      <w:bookmarkEnd w:id="322"/>
      <w:bookmarkEnd w:id="323"/>
      <w:bookmarkEnd w:id="324"/>
      <w:bookmarkEnd w:id="325"/>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6" w:name="_Toc168485173"/>
      <w:bookmarkStart w:id="327" w:name="_Toc168485613"/>
      <w:bookmarkStart w:id="328" w:name="_Toc168485689"/>
      <w:bookmarkStart w:id="329" w:name="_Toc168485897"/>
      <w:bookmarkStart w:id="330" w:name="_Toc177118957"/>
      <w:bookmarkStart w:id="331" w:name="_Toc177138532"/>
      <w:bookmarkStart w:id="332" w:name="_Toc180163349"/>
      <w:bookmarkStart w:id="333" w:name="_Toc180163811"/>
      <w:bookmarkStart w:id="334" w:name="_Toc180164046"/>
      <w:bookmarkStart w:id="335" w:name="_Toc183452854"/>
      <w:r w:rsidRPr="0031242A">
        <w:t>5.2</w:t>
      </w:r>
      <w:r w:rsidRPr="0031242A">
        <w:tab/>
        <w:t>Use case 2: Triggered CCL</w:t>
      </w:r>
      <w:bookmarkEnd w:id="326"/>
      <w:bookmarkEnd w:id="327"/>
      <w:bookmarkEnd w:id="328"/>
      <w:bookmarkEnd w:id="329"/>
      <w:bookmarkEnd w:id="330"/>
      <w:bookmarkEnd w:id="331"/>
      <w:bookmarkEnd w:id="332"/>
      <w:bookmarkEnd w:id="333"/>
      <w:bookmarkEnd w:id="334"/>
      <w:bookmarkEnd w:id="335"/>
    </w:p>
    <w:p w14:paraId="56BE445F" w14:textId="334BE7AB" w:rsidR="006E42D7" w:rsidRPr="0031242A" w:rsidRDefault="006E42D7" w:rsidP="006E42D7">
      <w:pPr>
        <w:pStyle w:val="Heading3"/>
      </w:pPr>
      <w:bookmarkStart w:id="336" w:name="_Toc168485174"/>
      <w:bookmarkStart w:id="337" w:name="_Toc168485614"/>
      <w:bookmarkStart w:id="338" w:name="_Toc168485690"/>
      <w:bookmarkStart w:id="339" w:name="_Toc168485898"/>
      <w:bookmarkStart w:id="340" w:name="_Toc177118958"/>
      <w:bookmarkStart w:id="341" w:name="_Toc177138533"/>
      <w:bookmarkStart w:id="342" w:name="_Toc180163350"/>
      <w:bookmarkStart w:id="343" w:name="_Toc180163812"/>
      <w:bookmarkStart w:id="344" w:name="_Toc180164047"/>
      <w:bookmarkStart w:id="345" w:name="_Toc183452855"/>
      <w:r w:rsidRPr="0031242A">
        <w:t>5.2.1</w:t>
      </w:r>
      <w:r w:rsidRPr="0031242A">
        <w:tab/>
        <w:t>Description</w:t>
      </w:r>
      <w:bookmarkEnd w:id="336"/>
      <w:bookmarkEnd w:id="337"/>
      <w:bookmarkEnd w:id="338"/>
      <w:bookmarkEnd w:id="339"/>
      <w:bookmarkEnd w:id="340"/>
      <w:bookmarkEnd w:id="341"/>
      <w:bookmarkEnd w:id="342"/>
      <w:bookmarkEnd w:id="343"/>
      <w:bookmarkEnd w:id="344"/>
      <w:bookmarkEnd w:id="345"/>
    </w:p>
    <w:p w14:paraId="254A6F42" w14:textId="77777777" w:rsidR="006E42D7" w:rsidRDefault="006E42D7" w:rsidP="006E42D7">
      <w:pPr>
        <w:pStyle w:val="Heading4"/>
      </w:pPr>
      <w:bookmarkStart w:id="346" w:name="_Toc180163351"/>
      <w:bookmarkStart w:id="347" w:name="_Toc180163813"/>
      <w:bookmarkStart w:id="348" w:name="_Toc180164048"/>
      <w:bookmarkStart w:id="349" w:name="_Toc183452856"/>
      <w:r w:rsidRPr="0031242A">
        <w:t>5.2.1.1</w:t>
      </w:r>
      <w:r w:rsidRPr="0031242A">
        <w:tab/>
      </w:r>
      <w:r>
        <w:t>Overview</w:t>
      </w:r>
      <w:bookmarkEnd w:id="346"/>
      <w:bookmarkEnd w:id="347"/>
      <w:bookmarkEnd w:id="348"/>
      <w:bookmarkEnd w:id="349"/>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0" w:name="_Toc177118959"/>
      <w:bookmarkStart w:id="351" w:name="_Toc177138534"/>
      <w:bookmarkStart w:id="352" w:name="_Toc180163352"/>
      <w:bookmarkStart w:id="353" w:name="_Toc180163814"/>
      <w:bookmarkStart w:id="354" w:name="_Toc180164049"/>
      <w:bookmarkStart w:id="355" w:name="_Toc183452857"/>
      <w:r w:rsidRPr="0031242A">
        <w:t>5.2.1.</w:t>
      </w:r>
      <w:r>
        <w:t>2</w:t>
      </w:r>
      <w:r w:rsidRPr="0031242A">
        <w:tab/>
        <w:t>Conditional instantiation</w:t>
      </w:r>
      <w:r w:rsidRPr="0031242A">
        <w:rPr>
          <w:color w:val="000000"/>
        </w:rPr>
        <w:t xml:space="preserve"> </w:t>
      </w:r>
      <w:r w:rsidRPr="0031242A">
        <w:t>of a CCL</w:t>
      </w:r>
      <w:bookmarkEnd w:id="350"/>
      <w:bookmarkEnd w:id="351"/>
      <w:bookmarkEnd w:id="352"/>
      <w:bookmarkEnd w:id="353"/>
      <w:bookmarkEnd w:id="354"/>
      <w:bookmarkEnd w:id="355"/>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6" w:name="_Toc177118960"/>
      <w:bookmarkStart w:id="357" w:name="_Toc177138535"/>
      <w:bookmarkStart w:id="358" w:name="_Toc180163353"/>
      <w:bookmarkStart w:id="359" w:name="_Toc180163815"/>
      <w:bookmarkStart w:id="360" w:name="_Toc180164050"/>
      <w:bookmarkStart w:id="361" w:name="_Toc183452858"/>
      <w:r w:rsidRPr="0031242A">
        <w:t>5.2.1.</w:t>
      </w:r>
      <w:r>
        <w:t>3</w:t>
      </w:r>
      <w:r w:rsidRPr="0031242A">
        <w:tab/>
        <w:t>Conditional execution</w:t>
      </w:r>
      <w:r w:rsidRPr="0031242A">
        <w:rPr>
          <w:color w:val="000000"/>
        </w:rPr>
        <w:t xml:space="preserve"> </w:t>
      </w:r>
      <w:r w:rsidRPr="0031242A">
        <w:t>of CCLs network changes</w:t>
      </w:r>
      <w:bookmarkEnd w:id="356"/>
      <w:bookmarkEnd w:id="357"/>
      <w:bookmarkEnd w:id="358"/>
      <w:bookmarkEnd w:id="359"/>
      <w:bookmarkEnd w:id="360"/>
      <w:bookmarkEnd w:id="361"/>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r w:rsidR="008543E4">
        <w:t>s</w:t>
      </w:r>
      <w:r w:rsidRPr="0031242A">
        <w:t xml:space="preserve">, but </w:t>
      </w:r>
      <w:r w:rsidR="008543E4">
        <w:t xml:space="preserve">by </w:t>
      </w:r>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2" w:name="_Toc168485175"/>
      <w:bookmarkStart w:id="363" w:name="_Toc168485615"/>
      <w:bookmarkStart w:id="364" w:name="_Toc168485691"/>
      <w:bookmarkStart w:id="365" w:name="_Toc168485899"/>
      <w:bookmarkStart w:id="366" w:name="_Toc177118961"/>
      <w:bookmarkStart w:id="367" w:name="_Toc177138536"/>
      <w:bookmarkStart w:id="368" w:name="_Toc180163354"/>
      <w:bookmarkStart w:id="369" w:name="_Toc180163816"/>
      <w:bookmarkStart w:id="370" w:name="_Toc180164051"/>
      <w:bookmarkStart w:id="371" w:name="_Toc183452859"/>
      <w:r w:rsidRPr="0031242A">
        <w:t>5.2.2</w:t>
      </w:r>
      <w:r w:rsidRPr="0031242A">
        <w:tab/>
        <w:t>Potential Requirements</w:t>
      </w:r>
      <w:bookmarkEnd w:id="362"/>
      <w:bookmarkEnd w:id="363"/>
      <w:bookmarkEnd w:id="364"/>
      <w:bookmarkEnd w:id="365"/>
      <w:bookmarkEnd w:id="366"/>
      <w:bookmarkEnd w:id="367"/>
      <w:bookmarkEnd w:id="368"/>
      <w:bookmarkEnd w:id="369"/>
      <w:bookmarkEnd w:id="370"/>
      <w:bookmarkEnd w:id="371"/>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2" w:name="_Toc168219384"/>
      <w:bookmarkStart w:id="373" w:name="_Toc168485176"/>
      <w:bookmarkStart w:id="374" w:name="_Toc168485616"/>
      <w:bookmarkStart w:id="375" w:name="_Toc168485692"/>
      <w:bookmarkStart w:id="376" w:name="_Toc168485900"/>
      <w:bookmarkStart w:id="377" w:name="_Toc177118962"/>
      <w:bookmarkStart w:id="378" w:name="_Toc177138537"/>
      <w:bookmarkStart w:id="379" w:name="_Toc180163355"/>
      <w:bookmarkStart w:id="380" w:name="_Toc180163817"/>
      <w:bookmarkStart w:id="381" w:name="_Toc180164052"/>
      <w:bookmarkStart w:id="382" w:name="_Toc183452860"/>
      <w:r w:rsidRPr="0031242A">
        <w:lastRenderedPageBreak/>
        <w:t>5.2.3</w:t>
      </w:r>
      <w:r w:rsidRPr="0031242A">
        <w:tab/>
        <w:t>Potential solutions</w:t>
      </w:r>
      <w:bookmarkEnd w:id="372"/>
      <w:bookmarkEnd w:id="373"/>
      <w:bookmarkEnd w:id="374"/>
      <w:bookmarkEnd w:id="375"/>
      <w:bookmarkEnd w:id="376"/>
      <w:bookmarkEnd w:id="377"/>
      <w:bookmarkEnd w:id="378"/>
      <w:bookmarkEnd w:id="379"/>
      <w:bookmarkEnd w:id="380"/>
      <w:bookmarkEnd w:id="381"/>
      <w:bookmarkEnd w:id="382"/>
    </w:p>
    <w:p w14:paraId="1E2B9FDD" w14:textId="77777777" w:rsidR="006E42D7" w:rsidRPr="0031242A" w:rsidRDefault="006E42D7" w:rsidP="006E42D7">
      <w:pPr>
        <w:pStyle w:val="Heading4"/>
      </w:pPr>
      <w:bookmarkStart w:id="383" w:name="_Toc180163356"/>
      <w:bookmarkStart w:id="384" w:name="_Toc180163818"/>
      <w:bookmarkStart w:id="385" w:name="_Toc180164053"/>
      <w:bookmarkStart w:id="386" w:name="_Toc183452861"/>
      <w:r w:rsidRPr="0031242A">
        <w:t>5.2.3.1</w:t>
      </w:r>
      <w:r w:rsidRPr="0031242A">
        <w:tab/>
      </w:r>
      <w:r>
        <w:t>Overview</w:t>
      </w:r>
      <w:r w:rsidRPr="0031242A">
        <w:t xml:space="preserve"> </w:t>
      </w:r>
      <w:r>
        <w:t xml:space="preserve">of </w:t>
      </w:r>
      <w:r w:rsidRPr="0031242A">
        <w:t>LoopTrigger object</w:t>
      </w:r>
      <w:bookmarkEnd w:id="383"/>
      <w:bookmarkEnd w:id="384"/>
      <w:bookmarkEnd w:id="385"/>
      <w:bookmarkEnd w:id="386"/>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87" w:name="_Toc177118963"/>
      <w:bookmarkStart w:id="388" w:name="_Toc177138538"/>
      <w:bookmarkStart w:id="389" w:name="_Toc180163357"/>
      <w:bookmarkStart w:id="390" w:name="_Toc180163819"/>
      <w:bookmarkStart w:id="391" w:name="_Toc180164054"/>
      <w:bookmarkStart w:id="392" w:name="_Toc183452862"/>
      <w:r w:rsidRPr="0031242A">
        <w:t>5.2.3.</w:t>
      </w:r>
      <w:r>
        <w:t>2</w:t>
      </w:r>
      <w:r w:rsidRPr="0031242A">
        <w:tab/>
        <w:t>Information to be present in LoopTrigger object</w:t>
      </w:r>
      <w:bookmarkEnd w:id="387"/>
      <w:bookmarkEnd w:id="388"/>
      <w:bookmarkEnd w:id="389"/>
      <w:bookmarkEnd w:id="390"/>
      <w:bookmarkEnd w:id="391"/>
      <w:bookmarkEnd w:id="392"/>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393" w:name="_Toc177118964"/>
      <w:bookmarkStart w:id="394" w:name="_Toc177138539"/>
      <w:bookmarkStart w:id="395" w:name="_Toc180163358"/>
      <w:bookmarkStart w:id="396" w:name="_Toc180163820"/>
      <w:bookmarkStart w:id="397" w:name="_Toc180164055"/>
      <w:bookmarkStart w:id="398" w:name="_Toc183452863"/>
      <w:r w:rsidRPr="0031242A">
        <w:t>5.2.3.</w:t>
      </w:r>
      <w:r>
        <w:t>3</w:t>
      </w:r>
      <w:r w:rsidRPr="0031242A">
        <w:tab/>
        <w:t>Usage of ConditionMonitor to realize LoopTrigger object</w:t>
      </w:r>
      <w:bookmarkEnd w:id="393"/>
      <w:bookmarkEnd w:id="394"/>
      <w:bookmarkEnd w:id="395"/>
      <w:bookmarkEnd w:id="396"/>
      <w:bookmarkEnd w:id="397"/>
      <w:bookmarkEnd w:id="398"/>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399" w:name="_Toc177118965"/>
      <w:bookmarkStart w:id="400" w:name="_Toc177138540"/>
      <w:bookmarkStart w:id="401" w:name="_Toc180163359"/>
      <w:bookmarkStart w:id="402" w:name="_Toc180163821"/>
      <w:bookmarkStart w:id="403" w:name="_Toc180164056"/>
      <w:bookmarkStart w:id="404" w:name="_Toc183452864"/>
      <w:r w:rsidRPr="0031242A">
        <w:t>5.2.3.</w:t>
      </w:r>
      <w:r>
        <w:t>4</w:t>
      </w:r>
      <w:r w:rsidRPr="0031242A">
        <w:tab/>
        <w:t>Expressing trigger conditions using existing SA5 defined mechanisms</w:t>
      </w:r>
      <w:bookmarkEnd w:id="399"/>
      <w:bookmarkEnd w:id="400"/>
      <w:bookmarkEnd w:id="401"/>
      <w:bookmarkEnd w:id="402"/>
      <w:bookmarkEnd w:id="403"/>
      <w:bookmarkEnd w:id="404"/>
    </w:p>
    <w:p w14:paraId="08142DCF" w14:textId="681042A2" w:rsidR="006E42D7" w:rsidRPr="0031242A" w:rsidRDefault="006E42D7" w:rsidP="006E42D7">
      <w:pPr>
        <w:pStyle w:val="Heading5"/>
      </w:pPr>
      <w:bookmarkStart w:id="405" w:name="_Toc177118966"/>
      <w:bookmarkStart w:id="406" w:name="_Toc177138541"/>
      <w:bookmarkStart w:id="407" w:name="_Toc180163360"/>
      <w:bookmarkStart w:id="408" w:name="_Toc180163822"/>
      <w:bookmarkStart w:id="409" w:name="_Toc180164057"/>
      <w:bookmarkStart w:id="410" w:name="_Toc183452865"/>
      <w:r w:rsidRPr="0031242A">
        <w:t>5.2.3.</w:t>
      </w:r>
      <w:r>
        <w:t>4</w:t>
      </w:r>
      <w:r w:rsidRPr="0031242A">
        <w:t>.1</w:t>
      </w:r>
      <w:r w:rsidRPr="0031242A">
        <w:tab/>
        <w:t>Introduction</w:t>
      </w:r>
      <w:bookmarkEnd w:id="405"/>
      <w:bookmarkEnd w:id="406"/>
      <w:bookmarkEnd w:id="407"/>
      <w:bookmarkEnd w:id="408"/>
      <w:bookmarkEnd w:id="409"/>
      <w:bookmarkEnd w:id="410"/>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1" w:name="_Toc177118967"/>
      <w:bookmarkStart w:id="412" w:name="_Toc177138542"/>
      <w:bookmarkStart w:id="413" w:name="_Toc180163361"/>
      <w:bookmarkStart w:id="414" w:name="_Toc180163823"/>
      <w:bookmarkStart w:id="415" w:name="_Toc180164058"/>
      <w:bookmarkStart w:id="416" w:name="_Toc183452866"/>
      <w:r w:rsidRPr="0031242A">
        <w:lastRenderedPageBreak/>
        <w:t>5.2.3.</w:t>
      </w:r>
      <w:r>
        <w:t>4</w:t>
      </w:r>
      <w:r w:rsidRPr="0031242A">
        <w:t>.2</w:t>
      </w:r>
      <w:r w:rsidRPr="0031242A">
        <w:tab/>
        <w:t>Conditions based on performance metrics</w:t>
      </w:r>
      <w:bookmarkEnd w:id="411"/>
      <w:bookmarkEnd w:id="412"/>
      <w:bookmarkEnd w:id="413"/>
      <w:bookmarkEnd w:id="414"/>
      <w:bookmarkEnd w:id="415"/>
      <w:bookmarkEnd w:id="416"/>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520CE7C4"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54242072"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08FD91E1"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02D21DC3"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bl>
    <w:p w14:paraId="4BC6E424" w14:textId="4521EC67" w:rsidR="006E42D7" w:rsidRPr="0031242A" w:rsidRDefault="006965CE" w:rsidP="006965CE">
      <w:pPr>
        <w:pStyle w:val="NO"/>
      </w:pPr>
      <w:r w:rsidRPr="006965CE">
        <w:t>NOTE</w:t>
      </w:r>
      <w:r>
        <w:t xml:space="preserve"> 1</w:t>
      </w:r>
      <w:r w:rsidRPr="006965CE">
        <w:t>:</w:t>
      </w:r>
      <w:r w:rsidRPr="006965CE">
        <w:tab/>
      </w:r>
      <w:r>
        <w:t>A psedo a</w:t>
      </w:r>
      <w:r w:rsidRPr="006965CE">
        <w:t>ttribute is not readable using CRUD operations</w:t>
      </w:r>
      <w:r>
        <w:t>,</w:t>
      </w:r>
      <w:r w:rsidRPr="006965CE">
        <w:t xml:space="preserve"> </w:t>
      </w:r>
      <w:r>
        <w:t>i</w:t>
      </w:r>
      <w:r w:rsidRPr="006965CE">
        <w:t>t can be accessed only by condition expressions.</w:t>
      </w: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C07176E" w:rsidR="006E42D7" w:rsidRPr="0031242A" w:rsidRDefault="006E42D7" w:rsidP="006E42D7">
      <w:pPr>
        <w:pStyle w:val="NO"/>
      </w:pPr>
      <w:r w:rsidRPr="0031242A">
        <w:t xml:space="preserve">NOTE </w:t>
      </w:r>
      <w:r w:rsidR="006965CE">
        <w:t>2</w:t>
      </w:r>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71ACF4C" w:rsidR="006E42D7" w:rsidRPr="0031242A" w:rsidRDefault="006E42D7" w:rsidP="006E42D7">
      <w:pPr>
        <w:pStyle w:val="NO"/>
      </w:pPr>
      <w:r w:rsidRPr="0031242A">
        <w:t xml:space="preserve">NOTE </w:t>
      </w:r>
      <w:r w:rsidR="006965CE">
        <w:t>3</w:t>
      </w:r>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7" w:name="_Toc177118968"/>
      <w:bookmarkStart w:id="418" w:name="_Toc177138543"/>
      <w:bookmarkStart w:id="419" w:name="_Toc180163362"/>
      <w:bookmarkStart w:id="420" w:name="_Toc180163824"/>
      <w:bookmarkStart w:id="421" w:name="_Toc180164059"/>
      <w:bookmarkStart w:id="422" w:name="_Toc183452867"/>
      <w:r w:rsidRPr="0031242A">
        <w:t>5.2.3.</w:t>
      </w:r>
      <w:r>
        <w:t>4</w:t>
      </w:r>
      <w:r w:rsidRPr="0031242A">
        <w:t>.3</w:t>
      </w:r>
      <w:r w:rsidRPr="0031242A">
        <w:tab/>
        <w:t>Conditions based on Trace metrics</w:t>
      </w:r>
      <w:bookmarkEnd w:id="417"/>
      <w:bookmarkEnd w:id="418"/>
      <w:bookmarkEnd w:id="419"/>
      <w:bookmarkEnd w:id="420"/>
      <w:bookmarkEnd w:id="421"/>
      <w:bookmarkEnd w:id="422"/>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23"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3"/>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4" w:name="_Toc177118969"/>
      <w:bookmarkStart w:id="425" w:name="_Toc177138544"/>
      <w:bookmarkStart w:id="426" w:name="_Toc180163363"/>
      <w:bookmarkStart w:id="427" w:name="_Toc180163825"/>
      <w:bookmarkStart w:id="428" w:name="_Toc180164060"/>
      <w:bookmarkStart w:id="429" w:name="_Toc183452868"/>
      <w:r w:rsidRPr="0031242A">
        <w:t>5.2.3.</w:t>
      </w:r>
      <w:r>
        <w:t>4</w:t>
      </w:r>
      <w:r w:rsidRPr="0031242A">
        <w:t>.4</w:t>
      </w:r>
      <w:r w:rsidRPr="0031242A">
        <w:tab/>
        <w:t>Conditions based on data node tree changes</w:t>
      </w:r>
      <w:bookmarkEnd w:id="424"/>
      <w:bookmarkEnd w:id="425"/>
      <w:bookmarkEnd w:id="426"/>
      <w:bookmarkEnd w:id="427"/>
      <w:bookmarkEnd w:id="428"/>
      <w:bookmarkEnd w:id="42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0" w:name="_Toc177118970"/>
      <w:bookmarkStart w:id="431" w:name="_Toc177138545"/>
      <w:bookmarkStart w:id="432" w:name="_Toc180163364"/>
      <w:bookmarkStart w:id="433" w:name="_Toc180163826"/>
      <w:bookmarkStart w:id="434" w:name="_Toc180164061"/>
      <w:bookmarkStart w:id="435" w:name="_Toc183452869"/>
      <w:r w:rsidRPr="0031242A">
        <w:t>5.2.3.4</w:t>
      </w:r>
      <w:r w:rsidRPr="0031242A">
        <w:tab/>
        <w:t>Potential solution for Conditional execution</w:t>
      </w:r>
      <w:r w:rsidRPr="0031242A">
        <w:rPr>
          <w:color w:val="000000"/>
        </w:rPr>
        <w:t xml:space="preserve"> </w:t>
      </w:r>
      <w:r w:rsidRPr="0031242A">
        <w:t>of CCLs network changes</w:t>
      </w:r>
      <w:bookmarkEnd w:id="430"/>
      <w:bookmarkEnd w:id="431"/>
      <w:bookmarkEnd w:id="432"/>
      <w:bookmarkEnd w:id="433"/>
      <w:bookmarkEnd w:id="434"/>
      <w:bookmarkEnd w:id="435"/>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6" w:name="_Toc177118971"/>
      <w:bookmarkStart w:id="437" w:name="_Toc177138546"/>
      <w:bookmarkStart w:id="438" w:name="_Toc180163365"/>
      <w:bookmarkStart w:id="439" w:name="_Toc180163827"/>
      <w:bookmarkStart w:id="440" w:name="_Toc180164062"/>
      <w:bookmarkStart w:id="441" w:name="_Toc183452870"/>
      <w:r w:rsidRPr="0031242A">
        <w:t>5.2.4</w:t>
      </w:r>
      <w:r w:rsidRPr="0031242A">
        <w:tab/>
        <w:t>Evaluation of solutions</w:t>
      </w:r>
      <w:bookmarkEnd w:id="436"/>
      <w:bookmarkEnd w:id="437"/>
      <w:bookmarkEnd w:id="438"/>
      <w:bookmarkEnd w:id="439"/>
      <w:bookmarkEnd w:id="440"/>
      <w:bookmarkEnd w:id="441"/>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7A8F6581" w:rsidR="006E42D7" w:rsidRPr="0031242A" w:rsidRDefault="006965CE" w:rsidP="006965CE">
      <w:pPr>
        <w:pStyle w:val="NO"/>
      </w:pPr>
      <w:r>
        <w:t>NOTE</w:t>
      </w:r>
      <w:r w:rsidR="00640296">
        <w:t>:</w:t>
      </w:r>
      <w:r>
        <w:tab/>
      </w:r>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2" w:name="_Toc168485177"/>
      <w:bookmarkStart w:id="443" w:name="_Toc168485617"/>
      <w:bookmarkStart w:id="444" w:name="_Toc168485693"/>
      <w:bookmarkStart w:id="445" w:name="_Toc168485901"/>
      <w:bookmarkStart w:id="446" w:name="_Toc177118972"/>
      <w:bookmarkStart w:id="447" w:name="_Toc177138547"/>
      <w:bookmarkStart w:id="448" w:name="_Toc180163366"/>
      <w:bookmarkStart w:id="449" w:name="_Toc180163828"/>
      <w:bookmarkStart w:id="450" w:name="_Toc180164063"/>
      <w:bookmarkStart w:id="451" w:name="_Toc183452871"/>
      <w:r w:rsidRPr="0031242A">
        <w:t>5.3</w:t>
      </w:r>
      <w:r w:rsidRPr="0031242A">
        <w:tab/>
        <w:t>Use case 3: CCL creation based on Historical CCL data</w:t>
      </w:r>
      <w:bookmarkEnd w:id="442"/>
      <w:bookmarkEnd w:id="443"/>
      <w:bookmarkEnd w:id="444"/>
      <w:bookmarkEnd w:id="445"/>
      <w:bookmarkEnd w:id="446"/>
      <w:bookmarkEnd w:id="447"/>
      <w:bookmarkEnd w:id="448"/>
      <w:bookmarkEnd w:id="449"/>
      <w:bookmarkEnd w:id="450"/>
      <w:bookmarkEnd w:id="451"/>
    </w:p>
    <w:p w14:paraId="5803D567" w14:textId="70C96706" w:rsidR="006E42D7" w:rsidRPr="0031242A" w:rsidRDefault="006E42D7" w:rsidP="006E42D7">
      <w:pPr>
        <w:pStyle w:val="Heading3"/>
      </w:pPr>
      <w:bookmarkStart w:id="452" w:name="_Toc168485178"/>
      <w:bookmarkStart w:id="453" w:name="_Toc168485618"/>
      <w:bookmarkStart w:id="454" w:name="_Toc168485694"/>
      <w:bookmarkStart w:id="455" w:name="_Toc168485902"/>
      <w:bookmarkStart w:id="456" w:name="_Toc177118973"/>
      <w:bookmarkStart w:id="457" w:name="_Toc177138548"/>
      <w:bookmarkStart w:id="458" w:name="_Toc180163367"/>
      <w:bookmarkStart w:id="459" w:name="_Toc180163829"/>
      <w:bookmarkStart w:id="460" w:name="_Toc180164064"/>
      <w:bookmarkStart w:id="461" w:name="_Toc183452872"/>
      <w:r w:rsidRPr="0031242A">
        <w:t>5.3.1</w:t>
      </w:r>
      <w:r w:rsidRPr="0031242A">
        <w:tab/>
        <w:t>Description</w:t>
      </w:r>
      <w:bookmarkEnd w:id="452"/>
      <w:bookmarkEnd w:id="453"/>
      <w:bookmarkEnd w:id="454"/>
      <w:bookmarkEnd w:id="455"/>
      <w:bookmarkEnd w:id="456"/>
      <w:bookmarkEnd w:id="457"/>
      <w:bookmarkEnd w:id="458"/>
      <w:bookmarkEnd w:id="459"/>
      <w:bookmarkEnd w:id="460"/>
      <w:bookmarkEnd w:id="46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6A361054"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r w:rsidR="00F23CF0">
        <w:rPr>
          <w:lang w:val="en-US" w:eastAsia="ja-JP"/>
        </w:rPr>
        <w:t xml:space="preserve"> </w:t>
      </w:r>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2" w:name="_Toc168485179"/>
      <w:bookmarkStart w:id="463" w:name="_Toc168485619"/>
      <w:bookmarkStart w:id="464" w:name="_Toc168485695"/>
      <w:bookmarkStart w:id="465" w:name="_Toc168485903"/>
      <w:bookmarkStart w:id="466" w:name="_Toc177118974"/>
      <w:bookmarkStart w:id="467" w:name="_Toc177138549"/>
      <w:bookmarkStart w:id="468" w:name="_Toc180163368"/>
      <w:bookmarkStart w:id="469" w:name="_Toc180163830"/>
      <w:bookmarkStart w:id="470" w:name="_Toc180164065"/>
      <w:bookmarkStart w:id="471" w:name="_Toc183452873"/>
      <w:r w:rsidRPr="0031242A">
        <w:t>5.3.2</w:t>
      </w:r>
      <w:r w:rsidRPr="0031242A">
        <w:tab/>
        <w:t>Potential Requirements</w:t>
      </w:r>
      <w:bookmarkEnd w:id="462"/>
      <w:bookmarkEnd w:id="463"/>
      <w:bookmarkEnd w:id="464"/>
      <w:bookmarkEnd w:id="465"/>
      <w:bookmarkEnd w:id="466"/>
      <w:bookmarkEnd w:id="467"/>
      <w:bookmarkEnd w:id="468"/>
      <w:bookmarkEnd w:id="469"/>
      <w:bookmarkEnd w:id="470"/>
      <w:bookmarkEnd w:id="471"/>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2" w:name="_Toc177118975"/>
      <w:bookmarkStart w:id="473" w:name="_Toc177138550"/>
      <w:bookmarkStart w:id="474" w:name="_Toc180163369"/>
      <w:bookmarkStart w:id="475" w:name="_Toc180163831"/>
      <w:bookmarkStart w:id="476" w:name="_Toc180164066"/>
      <w:bookmarkStart w:id="477" w:name="_Toc183452874"/>
      <w:r w:rsidRPr="0031242A">
        <w:t>5.3.3</w:t>
      </w:r>
      <w:r w:rsidRPr="0031242A">
        <w:tab/>
        <w:t>Potential Solution</w:t>
      </w:r>
      <w:bookmarkEnd w:id="472"/>
      <w:bookmarkEnd w:id="473"/>
      <w:bookmarkEnd w:id="474"/>
      <w:bookmarkEnd w:id="475"/>
      <w:bookmarkEnd w:id="476"/>
      <w:bookmarkEnd w:id="477"/>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DD28DB6" w:rsidR="006E42D7" w:rsidRPr="006965CE" w:rsidRDefault="006965CE" w:rsidP="006E42D7">
      <w:pPr>
        <w:pStyle w:val="EditorsNote"/>
        <w:rPr>
          <w:color w:val="auto"/>
          <w:lang w:eastAsia="ja-JP"/>
        </w:rPr>
      </w:pPr>
      <w:r w:rsidRPr="006965CE">
        <w:rPr>
          <w:color w:val="auto"/>
          <w:lang w:eastAsia="ja-JP"/>
        </w:rPr>
        <w:t>NOTE</w:t>
      </w:r>
      <w:r w:rsidR="006E42D7" w:rsidRPr="006965CE">
        <w:rPr>
          <w:color w:val="auto"/>
          <w:lang w:eastAsia="ja-JP"/>
        </w:rPr>
        <w:t>:</w:t>
      </w:r>
      <w:r w:rsidRPr="006965CE">
        <w:rPr>
          <w:color w:val="auto"/>
          <w:lang w:eastAsia="ja-JP"/>
        </w:rPr>
        <w:tab/>
      </w:r>
      <w:r w:rsidR="006E42D7" w:rsidRPr="006965CE">
        <w:rPr>
          <w:color w:val="auto"/>
          <w:lang w:eastAsia="ja-JP"/>
        </w:rPr>
        <w:t xml:space="preserve">The attributes in </w:t>
      </w:r>
      <w:bookmarkStart w:id="478" w:name="_Hlk183177285"/>
      <w:r w:rsidR="006E42D7" w:rsidRPr="006965CE">
        <w:rPr>
          <w:color w:val="auto"/>
          <w:lang w:eastAsia="ja-JP"/>
        </w:rPr>
        <w:t xml:space="preserve">CCL information </w:t>
      </w:r>
      <w:bookmarkStart w:id="479" w:name="_Hlk183177266"/>
      <w:bookmarkEnd w:id="478"/>
      <w:r w:rsidR="006E42D7" w:rsidRPr="006965CE">
        <w:rPr>
          <w:color w:val="auto"/>
          <w:lang w:eastAsia="ja-JP"/>
        </w:rPr>
        <w:t xml:space="preserve">and Breach Information </w:t>
      </w:r>
      <w:r w:rsidR="00835EBA" w:rsidRPr="006965CE">
        <w:rPr>
          <w:color w:val="auto"/>
          <w:lang w:eastAsia="ja-JP"/>
        </w:rPr>
        <w:t xml:space="preserve">will </w:t>
      </w:r>
      <w:r w:rsidR="006E42D7" w:rsidRPr="006965CE">
        <w:rPr>
          <w:color w:val="auto"/>
          <w:lang w:eastAsia="ja-JP"/>
        </w:rPr>
        <w:t>be aligned with the attributes of CCL in other CCL solutions</w:t>
      </w:r>
      <w:r w:rsidR="00835EBA" w:rsidRPr="006965CE">
        <w:rPr>
          <w:color w:val="auto"/>
          <w:lang w:eastAsia="ja-JP"/>
        </w:rPr>
        <w:t xml:space="preserve"> during normative work</w:t>
      </w:r>
      <w:bookmarkEnd w:id="479"/>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r w:rsidR="008F0566">
        <w:rPr>
          <w:lang w:val="en-US" w:eastAsia="ja-JP"/>
        </w:rPr>
        <w:t>.</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80" w:name="_Toc180163370"/>
      <w:bookmarkStart w:id="481" w:name="_Toc180163832"/>
      <w:bookmarkStart w:id="482" w:name="_Toc180164067"/>
      <w:bookmarkStart w:id="483" w:name="_Toc183452875"/>
      <w:r w:rsidRPr="003C79E9">
        <w:t>5.</w:t>
      </w:r>
      <w:r>
        <w:t>3</w:t>
      </w:r>
      <w:r w:rsidRPr="003C79E9">
        <w:t>.4</w:t>
      </w:r>
      <w:r w:rsidRPr="003C79E9">
        <w:tab/>
        <w:t>Evaluation of solutions</w:t>
      </w:r>
      <w:bookmarkEnd w:id="480"/>
      <w:bookmarkEnd w:id="481"/>
      <w:bookmarkEnd w:id="482"/>
      <w:bookmarkEnd w:id="483"/>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4" w:name="_Toc168485180"/>
      <w:bookmarkStart w:id="485" w:name="_Toc168485620"/>
      <w:bookmarkStart w:id="486" w:name="_Toc168485696"/>
      <w:bookmarkStart w:id="487" w:name="_Toc168485904"/>
      <w:bookmarkStart w:id="488" w:name="_Toc177118976"/>
      <w:bookmarkStart w:id="489" w:name="_Toc177138551"/>
      <w:bookmarkStart w:id="490" w:name="_Toc180163371"/>
      <w:bookmarkStart w:id="491" w:name="_Toc180163833"/>
      <w:bookmarkStart w:id="492" w:name="_Toc180164068"/>
      <w:bookmarkStart w:id="493" w:name="_Toc183452876"/>
      <w:r w:rsidRPr="0031242A">
        <w:t>5.4</w:t>
      </w:r>
      <w:r w:rsidRPr="0031242A">
        <w:tab/>
        <w:t>Use case 4: closed control loop for problem recovery</w:t>
      </w:r>
      <w:bookmarkEnd w:id="484"/>
      <w:bookmarkEnd w:id="485"/>
      <w:bookmarkEnd w:id="486"/>
      <w:bookmarkEnd w:id="487"/>
      <w:bookmarkEnd w:id="488"/>
      <w:bookmarkEnd w:id="489"/>
      <w:bookmarkEnd w:id="490"/>
      <w:bookmarkEnd w:id="491"/>
      <w:bookmarkEnd w:id="492"/>
      <w:bookmarkEnd w:id="493"/>
    </w:p>
    <w:p w14:paraId="0BAC147F" w14:textId="77777777" w:rsidR="006E42D7" w:rsidRPr="0031242A" w:rsidRDefault="006E42D7" w:rsidP="006E42D7">
      <w:pPr>
        <w:pStyle w:val="Heading3"/>
      </w:pPr>
      <w:bookmarkStart w:id="494" w:name="_Toc168485181"/>
      <w:bookmarkStart w:id="495" w:name="_Toc168485621"/>
      <w:bookmarkStart w:id="496" w:name="_Toc168485697"/>
      <w:bookmarkStart w:id="497" w:name="_Toc168485905"/>
      <w:bookmarkStart w:id="498" w:name="_Toc177118977"/>
      <w:bookmarkStart w:id="499" w:name="_Toc177138552"/>
      <w:bookmarkStart w:id="500" w:name="_Toc180163372"/>
      <w:bookmarkStart w:id="501" w:name="_Toc180163834"/>
      <w:bookmarkStart w:id="502" w:name="_Toc180164069"/>
      <w:bookmarkStart w:id="503" w:name="_Toc183452877"/>
      <w:r w:rsidRPr="0031242A">
        <w:t>5.4.1</w:t>
      </w:r>
      <w:r w:rsidRPr="0031242A">
        <w:tab/>
        <w:t>Description</w:t>
      </w:r>
      <w:bookmarkEnd w:id="494"/>
      <w:bookmarkEnd w:id="495"/>
      <w:bookmarkEnd w:id="496"/>
      <w:bookmarkEnd w:id="497"/>
      <w:bookmarkEnd w:id="498"/>
      <w:bookmarkEnd w:id="499"/>
      <w:bookmarkEnd w:id="500"/>
      <w:bookmarkEnd w:id="501"/>
      <w:bookmarkEnd w:id="502"/>
      <w:bookmarkEnd w:id="50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4" w:name="_Toc168485182"/>
      <w:bookmarkStart w:id="505" w:name="_Toc168485622"/>
      <w:bookmarkStart w:id="506" w:name="_Toc168485698"/>
      <w:bookmarkStart w:id="507" w:name="_Toc168485906"/>
      <w:bookmarkStart w:id="508" w:name="_Toc177118978"/>
      <w:bookmarkStart w:id="509" w:name="_Toc177138553"/>
      <w:bookmarkStart w:id="510" w:name="_Toc180163373"/>
      <w:bookmarkStart w:id="511" w:name="_Toc180163835"/>
      <w:bookmarkStart w:id="512" w:name="_Toc180164070"/>
      <w:bookmarkStart w:id="513" w:name="_Toc183452878"/>
      <w:r w:rsidRPr="0031242A">
        <w:t>5.4.2</w:t>
      </w:r>
      <w:r w:rsidRPr="0031242A">
        <w:tab/>
        <w:t>Potential requirements</w:t>
      </w:r>
      <w:bookmarkEnd w:id="504"/>
      <w:bookmarkEnd w:id="505"/>
      <w:bookmarkEnd w:id="506"/>
      <w:bookmarkEnd w:id="507"/>
      <w:bookmarkEnd w:id="508"/>
      <w:bookmarkEnd w:id="509"/>
      <w:bookmarkEnd w:id="510"/>
      <w:bookmarkEnd w:id="511"/>
      <w:bookmarkEnd w:id="512"/>
      <w:bookmarkEnd w:id="513"/>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4" w:name="_Toc168485183"/>
      <w:bookmarkStart w:id="515" w:name="_Toc168485623"/>
      <w:bookmarkStart w:id="516" w:name="_Toc168485699"/>
      <w:bookmarkStart w:id="517" w:name="_Toc168485907"/>
      <w:bookmarkStart w:id="518" w:name="_Toc177118979"/>
      <w:bookmarkStart w:id="519" w:name="_Toc177138554"/>
      <w:bookmarkStart w:id="520" w:name="_Toc180163374"/>
      <w:bookmarkStart w:id="521" w:name="_Toc180163836"/>
      <w:bookmarkStart w:id="522" w:name="_Toc180164071"/>
      <w:bookmarkStart w:id="523" w:name="_Toc183452879"/>
      <w:r w:rsidRPr="0031242A">
        <w:t>5.4.3</w:t>
      </w:r>
      <w:r w:rsidRPr="0031242A">
        <w:tab/>
        <w:t>Potential solutions</w:t>
      </w:r>
      <w:bookmarkEnd w:id="514"/>
      <w:bookmarkEnd w:id="515"/>
      <w:bookmarkEnd w:id="516"/>
      <w:bookmarkEnd w:id="517"/>
      <w:bookmarkEnd w:id="518"/>
      <w:bookmarkEnd w:id="519"/>
      <w:bookmarkEnd w:id="520"/>
      <w:bookmarkEnd w:id="521"/>
      <w:bookmarkEnd w:id="522"/>
      <w:bookmarkEnd w:id="523"/>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4"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24"/>
      <w:r w:rsidRPr="0031242A">
        <w:rPr>
          <w:lang w:eastAsia="zh-CN"/>
        </w:rPr>
        <w:t>closed control loop instance. The ProblemId is defined in 3GPP TS 28.104 [3].</w:t>
      </w:r>
    </w:p>
    <w:p w14:paraId="40AB50D9" w14:textId="01935B35"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r w:rsidR="00F23CF0">
        <w:rPr>
          <w:lang w:eastAsia="zh-CN"/>
        </w:rPr>
        <w:t xml:space="preserve"> </w:t>
      </w:r>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25" w:name="_Toc157751693"/>
      <w:bookmarkStart w:id="526" w:name="_Toc168485184"/>
      <w:bookmarkStart w:id="527" w:name="_Toc168485624"/>
      <w:bookmarkStart w:id="528" w:name="_Toc168485700"/>
      <w:bookmarkStart w:id="529" w:name="_Toc168485908"/>
      <w:bookmarkStart w:id="530" w:name="_Toc177118980"/>
      <w:bookmarkStart w:id="531" w:name="_Toc177138555"/>
      <w:bookmarkStart w:id="532" w:name="_Toc180163375"/>
      <w:bookmarkStart w:id="533" w:name="_Toc180163837"/>
      <w:bookmarkStart w:id="534" w:name="_Toc180164072"/>
      <w:bookmarkStart w:id="535" w:name="_Toc183452880"/>
      <w:r w:rsidRPr="0031242A">
        <w:lastRenderedPageBreak/>
        <w:t>5.4.4</w:t>
      </w:r>
      <w:r w:rsidRPr="0031242A">
        <w:tab/>
        <w:t>Evaluation of potential solutions</w:t>
      </w:r>
      <w:bookmarkEnd w:id="525"/>
      <w:bookmarkEnd w:id="526"/>
      <w:bookmarkEnd w:id="527"/>
      <w:bookmarkEnd w:id="528"/>
      <w:bookmarkEnd w:id="529"/>
      <w:bookmarkEnd w:id="530"/>
      <w:bookmarkEnd w:id="531"/>
      <w:bookmarkEnd w:id="532"/>
      <w:bookmarkEnd w:id="533"/>
      <w:bookmarkEnd w:id="534"/>
      <w:bookmarkEnd w:id="535"/>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6" w:name="_Toc168485185"/>
      <w:bookmarkStart w:id="537" w:name="_Toc168485625"/>
      <w:bookmarkStart w:id="538" w:name="_Toc168485701"/>
      <w:bookmarkStart w:id="539" w:name="_Toc168485909"/>
      <w:bookmarkStart w:id="540" w:name="_Toc177118981"/>
      <w:bookmarkStart w:id="541" w:name="_Toc177138556"/>
      <w:bookmarkStart w:id="542" w:name="_Toc180163376"/>
      <w:bookmarkStart w:id="543" w:name="_Toc180163838"/>
      <w:bookmarkStart w:id="544" w:name="_Toc180164073"/>
      <w:bookmarkStart w:id="545" w:name="_Toc183452881"/>
      <w:r w:rsidRPr="0031242A">
        <w:t>5.5</w:t>
      </w:r>
      <w:r w:rsidRPr="0031242A">
        <w:tab/>
        <w:t>Use case 5: CCL for fault management</w:t>
      </w:r>
      <w:bookmarkEnd w:id="536"/>
      <w:bookmarkEnd w:id="537"/>
      <w:bookmarkEnd w:id="538"/>
      <w:bookmarkEnd w:id="539"/>
      <w:bookmarkEnd w:id="540"/>
      <w:bookmarkEnd w:id="541"/>
      <w:bookmarkEnd w:id="542"/>
      <w:bookmarkEnd w:id="543"/>
      <w:bookmarkEnd w:id="544"/>
      <w:bookmarkEnd w:id="545"/>
    </w:p>
    <w:p w14:paraId="2492F423" w14:textId="3C39A442" w:rsidR="006E42D7" w:rsidRPr="0031242A" w:rsidRDefault="006E42D7" w:rsidP="006E42D7">
      <w:pPr>
        <w:pStyle w:val="Heading3"/>
      </w:pPr>
      <w:bookmarkStart w:id="546" w:name="_Toc168485186"/>
      <w:bookmarkStart w:id="547" w:name="_Toc168485626"/>
      <w:bookmarkStart w:id="548" w:name="_Toc168485702"/>
      <w:bookmarkStart w:id="549" w:name="_Toc168485910"/>
      <w:bookmarkStart w:id="550" w:name="_Toc177118982"/>
      <w:bookmarkStart w:id="551" w:name="_Toc177138557"/>
      <w:bookmarkStart w:id="552" w:name="_Toc180163377"/>
      <w:bookmarkStart w:id="553" w:name="_Toc180163839"/>
      <w:bookmarkStart w:id="554" w:name="_Toc180164074"/>
      <w:bookmarkStart w:id="555" w:name="_Toc183452882"/>
      <w:r w:rsidRPr="0031242A">
        <w:t>5.5.1</w:t>
      </w:r>
      <w:r w:rsidRPr="0031242A">
        <w:tab/>
        <w:t>Description</w:t>
      </w:r>
      <w:bookmarkEnd w:id="546"/>
      <w:bookmarkEnd w:id="547"/>
      <w:bookmarkEnd w:id="548"/>
      <w:bookmarkEnd w:id="549"/>
      <w:bookmarkEnd w:id="550"/>
      <w:bookmarkEnd w:id="551"/>
      <w:bookmarkEnd w:id="552"/>
      <w:bookmarkEnd w:id="553"/>
      <w:bookmarkEnd w:id="554"/>
      <w:bookmarkEnd w:id="555"/>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6" w:name="_Toc168485187"/>
      <w:bookmarkStart w:id="557" w:name="_Toc168485627"/>
      <w:bookmarkStart w:id="558" w:name="_Toc168485703"/>
      <w:bookmarkStart w:id="559" w:name="_Toc168485911"/>
      <w:bookmarkStart w:id="560" w:name="_Toc177118983"/>
      <w:bookmarkStart w:id="561" w:name="_Toc177138558"/>
      <w:bookmarkStart w:id="562" w:name="_Toc180163378"/>
      <w:bookmarkStart w:id="563" w:name="_Toc180163840"/>
      <w:bookmarkStart w:id="564" w:name="_Toc180164075"/>
      <w:bookmarkStart w:id="565" w:name="_Toc183452883"/>
      <w:r w:rsidRPr="0031242A">
        <w:t>5.5.2</w:t>
      </w:r>
      <w:r w:rsidRPr="0031242A">
        <w:tab/>
        <w:t>Potential Requirements</w:t>
      </w:r>
      <w:bookmarkEnd w:id="556"/>
      <w:bookmarkEnd w:id="557"/>
      <w:bookmarkEnd w:id="558"/>
      <w:bookmarkEnd w:id="559"/>
      <w:bookmarkEnd w:id="560"/>
      <w:bookmarkEnd w:id="561"/>
      <w:bookmarkEnd w:id="562"/>
      <w:bookmarkEnd w:id="563"/>
      <w:bookmarkEnd w:id="564"/>
      <w:bookmarkEnd w:id="565"/>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6" w:name="_Toc168485188"/>
      <w:bookmarkStart w:id="567" w:name="_Toc168485628"/>
      <w:bookmarkStart w:id="568" w:name="_Toc168485704"/>
      <w:bookmarkStart w:id="569" w:name="_Toc168485912"/>
      <w:bookmarkStart w:id="570" w:name="_Toc177118984"/>
      <w:bookmarkStart w:id="571" w:name="_Toc177138559"/>
      <w:bookmarkStart w:id="572" w:name="_Toc180163379"/>
      <w:bookmarkStart w:id="573" w:name="_Toc180163841"/>
      <w:bookmarkStart w:id="574" w:name="_Toc180164076"/>
      <w:bookmarkStart w:id="575" w:name="_Toc183452884"/>
      <w:r w:rsidRPr="0031242A">
        <w:t>5.5.3</w:t>
      </w:r>
      <w:r w:rsidRPr="0031242A">
        <w:tab/>
        <w:t>Potential Solutions</w:t>
      </w:r>
      <w:bookmarkEnd w:id="566"/>
      <w:bookmarkEnd w:id="567"/>
      <w:bookmarkEnd w:id="568"/>
      <w:bookmarkEnd w:id="569"/>
      <w:bookmarkEnd w:id="570"/>
      <w:bookmarkEnd w:id="571"/>
      <w:bookmarkEnd w:id="572"/>
      <w:bookmarkEnd w:id="573"/>
      <w:bookmarkEnd w:id="574"/>
      <w:bookmarkEnd w:id="575"/>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0D1EBCCD"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r w:rsidR="00F23CF0">
        <w:t xml:space="preserve"> </w:t>
      </w:r>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1F0AC859" w:rsidR="007E59E3" w:rsidRDefault="007E59E3" w:rsidP="007E59E3">
      <w:pPr>
        <w:pStyle w:val="B10"/>
        <w:numPr>
          <w:ilvl w:val="1"/>
          <w:numId w:val="8"/>
        </w:numPr>
        <w:overflowPunct/>
        <w:autoSpaceDE/>
        <w:autoSpaceDN/>
        <w:adjustRightInd/>
        <w:textAlignment w:val="auto"/>
      </w:pPr>
      <w:r>
        <w:t>A list of thresholds for specific KPIs that indicates faults associated with selected alarms should be managed when these thresholds are passed/exceeded</w:t>
      </w:r>
      <w:r w:rsidR="008F0566">
        <w:t>.</w:t>
      </w:r>
    </w:p>
    <w:p w14:paraId="047B707C" w14:textId="7994D9B2" w:rsidR="007E59E3" w:rsidRDefault="007E59E3" w:rsidP="007E59E3">
      <w:pPr>
        <w:pStyle w:val="B10"/>
        <w:numPr>
          <w:ilvl w:val="1"/>
          <w:numId w:val="8"/>
        </w:numPr>
        <w:overflowPunct/>
        <w:autoSpaceDE/>
        <w:autoSpaceDN/>
        <w:adjustRightInd/>
        <w:textAlignment w:val="auto"/>
      </w:pPr>
      <w:r>
        <w:lastRenderedPageBreak/>
        <w:t>A list of preparation actions required to manage the faults, such as changing the operational state of managed object</w:t>
      </w:r>
      <w:r w:rsidR="008F0566">
        <w: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576" w:name="_Hlk179875948"/>
      <w:r w:rsidRPr="003F550F">
        <w:t>a report</w:t>
      </w:r>
      <w:r>
        <w:t xml:space="preserve"> </w:t>
      </w:r>
      <w:bookmarkEnd w:id="576"/>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r w:rsidR="008F0566">
        <w:t>.</w:t>
      </w:r>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r w:rsidR="008F0566">
        <w: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pPr>
      <w:bookmarkStart w:id="577" w:name="_Toc177138562"/>
      <w:bookmarkStart w:id="578" w:name="_Toc180163381"/>
      <w:bookmarkStart w:id="579" w:name="_Toc180163843"/>
      <w:bookmarkStart w:id="580" w:name="_Toc180164078"/>
      <w:bookmarkStart w:id="581" w:name="_Toc183452885"/>
      <w:r w:rsidRPr="0031242A">
        <w:t>5.5.4</w:t>
      </w:r>
      <w:r w:rsidRPr="0031242A">
        <w:tab/>
        <w:t>Evaluation of solutions</w:t>
      </w:r>
      <w:bookmarkEnd w:id="577"/>
      <w:bookmarkEnd w:id="578"/>
      <w:bookmarkEnd w:id="579"/>
      <w:bookmarkEnd w:id="580"/>
      <w:bookmarkEnd w:id="581"/>
    </w:p>
    <w:p w14:paraId="03277CA7" w14:textId="77777777" w:rsidR="000258F6" w:rsidRDefault="000258F6" w:rsidP="000258F6">
      <w:pPr>
        <w:jc w:val="both"/>
      </w:pPr>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p>
    <w:p w14:paraId="2C00FF12" w14:textId="6F3DAEF5" w:rsidR="000258F6" w:rsidRPr="000258F6" w:rsidRDefault="000258F6" w:rsidP="000258F6">
      <w:r>
        <w:t>The potential solution described in clause 5.5.3.1 is a feasible solution.</w:t>
      </w:r>
      <w:r w:rsidR="00F23CF0">
        <w:t xml:space="preserve"> </w:t>
      </w:r>
    </w:p>
    <w:p w14:paraId="6623C47C" w14:textId="714B02C8" w:rsidR="006E42D7" w:rsidRPr="0031242A" w:rsidRDefault="006E42D7" w:rsidP="006E42D7">
      <w:pPr>
        <w:pStyle w:val="Heading2"/>
      </w:pPr>
      <w:bookmarkStart w:id="582" w:name="_Toc168485190"/>
      <w:bookmarkStart w:id="583" w:name="_Toc168485630"/>
      <w:bookmarkStart w:id="584" w:name="_Toc168485706"/>
      <w:bookmarkStart w:id="585" w:name="_Toc168485913"/>
      <w:bookmarkStart w:id="586" w:name="_Toc177118985"/>
      <w:bookmarkStart w:id="587" w:name="_Toc177138563"/>
      <w:bookmarkStart w:id="588" w:name="_Toc180163382"/>
      <w:bookmarkStart w:id="589" w:name="_Toc180163844"/>
      <w:bookmarkStart w:id="590" w:name="_Toc180164079"/>
      <w:bookmarkStart w:id="591" w:name="_Toc183452886"/>
      <w:r w:rsidRPr="0031242A">
        <w:t>5.6</w:t>
      </w:r>
      <w:r w:rsidRPr="0031242A">
        <w:tab/>
        <w:t>Use case 6: CCL conflicts management</w:t>
      </w:r>
      <w:bookmarkEnd w:id="582"/>
      <w:bookmarkEnd w:id="583"/>
      <w:bookmarkEnd w:id="584"/>
      <w:bookmarkEnd w:id="585"/>
      <w:bookmarkEnd w:id="586"/>
      <w:bookmarkEnd w:id="587"/>
      <w:bookmarkEnd w:id="588"/>
      <w:bookmarkEnd w:id="589"/>
      <w:bookmarkEnd w:id="590"/>
      <w:bookmarkEnd w:id="591"/>
    </w:p>
    <w:p w14:paraId="0535BBC4" w14:textId="77777777" w:rsidR="006E42D7" w:rsidRPr="0031242A" w:rsidRDefault="006E42D7" w:rsidP="006E42D7">
      <w:pPr>
        <w:pStyle w:val="Heading3"/>
      </w:pPr>
      <w:bookmarkStart w:id="592" w:name="_Toc168485191"/>
      <w:bookmarkStart w:id="593" w:name="_Toc168485631"/>
      <w:bookmarkStart w:id="594" w:name="_Toc168485707"/>
      <w:bookmarkStart w:id="595" w:name="_Toc168485914"/>
      <w:bookmarkStart w:id="596" w:name="_Toc177118986"/>
      <w:bookmarkStart w:id="597" w:name="_Toc177138564"/>
      <w:bookmarkStart w:id="598" w:name="_Toc180163383"/>
      <w:bookmarkStart w:id="599" w:name="_Toc180163845"/>
      <w:bookmarkStart w:id="600" w:name="_Toc180164080"/>
      <w:bookmarkStart w:id="601" w:name="_Toc183452887"/>
      <w:r w:rsidRPr="0031242A">
        <w:t>5.6.1</w:t>
      </w:r>
      <w:r w:rsidRPr="0031242A">
        <w:tab/>
        <w:t>Description</w:t>
      </w:r>
      <w:bookmarkEnd w:id="592"/>
      <w:bookmarkEnd w:id="593"/>
      <w:bookmarkEnd w:id="594"/>
      <w:bookmarkEnd w:id="595"/>
      <w:bookmarkEnd w:id="596"/>
      <w:bookmarkEnd w:id="597"/>
      <w:bookmarkEnd w:id="598"/>
      <w:bookmarkEnd w:id="599"/>
      <w:bookmarkEnd w:id="600"/>
      <w:bookmarkEnd w:id="601"/>
    </w:p>
    <w:p w14:paraId="7FE15BCD" w14:textId="77777777" w:rsidR="006E42D7" w:rsidRPr="0031242A" w:rsidRDefault="006E42D7" w:rsidP="006E42D7">
      <w:pPr>
        <w:pStyle w:val="Heading4"/>
      </w:pPr>
      <w:bookmarkStart w:id="602" w:name="_Toc177118987"/>
      <w:bookmarkStart w:id="603" w:name="_Toc177138565"/>
      <w:bookmarkStart w:id="604" w:name="_Toc180163384"/>
      <w:bookmarkStart w:id="605" w:name="_Toc180163846"/>
      <w:bookmarkStart w:id="606" w:name="_Toc180164081"/>
      <w:bookmarkStart w:id="607" w:name="_Toc183452888"/>
      <w:r w:rsidRPr="0031242A">
        <w:t>5.6.1.1</w:t>
      </w:r>
      <w:r w:rsidRPr="0031242A">
        <w:tab/>
        <w:t>CCL Conflicts</w:t>
      </w:r>
      <w:bookmarkEnd w:id="602"/>
      <w:bookmarkEnd w:id="603"/>
      <w:bookmarkEnd w:id="604"/>
      <w:bookmarkEnd w:id="605"/>
      <w:bookmarkEnd w:id="606"/>
      <w:bookmarkEnd w:id="607"/>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08"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08"/>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09"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09"/>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0" w:name="_Toc177118988"/>
      <w:bookmarkStart w:id="611" w:name="_Toc177138566"/>
      <w:bookmarkStart w:id="612" w:name="_Toc180163385"/>
      <w:bookmarkStart w:id="613" w:name="_Toc180163847"/>
      <w:bookmarkStart w:id="614" w:name="_Toc180164082"/>
      <w:bookmarkStart w:id="615" w:name="_Toc183452889"/>
      <w:r w:rsidRPr="0031242A">
        <w:t>5.6.1.2</w:t>
      </w:r>
      <w:r w:rsidRPr="0031242A">
        <w:tab/>
        <w:t>CCL conflicts management and coordination interactions</w:t>
      </w:r>
      <w:bookmarkEnd w:id="610"/>
      <w:bookmarkEnd w:id="611"/>
      <w:bookmarkEnd w:id="612"/>
      <w:bookmarkEnd w:id="613"/>
      <w:bookmarkEnd w:id="614"/>
      <w:bookmarkEnd w:id="615"/>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pt;height:164pt" o:ole="">
            <v:imagedata r:id="rId38" o:title="" croptop="7382f" cropbottom="7922f" cropleft="3494f" cropright="3572f"/>
          </v:shape>
          <o:OLEObject Type="Embed" ProgID="Visio.Drawing.11" ShapeID="_x0000_i1036" DrawAspect="Content" ObjectID="_1794065705" r:id="rId39"/>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16" w:name="_Toc177138567"/>
      <w:bookmarkStart w:id="617" w:name="_Toc180163386"/>
      <w:bookmarkStart w:id="618" w:name="_Toc180163848"/>
      <w:bookmarkStart w:id="619" w:name="_Toc180164083"/>
      <w:bookmarkStart w:id="620" w:name="_Toc183452890"/>
      <w:r w:rsidRPr="0031242A">
        <w:t>5.6.1.3</w:t>
      </w:r>
      <w:r w:rsidRPr="0031242A">
        <w:tab/>
        <w:t>CCL conflicts resolution</w:t>
      </w:r>
      <w:bookmarkEnd w:id="616"/>
      <w:bookmarkEnd w:id="617"/>
      <w:bookmarkEnd w:id="618"/>
      <w:bookmarkEnd w:id="619"/>
      <w:bookmarkEnd w:id="620"/>
    </w:p>
    <w:p w14:paraId="202CC3FD" w14:textId="3C723C6B" w:rsidR="006E42D7" w:rsidRPr="0031242A" w:rsidRDefault="006E42D7" w:rsidP="006E42D7">
      <w:pPr>
        <w:pStyle w:val="Heading5"/>
      </w:pPr>
      <w:bookmarkStart w:id="621" w:name="_Toc177138568"/>
      <w:bookmarkStart w:id="622" w:name="_Toc180163387"/>
      <w:bookmarkStart w:id="623" w:name="_Toc180163849"/>
      <w:bookmarkStart w:id="624" w:name="_Toc180164084"/>
      <w:bookmarkStart w:id="625" w:name="_Toc183452891"/>
      <w:r w:rsidRPr="0031242A">
        <w:t>5.6.1.3.1</w:t>
      </w:r>
      <w:r w:rsidRPr="0031242A">
        <w:tab/>
        <w:t>CCL Goal-conflicts resolution</w:t>
      </w:r>
      <w:bookmarkEnd w:id="621"/>
      <w:bookmarkEnd w:id="622"/>
      <w:bookmarkEnd w:id="623"/>
      <w:bookmarkEnd w:id="624"/>
      <w:bookmarkEnd w:id="625"/>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26" w:name="_Toc177138569"/>
      <w:bookmarkStart w:id="627" w:name="_Toc180163388"/>
      <w:bookmarkStart w:id="628" w:name="_Toc180163850"/>
      <w:bookmarkStart w:id="629" w:name="_Toc180164085"/>
      <w:bookmarkStart w:id="630" w:name="_Toc183452892"/>
      <w:r w:rsidRPr="0031242A">
        <w:lastRenderedPageBreak/>
        <w:t>5.6.1.3.2</w:t>
      </w:r>
      <w:r w:rsidRPr="0031242A">
        <w:tab/>
        <w:t>CCL Trigger-time conflicts resolution</w:t>
      </w:r>
      <w:bookmarkEnd w:id="626"/>
      <w:bookmarkEnd w:id="627"/>
      <w:bookmarkEnd w:id="628"/>
      <w:bookmarkEnd w:id="629"/>
      <w:bookmarkEnd w:id="630"/>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1" w:name="_Toc168485192"/>
      <w:bookmarkStart w:id="632" w:name="_Toc168485632"/>
      <w:bookmarkStart w:id="633" w:name="_Toc168485708"/>
      <w:bookmarkStart w:id="634" w:name="_Toc168485915"/>
      <w:bookmarkStart w:id="635" w:name="_Toc177118989"/>
      <w:bookmarkStart w:id="636" w:name="_Toc177138570"/>
      <w:bookmarkStart w:id="637" w:name="_Toc180163389"/>
      <w:bookmarkStart w:id="638" w:name="_Toc180163851"/>
      <w:bookmarkStart w:id="639" w:name="_Toc180164086"/>
      <w:bookmarkStart w:id="640" w:name="_Toc183452893"/>
      <w:r w:rsidRPr="0031242A">
        <w:t>5.6.2</w:t>
      </w:r>
      <w:r w:rsidRPr="0031242A">
        <w:tab/>
        <w:t>Potential Requirements</w:t>
      </w:r>
      <w:bookmarkEnd w:id="631"/>
      <w:bookmarkEnd w:id="632"/>
      <w:bookmarkEnd w:id="633"/>
      <w:bookmarkEnd w:id="634"/>
      <w:bookmarkEnd w:id="635"/>
      <w:bookmarkEnd w:id="636"/>
      <w:bookmarkEnd w:id="637"/>
      <w:bookmarkEnd w:id="638"/>
      <w:bookmarkEnd w:id="639"/>
      <w:bookmarkEnd w:id="640"/>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1" w:name="_Toc177118990"/>
      <w:bookmarkStart w:id="642" w:name="_Toc177138571"/>
      <w:bookmarkStart w:id="643" w:name="_Toc180163390"/>
      <w:bookmarkStart w:id="644" w:name="_Toc180163852"/>
      <w:bookmarkStart w:id="645" w:name="_Toc180164087"/>
      <w:bookmarkStart w:id="646" w:name="_Toc183452894"/>
      <w:r w:rsidRPr="0031242A">
        <w:t>5.6.3</w:t>
      </w:r>
      <w:r w:rsidRPr="0031242A">
        <w:tab/>
        <w:t>Potential Solutions</w:t>
      </w:r>
      <w:bookmarkEnd w:id="641"/>
      <w:bookmarkEnd w:id="642"/>
      <w:bookmarkEnd w:id="643"/>
      <w:bookmarkEnd w:id="644"/>
      <w:bookmarkEnd w:id="645"/>
      <w:bookmarkEnd w:id="646"/>
    </w:p>
    <w:p w14:paraId="78177844" w14:textId="77777777" w:rsidR="006E42D7" w:rsidRPr="0031242A" w:rsidRDefault="006E42D7" w:rsidP="006E42D7">
      <w:pPr>
        <w:pStyle w:val="Heading4"/>
      </w:pPr>
      <w:bookmarkStart w:id="647" w:name="_Toc177118991"/>
      <w:bookmarkStart w:id="648" w:name="_Toc177138572"/>
      <w:bookmarkStart w:id="649" w:name="_Toc180163391"/>
      <w:bookmarkStart w:id="650" w:name="_Toc180163853"/>
      <w:bookmarkStart w:id="651" w:name="_Toc180164088"/>
      <w:bookmarkStart w:id="652" w:name="_Toc183452895"/>
      <w:r w:rsidRPr="0031242A">
        <w:t>5.6.3.1</w:t>
      </w:r>
      <w:r w:rsidRPr="0031242A">
        <w:tab/>
        <w:t>Alternative CCL coordination Approaches</w:t>
      </w:r>
      <w:bookmarkEnd w:id="647"/>
      <w:bookmarkEnd w:id="648"/>
      <w:bookmarkEnd w:id="649"/>
      <w:bookmarkEnd w:id="650"/>
      <w:bookmarkEnd w:id="651"/>
      <w:bookmarkEnd w:id="652"/>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53" w:name="_Hlk164779243"/>
      <w:r w:rsidRPr="0031242A">
        <w:lastRenderedPageBreak/>
        <w:t>-</w:t>
      </w:r>
      <w:r w:rsidRPr="0031242A">
        <w:tab/>
        <w:t xml:space="preserve">Hierarchical coordination with distributed execution </w:t>
      </w:r>
      <w:bookmarkEnd w:id="653"/>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pt;height:151pt" o:ole="">
            <v:imagedata r:id="rId40" o:title=""/>
          </v:shape>
          <o:OLEObject Type="Embed" ProgID="Visio.Drawing.15" ShapeID="_x0000_i1037" DrawAspect="Content" ObjectID="_1794065706"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54" w:name="_Toc177118992"/>
      <w:bookmarkStart w:id="655" w:name="_Toc177138573"/>
      <w:bookmarkStart w:id="656" w:name="_Toc180163392"/>
      <w:bookmarkStart w:id="657" w:name="_Toc180163854"/>
      <w:bookmarkStart w:id="658" w:name="_Toc180164089"/>
      <w:bookmarkStart w:id="659" w:name="_Toc183452896"/>
      <w:r w:rsidRPr="0031242A">
        <w:t>5.6.3.2</w:t>
      </w:r>
      <w:r w:rsidRPr="0031242A">
        <w:tab/>
        <w:t>General solution</w:t>
      </w:r>
      <w:bookmarkEnd w:id="654"/>
      <w:bookmarkEnd w:id="655"/>
      <w:bookmarkEnd w:id="656"/>
      <w:bookmarkEnd w:id="657"/>
      <w:bookmarkEnd w:id="658"/>
      <w:bookmarkEnd w:id="659"/>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2C6DD1F9"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r w:rsidR="00F23CF0">
        <w:rPr>
          <w:lang w:eastAsia="ja-JP"/>
        </w:rPr>
        <w:t xml:space="preserve"> </w:t>
      </w:r>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0C1CFAFA" w:rsidR="006E42D7" w:rsidRPr="0031242A" w:rsidRDefault="006E42D7" w:rsidP="006E42D7"/>
    <w:p w14:paraId="797A4769" w14:textId="4D0B235E" w:rsidR="006E42D7" w:rsidRPr="0031242A" w:rsidRDefault="006E42D7" w:rsidP="006E42D7">
      <w:pPr>
        <w:pStyle w:val="TH"/>
      </w:pPr>
      <w:r w:rsidRPr="0031242A">
        <w:object w:dxaOrig="10230" w:dyaOrig="6277" w14:anchorId="4BA1CFF7">
          <v:shape id="_x0000_i1038" type="#_x0000_t75" style="width:255pt;height:232pt" o:ole="">
            <v:imagedata r:id="rId44" o:title="" cropbottom="2844f" cropright="22925f"/>
          </v:shape>
          <o:OLEObject Type="Embed" ProgID="Visio.Drawing.15" ShapeID="_x0000_i1038" DrawAspect="Content" ObjectID="_1794065707" r:id="rId45"/>
        </w:object>
      </w:r>
    </w:p>
    <w:p w14:paraId="7FA265E8" w14:textId="6CE4EF7D" w:rsidR="006E42D7" w:rsidRPr="0031242A" w:rsidRDefault="006E42D7" w:rsidP="006E42D7">
      <w:pPr>
        <w:pStyle w:val="TF"/>
      </w:pPr>
      <w:r w:rsidRPr="0031242A">
        <w:t>Figure 5.6.3.2-1</w:t>
      </w:r>
      <w:r w:rsidR="008F0566">
        <w:t xml:space="preserve">: </w:t>
      </w:r>
      <w:r w:rsidR="008F0566" w:rsidRPr="0031242A">
        <w:t>Procedure flow</w:t>
      </w:r>
      <w:r w:rsidR="008F0566">
        <w:t xml:space="preserve"> on conflict handling</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0" w:name="_Toc177118993"/>
      <w:bookmarkStart w:id="661" w:name="_Toc177138574"/>
      <w:bookmarkStart w:id="662" w:name="_Toc180163393"/>
      <w:bookmarkStart w:id="663" w:name="_Toc180163855"/>
      <w:bookmarkStart w:id="664" w:name="_Toc180164090"/>
      <w:bookmarkStart w:id="665" w:name="_Toc183452897"/>
      <w:r w:rsidRPr="0031242A">
        <w:t>5.6.3.3</w:t>
      </w:r>
      <w:r w:rsidRPr="0031242A">
        <w:tab/>
        <w:t>Goal targets coordination</w:t>
      </w:r>
      <w:bookmarkEnd w:id="660"/>
      <w:bookmarkEnd w:id="661"/>
      <w:bookmarkEnd w:id="662"/>
      <w:bookmarkEnd w:id="663"/>
      <w:bookmarkEnd w:id="664"/>
      <w:bookmarkEnd w:id="665"/>
    </w:p>
    <w:p w14:paraId="0A3E556F" w14:textId="2C70BA5B" w:rsidR="006E42D7" w:rsidRPr="0031242A" w:rsidRDefault="006E42D7" w:rsidP="006E42D7">
      <w:pPr>
        <w:pStyle w:val="Heading5"/>
        <w:rPr>
          <w:lang w:eastAsia="zh-CN"/>
        </w:rPr>
      </w:pPr>
      <w:bookmarkStart w:id="666" w:name="_Toc177118994"/>
      <w:bookmarkStart w:id="667" w:name="_Toc177138575"/>
      <w:bookmarkStart w:id="668" w:name="_Toc180163394"/>
      <w:bookmarkStart w:id="669" w:name="_Toc180163856"/>
      <w:bookmarkStart w:id="670" w:name="_Toc180164091"/>
      <w:bookmarkStart w:id="671" w:name="_Toc183452898"/>
      <w:r w:rsidRPr="0031242A">
        <w:rPr>
          <w:lang w:eastAsia="zh-CN"/>
        </w:rPr>
        <w:t>5.6.3.3.1</w:t>
      </w:r>
      <w:r w:rsidRPr="0031242A">
        <w:rPr>
          <w:lang w:eastAsia="zh-CN"/>
        </w:rPr>
        <w:tab/>
        <w:t>Required capabilities and interactions</w:t>
      </w:r>
      <w:bookmarkEnd w:id="666"/>
      <w:bookmarkEnd w:id="667"/>
      <w:bookmarkEnd w:id="668"/>
      <w:bookmarkEnd w:id="669"/>
      <w:bookmarkEnd w:id="670"/>
      <w:bookmarkEnd w:id="671"/>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r w:rsidR="008F0566">
        <w:t>.</w:t>
      </w:r>
    </w:p>
    <w:p w14:paraId="14603155" w14:textId="5C9A98E0"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r w:rsidR="00F23CF0">
        <w:rPr>
          <w:rFonts w:cs="Arial"/>
          <w:color w:val="000000"/>
        </w:rPr>
        <w:t xml:space="preserve"> </w:t>
      </w:r>
      <w:r w:rsidRPr="0031242A">
        <w:rPr>
          <w:rFonts w:cs="Arial"/>
          <w:color w:val="000000"/>
        </w:rPr>
        <w:t>For</w:t>
      </w:r>
      <w:r w:rsidR="00F23CF0">
        <w:rPr>
          <w:rFonts w:cs="Arial"/>
          <w:color w:val="000000"/>
        </w:rPr>
        <w:t xml:space="preserve"> </w:t>
      </w:r>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pt;height:63pt" o:ole="">
            <v:imagedata r:id="rId46" o:title="" croptop="14204f" cropbottom="13453f" cropleft="8856f" cropright="8856f"/>
          </v:shape>
          <o:OLEObject Type="Embed" ProgID="Visio.Drawing.11" ShapeID="_x0000_i1039" DrawAspect="Content" ObjectID="_1794065708" r:id="rId47"/>
        </w:object>
      </w:r>
    </w:p>
    <w:p w14:paraId="4FB3BAD0" w14:textId="6B705448" w:rsidR="006E42D7" w:rsidRPr="0031242A" w:rsidRDefault="006E42D7" w:rsidP="006E42D7">
      <w:pPr>
        <w:pStyle w:val="TF"/>
      </w:pPr>
      <w:r w:rsidRPr="0031242A">
        <w:t xml:space="preserve">Figure 5.6.3.3.1-1: </w:t>
      </w:r>
      <w:r w:rsidR="006965CE">
        <w:t>Illustration of e</w:t>
      </w:r>
      <w:r w:rsidRPr="0031242A">
        <w:t>xample prioritized goal targets on a set of KPIs that need to be coordinated</w:t>
      </w:r>
      <w:r w:rsidR="006965CE">
        <w:t xml:space="preserve"> </w:t>
      </w:r>
      <w:r w:rsidRPr="0031242A">
        <w:t>among a group of CCL instances.</w:t>
      </w:r>
      <w:r w:rsidR="007F004C">
        <w:t xml:space="preserve"> </w:t>
      </w:r>
      <w:r w:rsidR="006965CE">
        <w:t>T</w:t>
      </w:r>
      <w:r w:rsidRPr="0031242A">
        <w:t>his solution assumes that the scopes are prefixed but</w:t>
      </w:r>
      <w:r w:rsidR="006965CE">
        <w:t xml:space="preserve"> </w:t>
      </w:r>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4F5E35B5"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r w:rsidR="00F23CF0">
        <w:t xml:space="preserve"> </w:t>
      </w:r>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6C3F3BCA" w:rsidR="006E42D7" w:rsidRDefault="006E42D7" w:rsidP="006E42D7">
      <w:pPr>
        <w:pStyle w:val="B10"/>
      </w:pPr>
      <w:r w:rsidRPr="0031242A">
        <w:t>-</w:t>
      </w:r>
      <w:r w:rsidRPr="0031242A">
        <w:tab/>
        <w:t>The CCLs attempt to fulfil its set targets, and where they ae unable to, the CCL sends feedback to the</w:t>
      </w:r>
      <w:r w:rsidR="00F23CF0">
        <w:t xml:space="preserve"> </w:t>
      </w:r>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1620967B" w:rsidR="00696B4A" w:rsidRPr="0031242A" w:rsidRDefault="00696B4A" w:rsidP="00696B4A">
      <w:pPr>
        <w:pStyle w:val="B10"/>
      </w:pPr>
      <w:r w:rsidRPr="003761B3">
        <w:t>-</w:t>
      </w:r>
      <w:r w:rsidR="00F23CF0">
        <w:tab/>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r w:rsidR="008F0566">
        <w:t>the</w:t>
      </w:r>
      <w:r w:rsidRPr="003761B3">
        <w:t xml:space="preserve"> response could be that “</w:t>
      </w:r>
      <w:r w:rsidR="008F0566">
        <w:t>T</w:t>
      </w:r>
      <w:r w:rsidR="008F0566" w:rsidRPr="003761B3">
        <w:t xml:space="preserve">arget </w:t>
      </w:r>
      <w:r w:rsidRPr="003761B3">
        <w:t>x cannot be achieved because it causes problems on higher priority target y</w:t>
      </w:r>
      <w:r w:rsidR="008F0566">
        <w:t>.</w:t>
      </w:r>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7B39A2B4"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rsidR="00F23CF0">
        <w:t xml:space="preserve"> </w:t>
      </w:r>
    </w:p>
    <w:p w14:paraId="7331FA78" w14:textId="77777777" w:rsidR="006E42D7" w:rsidRPr="0031242A" w:rsidRDefault="006E42D7" w:rsidP="006E42D7">
      <w:pPr>
        <w:pStyle w:val="Heading5"/>
        <w:rPr>
          <w:lang w:eastAsia="zh-CN"/>
        </w:rPr>
      </w:pPr>
      <w:bookmarkStart w:id="672" w:name="_Toc177118995"/>
      <w:bookmarkStart w:id="673" w:name="_Toc177138576"/>
      <w:bookmarkStart w:id="674" w:name="_Toc180163395"/>
      <w:bookmarkStart w:id="675" w:name="_Toc180163857"/>
      <w:bookmarkStart w:id="676" w:name="_Toc180164092"/>
      <w:bookmarkStart w:id="677" w:name="_Toc183452899"/>
      <w:r w:rsidRPr="0031242A">
        <w:rPr>
          <w:lang w:eastAsia="zh-CN"/>
        </w:rPr>
        <w:t>5.6.3.3.2</w:t>
      </w:r>
      <w:r w:rsidRPr="0031242A">
        <w:rPr>
          <w:lang w:eastAsia="zh-CN"/>
        </w:rPr>
        <w:tab/>
        <w:t>Information objects to realize required capabilities and interactions</w:t>
      </w:r>
      <w:bookmarkEnd w:id="672"/>
      <w:bookmarkEnd w:id="673"/>
      <w:bookmarkEnd w:id="674"/>
      <w:bookmarkEnd w:id="675"/>
      <w:bookmarkEnd w:id="676"/>
      <w:bookmarkEnd w:id="677"/>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6D23D22B"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r w:rsidR="00F23CF0">
        <w:t xml:space="preserve"> </w:t>
      </w:r>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678" w:name="_Toc177118996"/>
      <w:bookmarkStart w:id="679" w:name="_Toc177138577"/>
      <w:bookmarkStart w:id="680" w:name="_Toc180163396"/>
      <w:bookmarkStart w:id="681" w:name="_Toc180163858"/>
      <w:bookmarkStart w:id="682" w:name="_Toc180164093"/>
      <w:bookmarkStart w:id="683" w:name="_Toc183452900"/>
      <w:r w:rsidRPr="0031242A">
        <w:t>5.6.3.4</w:t>
      </w:r>
      <w:r w:rsidRPr="0031242A">
        <w:tab/>
        <w:t>Direct actions conflicts</w:t>
      </w:r>
      <w:bookmarkEnd w:id="678"/>
      <w:bookmarkEnd w:id="679"/>
      <w:bookmarkEnd w:id="680"/>
      <w:bookmarkEnd w:id="681"/>
      <w:bookmarkEnd w:id="682"/>
      <w:bookmarkEnd w:id="683"/>
    </w:p>
    <w:p w14:paraId="1C9CEF20" w14:textId="6C0BA229" w:rsidR="006E42D7" w:rsidRPr="0031242A" w:rsidRDefault="006E42D7" w:rsidP="006E42D7">
      <w:pPr>
        <w:pStyle w:val="Heading5"/>
        <w:rPr>
          <w:lang w:eastAsia="zh-CN"/>
        </w:rPr>
      </w:pPr>
      <w:bookmarkStart w:id="684" w:name="_Toc177118997"/>
      <w:bookmarkStart w:id="685" w:name="_Toc177138578"/>
      <w:bookmarkStart w:id="686" w:name="_Toc180163397"/>
      <w:bookmarkStart w:id="687" w:name="_Toc180163859"/>
      <w:bookmarkStart w:id="688" w:name="_Toc180164094"/>
      <w:bookmarkStart w:id="689" w:name="_Toc183452901"/>
      <w:r w:rsidRPr="0031242A">
        <w:rPr>
          <w:lang w:eastAsia="zh-CN"/>
        </w:rPr>
        <w:t>5.6.3.4.1</w:t>
      </w:r>
      <w:r w:rsidRPr="0031242A">
        <w:rPr>
          <w:lang w:eastAsia="zh-CN"/>
        </w:rPr>
        <w:tab/>
        <w:t>Detection and avoidance of actions conflicts</w:t>
      </w:r>
      <w:bookmarkEnd w:id="684"/>
      <w:bookmarkEnd w:id="685"/>
      <w:bookmarkEnd w:id="686"/>
      <w:bookmarkEnd w:id="687"/>
      <w:bookmarkEnd w:id="688"/>
      <w:bookmarkEnd w:id="689"/>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1242A25A" w:rsidR="006E42D7" w:rsidRPr="0031242A" w:rsidRDefault="006E42D7" w:rsidP="006E42D7">
      <w:pPr>
        <w:pStyle w:val="B10"/>
      </w:pPr>
      <w:r w:rsidRPr="0031242A">
        <w:t>-</w:t>
      </w:r>
      <w:r w:rsidRPr="0031242A">
        <w:tab/>
        <w:t>Introduce a datatype, and related attribute on the CCL, representing the</w:t>
      </w:r>
      <w:r w:rsidR="00F23CF0">
        <w:t xml:space="preserve"> </w:t>
      </w:r>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0" w:name="_Toc177118998"/>
      <w:bookmarkStart w:id="691" w:name="_Toc177138579"/>
      <w:bookmarkStart w:id="692" w:name="_Toc180163398"/>
      <w:bookmarkStart w:id="693" w:name="_Toc180163860"/>
      <w:bookmarkStart w:id="694" w:name="_Toc180164095"/>
      <w:bookmarkStart w:id="695" w:name="_Toc183452902"/>
      <w:r w:rsidRPr="0031242A">
        <w:rPr>
          <w:lang w:eastAsia="zh-CN"/>
        </w:rPr>
        <w:t>5.</w:t>
      </w:r>
      <w:r w:rsidRPr="0031242A">
        <w:t>6.3.4.2</w:t>
      </w:r>
      <w:r w:rsidRPr="0031242A">
        <w:tab/>
        <w:t>Detecting actual conflicts based on counter-productiveness</w:t>
      </w:r>
      <w:bookmarkEnd w:id="690"/>
      <w:bookmarkEnd w:id="691"/>
      <w:bookmarkEnd w:id="692"/>
      <w:bookmarkEnd w:id="693"/>
      <w:bookmarkEnd w:id="694"/>
      <w:bookmarkEnd w:id="695"/>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215B0B5F"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r w:rsidR="00F23CF0">
        <w:rPr>
          <w:color w:val="000000"/>
        </w:rPr>
        <w:t xml:space="preserve"> </w:t>
      </w:r>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3CD00996" w:rsidR="00EF216C" w:rsidRPr="006965CE" w:rsidRDefault="006965CE" w:rsidP="006965CE">
      <w:pPr>
        <w:pStyle w:val="NO"/>
      </w:pPr>
      <w:r w:rsidRPr="006965CE">
        <w:t>NOTE</w:t>
      </w:r>
      <w:r w:rsidR="00EF216C" w:rsidRPr="006965CE">
        <w:t>:</w:t>
      </w:r>
      <w:r>
        <w:tab/>
      </w:r>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140CA3AD"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r w:rsidR="00F23CF0">
        <w:t xml:space="preserve"> </w:t>
      </w:r>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696" w:name="_Toc177118999"/>
      <w:bookmarkStart w:id="697" w:name="_Toc177138580"/>
      <w:bookmarkStart w:id="698" w:name="_Toc180163399"/>
      <w:bookmarkStart w:id="699" w:name="_Toc180163861"/>
      <w:bookmarkStart w:id="700" w:name="_Toc180164096"/>
      <w:bookmarkStart w:id="701" w:name="_Toc183452903"/>
      <w:r w:rsidRPr="0031242A">
        <w:t>5.6.3.4.3</w:t>
      </w:r>
      <w:r w:rsidRPr="0031242A">
        <w:tab/>
        <w:t xml:space="preserve">Bargaining as resolution of </w:t>
      </w:r>
      <w:r>
        <w:t xml:space="preserve">potential </w:t>
      </w:r>
      <w:r w:rsidRPr="0031242A">
        <w:t>direct actions conflicts</w:t>
      </w:r>
      <w:bookmarkEnd w:id="696"/>
      <w:bookmarkEnd w:id="697"/>
      <w:bookmarkEnd w:id="698"/>
      <w:bookmarkEnd w:id="699"/>
      <w:bookmarkEnd w:id="700"/>
      <w:bookmarkEnd w:id="701"/>
    </w:p>
    <w:p w14:paraId="57EFC546" w14:textId="648D7805" w:rsidR="006E42D7" w:rsidRPr="0031242A" w:rsidRDefault="006E42D7" w:rsidP="006E42D7">
      <w:pPr>
        <w:pStyle w:val="H6"/>
      </w:pPr>
      <w:r w:rsidRPr="0031242A">
        <w:t>5.6.3.4.3.1</w:t>
      </w:r>
      <w:r w:rsidRPr="0031242A">
        <w:tab/>
        <w:t>Required capabilities and interactions</w:t>
      </w:r>
    </w:p>
    <w:p w14:paraId="246FFE13" w14:textId="624CC686"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r w:rsidR="00F23CF0">
        <w:t xml:space="preserve"> </w:t>
      </w:r>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r w:rsidR="00F23CF0">
        <w:t xml:space="preserve"> </w:t>
      </w:r>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3668DE3E"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r w:rsidR="00F23CF0">
        <w:t xml:space="preserve"> </w:t>
      </w:r>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7022C903"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r w:rsidR="00F23CF0">
        <w:rPr>
          <w:color w:val="000000"/>
        </w:rPr>
        <w:t xml:space="preserve"> </w:t>
      </w:r>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02" w:name="_Toc177119000"/>
      <w:bookmarkStart w:id="703" w:name="_Toc177138581"/>
      <w:bookmarkStart w:id="704" w:name="_Toc180163400"/>
      <w:bookmarkStart w:id="705" w:name="_Toc180163862"/>
      <w:bookmarkStart w:id="706" w:name="_Toc180164097"/>
      <w:bookmarkStart w:id="707" w:name="_Toc183452904"/>
      <w:r w:rsidRPr="0031242A">
        <w:lastRenderedPageBreak/>
        <w:t>5.6.3.5</w:t>
      </w:r>
      <w:r w:rsidRPr="0031242A">
        <w:tab/>
        <w:t>Indirect targets conflicts</w:t>
      </w:r>
      <w:bookmarkEnd w:id="702"/>
      <w:bookmarkEnd w:id="703"/>
      <w:bookmarkEnd w:id="704"/>
      <w:bookmarkEnd w:id="705"/>
      <w:bookmarkEnd w:id="706"/>
      <w:bookmarkEnd w:id="707"/>
    </w:p>
    <w:p w14:paraId="31E7A4B5" w14:textId="77777777" w:rsidR="006E42D7" w:rsidRPr="0031242A" w:rsidRDefault="006E42D7" w:rsidP="006E42D7">
      <w:pPr>
        <w:pStyle w:val="Heading5"/>
        <w:rPr>
          <w:lang w:eastAsia="zh-CN"/>
        </w:rPr>
      </w:pPr>
      <w:bookmarkStart w:id="708" w:name="_Toc177119001"/>
      <w:bookmarkStart w:id="709" w:name="_Toc177138582"/>
      <w:bookmarkStart w:id="710" w:name="_Toc180163401"/>
      <w:bookmarkStart w:id="711" w:name="_Toc180163863"/>
      <w:bookmarkStart w:id="712" w:name="_Toc180164098"/>
      <w:bookmarkStart w:id="713" w:name="_Toc183452905"/>
      <w:r w:rsidRPr="0031242A">
        <w:rPr>
          <w:lang w:eastAsia="zh-CN"/>
        </w:rPr>
        <w:t>5.</w:t>
      </w:r>
      <w:r w:rsidRPr="0031242A">
        <w:t>6.3.5.1</w:t>
      </w:r>
      <w:r w:rsidRPr="0031242A">
        <w:tab/>
        <w:t>Detecting potential and actual indirect targets conflicts</w:t>
      </w:r>
      <w:bookmarkEnd w:id="708"/>
      <w:bookmarkEnd w:id="709"/>
      <w:bookmarkEnd w:id="710"/>
      <w:bookmarkEnd w:id="711"/>
      <w:bookmarkEnd w:id="712"/>
      <w:bookmarkEnd w:id="713"/>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14" w:name="_Toc177119002"/>
      <w:bookmarkStart w:id="715" w:name="_Toc177138583"/>
      <w:bookmarkStart w:id="716" w:name="_Toc180163402"/>
      <w:bookmarkStart w:id="717" w:name="_Toc180163864"/>
      <w:bookmarkStart w:id="718" w:name="_Toc180164099"/>
      <w:bookmarkStart w:id="719" w:name="_Toc183452906"/>
      <w:r w:rsidRPr="0031242A">
        <w:rPr>
          <w:lang w:eastAsia="zh-CN"/>
        </w:rPr>
        <w:t>5.</w:t>
      </w:r>
      <w:r w:rsidRPr="0031242A">
        <w:t>6.3.5.2</w:t>
      </w:r>
      <w:r w:rsidRPr="0031242A">
        <w:tab/>
        <w:t>Avoiding indirect targets conflicts</w:t>
      </w:r>
      <w:bookmarkEnd w:id="714"/>
      <w:bookmarkEnd w:id="715"/>
      <w:bookmarkEnd w:id="716"/>
      <w:bookmarkEnd w:id="717"/>
      <w:bookmarkEnd w:id="718"/>
      <w:bookmarkEnd w:id="719"/>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20" w:name="_Toc177119003"/>
      <w:bookmarkStart w:id="721" w:name="_Toc177138584"/>
      <w:bookmarkStart w:id="722" w:name="_Toc180163403"/>
      <w:bookmarkStart w:id="723" w:name="_Toc180163865"/>
      <w:bookmarkStart w:id="724" w:name="_Toc180164100"/>
      <w:bookmarkStart w:id="725" w:name="_Toc183452907"/>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0"/>
      <w:bookmarkEnd w:id="721"/>
      <w:bookmarkEnd w:id="722"/>
      <w:bookmarkEnd w:id="723"/>
      <w:bookmarkEnd w:id="724"/>
      <w:bookmarkEnd w:id="725"/>
    </w:p>
    <w:p w14:paraId="303DFF7A" w14:textId="50EA17A7" w:rsidR="006E42D7" w:rsidRPr="0031242A" w:rsidRDefault="006E42D7" w:rsidP="006E42D7">
      <w:pPr>
        <w:pStyle w:val="H6"/>
      </w:pPr>
      <w:r w:rsidRPr="0031242A">
        <w:t>5.6.3.5.3.1</w:t>
      </w:r>
      <w:r w:rsidRPr="0031242A">
        <w:tab/>
        <w:t>Required capabilities and interactions</w:t>
      </w:r>
    </w:p>
    <w:p w14:paraId="557EAE01" w14:textId="018665CA"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r w:rsidR="00F23CF0">
        <w:t xml:space="preserve"> </w:t>
      </w:r>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26" w:name="_Toc177119004"/>
      <w:bookmarkStart w:id="727" w:name="_Toc177138585"/>
      <w:bookmarkStart w:id="728" w:name="_Toc180163404"/>
      <w:bookmarkStart w:id="729" w:name="_Toc180163866"/>
      <w:bookmarkStart w:id="730" w:name="_Toc180164101"/>
      <w:bookmarkStart w:id="731" w:name="_Toc183452908"/>
      <w:r w:rsidRPr="0031242A">
        <w:t>5.6.3.6</w:t>
      </w:r>
      <w:r w:rsidRPr="0031242A">
        <w:tab/>
        <w:t>Action-execution-time conflict coordination</w:t>
      </w:r>
      <w:bookmarkEnd w:id="726"/>
      <w:bookmarkEnd w:id="727"/>
      <w:bookmarkEnd w:id="728"/>
      <w:bookmarkEnd w:id="729"/>
      <w:bookmarkEnd w:id="730"/>
      <w:bookmarkEnd w:id="731"/>
    </w:p>
    <w:p w14:paraId="13CD0882" w14:textId="602F6134" w:rsidR="00A36568" w:rsidRDefault="00A36568" w:rsidP="00A36568">
      <w:pPr>
        <w:pStyle w:val="Heading5"/>
        <w:rPr>
          <w:lang w:eastAsia="zh-CN"/>
        </w:rPr>
      </w:pPr>
      <w:bookmarkStart w:id="732" w:name="_Toc180163405"/>
      <w:bookmarkStart w:id="733" w:name="_Toc180163867"/>
      <w:bookmarkStart w:id="734" w:name="_Toc180164102"/>
      <w:bookmarkStart w:id="735" w:name="_Toc183452909"/>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32"/>
      <w:bookmarkEnd w:id="733"/>
      <w:bookmarkEnd w:id="734"/>
      <w:bookmarkEnd w:id="735"/>
    </w:p>
    <w:p w14:paraId="68DDE719" w14:textId="098C4871" w:rsidR="006E42D7" w:rsidRPr="0031242A" w:rsidRDefault="006E42D7" w:rsidP="006E42D7">
      <w:pPr>
        <w:pStyle w:val="Heading5"/>
      </w:pPr>
      <w:bookmarkStart w:id="736" w:name="_Toc177119005"/>
      <w:bookmarkStart w:id="737" w:name="_Toc177138586"/>
      <w:bookmarkStart w:id="738" w:name="_Toc180163406"/>
      <w:bookmarkStart w:id="739" w:name="_Toc180163868"/>
      <w:bookmarkStart w:id="740" w:name="_Toc180164103"/>
      <w:bookmarkStart w:id="741" w:name="_Toc183452910"/>
      <w:r w:rsidRPr="0031242A">
        <w:t>5.6.3.6.1</w:t>
      </w:r>
      <w:r w:rsidR="002170BD">
        <w:t>.1</w:t>
      </w:r>
      <w:r w:rsidRPr="0031242A">
        <w:tab/>
        <w:t>Required capabilities and interactions</w:t>
      </w:r>
      <w:bookmarkEnd w:id="736"/>
      <w:bookmarkEnd w:id="737"/>
      <w:r>
        <w:t xml:space="preserve"> for </w:t>
      </w:r>
      <w:r w:rsidRPr="0031242A">
        <w:t>detectin</w:t>
      </w:r>
      <w:r>
        <w:t xml:space="preserve">g </w:t>
      </w:r>
      <w:r w:rsidRPr="0031242A">
        <w:t>Action-execution-time conflict</w:t>
      </w:r>
      <w:r>
        <w:t>s</w:t>
      </w:r>
      <w:bookmarkEnd w:id="738"/>
      <w:bookmarkEnd w:id="739"/>
      <w:bookmarkEnd w:id="740"/>
      <w:bookmarkEnd w:id="741"/>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42" w:name="_Toc177119006"/>
      <w:bookmarkStart w:id="743" w:name="_Toc177138587"/>
      <w:bookmarkStart w:id="744" w:name="_Toc180163407"/>
      <w:bookmarkStart w:id="745" w:name="_Toc180163869"/>
      <w:bookmarkStart w:id="746" w:name="_Toc180164104"/>
      <w:bookmarkStart w:id="747" w:name="_Toc183452911"/>
      <w:r w:rsidRPr="0031242A">
        <w:t>5.6.3.6.</w:t>
      </w:r>
      <w:r w:rsidR="002170BD">
        <w:t>1.</w:t>
      </w:r>
      <w:r w:rsidRPr="0031242A">
        <w:t>2</w:t>
      </w:r>
      <w:r w:rsidRPr="0031242A">
        <w:tab/>
        <w:t>Information objects to realize required capabilities and interactions</w:t>
      </w:r>
      <w:bookmarkEnd w:id="742"/>
      <w:bookmarkEnd w:id="743"/>
      <w:bookmarkEnd w:id="744"/>
      <w:bookmarkEnd w:id="745"/>
      <w:bookmarkEnd w:id="746"/>
      <w:bookmarkEnd w:id="747"/>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1BFBA6DD" w:rsidR="006E42D7" w:rsidRPr="0031242A" w:rsidRDefault="006E42D7" w:rsidP="006E42D7">
      <w:pPr>
        <w:pStyle w:val="NO"/>
      </w:pPr>
      <w:r w:rsidRPr="0031242A">
        <w:t>NOTE 2:</w:t>
      </w:r>
      <w:r w:rsidRPr="0031242A">
        <w:tab/>
        <w:t>The CCLCMPlan may also be an attribute on the CCL. If so,</w:t>
      </w:r>
      <w:r w:rsidR="00F23CF0">
        <w:t xml:space="preserve">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48" w:name="_Toc180163408"/>
      <w:bookmarkStart w:id="749" w:name="_Toc180163870"/>
      <w:bookmarkStart w:id="750" w:name="_Toc180164105"/>
      <w:bookmarkStart w:id="751" w:name="_Toc183452912"/>
      <w:r w:rsidRPr="00B21418">
        <w:t>5.</w:t>
      </w:r>
      <w:r>
        <w:t>6</w:t>
      </w:r>
      <w:r w:rsidRPr="00B21418">
        <w:t>.3.</w:t>
      </w:r>
      <w:r>
        <w:t>6.2</w:t>
      </w:r>
      <w:r w:rsidR="00AE3EF3">
        <w:tab/>
      </w:r>
      <w:r w:rsidRPr="00786019">
        <w:t xml:space="preserve">Avoidance of </w:t>
      </w:r>
      <w:r w:rsidRPr="005529B5">
        <w:t>action-execution-time conflict</w:t>
      </w:r>
      <w:r>
        <w:t>s</w:t>
      </w:r>
      <w:bookmarkEnd w:id="748"/>
      <w:bookmarkEnd w:id="749"/>
      <w:bookmarkEnd w:id="750"/>
      <w:bookmarkEnd w:id="751"/>
      <w:r w:rsidRPr="005529B5">
        <w:t xml:space="preserve"> </w:t>
      </w:r>
    </w:p>
    <w:p w14:paraId="119C20E5" w14:textId="77777777" w:rsidR="002170BD" w:rsidRPr="00B21418" w:rsidRDefault="002170BD" w:rsidP="002170BD">
      <w:pPr>
        <w:pStyle w:val="Heading6"/>
      </w:pPr>
      <w:bookmarkStart w:id="752" w:name="_Toc180163409"/>
      <w:bookmarkStart w:id="753" w:name="_Toc180163871"/>
      <w:bookmarkStart w:id="754" w:name="_Toc180164106"/>
      <w:bookmarkStart w:id="755" w:name="_Toc183452913"/>
      <w:r w:rsidRPr="00B21418">
        <w:t>5.</w:t>
      </w:r>
      <w:r>
        <w:t>6</w:t>
      </w:r>
      <w:r w:rsidRPr="00B21418">
        <w:t>.3.</w:t>
      </w:r>
      <w:r>
        <w:t>6.2.</w:t>
      </w:r>
      <w:r w:rsidRPr="00B21418">
        <w:t>1</w:t>
      </w:r>
      <w:r w:rsidRPr="00B21418">
        <w:tab/>
        <w:t>Required capabilities and interactions.</w:t>
      </w:r>
      <w:bookmarkEnd w:id="752"/>
      <w:bookmarkEnd w:id="753"/>
      <w:bookmarkEnd w:id="754"/>
      <w:bookmarkEnd w:id="755"/>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56" w:name="_Toc180163410"/>
      <w:bookmarkStart w:id="757" w:name="_Toc180163872"/>
      <w:bookmarkStart w:id="758" w:name="_Toc180164107"/>
      <w:bookmarkStart w:id="759" w:name="_Toc183452914"/>
      <w:r w:rsidRPr="00B21418">
        <w:lastRenderedPageBreak/>
        <w:t>5.</w:t>
      </w:r>
      <w:r>
        <w:t>6</w:t>
      </w:r>
      <w:r w:rsidRPr="00B21418">
        <w:t>.3.</w:t>
      </w:r>
      <w:r>
        <w:t>6.2.</w:t>
      </w:r>
      <w:r w:rsidRPr="00B21418">
        <w:t>2</w:t>
      </w:r>
      <w:r w:rsidRPr="00B21418">
        <w:tab/>
        <w:t>Information objects to realize required capabilities and interactions</w:t>
      </w:r>
      <w:bookmarkEnd w:id="756"/>
      <w:bookmarkEnd w:id="757"/>
      <w:bookmarkEnd w:id="758"/>
      <w:bookmarkEnd w:id="759"/>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6F7D67B" w:rsidR="002170BD" w:rsidRDefault="002170BD" w:rsidP="002170BD">
      <w:pPr>
        <w:pStyle w:val="B10"/>
        <w:keepNext/>
        <w:keepLines/>
        <w:ind w:left="567"/>
      </w:pPr>
      <w:r>
        <w:t>The schedule indicates the</w:t>
      </w:r>
      <w:r w:rsidR="007F004C">
        <w:t xml:space="preserve"> </w:t>
      </w:r>
      <w:r w:rsidRPr="00F20E92">
        <w:t>time for when a CCL may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271809AF" w:rsidR="005A36B5" w:rsidRDefault="005A36B5" w:rsidP="00055E8B">
      <w:pPr>
        <w:pStyle w:val="Heading4"/>
      </w:pPr>
      <w:bookmarkStart w:id="760" w:name="_Toc180163411"/>
      <w:bookmarkStart w:id="761" w:name="_Toc180163873"/>
      <w:bookmarkStart w:id="762" w:name="_Toc180164108"/>
      <w:bookmarkStart w:id="763" w:name="_Toc183452915"/>
      <w:r w:rsidRPr="005C3969">
        <w:t>5.6.3.</w:t>
      </w:r>
      <w:r w:rsidR="00BE2186">
        <w:t>7</w:t>
      </w:r>
      <w:r w:rsidR="00055E8B">
        <w:tab/>
      </w:r>
      <w:r w:rsidRPr="005C3969">
        <w:t>Potential options for implementing the CCL coordination entity</w:t>
      </w:r>
      <w:bookmarkEnd w:id="760"/>
      <w:bookmarkEnd w:id="761"/>
      <w:bookmarkEnd w:id="762"/>
      <w:r w:rsidR="001B2979">
        <w:t xml:space="preserve"> </w:t>
      </w:r>
      <w:r w:rsidR="001B2979" w:rsidRPr="005C3969">
        <w:t>as a CCL</w:t>
      </w:r>
      <w:r w:rsidR="001B2979">
        <w:t xml:space="preserve"> using recurrence</w:t>
      </w:r>
      <w:bookmarkEnd w:id="763"/>
    </w:p>
    <w:p w14:paraId="72039E88" w14:textId="4CEC20EF"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r w:rsidR="00F23CF0">
        <w:rPr>
          <w:lang w:val="en-US" w:eastAsia="en-IE"/>
        </w:rPr>
        <w:t xml:space="preserve"> </w:t>
      </w:r>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4FE3F89C" w:rsidR="005A36B5" w:rsidRDefault="005A36B5" w:rsidP="005A36B5">
      <w:pPr>
        <w:rPr>
          <w:iCs/>
        </w:rPr>
      </w:pPr>
      <w:r>
        <w:rPr>
          <w:iCs/>
        </w:rPr>
        <w:t>In a scenario where</w:t>
      </w:r>
      <w:r w:rsidR="00F23CF0">
        <w:rPr>
          <w:iCs/>
        </w:rPr>
        <w:t xml:space="preserve"> </w:t>
      </w:r>
      <w:r>
        <w:rPr>
          <w:iCs/>
        </w:rPr>
        <w:t>a CCL is considered a managed resource, it could be possible that this CCL, can be controlled like any other managed resource (e.g. network slice). The current ACCL model does not consider this scenario, the managed</w:t>
      </w:r>
      <w:r w:rsidR="00F23CF0">
        <w:rPr>
          <w:iCs/>
        </w:rPr>
        <w:t xml:space="preserve"> </w:t>
      </w:r>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64" w:name="_Toc43213060"/>
      <w:r w:rsidRPr="00B769BE">
        <w:rPr>
          <w:b/>
          <w:bCs/>
          <w:u w:val="single"/>
        </w:rPr>
        <w:t>Constraints</w:t>
      </w:r>
      <w:bookmarkEnd w:id="764"/>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C546BE" w:rsidR="005A36B5" w:rsidRDefault="005A36B5" w:rsidP="005A36B5">
      <w:r>
        <w:t xml:space="preserve">The MnS producer of a </w:t>
      </w:r>
      <w:r w:rsidRPr="005C5696">
        <w:t>parent</w:t>
      </w:r>
      <w:r w:rsidR="00F23CF0">
        <w:t xml:space="preserve"> </w:t>
      </w:r>
      <w:r>
        <w:t>A</w:t>
      </w:r>
      <w:r w:rsidRPr="005C5696">
        <w:t>CCL</w:t>
      </w:r>
      <w:r>
        <w:t xml:space="preserve"> controls the goals for the child ACCL’s guaranteeing that potential conflict scenarios are avoided and or resolved. </w:t>
      </w:r>
    </w:p>
    <w:p w14:paraId="7AD37E20" w14:textId="6637F190"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r w:rsidR="00F23CF0">
        <w:t xml:space="preserve"> </w:t>
      </w:r>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65" w:name="_Toc180163413"/>
      <w:bookmarkStart w:id="766" w:name="_Toc180163875"/>
      <w:bookmarkStart w:id="767" w:name="_Toc180164110"/>
      <w:bookmarkStart w:id="768" w:name="_Toc183452916"/>
      <w:r w:rsidRPr="003C79E9">
        <w:t>5.</w:t>
      </w:r>
      <w:r>
        <w:t>6</w:t>
      </w:r>
      <w:r w:rsidRPr="003C79E9">
        <w:t>.4</w:t>
      </w:r>
      <w:r w:rsidRPr="003C79E9">
        <w:tab/>
        <w:t>Evaluation of solutions</w:t>
      </w:r>
      <w:bookmarkEnd w:id="765"/>
      <w:bookmarkEnd w:id="766"/>
      <w:bookmarkEnd w:id="767"/>
      <w:bookmarkEnd w:id="768"/>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0B3B1BF9" w:rsidR="00A36568" w:rsidRPr="00DF2649" w:rsidRDefault="00A36568" w:rsidP="00A36568">
      <w:r>
        <w:t>The general solution in clause 5.6.3.2 proposes baseline attributes that apply to several</w:t>
      </w:r>
      <w:r w:rsidR="00F23CF0">
        <w:t xml:space="preserve"> </w:t>
      </w:r>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69" w:name="_Toc168485195"/>
      <w:bookmarkStart w:id="770" w:name="_Toc168485635"/>
      <w:bookmarkStart w:id="771" w:name="_Toc168485711"/>
      <w:bookmarkStart w:id="772" w:name="_Toc168485918"/>
      <w:bookmarkStart w:id="773" w:name="_Toc177119007"/>
      <w:bookmarkStart w:id="774" w:name="_Toc177138588"/>
      <w:bookmarkStart w:id="775" w:name="_Toc180163414"/>
      <w:bookmarkStart w:id="776" w:name="_Toc180163877"/>
      <w:bookmarkStart w:id="777" w:name="_Toc180164112"/>
      <w:bookmarkStart w:id="778" w:name="_Toc183452917"/>
      <w:r w:rsidRPr="0031242A">
        <w:t>5.7</w:t>
      </w:r>
      <w:r w:rsidRPr="0031242A">
        <w:tab/>
        <w:t>Use case 7: CCL scope management</w:t>
      </w:r>
      <w:bookmarkEnd w:id="769"/>
      <w:bookmarkEnd w:id="770"/>
      <w:bookmarkEnd w:id="771"/>
      <w:bookmarkEnd w:id="772"/>
      <w:bookmarkEnd w:id="773"/>
      <w:bookmarkEnd w:id="774"/>
      <w:bookmarkEnd w:id="775"/>
      <w:bookmarkEnd w:id="776"/>
      <w:bookmarkEnd w:id="777"/>
      <w:bookmarkEnd w:id="778"/>
    </w:p>
    <w:p w14:paraId="4CDF3B53" w14:textId="77777777" w:rsidR="006E42D7" w:rsidRPr="0031242A" w:rsidRDefault="006E42D7" w:rsidP="006E42D7">
      <w:pPr>
        <w:pStyle w:val="Heading3"/>
      </w:pPr>
      <w:bookmarkStart w:id="779" w:name="_Toc168485196"/>
      <w:bookmarkStart w:id="780" w:name="_Toc168485636"/>
      <w:bookmarkStart w:id="781" w:name="_Toc168485712"/>
      <w:bookmarkStart w:id="782" w:name="_Toc168485919"/>
      <w:bookmarkStart w:id="783" w:name="_Toc177119008"/>
      <w:bookmarkStart w:id="784" w:name="_Toc177138589"/>
      <w:bookmarkStart w:id="785" w:name="_Toc180163415"/>
      <w:bookmarkStart w:id="786" w:name="_Toc180163878"/>
      <w:bookmarkStart w:id="787" w:name="_Toc180164113"/>
      <w:bookmarkStart w:id="788" w:name="_Toc183452918"/>
      <w:r w:rsidRPr="0031242A">
        <w:t>5.7.1</w:t>
      </w:r>
      <w:r w:rsidRPr="0031242A">
        <w:tab/>
        <w:t>Description</w:t>
      </w:r>
      <w:bookmarkEnd w:id="779"/>
      <w:bookmarkEnd w:id="780"/>
      <w:bookmarkEnd w:id="781"/>
      <w:bookmarkEnd w:id="782"/>
      <w:bookmarkEnd w:id="783"/>
      <w:bookmarkEnd w:id="784"/>
      <w:bookmarkEnd w:id="785"/>
      <w:bookmarkEnd w:id="786"/>
      <w:bookmarkEnd w:id="787"/>
      <w:bookmarkEnd w:id="788"/>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789" w:name="_Toc168485197"/>
      <w:bookmarkStart w:id="790" w:name="_Toc168485637"/>
      <w:bookmarkStart w:id="791" w:name="_Toc168485713"/>
      <w:bookmarkStart w:id="792" w:name="_Toc168485920"/>
      <w:bookmarkStart w:id="793" w:name="_Toc177119009"/>
      <w:bookmarkStart w:id="794" w:name="_Toc177138590"/>
      <w:bookmarkStart w:id="795" w:name="_Toc180163416"/>
      <w:bookmarkStart w:id="796" w:name="_Toc180163879"/>
      <w:bookmarkStart w:id="797" w:name="_Toc180164114"/>
      <w:bookmarkStart w:id="798" w:name="_Toc183452919"/>
      <w:r w:rsidRPr="0031242A">
        <w:t>5.7.2</w:t>
      </w:r>
      <w:r w:rsidRPr="0031242A">
        <w:tab/>
        <w:t>Potential Requirements</w:t>
      </w:r>
      <w:bookmarkEnd w:id="789"/>
      <w:bookmarkEnd w:id="790"/>
      <w:bookmarkEnd w:id="791"/>
      <w:bookmarkEnd w:id="792"/>
      <w:bookmarkEnd w:id="793"/>
      <w:bookmarkEnd w:id="794"/>
      <w:bookmarkEnd w:id="795"/>
      <w:bookmarkEnd w:id="796"/>
      <w:bookmarkEnd w:id="797"/>
      <w:bookmarkEnd w:id="798"/>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75ACE031" w:rsidR="006E42D7" w:rsidRPr="0031242A" w:rsidRDefault="006E42D7" w:rsidP="006E42D7">
      <w:pPr>
        <w:pStyle w:val="NO"/>
      </w:pPr>
      <w:bookmarkStart w:id="799" w:name="_Toc168485198"/>
      <w:bookmarkStart w:id="800" w:name="_Toc168485638"/>
      <w:bookmarkStart w:id="801" w:name="_Toc168485714"/>
      <w:r w:rsidRPr="0031242A">
        <w:t>NOTE:</w:t>
      </w:r>
      <w:r w:rsidRPr="0031242A">
        <w:tab/>
        <w:t>Measurement scope</w:t>
      </w:r>
      <w:r w:rsidR="00F23CF0">
        <w:t xml:space="preserve"> </w:t>
      </w:r>
      <w:r w:rsidRPr="0031242A">
        <w:t>is where the related measurements are collected, the control scope is where the CCL acts</w:t>
      </w:r>
      <w:r w:rsidRPr="0031242A">
        <w:rPr>
          <w:color w:val="000000"/>
        </w:rPr>
        <w:t xml:space="preserve"> and the impact scope is where the CLL actions causes effects.</w:t>
      </w:r>
      <w:bookmarkEnd w:id="799"/>
      <w:bookmarkEnd w:id="800"/>
      <w:bookmarkEnd w:id="801"/>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02" w:name="_Toc168485199"/>
      <w:bookmarkStart w:id="803" w:name="_Toc168485639"/>
      <w:bookmarkStart w:id="804" w:name="_Toc168485715"/>
      <w:bookmarkStart w:id="805" w:name="_Toc168485921"/>
      <w:bookmarkStart w:id="806" w:name="_Toc177119010"/>
      <w:bookmarkStart w:id="807" w:name="_Toc177138591"/>
      <w:bookmarkStart w:id="808" w:name="_Toc180163417"/>
      <w:bookmarkStart w:id="809" w:name="_Toc180163880"/>
      <w:bookmarkStart w:id="810" w:name="_Toc180164115"/>
      <w:bookmarkStart w:id="811" w:name="_Toc183452920"/>
      <w:r w:rsidRPr="0031242A">
        <w:t>5.7.3</w:t>
      </w:r>
      <w:r w:rsidRPr="0031242A">
        <w:tab/>
        <w:t>Potential Solutions</w:t>
      </w:r>
      <w:bookmarkEnd w:id="802"/>
      <w:bookmarkEnd w:id="803"/>
      <w:bookmarkEnd w:id="804"/>
      <w:bookmarkEnd w:id="805"/>
      <w:bookmarkEnd w:id="806"/>
      <w:bookmarkEnd w:id="807"/>
      <w:bookmarkEnd w:id="808"/>
      <w:bookmarkEnd w:id="809"/>
      <w:bookmarkEnd w:id="810"/>
      <w:bookmarkEnd w:id="811"/>
    </w:p>
    <w:p w14:paraId="5D0C630E" w14:textId="2D662594" w:rsidR="006E42D7" w:rsidRPr="0031242A" w:rsidRDefault="006E42D7" w:rsidP="006E42D7">
      <w:pPr>
        <w:pStyle w:val="Heading4"/>
      </w:pPr>
      <w:bookmarkStart w:id="812" w:name="_Toc177119011"/>
      <w:bookmarkStart w:id="813" w:name="_Toc177138592"/>
      <w:bookmarkStart w:id="814" w:name="_Toc180163418"/>
      <w:bookmarkStart w:id="815" w:name="_Toc180163881"/>
      <w:bookmarkStart w:id="816" w:name="_Toc180164116"/>
      <w:bookmarkStart w:id="817" w:name="_Toc183452921"/>
      <w:r w:rsidRPr="0031242A">
        <w:t>5.7.3.1</w:t>
      </w:r>
      <w:r w:rsidRPr="0031242A">
        <w:tab/>
        <w:t>Required capabilities and interactions</w:t>
      </w:r>
      <w:bookmarkEnd w:id="812"/>
      <w:bookmarkEnd w:id="813"/>
      <w:bookmarkEnd w:id="814"/>
      <w:bookmarkEnd w:id="815"/>
      <w:bookmarkEnd w:id="816"/>
      <w:bookmarkEnd w:id="817"/>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0421B59C"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r w:rsidR="00F23CF0">
        <w:t xml:space="preserve"> </w:t>
      </w:r>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1C40D440"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r w:rsidR="00F23CF0">
        <w:t xml:space="preserve"> </w:t>
      </w:r>
    </w:p>
    <w:p w14:paraId="4BEE91DC" w14:textId="77777777" w:rsidR="006E42D7" w:rsidRPr="0031242A" w:rsidRDefault="006E42D7" w:rsidP="006E42D7">
      <w:pPr>
        <w:pStyle w:val="Heading4"/>
      </w:pPr>
      <w:bookmarkStart w:id="818" w:name="_Toc177119012"/>
      <w:bookmarkStart w:id="819" w:name="_Toc177138593"/>
      <w:bookmarkStart w:id="820" w:name="_Toc180163419"/>
      <w:bookmarkStart w:id="821" w:name="_Toc180163882"/>
      <w:bookmarkStart w:id="822" w:name="_Toc180164117"/>
      <w:bookmarkStart w:id="823" w:name="_Toc183452922"/>
      <w:r w:rsidRPr="0031242A">
        <w:t>5.7.3.2</w:t>
      </w:r>
      <w:r w:rsidRPr="0031242A">
        <w:tab/>
        <w:t>Information objects to realize required capabilities and interactions</w:t>
      </w:r>
      <w:bookmarkEnd w:id="818"/>
      <w:bookmarkEnd w:id="819"/>
      <w:bookmarkEnd w:id="820"/>
      <w:bookmarkEnd w:id="821"/>
      <w:bookmarkEnd w:id="822"/>
      <w:bookmarkEnd w:id="823"/>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7E1B6606"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r w:rsidR="00F23CF0">
        <w:t xml:space="preserve"> </w:t>
      </w:r>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r w:rsidR="008543E4">
        <w:t>four(</w:t>
      </w:r>
      <w:r w:rsidRPr="0031242A">
        <w:t>4</w:t>
      </w:r>
      <w:r w:rsidR="008543E4">
        <w:t>)</w:t>
      </w:r>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24" w:name="_Toc168485200"/>
      <w:bookmarkStart w:id="825" w:name="_Toc168485640"/>
      <w:bookmarkStart w:id="826" w:name="_Toc168485716"/>
      <w:bookmarkStart w:id="827" w:name="_Toc168485922"/>
      <w:bookmarkStart w:id="828" w:name="_Toc177119013"/>
      <w:bookmarkStart w:id="829" w:name="_Toc177138594"/>
      <w:bookmarkStart w:id="830" w:name="_Toc180163420"/>
      <w:bookmarkStart w:id="831" w:name="_Toc180163883"/>
      <w:bookmarkStart w:id="832" w:name="_Toc180164118"/>
      <w:bookmarkStart w:id="833" w:name="_Toc183452923"/>
      <w:r w:rsidRPr="0031242A">
        <w:t>5.7.4</w:t>
      </w:r>
      <w:r w:rsidRPr="0031242A">
        <w:tab/>
        <w:t>Evaluation of solutions</w:t>
      </w:r>
      <w:bookmarkEnd w:id="824"/>
      <w:bookmarkEnd w:id="825"/>
      <w:bookmarkEnd w:id="826"/>
      <w:bookmarkEnd w:id="827"/>
      <w:bookmarkEnd w:id="828"/>
      <w:bookmarkEnd w:id="829"/>
      <w:bookmarkEnd w:id="830"/>
      <w:bookmarkEnd w:id="831"/>
      <w:bookmarkEnd w:id="832"/>
      <w:bookmarkEnd w:id="833"/>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34" w:name="_Toc168485206"/>
      <w:bookmarkStart w:id="835" w:name="_Toc168485646"/>
      <w:bookmarkStart w:id="836" w:name="_Toc168485722"/>
      <w:bookmarkStart w:id="837" w:name="_Toc168485928"/>
      <w:bookmarkStart w:id="838" w:name="_Toc177119014"/>
      <w:bookmarkStart w:id="839" w:name="_Toc177138595"/>
      <w:bookmarkStart w:id="840" w:name="_Toc180163421"/>
      <w:bookmarkStart w:id="841" w:name="_Toc180163884"/>
      <w:bookmarkStart w:id="842" w:name="_Toc180164119"/>
      <w:bookmarkStart w:id="843" w:name="_Toc183452924"/>
      <w:r w:rsidRPr="0031242A">
        <w:t>5.8</w:t>
      </w:r>
      <w:r w:rsidRPr="0031242A">
        <w:tab/>
        <w:t>Use case 8: CCL-impact assessment</w:t>
      </w:r>
      <w:bookmarkEnd w:id="834"/>
      <w:bookmarkEnd w:id="835"/>
      <w:bookmarkEnd w:id="836"/>
      <w:bookmarkEnd w:id="837"/>
      <w:r w:rsidRPr="0031242A">
        <w:t xml:space="preserve"> </w:t>
      </w:r>
      <w:r w:rsidRPr="0031242A">
        <w:rPr>
          <w:szCs w:val="32"/>
        </w:rPr>
        <w:t>and resolution</w:t>
      </w:r>
      <w:bookmarkEnd w:id="838"/>
      <w:bookmarkEnd w:id="839"/>
      <w:bookmarkEnd w:id="840"/>
      <w:bookmarkEnd w:id="841"/>
      <w:bookmarkEnd w:id="842"/>
      <w:bookmarkEnd w:id="843"/>
    </w:p>
    <w:p w14:paraId="737D5381" w14:textId="77777777" w:rsidR="006E42D7" w:rsidRPr="0031242A" w:rsidRDefault="006E42D7" w:rsidP="006E42D7">
      <w:pPr>
        <w:pStyle w:val="Heading3"/>
      </w:pPr>
      <w:bookmarkStart w:id="844" w:name="_Toc168485207"/>
      <w:bookmarkStart w:id="845" w:name="_Toc168485647"/>
      <w:bookmarkStart w:id="846" w:name="_Toc168485723"/>
      <w:bookmarkStart w:id="847" w:name="_Toc168485929"/>
      <w:bookmarkStart w:id="848" w:name="_Toc177119015"/>
      <w:bookmarkStart w:id="849" w:name="_Toc177138596"/>
      <w:bookmarkStart w:id="850" w:name="_Toc180163422"/>
      <w:bookmarkStart w:id="851" w:name="_Toc180163885"/>
      <w:bookmarkStart w:id="852" w:name="_Toc180164120"/>
      <w:bookmarkStart w:id="853" w:name="_Toc183452925"/>
      <w:r w:rsidRPr="0031242A">
        <w:t>5.8.1</w:t>
      </w:r>
      <w:r w:rsidRPr="0031242A">
        <w:tab/>
        <w:t>Description</w:t>
      </w:r>
      <w:bookmarkEnd w:id="844"/>
      <w:bookmarkEnd w:id="845"/>
      <w:bookmarkEnd w:id="846"/>
      <w:bookmarkEnd w:id="847"/>
      <w:bookmarkEnd w:id="848"/>
      <w:bookmarkEnd w:id="849"/>
      <w:bookmarkEnd w:id="850"/>
      <w:bookmarkEnd w:id="851"/>
      <w:bookmarkEnd w:id="852"/>
      <w:bookmarkEnd w:id="853"/>
    </w:p>
    <w:p w14:paraId="29F97B8B" w14:textId="581A3952" w:rsidR="006E42D7" w:rsidRPr="0031242A" w:rsidRDefault="006E42D7" w:rsidP="006E42D7">
      <w:pPr>
        <w:pStyle w:val="Heading4"/>
      </w:pPr>
      <w:bookmarkStart w:id="854" w:name="_Toc177119016"/>
      <w:bookmarkStart w:id="855" w:name="_Toc177138597"/>
      <w:bookmarkStart w:id="856" w:name="_Toc180163423"/>
      <w:bookmarkStart w:id="857" w:name="_Toc180163886"/>
      <w:bookmarkStart w:id="858" w:name="_Toc180164121"/>
      <w:bookmarkStart w:id="859" w:name="_Toc183452926"/>
      <w:r w:rsidRPr="0031242A">
        <w:t>5.8.1.1</w:t>
      </w:r>
      <w:r w:rsidRPr="0031242A">
        <w:tab/>
        <w:t>Overview</w:t>
      </w:r>
      <w:bookmarkEnd w:id="854"/>
      <w:bookmarkEnd w:id="855"/>
      <w:bookmarkEnd w:id="856"/>
      <w:bookmarkEnd w:id="857"/>
      <w:bookmarkEnd w:id="858"/>
      <w:bookmarkEnd w:id="859"/>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3pt;height:138pt" o:ole="">
            <v:imagedata r:id="rId69" o:title=""/>
          </v:shape>
          <o:OLEObject Type="Embed" ProgID="Visio.Drawing.15" ShapeID="_x0000_i1040" DrawAspect="Content" ObjectID="_1794065709"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60" w:name="_Toc177119017"/>
      <w:bookmarkStart w:id="861" w:name="_Toc177138598"/>
      <w:bookmarkStart w:id="862" w:name="_Toc180163424"/>
      <w:bookmarkStart w:id="863" w:name="_Toc180163887"/>
      <w:bookmarkStart w:id="864" w:name="_Toc180164122"/>
      <w:bookmarkStart w:id="865" w:name="_Toc183452927"/>
      <w:r w:rsidRPr="0031242A">
        <w:lastRenderedPageBreak/>
        <w:t>5.8.1.2</w:t>
      </w:r>
      <w:r w:rsidRPr="0031242A">
        <w:tab/>
        <w:t xml:space="preserve"> impact on known/bounded impact-scope</w:t>
      </w:r>
      <w:bookmarkEnd w:id="860"/>
      <w:bookmarkEnd w:id="861"/>
      <w:bookmarkEnd w:id="862"/>
      <w:bookmarkEnd w:id="863"/>
      <w:bookmarkEnd w:id="864"/>
      <w:bookmarkEnd w:id="86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66" w:name="_Toc177119018"/>
      <w:bookmarkStart w:id="867" w:name="_Toc177138599"/>
      <w:bookmarkStart w:id="868" w:name="_Toc180163425"/>
      <w:bookmarkStart w:id="869" w:name="_Toc180163888"/>
      <w:bookmarkStart w:id="870" w:name="_Toc180164123"/>
      <w:bookmarkStart w:id="871" w:name="_Toc183452928"/>
      <w:r w:rsidRPr="0031242A">
        <w:t>5.8.1.3</w:t>
      </w:r>
      <w:r w:rsidRPr="0031242A">
        <w:tab/>
        <w:t>impact on unknown impact-scope</w:t>
      </w:r>
      <w:bookmarkEnd w:id="866"/>
      <w:bookmarkEnd w:id="867"/>
      <w:bookmarkEnd w:id="868"/>
      <w:bookmarkEnd w:id="869"/>
      <w:bookmarkEnd w:id="870"/>
      <w:bookmarkEnd w:id="871"/>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72" w:name="_Toc168485208"/>
      <w:bookmarkStart w:id="873" w:name="_Toc168485648"/>
      <w:bookmarkStart w:id="874" w:name="_Toc168485724"/>
      <w:bookmarkStart w:id="875" w:name="_Toc168485930"/>
      <w:bookmarkStart w:id="876" w:name="_Toc177119019"/>
      <w:bookmarkStart w:id="877" w:name="_Toc177138600"/>
      <w:bookmarkStart w:id="878" w:name="_Toc180163426"/>
      <w:bookmarkStart w:id="879" w:name="_Toc180163889"/>
      <w:bookmarkStart w:id="880" w:name="_Toc180164124"/>
      <w:bookmarkStart w:id="881" w:name="_Toc183452929"/>
      <w:r w:rsidRPr="0031242A">
        <w:t>5.8.2</w:t>
      </w:r>
      <w:r w:rsidRPr="0031242A">
        <w:tab/>
        <w:t>Potential Requirements</w:t>
      </w:r>
      <w:bookmarkEnd w:id="872"/>
      <w:bookmarkEnd w:id="873"/>
      <w:bookmarkEnd w:id="874"/>
      <w:bookmarkEnd w:id="875"/>
      <w:bookmarkEnd w:id="876"/>
      <w:bookmarkEnd w:id="877"/>
      <w:bookmarkEnd w:id="878"/>
      <w:bookmarkEnd w:id="879"/>
      <w:bookmarkEnd w:id="880"/>
      <w:bookmarkEnd w:id="881"/>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882" w:name="_Toc168485209"/>
      <w:bookmarkStart w:id="883" w:name="_Toc168485649"/>
      <w:bookmarkStart w:id="884" w:name="_Toc168485725"/>
      <w:bookmarkStart w:id="885" w:name="_Toc168485931"/>
      <w:bookmarkStart w:id="886" w:name="_Toc177119020"/>
      <w:bookmarkStart w:id="887" w:name="_Toc177138601"/>
      <w:bookmarkStart w:id="888" w:name="_Toc180163427"/>
      <w:bookmarkStart w:id="889" w:name="_Toc180163890"/>
      <w:bookmarkStart w:id="890" w:name="_Toc180164125"/>
      <w:bookmarkStart w:id="891" w:name="_Toc183452930"/>
      <w:r w:rsidRPr="0031242A">
        <w:t>5.8.3</w:t>
      </w:r>
      <w:r w:rsidRPr="0031242A">
        <w:tab/>
        <w:t>Potential Solutions</w:t>
      </w:r>
      <w:bookmarkEnd w:id="882"/>
      <w:bookmarkEnd w:id="883"/>
      <w:bookmarkEnd w:id="884"/>
      <w:bookmarkEnd w:id="885"/>
      <w:bookmarkEnd w:id="886"/>
      <w:bookmarkEnd w:id="887"/>
      <w:bookmarkEnd w:id="888"/>
      <w:bookmarkEnd w:id="889"/>
      <w:bookmarkEnd w:id="890"/>
      <w:bookmarkEnd w:id="891"/>
    </w:p>
    <w:p w14:paraId="41F80873" w14:textId="4FC733B5" w:rsidR="006E42D7" w:rsidRPr="0031242A" w:rsidRDefault="006E42D7" w:rsidP="006E42D7">
      <w:pPr>
        <w:pStyle w:val="Heading4"/>
      </w:pPr>
      <w:bookmarkStart w:id="892" w:name="_Toc177119021"/>
      <w:bookmarkStart w:id="893" w:name="_Toc177138602"/>
      <w:bookmarkStart w:id="894" w:name="_Toc180163428"/>
      <w:bookmarkStart w:id="895" w:name="_Toc180163891"/>
      <w:bookmarkStart w:id="896" w:name="_Toc180164126"/>
      <w:bookmarkStart w:id="897" w:name="_Toc183452931"/>
      <w:r w:rsidRPr="0031242A">
        <w:t>5.8.3.1</w:t>
      </w:r>
      <w:r w:rsidRPr="0031242A">
        <w:tab/>
        <w:t>Solution for detection of actual indirect targets conflicts via impact on unknown or unbounded impact-scope</w:t>
      </w:r>
      <w:bookmarkEnd w:id="892"/>
      <w:bookmarkEnd w:id="893"/>
      <w:bookmarkEnd w:id="894"/>
      <w:bookmarkEnd w:id="895"/>
      <w:bookmarkEnd w:id="896"/>
      <w:bookmarkEnd w:id="897"/>
    </w:p>
    <w:p w14:paraId="100943A6" w14:textId="2248B568" w:rsidR="006E42D7" w:rsidRPr="0031242A" w:rsidRDefault="006E42D7" w:rsidP="006E42D7">
      <w:pPr>
        <w:pStyle w:val="Heading5"/>
      </w:pPr>
      <w:bookmarkStart w:id="898" w:name="_Toc177119022"/>
      <w:bookmarkStart w:id="899" w:name="_Toc177138603"/>
      <w:bookmarkStart w:id="900" w:name="_Toc180163430"/>
      <w:bookmarkStart w:id="901" w:name="_Toc180163892"/>
      <w:bookmarkStart w:id="902" w:name="_Toc180164127"/>
      <w:bookmarkStart w:id="903" w:name="_Toc183452932"/>
      <w:r w:rsidRPr="0031242A">
        <w:t>5.8.3.1.1</w:t>
      </w:r>
      <w:r w:rsidRPr="0031242A">
        <w:tab/>
        <w:t>Required capabilities and interactions</w:t>
      </w:r>
      <w:bookmarkEnd w:id="898"/>
      <w:bookmarkEnd w:id="899"/>
      <w:bookmarkEnd w:id="900"/>
      <w:bookmarkEnd w:id="901"/>
      <w:bookmarkEnd w:id="902"/>
      <w:bookmarkEnd w:id="903"/>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04" w:name="_Toc177119023"/>
      <w:bookmarkStart w:id="905" w:name="_Toc177138604"/>
      <w:bookmarkStart w:id="906" w:name="_Toc180163431"/>
      <w:bookmarkStart w:id="907" w:name="_Toc180163893"/>
      <w:bookmarkStart w:id="908" w:name="_Toc180164128"/>
      <w:bookmarkStart w:id="909" w:name="_Toc183452933"/>
      <w:r w:rsidRPr="0031242A">
        <w:t>5.8.3.1.2</w:t>
      </w:r>
      <w:r w:rsidRPr="0031242A">
        <w:tab/>
        <w:t>Information objects to realize required capabilities and interactions</w:t>
      </w:r>
      <w:bookmarkEnd w:id="904"/>
      <w:bookmarkEnd w:id="905"/>
      <w:bookmarkEnd w:id="906"/>
      <w:bookmarkEnd w:id="907"/>
      <w:bookmarkEnd w:id="908"/>
      <w:bookmarkEnd w:id="909"/>
    </w:p>
    <w:p w14:paraId="1610DE2A" w14:textId="7C25FF05"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r w:rsidR="00F23CF0">
        <w:t xml:space="preserve"> </w:t>
      </w:r>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8B552FC"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r w:rsidR="00F23CF0">
        <w:t xml:space="preserve"> </w:t>
      </w:r>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10" w:name="_Toc168485210"/>
      <w:bookmarkStart w:id="911" w:name="_Toc168485650"/>
      <w:bookmarkStart w:id="912" w:name="_Toc168485726"/>
      <w:bookmarkStart w:id="913" w:name="_Toc168485932"/>
      <w:bookmarkStart w:id="914" w:name="_Toc177119024"/>
      <w:bookmarkStart w:id="915" w:name="_Toc177138605"/>
      <w:bookmarkStart w:id="916" w:name="_Toc180163432"/>
      <w:bookmarkStart w:id="917" w:name="_Toc180163894"/>
      <w:bookmarkStart w:id="918" w:name="_Toc180164129"/>
      <w:bookmarkStart w:id="919" w:name="_Toc183452934"/>
      <w:r w:rsidRPr="0031242A">
        <w:t>5.8.4</w:t>
      </w:r>
      <w:r w:rsidRPr="0031242A">
        <w:tab/>
        <w:t>Evaluation of solutions</w:t>
      </w:r>
      <w:bookmarkEnd w:id="910"/>
      <w:bookmarkEnd w:id="911"/>
      <w:bookmarkEnd w:id="912"/>
      <w:bookmarkEnd w:id="913"/>
      <w:bookmarkEnd w:id="914"/>
      <w:bookmarkEnd w:id="915"/>
      <w:bookmarkEnd w:id="916"/>
      <w:bookmarkEnd w:id="917"/>
      <w:bookmarkEnd w:id="918"/>
      <w:bookmarkEnd w:id="919"/>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20" w:name="_Toc168485211"/>
      <w:bookmarkStart w:id="921" w:name="_Toc168485651"/>
      <w:bookmarkStart w:id="922" w:name="_Toc168485727"/>
      <w:bookmarkStart w:id="923" w:name="_Toc168485933"/>
      <w:bookmarkStart w:id="924" w:name="_Toc177119025"/>
      <w:bookmarkStart w:id="925" w:name="_Toc177138606"/>
      <w:bookmarkStart w:id="926" w:name="_Toc180163433"/>
      <w:bookmarkStart w:id="927" w:name="_Toc180163895"/>
      <w:bookmarkStart w:id="928" w:name="_Toc180164130"/>
      <w:bookmarkStart w:id="929" w:name="_Toc183452935"/>
      <w:r w:rsidRPr="0031242A">
        <w:lastRenderedPageBreak/>
        <w:t>5.9</w:t>
      </w:r>
      <w:r w:rsidRPr="0031242A">
        <w:tab/>
        <w:t>Consumers feedback on CCL actions</w:t>
      </w:r>
      <w:bookmarkEnd w:id="920"/>
      <w:bookmarkEnd w:id="921"/>
      <w:bookmarkEnd w:id="922"/>
      <w:bookmarkEnd w:id="923"/>
      <w:bookmarkEnd w:id="924"/>
      <w:bookmarkEnd w:id="925"/>
      <w:bookmarkEnd w:id="926"/>
      <w:bookmarkEnd w:id="927"/>
      <w:bookmarkEnd w:id="928"/>
      <w:bookmarkEnd w:id="929"/>
    </w:p>
    <w:p w14:paraId="78A0894C" w14:textId="65EF6BB5" w:rsidR="006E42D7" w:rsidRPr="0031242A" w:rsidRDefault="006E42D7" w:rsidP="006E42D7">
      <w:pPr>
        <w:pStyle w:val="Heading3"/>
      </w:pPr>
      <w:bookmarkStart w:id="930" w:name="_Toc168485212"/>
      <w:bookmarkStart w:id="931" w:name="_Toc168485652"/>
      <w:bookmarkStart w:id="932" w:name="_Toc168485728"/>
      <w:bookmarkStart w:id="933" w:name="_Toc168485934"/>
      <w:bookmarkStart w:id="934" w:name="_Toc177119026"/>
      <w:bookmarkStart w:id="935" w:name="_Toc177138607"/>
      <w:bookmarkStart w:id="936" w:name="_Toc180163434"/>
      <w:bookmarkStart w:id="937" w:name="_Toc180163896"/>
      <w:bookmarkStart w:id="938" w:name="_Toc180164131"/>
      <w:bookmarkStart w:id="939" w:name="_Toc183452936"/>
      <w:r w:rsidRPr="0031242A">
        <w:t>5.9.1</w:t>
      </w:r>
      <w:r w:rsidRPr="0031242A">
        <w:tab/>
        <w:t>Description</w:t>
      </w:r>
      <w:bookmarkEnd w:id="930"/>
      <w:bookmarkEnd w:id="931"/>
      <w:bookmarkEnd w:id="932"/>
      <w:bookmarkEnd w:id="933"/>
      <w:bookmarkEnd w:id="934"/>
      <w:bookmarkEnd w:id="935"/>
      <w:bookmarkEnd w:id="936"/>
      <w:bookmarkEnd w:id="937"/>
      <w:bookmarkEnd w:id="938"/>
      <w:bookmarkEnd w:id="939"/>
    </w:p>
    <w:p w14:paraId="41C00EF6" w14:textId="3F3D643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gauge the satisfaction, </w:t>
      </w:r>
      <w:r w:rsidR="00545D2A">
        <w:t xml:space="preserve">even as the CCL continuously executes actions onto the network, </w:t>
      </w:r>
      <w:r w:rsidRPr="0031242A">
        <w:t>the consumer should be able to receive information about the provisioning operations executed by the CCL. This information includes operation performed, MOIs updated, etc.</w:t>
      </w:r>
      <w:r w:rsidR="00545D2A">
        <w:t xml:space="preserve"> The CCL does not break its execution when it provides information to the MnS consumer or to wait for feedback from the MnS consumer. The feedback from an MnS consumer does not break the loop.</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40" w:name="_Toc168485213"/>
      <w:bookmarkStart w:id="941" w:name="_Toc168485653"/>
      <w:bookmarkStart w:id="942" w:name="_Toc168485729"/>
      <w:bookmarkStart w:id="943" w:name="_Toc168485935"/>
      <w:bookmarkStart w:id="944" w:name="_Toc177119027"/>
      <w:bookmarkStart w:id="945" w:name="_Toc177138608"/>
      <w:bookmarkStart w:id="946" w:name="_Toc180163435"/>
      <w:bookmarkStart w:id="947" w:name="_Toc180163897"/>
      <w:bookmarkStart w:id="948" w:name="_Toc180164132"/>
      <w:bookmarkStart w:id="949" w:name="_Toc183452937"/>
      <w:r w:rsidRPr="0031242A">
        <w:t>5.9.2</w:t>
      </w:r>
      <w:r w:rsidRPr="0031242A">
        <w:tab/>
        <w:t>Potential Requirements</w:t>
      </w:r>
      <w:bookmarkEnd w:id="940"/>
      <w:bookmarkEnd w:id="941"/>
      <w:bookmarkEnd w:id="942"/>
      <w:bookmarkEnd w:id="943"/>
      <w:bookmarkEnd w:id="944"/>
      <w:bookmarkEnd w:id="945"/>
      <w:bookmarkEnd w:id="946"/>
      <w:bookmarkEnd w:id="947"/>
      <w:bookmarkEnd w:id="948"/>
      <w:bookmarkEnd w:id="949"/>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3B5812" w:rsidR="00516499" w:rsidRPr="0031242A" w:rsidRDefault="006965CE" w:rsidP="006965CE">
      <w:pPr>
        <w:pStyle w:val="NO"/>
      </w:pPr>
      <w:bookmarkStart w:id="950" w:name="_Hlk183007986"/>
      <w:r>
        <w:t>NOTE</w:t>
      </w:r>
      <w:r w:rsidR="00516499">
        <w:t>:</w:t>
      </w:r>
      <w:r>
        <w:tab/>
      </w:r>
      <w:r w:rsidR="00516499">
        <w:t>The CCL does not break its execution when it provides information to the MnS consumer or</w:t>
      </w:r>
      <w:r w:rsidR="00835EBA">
        <w:t xml:space="preserve"> </w:t>
      </w:r>
      <w:r w:rsidR="00516499">
        <w:t>to wait for feedback from the MnS consumer. The feedback from an MnS consumer should not break the loop.</w:t>
      </w:r>
    </w:p>
    <w:bookmarkEnd w:id="950"/>
    <w:p w14:paraId="7F515958" w14:textId="77777777" w:rsidR="00516499" w:rsidRDefault="00516499" w:rsidP="006E42D7"/>
    <w:p w14:paraId="7466EBFC" w14:textId="4157A341" w:rsidR="00037A0B" w:rsidRDefault="00037A0B" w:rsidP="009B1200">
      <w:pPr>
        <w:pStyle w:val="Heading3"/>
      </w:pPr>
      <w:bookmarkStart w:id="951" w:name="_Toc183452938"/>
      <w:r w:rsidRPr="0030717F">
        <w:t>5.</w:t>
      </w:r>
      <w:r>
        <w:t>9</w:t>
      </w:r>
      <w:r w:rsidRPr="0030717F">
        <w:t>.3</w:t>
      </w:r>
      <w:r w:rsidRPr="0030717F">
        <w:tab/>
      </w:r>
      <w:r w:rsidRPr="0030717F">
        <w:tab/>
      </w:r>
      <w:r w:rsidRPr="0030717F">
        <w:tab/>
        <w:t>Potential Solution</w:t>
      </w:r>
      <w:bookmarkEnd w:id="951"/>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20pt;height:416pt" o:ole="">
            <v:imagedata r:id="rId73" o:title=""/>
          </v:shape>
          <o:OLEObject Type="Embed" ProgID="Visio.Drawing.15" ShapeID="_x0000_i1041" DrawAspect="Content" ObjectID="_1794065710"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52" w:name="_Toc180163436"/>
      <w:bookmarkStart w:id="953" w:name="_Toc180163898"/>
      <w:bookmarkStart w:id="954" w:name="_Toc180164133"/>
      <w:bookmarkStart w:id="955" w:name="_Toc183452939"/>
      <w:r w:rsidRPr="0031242A">
        <w:t>5.</w:t>
      </w:r>
      <w:r>
        <w:t>9</w:t>
      </w:r>
      <w:r w:rsidRPr="0031242A">
        <w:t>.4</w:t>
      </w:r>
      <w:r w:rsidRPr="0031242A">
        <w:tab/>
        <w:t>Evaluation of solutions</w:t>
      </w:r>
      <w:bookmarkEnd w:id="952"/>
      <w:bookmarkEnd w:id="953"/>
      <w:bookmarkEnd w:id="954"/>
      <w:bookmarkEnd w:id="955"/>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56" w:name="_Toc168219385"/>
      <w:bookmarkStart w:id="957" w:name="_Toc168485214"/>
      <w:bookmarkStart w:id="958" w:name="_Toc168485654"/>
      <w:bookmarkStart w:id="959" w:name="_Toc168485730"/>
      <w:bookmarkStart w:id="960" w:name="_Toc168485936"/>
      <w:bookmarkStart w:id="961" w:name="_Toc177119028"/>
      <w:bookmarkStart w:id="962" w:name="_Toc177138609"/>
      <w:bookmarkStart w:id="963" w:name="_Toc180163437"/>
      <w:bookmarkStart w:id="964" w:name="_Toc180163899"/>
      <w:bookmarkStart w:id="965" w:name="_Toc180164134"/>
      <w:bookmarkStart w:id="966" w:name="_Toc183452940"/>
      <w:r w:rsidRPr="0031242A">
        <w:lastRenderedPageBreak/>
        <w:t>5.10</w:t>
      </w:r>
      <w:r w:rsidRPr="0031242A">
        <w:tab/>
        <w:t>CCL decision</w:t>
      </w:r>
      <w:r w:rsidRPr="0031242A">
        <w:rPr>
          <w:sz w:val="24"/>
          <w:szCs w:val="24"/>
        </w:rPr>
        <w:t xml:space="preserve"> </w:t>
      </w:r>
      <w:r w:rsidRPr="0031242A">
        <w:t>escalation</w:t>
      </w:r>
      <w:bookmarkEnd w:id="956"/>
      <w:bookmarkEnd w:id="957"/>
      <w:bookmarkEnd w:id="958"/>
      <w:bookmarkEnd w:id="959"/>
      <w:bookmarkEnd w:id="960"/>
      <w:bookmarkEnd w:id="961"/>
      <w:bookmarkEnd w:id="962"/>
      <w:bookmarkEnd w:id="963"/>
      <w:bookmarkEnd w:id="964"/>
      <w:bookmarkEnd w:id="965"/>
      <w:bookmarkEnd w:id="966"/>
    </w:p>
    <w:p w14:paraId="064DF4FA" w14:textId="77777777" w:rsidR="006E42D7" w:rsidRPr="0031242A" w:rsidRDefault="006E42D7" w:rsidP="006E42D7">
      <w:pPr>
        <w:pStyle w:val="Heading3"/>
      </w:pPr>
      <w:bookmarkStart w:id="967" w:name="_Toc168485215"/>
      <w:bookmarkStart w:id="968" w:name="_Toc168485655"/>
      <w:bookmarkStart w:id="969" w:name="_Toc168485731"/>
      <w:bookmarkStart w:id="970" w:name="_Toc168485937"/>
      <w:bookmarkStart w:id="971" w:name="_Toc177119029"/>
      <w:bookmarkStart w:id="972" w:name="_Toc177138610"/>
      <w:bookmarkStart w:id="973" w:name="_Toc180163438"/>
      <w:bookmarkStart w:id="974" w:name="_Toc180163900"/>
      <w:bookmarkStart w:id="975" w:name="_Toc180164135"/>
      <w:bookmarkStart w:id="976" w:name="_Toc107830528"/>
      <w:bookmarkStart w:id="977" w:name="_Toc183452941"/>
      <w:r w:rsidRPr="0031242A">
        <w:t>5.10.1</w:t>
      </w:r>
      <w:r w:rsidRPr="0031242A">
        <w:tab/>
        <w:t>Description</w:t>
      </w:r>
      <w:bookmarkEnd w:id="967"/>
      <w:bookmarkEnd w:id="968"/>
      <w:bookmarkEnd w:id="969"/>
      <w:bookmarkEnd w:id="970"/>
      <w:bookmarkEnd w:id="971"/>
      <w:bookmarkEnd w:id="972"/>
      <w:bookmarkEnd w:id="973"/>
      <w:bookmarkEnd w:id="974"/>
      <w:bookmarkEnd w:id="975"/>
      <w:bookmarkEnd w:id="977"/>
    </w:p>
    <w:p w14:paraId="77BBCE85" w14:textId="77777777" w:rsidR="006E42D7" w:rsidRPr="0031242A" w:rsidRDefault="006E42D7" w:rsidP="006E42D7">
      <w:bookmarkStart w:id="978" w:name="_Toc168485216"/>
      <w:bookmarkStart w:id="979" w:name="_Toc168485656"/>
      <w:bookmarkStart w:id="980"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978"/>
      <w:bookmarkEnd w:id="979"/>
      <w:bookmarkEnd w:id="980"/>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5B397004" w:rsidR="006E42D7" w:rsidRPr="006965CE" w:rsidRDefault="006965CE" w:rsidP="006965CE">
      <w:pPr>
        <w:pStyle w:val="NO"/>
      </w:pPr>
      <w:r w:rsidRPr="006965CE">
        <w:t>NOTE</w:t>
      </w:r>
      <w:r>
        <w:t xml:space="preserve"> 1</w:t>
      </w:r>
      <w:r w:rsidR="006E42D7" w:rsidRPr="0031242A">
        <w:t>:</w:t>
      </w:r>
      <w:r>
        <w:tab/>
        <w:t>T</w:t>
      </w:r>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981" w:name="_Hlk159411156"/>
      <w:r w:rsidRPr="0031242A">
        <w:t xml:space="preserve">the escalation recipient CCL </w:t>
      </w:r>
      <w:bookmarkEnd w:id="981"/>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r w:rsidR="006965CE">
        <w:t xml:space="preserve"> 2</w:t>
      </w:r>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982" w:name="_Toc145334639"/>
      <w:bookmarkStart w:id="983" w:name="_Toc145421083"/>
      <w:bookmarkStart w:id="984" w:name="_Toc145421849"/>
      <w:bookmarkStart w:id="985" w:name="_Toc168219386"/>
      <w:bookmarkStart w:id="986" w:name="_Toc168485217"/>
      <w:bookmarkStart w:id="987" w:name="_Toc168485657"/>
      <w:bookmarkStart w:id="988" w:name="_Toc168485733"/>
      <w:bookmarkStart w:id="989" w:name="_Toc168485938"/>
      <w:bookmarkStart w:id="990" w:name="_Toc177119030"/>
      <w:bookmarkStart w:id="991" w:name="_Toc177138611"/>
      <w:bookmarkStart w:id="992" w:name="_Toc180163439"/>
      <w:bookmarkStart w:id="993" w:name="_Toc180163901"/>
      <w:bookmarkStart w:id="994" w:name="_Toc180164136"/>
      <w:bookmarkStart w:id="995" w:name="_Toc183452942"/>
      <w:r w:rsidRPr="0031242A">
        <w:t>5.10.2</w:t>
      </w:r>
      <w:r w:rsidRPr="0031242A">
        <w:tab/>
        <w:t>Potential requirements</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996"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997"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996"/>
      <w:bookmarkEnd w:id="997"/>
    </w:p>
    <w:p w14:paraId="08DC4BBD" w14:textId="77777777" w:rsidR="006E42D7" w:rsidRPr="0031242A" w:rsidRDefault="006E42D7" w:rsidP="006E42D7">
      <w:pPr>
        <w:pStyle w:val="Heading3"/>
      </w:pPr>
      <w:bookmarkStart w:id="998" w:name="_Toc107830529"/>
      <w:bookmarkStart w:id="999" w:name="_Toc168219387"/>
      <w:bookmarkStart w:id="1000" w:name="_Toc168485218"/>
      <w:bookmarkStart w:id="1001" w:name="_Toc168485658"/>
      <w:bookmarkStart w:id="1002" w:name="_Toc168485734"/>
      <w:bookmarkStart w:id="1003" w:name="_Toc168485939"/>
      <w:bookmarkStart w:id="1004" w:name="_Toc177119031"/>
      <w:bookmarkStart w:id="1005" w:name="_Toc177138612"/>
      <w:bookmarkStart w:id="1006" w:name="_Toc180163440"/>
      <w:bookmarkStart w:id="1007" w:name="_Toc180163902"/>
      <w:bookmarkStart w:id="1008" w:name="_Toc180164137"/>
      <w:bookmarkStart w:id="1009" w:name="_Toc183452943"/>
      <w:r w:rsidRPr="0031242A">
        <w:lastRenderedPageBreak/>
        <w:t>5.10.3</w:t>
      </w:r>
      <w:r w:rsidRPr="0031242A">
        <w:tab/>
        <w:t>Possible solutions</w:t>
      </w:r>
      <w:bookmarkEnd w:id="998"/>
      <w:bookmarkEnd w:id="999"/>
      <w:bookmarkEnd w:id="1000"/>
      <w:bookmarkEnd w:id="1001"/>
      <w:bookmarkEnd w:id="1002"/>
      <w:bookmarkEnd w:id="1003"/>
      <w:bookmarkEnd w:id="1004"/>
      <w:bookmarkEnd w:id="1005"/>
      <w:bookmarkEnd w:id="1006"/>
      <w:bookmarkEnd w:id="1007"/>
      <w:bookmarkEnd w:id="1008"/>
      <w:bookmarkEnd w:id="1009"/>
    </w:p>
    <w:p w14:paraId="06523627" w14:textId="6023FD15" w:rsidR="006E42D7" w:rsidRPr="0031242A" w:rsidRDefault="006E42D7" w:rsidP="006E42D7">
      <w:pPr>
        <w:pStyle w:val="TH"/>
      </w:pPr>
      <w:r w:rsidRPr="0031242A">
        <w:object w:dxaOrig="5580" w:dyaOrig="4500" w14:anchorId="2BAA65B0">
          <v:shape id="_x0000_i1042" type="#_x0000_t75" style="width:299pt;height:230pt" o:ole="">
            <v:imagedata r:id="rId75" o:title="" croptop="5097f" cropbottom="6554f" cropleft="3876f" cropright="5508f"/>
          </v:shape>
          <o:OLEObject Type="Embed" ProgID="Visio.Drawing.11" ShapeID="_x0000_i1042" DrawAspect="Content" ObjectID="_1794065711" r:id="rId76"/>
        </w:object>
      </w:r>
    </w:p>
    <w:p w14:paraId="1AF43B41" w14:textId="4DFE68CE" w:rsidR="006E42D7" w:rsidRPr="0031242A" w:rsidRDefault="006E42D7" w:rsidP="006E42D7">
      <w:pPr>
        <w:pStyle w:val="TF"/>
      </w:pPr>
      <w:r w:rsidRPr="0031242A">
        <w:t>Figure 5.10.3-1: End-to-end flow of CCL decision escalation</w:t>
      </w:r>
    </w:p>
    <w:p w14:paraId="608A02F3" w14:textId="08A46597" w:rsidR="000258F6" w:rsidRPr="0031242A" w:rsidRDefault="000258F6" w:rsidP="000258F6">
      <w:pPr>
        <w:pStyle w:val="ListBullet"/>
        <w:numPr>
          <w:ilvl w:val="0"/>
          <w:numId w:val="1"/>
        </w:numPr>
        <w:ind w:left="568" w:hanging="284"/>
      </w:pPr>
      <w:r w:rsidRPr="00D0452C">
        <w:t>Introduce an attribute on the CCL for identifying an entity to which the decision is escalated to. This attribute is called escalationRecipient</w:t>
      </w:r>
      <w:r>
        <w:t>.</w:t>
      </w:r>
      <w:r w:rsidRPr="0031242A">
        <w: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25DA0A6E" w:rsidR="006E42D7" w:rsidRPr="0031242A" w:rsidRDefault="006E42D7" w:rsidP="006D6410">
      <w:pPr>
        <w:pStyle w:val="ListBullet"/>
        <w:keepNext/>
        <w:keepLines/>
        <w:numPr>
          <w:ilvl w:val="0"/>
          <w:numId w:val="1"/>
        </w:numPr>
        <w:ind w:left="568" w:hanging="284"/>
      </w:pPr>
      <w:r w:rsidRPr="0031242A">
        <w:t xml:space="preserve">Introduce an IOC representing the request for escalation, say called EscalationRequest, that holds all information related to the request for escalation. </w:t>
      </w:r>
      <w:r w:rsidR="00FD389F">
        <w:t xml:space="preserve">Introduce a corresponding attribute </w:t>
      </w:r>
      <w:r w:rsidR="00FD389F" w:rsidRPr="0031242A">
        <w:t>on the escalation</w:t>
      </w:r>
      <w:r w:rsidR="00FD389F">
        <w:t xml:space="preserve"> r</w:t>
      </w:r>
      <w:r w:rsidR="00FD389F" w:rsidRPr="0031242A">
        <w:t xml:space="preserve">ecipient </w:t>
      </w:r>
      <w:r w:rsidRPr="0031242A">
        <w:t>The EscalationRequest may include:</w:t>
      </w:r>
    </w:p>
    <w:p w14:paraId="490119C6" w14:textId="38CED6C2" w:rsidR="006E42D7" w:rsidRPr="0031242A" w:rsidRDefault="006E42D7" w:rsidP="006E42D7">
      <w:pPr>
        <w:pStyle w:val="B2"/>
      </w:pPr>
      <w:r w:rsidRPr="0031242A">
        <w:t>-</w:t>
      </w:r>
      <w:r w:rsidRPr="0031242A">
        <w:tab/>
        <w:t>A proposedCMChange attribute which describes the configuration management changes</w:t>
      </w:r>
      <w:r w:rsidR="00F23CF0">
        <w:t xml:space="preserve"> </w:t>
      </w:r>
      <w:r w:rsidRPr="0031242A">
        <w:t xml:space="preserve">that has been proposed by the </w:t>
      </w:r>
      <w:r w:rsidRPr="0031242A">
        <w:rPr>
          <w:bCs/>
        </w:rPr>
        <w:t>escalator CCL</w:t>
      </w:r>
      <w:r w:rsidRPr="0031242A">
        <w:t>.</w:t>
      </w:r>
    </w:p>
    <w:p w14:paraId="4A468DBB" w14:textId="72119E2D"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r w:rsidR="00FD389F">
        <w:t>the</w:t>
      </w:r>
      <w:r w:rsidR="00FD389F" w:rsidRPr="0031242A">
        <w:t xml:space="preserve"> </w:t>
      </w:r>
      <w:r w:rsidRPr="0031242A">
        <w:t>type context as defined in 3GPP TS 28.312 [5] or conditions expressed using JEX/XPATH</w:t>
      </w:r>
      <w:r w:rsidR="008F0566">
        <w:t>.</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28EE0C0D" w:rsidR="006E42D7" w:rsidRPr="0031242A" w:rsidRDefault="006E42D7" w:rsidP="006D6410">
      <w:pPr>
        <w:pStyle w:val="ListBullet"/>
        <w:numPr>
          <w:ilvl w:val="0"/>
          <w:numId w:val="1"/>
        </w:numPr>
        <w:ind w:left="568" w:hanging="284"/>
      </w:pPr>
      <w:r w:rsidRPr="0031242A">
        <w:t>The escalation</w:t>
      </w:r>
      <w:r w:rsidR="00FD389F">
        <w:t xml:space="preserve"> r</w:t>
      </w:r>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4F51112F"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r w:rsidR="00FD389F">
        <w:t xml:space="preserve"> r</w:t>
      </w:r>
      <w:r w:rsidRPr="0031242A">
        <w:t>ecipient is addressing the scenario.</w:t>
      </w:r>
    </w:p>
    <w:p w14:paraId="06B6A613" w14:textId="740D1655"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r w:rsidR="00FD389F">
        <w:t xml:space="preserve"> r</w:t>
      </w:r>
      <w:r w:rsidRPr="0031242A">
        <w:t>ecipient. The action may be placed a new attribute, say called proposedActions</w:t>
      </w:r>
      <w:r w:rsidR="007F004C">
        <w:t>,</w:t>
      </w:r>
      <w:r w:rsidRPr="0031242A">
        <w:t xml:space="preserve"> that list as et of CM changes.</w:t>
      </w:r>
    </w:p>
    <w:p w14:paraId="280DEE29" w14:textId="351EA80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r w:rsidR="00FD389F">
        <w:t xml:space="preserve"> r</w:t>
      </w:r>
      <w:r w:rsidRPr="0031242A">
        <w:t>ecipient. The guidance may be placed in the proposedActions attribute.</w:t>
      </w:r>
    </w:p>
    <w:p w14:paraId="61B3FD06" w14:textId="5187CAD4" w:rsidR="006E42D7" w:rsidRPr="0031242A" w:rsidRDefault="006E42D7" w:rsidP="006E42D7">
      <w:pPr>
        <w:pStyle w:val="Heading3"/>
      </w:pPr>
      <w:bookmarkStart w:id="1010" w:name="_Toc168485219"/>
      <w:bookmarkStart w:id="1011" w:name="_Toc168485659"/>
      <w:bookmarkStart w:id="1012" w:name="_Toc168485735"/>
      <w:bookmarkStart w:id="1013" w:name="_Toc168485940"/>
      <w:bookmarkStart w:id="1014" w:name="_Toc177119032"/>
      <w:bookmarkStart w:id="1015" w:name="_Toc177138613"/>
      <w:bookmarkStart w:id="1016" w:name="_Toc180163441"/>
      <w:bookmarkStart w:id="1017" w:name="_Toc180163903"/>
      <w:bookmarkStart w:id="1018" w:name="_Toc180164138"/>
      <w:bookmarkStart w:id="1019" w:name="_Toc183452944"/>
      <w:bookmarkEnd w:id="976"/>
      <w:r w:rsidRPr="0031242A">
        <w:t>5.10.4</w:t>
      </w:r>
      <w:r w:rsidRPr="0031242A">
        <w:tab/>
        <w:t>Evaluation of solutions</w:t>
      </w:r>
      <w:bookmarkEnd w:id="1010"/>
      <w:bookmarkEnd w:id="1011"/>
      <w:bookmarkEnd w:id="1012"/>
      <w:bookmarkEnd w:id="1013"/>
      <w:bookmarkEnd w:id="1014"/>
      <w:bookmarkEnd w:id="1015"/>
      <w:bookmarkEnd w:id="1016"/>
      <w:bookmarkEnd w:id="1017"/>
      <w:bookmarkEnd w:id="1018"/>
      <w:bookmarkEnd w:id="1019"/>
    </w:p>
    <w:p w14:paraId="50FEB84E" w14:textId="77777777" w:rsidR="006E42D7" w:rsidRPr="0031242A" w:rsidRDefault="006E42D7" w:rsidP="006E42D7">
      <w:pPr>
        <w:spacing w:after="160" w:line="259" w:lineRule="auto"/>
      </w:pPr>
      <w:r w:rsidRPr="0031242A">
        <w:t>TBD</w:t>
      </w:r>
    </w:p>
    <w:p w14:paraId="04675480" w14:textId="4EE4C101" w:rsidR="006E42D7" w:rsidRPr="0031242A" w:rsidRDefault="006E42D7" w:rsidP="006E42D7">
      <w:pPr>
        <w:pStyle w:val="Heading2"/>
      </w:pPr>
      <w:bookmarkStart w:id="1020" w:name="_Toc177119033"/>
      <w:bookmarkStart w:id="1021" w:name="_Toc177138614"/>
      <w:bookmarkStart w:id="1022" w:name="_Toc180163442"/>
      <w:bookmarkStart w:id="1023" w:name="_Toc180163904"/>
      <w:bookmarkStart w:id="1024" w:name="_Toc180164139"/>
      <w:bookmarkStart w:id="1025" w:name="_Toc183452945"/>
      <w:r w:rsidRPr="0031242A">
        <w:t>5.11</w:t>
      </w:r>
      <w:r w:rsidRPr="0031242A">
        <w:tab/>
        <w:t>Use case 11: Performance Evaluation of</w:t>
      </w:r>
      <w:r w:rsidR="00F23CF0">
        <w:t xml:space="preserve"> </w:t>
      </w:r>
      <w:r w:rsidRPr="0031242A">
        <w:t>a Closed Control</w:t>
      </w:r>
      <w:r w:rsidR="00F23CF0">
        <w:t xml:space="preserve"> </w:t>
      </w:r>
      <w:r w:rsidRPr="0031242A">
        <w:t xml:space="preserve"> Loop</w:t>
      </w:r>
      <w:bookmarkEnd w:id="1020"/>
      <w:bookmarkEnd w:id="1021"/>
      <w:bookmarkEnd w:id="1022"/>
      <w:bookmarkEnd w:id="1023"/>
      <w:bookmarkEnd w:id="1024"/>
      <w:bookmarkEnd w:id="1025"/>
    </w:p>
    <w:p w14:paraId="0B215A11" w14:textId="1BE449FC" w:rsidR="006E42D7" w:rsidRPr="0031242A" w:rsidRDefault="006E42D7" w:rsidP="006E42D7">
      <w:pPr>
        <w:pStyle w:val="Heading3"/>
      </w:pPr>
      <w:bookmarkStart w:id="1026" w:name="_Toc177119034"/>
      <w:bookmarkStart w:id="1027" w:name="_Toc177138615"/>
      <w:bookmarkStart w:id="1028" w:name="_Toc180163443"/>
      <w:bookmarkStart w:id="1029" w:name="_Toc180163905"/>
      <w:bookmarkStart w:id="1030" w:name="_Toc180164140"/>
      <w:bookmarkStart w:id="1031" w:name="_Toc183452946"/>
      <w:r w:rsidRPr="0031242A">
        <w:t>5.11.1</w:t>
      </w:r>
      <w:r w:rsidRPr="0031242A">
        <w:tab/>
        <w:t>Description</w:t>
      </w:r>
      <w:bookmarkEnd w:id="1026"/>
      <w:bookmarkEnd w:id="1027"/>
      <w:bookmarkEnd w:id="1028"/>
      <w:bookmarkEnd w:id="1029"/>
      <w:bookmarkEnd w:id="1030"/>
      <w:bookmarkEnd w:id="1031"/>
    </w:p>
    <w:p w14:paraId="1988EE0F" w14:textId="38CD2166"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r w:rsidR="00FD389F">
        <w:t>,</w:t>
      </w:r>
      <w:r w:rsidRPr="0031242A">
        <w:t xml:space="preserve"> evaluate and update, in order to change the closed control loop settings and improve its performance. So</w:t>
      </w:r>
      <w:r w:rsidR="005C3066">
        <w:t>,</w:t>
      </w:r>
      <w:r w:rsidRPr="0031242A">
        <w:t xml:space="preserve"> there is a need to evaluate </w:t>
      </w:r>
      <w:r w:rsidR="00FD389F">
        <w:t xml:space="preserve">the </w:t>
      </w:r>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r w:rsidR="00FD389F">
        <w:t xml:space="preserve">the </w:t>
      </w:r>
      <w:r w:rsidRPr="0031242A">
        <w:t>number of breached goals, time taken to meet a breached goal, number of conflicts occurred by a CCL etc. With the knowledge of such performance aspects of an existing CCL</w:t>
      </w:r>
      <w:r w:rsidR="00FD389F">
        <w:t>,</w:t>
      </w:r>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32" w:name="_Toc177119035"/>
      <w:bookmarkStart w:id="1033" w:name="_Toc177138616"/>
      <w:bookmarkStart w:id="1034" w:name="_Toc180163444"/>
      <w:bookmarkStart w:id="1035" w:name="_Toc180163906"/>
      <w:bookmarkStart w:id="1036" w:name="_Toc180164141"/>
      <w:bookmarkStart w:id="1037" w:name="_Toc183452947"/>
      <w:r w:rsidRPr="0031242A">
        <w:t>5.11.2</w:t>
      </w:r>
      <w:r w:rsidRPr="0031242A">
        <w:tab/>
        <w:t>Potential Requirements</w:t>
      </w:r>
      <w:bookmarkEnd w:id="1032"/>
      <w:bookmarkEnd w:id="1033"/>
      <w:bookmarkEnd w:id="1034"/>
      <w:bookmarkEnd w:id="1035"/>
      <w:bookmarkEnd w:id="1036"/>
      <w:bookmarkEnd w:id="1037"/>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38" w:name="_Toc177119036"/>
      <w:bookmarkStart w:id="1039" w:name="_Toc177138617"/>
      <w:bookmarkStart w:id="1040" w:name="_Toc180163445"/>
      <w:bookmarkStart w:id="1041" w:name="_Toc180163907"/>
      <w:bookmarkStart w:id="1042" w:name="_Toc180164142"/>
      <w:bookmarkStart w:id="1043" w:name="_Toc183452948"/>
      <w:r w:rsidRPr="0031242A">
        <w:t>5.11.3</w:t>
      </w:r>
      <w:r w:rsidRPr="0031242A">
        <w:tab/>
        <w:t>Potential Solutions</w:t>
      </w:r>
      <w:bookmarkEnd w:id="1038"/>
      <w:bookmarkEnd w:id="1039"/>
      <w:bookmarkEnd w:id="1040"/>
      <w:bookmarkEnd w:id="1041"/>
      <w:bookmarkEnd w:id="1042"/>
      <w:bookmarkEnd w:id="1043"/>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30871E52" w:rsidR="006E42D7" w:rsidRPr="0031242A" w:rsidRDefault="006E42D7" w:rsidP="006E42D7">
      <w:pPr>
        <w:pStyle w:val="B2"/>
      </w:pPr>
      <w:r w:rsidRPr="0031242A">
        <w:t>c)</w:t>
      </w:r>
      <w:r w:rsidRPr="0031242A">
        <w:tab/>
        <w:t>This is measured by considering the time stamp when an assurance goal is breached and subtracting it from the time stamp</w:t>
      </w:r>
      <w:r w:rsidR="00F23CF0">
        <w:t xml:space="preserve"> </w:t>
      </w:r>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44" w:name="_Toc177119039"/>
      <w:bookmarkStart w:id="1045" w:name="_Toc177138620"/>
      <w:bookmarkStart w:id="1046" w:name="_Toc180163446"/>
      <w:bookmarkStart w:id="1047" w:name="_Toc180163908"/>
      <w:bookmarkStart w:id="1048" w:name="_Toc180164143"/>
      <w:bookmarkStart w:id="1049" w:name="_Toc183452949"/>
      <w:r w:rsidRPr="0031242A">
        <w:t>5.11.4</w:t>
      </w:r>
      <w:r w:rsidRPr="0031242A">
        <w:tab/>
        <w:t>Evaluation of solutions</w:t>
      </w:r>
      <w:bookmarkEnd w:id="1044"/>
      <w:bookmarkEnd w:id="1045"/>
      <w:bookmarkEnd w:id="1046"/>
      <w:bookmarkEnd w:id="1047"/>
      <w:bookmarkEnd w:id="1048"/>
      <w:bookmarkEnd w:id="1049"/>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50" w:name="_Toc180163447"/>
      <w:bookmarkStart w:id="1051" w:name="_Toc180163909"/>
      <w:bookmarkStart w:id="1052" w:name="_Toc180164144"/>
      <w:bookmarkStart w:id="1053" w:name="_Toc183452950"/>
      <w:r w:rsidRPr="00AF5C2B">
        <w:lastRenderedPageBreak/>
        <w:t>5.</w:t>
      </w:r>
      <w:r>
        <w:t>12</w:t>
      </w:r>
      <w:r w:rsidRPr="00AF5C2B">
        <w:tab/>
      </w:r>
      <w:r>
        <w:t>Coordinating CCLs with other management functions</w:t>
      </w:r>
      <w:bookmarkEnd w:id="1050"/>
      <w:bookmarkEnd w:id="1051"/>
      <w:bookmarkEnd w:id="1052"/>
      <w:bookmarkEnd w:id="1053"/>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AA30894"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r w:rsidR="00FD389F">
        <w:rPr>
          <w:color w:val="000000"/>
        </w:rPr>
        <w:t>s</w:t>
      </w:r>
      <w:r w:rsidRPr="00D94617">
        <w:rPr>
          <w:color w:val="000000"/>
        </w:rPr>
        <w:t xml:space="preserve"> to be coordinated with</w:t>
      </w:r>
      <w:r w:rsidR="00F23CF0">
        <w:rPr>
          <w:color w:val="000000"/>
        </w:rPr>
        <w:t xml:space="preserve"> </w:t>
      </w:r>
      <w:r w:rsidRPr="00D94617">
        <w:rPr>
          <w:color w:val="000000"/>
        </w:rPr>
        <w:t>the other management functions.</w:t>
      </w:r>
    </w:p>
    <w:p w14:paraId="09BAA659" w14:textId="6B8CF8F8" w:rsidR="00C74926" w:rsidRPr="00D94617" w:rsidRDefault="00C74926" w:rsidP="00C74926">
      <w:pPr>
        <w:rPr>
          <w:color w:val="000000"/>
        </w:rPr>
      </w:pPr>
      <w:r w:rsidRPr="006965CE">
        <w:rPr>
          <w:color w:val="000000"/>
        </w:rPr>
        <w:t>NOTE:</w:t>
      </w:r>
      <w:r w:rsidRPr="00862403">
        <w:rPr>
          <w:color w:val="000000"/>
        </w:rPr>
        <w:t xml:space="preserve"> This use-case only focuses on coordinating CCLs with other management functions for executing decisions</w:t>
      </w:r>
      <w:r w:rsidR="00FD389F">
        <w:rPr>
          <w:color w:val="000000"/>
        </w:rPr>
        <w:t>.</w:t>
      </w:r>
    </w:p>
    <w:p w14:paraId="588C6C56" w14:textId="77777777" w:rsidR="00C74926" w:rsidRPr="00AF5C2B" w:rsidRDefault="00C74926" w:rsidP="00C74926">
      <w:pPr>
        <w:pStyle w:val="Heading4"/>
      </w:pPr>
      <w:bookmarkStart w:id="1054" w:name="_Toc180163448"/>
      <w:bookmarkStart w:id="1055" w:name="_Toc180163910"/>
      <w:bookmarkStart w:id="1056" w:name="_Toc180164145"/>
      <w:bookmarkStart w:id="1057" w:name="_Toc183452951"/>
      <w:r w:rsidRPr="00AF5C2B">
        <w:t>5.</w:t>
      </w:r>
      <w:r>
        <w:t>12</w:t>
      </w:r>
      <w:r w:rsidRPr="00AF5C2B">
        <w:t>.</w:t>
      </w:r>
      <w:r>
        <w:t>2</w:t>
      </w:r>
      <w:r w:rsidRPr="00AF5C2B">
        <w:tab/>
        <w:t>Potential requirements</w:t>
      </w:r>
      <w:bookmarkEnd w:id="1054"/>
      <w:bookmarkEnd w:id="1055"/>
      <w:bookmarkEnd w:id="1056"/>
      <w:bookmarkEnd w:id="1057"/>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r w:rsidR="00FD389F">
        <w:rPr>
          <w:color w:val="000000"/>
        </w:rPr>
        <w:t>.</w:t>
      </w:r>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r w:rsidR="00FD389F">
        <w:rPr>
          <w:color w:val="000000"/>
        </w:rPr>
        <w:t>.</w:t>
      </w:r>
    </w:p>
    <w:p w14:paraId="50CF8233" w14:textId="7868D0FA" w:rsidR="00C74926" w:rsidRDefault="006965CE" w:rsidP="00C74926">
      <w:pPr>
        <w:rPr>
          <w:lang w:eastAsia="zh-CN"/>
        </w:rPr>
      </w:pPr>
      <w:r>
        <w:rPr>
          <w:lang w:eastAsia="zh-CN"/>
        </w:rPr>
        <w:t>NOTE 1</w:t>
      </w:r>
      <w:r w:rsidR="00C74926">
        <w:rPr>
          <w:lang w:eastAsia="zh-CN"/>
        </w:rPr>
        <w:t>: an example MnS consumer may be a CCL instance</w:t>
      </w:r>
      <w:r w:rsidR="00FD389F">
        <w:rPr>
          <w:lang w:eastAsia="zh-CN"/>
        </w:rPr>
        <w:t>.</w:t>
      </w:r>
    </w:p>
    <w:p w14:paraId="43C2CACC" w14:textId="167ADC69" w:rsidR="00C74926" w:rsidRDefault="006965CE" w:rsidP="00C74926">
      <w:pPr>
        <w:rPr>
          <w:color w:val="000000"/>
        </w:rPr>
      </w:pPr>
      <w:r>
        <w:rPr>
          <w:lang w:eastAsia="zh-CN"/>
        </w:rPr>
        <w:t>NOTE 2</w:t>
      </w:r>
      <w:r w:rsidR="00C74926">
        <w:rPr>
          <w:lang w:eastAsia="zh-CN"/>
        </w:rPr>
        <w:t xml:space="preserve">: an example of </w:t>
      </w:r>
      <w:r w:rsidR="00C74926" w:rsidRPr="00D94617">
        <w:rPr>
          <w:color w:val="000000"/>
        </w:rPr>
        <w:t>management entity/function responsible for the change to the parameter</w:t>
      </w:r>
      <w:r w:rsidR="00C74926">
        <w:rPr>
          <w:lang w:eastAsia="zh-CN"/>
        </w:rPr>
        <w:t xml:space="preserve"> may include an instance of a</w:t>
      </w:r>
      <w:r w:rsidR="00C74926" w:rsidRPr="00D94617">
        <w:rPr>
          <w:color w:val="000000"/>
        </w:rPr>
        <w:t xml:space="preserve"> MDA</w:t>
      </w:r>
      <w:r w:rsidR="00C74926">
        <w:rPr>
          <w:color w:val="000000"/>
        </w:rPr>
        <w:t xml:space="preserve"> </w:t>
      </w:r>
      <w:r w:rsidR="00C74926" w:rsidRPr="00D94617">
        <w:rPr>
          <w:color w:val="000000"/>
        </w:rPr>
        <w:t xml:space="preserve">Function, </w:t>
      </w:r>
      <w:r w:rsidR="00C74926">
        <w:rPr>
          <w:color w:val="000000"/>
        </w:rPr>
        <w:t xml:space="preserve">a </w:t>
      </w:r>
      <w:r w:rsidR="00C74926" w:rsidRPr="00D94617">
        <w:rPr>
          <w:color w:val="000000"/>
        </w:rPr>
        <w:t>SON</w:t>
      </w:r>
      <w:r w:rsidR="00C74926">
        <w:rPr>
          <w:color w:val="000000"/>
        </w:rPr>
        <w:t xml:space="preserve"> </w:t>
      </w:r>
      <w:r w:rsidR="00C74926" w:rsidRPr="00D94617">
        <w:rPr>
          <w:color w:val="000000"/>
        </w:rPr>
        <w:t>Function</w:t>
      </w:r>
      <w:r w:rsidR="00C74926">
        <w:rPr>
          <w:color w:val="000000"/>
        </w:rPr>
        <w:t xml:space="preserve"> or an</w:t>
      </w:r>
      <w:r w:rsidR="00C74926" w:rsidRPr="00D94617">
        <w:rPr>
          <w:color w:val="000000"/>
        </w:rPr>
        <w:t xml:space="preserve"> AI</w:t>
      </w:r>
      <w:r w:rsidR="00C74926">
        <w:rPr>
          <w:color w:val="000000"/>
        </w:rPr>
        <w:t>/</w:t>
      </w:r>
      <w:r w:rsidR="00C74926" w:rsidRPr="00D94617">
        <w:rPr>
          <w:color w:val="000000"/>
        </w:rPr>
        <w:t xml:space="preserve">ML </w:t>
      </w:r>
      <w:r w:rsidR="00C74926">
        <w:rPr>
          <w:color w:val="000000"/>
        </w:rPr>
        <w:t xml:space="preserve">inference </w:t>
      </w:r>
      <w:r w:rsidR="00C74926" w:rsidRPr="00D94617">
        <w:rPr>
          <w:color w:val="000000"/>
        </w:rPr>
        <w:t>Function</w:t>
      </w:r>
      <w:r w:rsidR="00C74926">
        <w:rPr>
          <w:color w:val="000000"/>
        </w:rPr>
        <w:t xml:space="preserve">. </w:t>
      </w:r>
      <w:bookmarkStart w:id="1058" w:name="_Hlk179950728"/>
      <w:r w:rsidR="00C74926">
        <w:rPr>
          <w:color w:val="000000"/>
        </w:rPr>
        <w:t>These f</w:t>
      </w:r>
      <w:r w:rsidR="0030628F">
        <w:rPr>
          <w:color w:val="000000"/>
        </w:rPr>
        <w:t>u</w:t>
      </w:r>
      <w:r w:rsidR="00C74926">
        <w:rPr>
          <w:color w:val="000000"/>
        </w:rPr>
        <w:t>nctions may not necessarily execute or be responsible for executing the change</w:t>
      </w:r>
      <w:bookmarkEnd w:id="1058"/>
      <w:r w:rsidR="008F0566">
        <w:rPr>
          <w:color w:val="000000"/>
        </w:rPr>
        <w:t>.</w:t>
      </w:r>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2B1ADCD7" w:rsidR="00C74926" w:rsidRDefault="006965CE" w:rsidP="00C74926">
      <w:pPr>
        <w:rPr>
          <w:color w:val="000000"/>
        </w:rPr>
      </w:pPr>
      <w:r>
        <w:rPr>
          <w:color w:val="000000"/>
        </w:rPr>
        <w:t>NOTE 3</w:t>
      </w:r>
      <w:r w:rsidR="00C74926">
        <w:rPr>
          <w:color w:val="000000"/>
        </w:rPr>
        <w:t>: The history</w:t>
      </w:r>
      <w:r w:rsidR="00C74926" w:rsidRPr="00D94617">
        <w:rPr>
          <w:color w:val="000000"/>
        </w:rPr>
        <w:t xml:space="preserve"> includes</w:t>
      </w:r>
      <w:r w:rsidR="00C74926">
        <w:rPr>
          <w:color w:val="000000"/>
        </w:rPr>
        <w:t>,</w:t>
      </w:r>
      <w:r w:rsidR="00C74926" w:rsidRPr="00D94617">
        <w:rPr>
          <w:color w:val="000000"/>
        </w:rPr>
        <w:t xml:space="preserve"> for each previous value, the identifier of a respective management entity/function responsible </w:t>
      </w:r>
      <w:r w:rsidR="00C74926">
        <w:rPr>
          <w:color w:val="000000"/>
        </w:rPr>
        <w:t xml:space="preserve">for </w:t>
      </w:r>
      <w:r w:rsidR="00C74926" w:rsidRPr="00D94617">
        <w:rPr>
          <w:color w:val="000000"/>
        </w:rPr>
        <w:t>that change to the parameter</w:t>
      </w:r>
      <w:r w:rsidR="00FD389F">
        <w:rPr>
          <w:color w:val="000000"/>
        </w:rPr>
        <w:t>.</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59" w:name="_Toc180163449"/>
      <w:bookmarkStart w:id="1060" w:name="_Toc180163911"/>
      <w:bookmarkStart w:id="1061" w:name="_Toc180164146"/>
      <w:bookmarkStart w:id="1062" w:name="_Toc183452952"/>
      <w:r w:rsidRPr="00AF5C2B">
        <w:t>5.</w:t>
      </w:r>
      <w:r>
        <w:t>12</w:t>
      </w:r>
      <w:r w:rsidRPr="00AF5C2B">
        <w:t>.</w:t>
      </w:r>
      <w:r>
        <w:t>3</w:t>
      </w:r>
      <w:r>
        <w:tab/>
        <w:t>Possible solutions</w:t>
      </w:r>
      <w:bookmarkEnd w:id="1059"/>
      <w:bookmarkEnd w:id="1060"/>
      <w:bookmarkEnd w:id="1061"/>
      <w:bookmarkEnd w:id="1062"/>
    </w:p>
    <w:p w14:paraId="582DF703" w14:textId="4BEFBDBD" w:rsidR="00C74926" w:rsidRPr="00A45C73" w:rsidRDefault="00C74926" w:rsidP="00AE3EF3">
      <w:pPr>
        <w:pStyle w:val="Heading4"/>
      </w:pPr>
      <w:bookmarkStart w:id="1063" w:name="_Toc180163450"/>
      <w:bookmarkStart w:id="1064" w:name="_Toc180163912"/>
      <w:bookmarkStart w:id="1065" w:name="_Toc180164147"/>
      <w:bookmarkStart w:id="1066" w:name="_Toc183452953"/>
      <w:r w:rsidRPr="00B21418">
        <w:t>5.</w:t>
      </w:r>
      <w:r>
        <w:t>12</w:t>
      </w:r>
      <w:r w:rsidRPr="00B21418">
        <w:t>.3.1</w:t>
      </w:r>
      <w:r>
        <w:t xml:space="preserve"> </w:t>
      </w:r>
      <w:r w:rsidR="00AE3EF3">
        <w:tab/>
      </w:r>
      <w:r w:rsidRPr="00B21418">
        <w:t>Required capabilities and interactions.</w:t>
      </w:r>
      <w:bookmarkEnd w:id="1063"/>
      <w:bookmarkEnd w:id="1064"/>
      <w:bookmarkEnd w:id="1065"/>
      <w:bookmarkEnd w:id="1066"/>
    </w:p>
    <w:p w14:paraId="766A0F6B" w14:textId="44BDDDD2"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r w:rsidR="00FD389F">
        <w:rPr>
          <w:color w:val="000000"/>
        </w:rPr>
        <w:t xml:space="preserve">will </w:t>
      </w:r>
      <w:r>
        <w:rPr>
          <w:color w:val="000000"/>
        </w:rPr>
        <w:t>notif</w:t>
      </w:r>
      <w:r w:rsidR="00FD389F">
        <w:rPr>
          <w:color w:val="000000"/>
        </w:rPr>
        <w:t>y</w:t>
      </w:r>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r w:rsidR="00C7314C">
        <w:rPr>
          <w:color w:val="000000"/>
        </w:rPr>
        <w:t>.</w:t>
      </w:r>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r w:rsidR="00C7314C">
        <w:rPr>
          <w:color w:val="000000"/>
        </w:rPr>
        <w:t>.</w:t>
      </w:r>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67" w:name="_Toc180163451"/>
      <w:bookmarkStart w:id="1068" w:name="_Toc180163913"/>
      <w:bookmarkStart w:id="1069" w:name="_Toc180164148"/>
      <w:bookmarkStart w:id="1070" w:name="_Toc183452954"/>
      <w:r w:rsidRPr="00B21418">
        <w:t>5.</w:t>
      </w:r>
      <w:r>
        <w:t>12</w:t>
      </w:r>
      <w:r w:rsidRPr="00B21418">
        <w:t>.3.2</w:t>
      </w:r>
      <w:r w:rsidR="00AE3EF3">
        <w:tab/>
      </w:r>
      <w:r w:rsidRPr="00B21418">
        <w:t>Information objects to realize required capabilities and interactions</w:t>
      </w:r>
      <w:bookmarkEnd w:id="1067"/>
      <w:bookmarkEnd w:id="1068"/>
      <w:bookmarkEnd w:id="1069"/>
      <w:bookmarkEnd w:id="1070"/>
    </w:p>
    <w:p w14:paraId="77706743" w14:textId="42F38ACB" w:rsidR="00C74926" w:rsidRDefault="00C74926" w:rsidP="00C74926">
      <w:pPr>
        <w:spacing w:after="160" w:line="259" w:lineRule="auto"/>
        <w:ind w:left="567" w:hanging="283"/>
        <w:rPr>
          <w:color w:val="000000"/>
        </w:rPr>
      </w:pPr>
      <w:r>
        <w:rPr>
          <w:color w:val="000000"/>
        </w:rPr>
        <w:t>-</w:t>
      </w:r>
      <w:r w:rsidR="00F23CF0">
        <w:rPr>
          <w:color w:val="000000"/>
        </w:rPr>
        <w:tab/>
      </w:r>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3B498A9F" w:rsidR="00C74926" w:rsidRDefault="00C74926" w:rsidP="00C74926">
      <w:pPr>
        <w:spacing w:after="160" w:line="259" w:lineRule="auto"/>
        <w:ind w:left="567" w:hanging="283"/>
        <w:rPr>
          <w:color w:val="000000"/>
        </w:rPr>
      </w:pPr>
      <w:r>
        <w:rPr>
          <w:color w:val="000000"/>
        </w:rPr>
        <w:t>-</w:t>
      </w:r>
      <w:r w:rsidR="00F23CF0">
        <w:rPr>
          <w:color w:val="000000"/>
        </w:rPr>
        <w:tab/>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6927D4F3" w:rsidR="00C74926" w:rsidRPr="006965CE" w:rsidRDefault="006965CE" w:rsidP="006965CE">
      <w:pPr>
        <w:pStyle w:val="NO"/>
      </w:pPr>
      <w:r w:rsidRPr="006965CE">
        <w:lastRenderedPageBreak/>
        <w:t>NOTE</w:t>
      </w:r>
      <w:r w:rsidR="00C74926" w:rsidRPr="006965CE">
        <w:t>:</w:t>
      </w:r>
      <w:r>
        <w:tab/>
        <w:t>T</w:t>
      </w:r>
      <w:r w:rsidR="00C74926" w:rsidRPr="006965CE">
        <w:t>he logging of history may be based on a generic logging data functionality that is not specific to CCLs</w:t>
      </w:r>
      <w:r w:rsidR="008F0566">
        <w:t>.</w:t>
      </w:r>
    </w:p>
    <w:p w14:paraId="2F47C1F2" w14:textId="38215CCC"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r w:rsidR="00C7314C">
        <w:rPr>
          <w:color w:val="000000"/>
        </w:rPr>
        <w:t xml:space="preserve">can </w:t>
      </w:r>
      <w:r w:rsidRPr="00A86EFD">
        <w:rPr>
          <w:color w:val="000000"/>
        </w:rPr>
        <w:t xml:space="preserve">write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71" w:name="_Toc168219388"/>
      <w:bookmarkStart w:id="1072" w:name="_Toc168485220"/>
      <w:bookmarkStart w:id="1073" w:name="_Toc168485660"/>
      <w:bookmarkStart w:id="1074" w:name="_Toc168485736"/>
      <w:bookmarkStart w:id="1075" w:name="_Toc168485941"/>
      <w:bookmarkStart w:id="1076" w:name="_Toc177119040"/>
      <w:bookmarkStart w:id="1077" w:name="_Toc177138621"/>
      <w:bookmarkStart w:id="1078" w:name="_Toc180163452"/>
      <w:bookmarkStart w:id="1079" w:name="_Toc180163914"/>
      <w:bookmarkStart w:id="1080" w:name="_Toc180164149"/>
      <w:bookmarkStart w:id="1081" w:name="_Toc183452955"/>
      <w:r w:rsidRPr="0031242A">
        <w:t>6</w:t>
      </w:r>
      <w:r w:rsidRPr="0031242A">
        <w:tab/>
        <w:t>Conclusions and Recommendations</w:t>
      </w:r>
      <w:bookmarkEnd w:id="1071"/>
      <w:bookmarkEnd w:id="1072"/>
      <w:bookmarkEnd w:id="1073"/>
      <w:bookmarkEnd w:id="1074"/>
      <w:bookmarkEnd w:id="1075"/>
      <w:bookmarkEnd w:id="1076"/>
      <w:bookmarkEnd w:id="1077"/>
      <w:bookmarkEnd w:id="1078"/>
      <w:bookmarkEnd w:id="1079"/>
      <w:bookmarkEnd w:id="1080"/>
      <w:bookmarkEnd w:id="1081"/>
    </w:p>
    <w:p w14:paraId="59A40966" w14:textId="77777777" w:rsidR="006E42D7" w:rsidRPr="0031242A" w:rsidRDefault="006E42D7" w:rsidP="006E42D7">
      <w:pPr>
        <w:pStyle w:val="Heading2"/>
      </w:pPr>
      <w:bookmarkStart w:id="1082" w:name="_Toc177119041"/>
      <w:bookmarkStart w:id="1083" w:name="_Toc177138622"/>
      <w:bookmarkStart w:id="1084" w:name="_Toc180163453"/>
      <w:bookmarkStart w:id="1085" w:name="_Toc180163915"/>
      <w:bookmarkStart w:id="1086" w:name="_Toc180164150"/>
      <w:bookmarkStart w:id="1087" w:name="_Toc183452956"/>
      <w:r w:rsidRPr="0031242A">
        <w:t>6.1</w:t>
      </w:r>
      <w:r w:rsidRPr="0031242A">
        <w:tab/>
        <w:t>Closed control loop and intent</w:t>
      </w:r>
      <w:bookmarkEnd w:id="1082"/>
      <w:bookmarkEnd w:id="1083"/>
      <w:bookmarkEnd w:id="1084"/>
      <w:bookmarkEnd w:id="1085"/>
      <w:bookmarkEnd w:id="1086"/>
      <w:bookmarkEnd w:id="1087"/>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088" w:name="_Toc180163456"/>
      <w:bookmarkStart w:id="1089" w:name="_Toc180163918"/>
      <w:bookmarkStart w:id="1090" w:name="_Toc180164151"/>
      <w:bookmarkStart w:id="1091" w:name="_Toc183452957"/>
      <w:r>
        <w:t>6.</w:t>
      </w:r>
      <w:r w:rsidR="00AE3EF3">
        <w:t>2</w:t>
      </w:r>
      <w:r>
        <w:t xml:space="preserve"> </w:t>
      </w:r>
      <w:r>
        <w:tab/>
      </w:r>
      <w:r w:rsidRPr="0031242A">
        <w:t>Dynamic CCL Creation</w:t>
      </w:r>
      <w:bookmarkEnd w:id="1088"/>
      <w:bookmarkEnd w:id="1089"/>
      <w:bookmarkEnd w:id="1090"/>
      <w:bookmarkEnd w:id="1091"/>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1924EC54" w14:textId="5AFFD8BE" w:rsidR="005474C7" w:rsidRDefault="005474C7" w:rsidP="005474C7">
      <w:r w:rsidRPr="0032344B">
        <w:rPr>
          <w:lang w:val="en-IE"/>
        </w:rPr>
        <w:t>The solutions described in the use cases are not final, they can be elaborated during normative phase</w:t>
      </w:r>
      <w:r w:rsidR="008F0566">
        <w:rPr>
          <w:lang w:val="en-IE"/>
        </w:rPr>
        <w:t>.</w:t>
      </w:r>
    </w:p>
    <w:p w14:paraId="1E4CA1AD" w14:textId="77777777" w:rsidR="005474C7" w:rsidRDefault="005474C7" w:rsidP="007E59E3"/>
    <w:p w14:paraId="4BA94ECF" w14:textId="2D908597" w:rsidR="007E59E3" w:rsidRDefault="007E59E3" w:rsidP="007E59E3">
      <w:pPr>
        <w:pStyle w:val="Heading2"/>
      </w:pPr>
      <w:bookmarkStart w:id="1092" w:name="_Toc180163457"/>
      <w:bookmarkStart w:id="1093" w:name="_Toc180163919"/>
      <w:bookmarkStart w:id="1094" w:name="_Toc180164152"/>
      <w:bookmarkStart w:id="1095" w:name="_Toc183452958"/>
      <w:r>
        <w:t>6.</w:t>
      </w:r>
      <w:r w:rsidR="00AE3EF3">
        <w:t>3</w:t>
      </w:r>
      <w:r>
        <w:t xml:space="preserve"> </w:t>
      </w:r>
      <w:r>
        <w:tab/>
      </w:r>
      <w:r w:rsidRPr="0031242A">
        <w:t>Triggered CCL</w:t>
      </w:r>
      <w:bookmarkEnd w:id="1092"/>
      <w:bookmarkEnd w:id="1093"/>
      <w:bookmarkEnd w:id="1094"/>
      <w:bookmarkEnd w:id="1095"/>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r>
        <w:t>It is recommended to develop normative specification for the use case following the solution and its evaluation in clause 5.2.3 and 5.2.4 respectively.</w:t>
      </w:r>
    </w:p>
    <w:p w14:paraId="002220C2" w14:textId="5041E69A" w:rsidR="005474C7" w:rsidRDefault="005474C7" w:rsidP="005474C7">
      <w:r w:rsidRPr="0032344B">
        <w:rPr>
          <w:lang w:val="en-IE"/>
        </w:rPr>
        <w:t>The solutions described in the use cases are not final, they can be elaborated during normative phase</w:t>
      </w:r>
      <w:r w:rsidR="008F0566">
        <w:rPr>
          <w:lang w:val="en-IE"/>
        </w:rPr>
        <w:t>.</w:t>
      </w:r>
    </w:p>
    <w:p w14:paraId="1745FF2B" w14:textId="384F6847" w:rsidR="007E59E3" w:rsidRDefault="007E59E3" w:rsidP="007E59E3"/>
    <w:p w14:paraId="2B841A51" w14:textId="77777777" w:rsidR="008D41FD" w:rsidRPr="0031242A" w:rsidRDefault="008D41FD" w:rsidP="008D41FD">
      <w:pPr>
        <w:pStyle w:val="Heading2"/>
      </w:pPr>
      <w:bookmarkStart w:id="1096" w:name="_Toc180163459"/>
      <w:bookmarkStart w:id="1097" w:name="_Toc180163920"/>
      <w:bookmarkStart w:id="1098" w:name="_Toc180164153"/>
      <w:bookmarkStart w:id="1099" w:name="_Toc183452959"/>
      <w:r>
        <w:t>6</w:t>
      </w:r>
      <w:r w:rsidRPr="0031242A">
        <w:t>.4</w:t>
      </w:r>
      <w:r w:rsidRPr="0031242A">
        <w:tab/>
        <w:t>Use case 4: closed control loop for problem recovery</w:t>
      </w:r>
      <w:bookmarkEnd w:id="1096"/>
      <w:bookmarkEnd w:id="1097"/>
      <w:bookmarkEnd w:id="1098"/>
      <w:bookmarkEnd w:id="1099"/>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2B11E712" w:rsidR="005474C7" w:rsidRDefault="005474C7" w:rsidP="005474C7">
      <w:r w:rsidRPr="005474C7">
        <w:rPr>
          <w:lang w:val="en-IE"/>
        </w:rPr>
        <w:t>The solutions described in the use cases are not final, they can be elaborated during normative phase</w:t>
      </w:r>
      <w:r w:rsidR="008F0566">
        <w:rPr>
          <w:lang w:val="en-IE"/>
        </w:rPr>
        <w:t>.</w:t>
      </w:r>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1100" w:name="_Toc180163921"/>
      <w:bookmarkStart w:id="1101" w:name="_Toc180164154"/>
      <w:bookmarkStart w:id="1102" w:name="_Toc183452960"/>
      <w:r>
        <w:t xml:space="preserve">6.5 </w:t>
      </w:r>
      <w:r>
        <w:tab/>
      </w:r>
      <w:r w:rsidRPr="008A75AA">
        <w:t>CCL creation based on Historical CCL data</w:t>
      </w:r>
      <w:bookmarkEnd w:id="1100"/>
      <w:bookmarkEnd w:id="1101"/>
      <w:bookmarkEnd w:id="1102"/>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r>
        <w:t>It is recommended to develop normative specification for the use case following the solution and its evaluation in clause 5.3.3 and 5.3.4 respectively.</w:t>
      </w:r>
    </w:p>
    <w:p w14:paraId="6E3FC63B" w14:textId="2B993CA3" w:rsidR="005474C7" w:rsidRDefault="005474C7" w:rsidP="005474C7">
      <w:r w:rsidRPr="0032344B">
        <w:rPr>
          <w:lang w:val="en-IE"/>
        </w:rPr>
        <w:t>The solutions described in the use cases are not final, they can be elaborated during normative phase</w:t>
      </w:r>
      <w:r w:rsidR="008F0566">
        <w:rPr>
          <w:lang w:val="en-IE"/>
        </w:rPr>
        <w:t>.</w:t>
      </w:r>
    </w:p>
    <w:p w14:paraId="6A45DAF5" w14:textId="1FA4BCCC" w:rsidR="00AE3EF3" w:rsidRPr="00AE3EF3" w:rsidRDefault="00AE3EF3" w:rsidP="00AE3EF3"/>
    <w:p w14:paraId="218B261C" w14:textId="315D8BB5" w:rsidR="007E59E3" w:rsidRDefault="007E59E3" w:rsidP="007E59E3">
      <w:pPr>
        <w:pStyle w:val="Heading2"/>
      </w:pPr>
      <w:bookmarkStart w:id="1103" w:name="_Toc180163460"/>
      <w:bookmarkStart w:id="1104" w:name="_Toc180163922"/>
      <w:bookmarkStart w:id="1105" w:name="_Toc180164155"/>
      <w:bookmarkStart w:id="1106" w:name="_Toc183452961"/>
      <w:r>
        <w:t>6.</w:t>
      </w:r>
      <w:r w:rsidR="00AE3EF3">
        <w:t>6</w:t>
      </w:r>
      <w:r>
        <w:t xml:space="preserve"> </w:t>
      </w:r>
      <w:r>
        <w:tab/>
      </w:r>
      <w:r w:rsidRPr="0031242A">
        <w:t>CCL for fault management</w:t>
      </w:r>
      <w:bookmarkEnd w:id="1103"/>
      <w:bookmarkEnd w:id="1104"/>
      <w:bookmarkEnd w:id="1105"/>
      <w:bookmarkEnd w:id="1106"/>
    </w:p>
    <w:p w14:paraId="197ECF9E" w14:textId="3459CD11" w:rsidR="000258F6" w:rsidRDefault="000258F6" w:rsidP="000258F6">
      <w:pPr>
        <w:jc w:val="both"/>
      </w:pPr>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r>
        <w:t>It is recommended to develop normative specification for the use case following the solution and its evaluation in clause 5.5.3</w:t>
      </w:r>
      <w:r w:rsidR="000258F6">
        <w:t>.1</w:t>
      </w:r>
      <w:r>
        <w:t xml:space="preserve"> and 5.5.4 respectively.</w:t>
      </w:r>
    </w:p>
    <w:p w14:paraId="605BB908" w14:textId="311EA1EB" w:rsidR="007E59E3" w:rsidRDefault="005474C7" w:rsidP="007E59E3">
      <w:r w:rsidRPr="0032344B">
        <w:rPr>
          <w:lang w:val="en-IE"/>
        </w:rPr>
        <w:t>The solutions described in the use cases are not final, they can be elaborated during normative phase</w:t>
      </w:r>
      <w:r w:rsidR="008F0566">
        <w:rPr>
          <w:lang w:val="en-IE"/>
        </w:rPr>
        <w:t>.</w:t>
      </w:r>
    </w:p>
    <w:p w14:paraId="39D65347" w14:textId="77777777" w:rsidR="007E59E3" w:rsidRDefault="007E59E3" w:rsidP="007E59E3"/>
    <w:p w14:paraId="6E45AFCB" w14:textId="6CC563D6" w:rsidR="007E59E3" w:rsidRDefault="007E59E3" w:rsidP="007E59E3">
      <w:pPr>
        <w:pStyle w:val="Heading2"/>
      </w:pPr>
      <w:bookmarkStart w:id="1107" w:name="_Toc180163461"/>
      <w:bookmarkStart w:id="1108" w:name="_Toc180163923"/>
      <w:bookmarkStart w:id="1109" w:name="_Toc180164156"/>
      <w:bookmarkStart w:id="1110" w:name="_Toc183452962"/>
      <w:r>
        <w:t>6.</w:t>
      </w:r>
      <w:r w:rsidR="00AE3EF3">
        <w:t>7</w:t>
      </w:r>
      <w:r>
        <w:t xml:space="preserve"> </w:t>
      </w:r>
      <w:r>
        <w:tab/>
      </w:r>
      <w:r w:rsidRPr="0031242A">
        <w:t>CCL conflicts management</w:t>
      </w:r>
      <w:bookmarkEnd w:id="1107"/>
      <w:bookmarkEnd w:id="1108"/>
      <w:bookmarkEnd w:id="1109"/>
      <w:bookmarkEnd w:id="1110"/>
    </w:p>
    <w:p w14:paraId="0275F942" w14:textId="72F1D4E0" w:rsidR="007E59E3" w:rsidRDefault="007E59E3" w:rsidP="007E59E3">
      <w:r>
        <w:t>It</w:t>
      </w:r>
      <w:r w:rsidR="00F23CF0">
        <w:t xml:space="preserve"> </w:t>
      </w:r>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562B8C39"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5FAF52E7"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640C4CD8"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46ECEE02"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0A73A004"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r w:rsidRPr="0032344B">
        <w:rPr>
          <w:lang w:val="en-IE"/>
        </w:rPr>
        <w:t>The solutions described in the use cases are not final, they can be elaborated during normative phase</w:t>
      </w:r>
      <w:r w:rsidR="008F0566">
        <w:rPr>
          <w:lang w:val="en-IE"/>
        </w:rPr>
        <w:t>.</w:t>
      </w:r>
    </w:p>
    <w:p w14:paraId="7970D944" w14:textId="77777777" w:rsidR="00BE26BA" w:rsidRDefault="00BE26BA" w:rsidP="007E59E3"/>
    <w:p w14:paraId="1E8741DC" w14:textId="3EF88EBC" w:rsidR="007E59E3" w:rsidRDefault="007E59E3" w:rsidP="007E59E3">
      <w:pPr>
        <w:pStyle w:val="Heading2"/>
      </w:pPr>
      <w:bookmarkStart w:id="1111" w:name="_Toc180163462"/>
      <w:bookmarkStart w:id="1112" w:name="_Toc180163924"/>
      <w:bookmarkStart w:id="1113" w:name="_Toc180164157"/>
      <w:bookmarkStart w:id="1114" w:name="_Toc183452963"/>
      <w:r>
        <w:t>6.</w:t>
      </w:r>
      <w:r w:rsidR="00AE3EF3">
        <w:t>8</w:t>
      </w:r>
      <w:r>
        <w:t xml:space="preserve"> </w:t>
      </w:r>
      <w:r>
        <w:tab/>
      </w:r>
      <w:r w:rsidRPr="0031242A">
        <w:t>CCL scope management</w:t>
      </w:r>
      <w:bookmarkEnd w:id="1111"/>
      <w:bookmarkEnd w:id="1112"/>
      <w:bookmarkEnd w:id="1113"/>
      <w:bookmarkEnd w:id="1114"/>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r>
        <w:t>It is recommended to develop normative specification for the use case following the solution and its evaluation in clause 5.7.3 and 5.7.4 respectively.</w:t>
      </w:r>
    </w:p>
    <w:p w14:paraId="18B68F84" w14:textId="3119926F" w:rsidR="007E59E3" w:rsidRDefault="005474C7" w:rsidP="007E59E3">
      <w:r w:rsidRPr="0032344B">
        <w:rPr>
          <w:lang w:val="en-IE"/>
        </w:rPr>
        <w:t>The solutions described in the use cases are not final, they can be elaborated during normative phase</w:t>
      </w:r>
      <w:r w:rsidR="008F0566">
        <w:rPr>
          <w:lang w:val="en-IE"/>
        </w:rPr>
        <w:t>.</w:t>
      </w:r>
    </w:p>
    <w:p w14:paraId="2EAC7FAA" w14:textId="77777777" w:rsidR="007E59E3" w:rsidRDefault="007E59E3" w:rsidP="007E59E3"/>
    <w:p w14:paraId="2AAA65E4" w14:textId="60888BE0" w:rsidR="007E59E3" w:rsidRDefault="007E59E3" w:rsidP="007E59E3">
      <w:pPr>
        <w:pStyle w:val="Heading2"/>
      </w:pPr>
      <w:bookmarkStart w:id="1115" w:name="_Toc180163463"/>
      <w:bookmarkStart w:id="1116" w:name="_Toc180163925"/>
      <w:bookmarkStart w:id="1117" w:name="_Toc180164158"/>
      <w:bookmarkStart w:id="1118" w:name="_Toc183452964"/>
      <w:r>
        <w:t>6.</w:t>
      </w:r>
      <w:r w:rsidR="00AE3EF3">
        <w:t>9</w:t>
      </w:r>
      <w:r>
        <w:t xml:space="preserve"> </w:t>
      </w:r>
      <w:r>
        <w:tab/>
      </w:r>
      <w:r w:rsidRPr="0031242A">
        <w:t xml:space="preserve">CCL-impact assessment </w:t>
      </w:r>
      <w:r w:rsidRPr="0031242A">
        <w:rPr>
          <w:szCs w:val="32"/>
        </w:rPr>
        <w:t>and resolution</w:t>
      </w:r>
      <w:bookmarkEnd w:id="1115"/>
      <w:bookmarkEnd w:id="1116"/>
      <w:bookmarkEnd w:id="1117"/>
      <w:bookmarkEnd w:id="1118"/>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r>
        <w:t>It is recommended to develop normative specification for the use case following the solution and its evaluation in clause 5.8.3 and 5.8.4 respectively.</w:t>
      </w:r>
    </w:p>
    <w:p w14:paraId="190B6263" w14:textId="3F9272B7" w:rsidR="007E59E3" w:rsidRDefault="005474C7" w:rsidP="007E59E3">
      <w:r w:rsidRPr="0032344B">
        <w:rPr>
          <w:lang w:val="en-IE"/>
        </w:rPr>
        <w:t>The solutions described in the use cases are not final, they can be elaborated during normative phase</w:t>
      </w:r>
      <w:r w:rsidR="008F0566">
        <w:rPr>
          <w:lang w:val="en-IE"/>
        </w:rPr>
        <w:t>.</w:t>
      </w:r>
    </w:p>
    <w:p w14:paraId="64CA375F" w14:textId="77777777" w:rsidR="007E59E3" w:rsidRDefault="007E59E3" w:rsidP="007E59E3"/>
    <w:p w14:paraId="3CBB1553" w14:textId="716AF873" w:rsidR="007E59E3" w:rsidRDefault="007E59E3" w:rsidP="007E59E3">
      <w:pPr>
        <w:pStyle w:val="Heading2"/>
      </w:pPr>
      <w:bookmarkStart w:id="1119" w:name="_Toc180163464"/>
      <w:bookmarkStart w:id="1120" w:name="_Toc180163926"/>
      <w:bookmarkStart w:id="1121" w:name="_Toc180164159"/>
      <w:bookmarkStart w:id="1122" w:name="_Toc183452965"/>
      <w:r>
        <w:t>6.</w:t>
      </w:r>
      <w:r w:rsidR="00AE3EF3">
        <w:t>10</w:t>
      </w:r>
      <w:r>
        <w:t xml:space="preserve"> </w:t>
      </w:r>
      <w:r>
        <w:tab/>
      </w:r>
      <w:r w:rsidRPr="0031242A">
        <w:t>Consumers feedback</w:t>
      </w:r>
      <w:r>
        <w:t xml:space="preserve"> </w:t>
      </w:r>
      <w:r w:rsidRPr="0031242A">
        <w:t>on CCL actions</w:t>
      </w:r>
      <w:bookmarkEnd w:id="1119"/>
      <w:bookmarkEnd w:id="1120"/>
      <w:bookmarkEnd w:id="1121"/>
      <w:bookmarkEnd w:id="1122"/>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r>
        <w:t>It is recommended to develop normative specification for the use case following the solution and its evaluation in clause 5.9.3 and 5.9.4 respectively.</w:t>
      </w:r>
    </w:p>
    <w:p w14:paraId="4A5696BE" w14:textId="472FAE42" w:rsidR="005474C7" w:rsidRDefault="005474C7" w:rsidP="005474C7">
      <w:r w:rsidRPr="0032344B">
        <w:rPr>
          <w:lang w:val="en-IE"/>
        </w:rPr>
        <w:t>The solutions described in the use cases are not final, they can be elaborated during normative phase</w:t>
      </w:r>
      <w:r w:rsidR="008F0566">
        <w:rPr>
          <w:lang w:val="en-IE"/>
        </w:rPr>
        <w:t>.</w:t>
      </w:r>
    </w:p>
    <w:p w14:paraId="5F5D7D41" w14:textId="76E1E41E" w:rsidR="007E59E3" w:rsidRDefault="007E59E3" w:rsidP="007E59E3"/>
    <w:p w14:paraId="209B057A" w14:textId="7BFCA448" w:rsidR="007E59E3" w:rsidRDefault="007E59E3" w:rsidP="007E59E3">
      <w:pPr>
        <w:pStyle w:val="Heading2"/>
      </w:pPr>
      <w:bookmarkStart w:id="1123" w:name="_Toc180163465"/>
      <w:bookmarkStart w:id="1124" w:name="_Toc180163927"/>
      <w:bookmarkStart w:id="1125" w:name="_Toc180164160"/>
      <w:bookmarkStart w:id="1126" w:name="_Toc183452966"/>
      <w:r>
        <w:lastRenderedPageBreak/>
        <w:t>6.</w:t>
      </w:r>
      <w:r w:rsidR="00AE3EF3">
        <w:t>11</w:t>
      </w:r>
      <w:r>
        <w:t xml:space="preserve"> </w:t>
      </w:r>
      <w:r>
        <w:tab/>
      </w:r>
      <w:r w:rsidRPr="0031242A">
        <w:t>CCL decision</w:t>
      </w:r>
      <w:r w:rsidRPr="0031242A">
        <w:rPr>
          <w:sz w:val="24"/>
          <w:szCs w:val="24"/>
        </w:rPr>
        <w:t xml:space="preserve"> </w:t>
      </w:r>
      <w:r w:rsidRPr="0031242A">
        <w:t>escalation</w:t>
      </w:r>
      <w:bookmarkEnd w:id="1123"/>
      <w:bookmarkEnd w:id="1124"/>
      <w:bookmarkEnd w:id="1125"/>
      <w:bookmarkEnd w:id="1126"/>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r>
        <w:t>It is recommended to develop normative specification for the use case following the solution and its evaluation in clause 5.10.3 and 5.10.4 respectively.</w:t>
      </w:r>
    </w:p>
    <w:p w14:paraId="55D742A0" w14:textId="6A0CE3CE" w:rsidR="007E59E3" w:rsidRDefault="005474C7" w:rsidP="007E59E3">
      <w:r w:rsidRPr="0032344B">
        <w:rPr>
          <w:lang w:val="en-IE"/>
        </w:rPr>
        <w:t>The solutions described in the use cases are not final, they can be elaborated during normative phase</w:t>
      </w:r>
      <w:r w:rsidR="008F0566">
        <w:rPr>
          <w:lang w:val="en-IE"/>
        </w:rPr>
        <w:t>.</w:t>
      </w:r>
    </w:p>
    <w:p w14:paraId="3E23DB74" w14:textId="77777777" w:rsidR="007E59E3" w:rsidRDefault="007E59E3" w:rsidP="007E59E3"/>
    <w:p w14:paraId="00A6B721" w14:textId="26374D34" w:rsidR="007E59E3" w:rsidRPr="0031242A" w:rsidRDefault="007E59E3" w:rsidP="007E59E3">
      <w:pPr>
        <w:pStyle w:val="Heading2"/>
      </w:pPr>
      <w:bookmarkStart w:id="1127" w:name="_Toc180163466"/>
      <w:bookmarkStart w:id="1128" w:name="_Toc180163928"/>
      <w:bookmarkStart w:id="1129" w:name="_Toc180164161"/>
      <w:bookmarkStart w:id="1130" w:name="_Toc183452967"/>
      <w:r>
        <w:t>6.</w:t>
      </w:r>
      <w:r w:rsidR="00AE3EF3">
        <w:t>12</w:t>
      </w:r>
      <w:r>
        <w:t xml:space="preserve"> </w:t>
      </w:r>
      <w:r>
        <w:tab/>
      </w:r>
      <w:r w:rsidRPr="0031242A">
        <w:t>Performance Eval</w:t>
      </w:r>
      <w:r>
        <w:t xml:space="preserve">uation of a Closed Control </w:t>
      </w:r>
      <w:r w:rsidRPr="0031242A">
        <w:t>Loop</w:t>
      </w:r>
      <w:bookmarkEnd w:id="1127"/>
      <w:bookmarkEnd w:id="1128"/>
      <w:bookmarkEnd w:id="1129"/>
      <w:bookmarkEnd w:id="1130"/>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r>
        <w:t>It is recommended to develop normative specification for the use case following the solution and its evaluation in clause 5.11.3 and 5.11.4 respectively.</w:t>
      </w:r>
    </w:p>
    <w:p w14:paraId="4BF0F7D2" w14:textId="0DA3B615" w:rsidR="005474C7" w:rsidRDefault="005474C7" w:rsidP="005474C7">
      <w:r w:rsidRPr="0032344B">
        <w:rPr>
          <w:lang w:val="en-IE"/>
        </w:rPr>
        <w:t>The solutions described in the use cases are not final, they can be elaborated during normative phase</w:t>
      </w:r>
      <w:r w:rsidR="008F0566">
        <w:rPr>
          <w:lang w:val="en-IE"/>
        </w:rPr>
        <w:t>.</w:t>
      </w:r>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31" w:name="_Toc177119044"/>
      <w:bookmarkStart w:id="1132" w:name="_Toc177138625"/>
      <w:bookmarkStart w:id="1133" w:name="_Toc180163467"/>
      <w:bookmarkStart w:id="1134" w:name="_Toc180163929"/>
      <w:bookmarkStart w:id="1135" w:name="_Toc180164162"/>
      <w:bookmarkStart w:id="1136" w:name="_Toc183452968"/>
      <w:r w:rsidRPr="0031242A">
        <w:lastRenderedPageBreak/>
        <w:t>Annex A:</w:t>
      </w:r>
      <w:r w:rsidRPr="0031242A">
        <w:br/>
        <w:t>PlantUML Code for figures</w:t>
      </w:r>
      <w:bookmarkEnd w:id="1131"/>
      <w:bookmarkEnd w:id="1132"/>
      <w:bookmarkEnd w:id="1133"/>
      <w:bookmarkEnd w:id="1134"/>
      <w:bookmarkEnd w:id="1135"/>
      <w:bookmarkEnd w:id="1136"/>
    </w:p>
    <w:p w14:paraId="3BBFE08B" w14:textId="1F35C0E4" w:rsidR="0030628F" w:rsidRDefault="006E42D7" w:rsidP="006E42D7">
      <w:pPr>
        <w:pStyle w:val="Heading1"/>
      </w:pPr>
      <w:bookmarkStart w:id="1137" w:name="_Toc180163468"/>
      <w:bookmarkStart w:id="1138" w:name="_Toc180163930"/>
      <w:bookmarkStart w:id="1139" w:name="_Toc180164163"/>
      <w:bookmarkStart w:id="1140" w:name="_Toc177119045"/>
      <w:bookmarkStart w:id="1141" w:name="_Toc177138626"/>
      <w:bookmarkStart w:id="1142" w:name="_Toc183452969"/>
      <w:r w:rsidRPr="0031242A">
        <w:t>A.1</w:t>
      </w:r>
      <w:r w:rsidRPr="0031242A">
        <w:tab/>
      </w:r>
      <w:r w:rsidRPr="005E010E">
        <w:t xml:space="preserve">Relationship UML diagram </w:t>
      </w:r>
      <w:r>
        <w:t>for CCL</w:t>
      </w:r>
      <w:r w:rsidR="0030628F">
        <w:t xml:space="preserve"> Management</w:t>
      </w:r>
      <w:bookmarkEnd w:id="1137"/>
      <w:bookmarkEnd w:id="1138"/>
      <w:bookmarkEnd w:id="1139"/>
      <w:bookmarkEnd w:id="1142"/>
    </w:p>
    <w:p w14:paraId="0692B873" w14:textId="199B4A51" w:rsidR="006E42D7" w:rsidRPr="0031242A" w:rsidRDefault="0030628F" w:rsidP="006E42D7">
      <w:pPr>
        <w:pStyle w:val="Heading1"/>
      </w:pPr>
      <w:bookmarkStart w:id="1143" w:name="_Toc180163469"/>
      <w:bookmarkStart w:id="1144" w:name="_Toc180163931"/>
      <w:bookmarkStart w:id="1145" w:name="_Toc180164164"/>
      <w:bookmarkStart w:id="1146" w:name="_Toc183452970"/>
      <w:r>
        <w:t>A1.1</w:t>
      </w:r>
      <w:r>
        <w:tab/>
      </w:r>
      <w:r w:rsidRPr="0031242A">
        <w:t>Closed Control Loop Coordination NRM fragment</w:t>
      </w:r>
      <w:r>
        <w:t xml:space="preserve"> </w:t>
      </w:r>
      <w:r w:rsidR="006E42D7">
        <w:t>(</w:t>
      </w:r>
      <w:r w:rsidR="006E42D7" w:rsidRPr="0031242A">
        <w:t>Figure 5.6.3.1-2</w:t>
      </w:r>
      <w:bookmarkEnd w:id="1140"/>
      <w:bookmarkEnd w:id="1141"/>
      <w:r w:rsidR="006E42D7">
        <w:t>)</w:t>
      </w:r>
      <w:bookmarkEnd w:id="1143"/>
      <w:bookmarkEnd w:id="1144"/>
      <w:bookmarkEnd w:id="1145"/>
      <w:bookmarkEnd w:id="1146"/>
    </w:p>
    <w:p w14:paraId="198A13D5" w14:textId="77777777" w:rsidR="006E42D7" w:rsidRPr="0031242A" w:rsidRDefault="006E42D7" w:rsidP="006E42D7">
      <w:pPr>
        <w:pStyle w:val="PL"/>
      </w:pPr>
      <w:bookmarkStart w:id="1147"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48" w:name="_Toc175757836"/>
      <w:bookmarkStart w:id="1149" w:name="_Toc180163470"/>
      <w:bookmarkStart w:id="1150" w:name="_Toc180163932"/>
      <w:bookmarkStart w:id="1151" w:name="_Toc180164165"/>
      <w:bookmarkStart w:id="1152" w:name="_Toc183452971"/>
      <w:bookmarkEnd w:id="1147"/>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148"/>
      <w:r w:rsidR="0030628F">
        <w:t>7.</w:t>
      </w:r>
      <w:r w:rsidR="00DD15FF">
        <w:t>1-1</w:t>
      </w:r>
      <w:r w:rsidR="0030628F">
        <w:t>)</w:t>
      </w:r>
      <w:bookmarkEnd w:id="1149"/>
      <w:bookmarkEnd w:id="1150"/>
      <w:bookmarkEnd w:id="1151"/>
      <w:bookmarkEnd w:id="1152"/>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3831428D" w14:textId="763222B3" w:rsidR="00BE26BA" w:rsidRPr="0031242A" w:rsidRDefault="00BE26BA" w:rsidP="00BE26BA">
      <w:pPr>
        <w:pStyle w:val="Heading1"/>
      </w:pPr>
      <w:bookmarkStart w:id="1153" w:name="_Toc183452972"/>
      <w:r>
        <w:t>A1.3</w:t>
      </w:r>
      <w:r>
        <w:tab/>
      </w:r>
      <w:r w:rsidRPr="0031242A">
        <w:t>Closed Control Loop NRM fragment</w:t>
      </w:r>
      <w:r>
        <w:t xml:space="preserve"> (</w:t>
      </w:r>
      <w:r w:rsidRPr="0031242A">
        <w:t xml:space="preserve">Figure </w:t>
      </w:r>
      <w:r>
        <w:t>X</w:t>
      </w:r>
      <w:r w:rsidRPr="0031242A">
        <w:t>.1-</w:t>
      </w:r>
      <w:r>
        <w:t>1)</w:t>
      </w:r>
      <w:bookmarkEnd w:id="1153"/>
    </w:p>
    <w:p w14:paraId="54D2E999" w14:textId="77777777" w:rsidR="00BE26BA" w:rsidRPr="00BF1C7D" w:rsidRDefault="00BE26BA" w:rsidP="00BE26BA">
      <w:pPr>
        <w:pStyle w:val="PL"/>
      </w:pPr>
      <w:r w:rsidRPr="00BF1C7D">
        <w:t xml:space="preserve">@startuml </w:t>
      </w:r>
    </w:p>
    <w:p w14:paraId="3A586C46" w14:textId="77777777" w:rsidR="00BE26BA" w:rsidRPr="00BF1C7D" w:rsidRDefault="00BE26BA" w:rsidP="00BE26BA">
      <w:pPr>
        <w:pStyle w:val="PL"/>
      </w:pPr>
      <w:r w:rsidRPr="00BF1C7D">
        <w:t>skinparam ClassStereotypeFontStyle normal</w:t>
      </w:r>
    </w:p>
    <w:p w14:paraId="6D3E7D2A" w14:textId="77777777" w:rsidR="00BE26BA" w:rsidRPr="00BF1C7D" w:rsidRDefault="00BE26BA" w:rsidP="00BE26BA">
      <w:pPr>
        <w:pStyle w:val="PL"/>
      </w:pPr>
      <w:r w:rsidRPr="00BF1C7D">
        <w:t>skinparam ClassBackgroundColor White</w:t>
      </w:r>
    </w:p>
    <w:p w14:paraId="115495E4" w14:textId="77777777" w:rsidR="00BE26BA" w:rsidRPr="00BF1C7D" w:rsidRDefault="00BE26BA" w:rsidP="00BE26BA">
      <w:pPr>
        <w:pStyle w:val="PL"/>
      </w:pPr>
      <w:r w:rsidRPr="00BF1C7D">
        <w:t>skinparam shadowing false</w:t>
      </w:r>
    </w:p>
    <w:p w14:paraId="75071960" w14:textId="77777777" w:rsidR="00BE26BA" w:rsidRPr="00BF1C7D" w:rsidRDefault="00BE26BA" w:rsidP="00BE26BA">
      <w:pPr>
        <w:pStyle w:val="PL"/>
      </w:pPr>
      <w:r w:rsidRPr="00BF1C7D">
        <w:t>skinparam monochrome true</w:t>
      </w:r>
    </w:p>
    <w:p w14:paraId="2C657801" w14:textId="77777777" w:rsidR="00BE26BA" w:rsidRPr="00BF1C7D" w:rsidRDefault="00BE26BA" w:rsidP="00BE26BA">
      <w:pPr>
        <w:pStyle w:val="PL"/>
      </w:pPr>
      <w:r w:rsidRPr="00BF1C7D">
        <w:t>hide members</w:t>
      </w:r>
    </w:p>
    <w:p w14:paraId="4BB98937" w14:textId="77777777" w:rsidR="00BE26BA" w:rsidRPr="00BF1C7D" w:rsidRDefault="00BE26BA" w:rsidP="00BE26BA">
      <w:pPr>
        <w:pStyle w:val="PL"/>
      </w:pPr>
      <w:r w:rsidRPr="00BF1C7D">
        <w:t>hide circle</w:t>
      </w:r>
    </w:p>
    <w:p w14:paraId="27D1EE6E" w14:textId="77777777" w:rsidR="00BE26BA" w:rsidRPr="00BF1C7D" w:rsidRDefault="00BE26BA" w:rsidP="00BE26BA">
      <w:pPr>
        <w:pStyle w:val="PL"/>
      </w:pPr>
    </w:p>
    <w:p w14:paraId="3BB4B792" w14:textId="77777777" w:rsidR="00BE26BA" w:rsidRPr="00BF1C7D" w:rsidRDefault="00BE26BA" w:rsidP="00BE26BA">
      <w:pPr>
        <w:pStyle w:val="PL"/>
      </w:pPr>
      <w:r w:rsidRPr="00BF1C7D">
        <w:t xml:space="preserve">class ManagedEntity &lt;&lt;ProxyClass&gt;&gt; </w:t>
      </w:r>
    </w:p>
    <w:p w14:paraId="1EF32C11" w14:textId="77777777" w:rsidR="00BE26BA" w:rsidRPr="00BF1C7D" w:rsidRDefault="00BE26BA" w:rsidP="00BE26BA">
      <w:pPr>
        <w:pStyle w:val="PL"/>
      </w:pPr>
      <w:r w:rsidRPr="00BF1C7D">
        <w:t xml:space="preserve">class ClosedControlLoop &lt;&lt;InformationObjectClass&gt;&gt; </w:t>
      </w:r>
    </w:p>
    <w:p w14:paraId="71EE3B59" w14:textId="77777777" w:rsidR="00BE26BA" w:rsidRPr="00BF1C7D" w:rsidRDefault="00BE26BA" w:rsidP="00BE26BA">
      <w:pPr>
        <w:pStyle w:val="PL"/>
      </w:pPr>
      <w:r w:rsidRPr="00BF1C7D">
        <w:t>class CCLReport &lt;&lt;InformationObjectClass&gt;&gt;</w:t>
      </w:r>
    </w:p>
    <w:p w14:paraId="5B67C7DB" w14:textId="77777777" w:rsidR="00BE26BA" w:rsidRPr="00BF1C7D" w:rsidRDefault="00BE26BA" w:rsidP="00BE26BA">
      <w:pPr>
        <w:pStyle w:val="PL"/>
      </w:pPr>
    </w:p>
    <w:p w14:paraId="376B0695" w14:textId="77777777" w:rsidR="00BE26BA" w:rsidRPr="00BF1C7D" w:rsidRDefault="00BE26BA" w:rsidP="00BE26BA">
      <w:pPr>
        <w:pStyle w:val="PL"/>
      </w:pPr>
      <w:r w:rsidRPr="00BF1C7D">
        <w:t>ManagedEntity "1" *-- "*" ClosedControlLoop: &lt;&lt;names&gt;&gt;</w:t>
      </w:r>
    </w:p>
    <w:p w14:paraId="1FE85CCB" w14:textId="77777777" w:rsidR="00BE26BA" w:rsidRPr="00BF1C7D" w:rsidRDefault="00BE26BA" w:rsidP="00BE26BA">
      <w:pPr>
        <w:pStyle w:val="PL"/>
      </w:pPr>
      <w:r w:rsidRPr="00BF1C7D">
        <w:t>ManagedEntity "1" *-- "*" CCLReport: &lt;&lt;names&gt;&gt;</w:t>
      </w:r>
    </w:p>
    <w:p w14:paraId="303CA958" w14:textId="77777777" w:rsidR="00BE26BA" w:rsidRPr="00BF1C7D" w:rsidRDefault="00BE26BA" w:rsidP="00BE26BA">
      <w:pPr>
        <w:pStyle w:val="PL"/>
      </w:pPr>
    </w:p>
    <w:p w14:paraId="22396764" w14:textId="77777777" w:rsidR="00BE26BA" w:rsidRPr="00BF1C7D" w:rsidRDefault="00BE26BA" w:rsidP="00BE26BA">
      <w:pPr>
        <w:pStyle w:val="PL"/>
      </w:pPr>
      <w:r w:rsidRPr="00BF1C7D">
        <w:t>ClosedControlLoop "1" -right- "*" CCLReport</w:t>
      </w:r>
    </w:p>
    <w:p w14:paraId="0F4039AD" w14:textId="77777777" w:rsidR="00BE26BA" w:rsidRPr="00BF1C7D" w:rsidRDefault="00BE26BA" w:rsidP="00BE26BA">
      <w:pPr>
        <w:pStyle w:val="PL"/>
      </w:pPr>
    </w:p>
    <w:p w14:paraId="2DF16D3A" w14:textId="77777777" w:rsidR="00BE26BA" w:rsidRPr="00BF1C7D" w:rsidRDefault="00BE26BA" w:rsidP="00BE26BA">
      <w:pPr>
        <w:pStyle w:val="PL"/>
      </w:pPr>
      <w:r w:rsidRPr="00BF1C7D">
        <w:t>note left of ManagedEntity</w:t>
      </w:r>
    </w:p>
    <w:p w14:paraId="21F81992" w14:textId="77777777" w:rsidR="00BE26BA" w:rsidRPr="00BF1C7D" w:rsidRDefault="00BE26BA" w:rsidP="00BE26BA">
      <w:pPr>
        <w:pStyle w:val="PL"/>
      </w:pPr>
      <w:r w:rsidRPr="00BF1C7D">
        <w:t xml:space="preserve">   Represents the following IOCs:</w:t>
      </w:r>
    </w:p>
    <w:p w14:paraId="45F9C52A" w14:textId="77777777" w:rsidR="00BE26BA" w:rsidRPr="00BF1C7D" w:rsidRDefault="00BE26BA" w:rsidP="00BE26BA">
      <w:pPr>
        <w:pStyle w:val="PL"/>
      </w:pPr>
      <w:r w:rsidRPr="00BF1C7D">
        <w:t xml:space="preserve">     Subnetwork or</w:t>
      </w:r>
    </w:p>
    <w:p w14:paraId="1A0DAEE8" w14:textId="77777777" w:rsidR="00BE26BA" w:rsidRPr="00BF1C7D" w:rsidRDefault="00BE26BA" w:rsidP="00BE26BA">
      <w:pPr>
        <w:pStyle w:val="PL"/>
      </w:pPr>
      <w:r w:rsidRPr="00BF1C7D">
        <w:t xml:space="preserve">     ManagedElement</w:t>
      </w:r>
    </w:p>
    <w:p w14:paraId="19FBBB2C" w14:textId="77777777" w:rsidR="00BE26BA" w:rsidRPr="00BF1C7D" w:rsidRDefault="00BE26BA" w:rsidP="00BE26BA">
      <w:pPr>
        <w:pStyle w:val="PL"/>
      </w:pPr>
      <w:r w:rsidRPr="00BF1C7D">
        <w:t>end note</w:t>
      </w:r>
    </w:p>
    <w:p w14:paraId="694845FF" w14:textId="77777777" w:rsidR="00BE26BA" w:rsidRPr="00BF1C7D" w:rsidRDefault="00BE26BA" w:rsidP="00BE26BA">
      <w:pPr>
        <w:pStyle w:val="PL"/>
      </w:pPr>
      <w:r w:rsidRPr="00BF1C7D">
        <w:t>@enduml</w:t>
      </w:r>
    </w:p>
    <w:p w14:paraId="14B23EA0" w14:textId="77777777" w:rsidR="00BE26BA" w:rsidRPr="00BF1C7D" w:rsidRDefault="00BE26BA" w:rsidP="00BE26BA">
      <w:pPr>
        <w:pStyle w:val="PL"/>
      </w:pPr>
    </w:p>
    <w:p w14:paraId="4F70FD65" w14:textId="77777777" w:rsidR="00BE26BA" w:rsidRDefault="00BE26BA" w:rsidP="00DD15FF"/>
    <w:p w14:paraId="1C22F1A3" w14:textId="77777777" w:rsidR="002170BD" w:rsidRDefault="002170BD" w:rsidP="002170BD">
      <w:pPr>
        <w:pStyle w:val="Heading1"/>
      </w:pPr>
      <w:bookmarkStart w:id="1154" w:name="_Toc180163471"/>
      <w:bookmarkStart w:id="1155" w:name="_Toc180163933"/>
      <w:bookmarkStart w:id="1156" w:name="_Toc180164166"/>
      <w:bookmarkStart w:id="1157" w:name="_Toc183452973"/>
      <w:r w:rsidRPr="0031242A">
        <w:t>A.</w:t>
      </w:r>
      <w:r>
        <w:t>2</w:t>
      </w:r>
      <w:r w:rsidRPr="0031242A">
        <w:tab/>
      </w:r>
      <w:r w:rsidRPr="005E010E">
        <w:t xml:space="preserve">Procedures for </w:t>
      </w:r>
      <w:r>
        <w:t>CCL Management</w:t>
      </w:r>
      <w:bookmarkEnd w:id="1154"/>
      <w:bookmarkEnd w:id="1155"/>
      <w:bookmarkEnd w:id="1156"/>
      <w:bookmarkEnd w:id="1157"/>
    </w:p>
    <w:p w14:paraId="550F06FE" w14:textId="265005A8" w:rsidR="00927DB9" w:rsidRPr="0031242A" w:rsidRDefault="00927DB9" w:rsidP="00927DB9">
      <w:pPr>
        <w:pStyle w:val="Heading2"/>
      </w:pPr>
      <w:bookmarkStart w:id="1158" w:name="_Toc180163472"/>
      <w:bookmarkStart w:id="1159" w:name="_Toc180163934"/>
      <w:bookmarkStart w:id="1160" w:name="_Toc180164167"/>
      <w:bookmarkStart w:id="1161" w:name="_Toc183452974"/>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58"/>
      <w:bookmarkEnd w:id="1159"/>
      <w:bookmarkEnd w:id="1160"/>
      <w:bookmarkEnd w:id="1161"/>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62" w:name="_Hlk176781025"/>
      <w:r>
        <w:t>skinparam maxMessageSize 200</w:t>
      </w:r>
    </w:p>
    <w:bookmarkEnd w:id="1162"/>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63" w:name="_Toc180163473"/>
      <w:bookmarkStart w:id="1164" w:name="_Toc180163935"/>
      <w:bookmarkStart w:id="1165" w:name="_Toc180164168"/>
      <w:bookmarkStart w:id="1166" w:name="_Toc183452975"/>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63"/>
      <w:bookmarkEnd w:id="1164"/>
      <w:bookmarkEnd w:id="1165"/>
      <w:bookmarkEnd w:id="1166"/>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67" w:name="_Toc180163474"/>
      <w:bookmarkStart w:id="1168" w:name="_Toc180163936"/>
      <w:bookmarkStart w:id="1169" w:name="_Toc180164169"/>
      <w:bookmarkStart w:id="1170" w:name="_Toc183452976"/>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67"/>
      <w:bookmarkEnd w:id="1168"/>
      <w:bookmarkEnd w:id="1169"/>
      <w:bookmarkEnd w:id="1170"/>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71" w:name="_Toc180163475"/>
      <w:bookmarkStart w:id="1172" w:name="_Toc180163937"/>
      <w:bookmarkStart w:id="1173" w:name="_Toc180164170"/>
      <w:bookmarkStart w:id="1174" w:name="_Toc183452977"/>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71"/>
      <w:bookmarkEnd w:id="1172"/>
      <w:bookmarkEnd w:id="1173"/>
      <w:bookmarkEnd w:id="1174"/>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175" w:name="_Toc180163476"/>
      <w:bookmarkStart w:id="1176" w:name="_Toc180163938"/>
      <w:bookmarkStart w:id="1177" w:name="_Toc180164171"/>
      <w:bookmarkStart w:id="1178" w:name="_Toc183452978"/>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175"/>
      <w:bookmarkEnd w:id="1176"/>
      <w:bookmarkEnd w:id="1177"/>
      <w:bookmarkEnd w:id="1178"/>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179" w:name="_Toc180163477"/>
      <w:bookmarkStart w:id="1180" w:name="_Toc180163939"/>
      <w:bookmarkStart w:id="1181" w:name="_Toc180164172"/>
      <w:bookmarkStart w:id="1182" w:name="_Toc183452979"/>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179"/>
      <w:bookmarkEnd w:id="1180"/>
      <w:bookmarkEnd w:id="1181"/>
      <w:bookmarkEnd w:id="1182"/>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183" w:name="_Toc180163478"/>
      <w:bookmarkStart w:id="1184" w:name="_Toc180163940"/>
      <w:bookmarkStart w:id="1185" w:name="_Toc180164173"/>
      <w:bookmarkStart w:id="1186" w:name="_Toc183452980"/>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183"/>
      <w:bookmarkEnd w:id="1184"/>
      <w:bookmarkEnd w:id="1185"/>
      <w:bookmarkEnd w:id="1186"/>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187" w:name="_Toc180163479"/>
      <w:bookmarkStart w:id="1188" w:name="_Toc180163941"/>
      <w:bookmarkStart w:id="1189" w:name="_Toc180164174"/>
      <w:bookmarkStart w:id="1190" w:name="_Toc183452981"/>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187"/>
      <w:bookmarkEnd w:id="1188"/>
      <w:bookmarkEnd w:id="1189"/>
      <w:bookmarkEnd w:id="1190"/>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191" w:name="_Toc180163480"/>
      <w:bookmarkStart w:id="1192" w:name="_Toc180163942"/>
      <w:bookmarkStart w:id="1193" w:name="_Toc180164175"/>
      <w:bookmarkStart w:id="1194" w:name="_Toc183452982"/>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191"/>
      <w:bookmarkEnd w:id="1192"/>
      <w:bookmarkEnd w:id="1193"/>
      <w:bookmarkEnd w:id="1194"/>
    </w:p>
    <w:p w14:paraId="31663B6F" w14:textId="77777777" w:rsidR="002170BD" w:rsidRDefault="002170BD" w:rsidP="00BB01AD">
      <w:pPr>
        <w:pStyle w:val="PL"/>
      </w:pPr>
      <w:bookmarkStart w:id="1195"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195"/>
    <w:p w14:paraId="0690E657" w14:textId="77777777" w:rsidR="002170BD" w:rsidRDefault="002170BD" w:rsidP="00BB01AD">
      <w:pPr>
        <w:pStyle w:val="PL"/>
      </w:pPr>
    </w:p>
    <w:p w14:paraId="4E835ED8" w14:textId="6C6EEE06" w:rsidR="003E415F" w:rsidRPr="0031242A" w:rsidRDefault="003E415F" w:rsidP="003E415F">
      <w:pPr>
        <w:pStyle w:val="Heading2"/>
      </w:pPr>
      <w:bookmarkStart w:id="1196" w:name="_Toc180163481"/>
      <w:bookmarkStart w:id="1197" w:name="_Toc180163943"/>
      <w:bookmarkStart w:id="1198" w:name="_Toc180164176"/>
      <w:bookmarkStart w:id="1199" w:name="_Toc183452983"/>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196"/>
      <w:bookmarkEnd w:id="1197"/>
      <w:bookmarkEnd w:id="1198"/>
      <w:bookmarkEnd w:id="1199"/>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00" w:name="_Toc180163482"/>
      <w:bookmarkStart w:id="1201" w:name="_Toc180163944"/>
      <w:bookmarkStart w:id="1202" w:name="_Toc180164177"/>
      <w:bookmarkStart w:id="1203" w:name="_Toc183452984"/>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00"/>
      <w:bookmarkEnd w:id="1201"/>
      <w:bookmarkEnd w:id="1202"/>
      <w:bookmarkEnd w:id="1203"/>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rFonts w:ascii="Arial" w:hAnsi="Arial"/>
          <w:sz w:val="36"/>
        </w:rPr>
      </w:pPr>
      <w:r>
        <w:br w:type="page"/>
      </w:r>
    </w:p>
    <w:p w14:paraId="7627056A" w14:textId="3F4CE9A3" w:rsidR="00BE26BA" w:rsidRPr="0031242A" w:rsidRDefault="00BE26BA" w:rsidP="00BE26BA">
      <w:pPr>
        <w:pStyle w:val="Heading9"/>
      </w:pPr>
      <w:bookmarkStart w:id="1204" w:name="_Toc183452985"/>
      <w:r w:rsidRPr="0031242A">
        <w:lastRenderedPageBreak/>
        <w:t xml:space="preserve">Annex </w:t>
      </w:r>
      <w:r>
        <w:t>B</w:t>
      </w:r>
      <w:r w:rsidRPr="0031242A">
        <w:t>:</w:t>
      </w:r>
      <w:r w:rsidRPr="0031242A">
        <w:br/>
      </w:r>
      <w:r>
        <w:t>Potential solution for CCL information modelling</w:t>
      </w:r>
      <w:bookmarkEnd w:id="1204"/>
      <w:r w:rsidRPr="0031242A">
        <w:t xml:space="preserve"> </w:t>
      </w:r>
    </w:p>
    <w:p w14:paraId="5207BC8D" w14:textId="10CE7267" w:rsidR="00BE26BA" w:rsidRDefault="00BE26BA" w:rsidP="00BE26BA">
      <w:pPr>
        <w:pStyle w:val="Heading1"/>
      </w:pPr>
      <w:bookmarkStart w:id="1205" w:name="_Hlk183095112"/>
      <w:bookmarkStart w:id="1206" w:name="_Toc183452986"/>
      <w:r>
        <w:t>B</w:t>
      </w:r>
      <w:r w:rsidRPr="0031242A">
        <w:t>.1</w:t>
      </w:r>
      <w:r w:rsidRPr="0031242A">
        <w:tab/>
      </w:r>
      <w:r>
        <w:t xml:space="preserve"> General </w:t>
      </w:r>
      <w:r w:rsidRPr="007E59E3">
        <w:t xml:space="preserve">Closed Control Loop </w:t>
      </w:r>
      <w:r>
        <w:t>Model</w:t>
      </w:r>
      <w:bookmarkEnd w:id="1206"/>
      <w:r>
        <w:t xml:space="preserve"> </w:t>
      </w:r>
    </w:p>
    <w:p w14:paraId="0DD94F9B" w14:textId="5B078EB1" w:rsidR="00BE26BA" w:rsidRDefault="00BE26BA" w:rsidP="00BE26BA">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r w:rsidR="00835EBA">
        <w:t>i</w:t>
      </w:r>
      <w:r>
        <w:t>ns reported</w:t>
      </w:r>
      <w:r w:rsidR="00835EBA">
        <w:t xml:space="preserve"> </w:t>
      </w:r>
      <w:r>
        <w:t>information about the CCL. Accordingly, the report about a CCL can exist even when the CCL is deleted.</w:t>
      </w:r>
    </w:p>
    <w:p w14:paraId="64CFB3BD" w14:textId="77777777" w:rsidR="00BE26BA" w:rsidRDefault="00BE26BA" w:rsidP="00BE26BA">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p>
    <w:p w14:paraId="0F2F4FFA" w14:textId="77777777" w:rsidR="00BE26BA" w:rsidRDefault="00BE26BA" w:rsidP="00BE26BA">
      <w:pPr>
        <w:pStyle w:val="PlantUMLImg"/>
      </w:pPr>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4619625" cy="2085975"/>
                    </a:xfrm>
                    <a:prstGeom prst="rect">
                      <a:avLst/>
                    </a:prstGeom>
                  </pic:spPr>
                </pic:pic>
              </a:graphicData>
            </a:graphic>
          </wp:inline>
        </w:drawing>
      </w:r>
    </w:p>
    <w:bookmarkEnd w:id="1205"/>
    <w:p w14:paraId="251BD608" w14:textId="77777777" w:rsidR="00BE26BA" w:rsidRDefault="00BE26BA" w:rsidP="00BE26BA">
      <w:pPr>
        <w:jc w:val="center"/>
      </w:pPr>
    </w:p>
    <w:p w14:paraId="37EEAAD4" w14:textId="4BF9FBC2" w:rsidR="00BE26BA" w:rsidRDefault="00BE26BA" w:rsidP="00BE26BA">
      <w:pPr>
        <w:pStyle w:val="TH"/>
      </w:pPr>
      <w:r w:rsidRPr="0031242A">
        <w:t xml:space="preserve">Figure </w:t>
      </w:r>
      <w:r>
        <w:t>B</w:t>
      </w:r>
      <w:r w:rsidRPr="0031242A">
        <w:t>.1-</w:t>
      </w:r>
      <w:r>
        <w:t xml:space="preserve">1: </w:t>
      </w:r>
      <w:r w:rsidRPr="0031242A">
        <w:t>Closed Control Loop NRM fragment</w:t>
      </w:r>
    </w:p>
    <w:p w14:paraId="43F26019" w14:textId="77777777" w:rsidR="00DD15FF" w:rsidRPr="0031242A" w:rsidRDefault="00DD15FF" w:rsidP="006E42D7"/>
    <w:p w14:paraId="77D72D3D" w14:textId="503C2B0D" w:rsidR="00E73FE1" w:rsidRPr="0031242A" w:rsidRDefault="00E73FE1" w:rsidP="00E73FE1">
      <w:pPr>
        <w:pStyle w:val="Heading9"/>
      </w:pPr>
      <w:bookmarkStart w:id="1207" w:name="_Toc180163483"/>
      <w:bookmarkStart w:id="1208" w:name="_Toc180163945"/>
      <w:bookmarkStart w:id="1209" w:name="_Toc180164178"/>
      <w:bookmarkStart w:id="1210" w:name="_Toc183452987"/>
      <w:r w:rsidRPr="0031242A">
        <w:lastRenderedPageBreak/>
        <w:t xml:space="preserve">Annex </w:t>
      </w:r>
      <w:r w:rsidR="00BE26BA">
        <w:t>C</w:t>
      </w:r>
      <w:r w:rsidRPr="0031242A">
        <w:t>:</w:t>
      </w:r>
      <w:r w:rsidRPr="0031242A">
        <w:br/>
        <w:t>Change history</w:t>
      </w:r>
      <w:bookmarkEnd w:id="112"/>
      <w:bookmarkEnd w:id="113"/>
      <w:bookmarkEnd w:id="1207"/>
      <w:bookmarkEnd w:id="1208"/>
      <w:bookmarkEnd w:id="1209"/>
      <w:bookmarkEnd w:id="1210"/>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211"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trPr>
        <w:tc>
          <w:tcPr>
            <w:tcW w:w="800" w:type="dxa"/>
            <w:shd w:val="solid" w:color="FFFFFF" w:fill="auto"/>
          </w:tcPr>
          <w:p w14:paraId="757D36C3" w14:textId="6B0733C8" w:rsidR="000B33FE" w:rsidRPr="0031242A" w:rsidRDefault="000B33FE" w:rsidP="00497E26">
            <w:pPr>
              <w:pStyle w:val="TAC"/>
              <w:rPr>
                <w:sz w:val="16"/>
                <w:szCs w:val="16"/>
              </w:rPr>
            </w:pPr>
            <w:r>
              <w:rPr>
                <w:sz w:val="16"/>
                <w:szCs w:val="16"/>
              </w:rPr>
              <w:t>2024-11</w:t>
            </w:r>
          </w:p>
        </w:tc>
        <w:tc>
          <w:tcPr>
            <w:tcW w:w="856" w:type="dxa"/>
            <w:shd w:val="solid" w:color="FFFFFF" w:fill="auto"/>
          </w:tcPr>
          <w:p w14:paraId="5FAAD65E" w14:textId="5AA160E7" w:rsidR="000B33FE" w:rsidRDefault="000B33FE" w:rsidP="00497E26">
            <w:pPr>
              <w:pStyle w:val="TAC"/>
              <w:rPr>
                <w:sz w:val="16"/>
                <w:szCs w:val="16"/>
              </w:rPr>
            </w:pPr>
            <w:r>
              <w:rPr>
                <w:sz w:val="16"/>
                <w:szCs w:val="16"/>
              </w:rPr>
              <w:t>SA5#158</w:t>
            </w:r>
          </w:p>
        </w:tc>
        <w:tc>
          <w:tcPr>
            <w:tcW w:w="1012" w:type="dxa"/>
            <w:shd w:val="solid" w:color="FFFFFF" w:fill="auto"/>
          </w:tcPr>
          <w:p w14:paraId="07858888" w14:textId="40778D68" w:rsidR="0036705F" w:rsidRPr="0036705F" w:rsidRDefault="0036705F" w:rsidP="0036705F">
            <w:pPr>
              <w:pStyle w:val="TAC"/>
              <w:rPr>
                <w:sz w:val="16"/>
                <w:szCs w:val="16"/>
              </w:rPr>
            </w:pPr>
            <w:r w:rsidRPr="0036705F">
              <w:rPr>
                <w:sz w:val="16"/>
                <w:szCs w:val="16"/>
              </w:rPr>
              <w:t>S5-24</w:t>
            </w:r>
            <w:r w:rsidR="000258F6">
              <w:rPr>
                <w:sz w:val="16"/>
                <w:szCs w:val="16"/>
              </w:rPr>
              <w:t>7082</w:t>
            </w:r>
          </w:p>
          <w:p w14:paraId="55237208" w14:textId="15965862" w:rsidR="0036705F" w:rsidRDefault="0036705F" w:rsidP="0036705F">
            <w:pPr>
              <w:pStyle w:val="TAC"/>
              <w:rPr>
                <w:sz w:val="16"/>
                <w:szCs w:val="16"/>
              </w:rPr>
            </w:pPr>
            <w:r w:rsidRPr="0036705F">
              <w:rPr>
                <w:sz w:val="16"/>
                <w:szCs w:val="16"/>
              </w:rPr>
              <w:t>S5-24</w:t>
            </w:r>
            <w:r w:rsidR="000258F6">
              <w:rPr>
                <w:sz w:val="16"/>
                <w:szCs w:val="16"/>
              </w:rPr>
              <w:t>7083</w:t>
            </w:r>
          </w:p>
          <w:p w14:paraId="6D754A4D" w14:textId="77777777" w:rsidR="0036705F" w:rsidRPr="0036705F" w:rsidRDefault="0036705F" w:rsidP="0036705F">
            <w:pPr>
              <w:pStyle w:val="TAC"/>
              <w:rPr>
                <w:sz w:val="16"/>
                <w:szCs w:val="16"/>
              </w:rPr>
            </w:pPr>
          </w:p>
          <w:p w14:paraId="3C144405" w14:textId="77777777" w:rsidR="000B33FE" w:rsidRDefault="0036705F" w:rsidP="0036705F">
            <w:pPr>
              <w:pStyle w:val="TAC"/>
              <w:rPr>
                <w:sz w:val="16"/>
                <w:szCs w:val="16"/>
              </w:rPr>
            </w:pPr>
            <w:r w:rsidRPr="0036705F">
              <w:rPr>
                <w:sz w:val="16"/>
                <w:szCs w:val="16"/>
              </w:rPr>
              <w:t>S5-24</w:t>
            </w:r>
            <w:r w:rsidR="000258F6">
              <w:rPr>
                <w:sz w:val="16"/>
                <w:szCs w:val="16"/>
              </w:rPr>
              <w:t>7084</w:t>
            </w:r>
          </w:p>
          <w:p w14:paraId="37EEB3FC" w14:textId="3E91641C" w:rsidR="00BE26BA" w:rsidRPr="007A3059" w:rsidRDefault="00BE26BA" w:rsidP="0036705F">
            <w:pPr>
              <w:pStyle w:val="TAC"/>
              <w:rPr>
                <w:sz w:val="16"/>
                <w:szCs w:val="16"/>
              </w:rPr>
            </w:pPr>
            <w:r w:rsidRPr="00BE26BA">
              <w:rPr>
                <w:sz w:val="16"/>
                <w:szCs w:val="16"/>
              </w:rPr>
              <w:t>S5-247354</w:t>
            </w:r>
          </w:p>
        </w:tc>
        <w:tc>
          <w:tcPr>
            <w:tcW w:w="532" w:type="dxa"/>
            <w:shd w:val="solid" w:color="FFFFFF" w:fill="auto"/>
          </w:tcPr>
          <w:p w14:paraId="5B7B8A3C" w14:textId="77777777" w:rsidR="000B33FE" w:rsidRPr="0031242A" w:rsidRDefault="000B33FE" w:rsidP="00497E26">
            <w:pPr>
              <w:pStyle w:val="TAL"/>
              <w:rPr>
                <w:sz w:val="16"/>
                <w:szCs w:val="16"/>
              </w:rPr>
            </w:pPr>
          </w:p>
        </w:tc>
        <w:tc>
          <w:tcPr>
            <w:tcW w:w="496" w:type="dxa"/>
            <w:shd w:val="solid" w:color="FFFFFF" w:fill="auto"/>
          </w:tcPr>
          <w:p w14:paraId="2D7308C6" w14:textId="77777777" w:rsidR="000B33FE" w:rsidRPr="0031242A" w:rsidRDefault="000B33FE" w:rsidP="00497E26">
            <w:pPr>
              <w:pStyle w:val="TAR"/>
              <w:jc w:val="center"/>
              <w:rPr>
                <w:sz w:val="16"/>
                <w:szCs w:val="16"/>
              </w:rPr>
            </w:pPr>
          </w:p>
        </w:tc>
        <w:tc>
          <w:tcPr>
            <w:tcW w:w="425" w:type="dxa"/>
            <w:shd w:val="solid" w:color="FFFFFF" w:fill="auto"/>
          </w:tcPr>
          <w:p w14:paraId="312459C4" w14:textId="77777777" w:rsidR="000B33FE" w:rsidRPr="0031242A" w:rsidRDefault="000B33FE" w:rsidP="00497E26">
            <w:pPr>
              <w:pStyle w:val="TAC"/>
              <w:rPr>
                <w:sz w:val="16"/>
                <w:szCs w:val="16"/>
              </w:rPr>
            </w:pPr>
          </w:p>
        </w:tc>
        <w:tc>
          <w:tcPr>
            <w:tcW w:w="4962" w:type="dxa"/>
            <w:shd w:val="solid" w:color="FFFFFF" w:fill="auto"/>
          </w:tcPr>
          <w:p w14:paraId="56A25CD6" w14:textId="29A2116E" w:rsidR="0036705F" w:rsidRPr="0036705F" w:rsidRDefault="0036705F" w:rsidP="0036705F">
            <w:pPr>
              <w:pStyle w:val="TAL"/>
              <w:rPr>
                <w:sz w:val="16"/>
                <w:szCs w:val="16"/>
              </w:rPr>
            </w:pPr>
            <w:r w:rsidRPr="0036705F">
              <w:rPr>
                <w:sz w:val="16"/>
                <w:szCs w:val="16"/>
              </w:rPr>
              <w:t xml:space="preserve">pCR TR 28.867 Add evaluation and conclusion for Use Case #5 </w:t>
            </w:r>
          </w:p>
          <w:p w14:paraId="118BEFF4" w14:textId="3BA5B9EB" w:rsidR="0036705F" w:rsidRPr="0036705F" w:rsidRDefault="0036705F" w:rsidP="0036705F">
            <w:pPr>
              <w:pStyle w:val="TAL"/>
              <w:rPr>
                <w:sz w:val="16"/>
                <w:szCs w:val="16"/>
              </w:rPr>
            </w:pPr>
            <w:r w:rsidRPr="0036705F">
              <w:rPr>
                <w:sz w:val="16"/>
                <w:szCs w:val="16"/>
              </w:rPr>
              <w:t xml:space="preserve">pCR TR 28.867 Clarification of escalationRecipient attribute and escalation recipient CCL </w:t>
            </w:r>
          </w:p>
          <w:p w14:paraId="298DCB22" w14:textId="77777777" w:rsidR="000B33FE" w:rsidRDefault="0036705F" w:rsidP="0036705F">
            <w:pPr>
              <w:pStyle w:val="TAL"/>
              <w:rPr>
                <w:sz w:val="16"/>
                <w:szCs w:val="16"/>
                <w:lang w:val="en-US"/>
              </w:rPr>
            </w:pPr>
            <w:r w:rsidRPr="0036705F">
              <w:rPr>
                <w:sz w:val="16"/>
                <w:szCs w:val="16"/>
                <w:lang w:val="en-US"/>
              </w:rPr>
              <w:t xml:space="preserve">pCR TR 28.867 Clarify evaluation in 5.1.9 </w:t>
            </w:r>
          </w:p>
          <w:p w14:paraId="5A9472C4" w14:textId="541D0AB1" w:rsidR="00BE26BA" w:rsidRPr="007A3059" w:rsidRDefault="00BE26BA" w:rsidP="0036705F">
            <w:pPr>
              <w:pStyle w:val="TAL"/>
              <w:rPr>
                <w:sz w:val="16"/>
                <w:szCs w:val="16"/>
              </w:rPr>
            </w:pPr>
            <w:r w:rsidRPr="00BE26BA">
              <w:rPr>
                <w:sz w:val="16"/>
                <w:szCs w:val="16"/>
              </w:rPr>
              <w:t>Rel-19 pCR TR28.867 General CCL model and use for FM CCLs</w:t>
            </w:r>
          </w:p>
        </w:tc>
        <w:tc>
          <w:tcPr>
            <w:tcW w:w="708" w:type="dxa"/>
            <w:shd w:val="solid" w:color="FFFFFF" w:fill="auto"/>
          </w:tcPr>
          <w:p w14:paraId="0C03BCBF" w14:textId="24921C4A" w:rsidR="000B33FE" w:rsidRPr="0031242A" w:rsidRDefault="007442C3" w:rsidP="00497E26">
            <w:pPr>
              <w:pStyle w:val="TAC"/>
              <w:rPr>
                <w:sz w:val="16"/>
                <w:szCs w:val="16"/>
              </w:rPr>
            </w:pPr>
            <w:r>
              <w:rPr>
                <w:sz w:val="16"/>
                <w:szCs w:val="16"/>
              </w:rPr>
              <w:t>0.7.0</w:t>
            </w:r>
          </w:p>
        </w:tc>
      </w:tr>
      <w:bookmarkEnd w:id="1211"/>
    </w:tbl>
    <w:p w14:paraId="4F1072CB" w14:textId="77777777" w:rsidR="00681C25" w:rsidRPr="003C79E9" w:rsidRDefault="00681C25" w:rsidP="00E73FE1"/>
    <w:sectPr w:rsidR="00681C25" w:rsidRPr="003C79E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50B50C" w14:textId="77777777" w:rsidR="003756F8" w:rsidRDefault="003756F8">
      <w:r>
        <w:separator/>
      </w:r>
    </w:p>
  </w:endnote>
  <w:endnote w:type="continuationSeparator" w:id="0">
    <w:p w14:paraId="4A2F968A" w14:textId="77777777" w:rsidR="003756F8" w:rsidRDefault="003756F8">
      <w:r>
        <w:continuationSeparator/>
      </w:r>
    </w:p>
  </w:endnote>
  <w:endnote w:type="continuationNotice" w:id="1">
    <w:p w14:paraId="39DE6624"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C33238" w14:textId="77777777" w:rsidR="003756F8" w:rsidRDefault="003756F8">
      <w:r>
        <w:separator/>
      </w:r>
    </w:p>
  </w:footnote>
  <w:footnote w:type="continuationSeparator" w:id="0">
    <w:p w14:paraId="6E9CF045" w14:textId="77777777" w:rsidR="003756F8" w:rsidRDefault="003756F8">
      <w:r>
        <w:continuationSeparator/>
      </w:r>
    </w:p>
  </w:footnote>
  <w:footnote w:type="continuationNotice" w:id="1">
    <w:p w14:paraId="2E4C062E"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481068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1604">
      <w:rPr>
        <w:rFonts w:ascii="Arial" w:hAnsi="Arial" w:cs="Arial"/>
        <w:b/>
        <w:noProof/>
        <w:sz w:val="18"/>
        <w:szCs w:val="18"/>
      </w:rPr>
      <w:t>3GPP TR 28.867 V0.7.0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7E315DD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1604">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258F6"/>
    <w:rsid w:val="00033397"/>
    <w:rsid w:val="00037A0B"/>
    <w:rsid w:val="00040095"/>
    <w:rsid w:val="00051834"/>
    <w:rsid w:val="00054A22"/>
    <w:rsid w:val="00055E8B"/>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90238"/>
    <w:rsid w:val="001A4AA0"/>
    <w:rsid w:val="001A4C42"/>
    <w:rsid w:val="001A6B5B"/>
    <w:rsid w:val="001A7420"/>
    <w:rsid w:val="001B2979"/>
    <w:rsid w:val="001B6637"/>
    <w:rsid w:val="001C21C3"/>
    <w:rsid w:val="001C533C"/>
    <w:rsid w:val="001C70C9"/>
    <w:rsid w:val="001D02C2"/>
    <w:rsid w:val="001D5473"/>
    <w:rsid w:val="001E0B17"/>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195B"/>
    <w:rsid w:val="002978C8"/>
    <w:rsid w:val="002B3765"/>
    <w:rsid w:val="002B6339"/>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068A"/>
    <w:rsid w:val="00465515"/>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6FF9"/>
    <w:rsid w:val="00516499"/>
    <w:rsid w:val="00516A67"/>
    <w:rsid w:val="005172B5"/>
    <w:rsid w:val="0053388B"/>
    <w:rsid w:val="00534C76"/>
    <w:rsid w:val="00535773"/>
    <w:rsid w:val="00536DAA"/>
    <w:rsid w:val="00543E6C"/>
    <w:rsid w:val="00545D2A"/>
    <w:rsid w:val="0054683C"/>
    <w:rsid w:val="005474C7"/>
    <w:rsid w:val="00550A18"/>
    <w:rsid w:val="0055107E"/>
    <w:rsid w:val="00563001"/>
    <w:rsid w:val="005645CF"/>
    <w:rsid w:val="00565087"/>
    <w:rsid w:val="005846C3"/>
    <w:rsid w:val="00595572"/>
    <w:rsid w:val="00597B11"/>
    <w:rsid w:val="005A36B5"/>
    <w:rsid w:val="005A5481"/>
    <w:rsid w:val="005A5A1C"/>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685"/>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11724"/>
    <w:rsid w:val="0071174C"/>
    <w:rsid w:val="00713C44"/>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4472"/>
    <w:rsid w:val="00A26956"/>
    <w:rsid w:val="00A27486"/>
    <w:rsid w:val="00A31376"/>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1604"/>
    <w:rsid w:val="00BC46BA"/>
    <w:rsid w:val="00BD7D31"/>
    <w:rsid w:val="00BE0FC4"/>
    <w:rsid w:val="00BE2186"/>
    <w:rsid w:val="00BE26BA"/>
    <w:rsid w:val="00BE3255"/>
    <w:rsid w:val="00BF0C3E"/>
    <w:rsid w:val="00BF128E"/>
    <w:rsid w:val="00C0212F"/>
    <w:rsid w:val="00C04CB1"/>
    <w:rsid w:val="00C055C2"/>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B3CF4"/>
    <w:rsid w:val="00CC25C0"/>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9008D"/>
    <w:rsid w:val="00F90F5D"/>
    <w:rsid w:val="00FA066B"/>
    <w:rsid w:val="00FA1266"/>
    <w:rsid w:val="00FA2578"/>
    <w:rsid w:val="00FA2B8C"/>
    <w:rsid w:val="00FB285A"/>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oleObject" Target="embeddings/Microsoft_Visio_2003-2010_Drawing10.vsd"/><Relationship Id="rId63" Type="http://schemas.openxmlformats.org/officeDocument/2006/relationships/image" Target="media/image34.svg"/><Relationship Id="rId68" Type="http://schemas.openxmlformats.org/officeDocument/2006/relationships/image" Target="media/image39.svg"/><Relationship Id="rId16" Type="http://schemas.openxmlformats.org/officeDocument/2006/relationships/oleObject" Target="embeddings/oleObject1.bin"/><Relationship Id="rId11" Type="http://schemas.openxmlformats.org/officeDocument/2006/relationships/settings" Target="settings.xm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4.svg"/><Relationship Id="rId58" Type="http://schemas.openxmlformats.org/officeDocument/2006/relationships/image" Target="media/image29.png"/><Relationship Id="rId74" Type="http://schemas.openxmlformats.org/officeDocument/2006/relationships/package" Target="embeddings/Microsoft_Visio_Drawing3.vsdx"/><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svg"/><Relationship Id="rId82" Type="http://schemas.openxmlformats.org/officeDocument/2006/relationships/theme" Target="theme/theme1.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image" Target="media/image45.png"/><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image" Target="media/image46.svg"/><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png"/><Relationship Id="rId55" Type="http://schemas.openxmlformats.org/officeDocument/2006/relationships/image" Target="media/image26.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image" Target="media/image14.emf"/><Relationship Id="rId45" Type="http://schemas.openxmlformats.org/officeDocument/2006/relationships/package" Target="embeddings/Microsoft_Visio_Drawing1.vsdx"/><Relationship Id="rId66"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RBI5PAMIO524-1616901215-36058</_dlc_DocId>
    <_dlc_DocIdUrl xmlns="71c5aaf6-e6ce-465b-b873-5148d2a4c105">
      <Url>https://nokia.sharepoint.com/sites/gxp/_layouts/15/DocIdRedir.aspx?ID=RBI5PAMIO524-1616901215-36058</Url>
      <Description>RBI5PAMIO524-1616901215-36058</Description>
    </_dlc_DocIdUrl>
  </documentManagement>
</p:properties>
</file>

<file path=customXml/itemProps1.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3.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4.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5.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6.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7.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8</TotalTime>
  <Pages>1</Pages>
  <Words>30564</Words>
  <Characters>174219</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204375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RapporteurCorrection</cp:lastModifiedBy>
  <cp:revision>5</cp:revision>
  <cp:lastPrinted>2019-02-25T14:05:00Z</cp:lastPrinted>
  <dcterms:created xsi:type="dcterms:W3CDTF">2024-11-25T17:30:00Z</dcterms:created>
  <dcterms:modified xsi:type="dcterms:W3CDTF">2024-11-25T17:44:00Z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4611123f-f2be-475b-bc0a-b166759daeab</vt:lpwstr>
  </property>
</Properties>
</file>