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FCE6C30"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E262F8">
              <w:rPr>
                <w:noProof w:val="0"/>
              </w:rPr>
              <w:t>2</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11</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728BF7AB" w14:textId="24AABC07" w:rsidR="00944A9D"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944A9D">
        <w:rPr>
          <w:lang w:eastAsia="zh-CN"/>
        </w:rPr>
        <w:t>Foreword</w:t>
      </w:r>
      <w:r w:rsidR="00944A9D">
        <w:tab/>
      </w:r>
      <w:r w:rsidR="00944A9D">
        <w:fldChar w:fldCharType="begin"/>
      </w:r>
      <w:r w:rsidR="00944A9D">
        <w:instrText xml:space="preserve"> PAGEREF _Toc183512331 \h </w:instrText>
      </w:r>
      <w:r w:rsidR="00944A9D">
        <w:fldChar w:fldCharType="separate"/>
      </w:r>
      <w:r w:rsidR="00944A9D">
        <w:t>5</w:t>
      </w:r>
      <w:r w:rsidR="00944A9D">
        <w:fldChar w:fldCharType="end"/>
      </w:r>
    </w:p>
    <w:p w14:paraId="7EA95553" w14:textId="3897D0A7"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_Toc183512332 \h </w:instrText>
      </w:r>
      <w:r>
        <w:fldChar w:fldCharType="separate"/>
      </w:r>
      <w:r>
        <w:t>6</w:t>
      </w:r>
      <w:r>
        <w:fldChar w:fldCharType="end"/>
      </w:r>
    </w:p>
    <w:p w14:paraId="413B5B3F" w14:textId="4FCCDE1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_Toc183512333 \h </w:instrText>
      </w:r>
      <w:r>
        <w:fldChar w:fldCharType="separate"/>
      </w:r>
      <w:r>
        <w:t>7</w:t>
      </w:r>
      <w:r>
        <w:fldChar w:fldCharType="end"/>
      </w:r>
    </w:p>
    <w:p w14:paraId="1D2850BD" w14:textId="26E60113"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_Toc183512334 \h </w:instrText>
      </w:r>
      <w:r>
        <w:fldChar w:fldCharType="separate"/>
      </w:r>
      <w:r>
        <w:t>7</w:t>
      </w:r>
      <w:r>
        <w:fldChar w:fldCharType="end"/>
      </w:r>
    </w:p>
    <w:p w14:paraId="2EAE15C3" w14:textId="53CFAC4C"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_Toc183512335 \h </w:instrText>
      </w:r>
      <w:r>
        <w:fldChar w:fldCharType="separate"/>
      </w:r>
      <w:r>
        <w:t>8</w:t>
      </w:r>
      <w:r>
        <w:fldChar w:fldCharType="end"/>
      </w:r>
    </w:p>
    <w:p w14:paraId="6785AF08" w14:textId="167A6C2F"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_Toc183512336 \h </w:instrText>
      </w:r>
      <w:r>
        <w:fldChar w:fldCharType="separate"/>
      </w:r>
      <w:r>
        <w:t>8</w:t>
      </w:r>
      <w:r>
        <w:fldChar w:fldCharType="end"/>
      </w:r>
    </w:p>
    <w:p w14:paraId="0E98B3E8" w14:textId="7DF2BA9A"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_Toc183512337 \h </w:instrText>
      </w:r>
      <w:r>
        <w:fldChar w:fldCharType="separate"/>
      </w:r>
      <w:r>
        <w:t>8</w:t>
      </w:r>
      <w:r>
        <w:fldChar w:fldCharType="end"/>
      </w:r>
    </w:p>
    <w:p w14:paraId="133A7146" w14:textId="3A594705"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_Toc183512338 \h </w:instrText>
      </w:r>
      <w:r>
        <w:fldChar w:fldCharType="separate"/>
      </w:r>
      <w:r>
        <w:t>8</w:t>
      </w:r>
      <w:r>
        <w:fldChar w:fldCharType="end"/>
      </w:r>
    </w:p>
    <w:p w14:paraId="4418416D" w14:textId="5F3E79E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_Toc183512339 \h </w:instrText>
      </w:r>
      <w:r>
        <w:fldChar w:fldCharType="separate"/>
      </w:r>
      <w:r>
        <w:t>9</w:t>
      </w:r>
      <w:r>
        <w:fldChar w:fldCharType="end"/>
      </w:r>
    </w:p>
    <w:p w14:paraId="7192D8DF" w14:textId="11826822"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_Toc183512340 \h </w:instrText>
      </w:r>
      <w:r>
        <w:fldChar w:fldCharType="separate"/>
      </w:r>
      <w:r>
        <w:t>9</w:t>
      </w:r>
      <w:r>
        <w:fldChar w:fldCharType="end"/>
      </w:r>
    </w:p>
    <w:p w14:paraId="2996E0E5" w14:textId="1B3BACC9"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_Toc183512341 \h </w:instrText>
      </w:r>
      <w:r>
        <w:fldChar w:fldCharType="separate"/>
      </w:r>
      <w:r>
        <w:t>9</w:t>
      </w:r>
      <w:r>
        <w:fldChar w:fldCharType="end"/>
      </w:r>
    </w:p>
    <w:p w14:paraId="1C3E6AAA" w14:textId="126988D1"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_Toc183512342 \h </w:instrText>
      </w:r>
      <w:r>
        <w:fldChar w:fldCharType="separate"/>
      </w:r>
      <w:r>
        <w:t>10</w:t>
      </w:r>
      <w:r>
        <w:fldChar w:fldCharType="end"/>
      </w:r>
    </w:p>
    <w:p w14:paraId="218EBB73" w14:textId="04618CE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_Toc183512343 \h </w:instrText>
      </w:r>
      <w:r>
        <w:fldChar w:fldCharType="separate"/>
      </w:r>
      <w:r>
        <w:t>10</w:t>
      </w:r>
      <w:r>
        <w:fldChar w:fldCharType="end"/>
      </w:r>
    </w:p>
    <w:p w14:paraId="7BB9ED63" w14:textId="6B3D28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_Toc183512344 \h </w:instrText>
      </w:r>
      <w:r>
        <w:fldChar w:fldCharType="separate"/>
      </w:r>
      <w:r>
        <w:t>10</w:t>
      </w:r>
      <w:r>
        <w:fldChar w:fldCharType="end"/>
      </w:r>
    </w:p>
    <w:p w14:paraId="26D4DB2A" w14:textId="6B29230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_Toc183512345 \h </w:instrText>
      </w:r>
      <w:r>
        <w:fldChar w:fldCharType="separate"/>
      </w:r>
      <w:r>
        <w:t>13</w:t>
      </w:r>
      <w:r>
        <w:fldChar w:fldCharType="end"/>
      </w:r>
    </w:p>
    <w:p w14:paraId="4EE898D3" w14:textId="089A00B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_Toc183512346 \h </w:instrText>
      </w:r>
      <w:r>
        <w:fldChar w:fldCharType="separate"/>
      </w:r>
      <w:r>
        <w:t>14</w:t>
      </w:r>
      <w:r>
        <w:fldChar w:fldCharType="end"/>
      </w:r>
    </w:p>
    <w:p w14:paraId="4C3BA3D4" w14:textId="5AC708F9"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_Toc183512347 \h </w:instrText>
      </w:r>
      <w:r>
        <w:fldChar w:fldCharType="separate"/>
      </w:r>
      <w:r>
        <w:t>15</w:t>
      </w:r>
      <w:r>
        <w:fldChar w:fldCharType="end"/>
      </w:r>
    </w:p>
    <w:p w14:paraId="2708D94E" w14:textId="611D5B78"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_Toc183512348 \h </w:instrText>
      </w:r>
      <w:r>
        <w:fldChar w:fldCharType="separate"/>
      </w:r>
      <w:r>
        <w:t>15</w:t>
      </w:r>
      <w:r>
        <w:fldChar w:fldCharType="end"/>
      </w:r>
    </w:p>
    <w:p w14:paraId="19853E49" w14:textId="229C669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_Toc183512349 \h </w:instrText>
      </w:r>
      <w:r>
        <w:fldChar w:fldCharType="separate"/>
      </w:r>
      <w:r>
        <w:t>15</w:t>
      </w:r>
      <w:r>
        <w:fldChar w:fldCharType="end"/>
      </w:r>
    </w:p>
    <w:p w14:paraId="27B32BCC" w14:textId="02C0E77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_Toc183512350 \h </w:instrText>
      </w:r>
      <w:r>
        <w:fldChar w:fldCharType="separate"/>
      </w:r>
      <w:r>
        <w:t>15</w:t>
      </w:r>
      <w:r>
        <w:fldChar w:fldCharType="end"/>
      </w:r>
    </w:p>
    <w:p w14:paraId="1FA3EA35" w14:textId="65D290A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_Toc183512351 \h </w:instrText>
      </w:r>
      <w:r>
        <w:fldChar w:fldCharType="separate"/>
      </w:r>
      <w:r>
        <w:t>16</w:t>
      </w:r>
      <w:r>
        <w:fldChar w:fldCharType="end"/>
      </w:r>
    </w:p>
    <w:p w14:paraId="6E5CB676" w14:textId="35B4E92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_Toc183512352 \h </w:instrText>
      </w:r>
      <w:r>
        <w:fldChar w:fldCharType="separate"/>
      </w:r>
      <w:r>
        <w:t>17</w:t>
      </w:r>
      <w:r>
        <w:fldChar w:fldCharType="end"/>
      </w:r>
    </w:p>
    <w:p w14:paraId="75D0CA72" w14:textId="52460ED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_Toc183512353 \h </w:instrText>
      </w:r>
      <w:r>
        <w:fldChar w:fldCharType="separate"/>
      </w:r>
      <w:r>
        <w:t>17</w:t>
      </w:r>
      <w:r>
        <w:fldChar w:fldCharType="end"/>
      </w:r>
    </w:p>
    <w:p w14:paraId="65F361BC" w14:textId="4838D3C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_Toc183512354 \h </w:instrText>
      </w:r>
      <w:r>
        <w:fldChar w:fldCharType="separate"/>
      </w:r>
      <w:r>
        <w:t>17</w:t>
      </w:r>
      <w:r>
        <w:fldChar w:fldCharType="end"/>
      </w:r>
    </w:p>
    <w:p w14:paraId="44F95FE9" w14:textId="3C4E1ACE"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_Toc183512355 \h </w:instrText>
      </w:r>
      <w:r>
        <w:fldChar w:fldCharType="separate"/>
      </w:r>
      <w:r>
        <w:t>17</w:t>
      </w:r>
      <w:r>
        <w:fldChar w:fldCharType="end"/>
      </w:r>
    </w:p>
    <w:p w14:paraId="2DE135BA" w14:textId="18F69B7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_Toc183512356 \h </w:instrText>
      </w:r>
      <w:r>
        <w:fldChar w:fldCharType="separate"/>
      </w:r>
      <w:r>
        <w:t>17</w:t>
      </w:r>
      <w:r>
        <w:fldChar w:fldCharType="end"/>
      </w:r>
    </w:p>
    <w:p w14:paraId="33D6F05F" w14:textId="7E9808F9"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_Toc183512357 \h </w:instrText>
      </w:r>
      <w:r>
        <w:fldChar w:fldCharType="separate"/>
      </w:r>
      <w:r>
        <w:t>18</w:t>
      </w:r>
      <w:r>
        <w:fldChar w:fldCharType="end"/>
      </w:r>
    </w:p>
    <w:p w14:paraId="57D03125" w14:textId="2FD03EB1"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_Toc183512358 \h </w:instrText>
      </w:r>
      <w:r>
        <w:fldChar w:fldCharType="separate"/>
      </w:r>
      <w:r>
        <w:t>19</w:t>
      </w:r>
      <w:r>
        <w:fldChar w:fldCharType="end"/>
      </w:r>
    </w:p>
    <w:p w14:paraId="68FA40F7" w14:textId="0589FF5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_Toc183512359 \h </w:instrText>
      </w:r>
      <w:r>
        <w:fldChar w:fldCharType="separate"/>
      </w:r>
      <w:r>
        <w:t>19</w:t>
      </w:r>
      <w:r>
        <w:fldChar w:fldCharType="end"/>
      </w:r>
    </w:p>
    <w:p w14:paraId="639B2C7A" w14:textId="6ACBEE8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r>
        <w:fldChar w:fldCharType="separate"/>
      </w:r>
      <w:r>
        <w:t>19</w:t>
      </w:r>
      <w:r>
        <w:fldChar w:fldCharType="end"/>
      </w:r>
    </w:p>
    <w:p w14:paraId="530641F9" w14:textId="7A37F55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5.1.2</w:t>
      </w:r>
      <w:r>
        <w:tab/>
      </w:r>
      <w:r w:rsidRPr="009736B4">
        <w:rPr>
          <w:rFonts w:cs="Arial"/>
        </w:rPr>
        <w:t>Use case #2: Publishing of management services to the CCF</w:t>
      </w:r>
      <w:r>
        <w:tab/>
      </w:r>
      <w:r>
        <w:fldChar w:fldCharType="begin"/>
      </w:r>
      <w:r>
        <w:instrText xml:space="preserve"> PAGEREF _Toc183512361 \h </w:instrText>
      </w:r>
      <w:r>
        <w:fldChar w:fldCharType="separate"/>
      </w:r>
      <w:r>
        <w:t>20</w:t>
      </w:r>
      <w:r>
        <w:fldChar w:fldCharType="end"/>
      </w:r>
    </w:p>
    <w:p w14:paraId="321DDEC0" w14:textId="7E64172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5.1.2.1</w:t>
      </w:r>
      <w:r w:rsidRPr="009736B4">
        <w:rPr>
          <w:rFonts w:cs="Arial"/>
        </w:rPr>
        <w:tab/>
        <w:t>Description</w:t>
      </w:r>
      <w:r>
        <w:tab/>
      </w:r>
      <w:r>
        <w:fldChar w:fldCharType="begin"/>
      </w:r>
      <w:r>
        <w:instrText xml:space="preserve"> PAGEREF _Toc183512362 \h </w:instrText>
      </w:r>
      <w:r>
        <w:fldChar w:fldCharType="separate"/>
      </w:r>
      <w:r>
        <w:t>20</w:t>
      </w:r>
      <w:r>
        <w:fldChar w:fldCharType="end"/>
      </w:r>
    </w:p>
    <w:p w14:paraId="3EF737CD" w14:textId="0B007EDA"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_Toc183512363 \h </w:instrText>
      </w:r>
      <w:r>
        <w:fldChar w:fldCharType="separate"/>
      </w:r>
      <w:r>
        <w:t>20</w:t>
      </w:r>
      <w:r>
        <w:fldChar w:fldCharType="end"/>
      </w:r>
    </w:p>
    <w:p w14:paraId="2D249B53" w14:textId="24F91E64"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_Toc183512364 \h </w:instrText>
      </w:r>
      <w:r>
        <w:fldChar w:fldCharType="separate"/>
      </w:r>
      <w:r>
        <w:t>20</w:t>
      </w:r>
      <w:r>
        <w:fldChar w:fldCharType="end"/>
      </w:r>
    </w:p>
    <w:p w14:paraId="70678F8C" w14:textId="41CEE0EE"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_Toc183512365 \h </w:instrText>
      </w:r>
      <w:r>
        <w:fldChar w:fldCharType="separate"/>
      </w:r>
      <w:r>
        <w:t>20</w:t>
      </w:r>
      <w:r>
        <w:fldChar w:fldCharType="end"/>
      </w:r>
    </w:p>
    <w:p w14:paraId="4FFAEA3D" w14:textId="746285C3"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_Toc183512366 \h </w:instrText>
      </w:r>
      <w:r>
        <w:fldChar w:fldCharType="separate"/>
      </w:r>
      <w:r>
        <w:t>23</w:t>
      </w:r>
      <w:r>
        <w:fldChar w:fldCharType="end"/>
      </w:r>
    </w:p>
    <w:p w14:paraId="67F91414" w14:textId="4BCF16A7"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_Toc183512367 \h </w:instrText>
      </w:r>
      <w:r>
        <w:fldChar w:fldCharType="separate"/>
      </w:r>
      <w:r>
        <w:t>24</w:t>
      </w:r>
      <w:r>
        <w:fldChar w:fldCharType="end"/>
      </w:r>
    </w:p>
    <w:p w14:paraId="59842F03" w14:textId="25BB430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_Toc183512368 \h </w:instrText>
      </w:r>
      <w:r>
        <w:fldChar w:fldCharType="separate"/>
      </w:r>
      <w:r>
        <w:t>24</w:t>
      </w:r>
      <w:r>
        <w:fldChar w:fldCharType="end"/>
      </w:r>
    </w:p>
    <w:p w14:paraId="3F0C6792" w14:textId="64FA2FF6"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_Toc183512369 \h </w:instrText>
      </w:r>
      <w:r>
        <w:fldChar w:fldCharType="separate"/>
      </w:r>
      <w:r>
        <w:t>24</w:t>
      </w:r>
      <w:r>
        <w:fldChar w:fldCharType="end"/>
      </w:r>
    </w:p>
    <w:p w14:paraId="59EE31F1" w14:textId="4B77A82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_Toc183512370 \h </w:instrText>
      </w:r>
      <w:r>
        <w:fldChar w:fldCharType="separate"/>
      </w:r>
      <w:r>
        <w:t>24</w:t>
      </w:r>
      <w:r>
        <w:fldChar w:fldCharType="end"/>
      </w:r>
    </w:p>
    <w:p w14:paraId="21FEC597" w14:textId="4DBA900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_Toc183512371 \h </w:instrText>
      </w:r>
      <w:r>
        <w:fldChar w:fldCharType="separate"/>
      </w:r>
      <w:r>
        <w:t>24</w:t>
      </w:r>
      <w:r>
        <w:fldChar w:fldCharType="end"/>
      </w:r>
    </w:p>
    <w:p w14:paraId="45EEFFEE" w14:textId="41ED088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_Toc183512372 \h </w:instrText>
      </w:r>
      <w:r>
        <w:fldChar w:fldCharType="separate"/>
      </w:r>
      <w:r>
        <w:t>25</w:t>
      </w:r>
      <w:r>
        <w:fldChar w:fldCharType="end"/>
      </w:r>
    </w:p>
    <w:p w14:paraId="7CDD31A3" w14:textId="65A9B93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_Toc183512373 \h </w:instrText>
      </w:r>
      <w:r>
        <w:fldChar w:fldCharType="separate"/>
      </w:r>
      <w:r>
        <w:t>25</w:t>
      </w:r>
      <w:r>
        <w:fldChar w:fldCharType="end"/>
      </w:r>
    </w:p>
    <w:p w14:paraId="4CC634CC" w14:textId="4A99FAB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_Toc183512374 \h </w:instrText>
      </w:r>
      <w:r>
        <w:fldChar w:fldCharType="separate"/>
      </w:r>
      <w:r>
        <w:t>25</w:t>
      </w:r>
      <w:r>
        <w:fldChar w:fldCharType="end"/>
      </w:r>
    </w:p>
    <w:p w14:paraId="6AE4563D" w14:textId="2A0AE8A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_Toc183512375 \h </w:instrText>
      </w:r>
      <w:r>
        <w:fldChar w:fldCharType="separate"/>
      </w:r>
      <w:r>
        <w:t>25</w:t>
      </w:r>
      <w:r>
        <w:fldChar w:fldCharType="end"/>
      </w:r>
    </w:p>
    <w:p w14:paraId="54CD6416" w14:textId="1767EE1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_Toc183512376 \h </w:instrText>
      </w:r>
      <w:r>
        <w:fldChar w:fldCharType="separate"/>
      </w:r>
      <w:r>
        <w:t>25</w:t>
      </w:r>
      <w:r>
        <w:fldChar w:fldCharType="end"/>
      </w:r>
    </w:p>
    <w:p w14:paraId="668578A1" w14:textId="1F61D914"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r>
        <w:fldChar w:fldCharType="separate"/>
      </w:r>
      <w:r>
        <w:t>26</w:t>
      </w:r>
      <w:r>
        <w:fldChar w:fldCharType="end"/>
      </w:r>
    </w:p>
    <w:p w14:paraId="2971B41F" w14:textId="5A39EDF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5.1.4.1</w:t>
      </w:r>
      <w:r w:rsidRPr="009736B4">
        <w:rPr>
          <w:rFonts w:cs="Arial"/>
        </w:rPr>
        <w:tab/>
        <w:t>Description</w:t>
      </w:r>
      <w:r>
        <w:tab/>
      </w:r>
      <w:r>
        <w:fldChar w:fldCharType="begin"/>
      </w:r>
      <w:r>
        <w:instrText xml:space="preserve"> PAGEREF _Toc183512378 \h </w:instrText>
      </w:r>
      <w:r>
        <w:fldChar w:fldCharType="separate"/>
      </w:r>
      <w:r>
        <w:t>26</w:t>
      </w:r>
      <w:r>
        <w:fldChar w:fldCharType="end"/>
      </w:r>
    </w:p>
    <w:p w14:paraId="0A17D7DD" w14:textId="197AED6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_Toc183512379 \h </w:instrText>
      </w:r>
      <w:r>
        <w:fldChar w:fldCharType="separate"/>
      </w:r>
      <w:r>
        <w:t>26</w:t>
      </w:r>
      <w:r>
        <w:fldChar w:fldCharType="end"/>
      </w:r>
    </w:p>
    <w:p w14:paraId="4FC10184" w14:textId="340907B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_Toc183512380 \h </w:instrText>
      </w:r>
      <w:r>
        <w:fldChar w:fldCharType="separate"/>
      </w:r>
      <w:r>
        <w:t>26</w:t>
      </w:r>
      <w:r>
        <w:fldChar w:fldCharType="end"/>
      </w:r>
    </w:p>
    <w:p w14:paraId="3A6402B0" w14:textId="37011C90"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_Toc183512381 \h </w:instrText>
      </w:r>
      <w:r>
        <w:fldChar w:fldCharType="separate"/>
      </w:r>
      <w:r>
        <w:t>26</w:t>
      </w:r>
      <w:r>
        <w:fldChar w:fldCharType="end"/>
      </w:r>
    </w:p>
    <w:p w14:paraId="29C7FCB2" w14:textId="2F5638E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_Toc183512382 \h </w:instrText>
      </w:r>
      <w:r>
        <w:fldChar w:fldCharType="separate"/>
      </w:r>
      <w:r>
        <w:t>27</w:t>
      </w:r>
      <w:r>
        <w:fldChar w:fldCharType="end"/>
      </w:r>
    </w:p>
    <w:p w14:paraId="7835FB92" w14:textId="451C6D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_Toc183512383 \h </w:instrText>
      </w:r>
      <w:r>
        <w:fldChar w:fldCharType="separate"/>
      </w:r>
      <w:r>
        <w:t>30</w:t>
      </w:r>
      <w:r>
        <w:fldChar w:fldCharType="end"/>
      </w:r>
    </w:p>
    <w:p w14:paraId="4A01181C" w14:textId="273A0881"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_Toc183512384 \h </w:instrText>
      </w:r>
      <w:r>
        <w:fldChar w:fldCharType="separate"/>
      </w:r>
      <w:r>
        <w:t>30</w:t>
      </w:r>
      <w:r>
        <w:fldChar w:fldCharType="end"/>
      </w:r>
    </w:p>
    <w:p w14:paraId="2706BE9E" w14:textId="3679F1B2"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_Toc183512385 \h </w:instrText>
      </w:r>
      <w:r>
        <w:fldChar w:fldCharType="separate"/>
      </w:r>
      <w:r>
        <w:t>30</w:t>
      </w:r>
      <w:r>
        <w:fldChar w:fldCharType="end"/>
      </w:r>
    </w:p>
    <w:p w14:paraId="48CB8213" w14:textId="54EFA0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_Toc183512386 \h </w:instrText>
      </w:r>
      <w:r>
        <w:fldChar w:fldCharType="separate"/>
      </w:r>
      <w:r>
        <w:t>31</w:t>
      </w:r>
      <w:r>
        <w:fldChar w:fldCharType="end"/>
      </w:r>
    </w:p>
    <w:p w14:paraId="4249E21A" w14:textId="22D6D46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_Toc183512387 \h </w:instrText>
      </w:r>
      <w:r>
        <w:fldChar w:fldCharType="separate"/>
      </w:r>
      <w:r>
        <w:t>31</w:t>
      </w:r>
      <w:r>
        <w:fldChar w:fldCharType="end"/>
      </w:r>
    </w:p>
    <w:p w14:paraId="2773D910" w14:textId="4617670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_Toc183512388 \h </w:instrText>
      </w:r>
      <w:r>
        <w:fldChar w:fldCharType="separate"/>
      </w:r>
      <w:r>
        <w:t>31</w:t>
      </w:r>
      <w:r>
        <w:fldChar w:fldCharType="end"/>
      </w:r>
    </w:p>
    <w:p w14:paraId="225AF795" w14:textId="0AB75D4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_Toc183512389 \h </w:instrText>
      </w:r>
      <w:r>
        <w:fldChar w:fldCharType="separate"/>
      </w:r>
      <w:r>
        <w:t>31</w:t>
      </w:r>
      <w:r>
        <w:fldChar w:fldCharType="end"/>
      </w:r>
    </w:p>
    <w:p w14:paraId="16D8CE85" w14:textId="69CA487A"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_Toc183512390 \h </w:instrText>
      </w:r>
      <w:r>
        <w:fldChar w:fldCharType="separate"/>
      </w:r>
      <w:r>
        <w:t>31</w:t>
      </w:r>
      <w:r>
        <w:fldChar w:fldCharType="end"/>
      </w:r>
    </w:p>
    <w:p w14:paraId="1677916C" w14:textId="3C908D3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_Toc183512391 \h </w:instrText>
      </w:r>
      <w:r>
        <w:fldChar w:fldCharType="separate"/>
      </w:r>
      <w:r>
        <w:t>33</w:t>
      </w:r>
      <w:r>
        <w:fldChar w:fldCharType="end"/>
      </w:r>
    </w:p>
    <w:p w14:paraId="04128C31" w14:textId="76BEE461"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_Toc183512392 \h </w:instrText>
      </w:r>
      <w:r>
        <w:fldChar w:fldCharType="separate"/>
      </w:r>
      <w:r>
        <w:t>33</w:t>
      </w:r>
      <w:r>
        <w:fldChar w:fldCharType="end"/>
      </w:r>
    </w:p>
    <w:p w14:paraId="5698F0DE" w14:textId="2C120E01"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_Toc183512393 \h </w:instrText>
      </w:r>
      <w:r>
        <w:fldChar w:fldCharType="separate"/>
      </w:r>
      <w:r>
        <w:t>33</w:t>
      </w:r>
      <w:r>
        <w:fldChar w:fldCharType="end"/>
      </w:r>
    </w:p>
    <w:p w14:paraId="445D4FE9" w14:textId="7E5B1E9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_Toc183512394 \h </w:instrText>
      </w:r>
      <w:r>
        <w:fldChar w:fldCharType="separate"/>
      </w:r>
      <w:r>
        <w:t>33</w:t>
      </w:r>
      <w:r>
        <w:fldChar w:fldCharType="end"/>
      </w:r>
    </w:p>
    <w:p w14:paraId="4ACF80A0" w14:textId="5CD1A873"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_Toc183512395 \h </w:instrText>
      </w:r>
      <w:r>
        <w:fldChar w:fldCharType="separate"/>
      </w:r>
      <w:r>
        <w:t>33</w:t>
      </w:r>
      <w:r>
        <w:fldChar w:fldCharType="end"/>
      </w:r>
    </w:p>
    <w:p w14:paraId="158651F2" w14:textId="3D690B1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_Toc183512396 \h </w:instrText>
      </w:r>
      <w:r>
        <w:fldChar w:fldCharType="separate"/>
      </w:r>
      <w:r>
        <w:t>34</w:t>
      </w:r>
      <w:r>
        <w:fldChar w:fldCharType="end"/>
      </w:r>
    </w:p>
    <w:p w14:paraId="5D025FE5" w14:textId="7280F9C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_Toc183512397 \h </w:instrText>
      </w:r>
      <w:r>
        <w:fldChar w:fldCharType="separate"/>
      </w:r>
      <w:r>
        <w:t>34</w:t>
      </w:r>
      <w:r>
        <w:fldChar w:fldCharType="end"/>
      </w:r>
    </w:p>
    <w:p w14:paraId="3F25A9C3" w14:textId="15E2DD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_Toc183512398 \h </w:instrText>
      </w:r>
      <w:r>
        <w:fldChar w:fldCharType="separate"/>
      </w:r>
      <w:r>
        <w:t>34</w:t>
      </w:r>
      <w:r>
        <w:fldChar w:fldCharType="end"/>
      </w:r>
    </w:p>
    <w:p w14:paraId="22EE61F4" w14:textId="6246AAB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_Toc183512399 \h </w:instrText>
      </w:r>
      <w:r>
        <w:fldChar w:fldCharType="separate"/>
      </w:r>
      <w:r>
        <w:t>34</w:t>
      </w:r>
      <w:r>
        <w:fldChar w:fldCharType="end"/>
      </w:r>
    </w:p>
    <w:p w14:paraId="2E308564" w14:textId="1B232789"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_Toc183512400 \h </w:instrText>
      </w:r>
      <w:r>
        <w:fldChar w:fldCharType="separate"/>
      </w:r>
      <w:r>
        <w:t>34</w:t>
      </w:r>
      <w:r>
        <w:fldChar w:fldCharType="end"/>
      </w:r>
    </w:p>
    <w:p w14:paraId="167A0634" w14:textId="4B2293C9"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_Toc183512401 \h </w:instrText>
      </w:r>
      <w:r>
        <w:fldChar w:fldCharType="separate"/>
      </w:r>
      <w:r>
        <w:t>36</w:t>
      </w:r>
      <w:r>
        <w:fldChar w:fldCharType="end"/>
      </w:r>
    </w:p>
    <w:p w14:paraId="624CA732" w14:textId="643CBDC0"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_Toc183512402 \h </w:instrText>
      </w:r>
      <w:r>
        <w:fldChar w:fldCharType="separate"/>
      </w:r>
      <w:r>
        <w:t>38</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331"/>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332"/>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333"/>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334"/>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335"/>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336"/>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337"/>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338"/>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339"/>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340"/>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341"/>
      <w:r w:rsidRPr="008C6C1C">
        <w:t>4.1.1</w:t>
      </w:r>
      <w:r w:rsidRPr="008C6C1C">
        <w:tab/>
        <w:t>Overview</w:t>
      </w:r>
      <w:bookmarkEnd w:id="31"/>
    </w:p>
    <w:p w14:paraId="58E2A0BC" w14:textId="608973F9"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15pt;height:114.15pt" o:ole="">
            <v:imagedata r:id="rId13" o:title="" croptop=".125" cropbottom="10064f" cropleft="3099f" cropright="4649f"/>
          </v:shape>
          <o:OLEObject Type="Embed" ProgID="Visio.Drawing.11" ShapeID="_x0000_i1025" DrawAspect="Content" ObjectID="_1794153228"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E4869F4"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342"/>
      <w:r w:rsidRPr="008C6C1C">
        <w:t>4.1.2</w:t>
      </w:r>
      <w:r w:rsidRPr="008C6C1C">
        <w:tab/>
        <w:t>Background of existing SA5 solutions related to exposure</w:t>
      </w:r>
      <w:bookmarkEnd w:id="32"/>
    </w:p>
    <w:p w14:paraId="6E81148C" w14:textId="3B15ACE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6B738F21"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343"/>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344"/>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25pt;height:223.75pt" o:ole="">
            <v:imagedata r:id="rId15" o:title="" croptop="5184f" cropbottom="5185f" cropleft="3649f" cropright="2607f"/>
          </v:shape>
          <o:OLEObject Type="Embed" ProgID="Visio.Drawing.11" ShapeID="_x0000_i1026" DrawAspect="Content" ObjectID="_1794153229"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058F3E26"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345"/>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5pt;height:310.5pt" o:ole="">
            <v:imagedata r:id="rId17" o:title="" croptop="3358f" cropbottom="3664f" cropleft="2916f" cropright="2835f"/>
          </v:shape>
          <o:OLEObject Type="Embed" ProgID="Visio.Drawing.11" ShapeID="_x0000_i1027" DrawAspect="Content" ObjectID="_1794153230"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346"/>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634FF95D"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0E1E628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3EB633DA"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347"/>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348"/>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349"/>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350"/>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5F9F795"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319BC36E" w:rsidR="005F551B" w:rsidRDefault="005F551B" w:rsidP="005F551B">
      <w:pPr>
        <w:pStyle w:val="pf0"/>
        <w:rPr>
          <w:noProof/>
        </w:rPr>
      </w:pPr>
      <w:r>
        <w:rPr>
          <w:noProof/>
        </w:rPr>
        <w:object w:dxaOrig="12050" w:dyaOrig="8730" w14:anchorId="59CD364F">
          <v:shape id="_x0000_i1029" type="#_x0000_t75" style="width:515.85pt;height:373.9pt" o:ole="">
            <v:imagedata r:id="rId20" o:title=""/>
          </v:shape>
          <o:OLEObject Type="Embed" ProgID="Visio.Drawing.11" ShapeID="_x0000_i1029" DrawAspect="Content" ObjectID="_1794153231" r:id="rId21"/>
        </w:object>
      </w:r>
    </w:p>
    <w:p w14:paraId="435F2C17" w14:textId="3D93CD4D"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7A923B14"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56F16746"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46092CC9"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72B39D4C"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6FA657D4"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06CA2854"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0BCEA4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351"/>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54B77EA5" w:rsidR="006F77AE" w:rsidRPr="008C6C1C" w:rsidRDefault="006F77AE" w:rsidP="006F77AE">
      <w:pPr>
        <w:pStyle w:val="Heading3"/>
      </w:pPr>
      <w:bookmarkStart w:id="42" w:name="_Toc183512352"/>
      <w:r w:rsidRPr="008C6C1C">
        <w:lastRenderedPageBreak/>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353"/>
      <w:r w:rsidRPr="008C6C1C">
        <w:t>5.1.1.1</w:t>
      </w:r>
      <w:r w:rsidRPr="008C6C1C">
        <w:tab/>
        <w:t>Description</w:t>
      </w:r>
      <w:bookmarkEnd w:id="43"/>
    </w:p>
    <w:p w14:paraId="7A82867B" w14:textId="03163FAB"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00095808"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182D7A2"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13A78BFC"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354"/>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4DFA7FA5"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74959987"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032A628B"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355"/>
      <w:r w:rsidRPr="008C6C1C">
        <w:t>5.1.1.3</w:t>
      </w:r>
      <w:r w:rsidRPr="008C6C1C">
        <w:tab/>
        <w:t>Potential solutions</w:t>
      </w:r>
      <w:bookmarkEnd w:id="45"/>
    </w:p>
    <w:p w14:paraId="60E3426A" w14:textId="4ECA740F" w:rsidR="00874109" w:rsidRDefault="00874109" w:rsidP="00874109">
      <w:pPr>
        <w:pStyle w:val="Heading5"/>
      </w:pPr>
      <w:bookmarkStart w:id="46" w:name="_Toc183512356"/>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63A13A49" w:rsidR="006F77AE" w:rsidRPr="008C6C1C" w:rsidRDefault="006F77AE" w:rsidP="006F77AE">
      <w:pPr>
        <w:pStyle w:val="Heading5"/>
      </w:pPr>
      <w:bookmarkStart w:id="47" w:name="_Toc183512357"/>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1FAC247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2AA7967C"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3FE4C1C9"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45EB1569"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66A12B5E"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5009A743"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999CEEB"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6CA3C0FF"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097D283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217DBD9A" w:rsidR="006F77AE" w:rsidRDefault="006F77AE" w:rsidP="006F77AE">
      <w:pPr>
        <w:pStyle w:val="TH"/>
      </w:pPr>
      <w:r w:rsidRPr="008C6C1C">
        <w:lastRenderedPageBreak/>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6FDF76B4"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20D0B1D6"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14323AE"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07BC81E3"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CF935E"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358"/>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359"/>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5C50C6CD" w14:textId="073F2A5D" w:rsidR="006F77AE" w:rsidRPr="008C6C1C" w:rsidRDefault="00874109" w:rsidP="00874109">
      <w:pPr>
        <w:pStyle w:val="Heading5"/>
      </w:pPr>
      <w:bookmarkStart w:id="51" w:name="_Toc18351236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F77AE" w:rsidRPr="008C6C1C">
        <w:t>5.1.1.4.1</w:t>
      </w:r>
      <w:r w:rsidR="006F77AE" w:rsidRPr="008C6C1C">
        <w:tab/>
        <w:t>Evaluation of potential solution #</w:t>
      </w:r>
      <w:r w:rsidR="00F36BD7">
        <w:t>2</w:t>
      </w:r>
      <w:r w:rsidR="006F77AE" w:rsidRPr="008C6C1C">
        <w:t xml:space="preserve">: Capturing </w:t>
      </w:r>
      <w:r w:rsidR="00BE0960">
        <w:t>MSED</w:t>
      </w:r>
      <w:r w:rsidR="006F77AE" w:rsidRPr="008C6C1C">
        <w:t xml:space="preserve"> registration information with APIProviderEnrolmentDetails</w:t>
      </w:r>
      <w:bookmarkEnd w:id="51"/>
    </w:p>
    <w:p w14:paraId="21E782B6" w14:textId="2715B94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0770CDA8"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437CDD1C"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283B5B4F"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082A9AE7"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361"/>
      <w:r w:rsidRPr="008C6C1C">
        <w:lastRenderedPageBreak/>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362"/>
      <w:r w:rsidRPr="008C6C1C">
        <w:rPr>
          <w:rFonts w:cs="Arial"/>
        </w:rPr>
        <w:t>5.1.2.1</w:t>
      </w:r>
      <w:r w:rsidRPr="008C6C1C">
        <w:rPr>
          <w:rFonts w:cs="Arial"/>
        </w:rPr>
        <w:tab/>
        <w:t>Description</w:t>
      </w:r>
      <w:bookmarkEnd w:id="53"/>
    </w:p>
    <w:p w14:paraId="6C81C13F" w14:textId="13B49103"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AEFC15F"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1B75C090"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2A7F029"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363"/>
      <w:r w:rsidRPr="008C6C1C">
        <w:t>5.1.2.2</w:t>
      </w:r>
      <w:r w:rsidRPr="008C6C1C">
        <w:tab/>
        <w:t>Potential requirements</w:t>
      </w:r>
      <w:bookmarkEnd w:id="54"/>
    </w:p>
    <w:p w14:paraId="6E9746B3" w14:textId="34663B63"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51010D58"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364"/>
      <w:r w:rsidRPr="008C6C1C">
        <w:t>5.1.2.3</w:t>
      </w:r>
      <w:r w:rsidRPr="008C6C1C">
        <w:tab/>
        <w:t>Potential solutions</w:t>
      </w:r>
      <w:bookmarkEnd w:id="55"/>
    </w:p>
    <w:p w14:paraId="1E341BDF" w14:textId="06F5DC85" w:rsidR="006F77AE" w:rsidRPr="008C6C1C" w:rsidRDefault="006F77AE" w:rsidP="006F77AE">
      <w:pPr>
        <w:pStyle w:val="Heading5"/>
      </w:pPr>
      <w:bookmarkStart w:id="56" w:name="_Toc183512365"/>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21198660"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5148F67E"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7C84069C"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5313E08D"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3C9A6B06"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1C6F725"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07224CA0"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E25819"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0B5AA19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0A389AE0"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3CAC5014"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988EC67"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7CABB542"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59053C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5CEAD42E" w:rsidR="006F77AE" w:rsidRDefault="006F77AE" w:rsidP="006F77AE">
      <w:pPr>
        <w:pStyle w:val="TH"/>
      </w:pPr>
      <w:r w:rsidRPr="008C6C1C">
        <w:lastRenderedPageBreak/>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604C3709"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66E84E1A"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7909229E"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0E367232"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366"/>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367"/>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368"/>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369"/>
      <w:r>
        <w:t>5</w:t>
      </w:r>
      <w:r w:rsidRPr="008C6C1C">
        <w:t>.1.2.</w:t>
      </w:r>
      <w:r>
        <w:t>4</w:t>
      </w:r>
      <w:r w:rsidRPr="008C6C1C">
        <w:t>.</w:t>
      </w:r>
      <w:r w:rsidR="00492AD5">
        <w:t>1</w:t>
      </w:r>
      <w:r w:rsidRPr="008C6C1C">
        <w:tab/>
      </w:r>
      <w:r>
        <w:t>Evaluation of potential solution #1</w:t>
      </w:r>
      <w:bookmarkEnd w:id="60"/>
    </w:p>
    <w:p w14:paraId="652D01C2" w14:textId="71A2B37C"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23E0EBA9"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68732E">
        <w:rPr>
          <w:lang w:eastAsia="ko-KR"/>
        </w:rPr>
        <w:t>,</w:t>
      </w:r>
      <w:r w:rsidRPr="00B90CD8">
        <w:rPr>
          <w:lang w:eastAsia="ko-KR"/>
        </w:rPr>
        <w:t>1</w:t>
      </w:r>
      <w:r>
        <w:rPr>
          <w:lang w:eastAsia="zh-CN"/>
        </w:rPr>
        <w:t>"</w:t>
      </w:r>
      <w:r w:rsidRPr="00B90CD8">
        <w:rPr>
          <w:lang w:eastAsia="ko-KR"/>
        </w:rPr>
        <w:t xml:space="preserve">. It </w:t>
      </w:r>
      <w:r w:rsidR="00015E97">
        <w:rPr>
          <w:lang w:eastAsia="ko-KR"/>
        </w:rPr>
        <w:t>will</w:t>
      </w:r>
      <w:r w:rsidR="00015E97" w:rsidRPr="00B90CD8">
        <w:rPr>
          <w:lang w:eastAsia="ko-KR"/>
        </w:rPr>
        <w:t xml:space="preserve"> </w:t>
      </w:r>
      <w:r w:rsidRPr="00B90CD8">
        <w:rPr>
          <w:lang w:eastAsia="ko-KR"/>
        </w:rPr>
        <w:t xml:space="preserve">be clarified </w:t>
      </w:r>
      <w:r w:rsidR="0068732E" w:rsidRPr="00DF72DC">
        <w:rPr>
          <w:color w:val="000000" w:themeColor="text1"/>
          <w:lang w:eastAsia="ko-KR"/>
        </w:rPr>
        <w:t>that reconciling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371"/>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4E372F59" w:rsidR="006F77AE" w:rsidRPr="008C6C1C" w:rsidRDefault="006F77AE" w:rsidP="006F77AE">
      <w:pPr>
        <w:pStyle w:val="Heading3"/>
        <w:ind w:left="1138" w:hanging="1138"/>
      </w:pPr>
      <w:bookmarkStart w:id="63" w:name="_Toc183512372"/>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373"/>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64C8C4B4"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374"/>
      <w:r w:rsidRPr="008C6C1C">
        <w:t>5.1.3.2</w:t>
      </w:r>
      <w:r w:rsidRPr="008C6C1C">
        <w:tab/>
        <w:t>Potential requirements</w:t>
      </w:r>
      <w:bookmarkEnd w:id="65"/>
    </w:p>
    <w:p w14:paraId="494DF189" w14:textId="62ED5146"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375"/>
      <w:r w:rsidRPr="008C6C1C">
        <w:t>5.1.3.3</w:t>
      </w:r>
      <w:r w:rsidRPr="008C6C1C">
        <w:tab/>
        <w:t>Potential solutions</w:t>
      </w:r>
      <w:bookmarkEnd w:id="66"/>
    </w:p>
    <w:p w14:paraId="03CAED10" w14:textId="22E7E60B"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376"/>
      <w:r w:rsidRPr="008C6C1C">
        <w:t>5.1.3.4</w:t>
      </w:r>
      <w:r w:rsidRPr="008C6C1C">
        <w:tab/>
        <w:t>Evaluation of potential solutions</w:t>
      </w:r>
      <w:bookmarkEnd w:id="67"/>
    </w:p>
    <w:p w14:paraId="3AB198BF" w14:textId="6D258934"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377"/>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378"/>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379"/>
      <w:r w:rsidRPr="008C6C1C">
        <w:t>5.1.4.2</w:t>
      </w:r>
      <w:r w:rsidRPr="008C6C1C">
        <w:tab/>
        <w:t>Potential requirements</w:t>
      </w:r>
      <w:bookmarkEnd w:id="70"/>
    </w:p>
    <w:p w14:paraId="13BDED9D" w14:textId="17D7890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380"/>
      <w:r w:rsidRPr="008C6C1C">
        <w:t>5.1.4.3</w:t>
      </w:r>
      <w:r w:rsidRPr="008C6C1C">
        <w:tab/>
        <w:t>Potential solutions</w:t>
      </w:r>
      <w:bookmarkEnd w:id="71"/>
    </w:p>
    <w:p w14:paraId="392E791B" w14:textId="41067646" w:rsidR="006F77AE" w:rsidRPr="008C6C1C" w:rsidRDefault="006F77AE" w:rsidP="009B7694">
      <w:pPr>
        <w:pStyle w:val="Heading5"/>
      </w:pPr>
      <w:bookmarkStart w:id="72" w:name="_Toc183512381"/>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6928AE7"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75F5498C"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382"/>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9B7694">
      <w:pPr>
        <w:pStyle w:val="B1"/>
        <w:ind w:firstLine="0"/>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9B7694">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1B012E8A"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4F59CFAC"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4380D054"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FC4EDFF"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72F3C3F1"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CB0EF5D"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7ADB6B2B" w:rsidR="006F77AE" w:rsidRPr="008C6C1C" w:rsidRDefault="006F77AE" w:rsidP="00FA018B">
            <w:pPr>
              <w:pStyle w:val="TAL"/>
              <w:rPr>
                <w:rFonts w:eastAsia="DengXian" w:cs="Arial"/>
                <w:szCs w:val="18"/>
              </w:rPr>
            </w:pPr>
          </w:p>
        </w:tc>
      </w:tr>
    </w:tbl>
    <w:p w14:paraId="31FF7ADB" w14:textId="2FAC1B19" w:rsidR="006F77AE" w:rsidRPr="008C6C1C" w:rsidRDefault="006F77AE" w:rsidP="006F77AE"/>
    <w:p w14:paraId="3118F1B6" w14:textId="77777777" w:rsidR="006F77AE" w:rsidRPr="008C6C1C" w:rsidRDefault="006F77AE" w:rsidP="006F77AE">
      <w:pPr>
        <w:pStyle w:val="Heading4"/>
      </w:pPr>
      <w:bookmarkStart w:id="74" w:name="_Toc183512383"/>
      <w:r w:rsidRPr="008C6C1C">
        <w:t>5.1.4.4</w:t>
      </w:r>
      <w:r w:rsidRPr="008C6C1C">
        <w:tab/>
        <w:t>Evaluation of potential solutions</w:t>
      </w:r>
      <w:bookmarkEnd w:id="74"/>
    </w:p>
    <w:p w14:paraId="57E1F7EF" w14:textId="64CF2A7D" w:rsidR="0002585B" w:rsidRDefault="0002585B" w:rsidP="0002585B">
      <w:pPr>
        <w:pStyle w:val="Heading5"/>
      </w:pPr>
      <w:bookmarkStart w:id="75" w:name="_Toc183512384"/>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385"/>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386"/>
      <w:r w:rsidRPr="008C6C1C">
        <w:lastRenderedPageBreak/>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387"/>
      <w:r w:rsidRPr="008C6C1C">
        <w:t>5.1.5.1</w:t>
      </w:r>
      <w:r w:rsidRPr="008C6C1C">
        <w:tab/>
        <w:t>Description</w:t>
      </w:r>
      <w:bookmarkEnd w:id="78"/>
    </w:p>
    <w:p w14:paraId="32826EFC" w14:textId="3AA1D0A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0BD22A85"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388"/>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389"/>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390"/>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16FDADDE"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1D03D5EC"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64C8C9A4"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08798FBB" w:rsidR="006F77AE" w:rsidRDefault="006F77AE" w:rsidP="006F77AE">
      <w:pPr>
        <w:pStyle w:val="TH"/>
      </w:pPr>
      <w:r w:rsidRPr="008C6C1C">
        <w:lastRenderedPageBreak/>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A8BB15B"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1C1FC14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597598A3"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7A61C335"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38ABAE6"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4523346"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34963D7"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187D5FF"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0D05E6BF"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671E3C9"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4A3C6AEA"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0ADE6522"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10DA7FD4"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9FD3DA"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391"/>
      <w:r w:rsidRPr="008C6C1C">
        <w:t>5.1.5.4</w:t>
      </w:r>
      <w:r w:rsidRPr="008C6C1C">
        <w:tab/>
        <w:t>Evaluation of potential solutions</w:t>
      </w:r>
      <w:bookmarkEnd w:id="82"/>
    </w:p>
    <w:p w14:paraId="1EB0A1DC" w14:textId="5BF77F20"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392"/>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393"/>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394"/>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395"/>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396"/>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F8D9BA4"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89" w:name="_Toc183512397"/>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398"/>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399"/>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400"/>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401"/>
      <w:r w:rsidRPr="008C6C1C">
        <w:lastRenderedPageBreak/>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402"/>
      <w:r w:rsidRPr="008C6C1C">
        <w:lastRenderedPageBreak/>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46EE53E3" w14:textId="77777777" w:rsidR="00C0513E" w:rsidRDefault="00C0513E" w:rsidP="00723D8C">
            <w:pPr>
              <w:pStyle w:val="TAL"/>
              <w:rPr>
                <w:sz w:val="16"/>
                <w:szCs w:val="16"/>
              </w:rPr>
            </w:pPr>
            <w:r>
              <w:rPr>
                <w:sz w:val="16"/>
                <w:szCs w:val="16"/>
              </w:rPr>
              <w:t>pCR</w:t>
            </w:r>
          </w:p>
          <w:p w14:paraId="71B64118" w14:textId="77777777"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68508612" w14:textId="4D2145EE"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376F0B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A85">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61C812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A85">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377AF"/>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E6A85"/>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46C46"/>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284</TotalTime>
  <Pages>38</Pages>
  <Words>15029</Words>
  <Characters>86866</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S5-247138</cp:lastModifiedBy>
  <cp:revision>43</cp:revision>
  <cp:lastPrinted>2019-02-25T14:05:00Z</cp:lastPrinted>
  <dcterms:created xsi:type="dcterms:W3CDTF">2024-09-20T12:58:00Z</dcterms:created>
  <dcterms:modified xsi:type="dcterms:W3CDTF">2024-11-26T13:37:00Z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