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196AAEC5"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E262F8">
              <w:rPr>
                <w:noProof w:val="0"/>
              </w:rPr>
              <w:t>2</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11</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6B1B4F1A" w14:textId="29C85B64" w:rsidR="001F6450"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1F6450">
        <w:rPr>
          <w:lang w:eastAsia="zh-CN"/>
        </w:rPr>
        <w:t>Foreword</w:t>
      </w:r>
      <w:r w:rsidR="001F6450">
        <w:tab/>
      </w:r>
      <w:r w:rsidR="001F6450">
        <w:fldChar w:fldCharType="begin"/>
      </w:r>
      <w:r w:rsidR="001F6450">
        <w:instrText xml:space="preserve"> PAGEREF _Toc183512453 \h </w:instrText>
      </w:r>
      <w:r w:rsidR="001F6450">
        <w:fldChar w:fldCharType="separate"/>
      </w:r>
      <w:r w:rsidR="001F6450">
        <w:t>5</w:t>
      </w:r>
      <w:r w:rsidR="001F6450">
        <w:fldChar w:fldCharType="end"/>
      </w:r>
    </w:p>
    <w:p w14:paraId="11B6920F" w14:textId="1281FAAE"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_Toc183512454 \h </w:instrText>
      </w:r>
      <w:r>
        <w:fldChar w:fldCharType="separate"/>
      </w:r>
      <w:r>
        <w:t>6</w:t>
      </w:r>
      <w:r>
        <w:fldChar w:fldCharType="end"/>
      </w:r>
    </w:p>
    <w:p w14:paraId="240DF56F" w14:textId="5F3A9240"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_Toc183512455 \h </w:instrText>
      </w:r>
      <w:r>
        <w:fldChar w:fldCharType="separate"/>
      </w:r>
      <w:r>
        <w:t>7</w:t>
      </w:r>
      <w:r>
        <w:fldChar w:fldCharType="end"/>
      </w:r>
    </w:p>
    <w:p w14:paraId="468D6EB4" w14:textId="73300FD3"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_Toc183512456 \h </w:instrText>
      </w:r>
      <w:r>
        <w:fldChar w:fldCharType="separate"/>
      </w:r>
      <w:r>
        <w:t>7</w:t>
      </w:r>
      <w:r>
        <w:fldChar w:fldCharType="end"/>
      </w:r>
    </w:p>
    <w:p w14:paraId="3ADCBEE4" w14:textId="4023AA16"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_Toc183512457 \h </w:instrText>
      </w:r>
      <w:r>
        <w:fldChar w:fldCharType="separate"/>
      </w:r>
      <w:r>
        <w:t>8</w:t>
      </w:r>
      <w:r>
        <w:fldChar w:fldCharType="end"/>
      </w:r>
    </w:p>
    <w:p w14:paraId="4193FFF4" w14:textId="4312C61E"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_Toc183512458 \h </w:instrText>
      </w:r>
      <w:r>
        <w:fldChar w:fldCharType="separate"/>
      </w:r>
      <w:r>
        <w:t>8</w:t>
      </w:r>
      <w:r>
        <w:fldChar w:fldCharType="end"/>
      </w:r>
    </w:p>
    <w:p w14:paraId="65CF0649" w14:textId="559A7538"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_Toc183512459 \h </w:instrText>
      </w:r>
      <w:r>
        <w:fldChar w:fldCharType="separate"/>
      </w:r>
      <w:r>
        <w:t>8</w:t>
      </w:r>
      <w:r>
        <w:fldChar w:fldCharType="end"/>
      </w:r>
    </w:p>
    <w:p w14:paraId="523105C5" w14:textId="7FF82F80"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_Toc183512460 \h </w:instrText>
      </w:r>
      <w:r>
        <w:fldChar w:fldCharType="separate"/>
      </w:r>
      <w:r>
        <w:t>8</w:t>
      </w:r>
      <w:r>
        <w:fldChar w:fldCharType="end"/>
      </w:r>
    </w:p>
    <w:p w14:paraId="3DB73BF2" w14:textId="297C3C90"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_Toc183512461 \h </w:instrText>
      </w:r>
      <w:r>
        <w:fldChar w:fldCharType="separate"/>
      </w:r>
      <w:r>
        <w:t>9</w:t>
      </w:r>
      <w:r>
        <w:fldChar w:fldCharType="end"/>
      </w:r>
    </w:p>
    <w:p w14:paraId="3983838A" w14:textId="2DEF2B31"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_Toc183512462 \h </w:instrText>
      </w:r>
      <w:r>
        <w:fldChar w:fldCharType="separate"/>
      </w:r>
      <w:r>
        <w:t>9</w:t>
      </w:r>
      <w:r>
        <w:fldChar w:fldCharType="end"/>
      </w:r>
    </w:p>
    <w:p w14:paraId="055A09B2" w14:textId="43F643AE"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_Toc183512463 \h </w:instrText>
      </w:r>
      <w:r>
        <w:fldChar w:fldCharType="separate"/>
      </w:r>
      <w:r>
        <w:t>9</w:t>
      </w:r>
      <w:r>
        <w:fldChar w:fldCharType="end"/>
      </w:r>
    </w:p>
    <w:p w14:paraId="6A32ACDB" w14:textId="2FEAC98F"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_Toc183512464 \h </w:instrText>
      </w:r>
      <w:r>
        <w:fldChar w:fldCharType="separate"/>
      </w:r>
      <w:r>
        <w:t>10</w:t>
      </w:r>
      <w:r>
        <w:fldChar w:fldCharType="end"/>
      </w:r>
    </w:p>
    <w:p w14:paraId="351E3A6E" w14:textId="4D1757C4"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_Toc183512465 \h </w:instrText>
      </w:r>
      <w:r>
        <w:fldChar w:fldCharType="separate"/>
      </w:r>
      <w:r>
        <w:t>10</w:t>
      </w:r>
      <w:r>
        <w:fldChar w:fldCharType="end"/>
      </w:r>
    </w:p>
    <w:p w14:paraId="63B464E0" w14:textId="78D572F3"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_Toc183512466 \h </w:instrText>
      </w:r>
      <w:r>
        <w:fldChar w:fldCharType="separate"/>
      </w:r>
      <w:r>
        <w:t>10</w:t>
      </w:r>
      <w:r>
        <w:fldChar w:fldCharType="end"/>
      </w:r>
    </w:p>
    <w:p w14:paraId="1A8EDA31" w14:textId="469A0959"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_Toc183512467 \h </w:instrText>
      </w:r>
      <w:r>
        <w:fldChar w:fldCharType="separate"/>
      </w:r>
      <w:r>
        <w:t>13</w:t>
      </w:r>
      <w:r>
        <w:fldChar w:fldCharType="end"/>
      </w:r>
    </w:p>
    <w:p w14:paraId="75554418" w14:textId="66A0D08C"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_Toc183512468 \h </w:instrText>
      </w:r>
      <w:r>
        <w:fldChar w:fldCharType="separate"/>
      </w:r>
      <w:r>
        <w:t>14</w:t>
      </w:r>
      <w:r>
        <w:fldChar w:fldCharType="end"/>
      </w:r>
    </w:p>
    <w:p w14:paraId="632232B2" w14:textId="30009001"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_Toc183512469 \h </w:instrText>
      </w:r>
      <w:r>
        <w:fldChar w:fldCharType="separate"/>
      </w:r>
      <w:r>
        <w:t>15</w:t>
      </w:r>
      <w:r>
        <w:fldChar w:fldCharType="end"/>
      </w:r>
    </w:p>
    <w:p w14:paraId="31FFB8BF" w14:textId="6DB00A52"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_Toc183512470 \h </w:instrText>
      </w:r>
      <w:r>
        <w:fldChar w:fldCharType="separate"/>
      </w:r>
      <w:r>
        <w:t>15</w:t>
      </w:r>
      <w:r>
        <w:fldChar w:fldCharType="end"/>
      </w:r>
    </w:p>
    <w:p w14:paraId="3A5F484F" w14:textId="4439AB5E"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_Toc183512471 \h </w:instrText>
      </w:r>
      <w:r>
        <w:fldChar w:fldCharType="separate"/>
      </w:r>
      <w:r>
        <w:t>15</w:t>
      </w:r>
      <w:r>
        <w:fldChar w:fldCharType="end"/>
      </w:r>
    </w:p>
    <w:p w14:paraId="7465DF21" w14:textId="4615A3DB"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5.1.0.1</w:t>
      </w:r>
      <w:r>
        <w:tab/>
        <w:t>Description</w:t>
      </w:r>
      <w:r>
        <w:tab/>
      </w:r>
      <w:r>
        <w:fldChar w:fldCharType="begin"/>
      </w:r>
      <w:r>
        <w:instrText xml:space="preserve"> PAGEREF _Toc183512472 \h </w:instrText>
      </w:r>
      <w:r>
        <w:fldChar w:fldCharType="separate"/>
      </w:r>
      <w:r>
        <w:t>15</w:t>
      </w:r>
      <w:r>
        <w:fldChar w:fldCharType="end"/>
      </w:r>
    </w:p>
    <w:p w14:paraId="032DEC6E" w14:textId="7355BEA4"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5.1.0.2</w:t>
      </w:r>
      <w:r>
        <w:tab/>
        <w:t>Potential requirements</w:t>
      </w:r>
      <w:r>
        <w:tab/>
      </w:r>
      <w:r>
        <w:fldChar w:fldCharType="begin"/>
      </w:r>
      <w:r>
        <w:instrText xml:space="preserve"> PAGEREF _Toc183512473 \h </w:instrText>
      </w:r>
      <w:r>
        <w:fldChar w:fldCharType="separate"/>
      </w:r>
      <w:r>
        <w:t>16</w:t>
      </w:r>
      <w:r>
        <w:fldChar w:fldCharType="end"/>
      </w:r>
    </w:p>
    <w:p w14:paraId="13D3D9C2" w14:textId="50DC0613"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5.1.1</w:t>
      </w:r>
      <w:r>
        <w:tab/>
        <w:t>Use case #1: API provider domain registration into CAPIF</w:t>
      </w:r>
      <w:r>
        <w:tab/>
      </w:r>
      <w:r>
        <w:fldChar w:fldCharType="begin"/>
      </w:r>
      <w:r>
        <w:instrText xml:space="preserve"> PAGEREF _Toc183512474 \h </w:instrText>
      </w:r>
      <w:r>
        <w:fldChar w:fldCharType="separate"/>
      </w:r>
      <w:r>
        <w:t>17</w:t>
      </w:r>
      <w:r>
        <w:fldChar w:fldCharType="end"/>
      </w:r>
    </w:p>
    <w:p w14:paraId="415597E2" w14:textId="7DCD8B93"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_Toc183512475 \h </w:instrText>
      </w:r>
      <w:r>
        <w:fldChar w:fldCharType="separate"/>
      </w:r>
      <w:r>
        <w:t>17</w:t>
      </w:r>
      <w:r>
        <w:fldChar w:fldCharType="end"/>
      </w:r>
    </w:p>
    <w:p w14:paraId="0BB0909F" w14:textId="4CF52FEE"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_Toc183512476 \h </w:instrText>
      </w:r>
      <w:r>
        <w:fldChar w:fldCharType="separate"/>
      </w:r>
      <w:r>
        <w:t>17</w:t>
      </w:r>
      <w:r>
        <w:fldChar w:fldCharType="end"/>
      </w:r>
    </w:p>
    <w:p w14:paraId="0FA8DD3C" w14:textId="4281A35D"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_Toc183512477 \h </w:instrText>
      </w:r>
      <w:r>
        <w:fldChar w:fldCharType="separate"/>
      </w:r>
      <w:r>
        <w:t>17</w:t>
      </w:r>
      <w:r>
        <w:fldChar w:fldCharType="end"/>
      </w:r>
    </w:p>
    <w:p w14:paraId="5C3C067C" w14:textId="6017479B"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5.1.1.3.0</w:t>
      </w:r>
      <w:r>
        <w:tab/>
        <w:t>Potential solution #1: MSED is the API provider domain for management services</w:t>
      </w:r>
      <w:r>
        <w:tab/>
      </w:r>
      <w:r>
        <w:fldChar w:fldCharType="begin"/>
      </w:r>
      <w:r>
        <w:instrText xml:space="preserve"> PAGEREF _Toc183512478 \h </w:instrText>
      </w:r>
      <w:r>
        <w:fldChar w:fldCharType="separate"/>
      </w:r>
      <w:r>
        <w:t>17</w:t>
      </w:r>
      <w:r>
        <w:fldChar w:fldCharType="end"/>
      </w:r>
    </w:p>
    <w:p w14:paraId="05D1AC06" w14:textId="18D372B0"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#2: Map MSED information into APIProviderEnrolmentDetails</w:t>
      </w:r>
      <w:r>
        <w:tab/>
      </w:r>
      <w:r>
        <w:fldChar w:fldCharType="begin"/>
      </w:r>
      <w:r>
        <w:instrText xml:space="preserve"> PAGEREF _Toc183512479 \h </w:instrText>
      </w:r>
      <w:r>
        <w:fldChar w:fldCharType="separate"/>
      </w:r>
      <w:r>
        <w:t>18</w:t>
      </w:r>
      <w:r>
        <w:fldChar w:fldCharType="end"/>
      </w:r>
    </w:p>
    <w:p w14:paraId="57C12803" w14:textId="200859AD"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_Toc183512480 \h </w:instrText>
      </w:r>
      <w:r>
        <w:fldChar w:fldCharType="separate"/>
      </w:r>
      <w:r>
        <w:t>19</w:t>
      </w:r>
      <w:r>
        <w:fldChar w:fldCharType="end"/>
      </w:r>
    </w:p>
    <w:p w14:paraId="2828E005" w14:textId="6ED91E61"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5.1.1.4.0</w:t>
      </w:r>
      <w:r>
        <w:tab/>
        <w:t>Evaluation of potential solution #1: MSED is the API provider domain for management services</w:t>
      </w:r>
      <w:r>
        <w:tab/>
      </w:r>
      <w:r>
        <w:fldChar w:fldCharType="begin"/>
      </w:r>
      <w:r>
        <w:instrText xml:space="preserve"> PAGEREF _Toc183512481 \h </w:instrText>
      </w:r>
      <w:r>
        <w:fldChar w:fldCharType="separate"/>
      </w:r>
      <w:r>
        <w:t>19</w:t>
      </w:r>
      <w:r>
        <w:fldChar w:fldCharType="end"/>
      </w:r>
    </w:p>
    <w:p w14:paraId="4326ECFE" w14:textId="0F6C2AE9"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_Toc183512482 \h </w:instrText>
      </w:r>
      <w:r>
        <w:fldChar w:fldCharType="separate"/>
      </w:r>
      <w:r>
        <w:t>19</w:t>
      </w:r>
      <w:r>
        <w:fldChar w:fldCharType="end"/>
      </w:r>
    </w:p>
    <w:p w14:paraId="475EA98F" w14:textId="1AC3A260"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5.1.2</w:t>
      </w:r>
      <w:r>
        <w:tab/>
      </w:r>
      <w:r w:rsidRPr="00EE569E">
        <w:rPr>
          <w:rFonts w:cs="Arial"/>
        </w:rPr>
        <w:t>Use case #2: Publishing of management services to the CCF</w:t>
      </w:r>
      <w:r>
        <w:tab/>
      </w:r>
      <w:r>
        <w:fldChar w:fldCharType="begin"/>
      </w:r>
      <w:r>
        <w:instrText xml:space="preserve"> PAGEREF _Toc183512483 \h </w:instrText>
      </w:r>
      <w:r>
        <w:fldChar w:fldCharType="separate"/>
      </w:r>
      <w:r>
        <w:t>20</w:t>
      </w:r>
      <w:r>
        <w:fldChar w:fldCharType="end"/>
      </w:r>
    </w:p>
    <w:p w14:paraId="159BB243" w14:textId="0245BB4A"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rsidRPr="00EE569E">
        <w:rPr>
          <w:rFonts w:cs="Arial"/>
        </w:rPr>
        <w:t>5.1.2.1</w:t>
      </w:r>
      <w:r w:rsidRPr="00EE569E">
        <w:rPr>
          <w:rFonts w:cs="Arial"/>
        </w:rPr>
        <w:tab/>
        <w:t>Description</w:t>
      </w:r>
      <w:r>
        <w:tab/>
      </w:r>
      <w:r>
        <w:fldChar w:fldCharType="begin"/>
      </w:r>
      <w:r>
        <w:instrText xml:space="preserve"> PAGEREF _Toc183512484 \h </w:instrText>
      </w:r>
      <w:r>
        <w:fldChar w:fldCharType="separate"/>
      </w:r>
      <w:r>
        <w:t>20</w:t>
      </w:r>
      <w:r>
        <w:fldChar w:fldCharType="end"/>
      </w:r>
    </w:p>
    <w:p w14:paraId="1112699E" w14:textId="0D97C0BB"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_Toc183512485 \h </w:instrText>
      </w:r>
      <w:r>
        <w:fldChar w:fldCharType="separate"/>
      </w:r>
      <w:r>
        <w:t>20</w:t>
      </w:r>
      <w:r>
        <w:fldChar w:fldCharType="end"/>
      </w:r>
    </w:p>
    <w:p w14:paraId="0A6A8B7F" w14:textId="3780D9A3"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_Toc183512486 \h </w:instrText>
      </w:r>
      <w:r>
        <w:fldChar w:fldCharType="separate"/>
      </w:r>
      <w:r>
        <w:t>20</w:t>
      </w:r>
      <w:r>
        <w:fldChar w:fldCharType="end"/>
      </w:r>
    </w:p>
    <w:p w14:paraId="34764A59" w14:textId="4E95EC43"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Mapping of management service information into service API information</w:t>
      </w:r>
      <w:r>
        <w:tab/>
      </w:r>
      <w:r>
        <w:fldChar w:fldCharType="begin"/>
      </w:r>
      <w:r>
        <w:instrText xml:space="preserve"> PAGEREF _Toc183512487 \h </w:instrText>
      </w:r>
      <w:r>
        <w:fldChar w:fldCharType="separate"/>
      </w:r>
      <w:r>
        <w:t>20</w:t>
      </w:r>
      <w:r>
        <w:fldChar w:fldCharType="end"/>
      </w:r>
    </w:p>
    <w:p w14:paraId="390F0F8D" w14:textId="72698DF9"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_Toc183512488 \h </w:instrText>
      </w:r>
      <w:r>
        <w:fldChar w:fldCharType="separate"/>
      </w:r>
      <w:r>
        <w:t>23</w:t>
      </w:r>
      <w:r>
        <w:fldChar w:fldCharType="end"/>
      </w:r>
    </w:p>
    <w:p w14:paraId="11D45830" w14:textId="13318D4E"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5.1.2.3.3</w:t>
      </w:r>
      <w:r>
        <w:tab/>
        <w:t>Potential solution #3: MSED providing the APF functionality</w:t>
      </w:r>
      <w:r>
        <w:tab/>
      </w:r>
      <w:r>
        <w:fldChar w:fldCharType="begin"/>
      </w:r>
      <w:r>
        <w:instrText xml:space="preserve"> PAGEREF _Toc183512489 \h </w:instrText>
      </w:r>
      <w:r>
        <w:fldChar w:fldCharType="separate"/>
      </w:r>
      <w:r>
        <w:t>24</w:t>
      </w:r>
      <w:r>
        <w:fldChar w:fldCharType="end"/>
      </w:r>
    </w:p>
    <w:p w14:paraId="1A47D340" w14:textId="60A6148A"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_Toc183512490 \h </w:instrText>
      </w:r>
      <w:r>
        <w:fldChar w:fldCharType="separate"/>
      </w:r>
      <w:r>
        <w:t>24</w:t>
      </w:r>
      <w:r>
        <w:fldChar w:fldCharType="end"/>
      </w:r>
    </w:p>
    <w:p w14:paraId="507FFF5D" w14:textId="07837EF6"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_Toc183512491 \h </w:instrText>
      </w:r>
      <w:r>
        <w:fldChar w:fldCharType="separate"/>
      </w:r>
      <w:r>
        <w:t>24</w:t>
      </w:r>
      <w:r>
        <w:fldChar w:fldCharType="end"/>
      </w:r>
    </w:p>
    <w:p w14:paraId="597466B4" w14:textId="5885C83C"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_Toc183512492 \h </w:instrText>
      </w:r>
      <w:r>
        <w:fldChar w:fldCharType="separate"/>
      </w:r>
      <w:r>
        <w:t>24</w:t>
      </w:r>
      <w:r>
        <w:fldChar w:fldCharType="end"/>
      </w:r>
    </w:p>
    <w:p w14:paraId="6194F203" w14:textId="6269E0A4"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5.1.2.4.3</w:t>
      </w:r>
      <w:r>
        <w:tab/>
        <w:t>Evaluation of potential solution #3</w:t>
      </w:r>
      <w:r>
        <w:tab/>
      </w:r>
      <w:r>
        <w:fldChar w:fldCharType="begin"/>
      </w:r>
      <w:r>
        <w:instrText xml:space="preserve"> PAGEREF _Toc183512493 \h </w:instrText>
      </w:r>
      <w:r>
        <w:fldChar w:fldCharType="separate"/>
      </w:r>
      <w:r>
        <w:t>24</w:t>
      </w:r>
      <w:r>
        <w:fldChar w:fldCharType="end"/>
      </w:r>
    </w:p>
    <w:p w14:paraId="2A154923" w14:textId="7238CCBE"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policy information for an external MnS consumer</w:t>
      </w:r>
      <w:r>
        <w:tab/>
      </w:r>
      <w:r>
        <w:fldChar w:fldCharType="begin"/>
      </w:r>
      <w:r>
        <w:instrText xml:space="preserve"> PAGEREF _Toc183512494 \h </w:instrText>
      </w:r>
      <w:r>
        <w:fldChar w:fldCharType="separate"/>
      </w:r>
      <w:r>
        <w:t>25</w:t>
      </w:r>
      <w:r>
        <w:fldChar w:fldCharType="end"/>
      </w:r>
    </w:p>
    <w:p w14:paraId="0DA39AB6" w14:textId="38A62386"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_Toc183512495 \h </w:instrText>
      </w:r>
      <w:r>
        <w:fldChar w:fldCharType="separate"/>
      </w:r>
      <w:r>
        <w:t>25</w:t>
      </w:r>
      <w:r>
        <w:fldChar w:fldCharType="end"/>
      </w:r>
    </w:p>
    <w:p w14:paraId="5872E72C" w14:textId="63CEA54D"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_Toc183512496 \h </w:instrText>
      </w:r>
      <w:r>
        <w:fldChar w:fldCharType="separate"/>
      </w:r>
      <w:r>
        <w:t>25</w:t>
      </w:r>
      <w:r>
        <w:fldChar w:fldCharType="end"/>
      </w:r>
    </w:p>
    <w:p w14:paraId="4B1B5F85" w14:textId="74335128"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_Toc183512497 \h </w:instrText>
      </w:r>
      <w:r>
        <w:fldChar w:fldCharType="separate"/>
      </w:r>
      <w:r>
        <w:t>25</w:t>
      </w:r>
      <w:r>
        <w:fldChar w:fldCharType="end"/>
      </w:r>
    </w:p>
    <w:p w14:paraId="742C57AA" w14:textId="0B9ADB24"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_Toc183512498 \h </w:instrText>
      </w:r>
      <w:r>
        <w:fldChar w:fldCharType="separate"/>
      </w:r>
      <w:r>
        <w:t>25</w:t>
      </w:r>
      <w:r>
        <w:fldChar w:fldCharType="end"/>
      </w:r>
    </w:p>
    <w:p w14:paraId="642C199B" w14:textId="66B41EC1"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EE569E">
        <w:rPr>
          <w:color w:val="000000" w:themeColor="text1"/>
        </w:rPr>
        <w:t xml:space="preserve">: </w:t>
      </w:r>
      <w:r>
        <w:t>Authorization of the external MnS consumer to access the management service API</w:t>
      </w:r>
      <w:r>
        <w:tab/>
      </w:r>
      <w:r>
        <w:fldChar w:fldCharType="begin"/>
      </w:r>
      <w:r>
        <w:instrText xml:space="preserve"> PAGEREF _Toc183512499 \h </w:instrText>
      </w:r>
      <w:r>
        <w:fldChar w:fldCharType="separate"/>
      </w:r>
      <w:r>
        <w:t>26</w:t>
      </w:r>
      <w:r>
        <w:fldChar w:fldCharType="end"/>
      </w:r>
    </w:p>
    <w:p w14:paraId="0ADF2B19" w14:textId="48E31526"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rsidRPr="00EE569E">
        <w:rPr>
          <w:rFonts w:cs="Arial"/>
        </w:rPr>
        <w:t>5.1.4.1</w:t>
      </w:r>
      <w:r w:rsidRPr="00EE569E">
        <w:rPr>
          <w:rFonts w:cs="Arial"/>
        </w:rPr>
        <w:tab/>
        <w:t>Description</w:t>
      </w:r>
      <w:r>
        <w:tab/>
      </w:r>
      <w:r>
        <w:fldChar w:fldCharType="begin"/>
      </w:r>
      <w:r>
        <w:instrText xml:space="preserve"> PAGEREF _Toc183512500 \h </w:instrText>
      </w:r>
      <w:r>
        <w:fldChar w:fldCharType="separate"/>
      </w:r>
      <w:r>
        <w:t>26</w:t>
      </w:r>
      <w:r>
        <w:fldChar w:fldCharType="end"/>
      </w:r>
    </w:p>
    <w:p w14:paraId="2E85251E" w14:textId="57B3A6CF"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_Toc183512501 \h </w:instrText>
      </w:r>
      <w:r>
        <w:fldChar w:fldCharType="separate"/>
      </w:r>
      <w:r>
        <w:t>26</w:t>
      </w:r>
      <w:r>
        <w:fldChar w:fldCharType="end"/>
      </w:r>
    </w:p>
    <w:p w14:paraId="44EDAADE" w14:textId="6BF3E7A2"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lastRenderedPageBreak/>
        <w:t>5.1.4.3</w:t>
      </w:r>
      <w:r>
        <w:tab/>
        <w:t>Potential solutions</w:t>
      </w:r>
      <w:r>
        <w:tab/>
      </w:r>
      <w:r>
        <w:fldChar w:fldCharType="begin"/>
      </w:r>
      <w:r>
        <w:instrText xml:space="preserve"> PAGEREF _Toc183512502 \h </w:instrText>
      </w:r>
      <w:r>
        <w:fldChar w:fldCharType="separate"/>
      </w:r>
      <w:r>
        <w:t>26</w:t>
      </w:r>
      <w:r>
        <w:fldChar w:fldCharType="end"/>
      </w:r>
    </w:p>
    <w:p w14:paraId="6CC0DE9D" w14:textId="12911615"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5.1.4.3.1</w:t>
      </w:r>
      <w:r>
        <w:tab/>
        <w:t>Potential solution #1: Using Identity class to define the authorization information of an external MnS consumer</w:t>
      </w:r>
      <w:r>
        <w:tab/>
      </w:r>
      <w:r>
        <w:fldChar w:fldCharType="begin"/>
      </w:r>
      <w:r>
        <w:instrText xml:space="preserve"> PAGEREF _Toc183512503 \h </w:instrText>
      </w:r>
      <w:r>
        <w:fldChar w:fldCharType="separate"/>
      </w:r>
      <w:r>
        <w:t>26</w:t>
      </w:r>
      <w:r>
        <w:fldChar w:fldCharType="end"/>
      </w:r>
    </w:p>
    <w:p w14:paraId="3E291051" w14:textId="00B0A37F"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5.1.4.3.2</w:t>
      </w:r>
      <w:r>
        <w:tab/>
        <w:t>Potential solution #2: Identity class made available to the CCF</w:t>
      </w:r>
      <w:r>
        <w:tab/>
      </w:r>
      <w:r>
        <w:fldChar w:fldCharType="begin"/>
      </w:r>
      <w:r>
        <w:instrText xml:space="preserve"> PAGEREF _Toc183512504 \h </w:instrText>
      </w:r>
      <w:r>
        <w:fldChar w:fldCharType="separate"/>
      </w:r>
      <w:r>
        <w:t>27</w:t>
      </w:r>
      <w:r>
        <w:fldChar w:fldCharType="end"/>
      </w:r>
    </w:p>
    <w:p w14:paraId="4863C0D4" w14:textId="60E6DA9F"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_Toc183512505 \h </w:instrText>
      </w:r>
      <w:r>
        <w:fldChar w:fldCharType="separate"/>
      </w:r>
      <w:r>
        <w:t>30</w:t>
      </w:r>
      <w:r>
        <w:fldChar w:fldCharType="end"/>
      </w:r>
    </w:p>
    <w:p w14:paraId="35E950D8" w14:textId="18BE3657"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5.1.4.4.1</w:t>
      </w:r>
      <w:r>
        <w:tab/>
        <w:t>Evaluation of potential solution #1</w:t>
      </w:r>
      <w:r>
        <w:tab/>
      </w:r>
      <w:r>
        <w:fldChar w:fldCharType="begin"/>
      </w:r>
      <w:r>
        <w:instrText xml:space="preserve"> PAGEREF _Toc183512506 \h </w:instrText>
      </w:r>
      <w:r>
        <w:fldChar w:fldCharType="separate"/>
      </w:r>
      <w:r>
        <w:t>30</w:t>
      </w:r>
      <w:r>
        <w:fldChar w:fldCharType="end"/>
      </w:r>
    </w:p>
    <w:p w14:paraId="52CF416A" w14:textId="7FB67A0D"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5.1.4.4.2</w:t>
      </w:r>
      <w:r>
        <w:tab/>
        <w:t>Evaluation of potential solution #2</w:t>
      </w:r>
      <w:r>
        <w:tab/>
      </w:r>
      <w:r>
        <w:fldChar w:fldCharType="begin"/>
      </w:r>
      <w:r>
        <w:instrText xml:space="preserve"> PAGEREF _Toc183512507 \h </w:instrText>
      </w:r>
      <w:r>
        <w:fldChar w:fldCharType="separate"/>
      </w:r>
      <w:r>
        <w:t>30</w:t>
      </w:r>
      <w:r>
        <w:fldChar w:fldCharType="end"/>
      </w:r>
    </w:p>
    <w:p w14:paraId="740D5C44" w14:textId="3EFA941C"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_Toc183512508 \h </w:instrText>
      </w:r>
      <w:r>
        <w:fldChar w:fldCharType="separate"/>
      </w:r>
      <w:r>
        <w:t>31</w:t>
      </w:r>
      <w:r>
        <w:fldChar w:fldCharType="end"/>
      </w:r>
    </w:p>
    <w:p w14:paraId="3F9997F6" w14:textId="70D68A9A"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_Toc183512509 \h </w:instrText>
      </w:r>
      <w:r>
        <w:fldChar w:fldCharType="separate"/>
      </w:r>
      <w:r>
        <w:t>31</w:t>
      </w:r>
      <w:r>
        <w:fldChar w:fldCharType="end"/>
      </w:r>
    </w:p>
    <w:p w14:paraId="02678A91" w14:textId="30BE479A"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_Toc183512510 \h </w:instrText>
      </w:r>
      <w:r>
        <w:fldChar w:fldCharType="separate"/>
      </w:r>
      <w:r>
        <w:t>31</w:t>
      </w:r>
      <w:r>
        <w:fldChar w:fldCharType="end"/>
      </w:r>
    </w:p>
    <w:p w14:paraId="593B9A1E" w14:textId="78F38699"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_Toc183512511 \h </w:instrText>
      </w:r>
      <w:r>
        <w:fldChar w:fldCharType="separate"/>
      </w:r>
      <w:r>
        <w:t>31</w:t>
      </w:r>
      <w:r>
        <w:fldChar w:fldCharType="end"/>
      </w:r>
    </w:p>
    <w:p w14:paraId="5E9448A4" w14:textId="2A57708C" w:rsidR="001F6450" w:rsidRDefault="001F6450">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_Toc183512512 \h </w:instrText>
      </w:r>
      <w:r>
        <w:fldChar w:fldCharType="separate"/>
      </w:r>
      <w:r>
        <w:t>31</w:t>
      </w:r>
      <w:r>
        <w:fldChar w:fldCharType="end"/>
      </w:r>
    </w:p>
    <w:p w14:paraId="79B3A0F4" w14:textId="33DEA81F" w:rsidR="001F6450" w:rsidRDefault="001F6450">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_Toc183512513 \h </w:instrText>
      </w:r>
      <w:r>
        <w:fldChar w:fldCharType="separate"/>
      </w:r>
      <w:r>
        <w:t>33</w:t>
      </w:r>
      <w:r>
        <w:fldChar w:fldCharType="end"/>
      </w:r>
    </w:p>
    <w:p w14:paraId="7B32A7A0" w14:textId="780406C6" w:rsidR="001F6450" w:rsidRDefault="001F6450">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_Toc183512514 \h </w:instrText>
      </w:r>
      <w:r>
        <w:fldChar w:fldCharType="separate"/>
      </w:r>
      <w:r>
        <w:t>33</w:t>
      </w:r>
      <w:r>
        <w:fldChar w:fldCharType="end"/>
      </w:r>
    </w:p>
    <w:p w14:paraId="6155900C" w14:textId="7C822637"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6.1 </w:t>
      </w:r>
      <w:r>
        <w:rPr>
          <w:lang w:eastAsia="zh-CN"/>
        </w:rPr>
        <w:tab/>
        <w:t>Conclusions</w:t>
      </w:r>
      <w:r>
        <w:tab/>
      </w:r>
      <w:r>
        <w:fldChar w:fldCharType="begin"/>
      </w:r>
      <w:r>
        <w:instrText xml:space="preserve"> PAGEREF _Toc183512515 \h </w:instrText>
      </w:r>
      <w:r>
        <w:fldChar w:fldCharType="separate"/>
      </w:r>
      <w:r>
        <w:t>33</w:t>
      </w:r>
      <w:r>
        <w:fldChar w:fldCharType="end"/>
      </w:r>
    </w:p>
    <w:p w14:paraId="2A83FDFE" w14:textId="14866186"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6.1.0</w:t>
      </w:r>
      <w:r>
        <w:tab/>
        <w:t>General</w:t>
      </w:r>
      <w:r>
        <w:tab/>
      </w:r>
      <w:r>
        <w:fldChar w:fldCharType="begin"/>
      </w:r>
      <w:r>
        <w:instrText xml:space="preserve"> PAGEREF _Toc183512516 \h </w:instrText>
      </w:r>
      <w:r>
        <w:fldChar w:fldCharType="separate"/>
      </w:r>
      <w:r>
        <w:t>33</w:t>
      </w:r>
      <w:r>
        <w:fldChar w:fldCharType="end"/>
      </w:r>
    </w:p>
    <w:p w14:paraId="24B3C6C0" w14:textId="25A780A3"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6.1.1</w:t>
      </w:r>
      <w:r>
        <w:tab/>
        <w:t>Use case #1: API provider domain registration into CAPIF</w:t>
      </w:r>
      <w:r>
        <w:tab/>
      </w:r>
      <w:r>
        <w:fldChar w:fldCharType="begin"/>
      </w:r>
      <w:r>
        <w:instrText xml:space="preserve"> PAGEREF _Toc183512517 \h </w:instrText>
      </w:r>
      <w:r>
        <w:fldChar w:fldCharType="separate"/>
      </w:r>
      <w:r>
        <w:t>33</w:t>
      </w:r>
      <w:r>
        <w:fldChar w:fldCharType="end"/>
      </w:r>
    </w:p>
    <w:p w14:paraId="1FDC868C" w14:textId="1F231FB5"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6.1.2</w:t>
      </w:r>
      <w:r>
        <w:tab/>
        <w:t>Use case #2: Publishing of management services to the CCF</w:t>
      </w:r>
      <w:r>
        <w:tab/>
      </w:r>
      <w:r>
        <w:fldChar w:fldCharType="begin"/>
      </w:r>
      <w:r>
        <w:instrText xml:space="preserve"> PAGEREF _Toc183512518 \h </w:instrText>
      </w:r>
      <w:r>
        <w:fldChar w:fldCharType="separate"/>
      </w:r>
      <w:r>
        <w:t>34</w:t>
      </w:r>
      <w:r>
        <w:fldChar w:fldCharType="end"/>
      </w:r>
    </w:p>
    <w:p w14:paraId="6A2277AF" w14:textId="11014B81"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6.1.3</w:t>
      </w:r>
      <w:r>
        <w:tab/>
        <w:t>Use case #3: Configuring discovery policy information for an external MnS consumer</w:t>
      </w:r>
      <w:r>
        <w:tab/>
      </w:r>
      <w:r>
        <w:fldChar w:fldCharType="begin"/>
      </w:r>
      <w:r>
        <w:instrText xml:space="preserve"> PAGEREF _Toc183512519 \h </w:instrText>
      </w:r>
      <w:r>
        <w:fldChar w:fldCharType="separate"/>
      </w:r>
      <w:r>
        <w:t>34</w:t>
      </w:r>
      <w:r>
        <w:fldChar w:fldCharType="end"/>
      </w:r>
    </w:p>
    <w:p w14:paraId="475651B6" w14:textId="58608EC7"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6.1.4</w:t>
      </w:r>
      <w:r>
        <w:tab/>
        <w:t>Use case #4: Authorization of the external MnS consumer to access the management service API</w:t>
      </w:r>
      <w:r>
        <w:tab/>
      </w:r>
      <w:r>
        <w:fldChar w:fldCharType="begin"/>
      </w:r>
      <w:r>
        <w:instrText xml:space="preserve"> PAGEREF _Toc183512520 \h </w:instrText>
      </w:r>
      <w:r>
        <w:fldChar w:fldCharType="separate"/>
      </w:r>
      <w:r>
        <w:t>34</w:t>
      </w:r>
      <w:r>
        <w:fldChar w:fldCharType="end"/>
      </w:r>
    </w:p>
    <w:p w14:paraId="5589847D" w14:textId="0F4E1142" w:rsidR="001F6450" w:rsidRDefault="001F6450">
      <w:pPr>
        <w:pStyle w:val="TOC3"/>
        <w:rPr>
          <w:rFonts w:asciiTheme="minorHAnsi" w:eastAsiaTheme="minorEastAsia" w:hAnsiTheme="minorHAnsi" w:cstheme="minorBidi"/>
          <w:kern w:val="2"/>
          <w:sz w:val="24"/>
          <w:szCs w:val="24"/>
          <w:lang w:val="en-IN" w:eastAsia="ko-KR"/>
          <w14:ligatures w14:val="standardContextual"/>
        </w:rPr>
      </w:pPr>
      <w:r>
        <w:t>6.1.5</w:t>
      </w:r>
      <w:r>
        <w:tab/>
        <w:t>Use case #5: Logging the management service API</w:t>
      </w:r>
      <w:r>
        <w:tab/>
      </w:r>
      <w:r>
        <w:fldChar w:fldCharType="begin"/>
      </w:r>
      <w:r>
        <w:instrText xml:space="preserve"> PAGEREF _Toc183512521 \h </w:instrText>
      </w:r>
      <w:r>
        <w:fldChar w:fldCharType="separate"/>
      </w:r>
      <w:r>
        <w:t>34</w:t>
      </w:r>
      <w:r>
        <w:fldChar w:fldCharType="end"/>
      </w:r>
    </w:p>
    <w:p w14:paraId="17AC934B" w14:textId="0FB0F93D" w:rsidR="001F6450" w:rsidRDefault="001F6450">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6.2 </w:t>
      </w:r>
      <w:r>
        <w:rPr>
          <w:lang w:eastAsia="zh-CN"/>
        </w:rPr>
        <w:tab/>
        <w:t>Recommendations</w:t>
      </w:r>
      <w:r>
        <w:tab/>
      </w:r>
      <w:r>
        <w:fldChar w:fldCharType="begin"/>
      </w:r>
      <w:r>
        <w:instrText xml:space="preserve"> PAGEREF _Toc183512522 \h </w:instrText>
      </w:r>
      <w:r>
        <w:fldChar w:fldCharType="separate"/>
      </w:r>
      <w:r>
        <w:t>34</w:t>
      </w:r>
      <w:r>
        <w:fldChar w:fldCharType="end"/>
      </w:r>
    </w:p>
    <w:p w14:paraId="529B5C97" w14:textId="65ECA139" w:rsidR="001F6450" w:rsidRDefault="001F6450">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_Toc183512523 \h </w:instrText>
      </w:r>
      <w:r>
        <w:fldChar w:fldCharType="separate"/>
      </w:r>
      <w:r>
        <w:t>36</w:t>
      </w:r>
      <w:r>
        <w:fldChar w:fldCharType="end"/>
      </w:r>
    </w:p>
    <w:p w14:paraId="2D3BFD79" w14:textId="5C242990" w:rsidR="001F6450" w:rsidRDefault="001F6450">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_Toc183512524 \h </w:instrText>
      </w:r>
      <w:r>
        <w:fldChar w:fldCharType="separate"/>
      </w:r>
      <w:r>
        <w:t>38</w:t>
      </w:r>
      <w:r>
        <w:fldChar w:fldCharType="end"/>
      </w:r>
    </w:p>
    <w:p w14:paraId="295E7795" w14:textId="7177E505"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3512453"/>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3512454"/>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3512455"/>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3512456"/>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3512457"/>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3512458"/>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3512459"/>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3512460"/>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3512461"/>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3512462"/>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3512463"/>
      <w:r w:rsidRPr="008C6C1C">
        <w:t>4.1.1</w:t>
      </w:r>
      <w:r w:rsidRPr="008C6C1C">
        <w:tab/>
        <w:t>Overview</w:t>
      </w:r>
      <w:bookmarkEnd w:id="31"/>
    </w:p>
    <w:p w14:paraId="58E2A0BC" w14:textId="36962F0F"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65pt;height:114.35pt" o:ole="">
            <v:imagedata r:id="rId13" o:title="" croptop=".125" cropbottom="10064f" cropleft="3099f" cropright="4649f"/>
          </v:shape>
          <o:OLEObject Type="Embed" ProgID="Visio.Drawing.11" ShapeID="_x0000_i1025" DrawAspect="Content" ObjectID="_1794125144"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320177A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3512464"/>
      <w:r w:rsidRPr="008C6C1C">
        <w:t>4.1.2</w:t>
      </w:r>
      <w:r w:rsidRPr="008C6C1C">
        <w:tab/>
        <w:t>Background of existing SA5 solutions related to exposure</w:t>
      </w:r>
      <w:bookmarkEnd w:id="32"/>
    </w:p>
    <w:p w14:paraId="6E81148C" w14:textId="7D57D6F2"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06F8B518"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3512465"/>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3512466"/>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35pt;height:223.55pt" o:ole="">
            <v:imagedata r:id="rId15" o:title="" croptop="5184f" cropbottom="5185f" cropleft="3649f" cropright="2607f"/>
          </v:shape>
          <o:OLEObject Type="Embed" ProgID="Visio.Drawing.11" ShapeID="_x0000_i1026" DrawAspect="Content" ObjectID="_1794125145"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6506BF56"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3512467"/>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pt;height:311.05pt" o:ole="">
            <v:imagedata r:id="rId17" o:title="" croptop="3358f" cropbottom="3664f" cropleft="2916f" cropright="2835f"/>
          </v:shape>
          <o:OLEObject Type="Embed" ProgID="Visio.Drawing.11" ShapeID="_x0000_i1027" DrawAspect="Content" ObjectID="_1794125146"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3512468"/>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4EE72879"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150888D2"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0375921F"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3512469"/>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3512470"/>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3512471"/>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bookmarkStart w:id="40" w:name="_Toc183512472"/>
      <w:r>
        <w:t>5.1.0.1</w:t>
      </w:r>
      <w:r>
        <w:tab/>
        <w:t>Description</w:t>
      </w:r>
      <w:bookmarkEnd w:id="40"/>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74E759F7"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6A734BBE" w:rsidR="005F551B" w:rsidRDefault="005F551B" w:rsidP="005F551B">
      <w:pPr>
        <w:pStyle w:val="pf0"/>
        <w:rPr>
          <w:noProof/>
        </w:rPr>
      </w:pPr>
      <w:r>
        <w:rPr>
          <w:noProof/>
        </w:rPr>
        <w:object w:dxaOrig="12050" w:dyaOrig="8730" w14:anchorId="59CD364F">
          <v:shape id="_x0000_i1028" type="#_x0000_t75" style="width:515.75pt;height:374.6pt" o:ole="">
            <v:imagedata r:id="rId20" o:title=""/>
          </v:shape>
          <o:OLEObject Type="Embed" ProgID="Visio.Drawing.11" ShapeID="_x0000_i1028" DrawAspect="Content" ObjectID="_1794125147" r:id="rId21"/>
        </w:object>
      </w:r>
    </w:p>
    <w:p w14:paraId="435F2C17" w14:textId="5CB1DB6E"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4BC252C3"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78EDF135"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3EECAF04"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2351C5B7"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131ABC33"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7B001AEA"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0E6BA1A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41" w:name="_Toc183512473"/>
      <w:r>
        <w:t>5.1.0.2</w:t>
      </w:r>
      <w:r>
        <w:tab/>
        <w:t>Potential requirements</w:t>
      </w:r>
      <w:bookmarkEnd w:id="41"/>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522630A7" w:rsidR="006F77AE" w:rsidRPr="008C6C1C" w:rsidRDefault="006F77AE" w:rsidP="006F77AE">
      <w:pPr>
        <w:pStyle w:val="Heading3"/>
      </w:pPr>
      <w:bookmarkStart w:id="42" w:name="_Toc183512474"/>
      <w:r w:rsidRPr="008C6C1C">
        <w:lastRenderedPageBreak/>
        <w:t>5.1.1</w:t>
      </w:r>
      <w:r w:rsidRPr="008C6C1C">
        <w:tab/>
        <w:t xml:space="preserve">Use case #1: </w:t>
      </w:r>
      <w:r w:rsidR="00DE6906">
        <w:t>API provider domain</w:t>
      </w:r>
      <w:r w:rsidRPr="008C6C1C">
        <w:t xml:space="preserve"> registration into CAPIF</w:t>
      </w:r>
      <w:bookmarkEnd w:id="42"/>
    </w:p>
    <w:p w14:paraId="606414E5" w14:textId="77777777" w:rsidR="006F77AE" w:rsidRPr="008C6C1C" w:rsidRDefault="006F77AE" w:rsidP="006F77AE">
      <w:pPr>
        <w:pStyle w:val="Heading4"/>
      </w:pPr>
      <w:bookmarkStart w:id="43" w:name="_Toc183512475"/>
      <w:r w:rsidRPr="008C6C1C">
        <w:t>5.1.1.1</w:t>
      </w:r>
      <w:r w:rsidRPr="008C6C1C">
        <w:tab/>
        <w:t>Description</w:t>
      </w:r>
      <w:bookmarkEnd w:id="43"/>
    </w:p>
    <w:p w14:paraId="7A82867B" w14:textId="4B7900EF"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4C9DE718"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60B75311"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514AA858"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4" w:name="_Toc183512476"/>
      <w:r w:rsidRPr="008C6C1C">
        <w:t>5.1.1.2</w:t>
      </w:r>
      <w:r w:rsidRPr="008C6C1C">
        <w:tab/>
        <w:t>Potential requirements</w:t>
      </w:r>
      <w:bookmarkEnd w:id="44"/>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19A8AEDE"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4E2AAB68"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24361E77"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5" w:name="_Toc183512477"/>
      <w:r w:rsidRPr="008C6C1C">
        <w:t>5.1.1.3</w:t>
      </w:r>
      <w:r w:rsidRPr="008C6C1C">
        <w:tab/>
        <w:t>Potential solutions</w:t>
      </w:r>
      <w:bookmarkEnd w:id="45"/>
    </w:p>
    <w:p w14:paraId="60E3426A" w14:textId="4ECA740F" w:rsidR="00874109" w:rsidRDefault="00874109" w:rsidP="00874109">
      <w:pPr>
        <w:pStyle w:val="Heading5"/>
      </w:pPr>
      <w:bookmarkStart w:id="46" w:name="_Toc183512478"/>
      <w:r>
        <w:t>5.1.1.3.0</w:t>
      </w:r>
      <w:r w:rsidRPr="008C6C1C">
        <w:tab/>
      </w:r>
      <w:r>
        <w:t>Potential solution #1: MSED is the API provider domain for management services</w:t>
      </w:r>
      <w:bookmarkEnd w:id="46"/>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134F4D40" w:rsidR="006F77AE" w:rsidRPr="008C6C1C" w:rsidRDefault="006F77AE" w:rsidP="006F77AE">
      <w:pPr>
        <w:pStyle w:val="Heading5"/>
      </w:pPr>
      <w:bookmarkStart w:id="47" w:name="_Toc183512479"/>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7"/>
    </w:p>
    <w:p w14:paraId="7EA4DFA9" w14:textId="77777777" w:rsidR="006F77AE" w:rsidRPr="008C6C1C" w:rsidRDefault="006F77AE" w:rsidP="006F77AE">
      <w:pPr>
        <w:pStyle w:val="H6"/>
      </w:pPr>
      <w:r w:rsidRPr="008C6C1C">
        <w:t>5.1.1.3.1.1</w:t>
      </w:r>
      <w:r w:rsidRPr="008C6C1C">
        <w:tab/>
        <w:t>Introduction</w:t>
      </w:r>
    </w:p>
    <w:p w14:paraId="16254E95" w14:textId="67C29893"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323122C5"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CF8A29B"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7982E1C8"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2D1CAED1"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406B56D3" w:rsidR="006F77AE" w:rsidRDefault="006F77AE" w:rsidP="006F77AE">
      <w:pPr>
        <w:pStyle w:val="TH"/>
      </w:pPr>
      <w:bookmarkStart w:id="48"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37BDA902"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02098E0B"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16BFAB21"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5214D28D" w:rsidR="006F77AE" w:rsidRDefault="006F77AE" w:rsidP="006F77AE">
      <w:pPr>
        <w:pStyle w:val="TH"/>
      </w:pPr>
      <w:r w:rsidRPr="008C6C1C">
        <w:lastRenderedPageBreak/>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03DE4298"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4ED2BE39"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5D86917"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5A444104"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077F0FFF"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9" w:name="_Toc183512480"/>
      <w:r w:rsidRPr="008C6C1C">
        <w:t>5.1.1.4</w:t>
      </w:r>
      <w:r w:rsidRPr="008C6C1C">
        <w:tab/>
        <w:t>Evaluation of potential solutions</w:t>
      </w:r>
      <w:bookmarkEnd w:id="49"/>
    </w:p>
    <w:p w14:paraId="410BC730" w14:textId="51F89CFF" w:rsidR="00874109" w:rsidRPr="008C6C1C" w:rsidRDefault="00874109" w:rsidP="00874109">
      <w:pPr>
        <w:pStyle w:val="Heading5"/>
      </w:pPr>
      <w:bookmarkStart w:id="50" w:name="_Toc183512481"/>
      <w:r w:rsidRPr="008C6C1C">
        <w:t>5.1.1.4.</w:t>
      </w:r>
      <w:r w:rsidR="00F36BD7">
        <w:t>0</w:t>
      </w:r>
      <w:r w:rsidRPr="008C6C1C">
        <w:tab/>
        <w:t>Evaluation of potential solution #</w:t>
      </w:r>
      <w:r>
        <w:t>1</w:t>
      </w:r>
      <w:r w:rsidRPr="008C6C1C">
        <w:t xml:space="preserve">: </w:t>
      </w:r>
      <w:r>
        <w:t>MSED is the API provider domain for management services</w:t>
      </w:r>
      <w:bookmarkEnd w:id="50"/>
    </w:p>
    <w:p w14:paraId="5C50C6CD" w14:textId="6D7B0F32" w:rsidR="006F77AE" w:rsidRPr="008C6C1C" w:rsidRDefault="00874109" w:rsidP="00874109">
      <w:pPr>
        <w:pStyle w:val="Heading5"/>
      </w:pPr>
      <w:bookmarkStart w:id="51" w:name="_Toc183512482"/>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F77AE" w:rsidRPr="008C6C1C">
        <w:t>5.1.1.4.1</w:t>
      </w:r>
      <w:r w:rsidR="006F77AE" w:rsidRPr="008C6C1C">
        <w:tab/>
        <w:t>Evaluation of potential solution #</w:t>
      </w:r>
      <w:r w:rsidR="00F36BD7">
        <w:t>2</w:t>
      </w:r>
      <w:r w:rsidR="006F77AE" w:rsidRPr="008C6C1C">
        <w:t xml:space="preserve">: Capturing </w:t>
      </w:r>
      <w:r w:rsidR="00BE0960">
        <w:t>MSED</w:t>
      </w:r>
      <w:r w:rsidR="006F77AE" w:rsidRPr="008C6C1C">
        <w:t xml:space="preserve"> registration information with APIProviderEnrolmentDetails</w:t>
      </w:r>
      <w:bookmarkEnd w:id="51"/>
    </w:p>
    <w:p w14:paraId="21E782B6" w14:textId="14DF8856"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5E7DFF8A"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5392676C"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32968C0D"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5487A530"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52" w:name="_Toc183512483"/>
      <w:r w:rsidRPr="008C6C1C">
        <w:lastRenderedPageBreak/>
        <w:t>5.1.2</w:t>
      </w:r>
      <w:r w:rsidRPr="008C6C1C">
        <w:tab/>
      </w:r>
      <w:r w:rsidRPr="008C6C1C">
        <w:rPr>
          <w:rFonts w:cs="Arial"/>
        </w:rPr>
        <w:t>Use case #2: Publishing of management services to the CCF</w:t>
      </w:r>
      <w:bookmarkEnd w:id="52"/>
    </w:p>
    <w:p w14:paraId="5FD79526" w14:textId="77777777" w:rsidR="006F77AE" w:rsidRPr="008C6C1C" w:rsidRDefault="006F77AE" w:rsidP="006F77AE">
      <w:pPr>
        <w:pStyle w:val="Heading4"/>
        <w:rPr>
          <w:rFonts w:cs="Arial"/>
        </w:rPr>
      </w:pPr>
      <w:bookmarkStart w:id="53" w:name="_Toc183512484"/>
      <w:r w:rsidRPr="008C6C1C">
        <w:rPr>
          <w:rFonts w:cs="Arial"/>
        </w:rPr>
        <w:t>5.1.2.1</w:t>
      </w:r>
      <w:r w:rsidRPr="008C6C1C">
        <w:rPr>
          <w:rFonts w:cs="Arial"/>
        </w:rPr>
        <w:tab/>
        <w:t>Description</w:t>
      </w:r>
      <w:bookmarkEnd w:id="53"/>
    </w:p>
    <w:p w14:paraId="6C81C13F" w14:textId="5631B75B"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4F50E215"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18FCA4DC"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008EAF59"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4" w:name="_Toc183512485"/>
      <w:r w:rsidRPr="008C6C1C">
        <w:t>5.1.2.2</w:t>
      </w:r>
      <w:r w:rsidRPr="008C6C1C">
        <w:tab/>
        <w:t>Potential requirements</w:t>
      </w:r>
      <w:bookmarkEnd w:id="54"/>
    </w:p>
    <w:p w14:paraId="6E9746B3" w14:textId="4860B51E"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41111877"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5" w:name="_Toc183512486"/>
      <w:r w:rsidRPr="008C6C1C">
        <w:t>5.1.2.3</w:t>
      </w:r>
      <w:r w:rsidRPr="008C6C1C">
        <w:tab/>
        <w:t>Potential solutions</w:t>
      </w:r>
      <w:bookmarkEnd w:id="55"/>
    </w:p>
    <w:p w14:paraId="1E341BDF" w14:textId="47E45B88" w:rsidR="006F77AE" w:rsidRPr="008C6C1C" w:rsidRDefault="006F77AE" w:rsidP="006F77AE">
      <w:pPr>
        <w:pStyle w:val="Heading5"/>
      </w:pPr>
      <w:bookmarkStart w:id="56" w:name="_Toc183512487"/>
      <w:r w:rsidRPr="008C6C1C">
        <w:t>5.1.2.3.1</w:t>
      </w:r>
      <w:r w:rsidRPr="008C6C1C">
        <w:tab/>
        <w:t xml:space="preserve">Potential solution #1: </w:t>
      </w:r>
      <w:r w:rsidR="00E96912">
        <w:t>Mapping of management service information into service API information</w:t>
      </w:r>
      <w:bookmarkEnd w:id="5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3A385927"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37E02A20"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3EBF098B"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3DCD7D93"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0F57509D"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AD0C64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14FA293C" w:rsidR="006F77AE" w:rsidRPr="008C6C1C" w:rsidRDefault="006F77AE" w:rsidP="006F77AE">
      <w:r>
        <w:lastRenderedPageBreak/>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5C0C8FAD"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68F0D87B"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59CB7C1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C73A884"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0C14B243"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F279E7"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0406E665"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17C153B0" w:rsidR="006F77AE" w:rsidRDefault="006F77AE" w:rsidP="006F77AE">
      <w:pPr>
        <w:pStyle w:val="TH"/>
      </w:pPr>
      <w:r w:rsidRPr="008C6C1C">
        <w:lastRenderedPageBreak/>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1231F1B1"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2111DBE9"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452E2D7F"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785EE637"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7" w:name="_Toc183512488"/>
      <w:r>
        <w:t>5</w:t>
      </w:r>
      <w:r w:rsidRPr="008C6C1C">
        <w:t>.1.2.3.</w:t>
      </w:r>
      <w:r>
        <w:t>2</w:t>
      </w:r>
      <w:r w:rsidRPr="008C6C1C">
        <w:tab/>
        <w:t xml:space="preserve">Potential solution </w:t>
      </w:r>
      <w:r>
        <w:t>#2: Mapping MnS API URI to Service API URI.</w:t>
      </w:r>
      <w:bookmarkEnd w:id="57"/>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58" w:name="_Toc183512489"/>
      <w:r>
        <w:t>5</w:t>
      </w:r>
      <w:r w:rsidRPr="008C6C1C">
        <w:t>.1.2.3.</w:t>
      </w:r>
      <w:r>
        <w:t>3</w:t>
      </w:r>
      <w:r w:rsidRPr="008C6C1C">
        <w:tab/>
        <w:t xml:space="preserve">Potential solution </w:t>
      </w:r>
      <w:r>
        <w:t>#3: MSED providing the APF functionality</w:t>
      </w:r>
      <w:bookmarkEnd w:id="58"/>
      <w:r>
        <w:t xml:space="preserve">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9" w:name="_Toc183512490"/>
      <w:r w:rsidRPr="008C6C1C">
        <w:t>5.1.2.4</w:t>
      </w:r>
      <w:r w:rsidRPr="008C6C1C">
        <w:tab/>
        <w:t>Evaluation of potential solutions</w:t>
      </w:r>
      <w:bookmarkEnd w:id="59"/>
    </w:p>
    <w:p w14:paraId="142B88D5" w14:textId="1897E164" w:rsidR="00105FCC" w:rsidRPr="008C6C1C" w:rsidRDefault="00105FCC" w:rsidP="00105FCC">
      <w:pPr>
        <w:pStyle w:val="Heading5"/>
      </w:pPr>
      <w:bookmarkStart w:id="60" w:name="_Toc183512491"/>
      <w:r>
        <w:t>5</w:t>
      </w:r>
      <w:r w:rsidRPr="008C6C1C">
        <w:t>.1.2.</w:t>
      </w:r>
      <w:r>
        <w:t>4</w:t>
      </w:r>
      <w:r w:rsidRPr="008C6C1C">
        <w:t>.</w:t>
      </w:r>
      <w:r w:rsidR="00492AD5">
        <w:t>1</w:t>
      </w:r>
      <w:r w:rsidRPr="008C6C1C">
        <w:tab/>
      </w:r>
      <w:r>
        <w:t>Evaluation of potential solution #1</w:t>
      </w:r>
      <w:bookmarkEnd w:id="60"/>
    </w:p>
    <w:p w14:paraId="652D01C2" w14:textId="2BFEA1BC"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61" w:name="_Toc183512492"/>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1"/>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2F2047CD"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68732E">
        <w:rPr>
          <w:lang w:eastAsia="ko-KR"/>
        </w:rPr>
        <w:t>,</w:t>
      </w:r>
      <w:r w:rsidRPr="00B90CD8">
        <w:rPr>
          <w:lang w:eastAsia="ko-KR"/>
        </w:rPr>
        <w:t>1</w:t>
      </w:r>
      <w:r>
        <w:rPr>
          <w:lang w:eastAsia="zh-CN"/>
        </w:rPr>
        <w:t>"</w:t>
      </w:r>
      <w:r w:rsidRPr="00B90CD8">
        <w:rPr>
          <w:lang w:eastAsia="ko-KR"/>
        </w:rPr>
        <w:t xml:space="preserve">. It </w:t>
      </w:r>
      <w:r w:rsidR="00015E97">
        <w:rPr>
          <w:lang w:eastAsia="ko-KR"/>
        </w:rPr>
        <w:t>will</w:t>
      </w:r>
      <w:r w:rsidR="00015E97" w:rsidRPr="00B90CD8">
        <w:rPr>
          <w:lang w:eastAsia="ko-KR"/>
        </w:rPr>
        <w:t xml:space="preserve"> </w:t>
      </w:r>
      <w:r w:rsidRPr="00B90CD8">
        <w:rPr>
          <w:lang w:eastAsia="ko-KR"/>
        </w:rPr>
        <w:t xml:space="preserve">be clarified </w:t>
      </w:r>
      <w:r w:rsidR="0068732E" w:rsidRPr="00DF72DC">
        <w:rPr>
          <w:color w:val="000000" w:themeColor="text1"/>
          <w:lang w:eastAsia="ko-KR"/>
        </w:rPr>
        <w:t>that reconciling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62" w:name="_Toc183512493"/>
      <w:r>
        <w:t>5</w:t>
      </w:r>
      <w:r w:rsidRPr="008C6C1C">
        <w:t>.1.2.</w:t>
      </w:r>
      <w:r>
        <w:t>4</w:t>
      </w:r>
      <w:r w:rsidRPr="008C6C1C">
        <w:t>.</w:t>
      </w:r>
      <w:r>
        <w:t>3</w:t>
      </w:r>
      <w:r w:rsidRPr="008C6C1C">
        <w:tab/>
      </w:r>
      <w:r>
        <w:t>Evaluation of p</w:t>
      </w:r>
      <w:r w:rsidRPr="008C6C1C">
        <w:t xml:space="preserve">otential solution </w:t>
      </w:r>
      <w:r>
        <w:t>#3</w:t>
      </w:r>
      <w:bookmarkEnd w:id="62"/>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18EE2B3D" w:rsidR="006F77AE" w:rsidRPr="008C6C1C" w:rsidRDefault="006F77AE" w:rsidP="006F77AE">
      <w:pPr>
        <w:pStyle w:val="Heading3"/>
        <w:ind w:left="1138" w:hanging="1138"/>
      </w:pPr>
      <w:bookmarkStart w:id="63" w:name="_Toc183512494"/>
      <w:r w:rsidRPr="008C6C1C">
        <w:lastRenderedPageBreak/>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63"/>
    </w:p>
    <w:p w14:paraId="2B655C47" w14:textId="77777777" w:rsidR="006F77AE" w:rsidRPr="008C6C1C" w:rsidRDefault="006F77AE" w:rsidP="006F77AE">
      <w:pPr>
        <w:pStyle w:val="Heading4"/>
      </w:pPr>
      <w:bookmarkStart w:id="64" w:name="_Toc183512495"/>
      <w:r w:rsidRPr="008C6C1C">
        <w:t>5.1.3.1</w:t>
      </w:r>
      <w:r w:rsidRPr="008C6C1C">
        <w:tab/>
        <w:t>Description</w:t>
      </w:r>
      <w:bookmarkEnd w:id="64"/>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143CF7DE" w:rsidR="006F77AE" w:rsidRPr="008C6C1C" w:rsidRDefault="006F77AE" w:rsidP="006F77AE">
      <w:pPr>
        <w:rPr>
          <w:lang w:eastAsia="zh-CN"/>
        </w:rPr>
      </w:pPr>
    </w:p>
    <w:p w14:paraId="77F69158" w14:textId="77777777" w:rsidR="006F77AE" w:rsidRPr="008C6C1C" w:rsidRDefault="006F77AE" w:rsidP="006F77AE">
      <w:pPr>
        <w:pStyle w:val="Heading4"/>
      </w:pPr>
      <w:bookmarkStart w:id="65" w:name="_Toc183512496"/>
      <w:r w:rsidRPr="008C6C1C">
        <w:t>5.1.3.2</w:t>
      </w:r>
      <w:r w:rsidRPr="008C6C1C">
        <w:tab/>
        <w:t>Potential requirements</w:t>
      </w:r>
      <w:bookmarkEnd w:id="65"/>
    </w:p>
    <w:p w14:paraId="494DF189" w14:textId="133B2D55"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6" w:name="_Toc183512497"/>
      <w:r w:rsidRPr="008C6C1C">
        <w:t>5.1.3.3</w:t>
      </w:r>
      <w:r w:rsidRPr="008C6C1C">
        <w:tab/>
        <w:t>Potential solutions</w:t>
      </w:r>
      <w:bookmarkEnd w:id="66"/>
    </w:p>
    <w:p w14:paraId="03CAED10" w14:textId="2903B13A"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7" w:name="_Toc183512498"/>
      <w:r w:rsidRPr="008C6C1C">
        <w:t>5.1.3.4</w:t>
      </w:r>
      <w:r w:rsidRPr="008C6C1C">
        <w:tab/>
        <w:t>Evaluation of potential solutions</w:t>
      </w:r>
      <w:bookmarkEnd w:id="67"/>
    </w:p>
    <w:p w14:paraId="3AB198BF" w14:textId="276360AA"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8" w:name="_Toc183512499"/>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68"/>
    </w:p>
    <w:p w14:paraId="3BEFEDCE" w14:textId="77777777" w:rsidR="006F77AE" w:rsidRPr="008C6C1C" w:rsidRDefault="006F77AE" w:rsidP="006F77AE">
      <w:pPr>
        <w:pStyle w:val="Heading4"/>
        <w:rPr>
          <w:rFonts w:cs="Arial"/>
        </w:rPr>
      </w:pPr>
      <w:bookmarkStart w:id="69" w:name="_Toc183512500"/>
      <w:r w:rsidRPr="008C6C1C">
        <w:rPr>
          <w:rFonts w:cs="Arial"/>
        </w:rPr>
        <w:t>5.1.4.1</w:t>
      </w:r>
      <w:r w:rsidRPr="008C6C1C">
        <w:rPr>
          <w:rFonts w:cs="Arial"/>
        </w:rPr>
        <w:tab/>
        <w:t>Description</w:t>
      </w:r>
      <w:bookmarkEnd w:id="69"/>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70" w:name="_Toc183512501"/>
      <w:r w:rsidRPr="008C6C1C">
        <w:t>5.1.4.2</w:t>
      </w:r>
      <w:r w:rsidRPr="008C6C1C">
        <w:tab/>
        <w:t>Potential requirements</w:t>
      </w:r>
      <w:bookmarkEnd w:id="70"/>
    </w:p>
    <w:p w14:paraId="13BDED9D" w14:textId="6E5B5D8C"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71" w:name="_Toc183512502"/>
      <w:r w:rsidRPr="008C6C1C">
        <w:t>5.1.4.3</w:t>
      </w:r>
      <w:r w:rsidRPr="008C6C1C">
        <w:tab/>
        <w:t>Potential solutions</w:t>
      </w:r>
      <w:bookmarkEnd w:id="71"/>
    </w:p>
    <w:p w14:paraId="392E791B" w14:textId="4220BFB7" w:rsidR="006F77AE" w:rsidRPr="008C6C1C" w:rsidRDefault="006F77AE" w:rsidP="009B7694">
      <w:pPr>
        <w:pStyle w:val="Heading5"/>
      </w:pPr>
      <w:bookmarkStart w:id="72" w:name="_Toc183512503"/>
      <w:r w:rsidRPr="008C6C1C">
        <w:t>5.1.4.3.1</w:t>
      </w:r>
      <w:r w:rsidRPr="008C6C1C">
        <w:tab/>
        <w:t>Potential solution #</w:t>
      </w:r>
      <w:r>
        <w:t>1</w:t>
      </w:r>
      <w:r w:rsidRPr="008C6C1C">
        <w:t xml:space="preserve">: </w:t>
      </w:r>
      <w:r w:rsidR="00D45322">
        <w:t>Using Identity class to define the authorization information of an external MnS consumer</w:t>
      </w:r>
      <w:bookmarkEnd w:id="72"/>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1802E69E"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09A274CB"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73" w:name="_Toc183512504"/>
      <w:r w:rsidRPr="008C6C1C">
        <w:t>5.1.4.3.</w:t>
      </w:r>
      <w:r>
        <w:t>2</w:t>
      </w:r>
      <w:r w:rsidRPr="008C6C1C">
        <w:tab/>
        <w:t>Potential solution #</w:t>
      </w:r>
      <w:r>
        <w:t>2</w:t>
      </w:r>
      <w:r w:rsidRPr="008C6C1C">
        <w:t xml:space="preserve">: </w:t>
      </w:r>
      <w:r>
        <w:t>Identity class made available to the CCF</w:t>
      </w:r>
      <w:bookmarkEnd w:id="73"/>
      <w:r>
        <w:t xml:space="preserve">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lastRenderedPageBreak/>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9B7694">
      <w:pPr>
        <w:pStyle w:val="B1"/>
        <w:ind w:firstLine="0"/>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9B7694">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05497590"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3BF16B24"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37A808A3"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46036C6"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59857027"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6F2C788F"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1819F179" w:rsidR="006F77AE" w:rsidRPr="008C6C1C" w:rsidRDefault="006F77AE" w:rsidP="00FA018B">
            <w:pPr>
              <w:pStyle w:val="TAL"/>
              <w:rPr>
                <w:rFonts w:eastAsia="DengXian" w:cs="Arial"/>
                <w:szCs w:val="18"/>
              </w:rPr>
            </w:pPr>
          </w:p>
        </w:tc>
      </w:tr>
    </w:tbl>
    <w:p w14:paraId="31FF7ADB" w14:textId="3FF35930" w:rsidR="006F77AE" w:rsidRPr="008C6C1C" w:rsidRDefault="006F77AE" w:rsidP="006F77AE"/>
    <w:p w14:paraId="3118F1B6" w14:textId="77777777" w:rsidR="006F77AE" w:rsidRPr="008C6C1C" w:rsidRDefault="006F77AE" w:rsidP="006F77AE">
      <w:pPr>
        <w:pStyle w:val="Heading4"/>
      </w:pPr>
      <w:bookmarkStart w:id="74" w:name="_Toc183512505"/>
      <w:r w:rsidRPr="008C6C1C">
        <w:t>5.1.4.4</w:t>
      </w:r>
      <w:r w:rsidRPr="008C6C1C">
        <w:tab/>
        <w:t>Evaluation of potential solutions</w:t>
      </w:r>
      <w:bookmarkEnd w:id="74"/>
    </w:p>
    <w:p w14:paraId="57E1F7EF" w14:textId="64CF2A7D" w:rsidR="0002585B" w:rsidRDefault="0002585B" w:rsidP="0002585B">
      <w:pPr>
        <w:pStyle w:val="Heading5"/>
      </w:pPr>
      <w:bookmarkStart w:id="75" w:name="_Toc183512506"/>
      <w:r w:rsidRPr="00206D26">
        <w:t>5.1.4.</w:t>
      </w:r>
      <w:r>
        <w:t>4</w:t>
      </w:r>
      <w:r w:rsidRPr="00206D26">
        <w:t>.</w:t>
      </w:r>
      <w:r>
        <w:t>1</w:t>
      </w:r>
      <w:r w:rsidRPr="00206D26">
        <w:tab/>
        <w:t>Evaluation of potential solution #</w:t>
      </w:r>
      <w:r>
        <w:t>1</w:t>
      </w:r>
      <w:bookmarkEnd w:id="75"/>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76" w:name="_Toc183512507"/>
      <w:r w:rsidRPr="00206D26">
        <w:t>5.1.4</w:t>
      </w:r>
      <w:r>
        <w:t>.4</w:t>
      </w:r>
      <w:r w:rsidRPr="00206D26">
        <w:t>.</w:t>
      </w:r>
      <w:r>
        <w:t>2</w:t>
      </w:r>
      <w:r w:rsidRPr="00206D26">
        <w:tab/>
        <w:t>Evaluation of potential solution #</w:t>
      </w:r>
      <w:r>
        <w:t>2</w:t>
      </w:r>
      <w:bookmarkEnd w:id="76"/>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77" w:name="_Toc183512508"/>
      <w:r w:rsidRPr="008C6C1C">
        <w:lastRenderedPageBreak/>
        <w:t>5.1.5</w:t>
      </w:r>
      <w:r w:rsidRPr="008C6C1C">
        <w:tab/>
        <w:t>Use case #5: Logging the management service API invocations to the CCF</w:t>
      </w:r>
      <w:bookmarkEnd w:id="77"/>
    </w:p>
    <w:p w14:paraId="2E98AF1B" w14:textId="77777777" w:rsidR="006F77AE" w:rsidRPr="008C6C1C" w:rsidRDefault="006F77AE" w:rsidP="006F77AE">
      <w:pPr>
        <w:pStyle w:val="Heading4"/>
      </w:pPr>
      <w:bookmarkStart w:id="78" w:name="_Toc183512509"/>
      <w:r w:rsidRPr="008C6C1C">
        <w:t>5.1.5.1</w:t>
      </w:r>
      <w:r w:rsidRPr="008C6C1C">
        <w:tab/>
        <w:t>Description</w:t>
      </w:r>
      <w:bookmarkEnd w:id="78"/>
    </w:p>
    <w:p w14:paraId="32826EFC" w14:textId="54FA9C0B"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2D2A269D"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9" w:name="_Toc183512510"/>
      <w:r w:rsidRPr="008C6C1C">
        <w:t>5.1.5.2</w:t>
      </w:r>
      <w:r w:rsidRPr="008C6C1C">
        <w:tab/>
        <w:t>Potential requirements</w:t>
      </w:r>
      <w:bookmarkEnd w:id="79"/>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80" w:name="_Toc183512511"/>
      <w:r w:rsidRPr="008C6C1C">
        <w:t>5.1.5.3</w:t>
      </w:r>
      <w:r w:rsidRPr="008C6C1C">
        <w:tab/>
        <w:t>Potential solutions</w:t>
      </w:r>
      <w:bookmarkEnd w:id="80"/>
    </w:p>
    <w:p w14:paraId="10D354D5" w14:textId="77777777" w:rsidR="006F77AE" w:rsidRPr="008C6C1C" w:rsidRDefault="006F77AE" w:rsidP="006F77AE">
      <w:pPr>
        <w:pStyle w:val="Heading5"/>
      </w:pPr>
      <w:bookmarkStart w:id="81" w:name="_Toc183512512"/>
      <w:r w:rsidRPr="008C6C1C">
        <w:t>5.1.5.3.1</w:t>
      </w:r>
      <w:r w:rsidRPr="008C6C1C">
        <w:tab/>
        <w:t>Potential solution #1: Creation and logging of the management service API invocations</w:t>
      </w:r>
      <w:bookmarkEnd w:id="81"/>
    </w:p>
    <w:p w14:paraId="166A2661" w14:textId="77777777" w:rsidR="006F77AE" w:rsidRPr="008C6C1C" w:rsidRDefault="006F77AE" w:rsidP="006F77AE">
      <w:pPr>
        <w:pStyle w:val="H6"/>
      </w:pPr>
      <w:r w:rsidRPr="008C6C1C">
        <w:t>5.1.5.3.1.1</w:t>
      </w:r>
      <w:r w:rsidRPr="008C6C1C">
        <w:tab/>
        <w:t>Introduction</w:t>
      </w:r>
    </w:p>
    <w:p w14:paraId="014F1728" w14:textId="7A714802"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66E471C8"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258DAA3"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7E2016B7" w:rsidR="006F77AE" w:rsidRDefault="006F77AE" w:rsidP="006F77AE">
      <w:pPr>
        <w:pStyle w:val="TH"/>
      </w:pPr>
      <w:r w:rsidRPr="008C6C1C">
        <w:lastRenderedPageBreak/>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0145CAC"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1834056F"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6D424673"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60E6681A"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0234AAE1"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52112442"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452734D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0C23F0A8"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0CE75FC9"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235267EE"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2B69DAF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170331B2"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709630F5"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69431783"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82" w:name="_Toc183512513"/>
      <w:r w:rsidRPr="008C6C1C">
        <w:t>5.1.5.4</w:t>
      </w:r>
      <w:r w:rsidRPr="008C6C1C">
        <w:tab/>
        <w:t>Evaluation of potential solutions</w:t>
      </w:r>
      <w:bookmarkEnd w:id="82"/>
    </w:p>
    <w:p w14:paraId="1EB0A1DC" w14:textId="5EA1D002"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83" w:name="_Toc183512514"/>
      <w:r w:rsidRPr="008C6C1C">
        <w:rPr>
          <w:lang w:eastAsia="zh-CN"/>
        </w:rPr>
        <w:t>6</w:t>
      </w:r>
      <w:r w:rsidRPr="008C6C1C">
        <w:rPr>
          <w:lang w:eastAsia="zh-CN"/>
        </w:rPr>
        <w:tab/>
        <w:t>Conclusions and recommendations</w:t>
      </w:r>
      <w:bookmarkEnd w:id="83"/>
    </w:p>
    <w:p w14:paraId="04983EFE" w14:textId="77777777" w:rsidR="00C76857" w:rsidRDefault="00C76857" w:rsidP="00C76857">
      <w:pPr>
        <w:pStyle w:val="Heading2"/>
        <w:rPr>
          <w:lang w:eastAsia="zh-CN"/>
        </w:rPr>
      </w:pPr>
      <w:bookmarkStart w:id="84" w:name="_Toc183512515"/>
      <w:r>
        <w:rPr>
          <w:lang w:eastAsia="zh-CN"/>
        </w:rPr>
        <w:t xml:space="preserve">6.1 </w:t>
      </w:r>
      <w:r>
        <w:rPr>
          <w:lang w:eastAsia="zh-CN"/>
        </w:rPr>
        <w:tab/>
        <w:t>Conclusions</w:t>
      </w:r>
      <w:bookmarkEnd w:id="84"/>
    </w:p>
    <w:p w14:paraId="5FB554B0" w14:textId="77777777" w:rsidR="00C76857" w:rsidRPr="00FA32B3" w:rsidRDefault="00C76857" w:rsidP="00C76857">
      <w:pPr>
        <w:pStyle w:val="Heading3"/>
      </w:pPr>
      <w:bookmarkStart w:id="85" w:name="_Toc83375617"/>
      <w:bookmarkStart w:id="86" w:name="_Toc183512516"/>
      <w:r w:rsidRPr="00FA32B3">
        <w:t>6.1.0</w:t>
      </w:r>
      <w:r w:rsidRPr="00FA32B3">
        <w:tab/>
      </w:r>
      <w:bookmarkEnd w:id="85"/>
      <w:r w:rsidRPr="00FA32B3">
        <w:t>General</w:t>
      </w:r>
      <w:bookmarkEnd w:id="86"/>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87" w:name="_Toc183512517"/>
      <w:r w:rsidRPr="00FA32B3">
        <w:t>6.1.</w:t>
      </w:r>
      <w:r>
        <w:t>1</w:t>
      </w:r>
      <w:r w:rsidRPr="00FA32B3">
        <w:tab/>
      </w:r>
      <w:r>
        <w:t>Use case #1: API provider domain registration into CAPIF</w:t>
      </w:r>
      <w:bookmarkEnd w:id="87"/>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88" w:name="_Toc183512518"/>
      <w:r w:rsidRPr="00FA32B3">
        <w:t>6.1.</w:t>
      </w:r>
      <w:r>
        <w:t>2</w:t>
      </w:r>
      <w:r w:rsidRPr="00FA32B3">
        <w:tab/>
      </w:r>
      <w:r>
        <w:t>Use case #2: Publishing of management services to the CCF</w:t>
      </w:r>
      <w:bookmarkEnd w:id="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77777777"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5.1.2.3.x. The solution is feasible and no gaps have been identified.</w:t>
      </w:r>
    </w:p>
    <w:p w14:paraId="35298018" w14:textId="77777777" w:rsidR="00C76857" w:rsidRPr="00FA32B3" w:rsidRDefault="00C76857" w:rsidP="00C76857">
      <w:pPr>
        <w:pStyle w:val="Heading3"/>
      </w:pPr>
      <w:bookmarkStart w:id="89" w:name="_Toc183512519"/>
      <w:r w:rsidRPr="00FA32B3">
        <w:t>6.1.</w:t>
      </w:r>
      <w:r>
        <w:t>3</w:t>
      </w:r>
      <w:r w:rsidRPr="00FA32B3">
        <w:tab/>
      </w:r>
      <w:r>
        <w:t>Use case #3: Configuring discovery policy information for an external MnS consumer</w:t>
      </w:r>
      <w:bookmarkEnd w:id="89"/>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90" w:name="_Toc183512520"/>
      <w:r w:rsidRPr="00FA32B3">
        <w:t>6.1.</w:t>
      </w:r>
      <w:r>
        <w:t>4</w:t>
      </w:r>
      <w:r w:rsidRPr="00FA32B3">
        <w:tab/>
      </w:r>
      <w:r>
        <w:t>Use case #4: Authorization of the external MnS consumer to access the management service API</w:t>
      </w:r>
      <w:bookmarkEnd w:id="90"/>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made available to the CCF, so that CCF can grant authorization issuing the access token. The solution is described in clause 5.1.4.3.x. </w:t>
      </w:r>
      <w:bookmarkStart w:id="91"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91"/>
    </w:p>
    <w:p w14:paraId="31CBB515" w14:textId="77777777" w:rsidR="00C76857" w:rsidRPr="00FA32B3" w:rsidRDefault="00C76857" w:rsidP="00C76857">
      <w:pPr>
        <w:pStyle w:val="Heading3"/>
      </w:pPr>
      <w:bookmarkStart w:id="92" w:name="_Toc183512521"/>
      <w:r w:rsidRPr="00FA32B3">
        <w:t>6.1.</w:t>
      </w:r>
      <w:r>
        <w:t>5</w:t>
      </w:r>
      <w:r w:rsidRPr="00FA32B3">
        <w:tab/>
      </w:r>
      <w:r>
        <w:t>Use case #5: Logging the management service API</w:t>
      </w:r>
      <w:bookmarkEnd w:id="92"/>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bookmarkStart w:id="93" w:name="_Toc183512522"/>
      <w:r>
        <w:rPr>
          <w:lang w:eastAsia="zh-CN"/>
        </w:rPr>
        <w:t xml:space="preserve">6.2 </w:t>
      </w:r>
      <w:r>
        <w:rPr>
          <w:lang w:eastAsia="zh-CN"/>
        </w:rPr>
        <w:tab/>
        <w:t>Recommendations</w:t>
      </w:r>
      <w:bookmarkEnd w:id="93"/>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lastRenderedPageBreak/>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39DF7BBA" w:rsidR="00C76857" w:rsidRDefault="00C76857" w:rsidP="00C76857">
      <w:pPr>
        <w:pStyle w:val="B2"/>
        <w:rPr>
          <w:lang w:eastAsia="zh-CN"/>
        </w:rPr>
      </w:pPr>
      <w:r>
        <w:rPr>
          <w:lang w:eastAsia="zh-CN"/>
        </w:rPr>
        <w:t>-</w:t>
      </w:r>
      <w:r>
        <w:rPr>
          <w:lang w:eastAsia="zh-CN"/>
        </w:rPr>
        <w:tab/>
        <w:t xml:space="preserve">solutions described in clauses 5.1.4.3.1 and 5.1.4.3.x,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94" w:name="_Toc183512523"/>
      <w:r w:rsidRPr="008C6C1C">
        <w:lastRenderedPageBreak/>
        <w:t>Annex A:</w:t>
      </w:r>
      <w:r w:rsidRPr="008C6C1C">
        <w:br/>
        <w:t>3GPP management capabilities</w:t>
      </w:r>
      <w:bookmarkEnd w:id="9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95" w:name="_Toc176938773"/>
      <w:bookmarkStart w:id="96" w:name="_Toc183512524"/>
      <w:r w:rsidRPr="008C6C1C">
        <w:lastRenderedPageBreak/>
        <w:t xml:space="preserve">Annex </w:t>
      </w:r>
      <w:r w:rsidR="00E95D27" w:rsidRPr="008C6C1C">
        <w:t>B</w:t>
      </w:r>
      <w:r w:rsidRPr="008C6C1C">
        <w:t>:</w:t>
      </w:r>
      <w:r w:rsidRPr="008C6C1C">
        <w:br/>
        <w:t>Change history</w:t>
      </w:r>
      <w:bookmarkEnd w:id="95"/>
      <w:bookmarkEnd w:id="9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97" w:name="historyclause"/>
            <w:bookmarkEnd w:id="9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46EE53E3" w14:textId="77777777" w:rsidR="00C0513E" w:rsidRDefault="00C0513E" w:rsidP="00723D8C">
            <w:pPr>
              <w:pStyle w:val="TAL"/>
              <w:rPr>
                <w:sz w:val="16"/>
                <w:szCs w:val="16"/>
              </w:rPr>
            </w:pPr>
            <w:r>
              <w:rPr>
                <w:sz w:val="16"/>
                <w:szCs w:val="16"/>
              </w:rPr>
              <w:t>pCR</w:t>
            </w:r>
          </w:p>
          <w:p w14:paraId="71B64118" w14:textId="77777777"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68508612" w14:textId="4D2145EE"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7320BA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6450">
      <w:rPr>
        <w:rFonts w:ascii="Arial" w:hAnsi="Arial" w:cs="Arial"/>
        <w:b/>
        <w:noProof/>
        <w:sz w:val="18"/>
        <w:szCs w:val="18"/>
      </w:rPr>
      <w:t>3GPP TR 28.879 V1.2.0 (2024-11)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1CFD8F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6450">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06"/>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5EBA"/>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1F6450"/>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4065"/>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92108"/>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A3D"/>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276</TotalTime>
  <Pages>38</Pages>
  <Words>15029</Words>
  <Characters>86866</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42</cp:revision>
  <cp:lastPrinted>2019-02-25T14:05:00Z</cp:lastPrinted>
  <dcterms:created xsi:type="dcterms:W3CDTF">2024-09-20T12:58:00Z</dcterms:created>
  <dcterms:modified xsi:type="dcterms:W3CDTF">2024-11-26T05:49:00Z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