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1741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A9D7D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503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DEC1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D1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8AC4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83A2B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85A7F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5DB6B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F51D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537B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C40A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77D8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68D6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D882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47E3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A63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7A3BC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DA3F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BF8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57DF3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ACC35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E5E1D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8AF6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6088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0A1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2CE1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6216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683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40FE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49E1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861E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2B69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A489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3707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68AC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F984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F72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F619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B02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80AF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7C7C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0C6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C06D2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158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4DB48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F3200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DEF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2DD1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7AAF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AFB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EE5E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AD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4F44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2455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345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6CF2A214"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6.X</w:t>
            </w:r>
          </w:p>
        </w:tc>
        <w:tc>
          <w:tcPr>
            <w:tcW w:w="901" w:type="dxa"/>
            <w:shd w:val="clear" w:color="auto" w:fill="auto"/>
            <w:vAlign w:val="center"/>
          </w:tcPr>
          <w:p w14:paraId="11D81A03" w14:textId="3340C21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1B92D71D"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Pr="001D7F27">
              <w:rPr>
                <w:rFonts w:hint="eastAsia"/>
              </w:rPr>
              <w:t>2</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E010EA"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0CDCA9DC" w14:textId="702CC166"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4985BB74" w:rsidR="00E010EA" w:rsidRPr="00C30D6B" w:rsidRDefault="00E010EA" w:rsidP="00E010EA">
            <w:pPr>
              <w:pStyle w:val="TAL"/>
              <w:cnfStyle w:val="000000000000" w:firstRow="0" w:lastRow="0" w:firstColumn="0" w:lastColumn="0" w:oddVBand="0" w:evenVBand="0" w:oddHBand="0" w:evenHBand="0" w:firstRowFirstColumn="0" w:firstRowLastColumn="0" w:lastRowFirstColumn="0" w:lastRowLastColumn="0"/>
            </w:pPr>
            <w:r w:rsidRPr="002529DE">
              <w:t>Satellite NG-RAN PrimaryTiming advance</w:t>
            </w:r>
          </w:p>
        </w:tc>
        <w:tc>
          <w:tcPr>
            <w:tcW w:w="673" w:type="dxa"/>
            <w:tcBorders>
              <w:bottom w:val="single" w:sz="4" w:space="0" w:color="auto"/>
            </w:tcBorders>
            <w:shd w:val="clear" w:color="auto" w:fill="auto"/>
            <w:vAlign w:val="center"/>
          </w:tcPr>
          <w:p w14:paraId="5E0EE8B6" w14:textId="2A753BF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E010EA" w:rsidRPr="00C30D6B" w:rsidRDefault="00E010EA" w:rsidP="00E010EA">
            <w:pPr>
              <w:pStyle w:val="TAC"/>
              <w:cnfStyle w:val="000000000000" w:firstRow="0" w:lastRow="0" w:firstColumn="0" w:lastColumn="0" w:oddVBand="0" w:evenVBand="0" w:oddHBand="0" w:evenHBand="0" w:firstRowFirstColumn="0" w:firstRowLastColumn="0" w:lastRowFirstColumn="0" w:lastRowLastColumn="0"/>
            </w:pPr>
          </w:p>
        </w:tc>
      </w:tr>
      <w:tr w:rsidR="00E010EA" w:rsidRPr="00C30D6B" w14:paraId="2356C129"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1A436DB" w14:textId="77777777" w:rsidR="00E010EA" w:rsidRPr="00C30D6B" w:rsidRDefault="00E010EA" w:rsidP="00E010EA">
            <w:pPr>
              <w:pStyle w:val="TAL"/>
              <w:rPr>
                <w:b w:val="0"/>
                <w:bCs w:val="0"/>
              </w:rPr>
            </w:pPr>
          </w:p>
        </w:tc>
        <w:tc>
          <w:tcPr>
            <w:tcW w:w="850" w:type="dxa"/>
            <w:tcBorders>
              <w:bottom w:val="single" w:sz="4" w:space="0" w:color="auto"/>
            </w:tcBorders>
            <w:shd w:val="clear" w:color="auto" w:fill="auto"/>
            <w:vAlign w:val="center"/>
          </w:tcPr>
          <w:p w14:paraId="33D935B1" w14:textId="3B51CDEC"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5BAF4702" w:rsidR="00E010EA" w:rsidRPr="00C30D6B" w:rsidRDefault="00E010EA" w:rsidP="00E010EA">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shd w:val="clear" w:color="auto" w:fill="auto"/>
            <w:vAlign w:val="center"/>
          </w:tcPr>
          <w:p w14:paraId="6D62B2B7" w14:textId="6E43F7B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E010EA" w:rsidRPr="00C30D6B" w:rsidRDefault="00E010EA" w:rsidP="00E010E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34D8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lastRenderedPageBreak/>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63C3ED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2E6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1CEEA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5AB0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E6063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D36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2F6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358B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7842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738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6C5B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C68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275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821D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4129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58C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0C21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4E5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1D0C1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9CA9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53E0F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09C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886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178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F223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6A74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0FADE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4B6AC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35F4A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C2CD9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EE22E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0FB62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A25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8D56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CC1B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B6F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AD24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D415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3DD4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125A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0AF3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ECE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8D29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742A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31DE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A3A0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40D6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DCF23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6770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6C72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101C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50AD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322B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CF8B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1CA4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4ED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9941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50D6AFA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71FA0043"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77AF2A2E"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167E919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3CC3FB3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06B72FE8"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51C155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2969951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20E70828"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3A1DC70A"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08522C0C"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CAAA</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0EA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91A91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5852A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67E3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338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C5633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F59F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056C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AB9F35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57A61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79B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1990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802A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D27D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99E26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88B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2818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2436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FE44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853C1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D7B6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EDE8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63A3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7B5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5E9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1CE0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01E5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5E70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BB08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8BEB0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297C3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7E9117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0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E1D81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781DD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EE0B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0236E6" w:rsidRPr="00C30D6B" w14:paraId="5C616C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0236E6" w:rsidRPr="00C30D6B" w14:paraId="094D5E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8B31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B0CDB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B2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BC0B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3DE5F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EBA41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DE0C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3F76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BF597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92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41DE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D95F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8EC9F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CD5E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E66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DD25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7B87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15F74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BB07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97E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F5E4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615F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93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8D20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1DF0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C2E5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DF33A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7E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7A01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017C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E18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332BC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887455" w14:textId="77777777" w:rsidTr="001A75DA">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A749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5849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4D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D661E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B413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F6B74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A83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6964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3F0B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94092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1EC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66DE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F2D7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7D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C93D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3A62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6D7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E7CDB3"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B0014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B6CB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07F8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7AC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A9A3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E162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A17F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6E46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F16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DD9E79" w14:textId="77777777" w:rsidTr="00A97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5179F8D3" w14:textId="77777777" w:rsidTr="0069360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502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B005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5E656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6FB52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C5DE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7B53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5B5B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0307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E4421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7DF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19480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DC2B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6529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EB1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29BFA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ACD1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5E507F" w14:paraId="443A7E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4B7C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C663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FA56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7DB27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3091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EAB0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63EF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B8E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6E7C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175FF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E160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ED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53909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594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30271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59BE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B2FC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A0F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0F43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C40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1B1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7A5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AE88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8C02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1AE1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CFF8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C873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3A2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057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DBA2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CAB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9BFB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7A68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9D751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53FB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0DC9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61E1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A058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09A6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AC0A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7366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92BD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8E5F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AF8A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4D66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8FB0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137F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81EE7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36B7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76F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9640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D14158"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BA73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61519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B0FA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3468495D"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7ED031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D032CA"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A304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AA54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AB01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298A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CC1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77BF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47C4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67716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EEF8F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0A0E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F2D6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AC09E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0F73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B5B0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44F3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8432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CD76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7B23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59BCD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6EFE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C193 AND</w:t>
            </w:r>
          </w:p>
          <w:p w14:paraId="2D0600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4E5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AF41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E.1/42 AND</w:t>
            </w:r>
          </w:p>
          <w:p w14:paraId="50E61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00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F0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47E158A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9F58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DA52C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7EE8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3EB84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EA74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7300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4E47E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26B5AB0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372F90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169D993C"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3FD751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5E86E0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409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DDB69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380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CD59B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D427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79C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89D5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D053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F24F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D6900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369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C6D88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CA6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179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0235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32E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85F5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E46B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625F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9710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CB678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18758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8C0A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F14F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0C15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56C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5EB8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BF0B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274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3FC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2709C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0F68E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BDEF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2B5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940A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D185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8BE2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167DB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3AA4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6C8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9A4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B12C1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642A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A6E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27F8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3F3A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290E3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D7F9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7E4C94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FC49D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BF42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ACEB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28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77F8E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2BA20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38DF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4F221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C3B3F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AF9B5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19B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5CBC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83EF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F863A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4E82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F23E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D17B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5253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D049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73D2E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B7A7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1B99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7B62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6B3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7543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3B7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232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3C63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B53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0A2F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475C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2724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482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F5E0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34175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D73D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95F3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DCEB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E810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CB07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0FC0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D1A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9FAD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06F9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42A0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B9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A1B64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1AE6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21C4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D75C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127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B47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C412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8C64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65D5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E8CD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C954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2007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0A9A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A0D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6902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355FF6"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3DD3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83151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EE547C"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B73159"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2FFAE4"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3DD9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E16BC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68D8E216" w14:textId="1363756A" w:rsidR="000236E6" w:rsidRPr="00C30D6B" w:rsidRDefault="000236E6" w:rsidP="001A75DA">
            <w:pPr>
              <w:pStyle w:val="TAL"/>
              <w:rPr>
                <w:b w:val="0"/>
                <w:bCs w:val="0"/>
              </w:rPr>
            </w:pPr>
          </w:p>
        </w:tc>
        <w:tc>
          <w:tcPr>
            <w:tcW w:w="850" w:type="dxa"/>
            <w:tcBorders>
              <w:top w:val="single" w:sz="2" w:space="0" w:color="auto"/>
            </w:tcBorders>
            <w:shd w:val="clear" w:color="auto" w:fill="auto"/>
          </w:tcPr>
          <w:p w14:paraId="63665F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3A0DB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8A2A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23708C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FC85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489E6E"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5F45EC" w14:textId="699C2DAF" w:rsidR="000236E6" w:rsidRPr="00C30D6B" w:rsidRDefault="000236E6" w:rsidP="001A75DA">
            <w:pPr>
              <w:pStyle w:val="TAL"/>
            </w:pPr>
          </w:p>
        </w:tc>
        <w:tc>
          <w:tcPr>
            <w:tcW w:w="850" w:type="dxa"/>
            <w:shd w:val="clear" w:color="auto" w:fill="auto"/>
          </w:tcPr>
          <w:p w14:paraId="710A5D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35AE1D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3A00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E1B9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769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298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E400D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A4BE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FCA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2F41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0F2C026" w14:textId="27918C09"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6BC231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12E43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58A2C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7C5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F9EC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97BD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70C65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7247ED"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B2F05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58A6" w:rsidRPr="00C30D6B" w14:paraId="3E7E758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079BF90" w14:textId="77777777" w:rsidTr="009E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0258A6" w:rsidRPr="00C30D6B" w:rsidRDefault="000258A6" w:rsidP="000258A6">
            <w:pPr>
              <w:pStyle w:val="TAL"/>
              <w:rPr>
                <w:b w:val="0"/>
                <w:bCs w:val="0"/>
              </w:rPr>
            </w:pPr>
          </w:p>
        </w:tc>
        <w:tc>
          <w:tcPr>
            <w:tcW w:w="850" w:type="dxa"/>
            <w:shd w:val="clear" w:color="auto" w:fill="auto"/>
          </w:tcPr>
          <w:p w14:paraId="23AB2942" w14:textId="458212EB" w:rsidR="000258A6" w:rsidRPr="00C30D6B" w:rsidRDefault="00E650FB" w:rsidP="000258A6">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vAlign w:val="center"/>
          </w:tcPr>
          <w:p w14:paraId="785A7CC0" w14:textId="08F7D561" w:rsidR="000258A6" w:rsidRPr="00C30D6B" w:rsidRDefault="000258A6" w:rsidP="000258A6">
            <w:pPr>
              <w:pStyle w:val="TAL"/>
              <w:cnfStyle w:val="000000100000" w:firstRow="0" w:lastRow="0" w:firstColumn="0" w:lastColumn="0" w:oddVBand="0" w:evenVBand="0" w:oddHBand="1" w:evenHBand="0" w:firstRowFirstColumn="0" w:firstRowLastColumn="0" w:lastRowFirstColumn="0" w:lastRowLastColumn="0"/>
            </w:pPr>
            <w:r w:rsidRPr="00452F4E">
              <w:rPr>
                <w:rFonts w:hint="eastAsia"/>
              </w:rPr>
              <w:t>Geographical location discovery, Preferred GAD shapes is Ellipsoid point with altitude, NG-RAN</w:t>
            </w:r>
          </w:p>
        </w:tc>
        <w:tc>
          <w:tcPr>
            <w:tcW w:w="673" w:type="dxa"/>
            <w:shd w:val="clear" w:color="auto" w:fill="auto"/>
            <w:vAlign w:val="center"/>
          </w:tcPr>
          <w:p w14:paraId="4270BF4C" w14:textId="26C19ED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vAlign w:val="center"/>
          </w:tcPr>
          <w:p w14:paraId="7A678FA9"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71FF4A6A" w14:textId="342AF69A"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C</w:t>
            </w:r>
            <w:r w:rsidR="00452F4E">
              <w:t>237</w:t>
            </w:r>
          </w:p>
        </w:tc>
        <w:tc>
          <w:tcPr>
            <w:tcW w:w="1020" w:type="dxa"/>
            <w:shd w:val="clear" w:color="auto" w:fill="auto"/>
            <w:vAlign w:val="center"/>
          </w:tcPr>
          <w:p w14:paraId="69F2B0EA" w14:textId="77777777" w:rsidR="000258A6" w:rsidRPr="00452F4E" w:rsidRDefault="000258A6" w:rsidP="000258A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1E79FB38"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r w:rsidRPr="00452F4E">
              <w:t>)</w:t>
            </w:r>
          </w:p>
        </w:tc>
        <w:tc>
          <w:tcPr>
            <w:tcW w:w="1077" w:type="dxa"/>
            <w:shd w:val="clear" w:color="auto" w:fill="auto"/>
            <w:vAlign w:val="center"/>
          </w:tcPr>
          <w:p w14:paraId="6F95C83E" w14:textId="48A750A3"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602FD294"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AE72E0"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D66366" w14:textId="77777777" w:rsidTr="001A75DA">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59A15" w14:textId="77777777" w:rsidR="00D1205A" w:rsidRDefault="00D1205A">
      <w:r>
        <w:separator/>
      </w:r>
    </w:p>
  </w:endnote>
  <w:endnote w:type="continuationSeparator" w:id="0">
    <w:p w14:paraId="12CB7E7B" w14:textId="77777777" w:rsidR="00D1205A" w:rsidRDefault="00D1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FB92A" w14:textId="77777777" w:rsidR="00A651DD" w:rsidRDefault="00A65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43857C1B" w:rsidR="00597B11" w:rsidRDefault="00A651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A8D42" w14:textId="77777777" w:rsidR="00A651DD" w:rsidRDefault="00A65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F5231" w14:textId="77777777" w:rsidR="00D1205A" w:rsidRDefault="00D1205A">
      <w:r>
        <w:separator/>
      </w:r>
    </w:p>
  </w:footnote>
  <w:footnote w:type="continuationSeparator" w:id="0">
    <w:p w14:paraId="47320751" w14:textId="77777777" w:rsidR="00D1205A" w:rsidRDefault="00D1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02CD8" w14:textId="77777777" w:rsidR="00A651DD" w:rsidRDefault="00A6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31D4809" w:rsidR="00597B11" w:rsidRDefault="00A651DD">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7E1D9F1" w:rsidR="00597B11" w:rsidRDefault="00A651DD">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2259E" w14:textId="77777777" w:rsidR="00A651DD" w:rsidRDefault="00A6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36E6"/>
    <w:rsid w:val="000258A6"/>
    <w:rsid w:val="00033397"/>
    <w:rsid w:val="00035B4F"/>
    <w:rsid w:val="00040095"/>
    <w:rsid w:val="00041A30"/>
    <w:rsid w:val="00051834"/>
    <w:rsid w:val="00054A22"/>
    <w:rsid w:val="00062023"/>
    <w:rsid w:val="0006449B"/>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B11B9"/>
    <w:rsid w:val="002B6339"/>
    <w:rsid w:val="002D14F7"/>
    <w:rsid w:val="002D2B89"/>
    <w:rsid w:val="002E00EE"/>
    <w:rsid w:val="002E1C50"/>
    <w:rsid w:val="0030384C"/>
    <w:rsid w:val="003172DC"/>
    <w:rsid w:val="0035462D"/>
    <w:rsid w:val="00362B2C"/>
    <w:rsid w:val="003765B8"/>
    <w:rsid w:val="00384CC6"/>
    <w:rsid w:val="00390CEC"/>
    <w:rsid w:val="00391D40"/>
    <w:rsid w:val="003B09F4"/>
    <w:rsid w:val="003C3971"/>
    <w:rsid w:val="003D7E7B"/>
    <w:rsid w:val="003F7214"/>
    <w:rsid w:val="00403B08"/>
    <w:rsid w:val="00410626"/>
    <w:rsid w:val="0041503E"/>
    <w:rsid w:val="0041528A"/>
    <w:rsid w:val="004217E9"/>
    <w:rsid w:val="00423334"/>
    <w:rsid w:val="004311AC"/>
    <w:rsid w:val="00431A7B"/>
    <w:rsid w:val="004345EC"/>
    <w:rsid w:val="00452F4E"/>
    <w:rsid w:val="00465515"/>
    <w:rsid w:val="00496700"/>
    <w:rsid w:val="004B4E23"/>
    <w:rsid w:val="004D2853"/>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59F8"/>
    <w:rsid w:val="00587581"/>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C247F"/>
    <w:rsid w:val="006C3D95"/>
    <w:rsid w:val="006C6407"/>
    <w:rsid w:val="006D396D"/>
    <w:rsid w:val="006E5C86"/>
    <w:rsid w:val="006E6E15"/>
    <w:rsid w:val="006E7766"/>
    <w:rsid w:val="006F70E9"/>
    <w:rsid w:val="00701116"/>
    <w:rsid w:val="0070727D"/>
    <w:rsid w:val="00710B26"/>
    <w:rsid w:val="00713C44"/>
    <w:rsid w:val="0071712A"/>
    <w:rsid w:val="00734A5B"/>
    <w:rsid w:val="0074026F"/>
    <w:rsid w:val="007429F6"/>
    <w:rsid w:val="00744E76"/>
    <w:rsid w:val="0076548D"/>
    <w:rsid w:val="00774DA4"/>
    <w:rsid w:val="00781F0F"/>
    <w:rsid w:val="007944FC"/>
    <w:rsid w:val="007A4852"/>
    <w:rsid w:val="007B600E"/>
    <w:rsid w:val="007B74F7"/>
    <w:rsid w:val="007F0F4A"/>
    <w:rsid w:val="008028A4"/>
    <w:rsid w:val="008263DF"/>
    <w:rsid w:val="00830747"/>
    <w:rsid w:val="00833A34"/>
    <w:rsid w:val="00841B73"/>
    <w:rsid w:val="00842B55"/>
    <w:rsid w:val="00862811"/>
    <w:rsid w:val="008713F7"/>
    <w:rsid w:val="008768CA"/>
    <w:rsid w:val="0088711E"/>
    <w:rsid w:val="008904FA"/>
    <w:rsid w:val="008925C8"/>
    <w:rsid w:val="008A21C8"/>
    <w:rsid w:val="008C384C"/>
    <w:rsid w:val="008E0B1E"/>
    <w:rsid w:val="0090271F"/>
    <w:rsid w:val="00902E23"/>
    <w:rsid w:val="009114D7"/>
    <w:rsid w:val="0091348E"/>
    <w:rsid w:val="009173A9"/>
    <w:rsid w:val="00917CCB"/>
    <w:rsid w:val="0092045E"/>
    <w:rsid w:val="00930F2E"/>
    <w:rsid w:val="00942EC2"/>
    <w:rsid w:val="009448FB"/>
    <w:rsid w:val="0096110F"/>
    <w:rsid w:val="00964F5C"/>
    <w:rsid w:val="00967DB4"/>
    <w:rsid w:val="00982ADA"/>
    <w:rsid w:val="00986FCF"/>
    <w:rsid w:val="00987E3E"/>
    <w:rsid w:val="00993668"/>
    <w:rsid w:val="009B537F"/>
    <w:rsid w:val="009C21DD"/>
    <w:rsid w:val="009D7413"/>
    <w:rsid w:val="009F24C7"/>
    <w:rsid w:val="009F2B62"/>
    <w:rsid w:val="009F2C04"/>
    <w:rsid w:val="009F37B7"/>
    <w:rsid w:val="00A10F02"/>
    <w:rsid w:val="00A140FB"/>
    <w:rsid w:val="00A164B4"/>
    <w:rsid w:val="00A26956"/>
    <w:rsid w:val="00A27486"/>
    <w:rsid w:val="00A33235"/>
    <w:rsid w:val="00A33C60"/>
    <w:rsid w:val="00A34D1B"/>
    <w:rsid w:val="00A360CB"/>
    <w:rsid w:val="00A52440"/>
    <w:rsid w:val="00A53724"/>
    <w:rsid w:val="00A56066"/>
    <w:rsid w:val="00A651DD"/>
    <w:rsid w:val="00A73129"/>
    <w:rsid w:val="00A773C5"/>
    <w:rsid w:val="00A82346"/>
    <w:rsid w:val="00A86604"/>
    <w:rsid w:val="00A92BA1"/>
    <w:rsid w:val="00A94B5C"/>
    <w:rsid w:val="00A97535"/>
    <w:rsid w:val="00AC2462"/>
    <w:rsid w:val="00AC37F1"/>
    <w:rsid w:val="00AC4D4E"/>
    <w:rsid w:val="00AC5A70"/>
    <w:rsid w:val="00AC6BC6"/>
    <w:rsid w:val="00AD2C23"/>
    <w:rsid w:val="00AE65E2"/>
    <w:rsid w:val="00B15449"/>
    <w:rsid w:val="00B27DEC"/>
    <w:rsid w:val="00B55E08"/>
    <w:rsid w:val="00B71511"/>
    <w:rsid w:val="00B75B73"/>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74DD"/>
    <w:rsid w:val="00C1496A"/>
    <w:rsid w:val="00C33079"/>
    <w:rsid w:val="00C41016"/>
    <w:rsid w:val="00C4162A"/>
    <w:rsid w:val="00C45231"/>
    <w:rsid w:val="00C6133D"/>
    <w:rsid w:val="00C6433C"/>
    <w:rsid w:val="00C6551D"/>
    <w:rsid w:val="00C72628"/>
    <w:rsid w:val="00C72833"/>
    <w:rsid w:val="00C80F1D"/>
    <w:rsid w:val="00C93F40"/>
    <w:rsid w:val="00CA3D0C"/>
    <w:rsid w:val="00CA6728"/>
    <w:rsid w:val="00CC07EE"/>
    <w:rsid w:val="00CD0723"/>
    <w:rsid w:val="00CD49C3"/>
    <w:rsid w:val="00CE2ABF"/>
    <w:rsid w:val="00D1205A"/>
    <w:rsid w:val="00D31239"/>
    <w:rsid w:val="00D57972"/>
    <w:rsid w:val="00D675A9"/>
    <w:rsid w:val="00D738D6"/>
    <w:rsid w:val="00D755EB"/>
    <w:rsid w:val="00D76048"/>
    <w:rsid w:val="00D8286F"/>
    <w:rsid w:val="00D848CC"/>
    <w:rsid w:val="00D8675A"/>
    <w:rsid w:val="00D87E00"/>
    <w:rsid w:val="00D9134D"/>
    <w:rsid w:val="00D92866"/>
    <w:rsid w:val="00DA0914"/>
    <w:rsid w:val="00DA1F84"/>
    <w:rsid w:val="00DA5672"/>
    <w:rsid w:val="00DA7A03"/>
    <w:rsid w:val="00DB1818"/>
    <w:rsid w:val="00DC309B"/>
    <w:rsid w:val="00DC4DA2"/>
    <w:rsid w:val="00DC6FB8"/>
    <w:rsid w:val="00DD30EB"/>
    <w:rsid w:val="00DD4C17"/>
    <w:rsid w:val="00DD74A5"/>
    <w:rsid w:val="00DF2B1F"/>
    <w:rsid w:val="00DF62CD"/>
    <w:rsid w:val="00E010EA"/>
    <w:rsid w:val="00E16509"/>
    <w:rsid w:val="00E204E9"/>
    <w:rsid w:val="00E2245F"/>
    <w:rsid w:val="00E27BE7"/>
    <w:rsid w:val="00E301C0"/>
    <w:rsid w:val="00E44582"/>
    <w:rsid w:val="00E469DD"/>
    <w:rsid w:val="00E650FB"/>
    <w:rsid w:val="00E77645"/>
    <w:rsid w:val="00E822FC"/>
    <w:rsid w:val="00E851C5"/>
    <w:rsid w:val="00E85E6D"/>
    <w:rsid w:val="00E9137E"/>
    <w:rsid w:val="00EA15B0"/>
    <w:rsid w:val="00EA5EA7"/>
    <w:rsid w:val="00EA784F"/>
    <w:rsid w:val="00EB007F"/>
    <w:rsid w:val="00EB05F5"/>
    <w:rsid w:val="00EC4A25"/>
    <w:rsid w:val="00ED2D5E"/>
    <w:rsid w:val="00ED3DBE"/>
    <w:rsid w:val="00EE38C4"/>
    <w:rsid w:val="00EE7B76"/>
    <w:rsid w:val="00EF4A02"/>
    <w:rsid w:val="00F025A2"/>
    <w:rsid w:val="00F04712"/>
    <w:rsid w:val="00F05531"/>
    <w:rsid w:val="00F07EB8"/>
    <w:rsid w:val="00F13360"/>
    <w:rsid w:val="00F13CC7"/>
    <w:rsid w:val="00F22EC7"/>
    <w:rsid w:val="00F2660C"/>
    <w:rsid w:val="00F325C8"/>
    <w:rsid w:val="00F4545B"/>
    <w:rsid w:val="00F653B8"/>
    <w:rsid w:val="00F77102"/>
    <w:rsid w:val="00F80AB5"/>
    <w:rsid w:val="00F81791"/>
    <w:rsid w:val="00F9008D"/>
    <w:rsid w:val="00F96AA1"/>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82</Pages>
  <Words>18145</Words>
  <Characters>103427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121330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38</cp:revision>
  <cp:lastPrinted>2019-02-25T14:05:00Z</cp:lastPrinted>
  <dcterms:created xsi:type="dcterms:W3CDTF">2023-09-25T09:17:00Z</dcterms:created>
  <dcterms:modified xsi:type="dcterms:W3CDTF">2024-09-26T19:51:00Z</dcterms:modified>
</cp:coreProperties>
</file>