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lastRenderedPageBreak/>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lastRenderedPageBreak/>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lastRenderedPageBreak/>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lastRenderedPageBreak/>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lastRenderedPageBreak/>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lastRenderedPageBreak/>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lastRenderedPageBreak/>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lastRenderedPageBreak/>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lastRenderedPageBreak/>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lastRenderedPageBreak/>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lastRenderedPageBreak/>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lastRenderedPageBreak/>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374694">
      <w:pPr>
        <w:pStyle w:val="EX"/>
        <w:tabs>
          <w:tab w:val="left" w:pos="2835"/>
        </w:tabs>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lastRenderedPageBreak/>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7E13A05B" w14:textId="77777777" w:rsidR="00F27C91" w:rsidRPr="00E33330" w:rsidRDefault="00F27C91" w:rsidP="00F27C91">
      <w:pPr>
        <w:keepNext/>
        <w:keepLines/>
        <w:rPr>
          <w:b/>
        </w:rPr>
      </w:pPr>
      <w:r w:rsidRPr="00AA7721">
        <w:rPr>
          <w:b/>
        </w:rPr>
        <w:lastRenderedPageBreak/>
        <w:t>EF</w:t>
      </w:r>
      <w:r w:rsidRPr="00AA7721">
        <w:rPr>
          <w:rFonts w:ascii="Arial" w:hAnsi="Arial"/>
          <w:b/>
          <w:sz w:val="24"/>
          <w:vertAlign w:val="subscript"/>
        </w:rPr>
        <w:t>5GS3GPPLOCI</w:t>
      </w:r>
      <w:r w:rsidRPr="00E33330">
        <w:rPr>
          <w:b/>
        </w:rPr>
        <w:t xml:space="preserve"> (5GS 3GPP location information)</w:t>
      </w:r>
    </w:p>
    <w:p w14:paraId="51FBD132" w14:textId="77777777" w:rsidR="00F27C91" w:rsidRPr="00E33330" w:rsidRDefault="00F27C91" w:rsidP="00F27C91">
      <w:pPr>
        <w:pStyle w:val="EW"/>
        <w:tabs>
          <w:tab w:val="left" w:pos="2835"/>
        </w:tabs>
        <w:rPr>
          <w:lang w:val="it-IT"/>
        </w:rPr>
      </w:pPr>
      <w:r w:rsidRPr="00E33330">
        <w:rPr>
          <w:lang w:val="it-IT"/>
        </w:rPr>
        <w:t>Logically:</w:t>
      </w:r>
      <w:r w:rsidRPr="00E33330">
        <w:rPr>
          <w:lang w:val="it-IT"/>
        </w:rPr>
        <w:tab/>
        <w:t>5G-GUTI:</w:t>
      </w:r>
      <w:r w:rsidRPr="00E33330">
        <w:rPr>
          <w:lang w:val="it-IT"/>
        </w:rPr>
        <w:tab/>
      </w:r>
      <w:r w:rsidRPr="00E33330">
        <w:t>25400100010266436587</w:t>
      </w:r>
    </w:p>
    <w:p w14:paraId="44955B08" w14:textId="77777777" w:rsidR="00F27C91" w:rsidRPr="00E33330" w:rsidRDefault="00F27C91" w:rsidP="00F27C91">
      <w:pPr>
        <w:pStyle w:val="EW"/>
        <w:tabs>
          <w:tab w:val="left" w:pos="2835"/>
        </w:tabs>
      </w:pPr>
      <w:r w:rsidRPr="00E33330">
        <w:rPr>
          <w:lang w:val="it-IT"/>
        </w:rPr>
        <w:tab/>
        <w:t>Last visited registered TAI in 5GS for 3GPP access:</w:t>
      </w:r>
      <w:r w:rsidRPr="00E33330">
        <w:rPr>
          <w:lang w:val="it-IT"/>
        </w:rPr>
        <w:tab/>
      </w:r>
      <w:r w:rsidRPr="00E33330">
        <w:t>254/001/000001</w:t>
      </w:r>
    </w:p>
    <w:p w14:paraId="30D22304" w14:textId="77777777" w:rsidR="00F27C91" w:rsidRPr="00E33330" w:rsidRDefault="00F27C91" w:rsidP="00F27C91">
      <w:pPr>
        <w:pStyle w:val="EW"/>
        <w:tabs>
          <w:tab w:val="left" w:pos="2835"/>
        </w:tabs>
        <w:rPr>
          <w:lang w:val="it-IT"/>
        </w:rPr>
      </w:pPr>
      <w:r w:rsidRPr="00E33330">
        <w:rPr>
          <w:lang w:val="it-IT"/>
        </w:rPr>
        <w:tab/>
        <w:t>5GS update status for 3GPP access:</w:t>
      </w:r>
      <w:r w:rsidRPr="00E33330">
        <w:rPr>
          <w:lang w:val="it-IT"/>
        </w:rPr>
        <w:tab/>
        <w:t>5U1 UPDATED</w:t>
      </w:r>
    </w:p>
    <w:p w14:paraId="08961385" w14:textId="77777777" w:rsidR="00F27C91" w:rsidRPr="00E33330" w:rsidRDefault="00F27C91" w:rsidP="00F27C91">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27C91" w:rsidRPr="00E33330" w14:paraId="37703F9E" w14:textId="77777777" w:rsidTr="00C8554F">
        <w:tc>
          <w:tcPr>
            <w:tcW w:w="959" w:type="dxa"/>
          </w:tcPr>
          <w:p w14:paraId="0077783D" w14:textId="77777777" w:rsidR="00F27C91" w:rsidRPr="00E33330" w:rsidRDefault="00F27C91" w:rsidP="00C8554F">
            <w:pPr>
              <w:keepNext/>
              <w:keepLines/>
              <w:spacing w:after="0"/>
              <w:rPr>
                <w:rFonts w:ascii="Arial" w:hAnsi="Arial"/>
                <w:sz w:val="18"/>
              </w:rPr>
            </w:pPr>
            <w:r w:rsidRPr="00E33330">
              <w:rPr>
                <w:rFonts w:ascii="Arial" w:hAnsi="Arial"/>
                <w:sz w:val="18"/>
              </w:rPr>
              <w:t>Coding:</w:t>
            </w:r>
          </w:p>
        </w:tc>
        <w:tc>
          <w:tcPr>
            <w:tcW w:w="717" w:type="dxa"/>
          </w:tcPr>
          <w:p w14:paraId="024C6201" w14:textId="77777777" w:rsidR="00F27C91" w:rsidRPr="00E33330" w:rsidRDefault="00F27C91" w:rsidP="00C8554F">
            <w:pPr>
              <w:keepNext/>
              <w:keepLines/>
              <w:spacing w:after="0"/>
              <w:rPr>
                <w:rFonts w:ascii="Arial" w:hAnsi="Arial"/>
                <w:b/>
                <w:sz w:val="18"/>
              </w:rPr>
            </w:pPr>
            <w:r w:rsidRPr="00E33330">
              <w:rPr>
                <w:rFonts w:ascii="Arial" w:hAnsi="Arial"/>
                <w:b/>
                <w:sz w:val="18"/>
              </w:rPr>
              <w:t>B1</w:t>
            </w:r>
          </w:p>
        </w:tc>
        <w:tc>
          <w:tcPr>
            <w:tcW w:w="717" w:type="dxa"/>
          </w:tcPr>
          <w:p w14:paraId="4758696D" w14:textId="77777777" w:rsidR="00F27C91" w:rsidRPr="00E33330" w:rsidRDefault="00F27C91" w:rsidP="00C8554F">
            <w:pPr>
              <w:keepNext/>
              <w:keepLines/>
              <w:spacing w:after="0"/>
              <w:rPr>
                <w:rFonts w:ascii="Arial" w:hAnsi="Arial"/>
                <w:b/>
                <w:sz w:val="18"/>
              </w:rPr>
            </w:pPr>
            <w:r w:rsidRPr="00E33330">
              <w:rPr>
                <w:rFonts w:ascii="Arial" w:hAnsi="Arial"/>
                <w:b/>
                <w:sz w:val="18"/>
              </w:rPr>
              <w:t>B2</w:t>
            </w:r>
          </w:p>
        </w:tc>
        <w:tc>
          <w:tcPr>
            <w:tcW w:w="717" w:type="dxa"/>
          </w:tcPr>
          <w:p w14:paraId="25D14E41" w14:textId="77777777" w:rsidR="00F27C91" w:rsidRPr="00E33330" w:rsidRDefault="00F27C91" w:rsidP="00C8554F">
            <w:pPr>
              <w:keepNext/>
              <w:keepLines/>
              <w:spacing w:after="0"/>
              <w:rPr>
                <w:rFonts w:ascii="Arial" w:hAnsi="Arial"/>
                <w:b/>
                <w:sz w:val="18"/>
              </w:rPr>
            </w:pPr>
            <w:r w:rsidRPr="00E33330">
              <w:rPr>
                <w:rFonts w:ascii="Arial" w:hAnsi="Arial"/>
                <w:b/>
                <w:sz w:val="18"/>
              </w:rPr>
              <w:t>B3</w:t>
            </w:r>
          </w:p>
        </w:tc>
        <w:tc>
          <w:tcPr>
            <w:tcW w:w="717" w:type="dxa"/>
          </w:tcPr>
          <w:p w14:paraId="69B3E210" w14:textId="77777777" w:rsidR="00F27C91" w:rsidRPr="00E33330" w:rsidRDefault="00F27C91" w:rsidP="00C8554F">
            <w:pPr>
              <w:keepNext/>
              <w:keepLines/>
              <w:spacing w:after="0"/>
              <w:rPr>
                <w:rFonts w:ascii="Arial" w:hAnsi="Arial"/>
                <w:b/>
                <w:sz w:val="18"/>
              </w:rPr>
            </w:pPr>
            <w:r w:rsidRPr="00E33330">
              <w:rPr>
                <w:rFonts w:ascii="Arial" w:hAnsi="Arial"/>
                <w:b/>
                <w:sz w:val="18"/>
              </w:rPr>
              <w:t>B4</w:t>
            </w:r>
          </w:p>
        </w:tc>
        <w:tc>
          <w:tcPr>
            <w:tcW w:w="717" w:type="dxa"/>
          </w:tcPr>
          <w:p w14:paraId="34F46079" w14:textId="77777777" w:rsidR="00F27C91" w:rsidRPr="00E33330" w:rsidRDefault="00F27C91" w:rsidP="00C8554F">
            <w:pPr>
              <w:keepNext/>
              <w:keepLines/>
              <w:spacing w:after="0"/>
              <w:rPr>
                <w:rFonts w:ascii="Arial" w:hAnsi="Arial"/>
                <w:b/>
                <w:sz w:val="18"/>
              </w:rPr>
            </w:pPr>
            <w:r w:rsidRPr="00E33330">
              <w:rPr>
                <w:rFonts w:ascii="Arial" w:hAnsi="Arial"/>
                <w:b/>
                <w:sz w:val="18"/>
              </w:rPr>
              <w:t>B5</w:t>
            </w:r>
          </w:p>
        </w:tc>
        <w:tc>
          <w:tcPr>
            <w:tcW w:w="717" w:type="dxa"/>
          </w:tcPr>
          <w:p w14:paraId="1E25C193" w14:textId="77777777" w:rsidR="00F27C91" w:rsidRPr="00E33330" w:rsidRDefault="00F27C91" w:rsidP="00C8554F">
            <w:pPr>
              <w:keepNext/>
              <w:keepLines/>
              <w:spacing w:after="0"/>
              <w:rPr>
                <w:rFonts w:ascii="Arial" w:hAnsi="Arial"/>
                <w:b/>
                <w:sz w:val="18"/>
              </w:rPr>
            </w:pPr>
            <w:r w:rsidRPr="00E33330">
              <w:rPr>
                <w:rFonts w:ascii="Arial" w:hAnsi="Arial"/>
                <w:b/>
                <w:sz w:val="18"/>
              </w:rPr>
              <w:t>B6</w:t>
            </w:r>
          </w:p>
        </w:tc>
        <w:tc>
          <w:tcPr>
            <w:tcW w:w="717" w:type="dxa"/>
          </w:tcPr>
          <w:p w14:paraId="297FE00C" w14:textId="77777777" w:rsidR="00F27C91" w:rsidRPr="00E33330" w:rsidRDefault="00F27C91" w:rsidP="00C8554F">
            <w:pPr>
              <w:keepNext/>
              <w:keepLines/>
              <w:spacing w:after="0"/>
              <w:rPr>
                <w:rFonts w:ascii="Arial" w:hAnsi="Arial"/>
                <w:b/>
                <w:sz w:val="18"/>
              </w:rPr>
            </w:pPr>
            <w:r w:rsidRPr="00E33330">
              <w:rPr>
                <w:rFonts w:ascii="Arial" w:hAnsi="Arial"/>
                <w:b/>
                <w:sz w:val="18"/>
              </w:rPr>
              <w:t>B7</w:t>
            </w:r>
          </w:p>
        </w:tc>
        <w:tc>
          <w:tcPr>
            <w:tcW w:w="717" w:type="dxa"/>
          </w:tcPr>
          <w:p w14:paraId="29C2F651" w14:textId="77777777" w:rsidR="00F27C91" w:rsidRPr="00E33330" w:rsidRDefault="00F27C91" w:rsidP="00C8554F">
            <w:pPr>
              <w:keepNext/>
              <w:keepLines/>
              <w:spacing w:after="0"/>
              <w:rPr>
                <w:rFonts w:ascii="Arial" w:hAnsi="Arial"/>
                <w:b/>
                <w:sz w:val="18"/>
              </w:rPr>
            </w:pPr>
            <w:r w:rsidRPr="00E33330">
              <w:rPr>
                <w:rFonts w:ascii="Arial" w:hAnsi="Arial"/>
                <w:b/>
                <w:sz w:val="18"/>
              </w:rPr>
              <w:t>B8</w:t>
            </w:r>
          </w:p>
        </w:tc>
      </w:tr>
      <w:tr w:rsidR="00F27C91" w:rsidRPr="00E33330" w14:paraId="1257D1D5" w14:textId="77777777" w:rsidTr="00C8554F">
        <w:tc>
          <w:tcPr>
            <w:tcW w:w="959" w:type="dxa"/>
            <w:tcBorders>
              <w:bottom w:val="single" w:sz="4" w:space="0" w:color="auto"/>
            </w:tcBorders>
          </w:tcPr>
          <w:p w14:paraId="68456118" w14:textId="77777777" w:rsidR="00F27C91" w:rsidRPr="00E33330" w:rsidRDefault="00F27C91" w:rsidP="00C8554F">
            <w:pPr>
              <w:keepNext/>
              <w:keepLines/>
              <w:spacing w:after="0"/>
              <w:rPr>
                <w:rFonts w:ascii="Arial" w:hAnsi="Arial"/>
                <w:sz w:val="18"/>
              </w:rPr>
            </w:pPr>
            <w:r w:rsidRPr="00E33330">
              <w:rPr>
                <w:rFonts w:ascii="Arial" w:hAnsi="Arial"/>
                <w:sz w:val="18"/>
              </w:rPr>
              <w:t>Hex</w:t>
            </w:r>
          </w:p>
        </w:tc>
        <w:tc>
          <w:tcPr>
            <w:tcW w:w="717" w:type="dxa"/>
          </w:tcPr>
          <w:p w14:paraId="48AAC79C"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5AB8891B" w14:textId="77777777" w:rsidR="00F27C91" w:rsidRPr="00E33330" w:rsidRDefault="00F27C91" w:rsidP="00C8554F">
            <w:pPr>
              <w:keepNext/>
              <w:keepLines/>
              <w:spacing w:after="0"/>
              <w:rPr>
                <w:rFonts w:ascii="Arial" w:hAnsi="Arial"/>
                <w:sz w:val="18"/>
              </w:rPr>
            </w:pPr>
            <w:r w:rsidRPr="00E33330">
              <w:rPr>
                <w:rFonts w:ascii="Arial" w:hAnsi="Arial"/>
                <w:sz w:val="18"/>
              </w:rPr>
              <w:t xml:space="preserve">0B </w:t>
            </w:r>
          </w:p>
        </w:tc>
        <w:tc>
          <w:tcPr>
            <w:tcW w:w="717" w:type="dxa"/>
          </w:tcPr>
          <w:p w14:paraId="7470BE0D" w14:textId="77777777" w:rsidR="00F27C91" w:rsidRPr="00E33330" w:rsidRDefault="00F27C91" w:rsidP="00C8554F">
            <w:pPr>
              <w:keepNext/>
              <w:keepLines/>
              <w:spacing w:after="0"/>
              <w:rPr>
                <w:rFonts w:ascii="Arial" w:hAnsi="Arial"/>
                <w:sz w:val="18"/>
              </w:rPr>
            </w:pPr>
            <w:r w:rsidRPr="00E33330">
              <w:rPr>
                <w:rFonts w:ascii="Arial" w:hAnsi="Arial"/>
                <w:sz w:val="18"/>
              </w:rPr>
              <w:t>F2</w:t>
            </w:r>
          </w:p>
        </w:tc>
        <w:tc>
          <w:tcPr>
            <w:tcW w:w="717" w:type="dxa"/>
          </w:tcPr>
          <w:p w14:paraId="2437F27C" w14:textId="77777777" w:rsidR="00F27C91" w:rsidRPr="00E33330" w:rsidRDefault="00F27C91" w:rsidP="00C8554F">
            <w:pPr>
              <w:keepNext/>
              <w:keepLines/>
              <w:spacing w:after="0"/>
              <w:rPr>
                <w:rFonts w:ascii="Arial" w:hAnsi="Arial"/>
                <w:sz w:val="18"/>
              </w:rPr>
            </w:pPr>
            <w:r w:rsidRPr="00E33330">
              <w:rPr>
                <w:rFonts w:ascii="Arial" w:hAnsi="Arial"/>
                <w:sz w:val="18"/>
              </w:rPr>
              <w:t>52</w:t>
            </w:r>
          </w:p>
        </w:tc>
        <w:tc>
          <w:tcPr>
            <w:tcW w:w="717" w:type="dxa"/>
          </w:tcPr>
          <w:p w14:paraId="115E38F8" w14:textId="77777777" w:rsidR="00F27C91" w:rsidRPr="00E33330" w:rsidRDefault="00F27C91" w:rsidP="00C8554F">
            <w:pPr>
              <w:keepNext/>
              <w:keepLines/>
              <w:spacing w:after="0"/>
              <w:rPr>
                <w:rFonts w:ascii="Arial" w:hAnsi="Arial"/>
                <w:sz w:val="18"/>
              </w:rPr>
            </w:pPr>
            <w:r w:rsidRPr="00E33330">
              <w:rPr>
                <w:rFonts w:ascii="Arial" w:hAnsi="Arial"/>
                <w:sz w:val="18"/>
              </w:rPr>
              <w:t>14</w:t>
            </w:r>
          </w:p>
        </w:tc>
        <w:tc>
          <w:tcPr>
            <w:tcW w:w="717" w:type="dxa"/>
          </w:tcPr>
          <w:p w14:paraId="66BC453A"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5FB8B8AE"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4C91D9A8" w14:textId="77777777" w:rsidR="00F27C91" w:rsidRPr="00E33330" w:rsidRDefault="00F27C91" w:rsidP="00C8554F">
            <w:pPr>
              <w:keepNext/>
              <w:keepLines/>
              <w:spacing w:after="0"/>
              <w:rPr>
                <w:rFonts w:ascii="Arial" w:hAnsi="Arial"/>
                <w:sz w:val="18"/>
              </w:rPr>
            </w:pPr>
            <w:r w:rsidRPr="00E33330">
              <w:rPr>
                <w:rFonts w:ascii="Arial" w:hAnsi="Arial"/>
                <w:sz w:val="18"/>
              </w:rPr>
              <w:t>01</w:t>
            </w:r>
          </w:p>
        </w:tc>
      </w:tr>
      <w:tr w:rsidR="00F27C91" w:rsidRPr="00E33330" w14:paraId="38E88F7B" w14:textId="77777777" w:rsidTr="00C8554F">
        <w:tc>
          <w:tcPr>
            <w:tcW w:w="959" w:type="dxa"/>
            <w:tcBorders>
              <w:left w:val="nil"/>
              <w:bottom w:val="nil"/>
            </w:tcBorders>
          </w:tcPr>
          <w:p w14:paraId="4E199D03" w14:textId="77777777" w:rsidR="00F27C91" w:rsidRPr="00E33330" w:rsidRDefault="00F27C91" w:rsidP="00C8554F">
            <w:pPr>
              <w:keepNext/>
              <w:keepLines/>
              <w:spacing w:after="0"/>
              <w:rPr>
                <w:rFonts w:ascii="Arial" w:hAnsi="Arial"/>
                <w:sz w:val="18"/>
              </w:rPr>
            </w:pPr>
          </w:p>
        </w:tc>
        <w:tc>
          <w:tcPr>
            <w:tcW w:w="717" w:type="dxa"/>
          </w:tcPr>
          <w:p w14:paraId="47A9649D" w14:textId="77777777" w:rsidR="00F27C91" w:rsidRPr="00E33330" w:rsidRDefault="00F27C91" w:rsidP="00C8554F">
            <w:pPr>
              <w:keepNext/>
              <w:keepLines/>
              <w:spacing w:after="0"/>
              <w:rPr>
                <w:rFonts w:ascii="Arial" w:hAnsi="Arial"/>
                <w:sz w:val="18"/>
              </w:rPr>
            </w:pPr>
            <w:r w:rsidRPr="00E33330">
              <w:rPr>
                <w:rFonts w:ascii="Arial" w:hAnsi="Arial"/>
                <w:b/>
                <w:sz w:val="18"/>
              </w:rPr>
              <w:t>B9</w:t>
            </w:r>
          </w:p>
        </w:tc>
        <w:tc>
          <w:tcPr>
            <w:tcW w:w="717" w:type="dxa"/>
          </w:tcPr>
          <w:p w14:paraId="4885C3C9" w14:textId="77777777" w:rsidR="00F27C91" w:rsidRPr="00E33330" w:rsidRDefault="00F27C91" w:rsidP="00C8554F">
            <w:pPr>
              <w:keepNext/>
              <w:keepLines/>
              <w:spacing w:after="0"/>
              <w:rPr>
                <w:rFonts w:ascii="Arial" w:hAnsi="Arial"/>
                <w:sz w:val="18"/>
              </w:rPr>
            </w:pPr>
            <w:r w:rsidRPr="00E33330">
              <w:rPr>
                <w:rFonts w:ascii="Arial" w:hAnsi="Arial"/>
                <w:b/>
                <w:sz w:val="18"/>
              </w:rPr>
              <w:t>B10</w:t>
            </w:r>
          </w:p>
        </w:tc>
        <w:tc>
          <w:tcPr>
            <w:tcW w:w="717" w:type="dxa"/>
          </w:tcPr>
          <w:p w14:paraId="4EB4CD4F" w14:textId="77777777" w:rsidR="00F27C91" w:rsidRPr="00E33330" w:rsidRDefault="00F27C91" w:rsidP="00C8554F">
            <w:pPr>
              <w:keepNext/>
              <w:keepLines/>
              <w:spacing w:after="0"/>
              <w:rPr>
                <w:rFonts w:ascii="Arial" w:hAnsi="Arial"/>
                <w:sz w:val="18"/>
              </w:rPr>
            </w:pPr>
            <w:r w:rsidRPr="00E33330">
              <w:rPr>
                <w:rFonts w:ascii="Arial" w:hAnsi="Arial"/>
                <w:b/>
                <w:sz w:val="18"/>
              </w:rPr>
              <w:t>B11</w:t>
            </w:r>
          </w:p>
        </w:tc>
        <w:tc>
          <w:tcPr>
            <w:tcW w:w="717" w:type="dxa"/>
          </w:tcPr>
          <w:p w14:paraId="093540FF" w14:textId="77777777" w:rsidR="00F27C91" w:rsidRPr="00E33330" w:rsidRDefault="00F27C91" w:rsidP="00C8554F">
            <w:pPr>
              <w:keepNext/>
              <w:keepLines/>
              <w:spacing w:after="0"/>
              <w:rPr>
                <w:rFonts w:ascii="Arial" w:hAnsi="Arial"/>
                <w:sz w:val="18"/>
              </w:rPr>
            </w:pPr>
            <w:r w:rsidRPr="00E33330">
              <w:rPr>
                <w:rFonts w:ascii="Arial" w:hAnsi="Arial"/>
                <w:b/>
                <w:sz w:val="18"/>
              </w:rPr>
              <w:t>B12</w:t>
            </w:r>
          </w:p>
        </w:tc>
        <w:tc>
          <w:tcPr>
            <w:tcW w:w="717" w:type="dxa"/>
          </w:tcPr>
          <w:p w14:paraId="5B0B1C53" w14:textId="77777777" w:rsidR="00F27C91" w:rsidRPr="00E33330" w:rsidRDefault="00F27C91" w:rsidP="00C8554F">
            <w:pPr>
              <w:keepNext/>
              <w:keepLines/>
              <w:spacing w:after="0"/>
              <w:rPr>
                <w:rFonts w:ascii="Arial" w:hAnsi="Arial"/>
                <w:sz w:val="18"/>
              </w:rPr>
            </w:pPr>
            <w:r w:rsidRPr="00E33330">
              <w:rPr>
                <w:rFonts w:ascii="Arial" w:hAnsi="Arial"/>
                <w:b/>
                <w:sz w:val="18"/>
              </w:rPr>
              <w:t>B13</w:t>
            </w:r>
          </w:p>
        </w:tc>
        <w:tc>
          <w:tcPr>
            <w:tcW w:w="717" w:type="dxa"/>
          </w:tcPr>
          <w:p w14:paraId="544A8401" w14:textId="77777777" w:rsidR="00F27C91" w:rsidRPr="00E33330" w:rsidRDefault="00F27C91" w:rsidP="00C8554F">
            <w:pPr>
              <w:keepNext/>
              <w:keepLines/>
              <w:spacing w:after="0"/>
              <w:rPr>
                <w:rFonts w:ascii="Arial" w:hAnsi="Arial"/>
                <w:sz w:val="18"/>
              </w:rPr>
            </w:pPr>
            <w:r w:rsidRPr="00E33330">
              <w:rPr>
                <w:rFonts w:ascii="Arial" w:hAnsi="Arial"/>
                <w:b/>
                <w:sz w:val="18"/>
              </w:rPr>
              <w:t>B14</w:t>
            </w:r>
          </w:p>
        </w:tc>
        <w:tc>
          <w:tcPr>
            <w:tcW w:w="717" w:type="dxa"/>
          </w:tcPr>
          <w:p w14:paraId="49B6EAC3" w14:textId="77777777" w:rsidR="00F27C91" w:rsidRPr="00E33330" w:rsidRDefault="00F27C91" w:rsidP="00C8554F">
            <w:pPr>
              <w:keepNext/>
              <w:keepLines/>
              <w:spacing w:after="0"/>
              <w:rPr>
                <w:rFonts w:ascii="Arial" w:hAnsi="Arial"/>
                <w:sz w:val="18"/>
              </w:rPr>
            </w:pPr>
            <w:r w:rsidRPr="00E33330">
              <w:rPr>
                <w:rFonts w:ascii="Arial" w:hAnsi="Arial"/>
                <w:b/>
                <w:sz w:val="18"/>
              </w:rPr>
              <w:t>B15</w:t>
            </w:r>
          </w:p>
        </w:tc>
        <w:tc>
          <w:tcPr>
            <w:tcW w:w="717" w:type="dxa"/>
          </w:tcPr>
          <w:p w14:paraId="095910DC" w14:textId="77777777" w:rsidR="00F27C91" w:rsidRPr="00E33330" w:rsidRDefault="00F27C91" w:rsidP="00C8554F">
            <w:pPr>
              <w:keepNext/>
              <w:keepLines/>
              <w:spacing w:after="0"/>
              <w:rPr>
                <w:rFonts w:ascii="Arial" w:hAnsi="Arial"/>
                <w:sz w:val="18"/>
              </w:rPr>
            </w:pPr>
            <w:r w:rsidRPr="00E33330">
              <w:rPr>
                <w:rFonts w:ascii="Arial" w:hAnsi="Arial"/>
                <w:b/>
                <w:sz w:val="18"/>
              </w:rPr>
              <w:t>B16</w:t>
            </w:r>
          </w:p>
        </w:tc>
      </w:tr>
      <w:tr w:rsidR="00F27C91" w:rsidRPr="00E33330" w14:paraId="1970E752" w14:textId="77777777" w:rsidTr="00C8554F">
        <w:tc>
          <w:tcPr>
            <w:tcW w:w="959" w:type="dxa"/>
            <w:tcBorders>
              <w:top w:val="nil"/>
              <w:left w:val="nil"/>
              <w:bottom w:val="nil"/>
            </w:tcBorders>
          </w:tcPr>
          <w:p w14:paraId="4CD52711" w14:textId="77777777" w:rsidR="00F27C91" w:rsidRPr="00E33330" w:rsidRDefault="00F27C91" w:rsidP="00C8554F">
            <w:pPr>
              <w:keepNext/>
              <w:keepLines/>
              <w:spacing w:after="0"/>
              <w:rPr>
                <w:rFonts w:ascii="Arial" w:hAnsi="Arial"/>
                <w:sz w:val="18"/>
              </w:rPr>
            </w:pPr>
          </w:p>
        </w:tc>
        <w:tc>
          <w:tcPr>
            <w:tcW w:w="717" w:type="dxa"/>
          </w:tcPr>
          <w:p w14:paraId="284898A9" w14:textId="77777777" w:rsidR="00F27C91" w:rsidRPr="00E33330" w:rsidRDefault="00F27C91" w:rsidP="00C8554F">
            <w:pPr>
              <w:keepNext/>
              <w:keepLines/>
              <w:spacing w:after="0"/>
              <w:rPr>
                <w:rFonts w:ascii="Arial" w:hAnsi="Arial"/>
                <w:sz w:val="18"/>
              </w:rPr>
            </w:pPr>
            <w:r w:rsidRPr="00E33330">
              <w:rPr>
                <w:rFonts w:ascii="Arial" w:hAnsi="Arial"/>
                <w:sz w:val="18"/>
              </w:rPr>
              <w:t>02</w:t>
            </w:r>
          </w:p>
        </w:tc>
        <w:tc>
          <w:tcPr>
            <w:tcW w:w="717" w:type="dxa"/>
          </w:tcPr>
          <w:p w14:paraId="04154AF0" w14:textId="77777777" w:rsidR="00F27C91" w:rsidRPr="00E33330" w:rsidRDefault="00F27C91" w:rsidP="00C8554F">
            <w:pPr>
              <w:keepNext/>
              <w:keepLines/>
              <w:spacing w:after="0"/>
              <w:rPr>
                <w:rFonts w:ascii="Arial" w:hAnsi="Arial"/>
                <w:sz w:val="18"/>
              </w:rPr>
            </w:pPr>
            <w:r w:rsidRPr="00E33330">
              <w:rPr>
                <w:rFonts w:ascii="Arial" w:hAnsi="Arial"/>
                <w:sz w:val="18"/>
              </w:rPr>
              <w:t>66</w:t>
            </w:r>
          </w:p>
        </w:tc>
        <w:tc>
          <w:tcPr>
            <w:tcW w:w="717" w:type="dxa"/>
          </w:tcPr>
          <w:p w14:paraId="3FE88DDD" w14:textId="77777777" w:rsidR="00F27C91" w:rsidRPr="00E33330" w:rsidRDefault="00F27C91" w:rsidP="00C8554F">
            <w:pPr>
              <w:keepNext/>
              <w:keepLines/>
              <w:spacing w:after="0"/>
              <w:rPr>
                <w:rFonts w:ascii="Arial" w:hAnsi="Arial"/>
                <w:sz w:val="18"/>
              </w:rPr>
            </w:pPr>
            <w:r w:rsidRPr="00E33330">
              <w:rPr>
                <w:rFonts w:ascii="Arial" w:hAnsi="Arial"/>
                <w:sz w:val="18"/>
              </w:rPr>
              <w:t>43</w:t>
            </w:r>
          </w:p>
        </w:tc>
        <w:tc>
          <w:tcPr>
            <w:tcW w:w="717" w:type="dxa"/>
          </w:tcPr>
          <w:p w14:paraId="5797255C" w14:textId="77777777" w:rsidR="00F27C91" w:rsidRPr="00E33330" w:rsidRDefault="00F27C91" w:rsidP="00C8554F">
            <w:pPr>
              <w:keepNext/>
              <w:keepLines/>
              <w:spacing w:after="0"/>
              <w:rPr>
                <w:rFonts w:ascii="Arial" w:hAnsi="Arial"/>
                <w:sz w:val="18"/>
              </w:rPr>
            </w:pPr>
            <w:r w:rsidRPr="00E33330">
              <w:rPr>
                <w:rFonts w:ascii="Arial" w:hAnsi="Arial"/>
                <w:sz w:val="18"/>
              </w:rPr>
              <w:t>65</w:t>
            </w:r>
          </w:p>
        </w:tc>
        <w:tc>
          <w:tcPr>
            <w:tcW w:w="717" w:type="dxa"/>
            <w:tcBorders>
              <w:bottom w:val="single" w:sz="4" w:space="0" w:color="auto"/>
            </w:tcBorders>
          </w:tcPr>
          <w:p w14:paraId="5C811E99" w14:textId="77777777" w:rsidR="00F27C91" w:rsidRPr="00E33330" w:rsidRDefault="00F27C91" w:rsidP="00C8554F">
            <w:pPr>
              <w:keepNext/>
              <w:keepLines/>
              <w:spacing w:after="0"/>
              <w:rPr>
                <w:rFonts w:ascii="Arial" w:hAnsi="Arial"/>
                <w:sz w:val="18"/>
              </w:rPr>
            </w:pPr>
            <w:r w:rsidRPr="00E33330">
              <w:rPr>
                <w:rFonts w:ascii="Arial" w:hAnsi="Arial"/>
                <w:sz w:val="18"/>
              </w:rPr>
              <w:t>87</w:t>
            </w:r>
          </w:p>
        </w:tc>
        <w:tc>
          <w:tcPr>
            <w:tcW w:w="717" w:type="dxa"/>
            <w:tcBorders>
              <w:bottom w:val="single" w:sz="4" w:space="0" w:color="auto"/>
            </w:tcBorders>
          </w:tcPr>
          <w:p w14:paraId="607FCE2A" w14:textId="77777777" w:rsidR="00F27C91" w:rsidRPr="00E33330" w:rsidRDefault="00F27C91" w:rsidP="00C8554F">
            <w:pPr>
              <w:keepNext/>
              <w:keepLines/>
              <w:spacing w:after="0"/>
              <w:rPr>
                <w:rFonts w:ascii="Arial" w:hAnsi="Arial"/>
                <w:sz w:val="18"/>
              </w:rPr>
            </w:pPr>
            <w:r w:rsidRPr="00E33330">
              <w:rPr>
                <w:rFonts w:ascii="Arial" w:hAnsi="Arial"/>
                <w:sz w:val="18"/>
              </w:rPr>
              <w:t>52</w:t>
            </w:r>
          </w:p>
        </w:tc>
        <w:tc>
          <w:tcPr>
            <w:tcW w:w="717" w:type="dxa"/>
            <w:tcBorders>
              <w:bottom w:val="single" w:sz="4" w:space="0" w:color="auto"/>
            </w:tcBorders>
          </w:tcPr>
          <w:p w14:paraId="22150165" w14:textId="77777777" w:rsidR="00F27C91" w:rsidRPr="00E33330" w:rsidRDefault="00F27C91" w:rsidP="00C8554F">
            <w:pPr>
              <w:keepNext/>
              <w:keepLines/>
              <w:spacing w:after="0"/>
              <w:rPr>
                <w:rFonts w:ascii="Arial" w:hAnsi="Arial"/>
                <w:sz w:val="18"/>
              </w:rPr>
            </w:pPr>
            <w:r w:rsidRPr="00E33330">
              <w:rPr>
                <w:rFonts w:ascii="Arial" w:hAnsi="Arial"/>
                <w:sz w:val="18"/>
              </w:rPr>
              <w:t>14</w:t>
            </w:r>
          </w:p>
        </w:tc>
        <w:tc>
          <w:tcPr>
            <w:tcW w:w="717" w:type="dxa"/>
            <w:tcBorders>
              <w:bottom w:val="single" w:sz="4" w:space="0" w:color="auto"/>
            </w:tcBorders>
          </w:tcPr>
          <w:p w14:paraId="1AE334E5"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r>
      <w:tr w:rsidR="00F27C91" w:rsidRPr="00E33330" w14:paraId="19B8C7DE" w14:textId="77777777" w:rsidTr="00C8554F">
        <w:tc>
          <w:tcPr>
            <w:tcW w:w="959" w:type="dxa"/>
            <w:tcBorders>
              <w:top w:val="nil"/>
              <w:left w:val="nil"/>
              <w:bottom w:val="nil"/>
            </w:tcBorders>
          </w:tcPr>
          <w:p w14:paraId="1B66FC20" w14:textId="77777777" w:rsidR="00F27C91" w:rsidRPr="00E33330" w:rsidRDefault="00F27C91" w:rsidP="00C8554F">
            <w:pPr>
              <w:keepNext/>
              <w:keepLines/>
              <w:spacing w:after="0"/>
              <w:rPr>
                <w:rFonts w:ascii="Arial" w:hAnsi="Arial"/>
                <w:sz w:val="18"/>
              </w:rPr>
            </w:pPr>
          </w:p>
        </w:tc>
        <w:tc>
          <w:tcPr>
            <w:tcW w:w="717" w:type="dxa"/>
          </w:tcPr>
          <w:p w14:paraId="58E3081A" w14:textId="77777777" w:rsidR="00F27C91" w:rsidRPr="00E33330" w:rsidRDefault="00F27C91" w:rsidP="00C8554F">
            <w:pPr>
              <w:keepNext/>
              <w:keepLines/>
              <w:spacing w:after="0"/>
              <w:rPr>
                <w:rFonts w:ascii="Arial" w:hAnsi="Arial"/>
                <w:sz w:val="18"/>
              </w:rPr>
            </w:pPr>
            <w:r w:rsidRPr="00E33330">
              <w:rPr>
                <w:rFonts w:ascii="Arial" w:hAnsi="Arial"/>
                <w:b/>
                <w:sz w:val="18"/>
              </w:rPr>
              <w:t>B17</w:t>
            </w:r>
          </w:p>
        </w:tc>
        <w:tc>
          <w:tcPr>
            <w:tcW w:w="717" w:type="dxa"/>
          </w:tcPr>
          <w:p w14:paraId="18BABB4B" w14:textId="77777777" w:rsidR="00F27C91" w:rsidRPr="00E33330" w:rsidRDefault="00F27C91" w:rsidP="00C8554F">
            <w:pPr>
              <w:keepNext/>
              <w:keepLines/>
              <w:spacing w:after="0"/>
              <w:rPr>
                <w:rFonts w:ascii="Arial" w:hAnsi="Arial"/>
                <w:sz w:val="18"/>
              </w:rPr>
            </w:pPr>
            <w:r w:rsidRPr="00E33330">
              <w:rPr>
                <w:rFonts w:ascii="Arial" w:hAnsi="Arial"/>
                <w:b/>
                <w:sz w:val="18"/>
              </w:rPr>
              <w:t>B18</w:t>
            </w:r>
          </w:p>
        </w:tc>
        <w:tc>
          <w:tcPr>
            <w:tcW w:w="717" w:type="dxa"/>
          </w:tcPr>
          <w:p w14:paraId="4EAFEAA9" w14:textId="77777777" w:rsidR="00F27C91" w:rsidRPr="00E33330" w:rsidRDefault="00F27C91" w:rsidP="00C8554F">
            <w:pPr>
              <w:keepNext/>
              <w:keepLines/>
              <w:spacing w:after="0"/>
              <w:rPr>
                <w:rFonts w:ascii="Arial" w:hAnsi="Arial"/>
                <w:sz w:val="18"/>
              </w:rPr>
            </w:pPr>
            <w:r w:rsidRPr="00E33330">
              <w:rPr>
                <w:rFonts w:ascii="Arial" w:hAnsi="Arial"/>
                <w:b/>
                <w:sz w:val="18"/>
              </w:rPr>
              <w:t>B19</w:t>
            </w:r>
          </w:p>
        </w:tc>
        <w:tc>
          <w:tcPr>
            <w:tcW w:w="717" w:type="dxa"/>
          </w:tcPr>
          <w:p w14:paraId="4DCA3AFF" w14:textId="77777777" w:rsidR="00F27C91" w:rsidRPr="00E33330" w:rsidRDefault="00F27C91" w:rsidP="00C8554F">
            <w:pPr>
              <w:keepNext/>
              <w:keepLines/>
              <w:spacing w:after="0"/>
              <w:rPr>
                <w:rFonts w:ascii="Arial" w:hAnsi="Arial"/>
                <w:sz w:val="18"/>
              </w:rPr>
            </w:pPr>
            <w:r w:rsidRPr="00E33330">
              <w:rPr>
                <w:rFonts w:ascii="Arial" w:hAnsi="Arial"/>
                <w:b/>
                <w:sz w:val="18"/>
              </w:rPr>
              <w:t>B20</w:t>
            </w:r>
          </w:p>
        </w:tc>
        <w:tc>
          <w:tcPr>
            <w:tcW w:w="717" w:type="dxa"/>
            <w:tcBorders>
              <w:bottom w:val="nil"/>
              <w:right w:val="nil"/>
            </w:tcBorders>
          </w:tcPr>
          <w:p w14:paraId="62462E2A"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3965DFD1"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1448379C" w14:textId="77777777" w:rsidR="00F27C91" w:rsidRPr="00E33330" w:rsidRDefault="00F27C91" w:rsidP="00C8554F">
            <w:pPr>
              <w:keepNext/>
              <w:keepLines/>
              <w:spacing w:after="0"/>
              <w:rPr>
                <w:rFonts w:ascii="Arial" w:hAnsi="Arial"/>
                <w:sz w:val="18"/>
              </w:rPr>
            </w:pPr>
          </w:p>
        </w:tc>
        <w:tc>
          <w:tcPr>
            <w:tcW w:w="717" w:type="dxa"/>
            <w:tcBorders>
              <w:left w:val="nil"/>
              <w:bottom w:val="nil"/>
              <w:right w:val="nil"/>
            </w:tcBorders>
          </w:tcPr>
          <w:p w14:paraId="318A179E" w14:textId="77777777" w:rsidR="00F27C91" w:rsidRPr="00E33330" w:rsidRDefault="00F27C91" w:rsidP="00C8554F">
            <w:pPr>
              <w:keepNext/>
              <w:keepLines/>
              <w:spacing w:after="0"/>
              <w:rPr>
                <w:rFonts w:ascii="Arial" w:hAnsi="Arial"/>
                <w:sz w:val="18"/>
              </w:rPr>
            </w:pPr>
          </w:p>
        </w:tc>
      </w:tr>
      <w:tr w:rsidR="00F27C91" w:rsidRPr="0008759E" w14:paraId="70D59AB1" w14:textId="77777777" w:rsidTr="00C8554F">
        <w:tc>
          <w:tcPr>
            <w:tcW w:w="959" w:type="dxa"/>
            <w:tcBorders>
              <w:top w:val="nil"/>
              <w:left w:val="nil"/>
              <w:bottom w:val="nil"/>
            </w:tcBorders>
          </w:tcPr>
          <w:p w14:paraId="60D83D5A" w14:textId="77777777" w:rsidR="00F27C91" w:rsidRPr="00E33330" w:rsidRDefault="00F27C91" w:rsidP="00C8554F">
            <w:pPr>
              <w:keepNext/>
              <w:keepLines/>
              <w:spacing w:after="0"/>
              <w:rPr>
                <w:rFonts w:ascii="Arial" w:hAnsi="Arial"/>
                <w:sz w:val="18"/>
              </w:rPr>
            </w:pPr>
          </w:p>
        </w:tc>
        <w:tc>
          <w:tcPr>
            <w:tcW w:w="717" w:type="dxa"/>
          </w:tcPr>
          <w:p w14:paraId="62B69E41"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12E2076C" w14:textId="77777777" w:rsidR="00F27C91" w:rsidRPr="00E33330" w:rsidRDefault="00F27C91" w:rsidP="00C8554F">
            <w:pPr>
              <w:keepNext/>
              <w:keepLines/>
              <w:spacing w:after="0"/>
              <w:rPr>
                <w:rFonts w:ascii="Arial" w:hAnsi="Arial"/>
                <w:sz w:val="18"/>
              </w:rPr>
            </w:pPr>
            <w:r w:rsidRPr="00E33330">
              <w:rPr>
                <w:rFonts w:ascii="Arial" w:hAnsi="Arial"/>
                <w:sz w:val="18"/>
              </w:rPr>
              <w:t>00</w:t>
            </w:r>
          </w:p>
        </w:tc>
        <w:tc>
          <w:tcPr>
            <w:tcW w:w="717" w:type="dxa"/>
          </w:tcPr>
          <w:p w14:paraId="04436B9E" w14:textId="77777777" w:rsidR="00F27C91" w:rsidRPr="00E33330" w:rsidRDefault="00F27C91" w:rsidP="00C8554F">
            <w:pPr>
              <w:keepNext/>
              <w:keepLines/>
              <w:spacing w:after="0"/>
              <w:rPr>
                <w:rFonts w:ascii="Arial" w:hAnsi="Arial"/>
                <w:sz w:val="18"/>
              </w:rPr>
            </w:pPr>
            <w:r w:rsidRPr="00E33330">
              <w:rPr>
                <w:rFonts w:ascii="Arial" w:hAnsi="Arial"/>
                <w:sz w:val="18"/>
              </w:rPr>
              <w:t>01</w:t>
            </w:r>
          </w:p>
        </w:tc>
        <w:tc>
          <w:tcPr>
            <w:tcW w:w="717" w:type="dxa"/>
          </w:tcPr>
          <w:p w14:paraId="29843469" w14:textId="77777777" w:rsidR="00F27C91" w:rsidRPr="0008759E" w:rsidRDefault="00F27C91" w:rsidP="00C8554F">
            <w:pPr>
              <w:keepNext/>
              <w:keepLines/>
              <w:spacing w:after="0"/>
              <w:rPr>
                <w:rFonts w:ascii="Arial" w:hAnsi="Arial"/>
                <w:sz w:val="18"/>
              </w:rPr>
            </w:pPr>
            <w:r w:rsidRPr="00E33330">
              <w:rPr>
                <w:rFonts w:ascii="Arial" w:hAnsi="Arial"/>
                <w:sz w:val="18"/>
              </w:rPr>
              <w:t>00</w:t>
            </w:r>
          </w:p>
        </w:tc>
        <w:tc>
          <w:tcPr>
            <w:tcW w:w="717" w:type="dxa"/>
            <w:tcBorders>
              <w:top w:val="nil"/>
              <w:bottom w:val="nil"/>
              <w:right w:val="nil"/>
            </w:tcBorders>
          </w:tcPr>
          <w:p w14:paraId="4FDB79D5"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31DDCA7B"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24AD8BF4"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30DEDD1E" w14:textId="77777777" w:rsidR="00F27C91" w:rsidRPr="0008759E" w:rsidRDefault="00F27C91" w:rsidP="00C8554F">
            <w:pPr>
              <w:keepNext/>
              <w:keepLines/>
              <w:spacing w:after="0"/>
              <w:rPr>
                <w:rFonts w:ascii="Arial" w:hAnsi="Arial"/>
                <w:sz w:val="18"/>
              </w:rPr>
            </w:pPr>
          </w:p>
        </w:tc>
      </w:tr>
    </w:tbl>
    <w:p w14:paraId="4D9C6D7D" w14:textId="77777777" w:rsidR="00F27C91" w:rsidRPr="0046266F" w:rsidRDefault="00F27C91" w:rsidP="00F27C91"/>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28804C85" w14:textId="77777777" w:rsidR="00F27C91" w:rsidRPr="008745D8" w:rsidRDefault="00F27C91" w:rsidP="00F27C91">
      <w:pPr>
        <w:keepNext/>
        <w:keepLines/>
        <w:rPr>
          <w:b/>
        </w:rPr>
      </w:pPr>
      <w:r w:rsidRPr="00C17474">
        <w:rPr>
          <w:b/>
        </w:rPr>
        <w:t>EF</w:t>
      </w:r>
      <w:r w:rsidRPr="00C17474">
        <w:rPr>
          <w:rFonts w:ascii="Arial" w:hAnsi="Arial"/>
          <w:b/>
          <w:sz w:val="24"/>
          <w:vertAlign w:val="subscript"/>
        </w:rPr>
        <w:t>5GS3GPPLOCI</w:t>
      </w:r>
      <w:r w:rsidRPr="008745D8">
        <w:rPr>
          <w:b/>
        </w:rPr>
        <w:t xml:space="preserve"> (5GS 3GPP location information)</w:t>
      </w:r>
    </w:p>
    <w:p w14:paraId="5D045BB0" w14:textId="77777777" w:rsidR="00F27C91" w:rsidRPr="008745D8" w:rsidRDefault="00F27C91" w:rsidP="00F27C91">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24400500010266436587</w:t>
      </w:r>
    </w:p>
    <w:p w14:paraId="0B3E52D2" w14:textId="77777777" w:rsidR="00F27C91" w:rsidRPr="008745D8" w:rsidRDefault="00F27C91" w:rsidP="00F27C91">
      <w:pPr>
        <w:pStyle w:val="EW"/>
        <w:tabs>
          <w:tab w:val="left" w:pos="2835"/>
        </w:tabs>
      </w:pPr>
      <w:r w:rsidRPr="008745D8">
        <w:rPr>
          <w:lang w:val="it-IT"/>
        </w:rPr>
        <w:tab/>
        <w:t>Last visited registered TAI in 5GS for 3GPP access:</w:t>
      </w:r>
      <w:r w:rsidRPr="008745D8">
        <w:rPr>
          <w:lang w:val="it-IT"/>
        </w:rPr>
        <w:tab/>
      </w:r>
      <w:r w:rsidRPr="008745D8">
        <w:t>244/005/000001</w:t>
      </w:r>
    </w:p>
    <w:p w14:paraId="70FBFAA2" w14:textId="77777777" w:rsidR="00F27C91" w:rsidRPr="008745D8" w:rsidRDefault="00F27C91" w:rsidP="00F27C91">
      <w:pPr>
        <w:pStyle w:val="EW"/>
        <w:tabs>
          <w:tab w:val="left" w:pos="2835"/>
        </w:tabs>
        <w:rPr>
          <w:lang w:val="it-IT"/>
        </w:rPr>
      </w:pPr>
      <w:r w:rsidRPr="008745D8">
        <w:rPr>
          <w:lang w:val="it-IT"/>
        </w:rPr>
        <w:tab/>
        <w:t>5GS update status for 3GPP access:</w:t>
      </w:r>
      <w:r w:rsidRPr="008745D8">
        <w:rPr>
          <w:lang w:val="it-IT"/>
        </w:rPr>
        <w:tab/>
        <w:t>5U1 UPDATED</w:t>
      </w:r>
    </w:p>
    <w:p w14:paraId="0DCB0979" w14:textId="77777777" w:rsidR="00F27C91" w:rsidRPr="008745D8" w:rsidRDefault="00F27C91" w:rsidP="00F27C91">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27C91" w:rsidRPr="008745D8" w14:paraId="51D0CA95" w14:textId="77777777" w:rsidTr="00C8554F">
        <w:tc>
          <w:tcPr>
            <w:tcW w:w="959" w:type="dxa"/>
          </w:tcPr>
          <w:p w14:paraId="41371ABC" w14:textId="77777777" w:rsidR="00F27C91" w:rsidRPr="008745D8" w:rsidRDefault="00F27C91" w:rsidP="00C8554F">
            <w:pPr>
              <w:keepNext/>
              <w:keepLines/>
              <w:spacing w:after="0"/>
              <w:rPr>
                <w:rFonts w:ascii="Arial" w:hAnsi="Arial"/>
                <w:sz w:val="18"/>
              </w:rPr>
            </w:pPr>
            <w:r w:rsidRPr="008745D8">
              <w:rPr>
                <w:rFonts w:ascii="Arial" w:hAnsi="Arial"/>
                <w:sz w:val="18"/>
              </w:rPr>
              <w:t>Coding:</w:t>
            </w:r>
          </w:p>
        </w:tc>
        <w:tc>
          <w:tcPr>
            <w:tcW w:w="717" w:type="dxa"/>
          </w:tcPr>
          <w:p w14:paraId="7A09657A" w14:textId="77777777" w:rsidR="00F27C91" w:rsidRPr="008745D8" w:rsidRDefault="00F27C91" w:rsidP="00C8554F">
            <w:pPr>
              <w:keepNext/>
              <w:keepLines/>
              <w:spacing w:after="0"/>
              <w:rPr>
                <w:rFonts w:ascii="Arial" w:hAnsi="Arial"/>
                <w:b/>
                <w:sz w:val="18"/>
              </w:rPr>
            </w:pPr>
            <w:r w:rsidRPr="008745D8">
              <w:rPr>
                <w:rFonts w:ascii="Arial" w:hAnsi="Arial"/>
                <w:b/>
                <w:sz w:val="18"/>
              </w:rPr>
              <w:t>B1</w:t>
            </w:r>
          </w:p>
        </w:tc>
        <w:tc>
          <w:tcPr>
            <w:tcW w:w="717" w:type="dxa"/>
          </w:tcPr>
          <w:p w14:paraId="5586E896" w14:textId="77777777" w:rsidR="00F27C91" w:rsidRPr="008745D8" w:rsidRDefault="00F27C91" w:rsidP="00C8554F">
            <w:pPr>
              <w:keepNext/>
              <w:keepLines/>
              <w:spacing w:after="0"/>
              <w:rPr>
                <w:rFonts w:ascii="Arial" w:hAnsi="Arial"/>
                <w:b/>
                <w:sz w:val="18"/>
              </w:rPr>
            </w:pPr>
            <w:r w:rsidRPr="008745D8">
              <w:rPr>
                <w:rFonts w:ascii="Arial" w:hAnsi="Arial"/>
                <w:b/>
                <w:sz w:val="18"/>
              </w:rPr>
              <w:t>B2</w:t>
            </w:r>
          </w:p>
        </w:tc>
        <w:tc>
          <w:tcPr>
            <w:tcW w:w="717" w:type="dxa"/>
          </w:tcPr>
          <w:p w14:paraId="3395B8A8" w14:textId="77777777" w:rsidR="00F27C91" w:rsidRPr="008745D8" w:rsidRDefault="00F27C91" w:rsidP="00C8554F">
            <w:pPr>
              <w:keepNext/>
              <w:keepLines/>
              <w:spacing w:after="0"/>
              <w:rPr>
                <w:rFonts w:ascii="Arial" w:hAnsi="Arial"/>
                <w:b/>
                <w:sz w:val="18"/>
              </w:rPr>
            </w:pPr>
            <w:r w:rsidRPr="008745D8">
              <w:rPr>
                <w:rFonts w:ascii="Arial" w:hAnsi="Arial"/>
                <w:b/>
                <w:sz w:val="18"/>
              </w:rPr>
              <w:t>B3</w:t>
            </w:r>
          </w:p>
        </w:tc>
        <w:tc>
          <w:tcPr>
            <w:tcW w:w="717" w:type="dxa"/>
          </w:tcPr>
          <w:p w14:paraId="11D9C9AB" w14:textId="77777777" w:rsidR="00F27C91" w:rsidRPr="008745D8" w:rsidRDefault="00F27C91" w:rsidP="00C8554F">
            <w:pPr>
              <w:keepNext/>
              <w:keepLines/>
              <w:spacing w:after="0"/>
              <w:rPr>
                <w:rFonts w:ascii="Arial" w:hAnsi="Arial"/>
                <w:b/>
                <w:sz w:val="18"/>
              </w:rPr>
            </w:pPr>
            <w:r w:rsidRPr="008745D8">
              <w:rPr>
                <w:rFonts w:ascii="Arial" w:hAnsi="Arial"/>
                <w:b/>
                <w:sz w:val="18"/>
              </w:rPr>
              <w:t>B4</w:t>
            </w:r>
          </w:p>
        </w:tc>
        <w:tc>
          <w:tcPr>
            <w:tcW w:w="717" w:type="dxa"/>
          </w:tcPr>
          <w:p w14:paraId="6B1A6748" w14:textId="77777777" w:rsidR="00F27C91" w:rsidRPr="008745D8" w:rsidRDefault="00F27C91" w:rsidP="00C8554F">
            <w:pPr>
              <w:keepNext/>
              <w:keepLines/>
              <w:spacing w:after="0"/>
              <w:rPr>
                <w:rFonts w:ascii="Arial" w:hAnsi="Arial"/>
                <w:b/>
                <w:sz w:val="18"/>
              </w:rPr>
            </w:pPr>
            <w:r w:rsidRPr="008745D8">
              <w:rPr>
                <w:rFonts w:ascii="Arial" w:hAnsi="Arial"/>
                <w:b/>
                <w:sz w:val="18"/>
              </w:rPr>
              <w:t>B5</w:t>
            </w:r>
          </w:p>
        </w:tc>
        <w:tc>
          <w:tcPr>
            <w:tcW w:w="717" w:type="dxa"/>
          </w:tcPr>
          <w:p w14:paraId="6EF91DE7" w14:textId="77777777" w:rsidR="00F27C91" w:rsidRPr="008745D8" w:rsidRDefault="00F27C91" w:rsidP="00C8554F">
            <w:pPr>
              <w:keepNext/>
              <w:keepLines/>
              <w:spacing w:after="0"/>
              <w:rPr>
                <w:rFonts w:ascii="Arial" w:hAnsi="Arial"/>
                <w:b/>
                <w:sz w:val="18"/>
              </w:rPr>
            </w:pPr>
            <w:r w:rsidRPr="008745D8">
              <w:rPr>
                <w:rFonts w:ascii="Arial" w:hAnsi="Arial"/>
                <w:b/>
                <w:sz w:val="18"/>
              </w:rPr>
              <w:t>B6</w:t>
            </w:r>
          </w:p>
        </w:tc>
        <w:tc>
          <w:tcPr>
            <w:tcW w:w="717" w:type="dxa"/>
          </w:tcPr>
          <w:p w14:paraId="65FD24B8" w14:textId="77777777" w:rsidR="00F27C91" w:rsidRPr="008745D8" w:rsidRDefault="00F27C91" w:rsidP="00C8554F">
            <w:pPr>
              <w:keepNext/>
              <w:keepLines/>
              <w:spacing w:after="0"/>
              <w:rPr>
                <w:rFonts w:ascii="Arial" w:hAnsi="Arial"/>
                <w:b/>
                <w:sz w:val="18"/>
              </w:rPr>
            </w:pPr>
            <w:r w:rsidRPr="008745D8">
              <w:rPr>
                <w:rFonts w:ascii="Arial" w:hAnsi="Arial"/>
                <w:b/>
                <w:sz w:val="18"/>
              </w:rPr>
              <w:t>B7</w:t>
            </w:r>
          </w:p>
        </w:tc>
        <w:tc>
          <w:tcPr>
            <w:tcW w:w="717" w:type="dxa"/>
          </w:tcPr>
          <w:p w14:paraId="3B76A626" w14:textId="77777777" w:rsidR="00F27C91" w:rsidRPr="008745D8" w:rsidRDefault="00F27C91" w:rsidP="00C8554F">
            <w:pPr>
              <w:keepNext/>
              <w:keepLines/>
              <w:spacing w:after="0"/>
              <w:rPr>
                <w:rFonts w:ascii="Arial" w:hAnsi="Arial"/>
                <w:b/>
                <w:sz w:val="18"/>
              </w:rPr>
            </w:pPr>
            <w:r w:rsidRPr="008745D8">
              <w:rPr>
                <w:rFonts w:ascii="Arial" w:hAnsi="Arial"/>
                <w:b/>
                <w:sz w:val="18"/>
              </w:rPr>
              <w:t>B8</w:t>
            </w:r>
          </w:p>
        </w:tc>
      </w:tr>
      <w:tr w:rsidR="00F27C91" w:rsidRPr="008745D8" w14:paraId="0F8B4C48" w14:textId="77777777" w:rsidTr="00C8554F">
        <w:tc>
          <w:tcPr>
            <w:tcW w:w="959" w:type="dxa"/>
            <w:tcBorders>
              <w:bottom w:val="single" w:sz="4" w:space="0" w:color="auto"/>
            </w:tcBorders>
          </w:tcPr>
          <w:p w14:paraId="51F89A9B" w14:textId="77777777" w:rsidR="00F27C91" w:rsidRPr="008745D8" w:rsidRDefault="00F27C91" w:rsidP="00C8554F">
            <w:pPr>
              <w:keepNext/>
              <w:keepLines/>
              <w:spacing w:after="0"/>
              <w:rPr>
                <w:rFonts w:ascii="Arial" w:hAnsi="Arial"/>
                <w:sz w:val="18"/>
              </w:rPr>
            </w:pPr>
            <w:r w:rsidRPr="008745D8">
              <w:rPr>
                <w:rFonts w:ascii="Arial" w:hAnsi="Arial"/>
                <w:sz w:val="18"/>
              </w:rPr>
              <w:t>Hex</w:t>
            </w:r>
          </w:p>
        </w:tc>
        <w:tc>
          <w:tcPr>
            <w:tcW w:w="717" w:type="dxa"/>
          </w:tcPr>
          <w:p w14:paraId="49501C67"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215E6B12" w14:textId="77777777" w:rsidR="00F27C91" w:rsidRPr="008745D8" w:rsidRDefault="00F27C91" w:rsidP="00C8554F">
            <w:pPr>
              <w:keepNext/>
              <w:keepLines/>
              <w:spacing w:after="0"/>
              <w:rPr>
                <w:rFonts w:ascii="Arial" w:hAnsi="Arial"/>
                <w:sz w:val="18"/>
              </w:rPr>
            </w:pPr>
            <w:r w:rsidRPr="008745D8">
              <w:rPr>
                <w:rFonts w:ascii="Arial" w:hAnsi="Arial"/>
                <w:sz w:val="18"/>
              </w:rPr>
              <w:t xml:space="preserve">0B </w:t>
            </w:r>
          </w:p>
        </w:tc>
        <w:tc>
          <w:tcPr>
            <w:tcW w:w="717" w:type="dxa"/>
          </w:tcPr>
          <w:p w14:paraId="3E3E483D" w14:textId="77777777" w:rsidR="00F27C91" w:rsidRPr="008745D8" w:rsidRDefault="00F27C91" w:rsidP="00C8554F">
            <w:pPr>
              <w:keepNext/>
              <w:keepLines/>
              <w:spacing w:after="0"/>
              <w:rPr>
                <w:rFonts w:ascii="Arial" w:hAnsi="Arial"/>
                <w:sz w:val="18"/>
              </w:rPr>
            </w:pPr>
            <w:r w:rsidRPr="008745D8">
              <w:rPr>
                <w:rFonts w:ascii="Arial" w:hAnsi="Arial"/>
                <w:sz w:val="18"/>
              </w:rPr>
              <w:t>F2</w:t>
            </w:r>
          </w:p>
        </w:tc>
        <w:tc>
          <w:tcPr>
            <w:tcW w:w="717" w:type="dxa"/>
          </w:tcPr>
          <w:p w14:paraId="76661690" w14:textId="77777777" w:rsidR="00F27C91" w:rsidRPr="008745D8" w:rsidRDefault="00F27C91" w:rsidP="00C8554F">
            <w:pPr>
              <w:keepNext/>
              <w:keepLines/>
              <w:spacing w:after="0"/>
              <w:rPr>
                <w:rFonts w:ascii="Arial" w:hAnsi="Arial"/>
                <w:sz w:val="18"/>
              </w:rPr>
            </w:pPr>
            <w:r w:rsidRPr="008745D8">
              <w:rPr>
                <w:rFonts w:ascii="Arial" w:hAnsi="Arial"/>
                <w:sz w:val="18"/>
              </w:rPr>
              <w:t>42</w:t>
            </w:r>
          </w:p>
        </w:tc>
        <w:tc>
          <w:tcPr>
            <w:tcW w:w="717" w:type="dxa"/>
          </w:tcPr>
          <w:p w14:paraId="457C7A50" w14:textId="77777777" w:rsidR="00F27C91" w:rsidRPr="008745D8" w:rsidRDefault="00F27C91" w:rsidP="00C8554F">
            <w:pPr>
              <w:keepNext/>
              <w:keepLines/>
              <w:spacing w:after="0"/>
              <w:rPr>
                <w:rFonts w:ascii="Arial" w:hAnsi="Arial"/>
                <w:sz w:val="18"/>
              </w:rPr>
            </w:pPr>
            <w:r w:rsidRPr="008745D8">
              <w:rPr>
                <w:rFonts w:ascii="Arial" w:hAnsi="Arial"/>
                <w:sz w:val="18"/>
              </w:rPr>
              <w:t>54</w:t>
            </w:r>
          </w:p>
        </w:tc>
        <w:tc>
          <w:tcPr>
            <w:tcW w:w="717" w:type="dxa"/>
          </w:tcPr>
          <w:p w14:paraId="536D2D65"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1E736FD5"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4D9606AF" w14:textId="77777777" w:rsidR="00F27C91" w:rsidRPr="008745D8" w:rsidRDefault="00F27C91" w:rsidP="00C8554F">
            <w:pPr>
              <w:keepNext/>
              <w:keepLines/>
              <w:spacing w:after="0"/>
              <w:rPr>
                <w:rFonts w:ascii="Arial" w:hAnsi="Arial"/>
                <w:sz w:val="18"/>
              </w:rPr>
            </w:pPr>
            <w:r w:rsidRPr="008745D8">
              <w:rPr>
                <w:rFonts w:ascii="Arial" w:hAnsi="Arial"/>
                <w:sz w:val="18"/>
              </w:rPr>
              <w:t>01</w:t>
            </w:r>
          </w:p>
        </w:tc>
      </w:tr>
      <w:tr w:rsidR="00F27C91" w:rsidRPr="008745D8" w14:paraId="599E586B" w14:textId="77777777" w:rsidTr="00C8554F">
        <w:tc>
          <w:tcPr>
            <w:tcW w:w="959" w:type="dxa"/>
            <w:tcBorders>
              <w:left w:val="nil"/>
              <w:bottom w:val="nil"/>
            </w:tcBorders>
          </w:tcPr>
          <w:p w14:paraId="6DFA1E6D" w14:textId="77777777" w:rsidR="00F27C91" w:rsidRPr="008745D8" w:rsidRDefault="00F27C91" w:rsidP="00C8554F">
            <w:pPr>
              <w:keepNext/>
              <w:keepLines/>
              <w:spacing w:after="0"/>
              <w:rPr>
                <w:rFonts w:ascii="Arial" w:hAnsi="Arial"/>
                <w:sz w:val="18"/>
              </w:rPr>
            </w:pPr>
          </w:p>
        </w:tc>
        <w:tc>
          <w:tcPr>
            <w:tcW w:w="717" w:type="dxa"/>
          </w:tcPr>
          <w:p w14:paraId="2F6E253F" w14:textId="77777777" w:rsidR="00F27C91" w:rsidRPr="008745D8" w:rsidRDefault="00F27C91" w:rsidP="00C8554F">
            <w:pPr>
              <w:keepNext/>
              <w:keepLines/>
              <w:spacing w:after="0"/>
              <w:rPr>
                <w:rFonts w:ascii="Arial" w:hAnsi="Arial"/>
                <w:sz w:val="18"/>
              </w:rPr>
            </w:pPr>
            <w:r w:rsidRPr="008745D8">
              <w:rPr>
                <w:rFonts w:ascii="Arial" w:hAnsi="Arial"/>
                <w:b/>
                <w:sz w:val="18"/>
              </w:rPr>
              <w:t>B9</w:t>
            </w:r>
          </w:p>
        </w:tc>
        <w:tc>
          <w:tcPr>
            <w:tcW w:w="717" w:type="dxa"/>
          </w:tcPr>
          <w:p w14:paraId="2F97C039" w14:textId="77777777" w:rsidR="00F27C91" w:rsidRPr="008745D8" w:rsidRDefault="00F27C91" w:rsidP="00C8554F">
            <w:pPr>
              <w:keepNext/>
              <w:keepLines/>
              <w:spacing w:after="0"/>
              <w:rPr>
                <w:rFonts w:ascii="Arial" w:hAnsi="Arial"/>
                <w:sz w:val="18"/>
              </w:rPr>
            </w:pPr>
            <w:r w:rsidRPr="008745D8">
              <w:rPr>
                <w:rFonts w:ascii="Arial" w:hAnsi="Arial"/>
                <w:b/>
                <w:sz w:val="18"/>
              </w:rPr>
              <w:t>B10</w:t>
            </w:r>
          </w:p>
        </w:tc>
        <w:tc>
          <w:tcPr>
            <w:tcW w:w="717" w:type="dxa"/>
          </w:tcPr>
          <w:p w14:paraId="6BB6187B" w14:textId="77777777" w:rsidR="00F27C91" w:rsidRPr="008745D8" w:rsidRDefault="00F27C91" w:rsidP="00C8554F">
            <w:pPr>
              <w:keepNext/>
              <w:keepLines/>
              <w:spacing w:after="0"/>
              <w:rPr>
                <w:rFonts w:ascii="Arial" w:hAnsi="Arial"/>
                <w:sz w:val="18"/>
              </w:rPr>
            </w:pPr>
            <w:r w:rsidRPr="008745D8">
              <w:rPr>
                <w:rFonts w:ascii="Arial" w:hAnsi="Arial"/>
                <w:b/>
                <w:sz w:val="18"/>
              </w:rPr>
              <w:t>B11</w:t>
            </w:r>
          </w:p>
        </w:tc>
        <w:tc>
          <w:tcPr>
            <w:tcW w:w="717" w:type="dxa"/>
          </w:tcPr>
          <w:p w14:paraId="43D6155A" w14:textId="77777777" w:rsidR="00F27C91" w:rsidRPr="008745D8" w:rsidRDefault="00F27C91" w:rsidP="00C8554F">
            <w:pPr>
              <w:keepNext/>
              <w:keepLines/>
              <w:spacing w:after="0"/>
              <w:rPr>
                <w:rFonts w:ascii="Arial" w:hAnsi="Arial"/>
                <w:sz w:val="18"/>
              </w:rPr>
            </w:pPr>
            <w:r w:rsidRPr="008745D8">
              <w:rPr>
                <w:rFonts w:ascii="Arial" w:hAnsi="Arial"/>
                <w:b/>
                <w:sz w:val="18"/>
              </w:rPr>
              <w:t>B12</w:t>
            </w:r>
          </w:p>
        </w:tc>
        <w:tc>
          <w:tcPr>
            <w:tcW w:w="717" w:type="dxa"/>
          </w:tcPr>
          <w:p w14:paraId="06FE027A" w14:textId="77777777" w:rsidR="00F27C91" w:rsidRPr="008745D8" w:rsidRDefault="00F27C91" w:rsidP="00C8554F">
            <w:pPr>
              <w:keepNext/>
              <w:keepLines/>
              <w:spacing w:after="0"/>
              <w:rPr>
                <w:rFonts w:ascii="Arial" w:hAnsi="Arial"/>
                <w:sz w:val="18"/>
              </w:rPr>
            </w:pPr>
            <w:r w:rsidRPr="008745D8">
              <w:rPr>
                <w:rFonts w:ascii="Arial" w:hAnsi="Arial"/>
                <w:b/>
                <w:sz w:val="18"/>
              </w:rPr>
              <w:t>B13</w:t>
            </w:r>
          </w:p>
        </w:tc>
        <w:tc>
          <w:tcPr>
            <w:tcW w:w="717" w:type="dxa"/>
          </w:tcPr>
          <w:p w14:paraId="59B1C18F" w14:textId="77777777" w:rsidR="00F27C91" w:rsidRPr="008745D8" w:rsidRDefault="00F27C91" w:rsidP="00C8554F">
            <w:pPr>
              <w:keepNext/>
              <w:keepLines/>
              <w:spacing w:after="0"/>
              <w:rPr>
                <w:rFonts w:ascii="Arial" w:hAnsi="Arial"/>
                <w:sz w:val="18"/>
              </w:rPr>
            </w:pPr>
            <w:r w:rsidRPr="008745D8">
              <w:rPr>
                <w:rFonts w:ascii="Arial" w:hAnsi="Arial"/>
                <w:b/>
                <w:sz w:val="18"/>
              </w:rPr>
              <w:t>B14</w:t>
            </w:r>
          </w:p>
        </w:tc>
        <w:tc>
          <w:tcPr>
            <w:tcW w:w="717" w:type="dxa"/>
          </w:tcPr>
          <w:p w14:paraId="135B707B" w14:textId="77777777" w:rsidR="00F27C91" w:rsidRPr="008745D8" w:rsidRDefault="00F27C91" w:rsidP="00C8554F">
            <w:pPr>
              <w:keepNext/>
              <w:keepLines/>
              <w:spacing w:after="0"/>
              <w:rPr>
                <w:rFonts w:ascii="Arial" w:hAnsi="Arial"/>
                <w:sz w:val="18"/>
              </w:rPr>
            </w:pPr>
            <w:r w:rsidRPr="008745D8">
              <w:rPr>
                <w:rFonts w:ascii="Arial" w:hAnsi="Arial"/>
                <w:b/>
                <w:sz w:val="18"/>
              </w:rPr>
              <w:t>B15</w:t>
            </w:r>
          </w:p>
        </w:tc>
        <w:tc>
          <w:tcPr>
            <w:tcW w:w="717" w:type="dxa"/>
          </w:tcPr>
          <w:p w14:paraId="35F6D6E1" w14:textId="77777777" w:rsidR="00F27C91" w:rsidRPr="008745D8" w:rsidRDefault="00F27C91" w:rsidP="00C8554F">
            <w:pPr>
              <w:keepNext/>
              <w:keepLines/>
              <w:spacing w:after="0"/>
              <w:rPr>
                <w:rFonts w:ascii="Arial" w:hAnsi="Arial"/>
                <w:sz w:val="18"/>
              </w:rPr>
            </w:pPr>
            <w:r w:rsidRPr="008745D8">
              <w:rPr>
                <w:rFonts w:ascii="Arial" w:hAnsi="Arial"/>
                <w:b/>
                <w:sz w:val="18"/>
              </w:rPr>
              <w:t>B16</w:t>
            </w:r>
          </w:p>
        </w:tc>
      </w:tr>
      <w:tr w:rsidR="00F27C91" w:rsidRPr="008745D8" w14:paraId="01A67145" w14:textId="77777777" w:rsidTr="00C8554F">
        <w:tc>
          <w:tcPr>
            <w:tcW w:w="959" w:type="dxa"/>
            <w:tcBorders>
              <w:top w:val="nil"/>
              <w:left w:val="nil"/>
              <w:bottom w:val="nil"/>
            </w:tcBorders>
          </w:tcPr>
          <w:p w14:paraId="2AB2E32E" w14:textId="77777777" w:rsidR="00F27C91" w:rsidRPr="008745D8" w:rsidRDefault="00F27C91" w:rsidP="00C8554F">
            <w:pPr>
              <w:keepNext/>
              <w:keepLines/>
              <w:spacing w:after="0"/>
              <w:rPr>
                <w:rFonts w:ascii="Arial" w:hAnsi="Arial"/>
                <w:sz w:val="18"/>
              </w:rPr>
            </w:pPr>
          </w:p>
        </w:tc>
        <w:tc>
          <w:tcPr>
            <w:tcW w:w="717" w:type="dxa"/>
          </w:tcPr>
          <w:p w14:paraId="2BC21B2D" w14:textId="77777777" w:rsidR="00F27C91" w:rsidRPr="008745D8" w:rsidRDefault="00F27C91" w:rsidP="00C8554F">
            <w:pPr>
              <w:keepNext/>
              <w:keepLines/>
              <w:spacing w:after="0"/>
              <w:rPr>
                <w:rFonts w:ascii="Arial" w:hAnsi="Arial"/>
                <w:sz w:val="18"/>
              </w:rPr>
            </w:pPr>
            <w:r w:rsidRPr="008745D8">
              <w:rPr>
                <w:rFonts w:ascii="Arial" w:hAnsi="Arial"/>
                <w:sz w:val="18"/>
              </w:rPr>
              <w:t>02</w:t>
            </w:r>
          </w:p>
        </w:tc>
        <w:tc>
          <w:tcPr>
            <w:tcW w:w="717" w:type="dxa"/>
          </w:tcPr>
          <w:p w14:paraId="5099616B" w14:textId="77777777" w:rsidR="00F27C91" w:rsidRPr="008745D8" w:rsidRDefault="00F27C91" w:rsidP="00C8554F">
            <w:pPr>
              <w:keepNext/>
              <w:keepLines/>
              <w:spacing w:after="0"/>
              <w:rPr>
                <w:rFonts w:ascii="Arial" w:hAnsi="Arial"/>
                <w:sz w:val="18"/>
              </w:rPr>
            </w:pPr>
            <w:r w:rsidRPr="008745D8">
              <w:rPr>
                <w:rFonts w:ascii="Arial" w:hAnsi="Arial"/>
                <w:sz w:val="18"/>
              </w:rPr>
              <w:t>66</w:t>
            </w:r>
          </w:p>
        </w:tc>
        <w:tc>
          <w:tcPr>
            <w:tcW w:w="717" w:type="dxa"/>
          </w:tcPr>
          <w:p w14:paraId="273B1812" w14:textId="77777777" w:rsidR="00F27C91" w:rsidRPr="008745D8" w:rsidRDefault="00F27C91" w:rsidP="00C8554F">
            <w:pPr>
              <w:keepNext/>
              <w:keepLines/>
              <w:spacing w:after="0"/>
              <w:rPr>
                <w:rFonts w:ascii="Arial" w:hAnsi="Arial"/>
                <w:sz w:val="18"/>
              </w:rPr>
            </w:pPr>
            <w:r w:rsidRPr="008745D8">
              <w:rPr>
                <w:rFonts w:ascii="Arial" w:hAnsi="Arial"/>
                <w:sz w:val="18"/>
              </w:rPr>
              <w:t>43</w:t>
            </w:r>
          </w:p>
        </w:tc>
        <w:tc>
          <w:tcPr>
            <w:tcW w:w="717" w:type="dxa"/>
          </w:tcPr>
          <w:p w14:paraId="211727FC" w14:textId="77777777" w:rsidR="00F27C91" w:rsidRPr="008745D8" w:rsidRDefault="00F27C91" w:rsidP="00C8554F">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10659FEE" w14:textId="77777777" w:rsidR="00F27C91" w:rsidRPr="008745D8" w:rsidRDefault="00F27C91" w:rsidP="00C8554F">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25B51579" w14:textId="77777777" w:rsidR="00F27C91" w:rsidRPr="008745D8" w:rsidRDefault="00F27C91" w:rsidP="00C8554F">
            <w:pPr>
              <w:keepNext/>
              <w:keepLines/>
              <w:spacing w:after="0"/>
              <w:rPr>
                <w:rFonts w:ascii="Arial" w:hAnsi="Arial"/>
                <w:sz w:val="18"/>
              </w:rPr>
            </w:pPr>
            <w:r w:rsidRPr="008745D8">
              <w:rPr>
                <w:rFonts w:ascii="Arial" w:hAnsi="Arial"/>
                <w:sz w:val="18"/>
              </w:rPr>
              <w:t>54</w:t>
            </w:r>
          </w:p>
        </w:tc>
        <w:tc>
          <w:tcPr>
            <w:tcW w:w="717" w:type="dxa"/>
            <w:tcBorders>
              <w:bottom w:val="single" w:sz="4" w:space="0" w:color="auto"/>
            </w:tcBorders>
          </w:tcPr>
          <w:p w14:paraId="2F059CA6"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Borders>
              <w:bottom w:val="single" w:sz="4" w:space="0" w:color="auto"/>
            </w:tcBorders>
          </w:tcPr>
          <w:p w14:paraId="0557500B"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r>
      <w:tr w:rsidR="00F27C91" w:rsidRPr="008745D8" w14:paraId="6814EA56" w14:textId="77777777" w:rsidTr="00C8554F">
        <w:tc>
          <w:tcPr>
            <w:tcW w:w="959" w:type="dxa"/>
            <w:tcBorders>
              <w:top w:val="nil"/>
              <w:left w:val="nil"/>
              <w:bottom w:val="nil"/>
            </w:tcBorders>
          </w:tcPr>
          <w:p w14:paraId="69540B2D" w14:textId="77777777" w:rsidR="00F27C91" w:rsidRPr="008745D8" w:rsidRDefault="00F27C91" w:rsidP="00C8554F">
            <w:pPr>
              <w:keepNext/>
              <w:keepLines/>
              <w:spacing w:after="0"/>
              <w:rPr>
                <w:rFonts w:ascii="Arial" w:hAnsi="Arial"/>
                <w:sz w:val="18"/>
              </w:rPr>
            </w:pPr>
          </w:p>
        </w:tc>
        <w:tc>
          <w:tcPr>
            <w:tcW w:w="717" w:type="dxa"/>
          </w:tcPr>
          <w:p w14:paraId="583DB682" w14:textId="77777777" w:rsidR="00F27C91" w:rsidRPr="008745D8" w:rsidRDefault="00F27C91" w:rsidP="00C8554F">
            <w:pPr>
              <w:keepNext/>
              <w:keepLines/>
              <w:spacing w:after="0"/>
              <w:rPr>
                <w:rFonts w:ascii="Arial" w:hAnsi="Arial"/>
                <w:sz w:val="18"/>
              </w:rPr>
            </w:pPr>
            <w:r w:rsidRPr="008745D8">
              <w:rPr>
                <w:rFonts w:ascii="Arial" w:hAnsi="Arial"/>
                <w:b/>
                <w:sz w:val="18"/>
              </w:rPr>
              <w:t>B17</w:t>
            </w:r>
          </w:p>
        </w:tc>
        <w:tc>
          <w:tcPr>
            <w:tcW w:w="717" w:type="dxa"/>
          </w:tcPr>
          <w:p w14:paraId="528F7384" w14:textId="77777777" w:rsidR="00F27C91" w:rsidRPr="008745D8" w:rsidRDefault="00F27C91" w:rsidP="00C8554F">
            <w:pPr>
              <w:keepNext/>
              <w:keepLines/>
              <w:spacing w:after="0"/>
              <w:rPr>
                <w:rFonts w:ascii="Arial" w:hAnsi="Arial"/>
                <w:sz w:val="18"/>
              </w:rPr>
            </w:pPr>
            <w:r w:rsidRPr="008745D8">
              <w:rPr>
                <w:rFonts w:ascii="Arial" w:hAnsi="Arial"/>
                <w:b/>
                <w:sz w:val="18"/>
              </w:rPr>
              <w:t>B18</w:t>
            </w:r>
          </w:p>
        </w:tc>
        <w:tc>
          <w:tcPr>
            <w:tcW w:w="717" w:type="dxa"/>
          </w:tcPr>
          <w:p w14:paraId="644F6412" w14:textId="77777777" w:rsidR="00F27C91" w:rsidRPr="008745D8" w:rsidRDefault="00F27C91" w:rsidP="00C8554F">
            <w:pPr>
              <w:keepNext/>
              <w:keepLines/>
              <w:spacing w:after="0"/>
              <w:rPr>
                <w:rFonts w:ascii="Arial" w:hAnsi="Arial"/>
                <w:sz w:val="18"/>
              </w:rPr>
            </w:pPr>
            <w:r w:rsidRPr="008745D8">
              <w:rPr>
                <w:rFonts w:ascii="Arial" w:hAnsi="Arial"/>
                <w:b/>
                <w:sz w:val="18"/>
              </w:rPr>
              <w:t>B19</w:t>
            </w:r>
          </w:p>
        </w:tc>
        <w:tc>
          <w:tcPr>
            <w:tcW w:w="717" w:type="dxa"/>
          </w:tcPr>
          <w:p w14:paraId="54BEED91" w14:textId="77777777" w:rsidR="00F27C91" w:rsidRPr="008745D8" w:rsidRDefault="00F27C91" w:rsidP="00C8554F">
            <w:pPr>
              <w:keepNext/>
              <w:keepLines/>
              <w:spacing w:after="0"/>
              <w:rPr>
                <w:rFonts w:ascii="Arial" w:hAnsi="Arial"/>
                <w:sz w:val="18"/>
              </w:rPr>
            </w:pPr>
            <w:r w:rsidRPr="008745D8">
              <w:rPr>
                <w:rFonts w:ascii="Arial" w:hAnsi="Arial"/>
                <w:b/>
                <w:sz w:val="18"/>
              </w:rPr>
              <w:t>B20</w:t>
            </w:r>
          </w:p>
        </w:tc>
        <w:tc>
          <w:tcPr>
            <w:tcW w:w="717" w:type="dxa"/>
            <w:tcBorders>
              <w:bottom w:val="nil"/>
              <w:right w:val="nil"/>
            </w:tcBorders>
          </w:tcPr>
          <w:p w14:paraId="3BACA426"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692222CA"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5D9D892E" w14:textId="77777777" w:rsidR="00F27C91" w:rsidRPr="008745D8" w:rsidRDefault="00F27C91" w:rsidP="00C8554F">
            <w:pPr>
              <w:keepNext/>
              <w:keepLines/>
              <w:spacing w:after="0"/>
              <w:rPr>
                <w:rFonts w:ascii="Arial" w:hAnsi="Arial"/>
                <w:sz w:val="18"/>
              </w:rPr>
            </w:pPr>
          </w:p>
        </w:tc>
        <w:tc>
          <w:tcPr>
            <w:tcW w:w="717" w:type="dxa"/>
            <w:tcBorders>
              <w:left w:val="nil"/>
              <w:bottom w:val="nil"/>
              <w:right w:val="nil"/>
            </w:tcBorders>
          </w:tcPr>
          <w:p w14:paraId="7FA495D4" w14:textId="77777777" w:rsidR="00F27C91" w:rsidRPr="008745D8" w:rsidRDefault="00F27C91" w:rsidP="00C8554F">
            <w:pPr>
              <w:keepNext/>
              <w:keepLines/>
              <w:spacing w:after="0"/>
              <w:rPr>
                <w:rFonts w:ascii="Arial" w:hAnsi="Arial"/>
                <w:sz w:val="18"/>
              </w:rPr>
            </w:pPr>
          </w:p>
        </w:tc>
      </w:tr>
      <w:tr w:rsidR="00F27C91" w:rsidRPr="0008759E" w14:paraId="50BCA398" w14:textId="77777777" w:rsidTr="00C8554F">
        <w:tc>
          <w:tcPr>
            <w:tcW w:w="959" w:type="dxa"/>
            <w:tcBorders>
              <w:top w:val="nil"/>
              <w:left w:val="nil"/>
              <w:bottom w:val="nil"/>
            </w:tcBorders>
          </w:tcPr>
          <w:p w14:paraId="056EDD0E" w14:textId="77777777" w:rsidR="00F27C91" w:rsidRPr="008745D8" w:rsidRDefault="00F27C91" w:rsidP="00C8554F">
            <w:pPr>
              <w:keepNext/>
              <w:keepLines/>
              <w:spacing w:after="0"/>
              <w:rPr>
                <w:rFonts w:ascii="Arial" w:hAnsi="Arial"/>
                <w:sz w:val="18"/>
              </w:rPr>
            </w:pPr>
          </w:p>
        </w:tc>
        <w:tc>
          <w:tcPr>
            <w:tcW w:w="717" w:type="dxa"/>
          </w:tcPr>
          <w:p w14:paraId="09232693"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248B89A1" w14:textId="77777777" w:rsidR="00F27C91" w:rsidRPr="008745D8" w:rsidRDefault="00F27C91" w:rsidP="00C8554F">
            <w:pPr>
              <w:keepNext/>
              <w:keepLines/>
              <w:spacing w:after="0"/>
              <w:rPr>
                <w:rFonts w:ascii="Arial" w:hAnsi="Arial"/>
                <w:sz w:val="18"/>
              </w:rPr>
            </w:pPr>
            <w:r w:rsidRPr="008745D8">
              <w:rPr>
                <w:rFonts w:ascii="Arial" w:hAnsi="Arial"/>
                <w:sz w:val="18"/>
              </w:rPr>
              <w:t>00</w:t>
            </w:r>
          </w:p>
        </w:tc>
        <w:tc>
          <w:tcPr>
            <w:tcW w:w="717" w:type="dxa"/>
          </w:tcPr>
          <w:p w14:paraId="182BB01F" w14:textId="77777777" w:rsidR="00F27C91" w:rsidRPr="008745D8" w:rsidRDefault="00F27C91" w:rsidP="00C8554F">
            <w:pPr>
              <w:keepNext/>
              <w:keepLines/>
              <w:spacing w:after="0"/>
              <w:rPr>
                <w:rFonts w:ascii="Arial" w:hAnsi="Arial"/>
                <w:sz w:val="18"/>
              </w:rPr>
            </w:pPr>
            <w:r w:rsidRPr="008745D8">
              <w:rPr>
                <w:rFonts w:ascii="Arial" w:hAnsi="Arial"/>
                <w:sz w:val="18"/>
              </w:rPr>
              <w:t>01</w:t>
            </w:r>
          </w:p>
        </w:tc>
        <w:tc>
          <w:tcPr>
            <w:tcW w:w="717" w:type="dxa"/>
          </w:tcPr>
          <w:p w14:paraId="5F104570" w14:textId="77777777" w:rsidR="00F27C91" w:rsidRPr="0008759E" w:rsidRDefault="00F27C91" w:rsidP="00C8554F">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0E44D207"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0139FF15"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28FB865F" w14:textId="77777777" w:rsidR="00F27C91" w:rsidRPr="0008759E" w:rsidRDefault="00F27C91" w:rsidP="00C8554F">
            <w:pPr>
              <w:keepNext/>
              <w:keepLines/>
              <w:spacing w:after="0"/>
              <w:rPr>
                <w:rFonts w:ascii="Arial" w:hAnsi="Arial"/>
                <w:sz w:val="18"/>
              </w:rPr>
            </w:pPr>
          </w:p>
        </w:tc>
        <w:tc>
          <w:tcPr>
            <w:tcW w:w="717" w:type="dxa"/>
            <w:tcBorders>
              <w:top w:val="nil"/>
              <w:left w:val="nil"/>
              <w:bottom w:val="nil"/>
              <w:right w:val="nil"/>
            </w:tcBorders>
          </w:tcPr>
          <w:p w14:paraId="545EB7C3" w14:textId="77777777" w:rsidR="00F27C91" w:rsidRPr="0008759E" w:rsidRDefault="00F27C91" w:rsidP="00C8554F">
            <w:pPr>
              <w:keepNext/>
              <w:keepLines/>
              <w:spacing w:after="0"/>
              <w:rPr>
                <w:rFonts w:ascii="Arial" w:hAnsi="Arial"/>
                <w:sz w:val="18"/>
              </w:rPr>
            </w:pPr>
          </w:p>
        </w:tc>
      </w:tr>
    </w:tbl>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lastRenderedPageBreak/>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lastRenderedPageBreak/>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19DFC9DC" w14:textId="77777777" w:rsidR="00FD4765" w:rsidRPr="008745D8" w:rsidRDefault="00FD4765" w:rsidP="00FD4765">
      <w:pPr>
        <w:keepNext/>
        <w:keepLines/>
        <w:rPr>
          <w:b/>
        </w:rPr>
      </w:pPr>
      <w:r w:rsidRPr="00C17474">
        <w:rPr>
          <w:b/>
        </w:rPr>
        <w:t>EF</w:t>
      </w:r>
      <w:r w:rsidRPr="00C17474">
        <w:rPr>
          <w:rFonts w:ascii="Arial" w:hAnsi="Arial"/>
          <w:b/>
          <w:sz w:val="24"/>
          <w:vertAlign w:val="subscript"/>
        </w:rPr>
        <w:t>5GS3GPPLOCI</w:t>
      </w:r>
      <w:r w:rsidRPr="008745D8">
        <w:rPr>
          <w:b/>
        </w:rPr>
        <w:t xml:space="preserve"> (5GS 3GPP location information)</w:t>
      </w:r>
    </w:p>
    <w:p w14:paraId="394FCC7F" w14:textId="77777777" w:rsidR="00FD4765" w:rsidRPr="00E33330" w:rsidRDefault="00FD4765" w:rsidP="00FD4765">
      <w:pPr>
        <w:pStyle w:val="EW"/>
        <w:tabs>
          <w:tab w:val="left" w:pos="2835"/>
        </w:tabs>
        <w:rPr>
          <w:lang w:val="it-IT"/>
        </w:rPr>
      </w:pPr>
      <w:r w:rsidRPr="00E33330">
        <w:rPr>
          <w:lang w:val="it-IT"/>
        </w:rPr>
        <w:t>Logically:</w:t>
      </w:r>
      <w:r w:rsidRPr="00E33330">
        <w:rPr>
          <w:lang w:val="it-IT"/>
        </w:rPr>
        <w:tab/>
        <w:t>5G-GUTI:</w:t>
      </w:r>
      <w:r w:rsidRPr="00E33330">
        <w:rPr>
          <w:lang w:val="it-IT"/>
        </w:rPr>
        <w:tab/>
      </w:r>
      <w:r w:rsidRPr="00E33330">
        <w:t>25400100010266436587</w:t>
      </w:r>
    </w:p>
    <w:p w14:paraId="4564FA3B" w14:textId="77777777" w:rsidR="00FD4765" w:rsidRPr="00E33330" w:rsidRDefault="00FD4765" w:rsidP="00FD4765">
      <w:pPr>
        <w:pStyle w:val="EW"/>
        <w:tabs>
          <w:tab w:val="left" w:pos="2835"/>
        </w:tabs>
      </w:pPr>
      <w:r w:rsidRPr="00E33330">
        <w:rPr>
          <w:lang w:val="it-IT"/>
        </w:rPr>
        <w:tab/>
        <w:t>Last visited registered TAI in 5GS for 3GPP access:</w:t>
      </w:r>
      <w:r w:rsidRPr="00E33330">
        <w:rPr>
          <w:lang w:val="it-IT"/>
        </w:rPr>
        <w:tab/>
      </w:r>
      <w:r w:rsidRPr="00E33330">
        <w:t>254/001/000001</w:t>
      </w:r>
    </w:p>
    <w:p w14:paraId="4DE077F5" w14:textId="77777777" w:rsidR="00FD4765" w:rsidRPr="00E33330" w:rsidRDefault="00FD4765" w:rsidP="00FD4765">
      <w:pPr>
        <w:pStyle w:val="EW"/>
        <w:tabs>
          <w:tab w:val="left" w:pos="2835"/>
        </w:tabs>
        <w:rPr>
          <w:lang w:val="it-IT"/>
        </w:rPr>
      </w:pPr>
      <w:r w:rsidRPr="00E33330">
        <w:rPr>
          <w:lang w:val="it-IT"/>
        </w:rPr>
        <w:tab/>
        <w:t>5GS update status for 3GPP access:</w:t>
      </w:r>
      <w:r w:rsidRPr="00E33330">
        <w:rPr>
          <w:lang w:val="it-IT"/>
        </w:rPr>
        <w:tab/>
        <w:t>5U1 UPDATED</w:t>
      </w:r>
    </w:p>
    <w:p w14:paraId="3766D9A1" w14:textId="77777777" w:rsidR="00FD4765" w:rsidRPr="00E33330" w:rsidRDefault="00FD4765" w:rsidP="00FD476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D4765" w:rsidRPr="00E33330" w14:paraId="4FF390EB" w14:textId="77777777" w:rsidTr="006D7FE5">
        <w:tc>
          <w:tcPr>
            <w:tcW w:w="959" w:type="dxa"/>
          </w:tcPr>
          <w:p w14:paraId="7FB7D757" w14:textId="77777777" w:rsidR="00FD4765" w:rsidRPr="00E33330" w:rsidRDefault="00FD4765" w:rsidP="006D7FE5">
            <w:pPr>
              <w:keepNext/>
              <w:keepLines/>
              <w:spacing w:after="0"/>
              <w:rPr>
                <w:rFonts w:ascii="Arial" w:hAnsi="Arial"/>
                <w:sz w:val="18"/>
              </w:rPr>
            </w:pPr>
            <w:r w:rsidRPr="00E33330">
              <w:rPr>
                <w:rFonts w:ascii="Arial" w:hAnsi="Arial"/>
                <w:sz w:val="18"/>
              </w:rPr>
              <w:t>Coding:</w:t>
            </w:r>
          </w:p>
        </w:tc>
        <w:tc>
          <w:tcPr>
            <w:tcW w:w="717" w:type="dxa"/>
          </w:tcPr>
          <w:p w14:paraId="4ACD2D59" w14:textId="77777777" w:rsidR="00FD4765" w:rsidRPr="00E33330" w:rsidRDefault="00FD4765" w:rsidP="006D7FE5">
            <w:pPr>
              <w:keepNext/>
              <w:keepLines/>
              <w:spacing w:after="0"/>
              <w:rPr>
                <w:rFonts w:ascii="Arial" w:hAnsi="Arial"/>
                <w:b/>
                <w:sz w:val="18"/>
              </w:rPr>
            </w:pPr>
            <w:r w:rsidRPr="00E33330">
              <w:rPr>
                <w:rFonts w:ascii="Arial" w:hAnsi="Arial"/>
                <w:b/>
                <w:sz w:val="18"/>
              </w:rPr>
              <w:t>B1</w:t>
            </w:r>
          </w:p>
        </w:tc>
        <w:tc>
          <w:tcPr>
            <w:tcW w:w="717" w:type="dxa"/>
          </w:tcPr>
          <w:p w14:paraId="3C519C34" w14:textId="77777777" w:rsidR="00FD4765" w:rsidRPr="00E33330" w:rsidRDefault="00FD4765" w:rsidP="006D7FE5">
            <w:pPr>
              <w:keepNext/>
              <w:keepLines/>
              <w:spacing w:after="0"/>
              <w:rPr>
                <w:rFonts w:ascii="Arial" w:hAnsi="Arial"/>
                <w:b/>
                <w:sz w:val="18"/>
              </w:rPr>
            </w:pPr>
            <w:r w:rsidRPr="00E33330">
              <w:rPr>
                <w:rFonts w:ascii="Arial" w:hAnsi="Arial"/>
                <w:b/>
                <w:sz w:val="18"/>
              </w:rPr>
              <w:t>B2</w:t>
            </w:r>
          </w:p>
        </w:tc>
        <w:tc>
          <w:tcPr>
            <w:tcW w:w="717" w:type="dxa"/>
          </w:tcPr>
          <w:p w14:paraId="21E24DCF" w14:textId="77777777" w:rsidR="00FD4765" w:rsidRPr="00E33330" w:rsidRDefault="00FD4765" w:rsidP="006D7FE5">
            <w:pPr>
              <w:keepNext/>
              <w:keepLines/>
              <w:spacing w:after="0"/>
              <w:rPr>
                <w:rFonts w:ascii="Arial" w:hAnsi="Arial"/>
                <w:b/>
                <w:sz w:val="18"/>
              </w:rPr>
            </w:pPr>
            <w:r w:rsidRPr="00E33330">
              <w:rPr>
                <w:rFonts w:ascii="Arial" w:hAnsi="Arial"/>
                <w:b/>
                <w:sz w:val="18"/>
              </w:rPr>
              <w:t>B3</w:t>
            </w:r>
          </w:p>
        </w:tc>
        <w:tc>
          <w:tcPr>
            <w:tcW w:w="717" w:type="dxa"/>
          </w:tcPr>
          <w:p w14:paraId="01CFCCA7" w14:textId="77777777" w:rsidR="00FD4765" w:rsidRPr="00E33330" w:rsidRDefault="00FD4765" w:rsidP="006D7FE5">
            <w:pPr>
              <w:keepNext/>
              <w:keepLines/>
              <w:spacing w:after="0"/>
              <w:rPr>
                <w:rFonts w:ascii="Arial" w:hAnsi="Arial"/>
                <w:b/>
                <w:sz w:val="18"/>
              </w:rPr>
            </w:pPr>
            <w:r w:rsidRPr="00E33330">
              <w:rPr>
                <w:rFonts w:ascii="Arial" w:hAnsi="Arial"/>
                <w:b/>
                <w:sz w:val="18"/>
              </w:rPr>
              <w:t>B4</w:t>
            </w:r>
          </w:p>
        </w:tc>
        <w:tc>
          <w:tcPr>
            <w:tcW w:w="717" w:type="dxa"/>
          </w:tcPr>
          <w:p w14:paraId="1BEADCF7" w14:textId="77777777" w:rsidR="00FD4765" w:rsidRPr="00E33330" w:rsidRDefault="00FD4765" w:rsidP="006D7FE5">
            <w:pPr>
              <w:keepNext/>
              <w:keepLines/>
              <w:spacing w:after="0"/>
              <w:rPr>
                <w:rFonts w:ascii="Arial" w:hAnsi="Arial"/>
                <w:b/>
                <w:sz w:val="18"/>
              </w:rPr>
            </w:pPr>
            <w:r w:rsidRPr="00E33330">
              <w:rPr>
                <w:rFonts w:ascii="Arial" w:hAnsi="Arial"/>
                <w:b/>
                <w:sz w:val="18"/>
              </w:rPr>
              <w:t>B5</w:t>
            </w:r>
          </w:p>
        </w:tc>
        <w:tc>
          <w:tcPr>
            <w:tcW w:w="717" w:type="dxa"/>
          </w:tcPr>
          <w:p w14:paraId="1C2BAF59" w14:textId="77777777" w:rsidR="00FD4765" w:rsidRPr="00E33330" w:rsidRDefault="00FD4765" w:rsidP="006D7FE5">
            <w:pPr>
              <w:keepNext/>
              <w:keepLines/>
              <w:spacing w:after="0"/>
              <w:rPr>
                <w:rFonts w:ascii="Arial" w:hAnsi="Arial"/>
                <w:b/>
                <w:sz w:val="18"/>
              </w:rPr>
            </w:pPr>
            <w:r w:rsidRPr="00E33330">
              <w:rPr>
                <w:rFonts w:ascii="Arial" w:hAnsi="Arial"/>
                <w:b/>
                <w:sz w:val="18"/>
              </w:rPr>
              <w:t>B6</w:t>
            </w:r>
          </w:p>
        </w:tc>
        <w:tc>
          <w:tcPr>
            <w:tcW w:w="717" w:type="dxa"/>
          </w:tcPr>
          <w:p w14:paraId="52F2BBFA" w14:textId="77777777" w:rsidR="00FD4765" w:rsidRPr="00E33330" w:rsidRDefault="00FD4765" w:rsidP="006D7FE5">
            <w:pPr>
              <w:keepNext/>
              <w:keepLines/>
              <w:spacing w:after="0"/>
              <w:rPr>
                <w:rFonts w:ascii="Arial" w:hAnsi="Arial"/>
                <w:b/>
                <w:sz w:val="18"/>
              </w:rPr>
            </w:pPr>
            <w:r w:rsidRPr="00E33330">
              <w:rPr>
                <w:rFonts w:ascii="Arial" w:hAnsi="Arial"/>
                <w:b/>
                <w:sz w:val="18"/>
              </w:rPr>
              <w:t>B7</w:t>
            </w:r>
          </w:p>
        </w:tc>
        <w:tc>
          <w:tcPr>
            <w:tcW w:w="717" w:type="dxa"/>
          </w:tcPr>
          <w:p w14:paraId="45224D12" w14:textId="77777777" w:rsidR="00FD4765" w:rsidRPr="00E33330" w:rsidRDefault="00FD4765" w:rsidP="006D7FE5">
            <w:pPr>
              <w:keepNext/>
              <w:keepLines/>
              <w:spacing w:after="0"/>
              <w:rPr>
                <w:rFonts w:ascii="Arial" w:hAnsi="Arial"/>
                <w:b/>
                <w:sz w:val="18"/>
              </w:rPr>
            </w:pPr>
            <w:r w:rsidRPr="00E33330">
              <w:rPr>
                <w:rFonts w:ascii="Arial" w:hAnsi="Arial"/>
                <w:b/>
                <w:sz w:val="18"/>
              </w:rPr>
              <w:t>B8</w:t>
            </w:r>
          </w:p>
        </w:tc>
      </w:tr>
      <w:tr w:rsidR="00FD4765" w:rsidRPr="00E33330" w14:paraId="492B514B" w14:textId="77777777" w:rsidTr="006D7FE5">
        <w:tc>
          <w:tcPr>
            <w:tcW w:w="959" w:type="dxa"/>
            <w:tcBorders>
              <w:bottom w:val="single" w:sz="4" w:space="0" w:color="auto"/>
            </w:tcBorders>
          </w:tcPr>
          <w:p w14:paraId="4E0B57FE" w14:textId="77777777" w:rsidR="00FD4765" w:rsidRPr="00E33330" w:rsidRDefault="00FD4765" w:rsidP="006D7FE5">
            <w:pPr>
              <w:keepNext/>
              <w:keepLines/>
              <w:spacing w:after="0"/>
              <w:rPr>
                <w:rFonts w:ascii="Arial" w:hAnsi="Arial"/>
                <w:sz w:val="18"/>
              </w:rPr>
            </w:pPr>
            <w:r w:rsidRPr="00E33330">
              <w:rPr>
                <w:rFonts w:ascii="Arial" w:hAnsi="Arial"/>
                <w:sz w:val="18"/>
              </w:rPr>
              <w:t>Hex</w:t>
            </w:r>
          </w:p>
        </w:tc>
        <w:tc>
          <w:tcPr>
            <w:tcW w:w="717" w:type="dxa"/>
          </w:tcPr>
          <w:p w14:paraId="243B9633"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1CFDDDB9" w14:textId="77777777" w:rsidR="00FD4765" w:rsidRPr="00E33330" w:rsidRDefault="00FD4765" w:rsidP="006D7FE5">
            <w:pPr>
              <w:keepNext/>
              <w:keepLines/>
              <w:spacing w:after="0"/>
              <w:rPr>
                <w:rFonts w:ascii="Arial" w:hAnsi="Arial"/>
                <w:sz w:val="18"/>
              </w:rPr>
            </w:pPr>
            <w:r w:rsidRPr="00E33330">
              <w:rPr>
                <w:rFonts w:ascii="Arial" w:hAnsi="Arial"/>
                <w:sz w:val="18"/>
              </w:rPr>
              <w:t xml:space="preserve">0B </w:t>
            </w:r>
          </w:p>
        </w:tc>
        <w:tc>
          <w:tcPr>
            <w:tcW w:w="717" w:type="dxa"/>
          </w:tcPr>
          <w:p w14:paraId="522FC8B7" w14:textId="77777777" w:rsidR="00FD4765" w:rsidRPr="00E33330" w:rsidRDefault="00FD4765" w:rsidP="006D7FE5">
            <w:pPr>
              <w:keepNext/>
              <w:keepLines/>
              <w:spacing w:after="0"/>
              <w:rPr>
                <w:rFonts w:ascii="Arial" w:hAnsi="Arial"/>
                <w:sz w:val="18"/>
              </w:rPr>
            </w:pPr>
            <w:r w:rsidRPr="00E33330">
              <w:rPr>
                <w:rFonts w:ascii="Arial" w:hAnsi="Arial"/>
                <w:sz w:val="18"/>
              </w:rPr>
              <w:t>F2</w:t>
            </w:r>
          </w:p>
        </w:tc>
        <w:tc>
          <w:tcPr>
            <w:tcW w:w="717" w:type="dxa"/>
          </w:tcPr>
          <w:p w14:paraId="0E33EB67" w14:textId="77777777" w:rsidR="00FD4765" w:rsidRPr="00E33330" w:rsidRDefault="00FD4765" w:rsidP="006D7FE5">
            <w:pPr>
              <w:keepNext/>
              <w:keepLines/>
              <w:spacing w:after="0"/>
              <w:rPr>
                <w:rFonts w:ascii="Arial" w:hAnsi="Arial"/>
                <w:sz w:val="18"/>
              </w:rPr>
            </w:pPr>
            <w:r w:rsidRPr="00E33330">
              <w:rPr>
                <w:rFonts w:ascii="Arial" w:hAnsi="Arial"/>
                <w:sz w:val="18"/>
              </w:rPr>
              <w:t>52</w:t>
            </w:r>
          </w:p>
        </w:tc>
        <w:tc>
          <w:tcPr>
            <w:tcW w:w="717" w:type="dxa"/>
          </w:tcPr>
          <w:p w14:paraId="78DA7680" w14:textId="77777777" w:rsidR="00FD4765" w:rsidRPr="00E33330" w:rsidRDefault="00FD4765" w:rsidP="006D7FE5">
            <w:pPr>
              <w:keepNext/>
              <w:keepLines/>
              <w:spacing w:after="0"/>
              <w:rPr>
                <w:rFonts w:ascii="Arial" w:hAnsi="Arial"/>
                <w:sz w:val="18"/>
              </w:rPr>
            </w:pPr>
            <w:r w:rsidRPr="00E33330">
              <w:rPr>
                <w:rFonts w:ascii="Arial" w:hAnsi="Arial"/>
                <w:sz w:val="18"/>
              </w:rPr>
              <w:t>14</w:t>
            </w:r>
          </w:p>
        </w:tc>
        <w:tc>
          <w:tcPr>
            <w:tcW w:w="717" w:type="dxa"/>
          </w:tcPr>
          <w:p w14:paraId="70011385"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7456BB71"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3E61CE12" w14:textId="77777777" w:rsidR="00FD4765" w:rsidRPr="00E33330" w:rsidRDefault="00FD4765" w:rsidP="006D7FE5">
            <w:pPr>
              <w:keepNext/>
              <w:keepLines/>
              <w:spacing w:after="0"/>
              <w:rPr>
                <w:rFonts w:ascii="Arial" w:hAnsi="Arial"/>
                <w:sz w:val="18"/>
              </w:rPr>
            </w:pPr>
            <w:r w:rsidRPr="00E33330">
              <w:rPr>
                <w:rFonts w:ascii="Arial" w:hAnsi="Arial"/>
                <w:sz w:val="18"/>
              </w:rPr>
              <w:t>01</w:t>
            </w:r>
          </w:p>
        </w:tc>
      </w:tr>
      <w:tr w:rsidR="00FD4765" w:rsidRPr="00E33330" w14:paraId="753B7129" w14:textId="77777777" w:rsidTr="006D7FE5">
        <w:tc>
          <w:tcPr>
            <w:tcW w:w="959" w:type="dxa"/>
            <w:tcBorders>
              <w:left w:val="nil"/>
              <w:bottom w:val="nil"/>
            </w:tcBorders>
          </w:tcPr>
          <w:p w14:paraId="1DDA9266" w14:textId="77777777" w:rsidR="00FD4765" w:rsidRPr="00E33330" w:rsidRDefault="00FD4765" w:rsidP="006D7FE5">
            <w:pPr>
              <w:keepNext/>
              <w:keepLines/>
              <w:spacing w:after="0"/>
              <w:rPr>
                <w:rFonts w:ascii="Arial" w:hAnsi="Arial"/>
                <w:sz w:val="18"/>
              </w:rPr>
            </w:pPr>
          </w:p>
        </w:tc>
        <w:tc>
          <w:tcPr>
            <w:tcW w:w="717" w:type="dxa"/>
          </w:tcPr>
          <w:p w14:paraId="652F18F6" w14:textId="77777777" w:rsidR="00FD4765" w:rsidRPr="00E33330" w:rsidRDefault="00FD4765" w:rsidP="006D7FE5">
            <w:pPr>
              <w:keepNext/>
              <w:keepLines/>
              <w:spacing w:after="0"/>
              <w:rPr>
                <w:rFonts w:ascii="Arial" w:hAnsi="Arial"/>
                <w:sz w:val="18"/>
              </w:rPr>
            </w:pPr>
            <w:r w:rsidRPr="00E33330">
              <w:rPr>
                <w:rFonts w:ascii="Arial" w:hAnsi="Arial"/>
                <w:b/>
                <w:sz w:val="18"/>
              </w:rPr>
              <w:t>B9</w:t>
            </w:r>
          </w:p>
        </w:tc>
        <w:tc>
          <w:tcPr>
            <w:tcW w:w="717" w:type="dxa"/>
          </w:tcPr>
          <w:p w14:paraId="5ADD8143" w14:textId="77777777" w:rsidR="00FD4765" w:rsidRPr="00E33330" w:rsidRDefault="00FD4765" w:rsidP="006D7FE5">
            <w:pPr>
              <w:keepNext/>
              <w:keepLines/>
              <w:spacing w:after="0"/>
              <w:rPr>
                <w:rFonts w:ascii="Arial" w:hAnsi="Arial"/>
                <w:sz w:val="18"/>
              </w:rPr>
            </w:pPr>
            <w:r w:rsidRPr="00E33330">
              <w:rPr>
                <w:rFonts w:ascii="Arial" w:hAnsi="Arial"/>
                <w:b/>
                <w:sz w:val="18"/>
              </w:rPr>
              <w:t>B10</w:t>
            </w:r>
          </w:p>
        </w:tc>
        <w:tc>
          <w:tcPr>
            <w:tcW w:w="717" w:type="dxa"/>
          </w:tcPr>
          <w:p w14:paraId="7EB4D6C1" w14:textId="77777777" w:rsidR="00FD4765" w:rsidRPr="00E33330" w:rsidRDefault="00FD4765" w:rsidP="006D7FE5">
            <w:pPr>
              <w:keepNext/>
              <w:keepLines/>
              <w:spacing w:after="0"/>
              <w:rPr>
                <w:rFonts w:ascii="Arial" w:hAnsi="Arial"/>
                <w:sz w:val="18"/>
              </w:rPr>
            </w:pPr>
            <w:r w:rsidRPr="00E33330">
              <w:rPr>
                <w:rFonts w:ascii="Arial" w:hAnsi="Arial"/>
                <w:b/>
                <w:sz w:val="18"/>
              </w:rPr>
              <w:t>B11</w:t>
            </w:r>
          </w:p>
        </w:tc>
        <w:tc>
          <w:tcPr>
            <w:tcW w:w="717" w:type="dxa"/>
          </w:tcPr>
          <w:p w14:paraId="7A9FAE22" w14:textId="77777777" w:rsidR="00FD4765" w:rsidRPr="00E33330" w:rsidRDefault="00FD4765" w:rsidP="006D7FE5">
            <w:pPr>
              <w:keepNext/>
              <w:keepLines/>
              <w:spacing w:after="0"/>
              <w:rPr>
                <w:rFonts w:ascii="Arial" w:hAnsi="Arial"/>
                <w:sz w:val="18"/>
              </w:rPr>
            </w:pPr>
            <w:r w:rsidRPr="00E33330">
              <w:rPr>
                <w:rFonts w:ascii="Arial" w:hAnsi="Arial"/>
                <w:b/>
                <w:sz w:val="18"/>
              </w:rPr>
              <w:t>B12</w:t>
            </w:r>
          </w:p>
        </w:tc>
        <w:tc>
          <w:tcPr>
            <w:tcW w:w="717" w:type="dxa"/>
          </w:tcPr>
          <w:p w14:paraId="5AE850A7" w14:textId="77777777" w:rsidR="00FD4765" w:rsidRPr="00E33330" w:rsidRDefault="00FD4765" w:rsidP="006D7FE5">
            <w:pPr>
              <w:keepNext/>
              <w:keepLines/>
              <w:spacing w:after="0"/>
              <w:rPr>
                <w:rFonts w:ascii="Arial" w:hAnsi="Arial"/>
                <w:sz w:val="18"/>
              </w:rPr>
            </w:pPr>
            <w:r w:rsidRPr="00E33330">
              <w:rPr>
                <w:rFonts w:ascii="Arial" w:hAnsi="Arial"/>
                <w:b/>
                <w:sz w:val="18"/>
              </w:rPr>
              <w:t>B13</w:t>
            </w:r>
          </w:p>
        </w:tc>
        <w:tc>
          <w:tcPr>
            <w:tcW w:w="717" w:type="dxa"/>
          </w:tcPr>
          <w:p w14:paraId="1D6AEBB7" w14:textId="77777777" w:rsidR="00FD4765" w:rsidRPr="00E33330" w:rsidRDefault="00FD4765" w:rsidP="006D7FE5">
            <w:pPr>
              <w:keepNext/>
              <w:keepLines/>
              <w:spacing w:after="0"/>
              <w:rPr>
                <w:rFonts w:ascii="Arial" w:hAnsi="Arial"/>
                <w:sz w:val="18"/>
              </w:rPr>
            </w:pPr>
            <w:r w:rsidRPr="00E33330">
              <w:rPr>
                <w:rFonts w:ascii="Arial" w:hAnsi="Arial"/>
                <w:b/>
                <w:sz w:val="18"/>
              </w:rPr>
              <w:t>B14</w:t>
            </w:r>
          </w:p>
        </w:tc>
        <w:tc>
          <w:tcPr>
            <w:tcW w:w="717" w:type="dxa"/>
          </w:tcPr>
          <w:p w14:paraId="29E1852D" w14:textId="77777777" w:rsidR="00FD4765" w:rsidRPr="00E33330" w:rsidRDefault="00FD4765" w:rsidP="006D7FE5">
            <w:pPr>
              <w:keepNext/>
              <w:keepLines/>
              <w:spacing w:after="0"/>
              <w:rPr>
                <w:rFonts w:ascii="Arial" w:hAnsi="Arial"/>
                <w:sz w:val="18"/>
              </w:rPr>
            </w:pPr>
            <w:r w:rsidRPr="00E33330">
              <w:rPr>
                <w:rFonts w:ascii="Arial" w:hAnsi="Arial"/>
                <w:b/>
                <w:sz w:val="18"/>
              </w:rPr>
              <w:t>B15</w:t>
            </w:r>
          </w:p>
        </w:tc>
        <w:tc>
          <w:tcPr>
            <w:tcW w:w="717" w:type="dxa"/>
          </w:tcPr>
          <w:p w14:paraId="4BBEE3F1" w14:textId="77777777" w:rsidR="00FD4765" w:rsidRPr="00E33330" w:rsidRDefault="00FD4765" w:rsidP="006D7FE5">
            <w:pPr>
              <w:keepNext/>
              <w:keepLines/>
              <w:spacing w:after="0"/>
              <w:rPr>
                <w:rFonts w:ascii="Arial" w:hAnsi="Arial"/>
                <w:sz w:val="18"/>
              </w:rPr>
            </w:pPr>
            <w:r w:rsidRPr="00E33330">
              <w:rPr>
                <w:rFonts w:ascii="Arial" w:hAnsi="Arial"/>
                <w:b/>
                <w:sz w:val="18"/>
              </w:rPr>
              <w:t>B16</w:t>
            </w:r>
          </w:p>
        </w:tc>
      </w:tr>
      <w:tr w:rsidR="00FD4765" w:rsidRPr="00E33330" w14:paraId="747FBC61" w14:textId="77777777" w:rsidTr="006D7FE5">
        <w:tc>
          <w:tcPr>
            <w:tcW w:w="959" w:type="dxa"/>
            <w:tcBorders>
              <w:top w:val="nil"/>
              <w:left w:val="nil"/>
              <w:bottom w:val="nil"/>
            </w:tcBorders>
          </w:tcPr>
          <w:p w14:paraId="04711F38" w14:textId="77777777" w:rsidR="00FD4765" w:rsidRPr="00E33330" w:rsidRDefault="00FD4765" w:rsidP="006D7FE5">
            <w:pPr>
              <w:keepNext/>
              <w:keepLines/>
              <w:spacing w:after="0"/>
              <w:rPr>
                <w:rFonts w:ascii="Arial" w:hAnsi="Arial"/>
                <w:sz w:val="18"/>
              </w:rPr>
            </w:pPr>
          </w:p>
        </w:tc>
        <w:tc>
          <w:tcPr>
            <w:tcW w:w="717" w:type="dxa"/>
          </w:tcPr>
          <w:p w14:paraId="02C75B6C" w14:textId="77777777" w:rsidR="00FD4765" w:rsidRPr="00E33330" w:rsidRDefault="00FD4765" w:rsidP="006D7FE5">
            <w:pPr>
              <w:keepNext/>
              <w:keepLines/>
              <w:spacing w:after="0"/>
              <w:rPr>
                <w:rFonts w:ascii="Arial" w:hAnsi="Arial"/>
                <w:sz w:val="18"/>
              </w:rPr>
            </w:pPr>
            <w:r w:rsidRPr="00E33330">
              <w:rPr>
                <w:rFonts w:ascii="Arial" w:hAnsi="Arial"/>
                <w:sz w:val="18"/>
              </w:rPr>
              <w:t>02</w:t>
            </w:r>
          </w:p>
        </w:tc>
        <w:tc>
          <w:tcPr>
            <w:tcW w:w="717" w:type="dxa"/>
          </w:tcPr>
          <w:p w14:paraId="350AFAED" w14:textId="77777777" w:rsidR="00FD4765" w:rsidRPr="00E33330" w:rsidRDefault="00FD4765" w:rsidP="006D7FE5">
            <w:pPr>
              <w:keepNext/>
              <w:keepLines/>
              <w:spacing w:after="0"/>
              <w:rPr>
                <w:rFonts w:ascii="Arial" w:hAnsi="Arial"/>
                <w:sz w:val="18"/>
              </w:rPr>
            </w:pPr>
            <w:r w:rsidRPr="00E33330">
              <w:rPr>
                <w:rFonts w:ascii="Arial" w:hAnsi="Arial"/>
                <w:sz w:val="18"/>
              </w:rPr>
              <w:t>66</w:t>
            </w:r>
          </w:p>
        </w:tc>
        <w:tc>
          <w:tcPr>
            <w:tcW w:w="717" w:type="dxa"/>
          </w:tcPr>
          <w:p w14:paraId="014934E3" w14:textId="77777777" w:rsidR="00FD4765" w:rsidRPr="00E33330" w:rsidRDefault="00FD4765" w:rsidP="006D7FE5">
            <w:pPr>
              <w:keepNext/>
              <w:keepLines/>
              <w:spacing w:after="0"/>
              <w:rPr>
                <w:rFonts w:ascii="Arial" w:hAnsi="Arial"/>
                <w:sz w:val="18"/>
              </w:rPr>
            </w:pPr>
            <w:r w:rsidRPr="00E33330">
              <w:rPr>
                <w:rFonts w:ascii="Arial" w:hAnsi="Arial"/>
                <w:sz w:val="18"/>
              </w:rPr>
              <w:t>43</w:t>
            </w:r>
          </w:p>
        </w:tc>
        <w:tc>
          <w:tcPr>
            <w:tcW w:w="717" w:type="dxa"/>
          </w:tcPr>
          <w:p w14:paraId="707EAA53" w14:textId="77777777" w:rsidR="00FD4765" w:rsidRPr="00E33330" w:rsidRDefault="00FD4765" w:rsidP="006D7FE5">
            <w:pPr>
              <w:keepNext/>
              <w:keepLines/>
              <w:spacing w:after="0"/>
              <w:rPr>
                <w:rFonts w:ascii="Arial" w:hAnsi="Arial"/>
                <w:sz w:val="18"/>
              </w:rPr>
            </w:pPr>
            <w:r w:rsidRPr="00E33330">
              <w:rPr>
                <w:rFonts w:ascii="Arial" w:hAnsi="Arial"/>
                <w:sz w:val="18"/>
              </w:rPr>
              <w:t>65</w:t>
            </w:r>
          </w:p>
        </w:tc>
        <w:tc>
          <w:tcPr>
            <w:tcW w:w="717" w:type="dxa"/>
            <w:tcBorders>
              <w:bottom w:val="single" w:sz="4" w:space="0" w:color="auto"/>
            </w:tcBorders>
          </w:tcPr>
          <w:p w14:paraId="46592565" w14:textId="77777777" w:rsidR="00FD4765" w:rsidRPr="00E33330" w:rsidRDefault="00FD4765" w:rsidP="006D7FE5">
            <w:pPr>
              <w:keepNext/>
              <w:keepLines/>
              <w:spacing w:after="0"/>
              <w:rPr>
                <w:rFonts w:ascii="Arial" w:hAnsi="Arial"/>
                <w:sz w:val="18"/>
              </w:rPr>
            </w:pPr>
            <w:r w:rsidRPr="00E33330">
              <w:rPr>
                <w:rFonts w:ascii="Arial" w:hAnsi="Arial"/>
                <w:sz w:val="18"/>
              </w:rPr>
              <w:t>87</w:t>
            </w:r>
          </w:p>
        </w:tc>
        <w:tc>
          <w:tcPr>
            <w:tcW w:w="717" w:type="dxa"/>
            <w:tcBorders>
              <w:bottom w:val="single" w:sz="4" w:space="0" w:color="auto"/>
            </w:tcBorders>
          </w:tcPr>
          <w:p w14:paraId="64FC60A4" w14:textId="77777777" w:rsidR="00FD4765" w:rsidRPr="00E33330" w:rsidRDefault="00FD4765" w:rsidP="006D7FE5">
            <w:pPr>
              <w:keepNext/>
              <w:keepLines/>
              <w:spacing w:after="0"/>
              <w:rPr>
                <w:rFonts w:ascii="Arial" w:hAnsi="Arial"/>
                <w:sz w:val="18"/>
              </w:rPr>
            </w:pPr>
            <w:r w:rsidRPr="00E33330">
              <w:rPr>
                <w:rFonts w:ascii="Arial" w:hAnsi="Arial"/>
                <w:sz w:val="18"/>
              </w:rPr>
              <w:t>52</w:t>
            </w:r>
          </w:p>
        </w:tc>
        <w:tc>
          <w:tcPr>
            <w:tcW w:w="717" w:type="dxa"/>
            <w:tcBorders>
              <w:bottom w:val="single" w:sz="4" w:space="0" w:color="auto"/>
            </w:tcBorders>
          </w:tcPr>
          <w:p w14:paraId="41146253" w14:textId="77777777" w:rsidR="00FD4765" w:rsidRPr="00E33330" w:rsidRDefault="00FD4765" w:rsidP="006D7FE5">
            <w:pPr>
              <w:keepNext/>
              <w:keepLines/>
              <w:spacing w:after="0"/>
              <w:rPr>
                <w:rFonts w:ascii="Arial" w:hAnsi="Arial"/>
                <w:sz w:val="18"/>
              </w:rPr>
            </w:pPr>
            <w:r w:rsidRPr="00E33330">
              <w:rPr>
                <w:rFonts w:ascii="Arial" w:hAnsi="Arial"/>
                <w:sz w:val="18"/>
              </w:rPr>
              <w:t>14</w:t>
            </w:r>
          </w:p>
        </w:tc>
        <w:tc>
          <w:tcPr>
            <w:tcW w:w="717" w:type="dxa"/>
            <w:tcBorders>
              <w:bottom w:val="single" w:sz="4" w:space="0" w:color="auto"/>
            </w:tcBorders>
          </w:tcPr>
          <w:p w14:paraId="460CCF76"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r>
      <w:tr w:rsidR="00FD4765" w:rsidRPr="00E33330" w14:paraId="1063F1DD" w14:textId="77777777" w:rsidTr="006D7FE5">
        <w:tc>
          <w:tcPr>
            <w:tcW w:w="959" w:type="dxa"/>
            <w:tcBorders>
              <w:top w:val="nil"/>
              <w:left w:val="nil"/>
              <w:bottom w:val="nil"/>
            </w:tcBorders>
          </w:tcPr>
          <w:p w14:paraId="636ABF43" w14:textId="77777777" w:rsidR="00FD4765" w:rsidRPr="00E33330" w:rsidRDefault="00FD4765" w:rsidP="006D7FE5">
            <w:pPr>
              <w:keepNext/>
              <w:keepLines/>
              <w:spacing w:after="0"/>
              <w:rPr>
                <w:rFonts w:ascii="Arial" w:hAnsi="Arial"/>
                <w:sz w:val="18"/>
              </w:rPr>
            </w:pPr>
          </w:p>
        </w:tc>
        <w:tc>
          <w:tcPr>
            <w:tcW w:w="717" w:type="dxa"/>
          </w:tcPr>
          <w:p w14:paraId="11384815" w14:textId="77777777" w:rsidR="00FD4765" w:rsidRPr="00E33330" w:rsidRDefault="00FD4765" w:rsidP="006D7FE5">
            <w:pPr>
              <w:keepNext/>
              <w:keepLines/>
              <w:spacing w:after="0"/>
              <w:rPr>
                <w:rFonts w:ascii="Arial" w:hAnsi="Arial"/>
                <w:sz w:val="18"/>
              </w:rPr>
            </w:pPr>
            <w:r w:rsidRPr="00E33330">
              <w:rPr>
                <w:rFonts w:ascii="Arial" w:hAnsi="Arial"/>
                <w:b/>
                <w:sz w:val="18"/>
              </w:rPr>
              <w:t>B17</w:t>
            </w:r>
          </w:p>
        </w:tc>
        <w:tc>
          <w:tcPr>
            <w:tcW w:w="717" w:type="dxa"/>
          </w:tcPr>
          <w:p w14:paraId="3731FFD5" w14:textId="77777777" w:rsidR="00FD4765" w:rsidRPr="00E33330" w:rsidRDefault="00FD4765" w:rsidP="006D7FE5">
            <w:pPr>
              <w:keepNext/>
              <w:keepLines/>
              <w:spacing w:after="0"/>
              <w:rPr>
                <w:rFonts w:ascii="Arial" w:hAnsi="Arial"/>
                <w:sz w:val="18"/>
              </w:rPr>
            </w:pPr>
            <w:r w:rsidRPr="00E33330">
              <w:rPr>
                <w:rFonts w:ascii="Arial" w:hAnsi="Arial"/>
                <w:b/>
                <w:sz w:val="18"/>
              </w:rPr>
              <w:t>B18</w:t>
            </w:r>
          </w:p>
        </w:tc>
        <w:tc>
          <w:tcPr>
            <w:tcW w:w="717" w:type="dxa"/>
          </w:tcPr>
          <w:p w14:paraId="14305CAF" w14:textId="77777777" w:rsidR="00FD4765" w:rsidRPr="00E33330" w:rsidRDefault="00FD4765" w:rsidP="006D7FE5">
            <w:pPr>
              <w:keepNext/>
              <w:keepLines/>
              <w:spacing w:after="0"/>
              <w:rPr>
                <w:rFonts w:ascii="Arial" w:hAnsi="Arial"/>
                <w:sz w:val="18"/>
              </w:rPr>
            </w:pPr>
            <w:r w:rsidRPr="00E33330">
              <w:rPr>
                <w:rFonts w:ascii="Arial" w:hAnsi="Arial"/>
                <w:b/>
                <w:sz w:val="18"/>
              </w:rPr>
              <w:t>B19</w:t>
            </w:r>
          </w:p>
        </w:tc>
        <w:tc>
          <w:tcPr>
            <w:tcW w:w="717" w:type="dxa"/>
          </w:tcPr>
          <w:p w14:paraId="1E6051EF" w14:textId="77777777" w:rsidR="00FD4765" w:rsidRPr="00E33330" w:rsidRDefault="00FD4765" w:rsidP="006D7FE5">
            <w:pPr>
              <w:keepNext/>
              <w:keepLines/>
              <w:spacing w:after="0"/>
              <w:rPr>
                <w:rFonts w:ascii="Arial" w:hAnsi="Arial"/>
                <w:sz w:val="18"/>
              </w:rPr>
            </w:pPr>
            <w:r w:rsidRPr="00E33330">
              <w:rPr>
                <w:rFonts w:ascii="Arial" w:hAnsi="Arial"/>
                <w:b/>
                <w:sz w:val="18"/>
              </w:rPr>
              <w:t>B20</w:t>
            </w:r>
          </w:p>
        </w:tc>
        <w:tc>
          <w:tcPr>
            <w:tcW w:w="717" w:type="dxa"/>
            <w:tcBorders>
              <w:bottom w:val="nil"/>
              <w:right w:val="nil"/>
            </w:tcBorders>
          </w:tcPr>
          <w:p w14:paraId="703405AE"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16CAC579"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7C065DBD" w14:textId="77777777" w:rsidR="00FD4765" w:rsidRPr="00E33330" w:rsidRDefault="00FD4765" w:rsidP="006D7FE5">
            <w:pPr>
              <w:keepNext/>
              <w:keepLines/>
              <w:spacing w:after="0"/>
              <w:rPr>
                <w:rFonts w:ascii="Arial" w:hAnsi="Arial"/>
                <w:sz w:val="18"/>
              </w:rPr>
            </w:pPr>
          </w:p>
        </w:tc>
        <w:tc>
          <w:tcPr>
            <w:tcW w:w="717" w:type="dxa"/>
            <w:tcBorders>
              <w:left w:val="nil"/>
              <w:bottom w:val="nil"/>
              <w:right w:val="nil"/>
            </w:tcBorders>
          </w:tcPr>
          <w:p w14:paraId="1B471100" w14:textId="77777777" w:rsidR="00FD4765" w:rsidRPr="00E33330" w:rsidRDefault="00FD4765" w:rsidP="006D7FE5">
            <w:pPr>
              <w:keepNext/>
              <w:keepLines/>
              <w:spacing w:after="0"/>
              <w:rPr>
                <w:rFonts w:ascii="Arial" w:hAnsi="Arial"/>
                <w:sz w:val="18"/>
              </w:rPr>
            </w:pPr>
          </w:p>
        </w:tc>
      </w:tr>
      <w:tr w:rsidR="00FD4765" w:rsidRPr="0008759E" w14:paraId="75E88309" w14:textId="77777777" w:rsidTr="006D7FE5">
        <w:tc>
          <w:tcPr>
            <w:tcW w:w="959" w:type="dxa"/>
            <w:tcBorders>
              <w:top w:val="nil"/>
              <w:left w:val="nil"/>
              <w:bottom w:val="nil"/>
            </w:tcBorders>
          </w:tcPr>
          <w:p w14:paraId="65425BFD" w14:textId="77777777" w:rsidR="00FD4765" w:rsidRPr="00E33330" w:rsidRDefault="00FD4765" w:rsidP="006D7FE5">
            <w:pPr>
              <w:keepNext/>
              <w:keepLines/>
              <w:spacing w:after="0"/>
              <w:rPr>
                <w:rFonts w:ascii="Arial" w:hAnsi="Arial"/>
                <w:sz w:val="18"/>
              </w:rPr>
            </w:pPr>
          </w:p>
        </w:tc>
        <w:tc>
          <w:tcPr>
            <w:tcW w:w="717" w:type="dxa"/>
          </w:tcPr>
          <w:p w14:paraId="3DCFD54C"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69369D06" w14:textId="77777777" w:rsidR="00FD4765" w:rsidRPr="00E33330" w:rsidRDefault="00FD4765" w:rsidP="006D7FE5">
            <w:pPr>
              <w:keepNext/>
              <w:keepLines/>
              <w:spacing w:after="0"/>
              <w:rPr>
                <w:rFonts w:ascii="Arial" w:hAnsi="Arial"/>
                <w:sz w:val="18"/>
              </w:rPr>
            </w:pPr>
            <w:r w:rsidRPr="00E33330">
              <w:rPr>
                <w:rFonts w:ascii="Arial" w:hAnsi="Arial"/>
                <w:sz w:val="18"/>
              </w:rPr>
              <w:t>00</w:t>
            </w:r>
          </w:p>
        </w:tc>
        <w:tc>
          <w:tcPr>
            <w:tcW w:w="717" w:type="dxa"/>
          </w:tcPr>
          <w:p w14:paraId="6F32D5E7" w14:textId="77777777" w:rsidR="00FD4765" w:rsidRPr="00E33330" w:rsidRDefault="00FD4765" w:rsidP="006D7FE5">
            <w:pPr>
              <w:keepNext/>
              <w:keepLines/>
              <w:spacing w:after="0"/>
              <w:rPr>
                <w:rFonts w:ascii="Arial" w:hAnsi="Arial"/>
                <w:sz w:val="18"/>
              </w:rPr>
            </w:pPr>
            <w:r w:rsidRPr="00E33330">
              <w:rPr>
                <w:rFonts w:ascii="Arial" w:hAnsi="Arial"/>
                <w:sz w:val="18"/>
              </w:rPr>
              <w:t>01</w:t>
            </w:r>
          </w:p>
        </w:tc>
        <w:tc>
          <w:tcPr>
            <w:tcW w:w="717" w:type="dxa"/>
          </w:tcPr>
          <w:p w14:paraId="0C45003F" w14:textId="77777777" w:rsidR="00FD4765" w:rsidRPr="0008759E" w:rsidRDefault="00FD4765" w:rsidP="006D7FE5">
            <w:pPr>
              <w:keepNext/>
              <w:keepLines/>
              <w:spacing w:after="0"/>
              <w:rPr>
                <w:rFonts w:ascii="Arial" w:hAnsi="Arial"/>
                <w:sz w:val="18"/>
              </w:rPr>
            </w:pPr>
            <w:r w:rsidRPr="00E33330">
              <w:rPr>
                <w:rFonts w:ascii="Arial" w:hAnsi="Arial"/>
                <w:sz w:val="18"/>
              </w:rPr>
              <w:t>00</w:t>
            </w:r>
          </w:p>
        </w:tc>
        <w:tc>
          <w:tcPr>
            <w:tcW w:w="717" w:type="dxa"/>
            <w:tcBorders>
              <w:top w:val="nil"/>
              <w:bottom w:val="nil"/>
              <w:right w:val="nil"/>
            </w:tcBorders>
          </w:tcPr>
          <w:p w14:paraId="4E273825"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1A1B350"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4368F607"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2CB34EF3" w14:textId="77777777" w:rsidR="00FD4765" w:rsidRPr="0008759E" w:rsidRDefault="00FD4765" w:rsidP="006D7FE5">
            <w:pPr>
              <w:keepNext/>
              <w:keepLines/>
              <w:spacing w:after="0"/>
              <w:rPr>
                <w:rFonts w:ascii="Arial" w:hAnsi="Arial"/>
                <w:sz w:val="18"/>
              </w:rPr>
            </w:pPr>
          </w:p>
        </w:tc>
      </w:tr>
    </w:tbl>
    <w:p w14:paraId="73F7EA66" w14:textId="77777777" w:rsidR="00FD4765" w:rsidRPr="0046266F" w:rsidRDefault="00FD4765" w:rsidP="00FD4765"/>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lastRenderedPageBreak/>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466B2AC4" w14:textId="77777777" w:rsidR="00FD4765" w:rsidRPr="008745D8" w:rsidRDefault="00FD4765" w:rsidP="00FD4765">
      <w:pPr>
        <w:keepNext/>
        <w:keepLines/>
        <w:rPr>
          <w:b/>
        </w:rPr>
      </w:pPr>
      <w:r w:rsidRPr="00A92030">
        <w:rPr>
          <w:b/>
        </w:rPr>
        <w:lastRenderedPageBreak/>
        <w:t>EF</w:t>
      </w:r>
      <w:r w:rsidRPr="00A92030">
        <w:rPr>
          <w:rFonts w:ascii="Arial" w:hAnsi="Arial"/>
          <w:b/>
          <w:sz w:val="24"/>
          <w:vertAlign w:val="subscript"/>
        </w:rPr>
        <w:t>5GS3GPPLOCI</w:t>
      </w:r>
      <w:r w:rsidRPr="008745D8">
        <w:rPr>
          <w:b/>
        </w:rPr>
        <w:t xml:space="preserve"> (5GS 3GPP location information)</w:t>
      </w:r>
    </w:p>
    <w:p w14:paraId="18547533" w14:textId="77777777" w:rsidR="00FD4765" w:rsidRPr="008745D8" w:rsidRDefault="00FD4765" w:rsidP="00FD4765">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w:t>
      </w:r>
      <w:r w:rsidRPr="00A238B7">
        <w:t>408300</w:t>
      </w:r>
      <w:r w:rsidRPr="008745D8">
        <w:t>010266436587</w:t>
      </w:r>
    </w:p>
    <w:p w14:paraId="7B20F0C1" w14:textId="77777777" w:rsidR="00FD4765" w:rsidRPr="008745D8" w:rsidRDefault="00FD4765" w:rsidP="00FD4765">
      <w:pPr>
        <w:pStyle w:val="EW"/>
        <w:tabs>
          <w:tab w:val="left" w:pos="2835"/>
        </w:tabs>
      </w:pPr>
      <w:r w:rsidRPr="008745D8">
        <w:rPr>
          <w:lang w:val="it-IT"/>
        </w:rPr>
        <w:tab/>
        <w:t>Last visited registered TAI in 5GS for 3GPP access:</w:t>
      </w:r>
      <w:r w:rsidRPr="008745D8">
        <w:rPr>
          <w:lang w:val="it-IT"/>
        </w:rPr>
        <w:tab/>
      </w:r>
      <w:r w:rsidRPr="008745D8">
        <w:t>244/0</w:t>
      </w:r>
      <w:r>
        <w:t>83</w:t>
      </w:r>
      <w:r w:rsidRPr="008745D8">
        <w:t>/000001</w:t>
      </w:r>
    </w:p>
    <w:p w14:paraId="39C1040A" w14:textId="77777777" w:rsidR="00FD4765" w:rsidRPr="008745D8" w:rsidRDefault="00FD4765" w:rsidP="00FD4765">
      <w:pPr>
        <w:pStyle w:val="EW"/>
        <w:tabs>
          <w:tab w:val="left" w:pos="2835"/>
        </w:tabs>
        <w:rPr>
          <w:lang w:val="it-IT"/>
        </w:rPr>
      </w:pPr>
      <w:r w:rsidRPr="008745D8">
        <w:rPr>
          <w:lang w:val="it-IT"/>
        </w:rPr>
        <w:tab/>
        <w:t>5GS update status for 3GPP access:</w:t>
      </w:r>
      <w:r w:rsidRPr="008745D8">
        <w:rPr>
          <w:lang w:val="it-IT"/>
        </w:rPr>
        <w:tab/>
        <w:t>5U1 UPDATED</w:t>
      </w:r>
    </w:p>
    <w:p w14:paraId="3CC4CB13" w14:textId="77777777" w:rsidR="00FD4765" w:rsidRPr="008745D8" w:rsidRDefault="00FD4765" w:rsidP="00FD476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D4765" w:rsidRPr="008745D8" w14:paraId="341E9C79" w14:textId="77777777" w:rsidTr="006D7FE5">
        <w:tc>
          <w:tcPr>
            <w:tcW w:w="959" w:type="dxa"/>
          </w:tcPr>
          <w:p w14:paraId="64AF70C4" w14:textId="77777777" w:rsidR="00FD4765" w:rsidRPr="008745D8" w:rsidRDefault="00FD4765" w:rsidP="006D7FE5">
            <w:pPr>
              <w:keepNext/>
              <w:keepLines/>
              <w:spacing w:after="0"/>
              <w:rPr>
                <w:rFonts w:ascii="Arial" w:hAnsi="Arial"/>
                <w:sz w:val="18"/>
              </w:rPr>
            </w:pPr>
            <w:r w:rsidRPr="008745D8">
              <w:rPr>
                <w:rFonts w:ascii="Arial" w:hAnsi="Arial"/>
                <w:sz w:val="18"/>
              </w:rPr>
              <w:t>Coding:</w:t>
            </w:r>
          </w:p>
        </w:tc>
        <w:tc>
          <w:tcPr>
            <w:tcW w:w="717" w:type="dxa"/>
          </w:tcPr>
          <w:p w14:paraId="3985F961" w14:textId="77777777" w:rsidR="00FD4765" w:rsidRPr="008745D8" w:rsidRDefault="00FD4765" w:rsidP="006D7FE5">
            <w:pPr>
              <w:keepNext/>
              <w:keepLines/>
              <w:spacing w:after="0"/>
              <w:rPr>
                <w:rFonts w:ascii="Arial" w:hAnsi="Arial"/>
                <w:b/>
                <w:sz w:val="18"/>
              </w:rPr>
            </w:pPr>
            <w:r w:rsidRPr="008745D8">
              <w:rPr>
                <w:rFonts w:ascii="Arial" w:hAnsi="Arial"/>
                <w:b/>
                <w:sz w:val="18"/>
              </w:rPr>
              <w:t>B1</w:t>
            </w:r>
          </w:p>
        </w:tc>
        <w:tc>
          <w:tcPr>
            <w:tcW w:w="717" w:type="dxa"/>
          </w:tcPr>
          <w:p w14:paraId="63BCC079" w14:textId="77777777" w:rsidR="00FD4765" w:rsidRPr="008745D8" w:rsidRDefault="00FD4765" w:rsidP="006D7FE5">
            <w:pPr>
              <w:keepNext/>
              <w:keepLines/>
              <w:spacing w:after="0"/>
              <w:rPr>
                <w:rFonts w:ascii="Arial" w:hAnsi="Arial"/>
                <w:b/>
                <w:sz w:val="18"/>
              </w:rPr>
            </w:pPr>
            <w:r w:rsidRPr="008745D8">
              <w:rPr>
                <w:rFonts w:ascii="Arial" w:hAnsi="Arial"/>
                <w:b/>
                <w:sz w:val="18"/>
              </w:rPr>
              <w:t>B2</w:t>
            </w:r>
          </w:p>
        </w:tc>
        <w:tc>
          <w:tcPr>
            <w:tcW w:w="717" w:type="dxa"/>
          </w:tcPr>
          <w:p w14:paraId="5B30D1AC" w14:textId="77777777" w:rsidR="00FD4765" w:rsidRPr="008745D8" w:rsidRDefault="00FD4765" w:rsidP="006D7FE5">
            <w:pPr>
              <w:keepNext/>
              <w:keepLines/>
              <w:spacing w:after="0"/>
              <w:rPr>
                <w:rFonts w:ascii="Arial" w:hAnsi="Arial"/>
                <w:b/>
                <w:sz w:val="18"/>
              </w:rPr>
            </w:pPr>
            <w:r w:rsidRPr="008745D8">
              <w:rPr>
                <w:rFonts w:ascii="Arial" w:hAnsi="Arial"/>
                <w:b/>
                <w:sz w:val="18"/>
              </w:rPr>
              <w:t>B3</w:t>
            </w:r>
          </w:p>
        </w:tc>
        <w:tc>
          <w:tcPr>
            <w:tcW w:w="717" w:type="dxa"/>
          </w:tcPr>
          <w:p w14:paraId="7AE8AD04" w14:textId="77777777" w:rsidR="00FD4765" w:rsidRPr="008745D8" w:rsidRDefault="00FD4765" w:rsidP="006D7FE5">
            <w:pPr>
              <w:keepNext/>
              <w:keepLines/>
              <w:spacing w:after="0"/>
              <w:rPr>
                <w:rFonts w:ascii="Arial" w:hAnsi="Arial"/>
                <w:b/>
                <w:sz w:val="18"/>
              </w:rPr>
            </w:pPr>
            <w:r w:rsidRPr="008745D8">
              <w:rPr>
                <w:rFonts w:ascii="Arial" w:hAnsi="Arial"/>
                <w:b/>
                <w:sz w:val="18"/>
              </w:rPr>
              <w:t>B4</w:t>
            </w:r>
          </w:p>
        </w:tc>
        <w:tc>
          <w:tcPr>
            <w:tcW w:w="717" w:type="dxa"/>
          </w:tcPr>
          <w:p w14:paraId="4B42641E" w14:textId="77777777" w:rsidR="00FD4765" w:rsidRPr="008745D8" w:rsidRDefault="00FD4765" w:rsidP="006D7FE5">
            <w:pPr>
              <w:keepNext/>
              <w:keepLines/>
              <w:spacing w:after="0"/>
              <w:rPr>
                <w:rFonts w:ascii="Arial" w:hAnsi="Arial"/>
                <w:b/>
                <w:sz w:val="18"/>
              </w:rPr>
            </w:pPr>
            <w:r w:rsidRPr="008745D8">
              <w:rPr>
                <w:rFonts w:ascii="Arial" w:hAnsi="Arial"/>
                <w:b/>
                <w:sz w:val="18"/>
              </w:rPr>
              <w:t>B5</w:t>
            </w:r>
          </w:p>
        </w:tc>
        <w:tc>
          <w:tcPr>
            <w:tcW w:w="717" w:type="dxa"/>
          </w:tcPr>
          <w:p w14:paraId="4D07C1DE" w14:textId="77777777" w:rsidR="00FD4765" w:rsidRPr="008745D8" w:rsidRDefault="00FD4765" w:rsidP="006D7FE5">
            <w:pPr>
              <w:keepNext/>
              <w:keepLines/>
              <w:spacing w:after="0"/>
              <w:rPr>
                <w:rFonts w:ascii="Arial" w:hAnsi="Arial"/>
                <w:b/>
                <w:sz w:val="18"/>
              </w:rPr>
            </w:pPr>
            <w:r w:rsidRPr="008745D8">
              <w:rPr>
                <w:rFonts w:ascii="Arial" w:hAnsi="Arial"/>
                <w:b/>
                <w:sz w:val="18"/>
              </w:rPr>
              <w:t>B6</w:t>
            </w:r>
          </w:p>
        </w:tc>
        <w:tc>
          <w:tcPr>
            <w:tcW w:w="717" w:type="dxa"/>
          </w:tcPr>
          <w:p w14:paraId="3DA53BDD" w14:textId="77777777" w:rsidR="00FD4765" w:rsidRPr="008745D8" w:rsidRDefault="00FD4765" w:rsidP="006D7FE5">
            <w:pPr>
              <w:keepNext/>
              <w:keepLines/>
              <w:spacing w:after="0"/>
              <w:rPr>
                <w:rFonts w:ascii="Arial" w:hAnsi="Arial"/>
                <w:b/>
                <w:sz w:val="18"/>
              </w:rPr>
            </w:pPr>
            <w:r w:rsidRPr="008745D8">
              <w:rPr>
                <w:rFonts w:ascii="Arial" w:hAnsi="Arial"/>
                <w:b/>
                <w:sz w:val="18"/>
              </w:rPr>
              <w:t>B7</w:t>
            </w:r>
          </w:p>
        </w:tc>
        <w:tc>
          <w:tcPr>
            <w:tcW w:w="717" w:type="dxa"/>
          </w:tcPr>
          <w:p w14:paraId="06F65B70" w14:textId="77777777" w:rsidR="00FD4765" w:rsidRPr="008745D8" w:rsidRDefault="00FD4765" w:rsidP="006D7FE5">
            <w:pPr>
              <w:keepNext/>
              <w:keepLines/>
              <w:spacing w:after="0"/>
              <w:rPr>
                <w:rFonts w:ascii="Arial" w:hAnsi="Arial"/>
                <w:b/>
                <w:sz w:val="18"/>
              </w:rPr>
            </w:pPr>
            <w:r w:rsidRPr="008745D8">
              <w:rPr>
                <w:rFonts w:ascii="Arial" w:hAnsi="Arial"/>
                <w:b/>
                <w:sz w:val="18"/>
              </w:rPr>
              <w:t>B8</w:t>
            </w:r>
          </w:p>
        </w:tc>
      </w:tr>
      <w:tr w:rsidR="00FD4765" w:rsidRPr="008745D8" w14:paraId="3C9D4DC9" w14:textId="77777777" w:rsidTr="006D7FE5">
        <w:tc>
          <w:tcPr>
            <w:tcW w:w="959" w:type="dxa"/>
            <w:tcBorders>
              <w:bottom w:val="single" w:sz="4" w:space="0" w:color="auto"/>
            </w:tcBorders>
          </w:tcPr>
          <w:p w14:paraId="15659E0F" w14:textId="77777777" w:rsidR="00FD4765" w:rsidRPr="008745D8" w:rsidRDefault="00FD4765" w:rsidP="006D7FE5">
            <w:pPr>
              <w:keepNext/>
              <w:keepLines/>
              <w:spacing w:after="0"/>
              <w:rPr>
                <w:rFonts w:ascii="Arial" w:hAnsi="Arial"/>
                <w:sz w:val="18"/>
              </w:rPr>
            </w:pPr>
            <w:r w:rsidRPr="008745D8">
              <w:rPr>
                <w:rFonts w:ascii="Arial" w:hAnsi="Arial"/>
                <w:sz w:val="18"/>
              </w:rPr>
              <w:t>Hex</w:t>
            </w:r>
          </w:p>
        </w:tc>
        <w:tc>
          <w:tcPr>
            <w:tcW w:w="717" w:type="dxa"/>
          </w:tcPr>
          <w:p w14:paraId="766D5F97"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5CF92242" w14:textId="77777777" w:rsidR="00FD4765" w:rsidRPr="008745D8" w:rsidRDefault="00FD4765" w:rsidP="006D7FE5">
            <w:pPr>
              <w:keepNext/>
              <w:keepLines/>
              <w:spacing w:after="0"/>
              <w:rPr>
                <w:rFonts w:ascii="Arial" w:hAnsi="Arial"/>
                <w:sz w:val="18"/>
              </w:rPr>
            </w:pPr>
            <w:r w:rsidRPr="008745D8">
              <w:rPr>
                <w:rFonts w:ascii="Arial" w:hAnsi="Arial"/>
                <w:sz w:val="18"/>
              </w:rPr>
              <w:t xml:space="preserve">0B </w:t>
            </w:r>
          </w:p>
        </w:tc>
        <w:tc>
          <w:tcPr>
            <w:tcW w:w="717" w:type="dxa"/>
          </w:tcPr>
          <w:p w14:paraId="5CA4284C" w14:textId="77777777" w:rsidR="00FD4765" w:rsidRPr="008745D8" w:rsidRDefault="00FD4765" w:rsidP="006D7FE5">
            <w:pPr>
              <w:keepNext/>
              <w:keepLines/>
              <w:spacing w:after="0"/>
              <w:rPr>
                <w:rFonts w:ascii="Arial" w:hAnsi="Arial"/>
                <w:sz w:val="18"/>
              </w:rPr>
            </w:pPr>
            <w:r w:rsidRPr="008745D8">
              <w:rPr>
                <w:rFonts w:ascii="Arial" w:hAnsi="Arial"/>
                <w:sz w:val="18"/>
              </w:rPr>
              <w:t>F2</w:t>
            </w:r>
          </w:p>
        </w:tc>
        <w:tc>
          <w:tcPr>
            <w:tcW w:w="717" w:type="dxa"/>
          </w:tcPr>
          <w:p w14:paraId="20AAE226" w14:textId="77777777" w:rsidR="00FD4765" w:rsidRPr="008745D8" w:rsidRDefault="00FD4765" w:rsidP="006D7FE5">
            <w:pPr>
              <w:keepNext/>
              <w:keepLines/>
              <w:spacing w:after="0"/>
              <w:rPr>
                <w:rFonts w:ascii="Arial" w:hAnsi="Arial"/>
                <w:sz w:val="18"/>
              </w:rPr>
            </w:pPr>
            <w:r w:rsidRPr="008745D8">
              <w:rPr>
                <w:rFonts w:ascii="Arial" w:hAnsi="Arial"/>
                <w:sz w:val="18"/>
              </w:rPr>
              <w:t>42</w:t>
            </w:r>
          </w:p>
        </w:tc>
        <w:tc>
          <w:tcPr>
            <w:tcW w:w="717" w:type="dxa"/>
          </w:tcPr>
          <w:p w14:paraId="56B28CEB" w14:textId="77777777" w:rsidR="00FD4765" w:rsidRPr="008745D8" w:rsidRDefault="00FD4765" w:rsidP="006D7FE5">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Pr>
          <w:p w14:paraId="1AD4E74B" w14:textId="77777777" w:rsidR="00FD4765" w:rsidRPr="008745D8" w:rsidRDefault="00FD4765" w:rsidP="006D7FE5">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Pr>
          <w:p w14:paraId="74B9EC81"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1BB2FCEA" w14:textId="77777777" w:rsidR="00FD4765" w:rsidRPr="008745D8" w:rsidRDefault="00FD4765" w:rsidP="006D7FE5">
            <w:pPr>
              <w:keepNext/>
              <w:keepLines/>
              <w:spacing w:after="0"/>
              <w:rPr>
                <w:rFonts w:ascii="Arial" w:hAnsi="Arial"/>
                <w:sz w:val="18"/>
              </w:rPr>
            </w:pPr>
            <w:r w:rsidRPr="008745D8">
              <w:rPr>
                <w:rFonts w:ascii="Arial" w:hAnsi="Arial"/>
                <w:sz w:val="18"/>
              </w:rPr>
              <w:t>01</w:t>
            </w:r>
          </w:p>
        </w:tc>
      </w:tr>
      <w:tr w:rsidR="00FD4765" w:rsidRPr="008745D8" w14:paraId="48A48A8B" w14:textId="77777777" w:rsidTr="006D7FE5">
        <w:tc>
          <w:tcPr>
            <w:tcW w:w="959" w:type="dxa"/>
            <w:tcBorders>
              <w:left w:val="nil"/>
              <w:bottom w:val="nil"/>
            </w:tcBorders>
          </w:tcPr>
          <w:p w14:paraId="79BDFB5F" w14:textId="77777777" w:rsidR="00FD4765" w:rsidRPr="008745D8" w:rsidRDefault="00FD4765" w:rsidP="006D7FE5">
            <w:pPr>
              <w:keepNext/>
              <w:keepLines/>
              <w:spacing w:after="0"/>
              <w:rPr>
                <w:rFonts w:ascii="Arial" w:hAnsi="Arial"/>
                <w:sz w:val="18"/>
              </w:rPr>
            </w:pPr>
          </w:p>
        </w:tc>
        <w:tc>
          <w:tcPr>
            <w:tcW w:w="717" w:type="dxa"/>
          </w:tcPr>
          <w:p w14:paraId="0861662C" w14:textId="77777777" w:rsidR="00FD4765" w:rsidRPr="008745D8" w:rsidRDefault="00FD4765" w:rsidP="006D7FE5">
            <w:pPr>
              <w:keepNext/>
              <w:keepLines/>
              <w:spacing w:after="0"/>
              <w:rPr>
                <w:rFonts w:ascii="Arial" w:hAnsi="Arial"/>
                <w:sz w:val="18"/>
              </w:rPr>
            </w:pPr>
            <w:r w:rsidRPr="008745D8">
              <w:rPr>
                <w:rFonts w:ascii="Arial" w:hAnsi="Arial"/>
                <w:b/>
                <w:sz w:val="18"/>
              </w:rPr>
              <w:t>B9</w:t>
            </w:r>
          </w:p>
        </w:tc>
        <w:tc>
          <w:tcPr>
            <w:tcW w:w="717" w:type="dxa"/>
          </w:tcPr>
          <w:p w14:paraId="1B9966CD" w14:textId="77777777" w:rsidR="00FD4765" w:rsidRPr="008745D8" w:rsidRDefault="00FD4765" w:rsidP="006D7FE5">
            <w:pPr>
              <w:keepNext/>
              <w:keepLines/>
              <w:spacing w:after="0"/>
              <w:rPr>
                <w:rFonts w:ascii="Arial" w:hAnsi="Arial"/>
                <w:sz w:val="18"/>
              </w:rPr>
            </w:pPr>
            <w:r w:rsidRPr="008745D8">
              <w:rPr>
                <w:rFonts w:ascii="Arial" w:hAnsi="Arial"/>
                <w:b/>
                <w:sz w:val="18"/>
              </w:rPr>
              <w:t>B10</w:t>
            </w:r>
          </w:p>
        </w:tc>
        <w:tc>
          <w:tcPr>
            <w:tcW w:w="717" w:type="dxa"/>
          </w:tcPr>
          <w:p w14:paraId="67097E84" w14:textId="77777777" w:rsidR="00FD4765" w:rsidRPr="008745D8" w:rsidRDefault="00FD4765" w:rsidP="006D7FE5">
            <w:pPr>
              <w:keepNext/>
              <w:keepLines/>
              <w:spacing w:after="0"/>
              <w:rPr>
                <w:rFonts w:ascii="Arial" w:hAnsi="Arial"/>
                <w:sz w:val="18"/>
              </w:rPr>
            </w:pPr>
            <w:r w:rsidRPr="008745D8">
              <w:rPr>
                <w:rFonts w:ascii="Arial" w:hAnsi="Arial"/>
                <w:b/>
                <w:sz w:val="18"/>
              </w:rPr>
              <w:t>B11</w:t>
            </w:r>
          </w:p>
        </w:tc>
        <w:tc>
          <w:tcPr>
            <w:tcW w:w="717" w:type="dxa"/>
          </w:tcPr>
          <w:p w14:paraId="7247890F" w14:textId="77777777" w:rsidR="00FD4765" w:rsidRPr="008745D8" w:rsidRDefault="00FD4765" w:rsidP="006D7FE5">
            <w:pPr>
              <w:keepNext/>
              <w:keepLines/>
              <w:spacing w:after="0"/>
              <w:rPr>
                <w:rFonts w:ascii="Arial" w:hAnsi="Arial"/>
                <w:sz w:val="18"/>
              </w:rPr>
            </w:pPr>
            <w:r w:rsidRPr="008745D8">
              <w:rPr>
                <w:rFonts w:ascii="Arial" w:hAnsi="Arial"/>
                <w:b/>
                <w:sz w:val="18"/>
              </w:rPr>
              <w:t>B12</w:t>
            </w:r>
          </w:p>
        </w:tc>
        <w:tc>
          <w:tcPr>
            <w:tcW w:w="717" w:type="dxa"/>
          </w:tcPr>
          <w:p w14:paraId="3D61EEFF" w14:textId="77777777" w:rsidR="00FD4765" w:rsidRPr="008745D8" w:rsidRDefault="00FD4765" w:rsidP="006D7FE5">
            <w:pPr>
              <w:keepNext/>
              <w:keepLines/>
              <w:spacing w:after="0"/>
              <w:rPr>
                <w:rFonts w:ascii="Arial" w:hAnsi="Arial"/>
                <w:sz w:val="18"/>
              </w:rPr>
            </w:pPr>
            <w:r w:rsidRPr="008745D8">
              <w:rPr>
                <w:rFonts w:ascii="Arial" w:hAnsi="Arial"/>
                <w:b/>
                <w:sz w:val="18"/>
              </w:rPr>
              <w:t>B13</w:t>
            </w:r>
          </w:p>
        </w:tc>
        <w:tc>
          <w:tcPr>
            <w:tcW w:w="717" w:type="dxa"/>
          </w:tcPr>
          <w:p w14:paraId="711A91DD" w14:textId="77777777" w:rsidR="00FD4765" w:rsidRPr="008745D8" w:rsidRDefault="00FD4765" w:rsidP="006D7FE5">
            <w:pPr>
              <w:keepNext/>
              <w:keepLines/>
              <w:spacing w:after="0"/>
              <w:rPr>
                <w:rFonts w:ascii="Arial" w:hAnsi="Arial"/>
                <w:sz w:val="18"/>
              </w:rPr>
            </w:pPr>
            <w:r w:rsidRPr="008745D8">
              <w:rPr>
                <w:rFonts w:ascii="Arial" w:hAnsi="Arial"/>
                <w:b/>
                <w:sz w:val="18"/>
              </w:rPr>
              <w:t>B14</w:t>
            </w:r>
          </w:p>
        </w:tc>
        <w:tc>
          <w:tcPr>
            <w:tcW w:w="717" w:type="dxa"/>
          </w:tcPr>
          <w:p w14:paraId="235AB456" w14:textId="77777777" w:rsidR="00FD4765" w:rsidRPr="008745D8" w:rsidRDefault="00FD4765" w:rsidP="006D7FE5">
            <w:pPr>
              <w:keepNext/>
              <w:keepLines/>
              <w:spacing w:after="0"/>
              <w:rPr>
                <w:rFonts w:ascii="Arial" w:hAnsi="Arial"/>
                <w:sz w:val="18"/>
              </w:rPr>
            </w:pPr>
            <w:r w:rsidRPr="008745D8">
              <w:rPr>
                <w:rFonts w:ascii="Arial" w:hAnsi="Arial"/>
                <w:b/>
                <w:sz w:val="18"/>
              </w:rPr>
              <w:t>B15</w:t>
            </w:r>
          </w:p>
        </w:tc>
        <w:tc>
          <w:tcPr>
            <w:tcW w:w="717" w:type="dxa"/>
          </w:tcPr>
          <w:p w14:paraId="69C51431" w14:textId="77777777" w:rsidR="00FD4765" w:rsidRPr="008745D8" w:rsidRDefault="00FD4765" w:rsidP="006D7FE5">
            <w:pPr>
              <w:keepNext/>
              <w:keepLines/>
              <w:spacing w:after="0"/>
              <w:rPr>
                <w:rFonts w:ascii="Arial" w:hAnsi="Arial"/>
                <w:sz w:val="18"/>
              </w:rPr>
            </w:pPr>
            <w:r w:rsidRPr="008745D8">
              <w:rPr>
                <w:rFonts w:ascii="Arial" w:hAnsi="Arial"/>
                <w:b/>
                <w:sz w:val="18"/>
              </w:rPr>
              <w:t>B16</w:t>
            </w:r>
          </w:p>
        </w:tc>
      </w:tr>
      <w:tr w:rsidR="00FD4765" w:rsidRPr="008745D8" w14:paraId="55933AE0" w14:textId="77777777" w:rsidTr="006D7FE5">
        <w:tc>
          <w:tcPr>
            <w:tcW w:w="959" w:type="dxa"/>
            <w:tcBorders>
              <w:top w:val="nil"/>
              <w:left w:val="nil"/>
              <w:bottom w:val="nil"/>
            </w:tcBorders>
          </w:tcPr>
          <w:p w14:paraId="6B63E22A" w14:textId="77777777" w:rsidR="00FD4765" w:rsidRPr="008745D8" w:rsidRDefault="00FD4765" w:rsidP="006D7FE5">
            <w:pPr>
              <w:keepNext/>
              <w:keepLines/>
              <w:spacing w:after="0"/>
              <w:rPr>
                <w:rFonts w:ascii="Arial" w:hAnsi="Arial"/>
                <w:sz w:val="18"/>
              </w:rPr>
            </w:pPr>
          </w:p>
        </w:tc>
        <w:tc>
          <w:tcPr>
            <w:tcW w:w="717" w:type="dxa"/>
          </w:tcPr>
          <w:p w14:paraId="71E86622" w14:textId="77777777" w:rsidR="00FD4765" w:rsidRPr="008745D8" w:rsidRDefault="00FD4765" w:rsidP="006D7FE5">
            <w:pPr>
              <w:keepNext/>
              <w:keepLines/>
              <w:spacing w:after="0"/>
              <w:rPr>
                <w:rFonts w:ascii="Arial" w:hAnsi="Arial"/>
                <w:sz w:val="18"/>
              </w:rPr>
            </w:pPr>
            <w:r w:rsidRPr="008745D8">
              <w:rPr>
                <w:rFonts w:ascii="Arial" w:hAnsi="Arial"/>
                <w:sz w:val="18"/>
              </w:rPr>
              <w:t>02</w:t>
            </w:r>
          </w:p>
        </w:tc>
        <w:tc>
          <w:tcPr>
            <w:tcW w:w="717" w:type="dxa"/>
          </w:tcPr>
          <w:p w14:paraId="7BA3105F" w14:textId="77777777" w:rsidR="00FD4765" w:rsidRPr="008745D8" w:rsidRDefault="00FD4765" w:rsidP="006D7FE5">
            <w:pPr>
              <w:keepNext/>
              <w:keepLines/>
              <w:spacing w:after="0"/>
              <w:rPr>
                <w:rFonts w:ascii="Arial" w:hAnsi="Arial"/>
                <w:sz w:val="18"/>
              </w:rPr>
            </w:pPr>
            <w:r w:rsidRPr="008745D8">
              <w:rPr>
                <w:rFonts w:ascii="Arial" w:hAnsi="Arial"/>
                <w:sz w:val="18"/>
              </w:rPr>
              <w:t>66</w:t>
            </w:r>
          </w:p>
        </w:tc>
        <w:tc>
          <w:tcPr>
            <w:tcW w:w="717" w:type="dxa"/>
          </w:tcPr>
          <w:p w14:paraId="39B80D9D" w14:textId="77777777" w:rsidR="00FD4765" w:rsidRPr="008745D8" w:rsidRDefault="00FD4765" w:rsidP="006D7FE5">
            <w:pPr>
              <w:keepNext/>
              <w:keepLines/>
              <w:spacing w:after="0"/>
              <w:rPr>
                <w:rFonts w:ascii="Arial" w:hAnsi="Arial"/>
                <w:sz w:val="18"/>
              </w:rPr>
            </w:pPr>
            <w:r w:rsidRPr="008745D8">
              <w:rPr>
                <w:rFonts w:ascii="Arial" w:hAnsi="Arial"/>
                <w:sz w:val="18"/>
              </w:rPr>
              <w:t>43</w:t>
            </w:r>
          </w:p>
        </w:tc>
        <w:tc>
          <w:tcPr>
            <w:tcW w:w="717" w:type="dxa"/>
          </w:tcPr>
          <w:p w14:paraId="64EF18AC" w14:textId="77777777" w:rsidR="00FD4765" w:rsidRPr="008745D8" w:rsidRDefault="00FD4765" w:rsidP="006D7FE5">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43927A1E" w14:textId="77777777" w:rsidR="00FD4765" w:rsidRPr="008745D8" w:rsidRDefault="00FD4765" w:rsidP="006D7FE5">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65639F7F" w14:textId="77777777" w:rsidR="00FD4765" w:rsidRPr="008745D8" w:rsidRDefault="00FD4765" w:rsidP="006D7FE5">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Borders>
              <w:bottom w:val="single" w:sz="4" w:space="0" w:color="auto"/>
            </w:tcBorders>
          </w:tcPr>
          <w:p w14:paraId="39EAB9BB" w14:textId="77777777" w:rsidR="00FD4765" w:rsidRPr="008745D8" w:rsidRDefault="00FD4765" w:rsidP="006D7FE5">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Borders>
              <w:bottom w:val="single" w:sz="4" w:space="0" w:color="auto"/>
            </w:tcBorders>
          </w:tcPr>
          <w:p w14:paraId="7CE418AA"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r>
      <w:tr w:rsidR="00FD4765" w:rsidRPr="008745D8" w14:paraId="3315436B" w14:textId="77777777" w:rsidTr="006D7FE5">
        <w:tc>
          <w:tcPr>
            <w:tcW w:w="959" w:type="dxa"/>
            <w:tcBorders>
              <w:top w:val="nil"/>
              <w:left w:val="nil"/>
              <w:bottom w:val="nil"/>
            </w:tcBorders>
          </w:tcPr>
          <w:p w14:paraId="0C468CCD" w14:textId="77777777" w:rsidR="00FD4765" w:rsidRPr="008745D8" w:rsidRDefault="00FD4765" w:rsidP="006D7FE5">
            <w:pPr>
              <w:keepNext/>
              <w:keepLines/>
              <w:spacing w:after="0"/>
              <w:rPr>
                <w:rFonts w:ascii="Arial" w:hAnsi="Arial"/>
                <w:sz w:val="18"/>
              </w:rPr>
            </w:pPr>
          </w:p>
        </w:tc>
        <w:tc>
          <w:tcPr>
            <w:tcW w:w="717" w:type="dxa"/>
          </w:tcPr>
          <w:p w14:paraId="09945DC2" w14:textId="77777777" w:rsidR="00FD4765" w:rsidRPr="008745D8" w:rsidRDefault="00FD4765" w:rsidP="006D7FE5">
            <w:pPr>
              <w:keepNext/>
              <w:keepLines/>
              <w:spacing w:after="0"/>
              <w:rPr>
                <w:rFonts w:ascii="Arial" w:hAnsi="Arial"/>
                <w:sz w:val="18"/>
              </w:rPr>
            </w:pPr>
            <w:r w:rsidRPr="008745D8">
              <w:rPr>
                <w:rFonts w:ascii="Arial" w:hAnsi="Arial"/>
                <w:b/>
                <w:sz w:val="18"/>
              </w:rPr>
              <w:t>B17</w:t>
            </w:r>
          </w:p>
        </w:tc>
        <w:tc>
          <w:tcPr>
            <w:tcW w:w="717" w:type="dxa"/>
          </w:tcPr>
          <w:p w14:paraId="1BDD8151" w14:textId="77777777" w:rsidR="00FD4765" w:rsidRPr="008745D8" w:rsidRDefault="00FD4765" w:rsidP="006D7FE5">
            <w:pPr>
              <w:keepNext/>
              <w:keepLines/>
              <w:spacing w:after="0"/>
              <w:rPr>
                <w:rFonts w:ascii="Arial" w:hAnsi="Arial"/>
                <w:sz w:val="18"/>
              </w:rPr>
            </w:pPr>
            <w:r w:rsidRPr="008745D8">
              <w:rPr>
                <w:rFonts w:ascii="Arial" w:hAnsi="Arial"/>
                <w:b/>
                <w:sz w:val="18"/>
              </w:rPr>
              <w:t>B18</w:t>
            </w:r>
          </w:p>
        </w:tc>
        <w:tc>
          <w:tcPr>
            <w:tcW w:w="717" w:type="dxa"/>
          </w:tcPr>
          <w:p w14:paraId="1BB6CFDA" w14:textId="77777777" w:rsidR="00FD4765" w:rsidRPr="008745D8" w:rsidRDefault="00FD4765" w:rsidP="006D7FE5">
            <w:pPr>
              <w:keepNext/>
              <w:keepLines/>
              <w:spacing w:after="0"/>
              <w:rPr>
                <w:rFonts w:ascii="Arial" w:hAnsi="Arial"/>
                <w:sz w:val="18"/>
              </w:rPr>
            </w:pPr>
            <w:r w:rsidRPr="008745D8">
              <w:rPr>
                <w:rFonts w:ascii="Arial" w:hAnsi="Arial"/>
                <w:b/>
                <w:sz w:val="18"/>
              </w:rPr>
              <w:t>B19</w:t>
            </w:r>
          </w:p>
        </w:tc>
        <w:tc>
          <w:tcPr>
            <w:tcW w:w="717" w:type="dxa"/>
          </w:tcPr>
          <w:p w14:paraId="4F50A65A" w14:textId="77777777" w:rsidR="00FD4765" w:rsidRPr="008745D8" w:rsidRDefault="00FD4765" w:rsidP="006D7FE5">
            <w:pPr>
              <w:keepNext/>
              <w:keepLines/>
              <w:spacing w:after="0"/>
              <w:rPr>
                <w:rFonts w:ascii="Arial" w:hAnsi="Arial"/>
                <w:sz w:val="18"/>
              </w:rPr>
            </w:pPr>
            <w:r w:rsidRPr="008745D8">
              <w:rPr>
                <w:rFonts w:ascii="Arial" w:hAnsi="Arial"/>
                <w:b/>
                <w:sz w:val="18"/>
              </w:rPr>
              <w:t>B20</w:t>
            </w:r>
          </w:p>
        </w:tc>
        <w:tc>
          <w:tcPr>
            <w:tcW w:w="717" w:type="dxa"/>
            <w:tcBorders>
              <w:bottom w:val="nil"/>
              <w:right w:val="nil"/>
            </w:tcBorders>
          </w:tcPr>
          <w:p w14:paraId="640AA176"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06E112BF"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0398EBED" w14:textId="77777777" w:rsidR="00FD4765" w:rsidRPr="008745D8" w:rsidRDefault="00FD4765" w:rsidP="006D7FE5">
            <w:pPr>
              <w:keepNext/>
              <w:keepLines/>
              <w:spacing w:after="0"/>
              <w:rPr>
                <w:rFonts w:ascii="Arial" w:hAnsi="Arial"/>
                <w:sz w:val="18"/>
              </w:rPr>
            </w:pPr>
          </w:p>
        </w:tc>
        <w:tc>
          <w:tcPr>
            <w:tcW w:w="717" w:type="dxa"/>
            <w:tcBorders>
              <w:left w:val="nil"/>
              <w:bottom w:val="nil"/>
              <w:right w:val="nil"/>
            </w:tcBorders>
          </w:tcPr>
          <w:p w14:paraId="1C9FA1F7" w14:textId="77777777" w:rsidR="00FD4765" w:rsidRPr="008745D8" w:rsidRDefault="00FD4765" w:rsidP="006D7FE5">
            <w:pPr>
              <w:keepNext/>
              <w:keepLines/>
              <w:spacing w:after="0"/>
              <w:rPr>
                <w:rFonts w:ascii="Arial" w:hAnsi="Arial"/>
                <w:sz w:val="18"/>
              </w:rPr>
            </w:pPr>
          </w:p>
        </w:tc>
      </w:tr>
      <w:tr w:rsidR="00FD4765" w:rsidRPr="0008759E" w14:paraId="691397D2" w14:textId="77777777" w:rsidTr="006D7FE5">
        <w:tc>
          <w:tcPr>
            <w:tcW w:w="959" w:type="dxa"/>
            <w:tcBorders>
              <w:top w:val="nil"/>
              <w:left w:val="nil"/>
              <w:bottom w:val="nil"/>
            </w:tcBorders>
          </w:tcPr>
          <w:p w14:paraId="51C82CAC" w14:textId="77777777" w:rsidR="00FD4765" w:rsidRPr="008745D8" w:rsidRDefault="00FD4765" w:rsidP="006D7FE5">
            <w:pPr>
              <w:keepNext/>
              <w:keepLines/>
              <w:spacing w:after="0"/>
              <w:rPr>
                <w:rFonts w:ascii="Arial" w:hAnsi="Arial"/>
                <w:sz w:val="18"/>
              </w:rPr>
            </w:pPr>
          </w:p>
        </w:tc>
        <w:tc>
          <w:tcPr>
            <w:tcW w:w="717" w:type="dxa"/>
          </w:tcPr>
          <w:p w14:paraId="0766A34C"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079341CD" w14:textId="77777777" w:rsidR="00FD4765" w:rsidRPr="008745D8" w:rsidRDefault="00FD4765" w:rsidP="006D7FE5">
            <w:pPr>
              <w:keepNext/>
              <w:keepLines/>
              <w:spacing w:after="0"/>
              <w:rPr>
                <w:rFonts w:ascii="Arial" w:hAnsi="Arial"/>
                <w:sz w:val="18"/>
              </w:rPr>
            </w:pPr>
            <w:r w:rsidRPr="008745D8">
              <w:rPr>
                <w:rFonts w:ascii="Arial" w:hAnsi="Arial"/>
                <w:sz w:val="18"/>
              </w:rPr>
              <w:t>00</w:t>
            </w:r>
          </w:p>
        </w:tc>
        <w:tc>
          <w:tcPr>
            <w:tcW w:w="717" w:type="dxa"/>
          </w:tcPr>
          <w:p w14:paraId="375008E0" w14:textId="77777777" w:rsidR="00FD4765" w:rsidRPr="008745D8" w:rsidRDefault="00FD4765" w:rsidP="006D7FE5">
            <w:pPr>
              <w:keepNext/>
              <w:keepLines/>
              <w:spacing w:after="0"/>
              <w:rPr>
                <w:rFonts w:ascii="Arial" w:hAnsi="Arial"/>
                <w:sz w:val="18"/>
              </w:rPr>
            </w:pPr>
            <w:r w:rsidRPr="008745D8">
              <w:rPr>
                <w:rFonts w:ascii="Arial" w:hAnsi="Arial"/>
                <w:sz w:val="18"/>
              </w:rPr>
              <w:t>01</w:t>
            </w:r>
          </w:p>
        </w:tc>
        <w:tc>
          <w:tcPr>
            <w:tcW w:w="717" w:type="dxa"/>
          </w:tcPr>
          <w:p w14:paraId="14714415" w14:textId="77777777" w:rsidR="00FD4765" w:rsidRPr="0008759E" w:rsidRDefault="00FD4765" w:rsidP="006D7FE5">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584D90C6"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32B7F025"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5848AB7" w14:textId="77777777" w:rsidR="00FD4765" w:rsidRPr="0008759E" w:rsidRDefault="00FD4765" w:rsidP="006D7FE5">
            <w:pPr>
              <w:keepNext/>
              <w:keepLines/>
              <w:spacing w:after="0"/>
              <w:rPr>
                <w:rFonts w:ascii="Arial" w:hAnsi="Arial"/>
                <w:sz w:val="18"/>
              </w:rPr>
            </w:pPr>
          </w:p>
        </w:tc>
        <w:tc>
          <w:tcPr>
            <w:tcW w:w="717" w:type="dxa"/>
            <w:tcBorders>
              <w:top w:val="nil"/>
              <w:left w:val="nil"/>
              <w:bottom w:val="nil"/>
              <w:right w:val="nil"/>
            </w:tcBorders>
          </w:tcPr>
          <w:p w14:paraId="58CA6F10" w14:textId="77777777" w:rsidR="00FD4765" w:rsidRPr="0008759E" w:rsidRDefault="00FD4765" w:rsidP="006D7FE5">
            <w:pPr>
              <w:keepNext/>
              <w:keepLines/>
              <w:spacing w:after="0"/>
              <w:rPr>
                <w:rFonts w:ascii="Arial" w:hAnsi="Arial"/>
                <w:sz w:val="18"/>
              </w:rPr>
            </w:pPr>
          </w:p>
        </w:tc>
      </w:tr>
    </w:tbl>
    <w:p w14:paraId="7BD7CE0C" w14:textId="77777777" w:rsidR="00A93ADA" w:rsidRDefault="00A93ADA" w:rsidP="00A93ADA"/>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lastRenderedPageBreak/>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lastRenderedPageBreak/>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lastRenderedPageBreak/>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lastRenderedPageBreak/>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lastRenderedPageBreak/>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lastRenderedPageBreak/>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lastRenderedPageBreak/>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lastRenderedPageBreak/>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lastRenderedPageBreak/>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lastRenderedPageBreak/>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lastRenderedPageBreak/>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Default="00BD7469" w:rsidP="00BD7469"/>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lastRenderedPageBreak/>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6" w:name="_Hlk159600879"/>
      <w:r w:rsidRPr="003713A3">
        <w:t>Multiplier Coefficient for Higher Priority PLMN search</w:t>
      </w:r>
      <w:bookmarkEnd w:id="4326"/>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63E3A172" w14:textId="77777777" w:rsidR="000145E5" w:rsidRPr="0046266F" w:rsidRDefault="000145E5" w:rsidP="000145E5">
      <w:pPr>
        <w:keepNext/>
      </w:pPr>
      <w:r w:rsidRPr="0046266F">
        <w:t xml:space="preserve">The default </w:t>
      </w:r>
      <w:r w:rsidRPr="0034219A">
        <w:t xml:space="preserve">5G-NR UICC supporting Rel-17 features </w:t>
      </w:r>
      <w:r w:rsidRPr="0046266F">
        <w:t>is used with the following exception:</w:t>
      </w:r>
    </w:p>
    <w:p w14:paraId="2EB5785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02D59678" w14:textId="77777777" w:rsidR="000145E5" w:rsidRPr="0046266F" w:rsidRDefault="000145E5" w:rsidP="000145E5">
      <w:pPr>
        <w:pStyle w:val="EW"/>
      </w:pPr>
      <w:r w:rsidRPr="0046266F">
        <w:t>Logically:</w:t>
      </w:r>
      <w:r w:rsidRPr="0046266F">
        <w:tab/>
        <w:t>Set to MCC 244 and MNC 08</w:t>
      </w:r>
      <w:r>
        <w:t>3</w:t>
      </w:r>
    </w:p>
    <w:p w14:paraId="56FA214E" w14:textId="77777777" w:rsidR="000145E5" w:rsidRPr="0046266F" w:rsidRDefault="000145E5" w:rsidP="000145E5">
      <w:pPr>
        <w:pStyle w:val="EX"/>
      </w:pPr>
      <w:r w:rsidRPr="0046266F">
        <w:tab/>
        <w:t>Set to</w:t>
      </w:r>
      <w:r>
        <w:t xml:space="preserve"> </w:t>
      </w:r>
      <w:r w:rsidRPr="008D17F4">
        <w:t>satellite NG-RAN</w:t>
      </w:r>
    </w:p>
    <w:p w14:paraId="54DC9184"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3CE01E1B" w14:textId="77777777" w:rsidTr="008D7881">
        <w:tc>
          <w:tcPr>
            <w:tcW w:w="907" w:type="dxa"/>
          </w:tcPr>
          <w:p w14:paraId="2CC7602D" w14:textId="77777777" w:rsidR="000145E5" w:rsidRPr="0046266F" w:rsidRDefault="000145E5" w:rsidP="008D7881">
            <w:pPr>
              <w:pStyle w:val="TAL"/>
            </w:pPr>
            <w:r w:rsidRPr="0046266F">
              <w:t>Coding:</w:t>
            </w:r>
          </w:p>
        </w:tc>
        <w:tc>
          <w:tcPr>
            <w:tcW w:w="624" w:type="dxa"/>
          </w:tcPr>
          <w:p w14:paraId="77C17569" w14:textId="77777777" w:rsidR="000145E5" w:rsidRPr="0046266F" w:rsidRDefault="000145E5" w:rsidP="008D7881">
            <w:pPr>
              <w:pStyle w:val="TAL"/>
            </w:pPr>
            <w:r w:rsidRPr="0046266F">
              <w:t>B1</w:t>
            </w:r>
          </w:p>
        </w:tc>
        <w:tc>
          <w:tcPr>
            <w:tcW w:w="624" w:type="dxa"/>
          </w:tcPr>
          <w:p w14:paraId="53C23FE5" w14:textId="77777777" w:rsidR="000145E5" w:rsidRPr="0046266F" w:rsidRDefault="000145E5" w:rsidP="008D7881">
            <w:pPr>
              <w:pStyle w:val="TAL"/>
            </w:pPr>
            <w:r w:rsidRPr="0046266F">
              <w:t>B2</w:t>
            </w:r>
          </w:p>
        </w:tc>
        <w:tc>
          <w:tcPr>
            <w:tcW w:w="624" w:type="dxa"/>
          </w:tcPr>
          <w:p w14:paraId="5E1A0CAE" w14:textId="77777777" w:rsidR="000145E5" w:rsidRPr="0046266F" w:rsidRDefault="000145E5" w:rsidP="008D7881">
            <w:pPr>
              <w:pStyle w:val="TAL"/>
            </w:pPr>
            <w:r w:rsidRPr="0046266F">
              <w:t>B3</w:t>
            </w:r>
          </w:p>
        </w:tc>
        <w:tc>
          <w:tcPr>
            <w:tcW w:w="624" w:type="dxa"/>
          </w:tcPr>
          <w:p w14:paraId="28655CE8" w14:textId="77777777" w:rsidR="000145E5" w:rsidRPr="0046266F" w:rsidRDefault="000145E5" w:rsidP="008D7881">
            <w:pPr>
              <w:pStyle w:val="TAL"/>
            </w:pPr>
            <w:r w:rsidRPr="0046266F">
              <w:t>B4</w:t>
            </w:r>
          </w:p>
        </w:tc>
        <w:tc>
          <w:tcPr>
            <w:tcW w:w="624" w:type="dxa"/>
          </w:tcPr>
          <w:p w14:paraId="53AA071F" w14:textId="77777777" w:rsidR="000145E5" w:rsidRPr="0046266F" w:rsidRDefault="000145E5" w:rsidP="008D7881">
            <w:pPr>
              <w:pStyle w:val="TAL"/>
            </w:pPr>
            <w:r w:rsidRPr="0046266F">
              <w:t>B5</w:t>
            </w:r>
          </w:p>
        </w:tc>
      </w:tr>
      <w:tr w:rsidR="000145E5" w:rsidRPr="0046266F" w14:paraId="7BC86201" w14:textId="77777777" w:rsidTr="008D7881">
        <w:tc>
          <w:tcPr>
            <w:tcW w:w="907" w:type="dxa"/>
          </w:tcPr>
          <w:p w14:paraId="7CEFD695" w14:textId="77777777" w:rsidR="000145E5" w:rsidRPr="0046266F" w:rsidRDefault="000145E5" w:rsidP="008D7881">
            <w:pPr>
              <w:pStyle w:val="TAL"/>
            </w:pPr>
            <w:r w:rsidRPr="0046266F">
              <w:t>Hex</w:t>
            </w:r>
          </w:p>
        </w:tc>
        <w:tc>
          <w:tcPr>
            <w:tcW w:w="624" w:type="dxa"/>
          </w:tcPr>
          <w:p w14:paraId="18081E19" w14:textId="77777777" w:rsidR="000145E5" w:rsidRPr="0046266F" w:rsidRDefault="000145E5" w:rsidP="008D7881">
            <w:pPr>
              <w:pStyle w:val="TAL"/>
            </w:pPr>
            <w:r w:rsidRPr="0046266F">
              <w:t>42</w:t>
            </w:r>
          </w:p>
        </w:tc>
        <w:tc>
          <w:tcPr>
            <w:tcW w:w="624" w:type="dxa"/>
          </w:tcPr>
          <w:p w14:paraId="0A776440" w14:textId="77777777" w:rsidR="000145E5" w:rsidRPr="00061813" w:rsidRDefault="000145E5" w:rsidP="008D7881">
            <w:pPr>
              <w:pStyle w:val="TAL"/>
            </w:pPr>
            <w:r w:rsidRPr="00061813">
              <w:t>34</w:t>
            </w:r>
          </w:p>
        </w:tc>
        <w:tc>
          <w:tcPr>
            <w:tcW w:w="624" w:type="dxa"/>
          </w:tcPr>
          <w:p w14:paraId="214DA373" w14:textId="77777777" w:rsidR="000145E5" w:rsidRPr="00061813" w:rsidRDefault="000145E5" w:rsidP="008D7881">
            <w:pPr>
              <w:pStyle w:val="TAL"/>
            </w:pPr>
            <w:r w:rsidRPr="00061813">
              <w:t>80</w:t>
            </w:r>
          </w:p>
        </w:tc>
        <w:tc>
          <w:tcPr>
            <w:tcW w:w="624" w:type="dxa"/>
          </w:tcPr>
          <w:p w14:paraId="3A842F18" w14:textId="77777777" w:rsidR="000145E5" w:rsidRPr="00061813" w:rsidRDefault="000145E5" w:rsidP="008D7881">
            <w:pPr>
              <w:pStyle w:val="TAL"/>
            </w:pPr>
            <w:r w:rsidRPr="00061813">
              <w:t>0</w:t>
            </w:r>
            <w:r>
              <w:t>4</w:t>
            </w:r>
          </w:p>
        </w:tc>
        <w:tc>
          <w:tcPr>
            <w:tcW w:w="624" w:type="dxa"/>
          </w:tcPr>
          <w:p w14:paraId="7C0F8E05" w14:textId="77777777" w:rsidR="000145E5" w:rsidRPr="0046266F" w:rsidRDefault="000145E5" w:rsidP="008D7881">
            <w:pPr>
              <w:pStyle w:val="TAL"/>
            </w:pPr>
            <w:r w:rsidRPr="0046266F">
              <w:t>00</w:t>
            </w:r>
          </w:p>
        </w:tc>
      </w:tr>
    </w:tbl>
    <w:p w14:paraId="5164BADF" w14:textId="77777777" w:rsidR="000145E5" w:rsidRPr="0046266F" w:rsidRDefault="000145E5" w:rsidP="000145E5"/>
    <w:p w14:paraId="2061D64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64653BE6" w14:textId="77777777" w:rsidR="000145E5" w:rsidRPr="0046266F" w:rsidRDefault="000145E5" w:rsidP="000145E5">
      <w:pPr>
        <w:pStyle w:val="EX"/>
      </w:pPr>
      <w:r w:rsidRPr="0046266F">
        <w:t>Logically:</w:t>
      </w:r>
      <w:r w:rsidRPr="0046266F">
        <w:tab/>
        <w:t>set to 6</w:t>
      </w:r>
      <w:r>
        <w:t xml:space="preserve"> </w:t>
      </w:r>
      <w:r w:rsidRPr="0046266F">
        <w:t>minutes</w:t>
      </w:r>
    </w:p>
    <w:p w14:paraId="1AB7E0EA"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50B1DD93" w14:textId="77777777" w:rsidTr="008D7881">
        <w:tc>
          <w:tcPr>
            <w:tcW w:w="907" w:type="dxa"/>
          </w:tcPr>
          <w:p w14:paraId="1B3C3C3D" w14:textId="77777777" w:rsidR="000145E5" w:rsidRPr="0046266F" w:rsidRDefault="000145E5" w:rsidP="008D7881">
            <w:pPr>
              <w:pStyle w:val="TAL"/>
            </w:pPr>
            <w:r w:rsidRPr="0046266F">
              <w:t>Coding:</w:t>
            </w:r>
          </w:p>
        </w:tc>
        <w:tc>
          <w:tcPr>
            <w:tcW w:w="624" w:type="dxa"/>
          </w:tcPr>
          <w:p w14:paraId="70DFB1B8" w14:textId="77777777" w:rsidR="000145E5" w:rsidRPr="0046266F" w:rsidRDefault="000145E5" w:rsidP="008D7881">
            <w:pPr>
              <w:pStyle w:val="TAL"/>
            </w:pPr>
            <w:r w:rsidRPr="0046266F">
              <w:t>B1</w:t>
            </w:r>
          </w:p>
        </w:tc>
      </w:tr>
      <w:tr w:rsidR="000145E5" w:rsidRPr="0046266F" w14:paraId="0A4A78EE" w14:textId="77777777" w:rsidTr="008D7881">
        <w:tc>
          <w:tcPr>
            <w:tcW w:w="907" w:type="dxa"/>
          </w:tcPr>
          <w:p w14:paraId="528E2273" w14:textId="77777777" w:rsidR="000145E5" w:rsidRPr="0046266F" w:rsidRDefault="000145E5" w:rsidP="008D7881">
            <w:pPr>
              <w:pStyle w:val="TAL"/>
            </w:pPr>
            <w:r w:rsidRPr="0046266F">
              <w:t>Hex</w:t>
            </w:r>
          </w:p>
        </w:tc>
        <w:tc>
          <w:tcPr>
            <w:tcW w:w="624" w:type="dxa"/>
          </w:tcPr>
          <w:p w14:paraId="31CC6BA5" w14:textId="77777777" w:rsidR="000145E5" w:rsidRPr="0046266F" w:rsidRDefault="000145E5" w:rsidP="008D7881">
            <w:pPr>
              <w:pStyle w:val="TAL"/>
            </w:pPr>
            <w:r w:rsidRPr="0046266F">
              <w:t>01</w:t>
            </w:r>
          </w:p>
        </w:tc>
      </w:tr>
    </w:tbl>
    <w:p w14:paraId="660DE9B9" w14:textId="77777777" w:rsidR="000145E5" w:rsidRDefault="000145E5" w:rsidP="000145E5"/>
    <w:p w14:paraId="3ECC3EF1" w14:textId="77777777" w:rsidR="000145E5" w:rsidRPr="0046266F" w:rsidRDefault="000145E5" w:rsidP="000145E5">
      <w:pPr>
        <w:rPr>
          <w:b/>
        </w:rPr>
      </w:pPr>
      <w:r w:rsidRPr="008C49C6">
        <w:rPr>
          <w:b/>
        </w:rPr>
        <w:t>EF</w:t>
      </w:r>
      <w:r w:rsidRPr="008C49C6">
        <w:rPr>
          <w:b/>
          <w:vertAlign w:val="subscript"/>
        </w:rPr>
        <w:t>MCHPPLMN</w:t>
      </w:r>
      <w:r w:rsidRPr="008C49C6">
        <w:rPr>
          <w:b/>
        </w:rPr>
        <w:t xml:space="preserve"> (Multiplier Coefficient for Higher Priority PLMN search)</w:t>
      </w:r>
    </w:p>
    <w:p w14:paraId="3C976A22" w14:textId="77777777" w:rsidR="000145E5" w:rsidRPr="0046266F" w:rsidRDefault="000145E5" w:rsidP="000145E5">
      <w:pPr>
        <w:pStyle w:val="EX"/>
      </w:pPr>
      <w:r w:rsidRPr="0046266F">
        <w:t>Logically:</w:t>
      </w:r>
      <w:r w:rsidRPr="0046266F">
        <w:tab/>
        <w:t xml:space="preserve">set to </w:t>
      </w:r>
      <w:r>
        <w:t>2</w:t>
      </w:r>
    </w:p>
    <w:p w14:paraId="17CF783D"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227CB382" w14:textId="77777777" w:rsidTr="008D7881">
        <w:tc>
          <w:tcPr>
            <w:tcW w:w="907" w:type="dxa"/>
          </w:tcPr>
          <w:p w14:paraId="0D44867E" w14:textId="77777777" w:rsidR="000145E5" w:rsidRPr="0046266F" w:rsidRDefault="000145E5" w:rsidP="008D7881">
            <w:pPr>
              <w:pStyle w:val="TAL"/>
            </w:pPr>
            <w:r w:rsidRPr="0046266F">
              <w:t>Coding:</w:t>
            </w:r>
          </w:p>
        </w:tc>
        <w:tc>
          <w:tcPr>
            <w:tcW w:w="624" w:type="dxa"/>
          </w:tcPr>
          <w:p w14:paraId="18E84A72" w14:textId="77777777" w:rsidR="000145E5" w:rsidRPr="0046266F" w:rsidRDefault="000145E5" w:rsidP="008D7881">
            <w:pPr>
              <w:pStyle w:val="TAL"/>
            </w:pPr>
            <w:r w:rsidRPr="0046266F">
              <w:t>B1</w:t>
            </w:r>
          </w:p>
        </w:tc>
      </w:tr>
      <w:tr w:rsidR="000145E5" w:rsidRPr="0046266F" w14:paraId="6D52B95E" w14:textId="77777777" w:rsidTr="008D7881">
        <w:tc>
          <w:tcPr>
            <w:tcW w:w="907" w:type="dxa"/>
          </w:tcPr>
          <w:p w14:paraId="24FF4FA1" w14:textId="77777777" w:rsidR="000145E5" w:rsidRPr="0046266F" w:rsidRDefault="000145E5" w:rsidP="008D7881">
            <w:pPr>
              <w:pStyle w:val="TAL"/>
            </w:pPr>
            <w:r w:rsidRPr="0046266F">
              <w:t>Hex</w:t>
            </w:r>
          </w:p>
        </w:tc>
        <w:tc>
          <w:tcPr>
            <w:tcW w:w="624" w:type="dxa"/>
          </w:tcPr>
          <w:p w14:paraId="719E9F50" w14:textId="77777777" w:rsidR="000145E5" w:rsidRPr="0046266F" w:rsidRDefault="000145E5" w:rsidP="008D7881">
            <w:pPr>
              <w:pStyle w:val="TAL"/>
            </w:pPr>
            <w:r w:rsidRPr="0046266F">
              <w:t>0</w:t>
            </w:r>
            <w:r>
              <w:t>2</w:t>
            </w:r>
          </w:p>
        </w:tc>
      </w:tr>
    </w:tbl>
    <w:p w14:paraId="199E4E5A" w14:textId="77777777" w:rsidR="000145E5" w:rsidRPr="0046266F" w:rsidRDefault="000145E5" w:rsidP="000145E5"/>
    <w:p w14:paraId="69308844"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05E8940A" w14:textId="77777777" w:rsidR="000145E5" w:rsidRPr="00311D59" w:rsidRDefault="000145E5" w:rsidP="000145E5">
      <w:pPr>
        <w:ind w:left="568" w:hanging="284"/>
      </w:pPr>
      <w:r w:rsidRPr="00311D59">
        <w:lastRenderedPageBreak/>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19B4E6DF" w14:textId="77777777" w:rsidTr="008D7881">
        <w:tc>
          <w:tcPr>
            <w:tcW w:w="1474" w:type="dxa"/>
          </w:tcPr>
          <w:p w14:paraId="4683F65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F8F0023" w14:textId="77777777" w:rsidR="000145E5" w:rsidRPr="003E1A8C" w:rsidRDefault="000145E5" w:rsidP="008D7881">
            <w:pPr>
              <w:spacing w:after="0"/>
              <w:ind w:left="34"/>
              <w:rPr>
                <w:rFonts w:ascii="Arial" w:hAnsi="Arial"/>
                <w:sz w:val="18"/>
              </w:rPr>
            </w:pPr>
          </w:p>
        </w:tc>
        <w:tc>
          <w:tcPr>
            <w:tcW w:w="4706" w:type="dxa"/>
          </w:tcPr>
          <w:p w14:paraId="3C051AF4"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AE7CD1F"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r w:rsidR="000145E5" w:rsidRPr="003E1A8C" w14:paraId="3FE4A0AB" w14:textId="77777777" w:rsidTr="008D7881">
        <w:tc>
          <w:tcPr>
            <w:tcW w:w="1474" w:type="dxa"/>
          </w:tcPr>
          <w:p w14:paraId="4C09ACDD"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2A396870" w14:textId="77777777" w:rsidR="000145E5" w:rsidRPr="003E1A8C" w:rsidRDefault="000145E5" w:rsidP="008D7881">
            <w:pPr>
              <w:spacing w:after="0"/>
              <w:ind w:left="34"/>
              <w:rPr>
                <w:rFonts w:ascii="Arial" w:hAnsi="Arial"/>
                <w:sz w:val="18"/>
              </w:rPr>
            </w:pPr>
          </w:p>
        </w:tc>
        <w:tc>
          <w:tcPr>
            <w:tcW w:w="4706" w:type="dxa"/>
          </w:tcPr>
          <w:p w14:paraId="77685578" w14:textId="77777777" w:rsidR="000145E5" w:rsidRPr="002324F7" w:rsidRDefault="000145E5" w:rsidP="008D7881">
            <w:pPr>
              <w:pStyle w:val="Default"/>
              <w:rPr>
                <w:sz w:val="18"/>
                <w:szCs w:val="18"/>
              </w:rPr>
            </w:pPr>
            <w:r w:rsidRPr="009A3A33">
              <w:rPr>
                <w:sz w:val="18"/>
                <w:szCs w:val="18"/>
              </w:rPr>
              <w:t>Multiplier Coefficient for Higher Priority PLMN search via NG-RAN satellite access</w:t>
            </w:r>
          </w:p>
        </w:tc>
        <w:tc>
          <w:tcPr>
            <w:tcW w:w="1361" w:type="dxa"/>
          </w:tcPr>
          <w:p w14:paraId="78A3D30D"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40F49F35" w14:textId="77777777" w:rsidR="000145E5" w:rsidRDefault="000145E5" w:rsidP="000145E5">
      <w:pPr>
        <w:pStyle w:val="EW"/>
      </w:pPr>
    </w:p>
    <w:p w14:paraId="038C7AFD"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3CDD5285" w14:textId="77777777" w:rsidTr="008D7881">
        <w:tc>
          <w:tcPr>
            <w:tcW w:w="907" w:type="dxa"/>
            <w:tcBorders>
              <w:top w:val="single" w:sz="4" w:space="0" w:color="auto"/>
              <w:left w:val="single" w:sz="4" w:space="0" w:color="auto"/>
              <w:bottom w:val="single" w:sz="4" w:space="0" w:color="auto"/>
              <w:right w:val="single" w:sz="4" w:space="0" w:color="auto"/>
            </w:tcBorders>
          </w:tcPr>
          <w:p w14:paraId="3F57015E"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7DC5B9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2BB2DE5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0809713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D487C1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10CD013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3B3FE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B293AD0"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7C21CF3"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13110C20" w14:textId="77777777" w:rsidTr="008D7881">
        <w:tc>
          <w:tcPr>
            <w:tcW w:w="907" w:type="dxa"/>
            <w:tcBorders>
              <w:top w:val="single" w:sz="4" w:space="0" w:color="auto"/>
              <w:left w:val="single" w:sz="4" w:space="0" w:color="auto"/>
              <w:bottom w:val="single" w:sz="4" w:space="0" w:color="auto"/>
              <w:right w:val="single" w:sz="4" w:space="0" w:color="auto"/>
            </w:tcBorders>
          </w:tcPr>
          <w:p w14:paraId="11B393A8"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34579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21C1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CC9A71"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D8CBB"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1CDE2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83D164"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104C4E5"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F023751"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6CB5F500" w14:textId="77777777" w:rsidTr="008D7881">
        <w:tc>
          <w:tcPr>
            <w:tcW w:w="907" w:type="dxa"/>
            <w:tcBorders>
              <w:top w:val="single" w:sz="4" w:space="0" w:color="auto"/>
              <w:right w:val="single" w:sz="4" w:space="0" w:color="auto"/>
            </w:tcBorders>
          </w:tcPr>
          <w:p w14:paraId="100AD81B"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B114B4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1823AAA"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114AFF"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76FE29"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66016FE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02E678D"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6F477160"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22D551F5" w14:textId="77777777" w:rsidR="000145E5" w:rsidRPr="00311D59" w:rsidRDefault="000145E5" w:rsidP="008D7881">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0145E5" w:rsidRPr="00311D59" w14:paraId="10D88422" w14:textId="77777777" w:rsidTr="008D7881">
        <w:tc>
          <w:tcPr>
            <w:tcW w:w="907" w:type="dxa"/>
            <w:tcBorders>
              <w:right w:val="single" w:sz="4" w:space="0" w:color="auto"/>
            </w:tcBorders>
          </w:tcPr>
          <w:p w14:paraId="1B84E867"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4D4845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E6F8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2E72E7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9EFBF17"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D82A00E"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433CF6"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867737" w14:textId="77777777" w:rsidR="000145E5" w:rsidRPr="00311D59" w:rsidRDefault="000145E5" w:rsidP="008D7881">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6986E9E" w14:textId="77777777" w:rsidR="000145E5" w:rsidRPr="00311D59" w:rsidRDefault="000145E5" w:rsidP="008D7881">
            <w:pPr>
              <w:keepNext/>
              <w:keepLines/>
              <w:spacing w:after="0"/>
              <w:rPr>
                <w:rFonts w:ascii="Arial" w:hAnsi="Arial"/>
                <w:sz w:val="18"/>
              </w:rPr>
            </w:pPr>
            <w:r w:rsidRPr="00061813">
              <w:rPr>
                <w:rFonts w:ascii="Arial" w:hAnsi="Arial"/>
                <w:sz w:val="18"/>
              </w:rPr>
              <w:t>xxxx xxxx</w:t>
            </w:r>
          </w:p>
        </w:tc>
      </w:tr>
    </w:tbl>
    <w:p w14:paraId="5D51D2EF" w14:textId="77777777" w:rsidR="000145E5" w:rsidRDefault="000145E5" w:rsidP="000145E5"/>
    <w:p w14:paraId="2715F8B6" w14:textId="77777777" w:rsidR="000145E5" w:rsidRDefault="000145E5" w:rsidP="000145E5">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32DEECC" w14:textId="77777777" w:rsidR="00374694" w:rsidRPr="0046266F" w:rsidRDefault="00374694" w:rsidP="00374694">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42EDAE9"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244/008/ 00</w:t>
      </w:r>
      <w:r>
        <w:rPr>
          <w:lang w:val="fr-FR"/>
        </w:rPr>
        <w:t>00</w:t>
      </w:r>
      <w:r w:rsidRPr="0046266F">
        <w:rPr>
          <w:lang w:val="fr-FR"/>
        </w:rPr>
        <w:t>01</w:t>
      </w:r>
    </w:p>
    <w:p w14:paraId="1490C51C" w14:textId="77777777" w:rsidR="00374694" w:rsidRPr="00BA2DB8" w:rsidRDefault="00374694" w:rsidP="00374694">
      <w:pPr>
        <w:pStyle w:val="B2"/>
        <w:rPr>
          <w:lang w:val="fr-FR"/>
        </w:rPr>
      </w:pPr>
      <w:r w:rsidRPr="0046266F">
        <w:rPr>
          <w:lang w:val="fr-FR"/>
        </w:rPr>
        <w:tab/>
      </w:r>
      <w:r w:rsidRPr="00BA2DB8">
        <w:rPr>
          <w:lang w:val="fr-FR"/>
        </w:rPr>
        <w:t>5G-GUTI:</w:t>
      </w:r>
      <w:r w:rsidRPr="00BA2DB8">
        <w:rPr>
          <w:lang w:val="fr-FR"/>
        </w:rPr>
        <w:tab/>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0EB5A4AF"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5B4F05D6" w14:textId="77777777" w:rsidR="00374694" w:rsidRPr="0046266F" w:rsidRDefault="00374694" w:rsidP="00374694">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019FDA68" w14:textId="77777777" w:rsidR="00374694" w:rsidRPr="0046266F" w:rsidRDefault="00374694" w:rsidP="0037469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6C8A7E54"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61C778FF"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C79B06B"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371D449"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60E9BF12"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02540B7B" w14:textId="77777777" w:rsidR="000145E5" w:rsidRPr="0046266F" w:rsidRDefault="000145E5" w:rsidP="000145E5">
      <w:pPr>
        <w:pStyle w:val="EW"/>
        <w:tabs>
          <w:tab w:val="left" w:pos="2835"/>
        </w:tabs>
        <w:rPr>
          <w:lang w:val="it-IT"/>
        </w:rPr>
      </w:pPr>
    </w:p>
    <w:p w14:paraId="6D491D69"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4133C6F3" w14:textId="77777777" w:rsidTr="008D7881">
        <w:tc>
          <w:tcPr>
            <w:tcW w:w="959" w:type="dxa"/>
          </w:tcPr>
          <w:p w14:paraId="28FA3A09"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2291439D"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39DB976E"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384D360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051F3118"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18AB2B2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79A445CB"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2E1684E4"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30F4FA51"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6F15C33" w14:textId="77777777" w:rsidTr="008D7881">
        <w:tc>
          <w:tcPr>
            <w:tcW w:w="959" w:type="dxa"/>
          </w:tcPr>
          <w:p w14:paraId="7A6423BA"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6EBB9366"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D12A193"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ECD3F12"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2F977FE"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177D3F0A"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3AE82E76"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784B37CF"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8A90352"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22750DFD" w14:textId="77777777" w:rsidTr="008D7881">
        <w:tc>
          <w:tcPr>
            <w:tcW w:w="959" w:type="dxa"/>
          </w:tcPr>
          <w:p w14:paraId="746ACA4B" w14:textId="77777777" w:rsidR="000145E5" w:rsidRPr="0008759E" w:rsidRDefault="000145E5" w:rsidP="008D7881">
            <w:pPr>
              <w:keepNext/>
              <w:keepLines/>
              <w:spacing w:after="0"/>
              <w:rPr>
                <w:rFonts w:ascii="Arial" w:hAnsi="Arial"/>
                <w:sz w:val="18"/>
              </w:rPr>
            </w:pPr>
          </w:p>
        </w:tc>
        <w:tc>
          <w:tcPr>
            <w:tcW w:w="717" w:type="dxa"/>
          </w:tcPr>
          <w:p w14:paraId="3FDFA12C"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0136EDA1"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3346E865"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424E394B"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4DF8C5FA"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5BCFF42A"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53D6E21F"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75ADAA8E"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1A1B6B19" w14:textId="77777777" w:rsidTr="008D7881">
        <w:tc>
          <w:tcPr>
            <w:tcW w:w="959" w:type="dxa"/>
          </w:tcPr>
          <w:p w14:paraId="7FA654E2" w14:textId="77777777" w:rsidR="000145E5" w:rsidRPr="0008759E" w:rsidRDefault="000145E5" w:rsidP="008D7881">
            <w:pPr>
              <w:keepNext/>
              <w:keepLines/>
              <w:spacing w:after="0"/>
              <w:rPr>
                <w:rFonts w:ascii="Arial" w:hAnsi="Arial"/>
                <w:sz w:val="18"/>
              </w:rPr>
            </w:pPr>
          </w:p>
        </w:tc>
        <w:tc>
          <w:tcPr>
            <w:tcW w:w="717" w:type="dxa"/>
          </w:tcPr>
          <w:p w14:paraId="2B13683A"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229231F1"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5D92BF38"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61BEAAEC"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6AB008EE"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7E53938F"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6750D3E0"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22DD2D31"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78C34AC" w14:textId="77777777" w:rsidTr="008D7881">
        <w:tc>
          <w:tcPr>
            <w:tcW w:w="959" w:type="dxa"/>
          </w:tcPr>
          <w:p w14:paraId="28E85DB3" w14:textId="77777777" w:rsidR="000145E5" w:rsidRPr="0008759E" w:rsidRDefault="000145E5" w:rsidP="008D7881">
            <w:pPr>
              <w:keepNext/>
              <w:keepLines/>
              <w:spacing w:after="0"/>
              <w:rPr>
                <w:rFonts w:ascii="Arial" w:hAnsi="Arial"/>
                <w:sz w:val="18"/>
              </w:rPr>
            </w:pPr>
          </w:p>
        </w:tc>
        <w:tc>
          <w:tcPr>
            <w:tcW w:w="717" w:type="dxa"/>
          </w:tcPr>
          <w:p w14:paraId="755F57AB"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65B32B70"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25964C51"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11FA9718"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55833B20" w14:textId="77777777" w:rsidR="000145E5" w:rsidRDefault="000145E5" w:rsidP="008D7881">
            <w:pPr>
              <w:keepNext/>
              <w:keepLines/>
              <w:spacing w:after="0"/>
              <w:rPr>
                <w:rFonts w:ascii="Arial" w:hAnsi="Arial"/>
                <w:sz w:val="18"/>
              </w:rPr>
            </w:pPr>
          </w:p>
        </w:tc>
        <w:tc>
          <w:tcPr>
            <w:tcW w:w="717" w:type="dxa"/>
          </w:tcPr>
          <w:p w14:paraId="26801870" w14:textId="77777777" w:rsidR="000145E5" w:rsidRPr="00C75289" w:rsidRDefault="000145E5" w:rsidP="008D7881">
            <w:pPr>
              <w:keepNext/>
              <w:keepLines/>
              <w:spacing w:after="0"/>
              <w:rPr>
                <w:rFonts w:ascii="Arial" w:hAnsi="Arial"/>
                <w:sz w:val="18"/>
              </w:rPr>
            </w:pPr>
          </w:p>
        </w:tc>
        <w:tc>
          <w:tcPr>
            <w:tcW w:w="717" w:type="dxa"/>
          </w:tcPr>
          <w:p w14:paraId="1B36440D" w14:textId="77777777" w:rsidR="000145E5" w:rsidRDefault="000145E5" w:rsidP="008D7881">
            <w:pPr>
              <w:keepNext/>
              <w:keepLines/>
              <w:spacing w:after="0"/>
              <w:rPr>
                <w:rFonts w:ascii="Arial" w:hAnsi="Arial"/>
                <w:sz w:val="18"/>
              </w:rPr>
            </w:pPr>
          </w:p>
        </w:tc>
        <w:tc>
          <w:tcPr>
            <w:tcW w:w="717" w:type="dxa"/>
          </w:tcPr>
          <w:p w14:paraId="0BDD6584" w14:textId="77777777" w:rsidR="000145E5" w:rsidRPr="00C75289" w:rsidRDefault="000145E5" w:rsidP="008D7881">
            <w:pPr>
              <w:keepNext/>
              <w:keepLines/>
              <w:spacing w:after="0"/>
              <w:rPr>
                <w:rFonts w:ascii="Arial" w:hAnsi="Arial"/>
                <w:sz w:val="18"/>
              </w:rPr>
            </w:pPr>
          </w:p>
        </w:tc>
      </w:tr>
      <w:tr w:rsidR="000145E5" w:rsidRPr="0008759E" w14:paraId="671A2F5A" w14:textId="77777777" w:rsidTr="008D7881">
        <w:tc>
          <w:tcPr>
            <w:tcW w:w="959" w:type="dxa"/>
          </w:tcPr>
          <w:p w14:paraId="68CD7B68" w14:textId="77777777" w:rsidR="000145E5" w:rsidRPr="0008759E" w:rsidRDefault="000145E5" w:rsidP="008D7881">
            <w:pPr>
              <w:keepNext/>
              <w:keepLines/>
              <w:spacing w:after="0"/>
              <w:rPr>
                <w:rFonts w:ascii="Arial" w:hAnsi="Arial"/>
                <w:sz w:val="18"/>
              </w:rPr>
            </w:pPr>
          </w:p>
        </w:tc>
        <w:tc>
          <w:tcPr>
            <w:tcW w:w="717" w:type="dxa"/>
          </w:tcPr>
          <w:p w14:paraId="2E042537"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014800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5D816117"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47769EA0"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CB02FDA" w14:textId="77777777" w:rsidR="000145E5" w:rsidRPr="0008759E" w:rsidRDefault="000145E5" w:rsidP="008D7881">
            <w:pPr>
              <w:keepNext/>
              <w:keepLines/>
              <w:spacing w:after="0"/>
              <w:rPr>
                <w:rFonts w:ascii="Arial" w:hAnsi="Arial"/>
                <w:sz w:val="18"/>
              </w:rPr>
            </w:pPr>
          </w:p>
        </w:tc>
        <w:tc>
          <w:tcPr>
            <w:tcW w:w="717" w:type="dxa"/>
          </w:tcPr>
          <w:p w14:paraId="7E287BDC" w14:textId="77777777" w:rsidR="000145E5" w:rsidRPr="0008759E" w:rsidRDefault="000145E5" w:rsidP="008D7881">
            <w:pPr>
              <w:keepNext/>
              <w:keepLines/>
              <w:spacing w:after="0"/>
              <w:rPr>
                <w:rFonts w:ascii="Arial" w:hAnsi="Arial"/>
                <w:sz w:val="18"/>
              </w:rPr>
            </w:pPr>
          </w:p>
        </w:tc>
        <w:tc>
          <w:tcPr>
            <w:tcW w:w="717" w:type="dxa"/>
          </w:tcPr>
          <w:p w14:paraId="72249391" w14:textId="77777777" w:rsidR="000145E5" w:rsidRPr="0008759E" w:rsidRDefault="000145E5" w:rsidP="008D7881">
            <w:pPr>
              <w:keepNext/>
              <w:keepLines/>
              <w:spacing w:after="0"/>
              <w:rPr>
                <w:rFonts w:ascii="Arial" w:hAnsi="Arial"/>
                <w:sz w:val="18"/>
              </w:rPr>
            </w:pPr>
          </w:p>
        </w:tc>
        <w:tc>
          <w:tcPr>
            <w:tcW w:w="717" w:type="dxa"/>
          </w:tcPr>
          <w:p w14:paraId="003E0A34" w14:textId="77777777" w:rsidR="000145E5" w:rsidRPr="0008759E" w:rsidRDefault="000145E5" w:rsidP="008D7881">
            <w:pPr>
              <w:keepNext/>
              <w:keepLines/>
              <w:spacing w:after="0"/>
              <w:rPr>
                <w:rFonts w:ascii="Arial" w:hAnsi="Arial"/>
                <w:sz w:val="18"/>
              </w:rPr>
            </w:pPr>
          </w:p>
        </w:tc>
      </w:tr>
    </w:tbl>
    <w:p w14:paraId="6F67C6FB" w14:textId="3DBFB512" w:rsidR="000145E5" w:rsidRDefault="000145E5" w:rsidP="000145E5"/>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DC2DAEF" w14:textId="77777777" w:rsidR="000145E5" w:rsidRPr="0046266F" w:rsidRDefault="000145E5" w:rsidP="000145E5">
      <w:pPr>
        <w:keepNext/>
      </w:pPr>
      <w:r w:rsidRPr="0046266F">
        <w:t xml:space="preserve">The default </w:t>
      </w:r>
      <w:r w:rsidRPr="00E6720E">
        <w:t>5G-NR UICC</w:t>
      </w:r>
      <w:r w:rsidRPr="0046266F">
        <w:t xml:space="preserve"> is used with the following exception:</w:t>
      </w:r>
    </w:p>
    <w:p w14:paraId="2755CD01" w14:textId="77777777" w:rsidR="000145E5" w:rsidRPr="0046266F" w:rsidRDefault="000145E5" w:rsidP="000145E5">
      <w:pPr>
        <w:rPr>
          <w:b/>
        </w:rPr>
      </w:pPr>
      <w:r w:rsidRPr="0046266F">
        <w:rPr>
          <w:b/>
        </w:rPr>
        <w:t>EF</w:t>
      </w:r>
      <w:r w:rsidRPr="0046266F">
        <w:rPr>
          <w:b/>
          <w:vertAlign w:val="subscript"/>
        </w:rPr>
        <w:t>HPLMNwACT</w:t>
      </w:r>
      <w:r w:rsidRPr="0046266F">
        <w:rPr>
          <w:b/>
        </w:rPr>
        <w:t xml:space="preserve"> (HPLMN selector with Access Technology)</w:t>
      </w:r>
    </w:p>
    <w:p w14:paraId="21A67276" w14:textId="77777777" w:rsidR="000145E5" w:rsidRPr="0046266F" w:rsidRDefault="000145E5" w:rsidP="000145E5">
      <w:pPr>
        <w:pStyle w:val="EW"/>
      </w:pPr>
      <w:r w:rsidRPr="0046266F">
        <w:t>Logically:</w:t>
      </w:r>
      <w:r w:rsidRPr="0046266F">
        <w:tab/>
        <w:t>Set to MCC 244 and MNC 08</w:t>
      </w:r>
      <w:r>
        <w:t>3</w:t>
      </w:r>
    </w:p>
    <w:p w14:paraId="0981DD35" w14:textId="77777777" w:rsidR="000145E5" w:rsidRPr="0046266F" w:rsidRDefault="000145E5" w:rsidP="000145E5">
      <w:pPr>
        <w:pStyle w:val="EX"/>
      </w:pPr>
      <w:r w:rsidRPr="0046266F">
        <w:tab/>
        <w:t>Set to</w:t>
      </w:r>
      <w:r>
        <w:t xml:space="preserve"> NG-RAN</w:t>
      </w:r>
    </w:p>
    <w:p w14:paraId="560FE08B"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145E5" w:rsidRPr="0046266F" w14:paraId="09548048" w14:textId="77777777" w:rsidTr="008D7881">
        <w:tc>
          <w:tcPr>
            <w:tcW w:w="907" w:type="dxa"/>
          </w:tcPr>
          <w:p w14:paraId="3A26075E" w14:textId="77777777" w:rsidR="000145E5" w:rsidRPr="0046266F" w:rsidRDefault="000145E5" w:rsidP="008D7881">
            <w:pPr>
              <w:pStyle w:val="TAL"/>
            </w:pPr>
            <w:r w:rsidRPr="0046266F">
              <w:t>Coding:</w:t>
            </w:r>
          </w:p>
        </w:tc>
        <w:tc>
          <w:tcPr>
            <w:tcW w:w="624" w:type="dxa"/>
          </w:tcPr>
          <w:p w14:paraId="5FF576F1" w14:textId="77777777" w:rsidR="000145E5" w:rsidRPr="0046266F" w:rsidRDefault="000145E5" w:rsidP="008D7881">
            <w:pPr>
              <w:pStyle w:val="TAL"/>
            </w:pPr>
            <w:r w:rsidRPr="0046266F">
              <w:t>B1</w:t>
            </w:r>
          </w:p>
        </w:tc>
        <w:tc>
          <w:tcPr>
            <w:tcW w:w="624" w:type="dxa"/>
          </w:tcPr>
          <w:p w14:paraId="66E0D490" w14:textId="77777777" w:rsidR="000145E5" w:rsidRPr="0046266F" w:rsidRDefault="000145E5" w:rsidP="008D7881">
            <w:pPr>
              <w:pStyle w:val="TAL"/>
            </w:pPr>
            <w:r w:rsidRPr="0046266F">
              <w:t>B2</w:t>
            </w:r>
          </w:p>
        </w:tc>
        <w:tc>
          <w:tcPr>
            <w:tcW w:w="624" w:type="dxa"/>
          </w:tcPr>
          <w:p w14:paraId="5A47906C" w14:textId="77777777" w:rsidR="000145E5" w:rsidRPr="0046266F" w:rsidRDefault="000145E5" w:rsidP="008D7881">
            <w:pPr>
              <w:pStyle w:val="TAL"/>
            </w:pPr>
            <w:r w:rsidRPr="0046266F">
              <w:t>B3</w:t>
            </w:r>
          </w:p>
        </w:tc>
        <w:tc>
          <w:tcPr>
            <w:tcW w:w="624" w:type="dxa"/>
          </w:tcPr>
          <w:p w14:paraId="067C5F99" w14:textId="77777777" w:rsidR="000145E5" w:rsidRPr="0046266F" w:rsidRDefault="000145E5" w:rsidP="008D7881">
            <w:pPr>
              <w:pStyle w:val="TAL"/>
            </w:pPr>
            <w:r w:rsidRPr="0046266F">
              <w:t>B4</w:t>
            </w:r>
          </w:p>
        </w:tc>
        <w:tc>
          <w:tcPr>
            <w:tcW w:w="624" w:type="dxa"/>
          </w:tcPr>
          <w:p w14:paraId="6C6C1452" w14:textId="77777777" w:rsidR="000145E5" w:rsidRPr="0046266F" w:rsidRDefault="000145E5" w:rsidP="008D7881">
            <w:pPr>
              <w:pStyle w:val="TAL"/>
            </w:pPr>
            <w:r w:rsidRPr="0046266F">
              <w:t>B5</w:t>
            </w:r>
          </w:p>
        </w:tc>
      </w:tr>
      <w:tr w:rsidR="000145E5" w:rsidRPr="0046266F" w14:paraId="3A7C9851" w14:textId="77777777" w:rsidTr="008D7881">
        <w:tc>
          <w:tcPr>
            <w:tcW w:w="907" w:type="dxa"/>
          </w:tcPr>
          <w:p w14:paraId="09CA129E" w14:textId="77777777" w:rsidR="000145E5" w:rsidRPr="0046266F" w:rsidRDefault="000145E5" w:rsidP="008D7881">
            <w:pPr>
              <w:pStyle w:val="TAL"/>
            </w:pPr>
            <w:r w:rsidRPr="0046266F">
              <w:t>Hex</w:t>
            </w:r>
          </w:p>
        </w:tc>
        <w:tc>
          <w:tcPr>
            <w:tcW w:w="624" w:type="dxa"/>
          </w:tcPr>
          <w:p w14:paraId="2838DD50" w14:textId="77777777" w:rsidR="000145E5" w:rsidRPr="0046266F" w:rsidRDefault="000145E5" w:rsidP="008D7881">
            <w:pPr>
              <w:pStyle w:val="TAL"/>
            </w:pPr>
            <w:r w:rsidRPr="0046266F">
              <w:t>42</w:t>
            </w:r>
          </w:p>
        </w:tc>
        <w:tc>
          <w:tcPr>
            <w:tcW w:w="624" w:type="dxa"/>
          </w:tcPr>
          <w:p w14:paraId="288F1C75" w14:textId="77777777" w:rsidR="000145E5" w:rsidRPr="00061813" w:rsidRDefault="000145E5" w:rsidP="008D7881">
            <w:pPr>
              <w:pStyle w:val="TAL"/>
            </w:pPr>
            <w:r w:rsidRPr="00061813">
              <w:t>34</w:t>
            </w:r>
          </w:p>
        </w:tc>
        <w:tc>
          <w:tcPr>
            <w:tcW w:w="624" w:type="dxa"/>
          </w:tcPr>
          <w:p w14:paraId="1543788B" w14:textId="77777777" w:rsidR="000145E5" w:rsidRPr="00061813" w:rsidRDefault="000145E5" w:rsidP="008D7881">
            <w:pPr>
              <w:pStyle w:val="TAL"/>
            </w:pPr>
            <w:r w:rsidRPr="00061813">
              <w:t>80</w:t>
            </w:r>
          </w:p>
        </w:tc>
        <w:tc>
          <w:tcPr>
            <w:tcW w:w="624" w:type="dxa"/>
          </w:tcPr>
          <w:p w14:paraId="58741D46" w14:textId="77777777" w:rsidR="000145E5" w:rsidRPr="00061813" w:rsidRDefault="000145E5" w:rsidP="008D7881">
            <w:pPr>
              <w:pStyle w:val="TAL"/>
            </w:pPr>
            <w:r>
              <w:t>08</w:t>
            </w:r>
          </w:p>
        </w:tc>
        <w:tc>
          <w:tcPr>
            <w:tcW w:w="624" w:type="dxa"/>
          </w:tcPr>
          <w:p w14:paraId="7993E9C8" w14:textId="77777777" w:rsidR="000145E5" w:rsidRPr="0046266F" w:rsidRDefault="000145E5" w:rsidP="008D7881">
            <w:pPr>
              <w:pStyle w:val="TAL"/>
            </w:pPr>
            <w:r w:rsidRPr="0046266F">
              <w:t>00</w:t>
            </w:r>
          </w:p>
        </w:tc>
      </w:tr>
    </w:tbl>
    <w:p w14:paraId="58EC1C3D" w14:textId="77777777" w:rsidR="000145E5" w:rsidRPr="0046266F" w:rsidRDefault="000145E5" w:rsidP="000145E5"/>
    <w:p w14:paraId="75042E91" w14:textId="77777777" w:rsidR="000145E5" w:rsidRPr="0046266F" w:rsidRDefault="000145E5" w:rsidP="000145E5">
      <w:pPr>
        <w:rPr>
          <w:b/>
        </w:rPr>
      </w:pPr>
      <w:r w:rsidRPr="0046266F">
        <w:rPr>
          <w:b/>
        </w:rPr>
        <w:t>EF</w:t>
      </w:r>
      <w:r w:rsidRPr="0046266F">
        <w:rPr>
          <w:b/>
          <w:vertAlign w:val="subscript"/>
        </w:rPr>
        <w:t>HPPLMN</w:t>
      </w:r>
      <w:r w:rsidRPr="0046266F">
        <w:rPr>
          <w:b/>
        </w:rPr>
        <w:t xml:space="preserve"> (Higher Priority HPLMN Search period)</w:t>
      </w:r>
    </w:p>
    <w:p w14:paraId="3C7B6BC9" w14:textId="77777777" w:rsidR="000145E5" w:rsidRPr="0046266F" w:rsidRDefault="000145E5" w:rsidP="000145E5">
      <w:pPr>
        <w:pStyle w:val="EX"/>
      </w:pPr>
      <w:r w:rsidRPr="0046266F">
        <w:t>Logically:</w:t>
      </w:r>
      <w:r w:rsidRPr="0046266F">
        <w:tab/>
        <w:t>set to 6</w:t>
      </w:r>
      <w:r>
        <w:t xml:space="preserve"> </w:t>
      </w:r>
      <w:r w:rsidRPr="0046266F">
        <w:t>minutes</w:t>
      </w:r>
    </w:p>
    <w:p w14:paraId="65E2C247" w14:textId="77777777" w:rsidR="000145E5" w:rsidRPr="0046266F" w:rsidRDefault="000145E5" w:rsidP="000145E5">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145E5" w:rsidRPr="0046266F" w14:paraId="10B91881" w14:textId="77777777" w:rsidTr="008D7881">
        <w:tc>
          <w:tcPr>
            <w:tcW w:w="907" w:type="dxa"/>
          </w:tcPr>
          <w:p w14:paraId="474409D7" w14:textId="77777777" w:rsidR="000145E5" w:rsidRPr="0046266F" w:rsidRDefault="000145E5" w:rsidP="008D7881">
            <w:pPr>
              <w:pStyle w:val="TAL"/>
            </w:pPr>
            <w:r w:rsidRPr="0046266F">
              <w:t>Coding:</w:t>
            </w:r>
          </w:p>
        </w:tc>
        <w:tc>
          <w:tcPr>
            <w:tcW w:w="624" w:type="dxa"/>
          </w:tcPr>
          <w:p w14:paraId="183A541A" w14:textId="77777777" w:rsidR="000145E5" w:rsidRPr="0046266F" w:rsidRDefault="000145E5" w:rsidP="008D7881">
            <w:pPr>
              <w:pStyle w:val="TAL"/>
            </w:pPr>
            <w:r w:rsidRPr="0046266F">
              <w:t>B1</w:t>
            </w:r>
          </w:p>
        </w:tc>
      </w:tr>
      <w:tr w:rsidR="000145E5" w:rsidRPr="0046266F" w14:paraId="6C50B03E" w14:textId="77777777" w:rsidTr="008D7881">
        <w:tc>
          <w:tcPr>
            <w:tcW w:w="907" w:type="dxa"/>
          </w:tcPr>
          <w:p w14:paraId="27EDC30A" w14:textId="77777777" w:rsidR="000145E5" w:rsidRPr="0046266F" w:rsidRDefault="000145E5" w:rsidP="008D7881">
            <w:pPr>
              <w:pStyle w:val="TAL"/>
            </w:pPr>
            <w:r w:rsidRPr="0046266F">
              <w:t>Hex</w:t>
            </w:r>
          </w:p>
        </w:tc>
        <w:tc>
          <w:tcPr>
            <w:tcW w:w="624" w:type="dxa"/>
          </w:tcPr>
          <w:p w14:paraId="6760169F" w14:textId="77777777" w:rsidR="000145E5" w:rsidRPr="0046266F" w:rsidRDefault="000145E5" w:rsidP="008D7881">
            <w:pPr>
              <w:pStyle w:val="TAL"/>
            </w:pPr>
            <w:r w:rsidRPr="0046266F">
              <w:t>01</w:t>
            </w:r>
          </w:p>
        </w:tc>
      </w:tr>
    </w:tbl>
    <w:p w14:paraId="6E863C99" w14:textId="77777777" w:rsidR="000145E5" w:rsidRPr="0046266F" w:rsidRDefault="000145E5" w:rsidP="000145E5"/>
    <w:p w14:paraId="2ECFA003" w14:textId="77777777" w:rsidR="000145E5" w:rsidRPr="0046266F" w:rsidRDefault="000145E5" w:rsidP="000145E5">
      <w:pPr>
        <w:rPr>
          <w:b/>
        </w:rPr>
      </w:pPr>
      <w:r w:rsidRPr="0046266F">
        <w:rPr>
          <w:b/>
        </w:rPr>
        <w:t>EF</w:t>
      </w:r>
      <w:r w:rsidRPr="0046266F">
        <w:rPr>
          <w:b/>
          <w:vertAlign w:val="subscript"/>
        </w:rPr>
        <w:t>UST</w:t>
      </w:r>
      <w:r w:rsidRPr="0046266F">
        <w:rPr>
          <w:b/>
        </w:rPr>
        <w:t xml:space="preserve"> (USIM Service Table)</w:t>
      </w:r>
    </w:p>
    <w:p w14:paraId="6E3A5240" w14:textId="77777777" w:rsidR="000145E5" w:rsidRPr="00311D59" w:rsidRDefault="000145E5" w:rsidP="000145E5">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145E5" w:rsidRPr="003E1A8C" w14:paraId="21992B21" w14:textId="77777777" w:rsidTr="008D7881">
        <w:tc>
          <w:tcPr>
            <w:tcW w:w="1474" w:type="dxa"/>
          </w:tcPr>
          <w:p w14:paraId="4E72662C" w14:textId="77777777" w:rsidR="000145E5" w:rsidRPr="003E1A8C" w:rsidRDefault="000145E5" w:rsidP="008D7881">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15C688D1" w14:textId="77777777" w:rsidR="000145E5" w:rsidRPr="003E1A8C" w:rsidRDefault="000145E5" w:rsidP="008D7881">
            <w:pPr>
              <w:spacing w:after="0"/>
              <w:ind w:left="34"/>
              <w:rPr>
                <w:rFonts w:ascii="Arial" w:hAnsi="Arial"/>
                <w:sz w:val="18"/>
              </w:rPr>
            </w:pPr>
          </w:p>
        </w:tc>
        <w:tc>
          <w:tcPr>
            <w:tcW w:w="4706" w:type="dxa"/>
          </w:tcPr>
          <w:p w14:paraId="7C7B83CD" w14:textId="77777777" w:rsidR="000145E5" w:rsidRPr="00A12895" w:rsidRDefault="000145E5" w:rsidP="008D7881">
            <w:pPr>
              <w:pStyle w:val="Default"/>
              <w:rPr>
                <w:sz w:val="18"/>
                <w:szCs w:val="18"/>
              </w:rPr>
            </w:pPr>
            <w:r w:rsidRPr="002324F7">
              <w:rPr>
                <w:sz w:val="18"/>
                <w:szCs w:val="18"/>
              </w:rPr>
              <w:t>HPLMN selector with access technology</w:t>
            </w:r>
          </w:p>
        </w:tc>
        <w:tc>
          <w:tcPr>
            <w:tcW w:w="1361" w:type="dxa"/>
          </w:tcPr>
          <w:p w14:paraId="297C536C" w14:textId="77777777" w:rsidR="000145E5" w:rsidRPr="003E1A8C" w:rsidRDefault="000145E5" w:rsidP="008D7881">
            <w:pPr>
              <w:spacing w:after="0"/>
              <w:ind w:left="34"/>
              <w:rPr>
                <w:rFonts w:ascii="Arial" w:hAnsi="Arial"/>
                <w:sz w:val="18"/>
              </w:rPr>
            </w:pPr>
            <w:r w:rsidRPr="003E1A8C">
              <w:rPr>
                <w:rFonts w:ascii="Arial" w:hAnsi="Arial"/>
                <w:sz w:val="18"/>
              </w:rPr>
              <w:t>available</w:t>
            </w:r>
          </w:p>
        </w:tc>
      </w:tr>
    </w:tbl>
    <w:p w14:paraId="0C18631D" w14:textId="77777777" w:rsidR="000145E5" w:rsidRDefault="000145E5" w:rsidP="000145E5">
      <w:pPr>
        <w:pStyle w:val="EW"/>
      </w:pPr>
    </w:p>
    <w:p w14:paraId="1E9F0603" w14:textId="77777777" w:rsidR="000145E5" w:rsidRPr="0046266F" w:rsidRDefault="000145E5" w:rsidP="000145E5">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145E5" w:rsidRPr="00311D59" w14:paraId="6A85484F" w14:textId="77777777" w:rsidTr="008D7881">
        <w:tc>
          <w:tcPr>
            <w:tcW w:w="907" w:type="dxa"/>
            <w:tcBorders>
              <w:top w:val="single" w:sz="4" w:space="0" w:color="auto"/>
              <w:left w:val="single" w:sz="4" w:space="0" w:color="auto"/>
              <w:bottom w:val="single" w:sz="4" w:space="0" w:color="auto"/>
              <w:right w:val="single" w:sz="4" w:space="0" w:color="auto"/>
            </w:tcBorders>
          </w:tcPr>
          <w:p w14:paraId="55B65696" w14:textId="77777777" w:rsidR="000145E5" w:rsidRPr="00FE52FE" w:rsidRDefault="000145E5" w:rsidP="008D7881">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4F24ACD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D082AC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D5D9FE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CC670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0B99C9B8"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5DC5E94"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225193A"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4458828" w14:textId="77777777" w:rsidR="000145E5" w:rsidRPr="00311D59" w:rsidRDefault="000145E5" w:rsidP="008D7881">
            <w:pPr>
              <w:keepNext/>
              <w:keepLines/>
              <w:spacing w:after="0"/>
              <w:jc w:val="center"/>
              <w:rPr>
                <w:rFonts w:ascii="Arial" w:hAnsi="Arial"/>
                <w:b/>
                <w:sz w:val="18"/>
              </w:rPr>
            </w:pPr>
            <w:r w:rsidRPr="00311D59">
              <w:rPr>
                <w:rFonts w:ascii="Arial" w:hAnsi="Arial"/>
                <w:b/>
                <w:sz w:val="18"/>
              </w:rPr>
              <w:t>B8</w:t>
            </w:r>
          </w:p>
        </w:tc>
      </w:tr>
      <w:tr w:rsidR="000145E5" w:rsidRPr="00311D59" w14:paraId="429C8D3C" w14:textId="77777777" w:rsidTr="008D7881">
        <w:tc>
          <w:tcPr>
            <w:tcW w:w="907" w:type="dxa"/>
            <w:tcBorders>
              <w:top w:val="single" w:sz="4" w:space="0" w:color="auto"/>
              <w:left w:val="single" w:sz="4" w:space="0" w:color="auto"/>
              <w:bottom w:val="single" w:sz="4" w:space="0" w:color="auto"/>
              <w:right w:val="single" w:sz="4" w:space="0" w:color="auto"/>
            </w:tcBorders>
          </w:tcPr>
          <w:p w14:paraId="1634007A" w14:textId="77777777" w:rsidR="000145E5" w:rsidRPr="00311D59" w:rsidRDefault="000145E5"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40312D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4F7EAF2"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5FD425F"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FE8050A"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1611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B9600D" w14:textId="77777777" w:rsidR="000145E5" w:rsidRPr="00061813" w:rsidRDefault="000145E5" w:rsidP="008D7881">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2A68EE4"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C49532" w14:textId="77777777" w:rsidR="000145E5" w:rsidRPr="00311D59" w:rsidRDefault="000145E5" w:rsidP="008D7881">
            <w:pPr>
              <w:keepNext/>
              <w:keepLines/>
              <w:spacing w:after="0"/>
              <w:rPr>
                <w:rFonts w:ascii="Arial" w:hAnsi="Arial"/>
                <w:sz w:val="18"/>
              </w:rPr>
            </w:pPr>
            <w:r w:rsidRPr="00311D59">
              <w:rPr>
                <w:rFonts w:ascii="Arial" w:hAnsi="Arial"/>
                <w:sz w:val="18"/>
              </w:rPr>
              <w:t>xxxx xxxx</w:t>
            </w:r>
          </w:p>
        </w:tc>
      </w:tr>
      <w:tr w:rsidR="000145E5" w:rsidRPr="00311D59" w14:paraId="1D6F9EC7" w14:textId="77777777" w:rsidTr="008D7881">
        <w:tc>
          <w:tcPr>
            <w:tcW w:w="907" w:type="dxa"/>
            <w:tcBorders>
              <w:top w:val="single" w:sz="4" w:space="0" w:color="auto"/>
              <w:right w:val="single" w:sz="4" w:space="0" w:color="auto"/>
            </w:tcBorders>
          </w:tcPr>
          <w:p w14:paraId="0AE30A1F"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307FA23"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413F75E"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2D05A525"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4C9D47AB"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48D3530C" w14:textId="77777777" w:rsidR="000145E5" w:rsidRPr="00061813" w:rsidRDefault="000145E5" w:rsidP="008D7881">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6E25CAB9" w14:textId="77777777" w:rsidR="000145E5" w:rsidRPr="00061813" w:rsidRDefault="000145E5" w:rsidP="008D7881">
            <w:pPr>
              <w:keepNext/>
              <w:keepLines/>
              <w:spacing w:after="0"/>
              <w:rPr>
                <w:rFonts w:ascii="Arial" w:hAnsi="Arial"/>
                <w:b/>
                <w:sz w:val="18"/>
              </w:rPr>
            </w:pPr>
          </w:p>
        </w:tc>
        <w:tc>
          <w:tcPr>
            <w:tcW w:w="1077" w:type="dxa"/>
            <w:tcBorders>
              <w:top w:val="single" w:sz="4" w:space="0" w:color="auto"/>
            </w:tcBorders>
          </w:tcPr>
          <w:p w14:paraId="3ADF1378" w14:textId="77777777" w:rsidR="000145E5" w:rsidRPr="00311D59" w:rsidRDefault="000145E5" w:rsidP="008D7881">
            <w:pPr>
              <w:keepNext/>
              <w:keepLines/>
              <w:spacing w:after="0"/>
              <w:rPr>
                <w:rFonts w:ascii="Arial" w:hAnsi="Arial"/>
                <w:b/>
                <w:sz w:val="18"/>
              </w:rPr>
            </w:pPr>
          </w:p>
        </w:tc>
        <w:tc>
          <w:tcPr>
            <w:tcW w:w="1077" w:type="dxa"/>
            <w:tcBorders>
              <w:top w:val="single" w:sz="4" w:space="0" w:color="auto"/>
            </w:tcBorders>
          </w:tcPr>
          <w:p w14:paraId="1AFAAA9A" w14:textId="77777777" w:rsidR="000145E5" w:rsidRPr="00311D59" w:rsidRDefault="000145E5" w:rsidP="008D7881">
            <w:pPr>
              <w:keepNext/>
              <w:keepLines/>
              <w:spacing w:after="0"/>
              <w:rPr>
                <w:rFonts w:ascii="Arial" w:hAnsi="Arial"/>
                <w:b/>
                <w:sz w:val="18"/>
              </w:rPr>
            </w:pPr>
          </w:p>
        </w:tc>
      </w:tr>
      <w:tr w:rsidR="000145E5" w:rsidRPr="00311D59" w14:paraId="490B6A88" w14:textId="77777777" w:rsidTr="008D7881">
        <w:tc>
          <w:tcPr>
            <w:tcW w:w="907" w:type="dxa"/>
            <w:tcBorders>
              <w:right w:val="single" w:sz="4" w:space="0" w:color="auto"/>
            </w:tcBorders>
          </w:tcPr>
          <w:p w14:paraId="5E2B010C" w14:textId="77777777" w:rsidR="000145E5" w:rsidRPr="00311D59" w:rsidRDefault="000145E5"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D41183"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B09480"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3DB808"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C9FA52" w14:textId="77777777" w:rsidR="000145E5" w:rsidRPr="00061813" w:rsidRDefault="000145E5" w:rsidP="008D7881">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951FE4" w14:textId="77777777" w:rsidR="000145E5" w:rsidRPr="00061813" w:rsidRDefault="000145E5" w:rsidP="008D7881">
            <w:pPr>
              <w:keepNext/>
              <w:keepLines/>
              <w:spacing w:after="0"/>
              <w:rPr>
                <w:rFonts w:ascii="Arial" w:hAnsi="Arial"/>
                <w:sz w:val="18"/>
              </w:rPr>
            </w:pPr>
            <w:r w:rsidRPr="00061813">
              <w:rPr>
                <w:rFonts w:ascii="Arial" w:hAnsi="Arial"/>
                <w:sz w:val="18"/>
              </w:rPr>
              <w:t>xxxx xxxx</w:t>
            </w:r>
          </w:p>
        </w:tc>
        <w:tc>
          <w:tcPr>
            <w:tcW w:w="1077" w:type="dxa"/>
            <w:tcBorders>
              <w:left w:val="single" w:sz="4" w:space="0" w:color="auto"/>
            </w:tcBorders>
          </w:tcPr>
          <w:p w14:paraId="41F52A4C" w14:textId="77777777" w:rsidR="000145E5" w:rsidRPr="00061813" w:rsidRDefault="000145E5" w:rsidP="008D7881">
            <w:pPr>
              <w:keepNext/>
              <w:keepLines/>
              <w:spacing w:after="0"/>
              <w:rPr>
                <w:rFonts w:ascii="Arial" w:hAnsi="Arial"/>
                <w:sz w:val="18"/>
              </w:rPr>
            </w:pPr>
          </w:p>
        </w:tc>
        <w:tc>
          <w:tcPr>
            <w:tcW w:w="1077" w:type="dxa"/>
          </w:tcPr>
          <w:p w14:paraId="75646F7C" w14:textId="77777777" w:rsidR="000145E5" w:rsidRPr="00311D59" w:rsidRDefault="000145E5" w:rsidP="008D7881">
            <w:pPr>
              <w:keepNext/>
              <w:keepLines/>
              <w:spacing w:after="0"/>
              <w:rPr>
                <w:rFonts w:ascii="Arial" w:hAnsi="Arial"/>
                <w:sz w:val="18"/>
              </w:rPr>
            </w:pPr>
          </w:p>
        </w:tc>
        <w:tc>
          <w:tcPr>
            <w:tcW w:w="1077" w:type="dxa"/>
          </w:tcPr>
          <w:p w14:paraId="2915EBFF" w14:textId="77777777" w:rsidR="000145E5" w:rsidRPr="00311D59" w:rsidRDefault="000145E5" w:rsidP="008D7881">
            <w:pPr>
              <w:keepNext/>
              <w:keepLines/>
              <w:spacing w:after="0"/>
              <w:rPr>
                <w:rFonts w:ascii="Arial" w:hAnsi="Arial"/>
                <w:sz w:val="18"/>
              </w:rPr>
            </w:pPr>
          </w:p>
        </w:tc>
      </w:tr>
    </w:tbl>
    <w:p w14:paraId="725F0B99" w14:textId="77777777" w:rsidR="000145E5" w:rsidRPr="0046266F" w:rsidRDefault="000145E5" w:rsidP="000145E5">
      <w:r w:rsidRPr="0046266F">
        <w:t>The UICC shall be installed into the Terminal and the UE shall be set to automatic PLMN selection mode.</w:t>
      </w: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475AEF7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 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lastRenderedPageBreak/>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0DAB566E" w14:textId="77777777" w:rsidR="000145E5" w:rsidRPr="00E6720E" w:rsidRDefault="000145E5" w:rsidP="000145E5">
      <w:pPr>
        <w:pStyle w:val="B2"/>
        <w:ind w:left="0" w:firstLine="0"/>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11F643A" w14:textId="77777777" w:rsidR="000145E5" w:rsidRPr="00E6720E" w:rsidRDefault="000145E5" w:rsidP="000145E5">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C54A345" w14:textId="77777777" w:rsidR="000145E5" w:rsidRPr="00B71FF2" w:rsidRDefault="000145E5" w:rsidP="000145E5">
      <w:pPr>
        <w:pStyle w:val="EW"/>
        <w:tabs>
          <w:tab w:val="left" w:pos="2835"/>
        </w:tabs>
      </w:pPr>
      <w:r w:rsidRPr="00E6720E">
        <w:rPr>
          <w:lang w:val="it-IT"/>
        </w:rPr>
        <w:tab/>
        <w:t>Last visited registered TAI in 5GS for 3GPP access:</w:t>
      </w:r>
      <w:r w:rsidRPr="00E6720E">
        <w:rPr>
          <w:lang w:val="it-IT"/>
        </w:rPr>
        <w:tab/>
      </w:r>
      <w:r w:rsidRPr="0046266F">
        <w:t>244/083/</w:t>
      </w:r>
      <w:r w:rsidRPr="00B71FF2">
        <w:t>000001</w:t>
      </w:r>
    </w:p>
    <w:p w14:paraId="46084943" w14:textId="77777777" w:rsidR="000145E5" w:rsidRPr="0046266F" w:rsidRDefault="000145E5" w:rsidP="000145E5">
      <w:pPr>
        <w:pStyle w:val="EW"/>
        <w:tabs>
          <w:tab w:val="left" w:pos="2835"/>
        </w:tabs>
        <w:rPr>
          <w:lang w:val="it-IT"/>
        </w:rPr>
      </w:pPr>
      <w:r w:rsidRPr="00E6720E">
        <w:rPr>
          <w:lang w:val="it-IT"/>
        </w:rPr>
        <w:tab/>
        <w:t>5GS update status for 3GPP access:</w:t>
      </w:r>
      <w:r w:rsidRPr="00E6720E">
        <w:rPr>
          <w:lang w:val="it-IT"/>
        </w:rPr>
        <w:tab/>
        <w:t>5U1 UPDATED</w:t>
      </w:r>
    </w:p>
    <w:p w14:paraId="46EF6159" w14:textId="77777777" w:rsidR="000145E5" w:rsidRPr="0046266F" w:rsidRDefault="000145E5" w:rsidP="000145E5">
      <w:pPr>
        <w:pStyle w:val="EW"/>
        <w:tabs>
          <w:tab w:val="left" w:pos="2835"/>
        </w:tabs>
        <w:rPr>
          <w:lang w:val="it-IT"/>
        </w:rPr>
      </w:pPr>
    </w:p>
    <w:p w14:paraId="687678EF" w14:textId="77777777" w:rsidR="000145E5" w:rsidRPr="0046266F" w:rsidRDefault="000145E5" w:rsidP="000145E5">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145E5" w:rsidRPr="006D217E" w14:paraId="76154337" w14:textId="77777777" w:rsidTr="008D7881">
        <w:tc>
          <w:tcPr>
            <w:tcW w:w="959" w:type="dxa"/>
          </w:tcPr>
          <w:p w14:paraId="240A4E5B" w14:textId="77777777" w:rsidR="000145E5" w:rsidRPr="0008759E" w:rsidRDefault="000145E5" w:rsidP="008D7881">
            <w:pPr>
              <w:keepNext/>
              <w:keepLines/>
              <w:spacing w:after="0"/>
              <w:rPr>
                <w:rFonts w:ascii="Arial" w:hAnsi="Arial"/>
                <w:sz w:val="18"/>
              </w:rPr>
            </w:pPr>
            <w:r w:rsidRPr="0008759E">
              <w:rPr>
                <w:rFonts w:ascii="Arial" w:hAnsi="Arial"/>
                <w:sz w:val="18"/>
              </w:rPr>
              <w:t>Coding:</w:t>
            </w:r>
          </w:p>
        </w:tc>
        <w:tc>
          <w:tcPr>
            <w:tcW w:w="717" w:type="dxa"/>
          </w:tcPr>
          <w:p w14:paraId="3A6CB141" w14:textId="77777777" w:rsidR="000145E5" w:rsidRPr="006D217E" w:rsidRDefault="000145E5" w:rsidP="008D7881">
            <w:pPr>
              <w:keepNext/>
              <w:keepLines/>
              <w:spacing w:after="0"/>
              <w:rPr>
                <w:rFonts w:ascii="Arial" w:hAnsi="Arial"/>
                <w:b/>
                <w:sz w:val="18"/>
              </w:rPr>
            </w:pPr>
            <w:r w:rsidRPr="006D217E">
              <w:rPr>
                <w:rFonts w:ascii="Arial" w:hAnsi="Arial"/>
                <w:b/>
                <w:sz w:val="18"/>
              </w:rPr>
              <w:t>B1</w:t>
            </w:r>
          </w:p>
        </w:tc>
        <w:tc>
          <w:tcPr>
            <w:tcW w:w="717" w:type="dxa"/>
          </w:tcPr>
          <w:p w14:paraId="76D8ED4A" w14:textId="77777777" w:rsidR="000145E5" w:rsidRPr="006D217E" w:rsidRDefault="000145E5" w:rsidP="008D7881">
            <w:pPr>
              <w:keepNext/>
              <w:keepLines/>
              <w:spacing w:after="0"/>
              <w:rPr>
                <w:rFonts w:ascii="Arial" w:hAnsi="Arial"/>
                <w:b/>
                <w:sz w:val="18"/>
              </w:rPr>
            </w:pPr>
            <w:r w:rsidRPr="006D217E">
              <w:rPr>
                <w:rFonts w:ascii="Arial" w:hAnsi="Arial"/>
                <w:b/>
                <w:sz w:val="18"/>
              </w:rPr>
              <w:t>B2</w:t>
            </w:r>
          </w:p>
        </w:tc>
        <w:tc>
          <w:tcPr>
            <w:tcW w:w="717" w:type="dxa"/>
          </w:tcPr>
          <w:p w14:paraId="7B14388C" w14:textId="77777777" w:rsidR="000145E5" w:rsidRPr="006D217E" w:rsidRDefault="000145E5" w:rsidP="008D7881">
            <w:pPr>
              <w:keepNext/>
              <w:keepLines/>
              <w:spacing w:after="0"/>
              <w:rPr>
                <w:rFonts w:ascii="Arial" w:hAnsi="Arial"/>
                <w:b/>
                <w:sz w:val="18"/>
              </w:rPr>
            </w:pPr>
            <w:r w:rsidRPr="006D217E">
              <w:rPr>
                <w:rFonts w:ascii="Arial" w:hAnsi="Arial"/>
                <w:b/>
                <w:sz w:val="18"/>
              </w:rPr>
              <w:t>B3</w:t>
            </w:r>
          </w:p>
        </w:tc>
        <w:tc>
          <w:tcPr>
            <w:tcW w:w="717" w:type="dxa"/>
          </w:tcPr>
          <w:p w14:paraId="51CA5F0D" w14:textId="77777777" w:rsidR="000145E5" w:rsidRPr="006D217E" w:rsidRDefault="000145E5" w:rsidP="008D7881">
            <w:pPr>
              <w:keepNext/>
              <w:keepLines/>
              <w:spacing w:after="0"/>
              <w:rPr>
                <w:rFonts w:ascii="Arial" w:hAnsi="Arial"/>
                <w:b/>
                <w:sz w:val="18"/>
              </w:rPr>
            </w:pPr>
            <w:r w:rsidRPr="006D217E">
              <w:rPr>
                <w:rFonts w:ascii="Arial" w:hAnsi="Arial"/>
                <w:b/>
                <w:sz w:val="18"/>
              </w:rPr>
              <w:t>B4</w:t>
            </w:r>
          </w:p>
        </w:tc>
        <w:tc>
          <w:tcPr>
            <w:tcW w:w="717" w:type="dxa"/>
          </w:tcPr>
          <w:p w14:paraId="5BAD49DE" w14:textId="77777777" w:rsidR="000145E5" w:rsidRPr="006D217E" w:rsidRDefault="000145E5" w:rsidP="008D7881">
            <w:pPr>
              <w:keepNext/>
              <w:keepLines/>
              <w:spacing w:after="0"/>
              <w:rPr>
                <w:rFonts w:ascii="Arial" w:hAnsi="Arial"/>
                <w:b/>
                <w:sz w:val="18"/>
              </w:rPr>
            </w:pPr>
            <w:r w:rsidRPr="006D217E">
              <w:rPr>
                <w:rFonts w:ascii="Arial" w:hAnsi="Arial"/>
                <w:b/>
                <w:sz w:val="18"/>
              </w:rPr>
              <w:t>B5</w:t>
            </w:r>
          </w:p>
        </w:tc>
        <w:tc>
          <w:tcPr>
            <w:tcW w:w="717" w:type="dxa"/>
          </w:tcPr>
          <w:p w14:paraId="21F7A2D1" w14:textId="77777777" w:rsidR="000145E5" w:rsidRPr="006D217E" w:rsidRDefault="000145E5" w:rsidP="008D7881">
            <w:pPr>
              <w:keepNext/>
              <w:keepLines/>
              <w:spacing w:after="0"/>
              <w:rPr>
                <w:rFonts w:ascii="Arial" w:hAnsi="Arial"/>
                <w:b/>
                <w:sz w:val="18"/>
              </w:rPr>
            </w:pPr>
            <w:r w:rsidRPr="006D217E">
              <w:rPr>
                <w:rFonts w:ascii="Arial" w:hAnsi="Arial"/>
                <w:b/>
                <w:sz w:val="18"/>
              </w:rPr>
              <w:t>B6</w:t>
            </w:r>
          </w:p>
        </w:tc>
        <w:tc>
          <w:tcPr>
            <w:tcW w:w="717" w:type="dxa"/>
          </w:tcPr>
          <w:p w14:paraId="342DE53F" w14:textId="77777777" w:rsidR="000145E5" w:rsidRPr="006D217E" w:rsidRDefault="000145E5" w:rsidP="008D7881">
            <w:pPr>
              <w:keepNext/>
              <w:keepLines/>
              <w:spacing w:after="0"/>
              <w:rPr>
                <w:rFonts w:ascii="Arial" w:hAnsi="Arial"/>
                <w:b/>
                <w:sz w:val="18"/>
              </w:rPr>
            </w:pPr>
            <w:r w:rsidRPr="006D217E">
              <w:rPr>
                <w:rFonts w:ascii="Arial" w:hAnsi="Arial"/>
                <w:b/>
                <w:sz w:val="18"/>
              </w:rPr>
              <w:t>B7</w:t>
            </w:r>
          </w:p>
        </w:tc>
        <w:tc>
          <w:tcPr>
            <w:tcW w:w="717" w:type="dxa"/>
          </w:tcPr>
          <w:p w14:paraId="5FC07A00" w14:textId="77777777" w:rsidR="000145E5" w:rsidRPr="006D217E" w:rsidRDefault="000145E5" w:rsidP="008D7881">
            <w:pPr>
              <w:keepNext/>
              <w:keepLines/>
              <w:spacing w:after="0"/>
              <w:rPr>
                <w:rFonts w:ascii="Arial" w:hAnsi="Arial"/>
                <w:b/>
                <w:sz w:val="18"/>
              </w:rPr>
            </w:pPr>
            <w:r w:rsidRPr="006D217E">
              <w:rPr>
                <w:rFonts w:ascii="Arial" w:hAnsi="Arial"/>
                <w:b/>
                <w:sz w:val="18"/>
              </w:rPr>
              <w:t>B8</w:t>
            </w:r>
          </w:p>
        </w:tc>
      </w:tr>
      <w:tr w:rsidR="000145E5" w:rsidRPr="0008759E" w14:paraId="0A1200B7" w14:textId="77777777" w:rsidTr="008D7881">
        <w:tc>
          <w:tcPr>
            <w:tcW w:w="959" w:type="dxa"/>
          </w:tcPr>
          <w:p w14:paraId="28C0806E" w14:textId="77777777" w:rsidR="000145E5" w:rsidRPr="0008759E" w:rsidRDefault="000145E5" w:rsidP="008D7881">
            <w:pPr>
              <w:keepNext/>
              <w:keepLines/>
              <w:spacing w:after="0"/>
              <w:rPr>
                <w:rFonts w:ascii="Arial" w:hAnsi="Arial"/>
                <w:sz w:val="18"/>
              </w:rPr>
            </w:pPr>
            <w:r w:rsidRPr="0008759E">
              <w:rPr>
                <w:rFonts w:ascii="Arial" w:hAnsi="Arial"/>
                <w:sz w:val="18"/>
              </w:rPr>
              <w:t>Hex</w:t>
            </w:r>
          </w:p>
        </w:tc>
        <w:tc>
          <w:tcPr>
            <w:tcW w:w="717" w:type="dxa"/>
          </w:tcPr>
          <w:p w14:paraId="7C0BC1B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A138DCD" w14:textId="77777777" w:rsidR="000145E5" w:rsidRPr="0008759E" w:rsidRDefault="000145E5" w:rsidP="008D788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B33E949" w14:textId="77777777" w:rsidR="000145E5" w:rsidRPr="0008759E" w:rsidRDefault="000145E5" w:rsidP="008D7881">
            <w:pPr>
              <w:keepNext/>
              <w:keepLines/>
              <w:spacing w:after="0"/>
              <w:rPr>
                <w:rFonts w:ascii="Arial" w:hAnsi="Arial"/>
                <w:sz w:val="18"/>
              </w:rPr>
            </w:pPr>
            <w:r>
              <w:rPr>
                <w:rFonts w:ascii="Arial" w:hAnsi="Arial"/>
                <w:sz w:val="18"/>
              </w:rPr>
              <w:t>F2</w:t>
            </w:r>
          </w:p>
        </w:tc>
        <w:tc>
          <w:tcPr>
            <w:tcW w:w="717" w:type="dxa"/>
          </w:tcPr>
          <w:p w14:paraId="61895A01" w14:textId="77777777" w:rsidR="000145E5" w:rsidRPr="0008759E" w:rsidRDefault="000145E5" w:rsidP="008D7881">
            <w:pPr>
              <w:keepNext/>
              <w:keepLines/>
              <w:spacing w:after="0"/>
              <w:rPr>
                <w:rFonts w:ascii="Arial" w:hAnsi="Arial"/>
                <w:sz w:val="18"/>
              </w:rPr>
            </w:pPr>
            <w:r>
              <w:rPr>
                <w:rFonts w:ascii="Arial" w:hAnsi="Arial"/>
                <w:sz w:val="18"/>
              </w:rPr>
              <w:t>42</w:t>
            </w:r>
          </w:p>
        </w:tc>
        <w:tc>
          <w:tcPr>
            <w:tcW w:w="717" w:type="dxa"/>
          </w:tcPr>
          <w:p w14:paraId="6D4EB2F3" w14:textId="77777777" w:rsidR="000145E5" w:rsidRPr="0008759E" w:rsidRDefault="000145E5" w:rsidP="008D7881">
            <w:pPr>
              <w:keepNext/>
              <w:keepLines/>
              <w:spacing w:after="0"/>
              <w:rPr>
                <w:rFonts w:ascii="Arial" w:hAnsi="Arial"/>
                <w:sz w:val="18"/>
              </w:rPr>
            </w:pPr>
            <w:r>
              <w:rPr>
                <w:rFonts w:ascii="Arial" w:hAnsi="Arial"/>
                <w:sz w:val="18"/>
              </w:rPr>
              <w:t>34</w:t>
            </w:r>
          </w:p>
        </w:tc>
        <w:tc>
          <w:tcPr>
            <w:tcW w:w="717" w:type="dxa"/>
          </w:tcPr>
          <w:p w14:paraId="7F340544" w14:textId="77777777" w:rsidR="000145E5" w:rsidRPr="0008759E" w:rsidRDefault="000145E5" w:rsidP="008D7881">
            <w:pPr>
              <w:keepNext/>
              <w:keepLines/>
              <w:spacing w:after="0"/>
              <w:rPr>
                <w:rFonts w:ascii="Arial" w:hAnsi="Arial"/>
                <w:sz w:val="18"/>
              </w:rPr>
            </w:pPr>
            <w:r>
              <w:rPr>
                <w:rFonts w:ascii="Arial" w:hAnsi="Arial"/>
                <w:sz w:val="18"/>
              </w:rPr>
              <w:t>80</w:t>
            </w:r>
          </w:p>
        </w:tc>
        <w:tc>
          <w:tcPr>
            <w:tcW w:w="717" w:type="dxa"/>
          </w:tcPr>
          <w:p w14:paraId="09BAFE9D"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65C678B7" w14:textId="77777777" w:rsidR="000145E5" w:rsidRPr="0008759E" w:rsidRDefault="000145E5" w:rsidP="008D7881">
            <w:pPr>
              <w:keepNext/>
              <w:keepLines/>
              <w:spacing w:after="0"/>
              <w:rPr>
                <w:rFonts w:ascii="Arial" w:hAnsi="Arial"/>
                <w:sz w:val="18"/>
              </w:rPr>
            </w:pPr>
            <w:r w:rsidRPr="00C75289">
              <w:rPr>
                <w:rFonts w:ascii="Arial" w:hAnsi="Arial"/>
                <w:sz w:val="18"/>
              </w:rPr>
              <w:t>01</w:t>
            </w:r>
          </w:p>
        </w:tc>
      </w:tr>
      <w:tr w:rsidR="000145E5" w:rsidRPr="00C75289" w14:paraId="6C8C6C19" w14:textId="77777777" w:rsidTr="008D7881">
        <w:tc>
          <w:tcPr>
            <w:tcW w:w="959" w:type="dxa"/>
          </w:tcPr>
          <w:p w14:paraId="6FB22619" w14:textId="77777777" w:rsidR="000145E5" w:rsidRPr="0008759E" w:rsidRDefault="000145E5" w:rsidP="008D7881">
            <w:pPr>
              <w:keepNext/>
              <w:keepLines/>
              <w:spacing w:after="0"/>
              <w:rPr>
                <w:rFonts w:ascii="Arial" w:hAnsi="Arial"/>
                <w:sz w:val="18"/>
              </w:rPr>
            </w:pPr>
          </w:p>
        </w:tc>
        <w:tc>
          <w:tcPr>
            <w:tcW w:w="717" w:type="dxa"/>
          </w:tcPr>
          <w:p w14:paraId="206C8113" w14:textId="77777777" w:rsidR="000145E5" w:rsidRDefault="000145E5" w:rsidP="008D7881">
            <w:pPr>
              <w:keepNext/>
              <w:keepLines/>
              <w:spacing w:after="0"/>
              <w:rPr>
                <w:rFonts w:ascii="Arial" w:hAnsi="Arial"/>
                <w:sz w:val="18"/>
              </w:rPr>
            </w:pPr>
            <w:r w:rsidRPr="009B018C">
              <w:rPr>
                <w:rFonts w:ascii="Arial" w:hAnsi="Arial"/>
                <w:b/>
                <w:sz w:val="18"/>
              </w:rPr>
              <w:t>B9</w:t>
            </w:r>
          </w:p>
        </w:tc>
        <w:tc>
          <w:tcPr>
            <w:tcW w:w="717" w:type="dxa"/>
          </w:tcPr>
          <w:p w14:paraId="7DA07045" w14:textId="77777777" w:rsidR="000145E5" w:rsidRPr="00892D4D" w:rsidRDefault="000145E5" w:rsidP="008D7881">
            <w:pPr>
              <w:keepNext/>
              <w:keepLines/>
              <w:spacing w:after="0"/>
              <w:rPr>
                <w:rFonts w:ascii="Arial" w:hAnsi="Arial"/>
                <w:sz w:val="18"/>
              </w:rPr>
            </w:pPr>
            <w:r w:rsidRPr="009B018C">
              <w:rPr>
                <w:rFonts w:ascii="Arial" w:hAnsi="Arial"/>
                <w:b/>
                <w:sz w:val="18"/>
              </w:rPr>
              <w:t>B10</w:t>
            </w:r>
          </w:p>
        </w:tc>
        <w:tc>
          <w:tcPr>
            <w:tcW w:w="717" w:type="dxa"/>
          </w:tcPr>
          <w:p w14:paraId="0EFFF404" w14:textId="77777777" w:rsidR="000145E5" w:rsidRDefault="000145E5" w:rsidP="008D7881">
            <w:pPr>
              <w:keepNext/>
              <w:keepLines/>
              <w:spacing w:after="0"/>
              <w:rPr>
                <w:rFonts w:ascii="Arial" w:hAnsi="Arial"/>
                <w:sz w:val="18"/>
              </w:rPr>
            </w:pPr>
            <w:r w:rsidRPr="009B018C">
              <w:rPr>
                <w:rFonts w:ascii="Arial" w:hAnsi="Arial"/>
                <w:b/>
                <w:sz w:val="18"/>
              </w:rPr>
              <w:t>B11</w:t>
            </w:r>
          </w:p>
        </w:tc>
        <w:tc>
          <w:tcPr>
            <w:tcW w:w="717" w:type="dxa"/>
          </w:tcPr>
          <w:p w14:paraId="0C40F521" w14:textId="77777777" w:rsidR="000145E5" w:rsidRDefault="000145E5" w:rsidP="008D7881">
            <w:pPr>
              <w:keepNext/>
              <w:keepLines/>
              <w:spacing w:after="0"/>
              <w:rPr>
                <w:rFonts w:ascii="Arial" w:hAnsi="Arial"/>
                <w:sz w:val="18"/>
              </w:rPr>
            </w:pPr>
            <w:r w:rsidRPr="009B018C">
              <w:rPr>
                <w:rFonts w:ascii="Arial" w:hAnsi="Arial"/>
                <w:b/>
                <w:sz w:val="18"/>
              </w:rPr>
              <w:t>B12</w:t>
            </w:r>
          </w:p>
        </w:tc>
        <w:tc>
          <w:tcPr>
            <w:tcW w:w="717" w:type="dxa"/>
          </w:tcPr>
          <w:p w14:paraId="3308A4E4" w14:textId="77777777" w:rsidR="000145E5" w:rsidRDefault="000145E5" w:rsidP="008D7881">
            <w:pPr>
              <w:keepNext/>
              <w:keepLines/>
              <w:spacing w:after="0"/>
              <w:rPr>
                <w:rFonts w:ascii="Arial" w:hAnsi="Arial"/>
                <w:sz w:val="18"/>
              </w:rPr>
            </w:pPr>
            <w:r w:rsidRPr="009B018C">
              <w:rPr>
                <w:rFonts w:ascii="Arial" w:hAnsi="Arial"/>
                <w:b/>
                <w:sz w:val="18"/>
              </w:rPr>
              <w:t>B13</w:t>
            </w:r>
          </w:p>
        </w:tc>
        <w:tc>
          <w:tcPr>
            <w:tcW w:w="717" w:type="dxa"/>
          </w:tcPr>
          <w:p w14:paraId="6DAA979E" w14:textId="77777777" w:rsidR="000145E5" w:rsidRPr="00C75289" w:rsidRDefault="000145E5" w:rsidP="008D7881">
            <w:pPr>
              <w:keepNext/>
              <w:keepLines/>
              <w:spacing w:after="0"/>
              <w:rPr>
                <w:rFonts w:ascii="Arial" w:hAnsi="Arial"/>
                <w:sz w:val="18"/>
              </w:rPr>
            </w:pPr>
            <w:r w:rsidRPr="009B018C">
              <w:rPr>
                <w:rFonts w:ascii="Arial" w:hAnsi="Arial"/>
                <w:b/>
                <w:sz w:val="18"/>
              </w:rPr>
              <w:t>B14</w:t>
            </w:r>
          </w:p>
        </w:tc>
        <w:tc>
          <w:tcPr>
            <w:tcW w:w="717" w:type="dxa"/>
          </w:tcPr>
          <w:p w14:paraId="44876B9B" w14:textId="77777777" w:rsidR="000145E5" w:rsidRDefault="000145E5" w:rsidP="008D7881">
            <w:pPr>
              <w:keepNext/>
              <w:keepLines/>
              <w:spacing w:after="0"/>
              <w:rPr>
                <w:rFonts w:ascii="Arial" w:hAnsi="Arial"/>
                <w:sz w:val="18"/>
              </w:rPr>
            </w:pPr>
            <w:r w:rsidRPr="009B018C">
              <w:rPr>
                <w:rFonts w:ascii="Arial" w:hAnsi="Arial"/>
                <w:b/>
                <w:sz w:val="18"/>
              </w:rPr>
              <w:t>B15</w:t>
            </w:r>
          </w:p>
        </w:tc>
        <w:tc>
          <w:tcPr>
            <w:tcW w:w="717" w:type="dxa"/>
          </w:tcPr>
          <w:p w14:paraId="1A37DFAB" w14:textId="77777777" w:rsidR="000145E5" w:rsidRPr="00C75289" w:rsidRDefault="000145E5" w:rsidP="008D7881">
            <w:pPr>
              <w:keepNext/>
              <w:keepLines/>
              <w:spacing w:after="0"/>
              <w:rPr>
                <w:rFonts w:ascii="Arial" w:hAnsi="Arial"/>
                <w:sz w:val="18"/>
              </w:rPr>
            </w:pPr>
            <w:r w:rsidRPr="009B018C">
              <w:rPr>
                <w:rFonts w:ascii="Arial" w:hAnsi="Arial"/>
                <w:b/>
                <w:sz w:val="18"/>
              </w:rPr>
              <w:t>B16</w:t>
            </w:r>
          </w:p>
        </w:tc>
      </w:tr>
      <w:tr w:rsidR="000145E5" w:rsidRPr="00C75289" w14:paraId="6D2BB926" w14:textId="77777777" w:rsidTr="008D7881">
        <w:tc>
          <w:tcPr>
            <w:tcW w:w="959" w:type="dxa"/>
          </w:tcPr>
          <w:p w14:paraId="621BF823" w14:textId="77777777" w:rsidR="000145E5" w:rsidRPr="0008759E" w:rsidRDefault="000145E5" w:rsidP="008D7881">
            <w:pPr>
              <w:keepNext/>
              <w:keepLines/>
              <w:spacing w:after="0"/>
              <w:rPr>
                <w:rFonts w:ascii="Arial" w:hAnsi="Arial"/>
                <w:sz w:val="18"/>
              </w:rPr>
            </w:pPr>
          </w:p>
        </w:tc>
        <w:tc>
          <w:tcPr>
            <w:tcW w:w="717" w:type="dxa"/>
          </w:tcPr>
          <w:p w14:paraId="660B36B2" w14:textId="77777777" w:rsidR="000145E5" w:rsidRDefault="000145E5" w:rsidP="008D7881">
            <w:pPr>
              <w:keepNext/>
              <w:keepLines/>
              <w:spacing w:after="0"/>
              <w:rPr>
                <w:rFonts w:ascii="Arial" w:hAnsi="Arial"/>
                <w:sz w:val="18"/>
              </w:rPr>
            </w:pPr>
            <w:r>
              <w:rPr>
                <w:rFonts w:ascii="Arial" w:hAnsi="Arial"/>
                <w:sz w:val="18"/>
              </w:rPr>
              <w:t>02</w:t>
            </w:r>
          </w:p>
        </w:tc>
        <w:tc>
          <w:tcPr>
            <w:tcW w:w="717" w:type="dxa"/>
          </w:tcPr>
          <w:p w14:paraId="573E3EA7" w14:textId="77777777" w:rsidR="000145E5" w:rsidRPr="00892D4D" w:rsidRDefault="000145E5" w:rsidP="008D7881">
            <w:pPr>
              <w:keepNext/>
              <w:keepLines/>
              <w:spacing w:after="0"/>
              <w:rPr>
                <w:rFonts w:ascii="Arial" w:hAnsi="Arial"/>
                <w:sz w:val="18"/>
              </w:rPr>
            </w:pPr>
            <w:r w:rsidRPr="00C75289">
              <w:rPr>
                <w:rFonts w:ascii="Arial" w:hAnsi="Arial"/>
                <w:sz w:val="18"/>
              </w:rPr>
              <w:t>66</w:t>
            </w:r>
          </w:p>
        </w:tc>
        <w:tc>
          <w:tcPr>
            <w:tcW w:w="717" w:type="dxa"/>
          </w:tcPr>
          <w:p w14:paraId="09F66D67" w14:textId="77777777" w:rsidR="000145E5" w:rsidRDefault="000145E5" w:rsidP="008D7881">
            <w:pPr>
              <w:keepNext/>
              <w:keepLines/>
              <w:spacing w:after="0"/>
              <w:rPr>
                <w:rFonts w:ascii="Arial" w:hAnsi="Arial"/>
                <w:sz w:val="18"/>
              </w:rPr>
            </w:pPr>
            <w:r>
              <w:rPr>
                <w:rFonts w:ascii="Arial" w:hAnsi="Arial"/>
                <w:sz w:val="18"/>
              </w:rPr>
              <w:t>43</w:t>
            </w:r>
          </w:p>
        </w:tc>
        <w:tc>
          <w:tcPr>
            <w:tcW w:w="717" w:type="dxa"/>
          </w:tcPr>
          <w:p w14:paraId="4DCFCF00" w14:textId="77777777" w:rsidR="000145E5" w:rsidRDefault="000145E5" w:rsidP="008D7881">
            <w:pPr>
              <w:keepNext/>
              <w:keepLines/>
              <w:spacing w:after="0"/>
              <w:rPr>
                <w:rFonts w:ascii="Arial" w:hAnsi="Arial"/>
                <w:sz w:val="18"/>
              </w:rPr>
            </w:pPr>
            <w:r>
              <w:rPr>
                <w:rFonts w:ascii="Arial" w:hAnsi="Arial"/>
                <w:sz w:val="18"/>
              </w:rPr>
              <w:t>65</w:t>
            </w:r>
          </w:p>
        </w:tc>
        <w:tc>
          <w:tcPr>
            <w:tcW w:w="717" w:type="dxa"/>
          </w:tcPr>
          <w:p w14:paraId="384510E3" w14:textId="77777777" w:rsidR="000145E5" w:rsidRDefault="000145E5" w:rsidP="008D7881">
            <w:pPr>
              <w:keepNext/>
              <w:keepLines/>
              <w:spacing w:after="0"/>
              <w:rPr>
                <w:rFonts w:ascii="Arial" w:hAnsi="Arial"/>
                <w:sz w:val="18"/>
              </w:rPr>
            </w:pPr>
            <w:r>
              <w:rPr>
                <w:rFonts w:ascii="Arial" w:hAnsi="Arial"/>
                <w:sz w:val="18"/>
              </w:rPr>
              <w:t>87</w:t>
            </w:r>
          </w:p>
        </w:tc>
        <w:tc>
          <w:tcPr>
            <w:tcW w:w="717" w:type="dxa"/>
          </w:tcPr>
          <w:p w14:paraId="4CA59ECB" w14:textId="77777777" w:rsidR="000145E5" w:rsidRPr="00C75289" w:rsidRDefault="000145E5" w:rsidP="008D7881">
            <w:pPr>
              <w:keepNext/>
              <w:keepLines/>
              <w:spacing w:after="0"/>
              <w:rPr>
                <w:rFonts w:ascii="Arial" w:hAnsi="Arial"/>
                <w:sz w:val="18"/>
              </w:rPr>
            </w:pPr>
            <w:r>
              <w:rPr>
                <w:rFonts w:ascii="Arial" w:hAnsi="Arial"/>
                <w:sz w:val="18"/>
              </w:rPr>
              <w:t>42</w:t>
            </w:r>
          </w:p>
        </w:tc>
        <w:tc>
          <w:tcPr>
            <w:tcW w:w="717" w:type="dxa"/>
          </w:tcPr>
          <w:p w14:paraId="08C9B2C8" w14:textId="77777777" w:rsidR="000145E5" w:rsidRDefault="000145E5" w:rsidP="008D7881">
            <w:pPr>
              <w:keepNext/>
              <w:keepLines/>
              <w:spacing w:after="0"/>
              <w:rPr>
                <w:rFonts w:ascii="Arial" w:hAnsi="Arial"/>
                <w:sz w:val="18"/>
              </w:rPr>
            </w:pPr>
            <w:r>
              <w:rPr>
                <w:rFonts w:ascii="Arial" w:hAnsi="Arial"/>
                <w:sz w:val="18"/>
              </w:rPr>
              <w:t>34</w:t>
            </w:r>
          </w:p>
        </w:tc>
        <w:tc>
          <w:tcPr>
            <w:tcW w:w="717" w:type="dxa"/>
          </w:tcPr>
          <w:p w14:paraId="3CDC5EC0" w14:textId="77777777" w:rsidR="000145E5" w:rsidRPr="00C75289" w:rsidRDefault="000145E5" w:rsidP="008D7881">
            <w:pPr>
              <w:keepNext/>
              <w:keepLines/>
              <w:spacing w:after="0"/>
              <w:rPr>
                <w:rFonts w:ascii="Arial" w:hAnsi="Arial"/>
                <w:sz w:val="18"/>
              </w:rPr>
            </w:pPr>
            <w:r>
              <w:rPr>
                <w:rFonts w:ascii="Arial" w:hAnsi="Arial"/>
                <w:sz w:val="18"/>
              </w:rPr>
              <w:t>80</w:t>
            </w:r>
          </w:p>
        </w:tc>
      </w:tr>
      <w:tr w:rsidR="000145E5" w:rsidRPr="00C75289" w14:paraId="4FE836A8" w14:textId="77777777" w:rsidTr="008D7881">
        <w:tc>
          <w:tcPr>
            <w:tcW w:w="959" w:type="dxa"/>
          </w:tcPr>
          <w:p w14:paraId="416AD8FF" w14:textId="77777777" w:rsidR="000145E5" w:rsidRPr="0008759E" w:rsidRDefault="000145E5" w:rsidP="008D7881">
            <w:pPr>
              <w:keepNext/>
              <w:keepLines/>
              <w:spacing w:after="0"/>
              <w:rPr>
                <w:rFonts w:ascii="Arial" w:hAnsi="Arial"/>
                <w:sz w:val="18"/>
              </w:rPr>
            </w:pPr>
          </w:p>
        </w:tc>
        <w:tc>
          <w:tcPr>
            <w:tcW w:w="717" w:type="dxa"/>
          </w:tcPr>
          <w:p w14:paraId="3B138195" w14:textId="77777777" w:rsidR="000145E5" w:rsidRDefault="000145E5" w:rsidP="008D7881">
            <w:pPr>
              <w:keepNext/>
              <w:keepLines/>
              <w:spacing w:after="0"/>
              <w:rPr>
                <w:rFonts w:ascii="Arial" w:hAnsi="Arial"/>
                <w:sz w:val="18"/>
              </w:rPr>
            </w:pPr>
            <w:r w:rsidRPr="009B018C">
              <w:rPr>
                <w:rFonts w:ascii="Arial" w:hAnsi="Arial"/>
                <w:b/>
                <w:sz w:val="18"/>
              </w:rPr>
              <w:t>B17</w:t>
            </w:r>
          </w:p>
        </w:tc>
        <w:tc>
          <w:tcPr>
            <w:tcW w:w="717" w:type="dxa"/>
          </w:tcPr>
          <w:p w14:paraId="765F0DE3" w14:textId="77777777" w:rsidR="000145E5" w:rsidRPr="00C75289" w:rsidRDefault="000145E5" w:rsidP="008D7881">
            <w:pPr>
              <w:keepNext/>
              <w:keepLines/>
              <w:spacing w:after="0"/>
              <w:rPr>
                <w:rFonts w:ascii="Arial" w:hAnsi="Arial"/>
                <w:sz w:val="18"/>
              </w:rPr>
            </w:pPr>
            <w:r w:rsidRPr="009B018C">
              <w:rPr>
                <w:rFonts w:ascii="Arial" w:hAnsi="Arial"/>
                <w:b/>
                <w:sz w:val="18"/>
              </w:rPr>
              <w:t>B18</w:t>
            </w:r>
          </w:p>
        </w:tc>
        <w:tc>
          <w:tcPr>
            <w:tcW w:w="717" w:type="dxa"/>
          </w:tcPr>
          <w:p w14:paraId="37A4B8B9" w14:textId="77777777" w:rsidR="000145E5" w:rsidRDefault="000145E5" w:rsidP="008D7881">
            <w:pPr>
              <w:keepNext/>
              <w:keepLines/>
              <w:spacing w:after="0"/>
              <w:rPr>
                <w:rFonts w:ascii="Arial" w:hAnsi="Arial"/>
                <w:sz w:val="18"/>
              </w:rPr>
            </w:pPr>
            <w:r w:rsidRPr="009B018C">
              <w:rPr>
                <w:rFonts w:ascii="Arial" w:hAnsi="Arial"/>
                <w:b/>
                <w:sz w:val="18"/>
              </w:rPr>
              <w:t>B19</w:t>
            </w:r>
          </w:p>
        </w:tc>
        <w:tc>
          <w:tcPr>
            <w:tcW w:w="717" w:type="dxa"/>
          </w:tcPr>
          <w:p w14:paraId="454F6367" w14:textId="77777777" w:rsidR="000145E5" w:rsidRDefault="000145E5" w:rsidP="008D7881">
            <w:pPr>
              <w:keepNext/>
              <w:keepLines/>
              <w:spacing w:after="0"/>
              <w:rPr>
                <w:rFonts w:ascii="Arial" w:hAnsi="Arial"/>
                <w:sz w:val="18"/>
              </w:rPr>
            </w:pPr>
            <w:r w:rsidRPr="009B018C">
              <w:rPr>
                <w:rFonts w:ascii="Arial" w:hAnsi="Arial"/>
                <w:b/>
                <w:sz w:val="18"/>
              </w:rPr>
              <w:t>B20</w:t>
            </w:r>
          </w:p>
        </w:tc>
        <w:tc>
          <w:tcPr>
            <w:tcW w:w="717" w:type="dxa"/>
          </w:tcPr>
          <w:p w14:paraId="11A54A3A" w14:textId="77777777" w:rsidR="000145E5" w:rsidRDefault="000145E5" w:rsidP="008D7881">
            <w:pPr>
              <w:keepNext/>
              <w:keepLines/>
              <w:spacing w:after="0"/>
              <w:rPr>
                <w:rFonts w:ascii="Arial" w:hAnsi="Arial"/>
                <w:sz w:val="18"/>
              </w:rPr>
            </w:pPr>
          </w:p>
        </w:tc>
        <w:tc>
          <w:tcPr>
            <w:tcW w:w="717" w:type="dxa"/>
          </w:tcPr>
          <w:p w14:paraId="0D1D4474" w14:textId="77777777" w:rsidR="000145E5" w:rsidRPr="00C75289" w:rsidRDefault="000145E5" w:rsidP="008D7881">
            <w:pPr>
              <w:keepNext/>
              <w:keepLines/>
              <w:spacing w:after="0"/>
              <w:rPr>
                <w:rFonts w:ascii="Arial" w:hAnsi="Arial"/>
                <w:sz w:val="18"/>
              </w:rPr>
            </w:pPr>
          </w:p>
        </w:tc>
        <w:tc>
          <w:tcPr>
            <w:tcW w:w="717" w:type="dxa"/>
          </w:tcPr>
          <w:p w14:paraId="36D7BE27" w14:textId="77777777" w:rsidR="000145E5" w:rsidRDefault="000145E5" w:rsidP="008D7881">
            <w:pPr>
              <w:keepNext/>
              <w:keepLines/>
              <w:spacing w:after="0"/>
              <w:rPr>
                <w:rFonts w:ascii="Arial" w:hAnsi="Arial"/>
                <w:sz w:val="18"/>
              </w:rPr>
            </w:pPr>
          </w:p>
        </w:tc>
        <w:tc>
          <w:tcPr>
            <w:tcW w:w="717" w:type="dxa"/>
          </w:tcPr>
          <w:p w14:paraId="0DA6B7DC" w14:textId="77777777" w:rsidR="000145E5" w:rsidRPr="00C75289" w:rsidRDefault="000145E5" w:rsidP="008D7881">
            <w:pPr>
              <w:keepNext/>
              <w:keepLines/>
              <w:spacing w:after="0"/>
              <w:rPr>
                <w:rFonts w:ascii="Arial" w:hAnsi="Arial"/>
                <w:sz w:val="18"/>
              </w:rPr>
            </w:pPr>
          </w:p>
        </w:tc>
      </w:tr>
      <w:tr w:rsidR="000145E5" w:rsidRPr="0008759E" w14:paraId="7705265F" w14:textId="77777777" w:rsidTr="008D7881">
        <w:tc>
          <w:tcPr>
            <w:tcW w:w="959" w:type="dxa"/>
          </w:tcPr>
          <w:p w14:paraId="1A85ACAA" w14:textId="77777777" w:rsidR="000145E5" w:rsidRPr="0008759E" w:rsidRDefault="000145E5" w:rsidP="008D7881">
            <w:pPr>
              <w:keepNext/>
              <w:keepLines/>
              <w:spacing w:after="0"/>
              <w:rPr>
                <w:rFonts w:ascii="Arial" w:hAnsi="Arial"/>
                <w:sz w:val="18"/>
              </w:rPr>
            </w:pPr>
          </w:p>
        </w:tc>
        <w:tc>
          <w:tcPr>
            <w:tcW w:w="717" w:type="dxa"/>
          </w:tcPr>
          <w:p w14:paraId="153DC33D" w14:textId="77777777" w:rsidR="000145E5" w:rsidRDefault="000145E5" w:rsidP="008D7881">
            <w:pPr>
              <w:keepNext/>
              <w:keepLines/>
              <w:spacing w:after="0"/>
              <w:rPr>
                <w:rFonts w:ascii="Arial" w:hAnsi="Arial"/>
                <w:sz w:val="18"/>
              </w:rPr>
            </w:pPr>
            <w:r>
              <w:rPr>
                <w:rFonts w:ascii="Arial" w:hAnsi="Arial"/>
                <w:sz w:val="18"/>
              </w:rPr>
              <w:t>00</w:t>
            </w:r>
          </w:p>
        </w:tc>
        <w:tc>
          <w:tcPr>
            <w:tcW w:w="717" w:type="dxa"/>
          </w:tcPr>
          <w:p w14:paraId="7D77A797"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7265410A" w14:textId="77777777" w:rsidR="000145E5" w:rsidRPr="0008759E" w:rsidRDefault="000145E5" w:rsidP="008D7881">
            <w:pPr>
              <w:keepNext/>
              <w:keepLines/>
              <w:spacing w:after="0"/>
              <w:rPr>
                <w:rFonts w:ascii="Arial" w:hAnsi="Arial"/>
                <w:sz w:val="18"/>
              </w:rPr>
            </w:pPr>
            <w:r>
              <w:rPr>
                <w:rFonts w:ascii="Arial" w:hAnsi="Arial"/>
                <w:sz w:val="18"/>
              </w:rPr>
              <w:t>01</w:t>
            </w:r>
          </w:p>
        </w:tc>
        <w:tc>
          <w:tcPr>
            <w:tcW w:w="717" w:type="dxa"/>
          </w:tcPr>
          <w:p w14:paraId="317D2022" w14:textId="77777777" w:rsidR="000145E5" w:rsidRPr="0008759E" w:rsidRDefault="000145E5" w:rsidP="008D7881">
            <w:pPr>
              <w:keepNext/>
              <w:keepLines/>
              <w:spacing w:after="0"/>
              <w:rPr>
                <w:rFonts w:ascii="Arial" w:hAnsi="Arial"/>
                <w:sz w:val="18"/>
              </w:rPr>
            </w:pPr>
            <w:r>
              <w:rPr>
                <w:rFonts w:ascii="Arial" w:hAnsi="Arial"/>
                <w:sz w:val="18"/>
              </w:rPr>
              <w:t>00</w:t>
            </w:r>
          </w:p>
        </w:tc>
        <w:tc>
          <w:tcPr>
            <w:tcW w:w="717" w:type="dxa"/>
          </w:tcPr>
          <w:p w14:paraId="284689CD" w14:textId="77777777" w:rsidR="000145E5" w:rsidRPr="0008759E" w:rsidRDefault="000145E5" w:rsidP="008D7881">
            <w:pPr>
              <w:keepNext/>
              <w:keepLines/>
              <w:spacing w:after="0"/>
              <w:rPr>
                <w:rFonts w:ascii="Arial" w:hAnsi="Arial"/>
                <w:sz w:val="18"/>
              </w:rPr>
            </w:pPr>
          </w:p>
        </w:tc>
        <w:tc>
          <w:tcPr>
            <w:tcW w:w="717" w:type="dxa"/>
          </w:tcPr>
          <w:p w14:paraId="352141F5" w14:textId="77777777" w:rsidR="000145E5" w:rsidRPr="0008759E" w:rsidRDefault="000145E5" w:rsidP="008D7881">
            <w:pPr>
              <w:keepNext/>
              <w:keepLines/>
              <w:spacing w:after="0"/>
              <w:rPr>
                <w:rFonts w:ascii="Arial" w:hAnsi="Arial"/>
                <w:sz w:val="18"/>
              </w:rPr>
            </w:pPr>
          </w:p>
        </w:tc>
        <w:tc>
          <w:tcPr>
            <w:tcW w:w="717" w:type="dxa"/>
          </w:tcPr>
          <w:p w14:paraId="57EC2E97" w14:textId="77777777" w:rsidR="000145E5" w:rsidRPr="0008759E" w:rsidRDefault="000145E5" w:rsidP="008D7881">
            <w:pPr>
              <w:keepNext/>
              <w:keepLines/>
              <w:spacing w:after="0"/>
              <w:rPr>
                <w:rFonts w:ascii="Arial" w:hAnsi="Arial"/>
                <w:sz w:val="18"/>
              </w:rPr>
            </w:pPr>
          </w:p>
        </w:tc>
        <w:tc>
          <w:tcPr>
            <w:tcW w:w="717" w:type="dxa"/>
          </w:tcPr>
          <w:p w14:paraId="1AC447DA" w14:textId="77777777" w:rsidR="000145E5" w:rsidRPr="0008759E" w:rsidRDefault="000145E5" w:rsidP="008D7881">
            <w:pPr>
              <w:keepNext/>
              <w:keepLines/>
              <w:spacing w:after="0"/>
              <w:rPr>
                <w:rFonts w:ascii="Arial" w:hAnsi="Arial"/>
                <w:sz w:val="18"/>
              </w:rPr>
            </w:pPr>
          </w:p>
        </w:tc>
      </w:tr>
    </w:tbl>
    <w:p w14:paraId="6EC0890F" w14:textId="77777777" w:rsidR="000145E5" w:rsidRPr="0046266F" w:rsidRDefault="000145E5" w:rsidP="000145E5"/>
    <w:p w14:paraId="480A7640" w14:textId="77777777" w:rsidR="00BD7469" w:rsidRPr="0046266F" w:rsidRDefault="00BD7469" w:rsidP="00BD7469">
      <w:pPr>
        <w:pStyle w:val="Heading2"/>
      </w:pPr>
      <w:bookmarkStart w:id="4327" w:name="_Toc10738855"/>
      <w:bookmarkStart w:id="4328" w:name="_Toc20396707"/>
      <w:bookmarkStart w:id="4329" w:name="_Toc29398360"/>
      <w:bookmarkStart w:id="4330" w:name="_Toc29399482"/>
      <w:bookmarkStart w:id="4331" w:name="_Toc36649492"/>
      <w:bookmarkStart w:id="4332" w:name="_Toc36655334"/>
      <w:bookmarkStart w:id="4333" w:name="_Toc44961637"/>
      <w:bookmarkStart w:id="4334" w:name="_Toc50983300"/>
      <w:bookmarkStart w:id="4335" w:name="_Toc50985471"/>
      <w:bookmarkStart w:id="4336" w:name="_Toc57112731"/>
      <w:bookmarkStart w:id="4337" w:name="_Toc146299882"/>
      <w:r w:rsidRPr="0046266F">
        <w:t>7.5</w:t>
      </w:r>
      <w:r w:rsidRPr="0046266F">
        <w:tab/>
        <w:t>Void</w:t>
      </w:r>
      <w:bookmarkEnd w:id="4327"/>
      <w:bookmarkEnd w:id="4328"/>
      <w:bookmarkEnd w:id="4329"/>
      <w:bookmarkEnd w:id="4330"/>
      <w:bookmarkEnd w:id="4331"/>
      <w:bookmarkEnd w:id="4332"/>
      <w:bookmarkEnd w:id="4333"/>
      <w:bookmarkEnd w:id="4334"/>
      <w:bookmarkEnd w:id="4335"/>
      <w:bookmarkEnd w:id="4336"/>
      <w:bookmarkEnd w:id="4337"/>
    </w:p>
    <w:p w14:paraId="54676006" w14:textId="77777777" w:rsidR="00BD7469" w:rsidRPr="0046266F" w:rsidRDefault="00BD7469" w:rsidP="00BD7469"/>
    <w:p w14:paraId="1CDB99CD" w14:textId="77777777" w:rsidR="00BD7469" w:rsidRPr="0046266F" w:rsidRDefault="00BD7469" w:rsidP="00BD7469">
      <w:pPr>
        <w:pStyle w:val="Heading1"/>
      </w:pPr>
      <w:bookmarkStart w:id="4338" w:name="_Toc10738856"/>
      <w:bookmarkStart w:id="4339" w:name="_Toc20396708"/>
      <w:bookmarkStart w:id="4340" w:name="_Toc29398361"/>
      <w:bookmarkStart w:id="4341" w:name="_Toc29399483"/>
      <w:bookmarkStart w:id="4342" w:name="_Toc36649493"/>
      <w:bookmarkStart w:id="4343" w:name="_Toc36655335"/>
      <w:bookmarkStart w:id="4344" w:name="_Toc44961638"/>
      <w:bookmarkStart w:id="4345" w:name="_Toc50983301"/>
      <w:bookmarkStart w:id="4346" w:name="_Toc50985472"/>
      <w:bookmarkStart w:id="4347" w:name="_Toc57112732"/>
      <w:bookmarkStart w:id="4348" w:name="_Toc146299883"/>
      <w:r w:rsidRPr="0046266F">
        <w:t>8</w:t>
      </w:r>
      <w:r w:rsidRPr="0046266F">
        <w:tab/>
        <w:t>Subscription independent tests</w:t>
      </w:r>
      <w:bookmarkEnd w:id="4338"/>
      <w:bookmarkEnd w:id="4339"/>
      <w:bookmarkEnd w:id="4340"/>
      <w:bookmarkEnd w:id="4341"/>
      <w:bookmarkEnd w:id="4342"/>
      <w:bookmarkEnd w:id="4343"/>
      <w:bookmarkEnd w:id="4344"/>
      <w:bookmarkEnd w:id="4345"/>
      <w:bookmarkEnd w:id="4346"/>
      <w:bookmarkEnd w:id="4347"/>
      <w:bookmarkEnd w:id="4348"/>
    </w:p>
    <w:p w14:paraId="2FA81C39" w14:textId="77777777" w:rsidR="00BD7469" w:rsidRPr="0046266F" w:rsidRDefault="00BD7469" w:rsidP="00BD7469">
      <w:pPr>
        <w:pStyle w:val="Heading2"/>
      </w:pPr>
      <w:bookmarkStart w:id="4349" w:name="_Toc10738857"/>
      <w:bookmarkStart w:id="4350" w:name="_Toc20396709"/>
      <w:bookmarkStart w:id="4351" w:name="_Toc29398362"/>
      <w:bookmarkStart w:id="4352" w:name="_Toc29399484"/>
      <w:bookmarkStart w:id="4353" w:name="_Toc36649494"/>
      <w:bookmarkStart w:id="4354" w:name="_Toc36655336"/>
      <w:bookmarkStart w:id="4355" w:name="_Toc44961639"/>
      <w:bookmarkStart w:id="4356" w:name="_Toc50983302"/>
      <w:bookmarkStart w:id="4357" w:name="_Toc50985473"/>
      <w:bookmarkStart w:id="4358" w:name="_Toc57112733"/>
      <w:bookmarkStart w:id="4359" w:name="_Toc146299884"/>
      <w:r w:rsidRPr="0046266F">
        <w:t>8.1</w:t>
      </w:r>
      <w:r w:rsidRPr="0046266F">
        <w:tab/>
        <w:t>Phone book procedures</w:t>
      </w:r>
      <w:bookmarkEnd w:id="4349"/>
      <w:bookmarkEnd w:id="4350"/>
      <w:bookmarkEnd w:id="4351"/>
      <w:bookmarkEnd w:id="4352"/>
      <w:bookmarkEnd w:id="4353"/>
      <w:bookmarkEnd w:id="4354"/>
      <w:bookmarkEnd w:id="4355"/>
      <w:bookmarkEnd w:id="4356"/>
      <w:bookmarkEnd w:id="4357"/>
      <w:bookmarkEnd w:id="4358"/>
      <w:bookmarkEnd w:id="4359"/>
    </w:p>
    <w:p w14:paraId="5F4F8CDF" w14:textId="77777777" w:rsidR="00BD7469" w:rsidRPr="0046266F" w:rsidRDefault="00BD7469" w:rsidP="00BD7469">
      <w:pPr>
        <w:pStyle w:val="Heading3"/>
      </w:pPr>
      <w:bookmarkStart w:id="4360" w:name="_Toc10738858"/>
      <w:bookmarkStart w:id="4361" w:name="_Toc20396710"/>
      <w:bookmarkStart w:id="4362" w:name="_Toc29398363"/>
      <w:bookmarkStart w:id="4363" w:name="_Toc29399485"/>
      <w:bookmarkStart w:id="4364" w:name="_Toc36649495"/>
      <w:bookmarkStart w:id="4365" w:name="_Toc36655337"/>
      <w:bookmarkStart w:id="4366" w:name="_Toc44961640"/>
      <w:bookmarkStart w:id="4367" w:name="_Toc50983303"/>
      <w:bookmarkStart w:id="4368" w:name="_Toc50985474"/>
      <w:bookmarkStart w:id="4369" w:name="_Toc57112734"/>
      <w:bookmarkStart w:id="4370" w:name="_Toc146299885"/>
      <w:r w:rsidRPr="0046266F">
        <w:t>8.1.1</w:t>
      </w:r>
      <w:r w:rsidRPr="0046266F">
        <w:tab/>
        <w:t>Recognition of a previously changed phonebook</w:t>
      </w:r>
      <w:bookmarkEnd w:id="4360"/>
      <w:bookmarkEnd w:id="4361"/>
      <w:bookmarkEnd w:id="4362"/>
      <w:bookmarkEnd w:id="4363"/>
      <w:bookmarkEnd w:id="4364"/>
      <w:bookmarkEnd w:id="4365"/>
      <w:bookmarkEnd w:id="4366"/>
      <w:bookmarkEnd w:id="4367"/>
      <w:bookmarkEnd w:id="4368"/>
      <w:bookmarkEnd w:id="4369"/>
      <w:bookmarkEnd w:id="4370"/>
    </w:p>
    <w:p w14:paraId="09DC42DF" w14:textId="77777777" w:rsidR="00BD7469" w:rsidRPr="0046266F" w:rsidRDefault="00BD7469" w:rsidP="00BD7469">
      <w:pPr>
        <w:pStyle w:val="Heading4"/>
      </w:pPr>
      <w:bookmarkStart w:id="4371" w:name="_Toc10738859"/>
      <w:bookmarkStart w:id="4372" w:name="_Toc20396711"/>
      <w:bookmarkStart w:id="4373" w:name="_Toc29398364"/>
      <w:bookmarkStart w:id="4374" w:name="_Toc29399486"/>
      <w:bookmarkStart w:id="4375" w:name="_Toc36649496"/>
      <w:bookmarkStart w:id="4376" w:name="_Toc36655338"/>
      <w:bookmarkStart w:id="4377" w:name="_Toc44961641"/>
      <w:bookmarkStart w:id="4378" w:name="_Toc50983304"/>
      <w:bookmarkStart w:id="4379" w:name="_Toc50985475"/>
      <w:bookmarkStart w:id="4380" w:name="_Toc57112735"/>
      <w:bookmarkStart w:id="4381" w:name="_Toc146299886"/>
      <w:r w:rsidRPr="0046266F">
        <w:t>8.1.1.1</w:t>
      </w:r>
      <w:r w:rsidRPr="0046266F">
        <w:tab/>
        <w:t>Definition and applicability</w:t>
      </w:r>
      <w:bookmarkEnd w:id="4371"/>
      <w:bookmarkEnd w:id="4372"/>
      <w:bookmarkEnd w:id="4373"/>
      <w:bookmarkEnd w:id="4374"/>
      <w:bookmarkEnd w:id="4375"/>
      <w:bookmarkEnd w:id="4376"/>
      <w:bookmarkEnd w:id="4377"/>
      <w:bookmarkEnd w:id="4378"/>
      <w:bookmarkEnd w:id="4379"/>
      <w:bookmarkEnd w:id="4380"/>
      <w:bookmarkEnd w:id="4381"/>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2" w:name="_Toc10738860"/>
      <w:bookmarkStart w:id="4383" w:name="_Toc20396712"/>
      <w:bookmarkStart w:id="4384" w:name="_Toc29398365"/>
      <w:bookmarkStart w:id="4385" w:name="_Toc29399487"/>
      <w:bookmarkStart w:id="4386" w:name="_Toc36649497"/>
      <w:bookmarkStart w:id="4387" w:name="_Toc36655339"/>
      <w:bookmarkStart w:id="4388" w:name="_Toc44961642"/>
      <w:bookmarkStart w:id="4389" w:name="_Toc50983305"/>
      <w:bookmarkStart w:id="4390" w:name="_Toc50985476"/>
      <w:bookmarkStart w:id="4391" w:name="_Toc57112736"/>
      <w:bookmarkStart w:id="4392" w:name="_Toc146299887"/>
      <w:r w:rsidRPr="0046266F">
        <w:t>8.1.1.2</w:t>
      </w:r>
      <w:r w:rsidRPr="0046266F">
        <w:tab/>
        <w:t>Conformance requirement</w:t>
      </w:r>
      <w:bookmarkEnd w:id="4382"/>
      <w:bookmarkEnd w:id="4383"/>
      <w:bookmarkEnd w:id="4384"/>
      <w:bookmarkEnd w:id="4385"/>
      <w:bookmarkEnd w:id="4386"/>
      <w:bookmarkEnd w:id="4387"/>
      <w:bookmarkEnd w:id="4388"/>
      <w:bookmarkEnd w:id="4389"/>
      <w:bookmarkEnd w:id="4390"/>
      <w:bookmarkEnd w:id="4391"/>
      <w:bookmarkEnd w:id="4392"/>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3" w:name="_Toc10738861"/>
      <w:bookmarkStart w:id="4394" w:name="_Toc20396713"/>
      <w:bookmarkStart w:id="4395" w:name="_Toc29398366"/>
      <w:bookmarkStart w:id="4396" w:name="_Toc29399488"/>
      <w:bookmarkStart w:id="4397" w:name="_Toc36649498"/>
      <w:bookmarkStart w:id="4398" w:name="_Toc36655340"/>
      <w:bookmarkStart w:id="4399" w:name="_Toc44961643"/>
      <w:bookmarkStart w:id="4400" w:name="_Toc50983306"/>
      <w:bookmarkStart w:id="4401" w:name="_Toc50985477"/>
      <w:bookmarkStart w:id="4402" w:name="_Toc57112737"/>
      <w:bookmarkStart w:id="4403" w:name="_Toc146299888"/>
      <w:r w:rsidRPr="0046266F">
        <w:t>8.1.1.3</w:t>
      </w:r>
      <w:r w:rsidRPr="0046266F">
        <w:tab/>
        <w:t>Test purpose</w:t>
      </w:r>
      <w:bookmarkEnd w:id="4393"/>
      <w:bookmarkEnd w:id="4394"/>
      <w:bookmarkEnd w:id="4395"/>
      <w:bookmarkEnd w:id="4396"/>
      <w:bookmarkEnd w:id="4397"/>
      <w:bookmarkEnd w:id="4398"/>
      <w:bookmarkEnd w:id="4399"/>
      <w:bookmarkEnd w:id="4400"/>
      <w:bookmarkEnd w:id="4401"/>
      <w:bookmarkEnd w:id="4402"/>
      <w:bookmarkEnd w:id="4403"/>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lastRenderedPageBreak/>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4" w:name="_Toc10738862"/>
      <w:bookmarkStart w:id="4405" w:name="_Toc20396714"/>
      <w:bookmarkStart w:id="4406" w:name="_Toc29398367"/>
      <w:bookmarkStart w:id="4407" w:name="_Toc29399489"/>
      <w:bookmarkStart w:id="4408" w:name="_Toc36649499"/>
      <w:bookmarkStart w:id="4409" w:name="_Toc36655341"/>
      <w:bookmarkStart w:id="4410" w:name="_Toc44961644"/>
      <w:bookmarkStart w:id="4411" w:name="_Toc50983307"/>
      <w:bookmarkStart w:id="4412" w:name="_Toc50985478"/>
      <w:bookmarkStart w:id="4413" w:name="_Toc57112738"/>
      <w:bookmarkStart w:id="4414" w:name="_Toc146299889"/>
      <w:r w:rsidRPr="0046266F">
        <w:t>8.1.1.4</w:t>
      </w:r>
      <w:r w:rsidRPr="0046266F">
        <w:tab/>
        <w:t>Method of test</w:t>
      </w:r>
      <w:bookmarkEnd w:id="4404"/>
      <w:bookmarkEnd w:id="4405"/>
      <w:bookmarkEnd w:id="4406"/>
      <w:bookmarkEnd w:id="4407"/>
      <w:bookmarkEnd w:id="4408"/>
      <w:bookmarkEnd w:id="4409"/>
      <w:bookmarkEnd w:id="4410"/>
      <w:bookmarkEnd w:id="4411"/>
      <w:bookmarkEnd w:id="4412"/>
      <w:bookmarkEnd w:id="4413"/>
      <w:bookmarkEnd w:id="4414"/>
    </w:p>
    <w:p w14:paraId="3B06BA16" w14:textId="77777777" w:rsidR="00BD7469" w:rsidRPr="0046266F" w:rsidRDefault="00BD7469" w:rsidP="00BD7469">
      <w:pPr>
        <w:pStyle w:val="Heading5"/>
      </w:pPr>
      <w:bookmarkStart w:id="4415" w:name="_Toc10738863"/>
      <w:bookmarkStart w:id="4416" w:name="_Toc20396715"/>
      <w:bookmarkStart w:id="4417" w:name="_Toc29398368"/>
      <w:bookmarkStart w:id="4418" w:name="_Toc29399490"/>
      <w:bookmarkStart w:id="4419" w:name="_Toc36649500"/>
      <w:bookmarkStart w:id="4420" w:name="_Toc36655342"/>
      <w:bookmarkStart w:id="4421" w:name="_Toc44961645"/>
      <w:bookmarkStart w:id="4422" w:name="_Toc50983308"/>
      <w:bookmarkStart w:id="4423" w:name="_Toc50985479"/>
      <w:bookmarkStart w:id="4424" w:name="_Toc57112739"/>
      <w:bookmarkStart w:id="4425" w:name="_Toc146299890"/>
      <w:r w:rsidRPr="0046266F">
        <w:t>8.1.1.4.1</w:t>
      </w:r>
      <w:r w:rsidRPr="0046266F">
        <w:tab/>
        <w:t>Initial conditions</w:t>
      </w:r>
      <w:bookmarkEnd w:id="4415"/>
      <w:bookmarkEnd w:id="4416"/>
      <w:bookmarkEnd w:id="4417"/>
      <w:bookmarkEnd w:id="4418"/>
      <w:bookmarkEnd w:id="4419"/>
      <w:bookmarkEnd w:id="4420"/>
      <w:bookmarkEnd w:id="4421"/>
      <w:bookmarkEnd w:id="4422"/>
      <w:bookmarkEnd w:id="4423"/>
      <w:bookmarkEnd w:id="4424"/>
      <w:bookmarkEnd w:id="4425"/>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6" w:name="_Toc10738864"/>
      <w:bookmarkStart w:id="4427" w:name="_Toc20396716"/>
      <w:bookmarkStart w:id="4428" w:name="_Toc29398369"/>
      <w:bookmarkStart w:id="4429" w:name="_Toc29399491"/>
      <w:bookmarkStart w:id="4430" w:name="_Toc36649501"/>
      <w:bookmarkStart w:id="4431" w:name="_Toc36655343"/>
      <w:bookmarkStart w:id="4432" w:name="_Toc44961646"/>
      <w:bookmarkStart w:id="4433" w:name="_Toc50983309"/>
      <w:bookmarkStart w:id="4434" w:name="_Toc50985480"/>
      <w:bookmarkStart w:id="4435" w:name="_Toc57112740"/>
      <w:bookmarkStart w:id="4436" w:name="_Toc146299891"/>
      <w:r w:rsidRPr="0046266F">
        <w:t>8.1.1.4.2</w:t>
      </w:r>
      <w:r w:rsidRPr="0046266F">
        <w:tab/>
        <w:t>Procedure</w:t>
      </w:r>
      <w:bookmarkEnd w:id="4426"/>
      <w:bookmarkEnd w:id="4427"/>
      <w:bookmarkEnd w:id="4428"/>
      <w:bookmarkEnd w:id="4429"/>
      <w:bookmarkEnd w:id="4430"/>
      <w:bookmarkEnd w:id="4431"/>
      <w:bookmarkEnd w:id="4432"/>
      <w:bookmarkEnd w:id="4433"/>
      <w:bookmarkEnd w:id="4434"/>
      <w:bookmarkEnd w:id="4435"/>
      <w:bookmarkEnd w:id="4436"/>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7" w:name="_Toc10738865"/>
      <w:bookmarkStart w:id="4438" w:name="_Toc20396717"/>
      <w:bookmarkStart w:id="4439" w:name="_Toc29398370"/>
      <w:bookmarkStart w:id="4440" w:name="_Toc29399492"/>
      <w:bookmarkStart w:id="4441" w:name="_Toc36649502"/>
      <w:bookmarkStart w:id="4442" w:name="_Toc36655344"/>
      <w:bookmarkStart w:id="4443" w:name="_Toc44961647"/>
      <w:bookmarkStart w:id="4444" w:name="_Toc50983310"/>
      <w:bookmarkStart w:id="4445" w:name="_Toc50985481"/>
      <w:bookmarkStart w:id="4446" w:name="_Toc57112741"/>
      <w:bookmarkStart w:id="4447" w:name="_Toc146299892"/>
      <w:r w:rsidRPr="0046266F">
        <w:t>8.1.1.5</w:t>
      </w:r>
      <w:r w:rsidRPr="0046266F">
        <w:tab/>
        <w:t>Acceptance criteria</w:t>
      </w:r>
      <w:bookmarkEnd w:id="4437"/>
      <w:bookmarkEnd w:id="4438"/>
      <w:bookmarkEnd w:id="4439"/>
      <w:bookmarkEnd w:id="4440"/>
      <w:bookmarkEnd w:id="4441"/>
      <w:bookmarkEnd w:id="4442"/>
      <w:bookmarkEnd w:id="4443"/>
      <w:bookmarkEnd w:id="4444"/>
      <w:bookmarkEnd w:id="4445"/>
      <w:bookmarkEnd w:id="4446"/>
      <w:bookmarkEnd w:id="4447"/>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lastRenderedPageBreak/>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8" w:name="_Toc10738866"/>
      <w:bookmarkStart w:id="4449" w:name="_Toc20396718"/>
      <w:bookmarkStart w:id="4450" w:name="_Toc29398371"/>
      <w:bookmarkStart w:id="4451" w:name="_Toc29399493"/>
      <w:bookmarkStart w:id="4452" w:name="_Toc36649503"/>
      <w:bookmarkStart w:id="4453" w:name="_Toc36655345"/>
      <w:bookmarkStart w:id="4454" w:name="_Toc44961648"/>
      <w:bookmarkStart w:id="4455" w:name="_Toc50983311"/>
      <w:bookmarkStart w:id="4456" w:name="_Toc50985482"/>
      <w:bookmarkStart w:id="4457" w:name="_Toc57112742"/>
      <w:bookmarkStart w:id="4458" w:name="_Toc146299893"/>
      <w:r w:rsidRPr="0046266F">
        <w:t>8.1.2</w:t>
      </w:r>
      <w:r w:rsidRPr="0046266F">
        <w:tab/>
        <w:t>Update of the Phonebook Synchronisation Counter (PSC)</w:t>
      </w:r>
      <w:bookmarkEnd w:id="4448"/>
      <w:bookmarkEnd w:id="4449"/>
      <w:bookmarkEnd w:id="4450"/>
      <w:bookmarkEnd w:id="4451"/>
      <w:bookmarkEnd w:id="4452"/>
      <w:bookmarkEnd w:id="4453"/>
      <w:bookmarkEnd w:id="4454"/>
      <w:bookmarkEnd w:id="4455"/>
      <w:bookmarkEnd w:id="4456"/>
      <w:bookmarkEnd w:id="4457"/>
      <w:bookmarkEnd w:id="4458"/>
    </w:p>
    <w:p w14:paraId="5062FB17" w14:textId="77777777" w:rsidR="00BD7469" w:rsidRPr="0046266F" w:rsidRDefault="00BD7469" w:rsidP="00BD7469">
      <w:pPr>
        <w:pStyle w:val="Heading4"/>
      </w:pPr>
      <w:bookmarkStart w:id="4459" w:name="_Toc10738867"/>
      <w:bookmarkStart w:id="4460" w:name="_Toc20396719"/>
      <w:bookmarkStart w:id="4461" w:name="_Toc29398372"/>
      <w:bookmarkStart w:id="4462" w:name="_Toc29399494"/>
      <w:bookmarkStart w:id="4463" w:name="_Toc36649504"/>
      <w:bookmarkStart w:id="4464" w:name="_Toc36655346"/>
      <w:bookmarkStart w:id="4465" w:name="_Toc44961649"/>
      <w:bookmarkStart w:id="4466" w:name="_Toc50983312"/>
      <w:bookmarkStart w:id="4467" w:name="_Toc50985483"/>
      <w:bookmarkStart w:id="4468" w:name="_Toc57112743"/>
      <w:bookmarkStart w:id="4469" w:name="_Toc146299894"/>
      <w:r w:rsidRPr="0046266F">
        <w:t>8.1.2.1</w:t>
      </w:r>
      <w:r w:rsidRPr="0046266F">
        <w:tab/>
        <w:t>Definition and applicability</w:t>
      </w:r>
      <w:bookmarkEnd w:id="4459"/>
      <w:bookmarkEnd w:id="4460"/>
      <w:bookmarkEnd w:id="4461"/>
      <w:bookmarkEnd w:id="4462"/>
      <w:bookmarkEnd w:id="4463"/>
      <w:bookmarkEnd w:id="4464"/>
      <w:bookmarkEnd w:id="4465"/>
      <w:bookmarkEnd w:id="4466"/>
      <w:bookmarkEnd w:id="4467"/>
      <w:bookmarkEnd w:id="4468"/>
      <w:bookmarkEnd w:id="4469"/>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0" w:name="_Toc10738868"/>
      <w:bookmarkStart w:id="4471" w:name="_Toc20396720"/>
      <w:bookmarkStart w:id="4472" w:name="_Toc29398373"/>
      <w:bookmarkStart w:id="4473" w:name="_Toc29399495"/>
      <w:bookmarkStart w:id="4474" w:name="_Toc36649505"/>
      <w:bookmarkStart w:id="4475" w:name="_Toc36655347"/>
      <w:bookmarkStart w:id="4476" w:name="_Toc44961650"/>
      <w:bookmarkStart w:id="4477" w:name="_Toc50983313"/>
      <w:bookmarkStart w:id="4478" w:name="_Toc50985484"/>
      <w:bookmarkStart w:id="4479" w:name="_Toc57112744"/>
      <w:bookmarkStart w:id="4480" w:name="_Toc146299895"/>
      <w:r w:rsidRPr="0046266F">
        <w:t>8.1.2.2</w:t>
      </w:r>
      <w:r w:rsidRPr="0046266F">
        <w:tab/>
        <w:t>Conformance requirement</w:t>
      </w:r>
      <w:bookmarkEnd w:id="4470"/>
      <w:bookmarkEnd w:id="4471"/>
      <w:bookmarkEnd w:id="4472"/>
      <w:bookmarkEnd w:id="4473"/>
      <w:bookmarkEnd w:id="4474"/>
      <w:bookmarkEnd w:id="4475"/>
      <w:bookmarkEnd w:id="4476"/>
      <w:bookmarkEnd w:id="4477"/>
      <w:bookmarkEnd w:id="4478"/>
      <w:bookmarkEnd w:id="4479"/>
      <w:bookmarkEnd w:id="4480"/>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1" w:name="_Toc10738869"/>
      <w:bookmarkStart w:id="4482" w:name="_Toc20396721"/>
      <w:bookmarkStart w:id="4483" w:name="_Toc29398374"/>
      <w:bookmarkStart w:id="4484" w:name="_Toc29399496"/>
      <w:bookmarkStart w:id="4485" w:name="_Toc36649506"/>
      <w:bookmarkStart w:id="4486" w:name="_Toc36655348"/>
      <w:bookmarkStart w:id="4487" w:name="_Toc44961651"/>
      <w:bookmarkStart w:id="4488" w:name="_Toc50983314"/>
      <w:bookmarkStart w:id="4489" w:name="_Toc50985485"/>
      <w:bookmarkStart w:id="4490" w:name="_Toc57112745"/>
      <w:bookmarkStart w:id="4491" w:name="_Toc146299896"/>
      <w:r w:rsidRPr="0046266F">
        <w:t>8.1.2.3</w:t>
      </w:r>
      <w:r w:rsidRPr="0046266F">
        <w:tab/>
        <w:t>Test purpose</w:t>
      </w:r>
      <w:bookmarkEnd w:id="4481"/>
      <w:bookmarkEnd w:id="4482"/>
      <w:bookmarkEnd w:id="4483"/>
      <w:bookmarkEnd w:id="4484"/>
      <w:bookmarkEnd w:id="4485"/>
      <w:bookmarkEnd w:id="4486"/>
      <w:bookmarkEnd w:id="4487"/>
      <w:bookmarkEnd w:id="4488"/>
      <w:bookmarkEnd w:id="4489"/>
      <w:bookmarkEnd w:id="4490"/>
      <w:bookmarkEnd w:id="4491"/>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2" w:name="_Toc10738870"/>
      <w:bookmarkStart w:id="4493" w:name="_Toc20396722"/>
      <w:bookmarkStart w:id="4494" w:name="_Toc29398375"/>
      <w:bookmarkStart w:id="4495" w:name="_Toc29399497"/>
      <w:bookmarkStart w:id="4496" w:name="_Toc36649507"/>
      <w:bookmarkStart w:id="4497" w:name="_Toc36655349"/>
      <w:bookmarkStart w:id="4498" w:name="_Toc44961652"/>
      <w:bookmarkStart w:id="4499" w:name="_Toc50983315"/>
      <w:bookmarkStart w:id="4500" w:name="_Toc50985486"/>
      <w:bookmarkStart w:id="4501" w:name="_Toc57112746"/>
      <w:bookmarkStart w:id="4502" w:name="_Toc146299897"/>
      <w:r w:rsidRPr="0046266F">
        <w:t>8.1.2.4</w:t>
      </w:r>
      <w:r w:rsidRPr="0046266F">
        <w:tab/>
        <w:t>Method of test</w:t>
      </w:r>
      <w:bookmarkEnd w:id="4492"/>
      <w:bookmarkEnd w:id="4493"/>
      <w:bookmarkEnd w:id="4494"/>
      <w:bookmarkEnd w:id="4495"/>
      <w:bookmarkEnd w:id="4496"/>
      <w:bookmarkEnd w:id="4497"/>
      <w:bookmarkEnd w:id="4498"/>
      <w:bookmarkEnd w:id="4499"/>
      <w:bookmarkEnd w:id="4500"/>
      <w:bookmarkEnd w:id="4501"/>
      <w:bookmarkEnd w:id="4502"/>
    </w:p>
    <w:p w14:paraId="0746F54C" w14:textId="77777777" w:rsidR="00BD7469" w:rsidRPr="0046266F" w:rsidRDefault="00BD7469" w:rsidP="00BD7469">
      <w:pPr>
        <w:pStyle w:val="Heading5"/>
      </w:pPr>
      <w:bookmarkStart w:id="4503" w:name="_Toc10738871"/>
      <w:bookmarkStart w:id="4504" w:name="_Toc20396723"/>
      <w:bookmarkStart w:id="4505" w:name="_Toc29398376"/>
      <w:bookmarkStart w:id="4506" w:name="_Toc29399498"/>
      <w:bookmarkStart w:id="4507" w:name="_Toc36649508"/>
      <w:bookmarkStart w:id="4508" w:name="_Toc36655350"/>
      <w:bookmarkStart w:id="4509" w:name="_Toc44961653"/>
      <w:bookmarkStart w:id="4510" w:name="_Toc50983316"/>
      <w:bookmarkStart w:id="4511" w:name="_Toc50985487"/>
      <w:bookmarkStart w:id="4512" w:name="_Toc57112747"/>
      <w:bookmarkStart w:id="4513" w:name="_Toc146299898"/>
      <w:r w:rsidRPr="0046266F">
        <w:t>8.1.2.4.1</w:t>
      </w:r>
      <w:r w:rsidRPr="0046266F">
        <w:tab/>
        <w:t>Initial conditions</w:t>
      </w:r>
      <w:bookmarkEnd w:id="4503"/>
      <w:bookmarkEnd w:id="4504"/>
      <w:bookmarkEnd w:id="4505"/>
      <w:bookmarkEnd w:id="4506"/>
      <w:bookmarkEnd w:id="4507"/>
      <w:bookmarkEnd w:id="4508"/>
      <w:bookmarkEnd w:id="4509"/>
      <w:bookmarkEnd w:id="4510"/>
      <w:bookmarkEnd w:id="4511"/>
      <w:bookmarkEnd w:id="4512"/>
      <w:bookmarkEnd w:id="4513"/>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lastRenderedPageBreak/>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4" w:name="_Toc10738872"/>
      <w:bookmarkStart w:id="4515" w:name="_Toc20396724"/>
      <w:bookmarkStart w:id="4516" w:name="_Toc29398377"/>
      <w:bookmarkStart w:id="4517" w:name="_Toc29399499"/>
      <w:bookmarkStart w:id="4518" w:name="_Toc36649509"/>
      <w:bookmarkStart w:id="4519" w:name="_Toc36655351"/>
      <w:bookmarkStart w:id="4520" w:name="_Toc44961654"/>
      <w:bookmarkStart w:id="4521" w:name="_Toc50983317"/>
      <w:bookmarkStart w:id="4522" w:name="_Toc50985488"/>
      <w:bookmarkStart w:id="4523" w:name="_Toc57112748"/>
      <w:bookmarkStart w:id="4524" w:name="_Toc146299899"/>
      <w:r w:rsidRPr="0046266F">
        <w:t>8.1.2.4.2</w:t>
      </w:r>
      <w:r w:rsidRPr="0046266F">
        <w:tab/>
        <w:t>Procedure</w:t>
      </w:r>
      <w:bookmarkEnd w:id="4514"/>
      <w:bookmarkEnd w:id="4515"/>
      <w:bookmarkEnd w:id="4516"/>
      <w:bookmarkEnd w:id="4517"/>
      <w:bookmarkEnd w:id="4518"/>
      <w:bookmarkEnd w:id="4519"/>
      <w:bookmarkEnd w:id="4520"/>
      <w:bookmarkEnd w:id="4521"/>
      <w:bookmarkEnd w:id="4522"/>
      <w:bookmarkEnd w:id="4523"/>
      <w:bookmarkEnd w:id="4524"/>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5" w:name="_Toc10738873"/>
      <w:bookmarkStart w:id="4526" w:name="_Toc20396725"/>
      <w:bookmarkStart w:id="4527" w:name="_Toc29398378"/>
      <w:bookmarkStart w:id="4528" w:name="_Toc29399500"/>
      <w:bookmarkStart w:id="4529" w:name="_Toc36649510"/>
      <w:bookmarkStart w:id="4530" w:name="_Toc36655352"/>
      <w:bookmarkStart w:id="4531" w:name="_Toc44961655"/>
      <w:bookmarkStart w:id="4532" w:name="_Toc50983318"/>
      <w:bookmarkStart w:id="4533" w:name="_Toc50985489"/>
      <w:bookmarkStart w:id="4534" w:name="_Toc57112749"/>
      <w:bookmarkStart w:id="4535" w:name="_Toc146299900"/>
      <w:r w:rsidRPr="0046266F">
        <w:t>8.1.2.5</w:t>
      </w:r>
      <w:r w:rsidRPr="0046266F">
        <w:tab/>
        <w:t>Acceptance criteria</w:t>
      </w:r>
      <w:bookmarkEnd w:id="4525"/>
      <w:bookmarkEnd w:id="4526"/>
      <w:bookmarkEnd w:id="4527"/>
      <w:bookmarkEnd w:id="4528"/>
      <w:bookmarkEnd w:id="4529"/>
      <w:bookmarkEnd w:id="4530"/>
      <w:bookmarkEnd w:id="4531"/>
      <w:bookmarkEnd w:id="4532"/>
      <w:bookmarkEnd w:id="4533"/>
      <w:bookmarkEnd w:id="4534"/>
      <w:bookmarkEnd w:id="4535"/>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6" w:name="_Toc10738874"/>
      <w:bookmarkStart w:id="4537" w:name="_Toc20396726"/>
      <w:bookmarkStart w:id="4538" w:name="_Toc29398379"/>
      <w:bookmarkStart w:id="4539" w:name="_Toc29399501"/>
      <w:bookmarkStart w:id="4540" w:name="_Toc36649511"/>
      <w:bookmarkStart w:id="4541" w:name="_Toc36655353"/>
      <w:bookmarkStart w:id="4542" w:name="_Toc44961656"/>
      <w:bookmarkStart w:id="4543" w:name="_Toc50983319"/>
      <w:bookmarkStart w:id="4544" w:name="_Toc50985490"/>
      <w:bookmarkStart w:id="4545" w:name="_Toc57112750"/>
      <w:bookmarkStart w:id="4546" w:name="_Toc146299901"/>
      <w:r w:rsidRPr="0046266F">
        <w:rPr>
          <w:lang w:val="de-DE"/>
        </w:rPr>
        <w:lastRenderedPageBreak/>
        <w:t>8.1.3</w:t>
      </w:r>
      <w:r w:rsidRPr="0046266F">
        <w:rPr>
          <w:lang w:val="de-DE"/>
        </w:rPr>
        <w:tab/>
        <w:t>Phonebook content handling</w:t>
      </w:r>
      <w:bookmarkEnd w:id="4536"/>
      <w:bookmarkEnd w:id="4537"/>
      <w:bookmarkEnd w:id="4538"/>
      <w:bookmarkEnd w:id="4539"/>
      <w:bookmarkEnd w:id="4540"/>
      <w:bookmarkEnd w:id="4541"/>
      <w:bookmarkEnd w:id="4542"/>
      <w:bookmarkEnd w:id="4543"/>
      <w:bookmarkEnd w:id="4544"/>
      <w:bookmarkEnd w:id="4545"/>
      <w:bookmarkEnd w:id="4546"/>
    </w:p>
    <w:p w14:paraId="65A649EF" w14:textId="77777777" w:rsidR="00BD7469" w:rsidRPr="0046266F" w:rsidRDefault="00BD7469" w:rsidP="00BD7469">
      <w:pPr>
        <w:pStyle w:val="Heading4"/>
      </w:pPr>
      <w:bookmarkStart w:id="4547" w:name="_Toc10738875"/>
      <w:bookmarkStart w:id="4548" w:name="_Toc20396727"/>
      <w:bookmarkStart w:id="4549" w:name="_Toc29398380"/>
      <w:bookmarkStart w:id="4550" w:name="_Toc29399502"/>
      <w:bookmarkStart w:id="4551" w:name="_Toc36649512"/>
      <w:bookmarkStart w:id="4552" w:name="_Toc36655354"/>
      <w:bookmarkStart w:id="4553" w:name="_Toc44961657"/>
      <w:bookmarkStart w:id="4554" w:name="_Toc50983320"/>
      <w:bookmarkStart w:id="4555" w:name="_Toc50985491"/>
      <w:bookmarkStart w:id="4556" w:name="_Toc57112751"/>
      <w:bookmarkStart w:id="4557" w:name="_Toc146299902"/>
      <w:r w:rsidRPr="0046266F">
        <w:t>8.1.3.1</w:t>
      </w:r>
      <w:r w:rsidRPr="0046266F">
        <w:tab/>
        <w:t>Handling of BCD number/ SSC content extension</w:t>
      </w:r>
      <w:bookmarkEnd w:id="4547"/>
      <w:bookmarkEnd w:id="4548"/>
      <w:bookmarkEnd w:id="4549"/>
      <w:bookmarkEnd w:id="4550"/>
      <w:bookmarkEnd w:id="4551"/>
      <w:bookmarkEnd w:id="4552"/>
      <w:bookmarkEnd w:id="4553"/>
      <w:bookmarkEnd w:id="4554"/>
      <w:bookmarkEnd w:id="4555"/>
      <w:bookmarkEnd w:id="4556"/>
      <w:bookmarkEnd w:id="4557"/>
    </w:p>
    <w:p w14:paraId="376F51FB" w14:textId="77777777" w:rsidR="00BD7469" w:rsidRPr="0046266F" w:rsidRDefault="00BD7469" w:rsidP="00BD7469">
      <w:pPr>
        <w:pStyle w:val="Heading5"/>
      </w:pPr>
      <w:bookmarkStart w:id="4558" w:name="_Toc10738876"/>
      <w:bookmarkStart w:id="4559" w:name="_Toc20396728"/>
      <w:bookmarkStart w:id="4560" w:name="_Toc29398381"/>
      <w:bookmarkStart w:id="4561" w:name="_Toc29399503"/>
      <w:bookmarkStart w:id="4562" w:name="_Toc36649513"/>
      <w:bookmarkStart w:id="4563" w:name="_Toc36655355"/>
      <w:bookmarkStart w:id="4564" w:name="_Toc44961658"/>
      <w:bookmarkStart w:id="4565" w:name="_Toc50983321"/>
      <w:bookmarkStart w:id="4566" w:name="_Toc50985492"/>
      <w:bookmarkStart w:id="4567" w:name="_Toc57112752"/>
      <w:bookmarkStart w:id="4568" w:name="_Toc146299903"/>
      <w:r w:rsidRPr="0046266F">
        <w:t>8.1.3.1.1</w:t>
      </w:r>
      <w:r w:rsidRPr="0046266F">
        <w:tab/>
        <w:t>Definition and applicability</w:t>
      </w:r>
      <w:bookmarkEnd w:id="4558"/>
      <w:bookmarkEnd w:id="4559"/>
      <w:bookmarkEnd w:id="4560"/>
      <w:bookmarkEnd w:id="4561"/>
      <w:bookmarkEnd w:id="4562"/>
      <w:bookmarkEnd w:id="4563"/>
      <w:bookmarkEnd w:id="4564"/>
      <w:bookmarkEnd w:id="4565"/>
      <w:bookmarkEnd w:id="4566"/>
      <w:bookmarkEnd w:id="4567"/>
      <w:bookmarkEnd w:id="4568"/>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9" w:name="_Toc10738877"/>
      <w:bookmarkStart w:id="4570" w:name="_Toc20396729"/>
      <w:bookmarkStart w:id="4571" w:name="_Toc29398382"/>
      <w:bookmarkStart w:id="4572" w:name="_Toc29399504"/>
      <w:bookmarkStart w:id="4573" w:name="_Toc36649514"/>
      <w:bookmarkStart w:id="4574" w:name="_Toc36655356"/>
      <w:bookmarkStart w:id="4575" w:name="_Toc44961659"/>
      <w:bookmarkStart w:id="4576" w:name="_Toc50983322"/>
      <w:bookmarkStart w:id="4577" w:name="_Toc50985493"/>
      <w:bookmarkStart w:id="4578" w:name="_Toc57112753"/>
      <w:bookmarkStart w:id="4579"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69"/>
      <w:bookmarkEnd w:id="4570"/>
      <w:bookmarkEnd w:id="4571"/>
      <w:bookmarkEnd w:id="4572"/>
      <w:bookmarkEnd w:id="4573"/>
      <w:bookmarkEnd w:id="4574"/>
      <w:bookmarkEnd w:id="4575"/>
      <w:bookmarkEnd w:id="4576"/>
      <w:bookmarkEnd w:id="4577"/>
      <w:bookmarkEnd w:id="4578"/>
      <w:bookmarkEnd w:id="4579"/>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0" w:name="_Toc10738878"/>
      <w:bookmarkStart w:id="4581" w:name="_Toc20396730"/>
      <w:bookmarkStart w:id="4582" w:name="_Toc29398383"/>
      <w:bookmarkStart w:id="4583" w:name="_Toc29399505"/>
      <w:bookmarkStart w:id="4584" w:name="_Toc36649515"/>
      <w:bookmarkStart w:id="4585" w:name="_Toc36655357"/>
      <w:bookmarkStart w:id="4586" w:name="_Toc44961660"/>
      <w:bookmarkStart w:id="4587" w:name="_Toc50983323"/>
      <w:bookmarkStart w:id="4588" w:name="_Toc50985494"/>
      <w:bookmarkStart w:id="4589" w:name="_Toc57112754"/>
      <w:bookmarkStart w:id="4590" w:name="_Toc146299905"/>
      <w:r w:rsidRPr="0046266F">
        <w:t>8.1.3.1.3</w:t>
      </w:r>
      <w:r w:rsidRPr="0046266F">
        <w:tab/>
        <w:t>Test purpose</w:t>
      </w:r>
      <w:bookmarkEnd w:id="4580"/>
      <w:bookmarkEnd w:id="4581"/>
      <w:bookmarkEnd w:id="4582"/>
      <w:bookmarkEnd w:id="4583"/>
      <w:bookmarkEnd w:id="4584"/>
      <w:bookmarkEnd w:id="4585"/>
      <w:bookmarkEnd w:id="4586"/>
      <w:bookmarkEnd w:id="4587"/>
      <w:bookmarkEnd w:id="4588"/>
      <w:bookmarkEnd w:id="4589"/>
      <w:bookmarkEnd w:id="4590"/>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1" w:name="_Toc10738879"/>
      <w:bookmarkStart w:id="4592" w:name="_Toc20396731"/>
      <w:bookmarkStart w:id="4593" w:name="_Toc29398384"/>
      <w:bookmarkStart w:id="4594" w:name="_Toc29399506"/>
      <w:bookmarkStart w:id="4595" w:name="_Toc36649516"/>
      <w:bookmarkStart w:id="4596" w:name="_Toc36655358"/>
      <w:bookmarkStart w:id="4597" w:name="_Toc44961661"/>
      <w:bookmarkStart w:id="4598" w:name="_Toc50983324"/>
      <w:bookmarkStart w:id="4599" w:name="_Toc50985495"/>
      <w:bookmarkStart w:id="4600" w:name="_Toc57112755"/>
      <w:bookmarkStart w:id="4601" w:name="_Toc146299906"/>
      <w:r w:rsidRPr="0046266F">
        <w:t>8.1.3.1.4</w:t>
      </w:r>
      <w:r w:rsidRPr="0046266F">
        <w:tab/>
        <w:t>Method of test</w:t>
      </w:r>
      <w:bookmarkEnd w:id="4591"/>
      <w:bookmarkEnd w:id="4592"/>
      <w:bookmarkEnd w:id="4593"/>
      <w:bookmarkEnd w:id="4594"/>
      <w:bookmarkEnd w:id="4595"/>
      <w:bookmarkEnd w:id="4596"/>
      <w:bookmarkEnd w:id="4597"/>
      <w:bookmarkEnd w:id="4598"/>
      <w:bookmarkEnd w:id="4599"/>
      <w:bookmarkEnd w:id="4600"/>
      <w:bookmarkEnd w:id="4601"/>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2" w:name="_Toc10738880"/>
      <w:bookmarkStart w:id="4603" w:name="_Toc20396732"/>
      <w:bookmarkStart w:id="4604" w:name="_Toc29398385"/>
      <w:bookmarkStart w:id="4605" w:name="_Toc29399507"/>
      <w:bookmarkStart w:id="4606" w:name="_Toc36649517"/>
      <w:bookmarkStart w:id="4607" w:name="_Toc36655359"/>
      <w:bookmarkStart w:id="4608" w:name="_Toc44961662"/>
      <w:bookmarkStart w:id="4609" w:name="_Toc50983325"/>
      <w:bookmarkStart w:id="4610" w:name="_Toc50985496"/>
      <w:bookmarkStart w:id="4611" w:name="_Toc57112756"/>
      <w:bookmarkStart w:id="4612" w:name="_Toc146299907"/>
      <w:r w:rsidRPr="0046266F">
        <w:t>8.1.3.1.5</w:t>
      </w:r>
      <w:r w:rsidRPr="0046266F">
        <w:tab/>
        <w:t>Acceptance criteria</w:t>
      </w:r>
      <w:bookmarkEnd w:id="4602"/>
      <w:bookmarkEnd w:id="4603"/>
      <w:bookmarkEnd w:id="4604"/>
      <w:bookmarkEnd w:id="4605"/>
      <w:bookmarkEnd w:id="4606"/>
      <w:bookmarkEnd w:id="4607"/>
      <w:bookmarkEnd w:id="4608"/>
      <w:bookmarkEnd w:id="4609"/>
      <w:bookmarkEnd w:id="4610"/>
      <w:bookmarkEnd w:id="4611"/>
      <w:bookmarkEnd w:id="4612"/>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3" w:name="_Toc10738881"/>
      <w:bookmarkStart w:id="4614" w:name="_Toc20396733"/>
      <w:bookmarkStart w:id="4615" w:name="_Toc29398386"/>
      <w:bookmarkStart w:id="4616" w:name="_Toc29399508"/>
      <w:bookmarkStart w:id="4617" w:name="_Toc36649518"/>
      <w:bookmarkStart w:id="4618" w:name="_Toc36655360"/>
      <w:bookmarkStart w:id="4619" w:name="_Toc44961663"/>
      <w:bookmarkStart w:id="4620" w:name="_Toc50983326"/>
      <w:bookmarkStart w:id="4621" w:name="_Toc50985497"/>
      <w:bookmarkStart w:id="4622" w:name="_Toc57112757"/>
      <w:bookmarkStart w:id="4623" w:name="_Toc146299908"/>
      <w:r w:rsidRPr="0046266F">
        <w:lastRenderedPageBreak/>
        <w:t>8.1.4</w:t>
      </w:r>
      <w:r w:rsidRPr="0046266F">
        <w:tab/>
        <w:t>Phonebook selection</w:t>
      </w:r>
      <w:bookmarkEnd w:id="4613"/>
      <w:bookmarkEnd w:id="4614"/>
      <w:bookmarkEnd w:id="4615"/>
      <w:bookmarkEnd w:id="4616"/>
      <w:bookmarkEnd w:id="4617"/>
      <w:bookmarkEnd w:id="4618"/>
      <w:bookmarkEnd w:id="4619"/>
      <w:bookmarkEnd w:id="4620"/>
      <w:bookmarkEnd w:id="4621"/>
      <w:bookmarkEnd w:id="4622"/>
      <w:bookmarkEnd w:id="4623"/>
    </w:p>
    <w:p w14:paraId="2AE74D97" w14:textId="77777777" w:rsidR="00BD7469" w:rsidRPr="0046266F" w:rsidRDefault="00BD7469" w:rsidP="00BD7469">
      <w:pPr>
        <w:pStyle w:val="Heading4"/>
      </w:pPr>
      <w:bookmarkStart w:id="4624" w:name="_Toc10738882"/>
      <w:bookmarkStart w:id="4625" w:name="_Toc20396734"/>
      <w:bookmarkStart w:id="4626" w:name="_Toc29398387"/>
      <w:bookmarkStart w:id="4627" w:name="_Toc29399509"/>
      <w:bookmarkStart w:id="4628" w:name="_Toc36649519"/>
      <w:bookmarkStart w:id="4629" w:name="_Toc36655361"/>
      <w:bookmarkStart w:id="4630" w:name="_Toc44961664"/>
      <w:bookmarkStart w:id="4631" w:name="_Toc50983327"/>
      <w:bookmarkStart w:id="4632" w:name="_Toc50985498"/>
      <w:bookmarkStart w:id="4633" w:name="_Toc57112758"/>
      <w:bookmarkStart w:id="4634" w:name="_Toc146299909"/>
      <w:r w:rsidRPr="0046266F">
        <w:t>8.1.4.1</w:t>
      </w:r>
      <w:r w:rsidRPr="0046266F">
        <w:tab/>
        <w:t>Definition and applicability</w:t>
      </w:r>
      <w:bookmarkEnd w:id="4624"/>
      <w:bookmarkEnd w:id="4625"/>
      <w:bookmarkEnd w:id="4626"/>
      <w:bookmarkEnd w:id="4627"/>
      <w:bookmarkEnd w:id="4628"/>
      <w:bookmarkEnd w:id="4629"/>
      <w:bookmarkEnd w:id="4630"/>
      <w:bookmarkEnd w:id="4631"/>
      <w:bookmarkEnd w:id="4632"/>
      <w:bookmarkEnd w:id="4633"/>
      <w:bookmarkEnd w:id="4634"/>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5" w:name="_Toc10738883"/>
      <w:bookmarkStart w:id="4636" w:name="_Toc20396735"/>
      <w:bookmarkStart w:id="4637" w:name="_Toc29398388"/>
      <w:bookmarkStart w:id="4638" w:name="_Toc29399510"/>
      <w:bookmarkStart w:id="4639" w:name="_Toc36649520"/>
      <w:bookmarkStart w:id="4640" w:name="_Toc36655362"/>
      <w:bookmarkStart w:id="4641" w:name="_Toc44961665"/>
      <w:bookmarkStart w:id="4642" w:name="_Toc50983328"/>
      <w:bookmarkStart w:id="4643" w:name="_Toc50985499"/>
      <w:bookmarkStart w:id="4644" w:name="_Toc57112759"/>
      <w:bookmarkStart w:id="4645" w:name="_Toc146299910"/>
      <w:r w:rsidRPr="0046266F">
        <w:t>8.1.4.2</w:t>
      </w:r>
      <w:r w:rsidRPr="0046266F">
        <w:tab/>
        <w:t>Conformance requirement</w:t>
      </w:r>
      <w:bookmarkEnd w:id="4635"/>
      <w:bookmarkEnd w:id="4636"/>
      <w:bookmarkEnd w:id="4637"/>
      <w:bookmarkEnd w:id="4638"/>
      <w:bookmarkEnd w:id="4639"/>
      <w:bookmarkEnd w:id="4640"/>
      <w:bookmarkEnd w:id="4641"/>
      <w:bookmarkEnd w:id="4642"/>
      <w:bookmarkEnd w:id="4643"/>
      <w:bookmarkEnd w:id="4644"/>
      <w:bookmarkEnd w:id="4645"/>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6" w:name="_Toc10738884"/>
      <w:bookmarkStart w:id="4647" w:name="_Toc20396736"/>
      <w:bookmarkStart w:id="4648" w:name="_Toc29398389"/>
      <w:bookmarkStart w:id="4649" w:name="_Toc29399511"/>
      <w:bookmarkStart w:id="4650" w:name="_Toc36649521"/>
      <w:bookmarkStart w:id="4651" w:name="_Toc36655363"/>
      <w:bookmarkStart w:id="4652" w:name="_Toc44961666"/>
      <w:bookmarkStart w:id="4653" w:name="_Toc50983329"/>
      <w:bookmarkStart w:id="4654" w:name="_Toc50985500"/>
      <w:bookmarkStart w:id="4655" w:name="_Toc57112760"/>
      <w:bookmarkStart w:id="4656" w:name="_Toc146299911"/>
      <w:r w:rsidRPr="0046266F">
        <w:t>8.1.4.3</w:t>
      </w:r>
      <w:r w:rsidRPr="0046266F">
        <w:tab/>
        <w:t>Test purpose</w:t>
      </w:r>
      <w:bookmarkEnd w:id="4646"/>
      <w:bookmarkEnd w:id="4647"/>
      <w:bookmarkEnd w:id="4648"/>
      <w:bookmarkEnd w:id="4649"/>
      <w:bookmarkEnd w:id="4650"/>
      <w:bookmarkEnd w:id="4651"/>
      <w:bookmarkEnd w:id="4652"/>
      <w:bookmarkEnd w:id="4653"/>
      <w:bookmarkEnd w:id="4654"/>
      <w:bookmarkEnd w:id="4655"/>
      <w:bookmarkEnd w:id="4656"/>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7" w:name="_Toc10738885"/>
      <w:bookmarkStart w:id="4658" w:name="_Toc20396737"/>
      <w:bookmarkStart w:id="4659" w:name="_Toc29398390"/>
      <w:bookmarkStart w:id="4660" w:name="_Toc29399512"/>
      <w:bookmarkStart w:id="4661" w:name="_Toc36649522"/>
      <w:bookmarkStart w:id="4662" w:name="_Toc36655364"/>
      <w:bookmarkStart w:id="4663" w:name="_Toc44961667"/>
      <w:bookmarkStart w:id="4664" w:name="_Toc50983330"/>
      <w:bookmarkStart w:id="4665" w:name="_Toc50985501"/>
      <w:bookmarkStart w:id="4666" w:name="_Toc57112761"/>
      <w:bookmarkStart w:id="4667" w:name="_Toc146299912"/>
      <w:r w:rsidRPr="0046266F">
        <w:t>8.1.4.4</w:t>
      </w:r>
      <w:r w:rsidRPr="0046266F">
        <w:tab/>
        <w:t>Method of test</w:t>
      </w:r>
      <w:bookmarkEnd w:id="4657"/>
      <w:bookmarkEnd w:id="4658"/>
      <w:bookmarkEnd w:id="4659"/>
      <w:bookmarkEnd w:id="4660"/>
      <w:bookmarkEnd w:id="4661"/>
      <w:bookmarkEnd w:id="4662"/>
      <w:bookmarkEnd w:id="4663"/>
      <w:bookmarkEnd w:id="4664"/>
      <w:bookmarkEnd w:id="4665"/>
      <w:bookmarkEnd w:id="4666"/>
      <w:bookmarkEnd w:id="4667"/>
    </w:p>
    <w:p w14:paraId="4C05C529" w14:textId="77777777" w:rsidR="00BD7469" w:rsidRPr="0046266F" w:rsidRDefault="00BD7469" w:rsidP="00BD7469">
      <w:pPr>
        <w:pStyle w:val="Heading5"/>
      </w:pPr>
      <w:bookmarkStart w:id="4668" w:name="_Toc10738886"/>
      <w:bookmarkStart w:id="4669" w:name="_Toc20396738"/>
      <w:bookmarkStart w:id="4670" w:name="_Toc29398391"/>
      <w:bookmarkStart w:id="4671" w:name="_Toc29399513"/>
      <w:bookmarkStart w:id="4672" w:name="_Toc36649523"/>
      <w:bookmarkStart w:id="4673" w:name="_Toc36655365"/>
      <w:bookmarkStart w:id="4674" w:name="_Toc44961668"/>
      <w:bookmarkStart w:id="4675" w:name="_Toc50983331"/>
      <w:bookmarkStart w:id="4676" w:name="_Toc50985502"/>
      <w:bookmarkStart w:id="4677" w:name="_Toc57112762"/>
      <w:bookmarkStart w:id="4678" w:name="_Toc146299913"/>
      <w:r w:rsidRPr="0046266F">
        <w:t>8.1.4.4.1</w:t>
      </w:r>
      <w:r w:rsidRPr="0046266F">
        <w:tab/>
        <w:t>Initial conditions</w:t>
      </w:r>
      <w:bookmarkEnd w:id="4668"/>
      <w:bookmarkEnd w:id="4669"/>
      <w:bookmarkEnd w:id="4670"/>
      <w:bookmarkEnd w:id="4671"/>
      <w:bookmarkEnd w:id="4672"/>
      <w:bookmarkEnd w:id="4673"/>
      <w:bookmarkEnd w:id="4674"/>
      <w:bookmarkEnd w:id="4675"/>
      <w:bookmarkEnd w:id="4676"/>
      <w:bookmarkEnd w:id="4677"/>
      <w:bookmarkEnd w:id="4678"/>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9" w:name="_Toc10738887"/>
      <w:bookmarkStart w:id="4680" w:name="_Toc20396739"/>
      <w:bookmarkStart w:id="4681" w:name="_Toc29398392"/>
      <w:bookmarkStart w:id="4682" w:name="_Toc29399514"/>
      <w:bookmarkStart w:id="4683" w:name="_Toc36649524"/>
      <w:bookmarkStart w:id="4684" w:name="_Toc36655366"/>
      <w:bookmarkStart w:id="4685" w:name="_Toc44961669"/>
      <w:bookmarkStart w:id="4686" w:name="_Toc50983332"/>
      <w:bookmarkStart w:id="4687" w:name="_Toc50985503"/>
      <w:bookmarkStart w:id="4688" w:name="_Toc57112763"/>
      <w:bookmarkStart w:id="4689" w:name="_Toc146299914"/>
      <w:r w:rsidRPr="0046266F">
        <w:lastRenderedPageBreak/>
        <w:t>8.1.4.4.2</w:t>
      </w:r>
      <w:r w:rsidRPr="0046266F">
        <w:tab/>
        <w:t>Procedure</w:t>
      </w:r>
      <w:bookmarkEnd w:id="4679"/>
      <w:bookmarkEnd w:id="4680"/>
      <w:bookmarkEnd w:id="4681"/>
      <w:bookmarkEnd w:id="4682"/>
      <w:bookmarkEnd w:id="4683"/>
      <w:bookmarkEnd w:id="4684"/>
      <w:bookmarkEnd w:id="4685"/>
      <w:bookmarkEnd w:id="4686"/>
      <w:bookmarkEnd w:id="4687"/>
      <w:bookmarkEnd w:id="4688"/>
      <w:bookmarkEnd w:id="4689"/>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0" w:name="_Toc10738888"/>
      <w:bookmarkStart w:id="4691" w:name="_Toc20396740"/>
      <w:bookmarkStart w:id="4692" w:name="_Toc29398393"/>
      <w:bookmarkStart w:id="4693" w:name="_Toc29399515"/>
      <w:bookmarkStart w:id="4694" w:name="_Toc36649525"/>
      <w:bookmarkStart w:id="4695" w:name="_Toc36655367"/>
      <w:bookmarkStart w:id="4696" w:name="_Toc44961670"/>
      <w:bookmarkStart w:id="4697" w:name="_Toc50983333"/>
      <w:bookmarkStart w:id="4698" w:name="_Toc50985504"/>
      <w:bookmarkStart w:id="4699" w:name="_Toc57112764"/>
      <w:bookmarkStart w:id="4700" w:name="_Toc146299915"/>
      <w:r w:rsidRPr="0046266F">
        <w:t>8.1.4.5</w:t>
      </w:r>
      <w:r w:rsidRPr="0046266F">
        <w:tab/>
        <w:t>Acceptance criteria</w:t>
      </w:r>
      <w:bookmarkEnd w:id="4690"/>
      <w:bookmarkEnd w:id="4691"/>
      <w:bookmarkEnd w:id="4692"/>
      <w:bookmarkEnd w:id="4693"/>
      <w:bookmarkEnd w:id="4694"/>
      <w:bookmarkEnd w:id="4695"/>
      <w:bookmarkEnd w:id="4696"/>
      <w:bookmarkEnd w:id="4697"/>
      <w:bookmarkEnd w:id="4698"/>
      <w:bookmarkEnd w:id="4699"/>
      <w:bookmarkEnd w:id="4700"/>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1" w:name="_Toc10738889"/>
      <w:bookmarkStart w:id="4702" w:name="_Toc20396741"/>
      <w:bookmarkStart w:id="4703" w:name="_Toc29398394"/>
      <w:bookmarkStart w:id="4704" w:name="_Toc29399516"/>
      <w:bookmarkStart w:id="4705" w:name="_Toc36649526"/>
      <w:bookmarkStart w:id="4706" w:name="_Toc36655368"/>
      <w:bookmarkStart w:id="4707" w:name="_Toc44961671"/>
      <w:bookmarkStart w:id="4708" w:name="_Toc50983334"/>
      <w:bookmarkStart w:id="4709" w:name="_Toc50985505"/>
      <w:bookmarkStart w:id="4710" w:name="_Toc57112765"/>
      <w:bookmarkStart w:id="4711" w:name="_Toc146299916"/>
      <w:r w:rsidRPr="0046266F">
        <w:t>8.1.5</w:t>
      </w:r>
      <w:r w:rsidRPr="0046266F">
        <w:tab/>
        <w:t>Local Phonebook handling</w:t>
      </w:r>
      <w:bookmarkEnd w:id="4701"/>
      <w:bookmarkEnd w:id="4702"/>
      <w:bookmarkEnd w:id="4703"/>
      <w:bookmarkEnd w:id="4704"/>
      <w:bookmarkEnd w:id="4705"/>
      <w:bookmarkEnd w:id="4706"/>
      <w:bookmarkEnd w:id="4707"/>
      <w:bookmarkEnd w:id="4708"/>
      <w:bookmarkEnd w:id="4709"/>
      <w:bookmarkEnd w:id="4710"/>
      <w:bookmarkEnd w:id="4711"/>
    </w:p>
    <w:p w14:paraId="2A57FEDD" w14:textId="77777777" w:rsidR="00BD7469" w:rsidRPr="0046266F" w:rsidRDefault="00BD7469" w:rsidP="00BD7469">
      <w:pPr>
        <w:pStyle w:val="Heading4"/>
      </w:pPr>
      <w:bookmarkStart w:id="4712" w:name="_Toc10738890"/>
      <w:bookmarkStart w:id="4713" w:name="_Toc20396742"/>
      <w:bookmarkStart w:id="4714" w:name="_Toc29398395"/>
      <w:bookmarkStart w:id="4715" w:name="_Toc29399517"/>
      <w:bookmarkStart w:id="4716" w:name="_Toc36649527"/>
      <w:bookmarkStart w:id="4717" w:name="_Toc36655369"/>
      <w:bookmarkStart w:id="4718" w:name="_Toc44961672"/>
      <w:bookmarkStart w:id="4719" w:name="_Toc50983335"/>
      <w:bookmarkStart w:id="4720" w:name="_Toc50985506"/>
      <w:bookmarkStart w:id="4721" w:name="_Toc57112766"/>
      <w:bookmarkStart w:id="4722" w:name="_Toc146299917"/>
      <w:r w:rsidRPr="0046266F">
        <w:t>8.1.5.1</w:t>
      </w:r>
      <w:r w:rsidRPr="0046266F">
        <w:tab/>
        <w:t>Definition and applicability</w:t>
      </w:r>
      <w:bookmarkEnd w:id="4712"/>
      <w:bookmarkEnd w:id="4713"/>
      <w:bookmarkEnd w:id="4714"/>
      <w:bookmarkEnd w:id="4715"/>
      <w:bookmarkEnd w:id="4716"/>
      <w:bookmarkEnd w:id="4717"/>
      <w:bookmarkEnd w:id="4718"/>
      <w:bookmarkEnd w:id="4719"/>
      <w:bookmarkEnd w:id="4720"/>
      <w:bookmarkEnd w:id="4721"/>
      <w:bookmarkEnd w:id="4722"/>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3" w:name="_Toc10738891"/>
      <w:bookmarkStart w:id="4724" w:name="_Toc20396743"/>
      <w:bookmarkStart w:id="4725" w:name="_Toc29398396"/>
      <w:bookmarkStart w:id="4726" w:name="_Toc29399518"/>
      <w:bookmarkStart w:id="4727" w:name="_Toc36649528"/>
      <w:bookmarkStart w:id="4728" w:name="_Toc36655370"/>
      <w:bookmarkStart w:id="4729" w:name="_Toc44961673"/>
      <w:bookmarkStart w:id="4730" w:name="_Toc50983336"/>
      <w:bookmarkStart w:id="4731" w:name="_Toc50985507"/>
      <w:bookmarkStart w:id="4732" w:name="_Toc57112767"/>
    </w:p>
    <w:p w14:paraId="056AA0B7" w14:textId="042DEC2A" w:rsidR="00BD7469" w:rsidRPr="0046266F" w:rsidRDefault="00BD7469" w:rsidP="00BD7469">
      <w:pPr>
        <w:pStyle w:val="Heading4"/>
      </w:pPr>
      <w:bookmarkStart w:id="4733" w:name="_Toc146299918"/>
      <w:r w:rsidRPr="0046266F">
        <w:t>8.1.5.2</w:t>
      </w:r>
      <w:r w:rsidRPr="0046266F">
        <w:tab/>
        <w:t>Conformance requirement</w:t>
      </w:r>
      <w:bookmarkEnd w:id="4723"/>
      <w:bookmarkEnd w:id="4724"/>
      <w:bookmarkEnd w:id="4725"/>
      <w:bookmarkEnd w:id="4726"/>
      <w:bookmarkEnd w:id="4727"/>
      <w:bookmarkEnd w:id="4728"/>
      <w:bookmarkEnd w:id="4729"/>
      <w:bookmarkEnd w:id="4730"/>
      <w:bookmarkEnd w:id="4731"/>
      <w:bookmarkEnd w:id="4732"/>
      <w:bookmarkEnd w:id="4733"/>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4" w:name="_Toc10738892"/>
      <w:bookmarkStart w:id="4735" w:name="_Toc20396744"/>
      <w:bookmarkStart w:id="4736" w:name="_Toc29398397"/>
      <w:bookmarkStart w:id="4737" w:name="_Toc29399519"/>
      <w:bookmarkStart w:id="4738" w:name="_Toc36649529"/>
      <w:bookmarkStart w:id="4739" w:name="_Toc36655371"/>
      <w:bookmarkStart w:id="4740" w:name="_Toc44961674"/>
      <w:bookmarkStart w:id="4741" w:name="_Toc50983337"/>
      <w:bookmarkStart w:id="4742" w:name="_Toc50985508"/>
      <w:bookmarkStart w:id="4743" w:name="_Toc57112768"/>
      <w:bookmarkStart w:id="4744" w:name="_Toc146299919"/>
      <w:r w:rsidRPr="0046266F">
        <w:t>8.1.5.3</w:t>
      </w:r>
      <w:r w:rsidRPr="0046266F">
        <w:tab/>
        <w:t>Test purpose</w:t>
      </w:r>
      <w:bookmarkEnd w:id="4734"/>
      <w:bookmarkEnd w:id="4735"/>
      <w:bookmarkEnd w:id="4736"/>
      <w:bookmarkEnd w:id="4737"/>
      <w:bookmarkEnd w:id="4738"/>
      <w:bookmarkEnd w:id="4739"/>
      <w:bookmarkEnd w:id="4740"/>
      <w:bookmarkEnd w:id="4741"/>
      <w:bookmarkEnd w:id="4742"/>
      <w:bookmarkEnd w:id="4743"/>
      <w:bookmarkEnd w:id="4744"/>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5" w:name="_Toc10738893"/>
      <w:bookmarkStart w:id="4746" w:name="_Toc20396745"/>
      <w:bookmarkStart w:id="4747" w:name="_Toc29398398"/>
      <w:bookmarkStart w:id="4748" w:name="_Toc29399520"/>
      <w:bookmarkStart w:id="4749" w:name="_Toc36649530"/>
      <w:bookmarkStart w:id="4750" w:name="_Toc36655372"/>
      <w:bookmarkStart w:id="4751" w:name="_Toc44961675"/>
      <w:bookmarkStart w:id="4752" w:name="_Toc50983338"/>
      <w:bookmarkStart w:id="4753" w:name="_Toc50985509"/>
      <w:bookmarkStart w:id="4754" w:name="_Toc57112769"/>
      <w:bookmarkStart w:id="4755" w:name="_Toc146299920"/>
      <w:r w:rsidRPr="0046266F">
        <w:t>8.1.5.4</w:t>
      </w:r>
      <w:r w:rsidRPr="0046266F">
        <w:tab/>
        <w:t>Method of test</w:t>
      </w:r>
      <w:bookmarkEnd w:id="4745"/>
      <w:bookmarkEnd w:id="4746"/>
      <w:bookmarkEnd w:id="4747"/>
      <w:bookmarkEnd w:id="4748"/>
      <w:bookmarkEnd w:id="4749"/>
      <w:bookmarkEnd w:id="4750"/>
      <w:bookmarkEnd w:id="4751"/>
      <w:bookmarkEnd w:id="4752"/>
      <w:bookmarkEnd w:id="4753"/>
      <w:bookmarkEnd w:id="4754"/>
      <w:bookmarkEnd w:id="4755"/>
    </w:p>
    <w:p w14:paraId="21A0A3E3" w14:textId="77777777" w:rsidR="00BD7469" w:rsidRPr="0046266F" w:rsidRDefault="00BD7469" w:rsidP="00BD7469">
      <w:pPr>
        <w:pStyle w:val="Heading5"/>
      </w:pPr>
      <w:bookmarkStart w:id="4756" w:name="_Toc10738894"/>
      <w:bookmarkStart w:id="4757" w:name="_Toc20396746"/>
      <w:bookmarkStart w:id="4758" w:name="_Toc29398399"/>
      <w:bookmarkStart w:id="4759" w:name="_Toc29399521"/>
      <w:bookmarkStart w:id="4760" w:name="_Toc36649531"/>
      <w:bookmarkStart w:id="4761" w:name="_Toc36655373"/>
      <w:bookmarkStart w:id="4762" w:name="_Toc44961676"/>
      <w:bookmarkStart w:id="4763" w:name="_Toc50983339"/>
      <w:bookmarkStart w:id="4764" w:name="_Toc50985510"/>
      <w:bookmarkStart w:id="4765" w:name="_Toc57112770"/>
      <w:bookmarkStart w:id="4766" w:name="_Toc146299921"/>
      <w:r w:rsidRPr="0046266F">
        <w:t>8.1.5.4.1</w:t>
      </w:r>
      <w:r w:rsidRPr="0046266F">
        <w:tab/>
        <w:t>Initial conditions</w:t>
      </w:r>
      <w:bookmarkEnd w:id="4756"/>
      <w:bookmarkEnd w:id="4757"/>
      <w:bookmarkEnd w:id="4758"/>
      <w:bookmarkEnd w:id="4759"/>
      <w:bookmarkEnd w:id="4760"/>
      <w:bookmarkEnd w:id="4761"/>
      <w:bookmarkEnd w:id="4762"/>
      <w:bookmarkEnd w:id="4763"/>
      <w:bookmarkEnd w:id="4764"/>
      <w:bookmarkEnd w:id="4765"/>
      <w:bookmarkEnd w:id="4766"/>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7" w:name="_Toc10738895"/>
      <w:bookmarkStart w:id="4768" w:name="_Toc20396747"/>
      <w:bookmarkStart w:id="4769" w:name="_Toc29398400"/>
      <w:bookmarkStart w:id="4770" w:name="_Toc29399522"/>
      <w:bookmarkStart w:id="4771" w:name="_Toc36649532"/>
      <w:bookmarkStart w:id="4772" w:name="_Toc36655374"/>
      <w:bookmarkStart w:id="4773" w:name="_Toc44961677"/>
      <w:bookmarkStart w:id="4774" w:name="_Toc50983340"/>
      <w:bookmarkStart w:id="4775" w:name="_Toc50985511"/>
      <w:bookmarkStart w:id="4776" w:name="_Toc57112771"/>
      <w:bookmarkStart w:id="4777" w:name="_Toc146299922"/>
      <w:r w:rsidRPr="0046266F">
        <w:t>8.1.5.4.2</w:t>
      </w:r>
      <w:r w:rsidRPr="0046266F">
        <w:tab/>
        <w:t>Procedure</w:t>
      </w:r>
      <w:bookmarkEnd w:id="4767"/>
      <w:bookmarkEnd w:id="4768"/>
      <w:bookmarkEnd w:id="4769"/>
      <w:bookmarkEnd w:id="4770"/>
      <w:bookmarkEnd w:id="4771"/>
      <w:bookmarkEnd w:id="4772"/>
      <w:bookmarkEnd w:id="4773"/>
      <w:bookmarkEnd w:id="4774"/>
      <w:bookmarkEnd w:id="4775"/>
      <w:bookmarkEnd w:id="4776"/>
      <w:bookmarkEnd w:id="4777"/>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8" w:name="_Toc10738896"/>
      <w:bookmarkStart w:id="4779" w:name="_Toc20396748"/>
      <w:bookmarkStart w:id="4780" w:name="_Toc29398401"/>
      <w:bookmarkStart w:id="4781" w:name="_Toc29399523"/>
      <w:bookmarkStart w:id="4782" w:name="_Toc36649533"/>
      <w:bookmarkStart w:id="4783" w:name="_Toc36655375"/>
      <w:bookmarkStart w:id="4784" w:name="_Toc44961678"/>
      <w:bookmarkStart w:id="4785" w:name="_Toc50983341"/>
      <w:bookmarkStart w:id="4786" w:name="_Toc50985512"/>
      <w:bookmarkStart w:id="4787" w:name="_Toc57112772"/>
      <w:bookmarkStart w:id="4788" w:name="_Toc146299923"/>
      <w:r w:rsidRPr="0046266F">
        <w:t>8.1.5.5</w:t>
      </w:r>
      <w:r w:rsidRPr="0046266F">
        <w:tab/>
        <w:t>Acceptance criteria</w:t>
      </w:r>
      <w:bookmarkEnd w:id="4778"/>
      <w:bookmarkEnd w:id="4779"/>
      <w:bookmarkEnd w:id="4780"/>
      <w:bookmarkEnd w:id="4781"/>
      <w:bookmarkEnd w:id="4782"/>
      <w:bookmarkEnd w:id="4783"/>
      <w:bookmarkEnd w:id="4784"/>
      <w:bookmarkEnd w:id="4785"/>
      <w:bookmarkEnd w:id="4786"/>
      <w:bookmarkEnd w:id="4787"/>
      <w:bookmarkEnd w:id="4788"/>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9" w:name="_Toc10738897"/>
      <w:bookmarkStart w:id="4790" w:name="_Toc20396749"/>
      <w:bookmarkStart w:id="4791" w:name="_Toc29398402"/>
      <w:bookmarkStart w:id="4792" w:name="_Toc29399524"/>
      <w:bookmarkStart w:id="4793" w:name="_Toc36649534"/>
      <w:bookmarkStart w:id="4794" w:name="_Toc36655376"/>
      <w:bookmarkStart w:id="4795" w:name="_Toc44961679"/>
      <w:bookmarkStart w:id="4796" w:name="_Toc50983342"/>
      <w:bookmarkStart w:id="4797" w:name="_Toc50985513"/>
      <w:bookmarkStart w:id="4798" w:name="_Toc57112773"/>
      <w:bookmarkStart w:id="4799" w:name="_Toc146299924"/>
      <w:r w:rsidRPr="0046266F">
        <w:t>8.2</w:t>
      </w:r>
      <w:r w:rsidRPr="0046266F">
        <w:tab/>
        <w:t>Short message handling report</w:t>
      </w:r>
      <w:bookmarkEnd w:id="4789"/>
      <w:bookmarkEnd w:id="4790"/>
      <w:bookmarkEnd w:id="4791"/>
      <w:bookmarkEnd w:id="4792"/>
      <w:bookmarkEnd w:id="4793"/>
      <w:bookmarkEnd w:id="4794"/>
      <w:bookmarkEnd w:id="4795"/>
      <w:bookmarkEnd w:id="4796"/>
      <w:bookmarkEnd w:id="4797"/>
      <w:bookmarkEnd w:id="4798"/>
      <w:bookmarkEnd w:id="4799"/>
    </w:p>
    <w:p w14:paraId="5F26821B" w14:textId="77777777" w:rsidR="00BD7469" w:rsidRPr="0046266F" w:rsidRDefault="00BD7469" w:rsidP="00BD7469">
      <w:pPr>
        <w:pStyle w:val="Heading3"/>
      </w:pPr>
      <w:bookmarkStart w:id="4800" w:name="_Toc10738898"/>
      <w:bookmarkStart w:id="4801" w:name="_Toc20396750"/>
      <w:bookmarkStart w:id="4802" w:name="_Toc29398403"/>
      <w:bookmarkStart w:id="4803" w:name="_Toc29399525"/>
      <w:bookmarkStart w:id="4804" w:name="_Toc36649535"/>
      <w:bookmarkStart w:id="4805" w:name="_Toc36655377"/>
      <w:bookmarkStart w:id="4806" w:name="_Toc44961680"/>
      <w:bookmarkStart w:id="4807" w:name="_Toc50983343"/>
      <w:bookmarkStart w:id="4808" w:name="_Toc50985514"/>
      <w:bookmarkStart w:id="4809" w:name="_Toc57112774"/>
      <w:bookmarkStart w:id="4810" w:name="_Toc146299925"/>
      <w:r w:rsidRPr="0046266F">
        <w:t>8.2.1</w:t>
      </w:r>
      <w:r w:rsidRPr="0046266F">
        <w:tab/>
        <w:t>Correct storage of a SM on the USIM</w:t>
      </w:r>
      <w:bookmarkEnd w:id="4800"/>
      <w:bookmarkEnd w:id="4801"/>
      <w:bookmarkEnd w:id="4802"/>
      <w:bookmarkEnd w:id="4803"/>
      <w:bookmarkEnd w:id="4804"/>
      <w:bookmarkEnd w:id="4805"/>
      <w:bookmarkEnd w:id="4806"/>
      <w:bookmarkEnd w:id="4807"/>
      <w:bookmarkEnd w:id="4808"/>
      <w:bookmarkEnd w:id="4809"/>
      <w:bookmarkEnd w:id="4810"/>
    </w:p>
    <w:p w14:paraId="635A2B2F" w14:textId="77777777" w:rsidR="00BD7469" w:rsidRPr="0046266F" w:rsidRDefault="00BD7469" w:rsidP="00BD7469">
      <w:pPr>
        <w:pStyle w:val="Heading4"/>
      </w:pPr>
      <w:bookmarkStart w:id="4811" w:name="_Toc10738899"/>
      <w:bookmarkStart w:id="4812" w:name="_Toc20396751"/>
      <w:bookmarkStart w:id="4813" w:name="_Toc29398404"/>
      <w:bookmarkStart w:id="4814" w:name="_Toc29399526"/>
      <w:bookmarkStart w:id="4815" w:name="_Toc36649536"/>
      <w:bookmarkStart w:id="4816" w:name="_Toc36655378"/>
      <w:bookmarkStart w:id="4817" w:name="_Toc44961681"/>
      <w:bookmarkStart w:id="4818" w:name="_Toc50983344"/>
      <w:bookmarkStart w:id="4819" w:name="_Toc50985515"/>
      <w:bookmarkStart w:id="4820" w:name="_Toc57112775"/>
      <w:bookmarkStart w:id="4821" w:name="_Toc146299926"/>
      <w:r w:rsidRPr="0046266F">
        <w:t>8.2.1.1</w:t>
      </w:r>
      <w:r w:rsidRPr="0046266F">
        <w:tab/>
        <w:t>Definition and applicability</w:t>
      </w:r>
      <w:bookmarkEnd w:id="4811"/>
      <w:bookmarkEnd w:id="4812"/>
      <w:bookmarkEnd w:id="4813"/>
      <w:bookmarkEnd w:id="4814"/>
      <w:bookmarkEnd w:id="4815"/>
      <w:bookmarkEnd w:id="4816"/>
      <w:bookmarkEnd w:id="4817"/>
      <w:bookmarkEnd w:id="4818"/>
      <w:bookmarkEnd w:id="4819"/>
      <w:bookmarkEnd w:id="4820"/>
      <w:bookmarkEnd w:id="4821"/>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2" w:name="_Toc10738900"/>
      <w:bookmarkStart w:id="4823" w:name="_Toc20396752"/>
      <w:bookmarkStart w:id="4824" w:name="_Toc29398405"/>
      <w:bookmarkStart w:id="4825" w:name="_Toc29399527"/>
      <w:bookmarkStart w:id="4826" w:name="_Toc36649537"/>
      <w:bookmarkStart w:id="4827" w:name="_Toc36655379"/>
      <w:bookmarkStart w:id="4828" w:name="_Toc44961682"/>
      <w:bookmarkStart w:id="4829" w:name="_Toc50983345"/>
      <w:bookmarkStart w:id="4830" w:name="_Toc50985516"/>
      <w:bookmarkStart w:id="4831" w:name="_Toc57112776"/>
    </w:p>
    <w:p w14:paraId="122AA760" w14:textId="3B37C9D4" w:rsidR="00BD7469" w:rsidRPr="0046266F" w:rsidRDefault="00BD7469" w:rsidP="00BD7469">
      <w:pPr>
        <w:pStyle w:val="Heading4"/>
      </w:pPr>
      <w:bookmarkStart w:id="4832" w:name="_Toc146299927"/>
      <w:r w:rsidRPr="0046266F">
        <w:t>8.2.1.2</w:t>
      </w:r>
      <w:r w:rsidRPr="0046266F">
        <w:tab/>
        <w:t>Conformance requirement</w:t>
      </w:r>
      <w:bookmarkEnd w:id="4822"/>
      <w:bookmarkEnd w:id="4823"/>
      <w:bookmarkEnd w:id="4824"/>
      <w:bookmarkEnd w:id="4825"/>
      <w:bookmarkEnd w:id="4826"/>
      <w:bookmarkEnd w:id="4827"/>
      <w:bookmarkEnd w:id="4828"/>
      <w:bookmarkEnd w:id="4829"/>
      <w:bookmarkEnd w:id="4830"/>
      <w:bookmarkEnd w:id="4831"/>
      <w:bookmarkEnd w:id="4832"/>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3" w:name="_Toc10738901"/>
      <w:bookmarkStart w:id="4834" w:name="_Toc20396753"/>
      <w:bookmarkStart w:id="4835" w:name="_Toc29398406"/>
      <w:bookmarkStart w:id="4836" w:name="_Toc29399528"/>
      <w:bookmarkStart w:id="4837" w:name="_Toc36649538"/>
      <w:bookmarkStart w:id="4838" w:name="_Toc36655380"/>
      <w:bookmarkStart w:id="4839" w:name="_Toc44961683"/>
      <w:bookmarkStart w:id="4840" w:name="_Toc50983346"/>
      <w:bookmarkStart w:id="4841" w:name="_Toc50985517"/>
      <w:bookmarkStart w:id="4842" w:name="_Toc57112777"/>
      <w:bookmarkStart w:id="4843" w:name="_Toc146299928"/>
      <w:r w:rsidRPr="0046266F">
        <w:t>8.2.1.3</w:t>
      </w:r>
      <w:r w:rsidRPr="0046266F">
        <w:tab/>
        <w:t>Test purpose</w:t>
      </w:r>
      <w:bookmarkEnd w:id="4833"/>
      <w:bookmarkEnd w:id="4834"/>
      <w:bookmarkEnd w:id="4835"/>
      <w:bookmarkEnd w:id="4836"/>
      <w:bookmarkEnd w:id="4837"/>
      <w:bookmarkEnd w:id="4838"/>
      <w:bookmarkEnd w:id="4839"/>
      <w:bookmarkEnd w:id="4840"/>
      <w:bookmarkEnd w:id="4841"/>
      <w:bookmarkEnd w:id="4842"/>
      <w:bookmarkEnd w:id="4843"/>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4" w:name="_Toc10738902"/>
      <w:bookmarkStart w:id="4845" w:name="_Toc20396754"/>
      <w:bookmarkStart w:id="4846" w:name="_Toc29398407"/>
      <w:bookmarkStart w:id="4847" w:name="_Toc29399529"/>
      <w:bookmarkStart w:id="4848" w:name="_Toc36649539"/>
      <w:bookmarkStart w:id="4849" w:name="_Toc36655381"/>
      <w:bookmarkStart w:id="4850" w:name="_Toc44961684"/>
      <w:bookmarkStart w:id="4851" w:name="_Toc50983347"/>
      <w:bookmarkStart w:id="4852" w:name="_Toc50985518"/>
      <w:bookmarkStart w:id="4853" w:name="_Toc57112778"/>
      <w:bookmarkStart w:id="4854" w:name="_Toc146299929"/>
      <w:r w:rsidRPr="0046266F">
        <w:t>8.2.1.4</w:t>
      </w:r>
      <w:r w:rsidRPr="0046266F">
        <w:tab/>
        <w:t>Method of test</w:t>
      </w:r>
      <w:bookmarkEnd w:id="4844"/>
      <w:bookmarkEnd w:id="4845"/>
      <w:bookmarkEnd w:id="4846"/>
      <w:bookmarkEnd w:id="4847"/>
      <w:bookmarkEnd w:id="4848"/>
      <w:bookmarkEnd w:id="4849"/>
      <w:bookmarkEnd w:id="4850"/>
      <w:bookmarkEnd w:id="4851"/>
      <w:bookmarkEnd w:id="4852"/>
      <w:bookmarkEnd w:id="4853"/>
      <w:bookmarkEnd w:id="4854"/>
    </w:p>
    <w:p w14:paraId="486E7297" w14:textId="77777777" w:rsidR="00BD7469" w:rsidRPr="0046266F" w:rsidRDefault="00BD7469" w:rsidP="00BD7469">
      <w:pPr>
        <w:pStyle w:val="Heading5"/>
      </w:pPr>
      <w:bookmarkStart w:id="4855" w:name="_Toc10738903"/>
      <w:bookmarkStart w:id="4856" w:name="_Toc20396755"/>
      <w:bookmarkStart w:id="4857" w:name="_Toc29398408"/>
      <w:bookmarkStart w:id="4858" w:name="_Toc29399530"/>
      <w:bookmarkStart w:id="4859" w:name="_Toc36649540"/>
      <w:bookmarkStart w:id="4860" w:name="_Toc36655382"/>
      <w:bookmarkStart w:id="4861" w:name="_Toc44961685"/>
      <w:bookmarkStart w:id="4862" w:name="_Toc50983348"/>
      <w:bookmarkStart w:id="4863" w:name="_Toc50985519"/>
      <w:bookmarkStart w:id="4864" w:name="_Toc57112779"/>
      <w:bookmarkStart w:id="4865" w:name="_Toc146299930"/>
      <w:r w:rsidRPr="0046266F">
        <w:t>8.2.1.4.1</w:t>
      </w:r>
      <w:r w:rsidRPr="0046266F">
        <w:tab/>
        <w:t>Initial conditions</w:t>
      </w:r>
      <w:bookmarkEnd w:id="4855"/>
      <w:bookmarkEnd w:id="4856"/>
      <w:bookmarkEnd w:id="4857"/>
      <w:bookmarkEnd w:id="4858"/>
      <w:bookmarkEnd w:id="4859"/>
      <w:bookmarkEnd w:id="4860"/>
      <w:bookmarkEnd w:id="4861"/>
      <w:bookmarkEnd w:id="4862"/>
      <w:bookmarkEnd w:id="4863"/>
      <w:bookmarkEnd w:id="4864"/>
      <w:bookmarkEnd w:id="4865"/>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6" w:name="_Toc10738904"/>
      <w:bookmarkStart w:id="4867" w:name="_Toc20396756"/>
      <w:bookmarkStart w:id="4868" w:name="_Toc29398409"/>
      <w:bookmarkStart w:id="4869" w:name="_Toc29399531"/>
      <w:bookmarkStart w:id="4870" w:name="_Toc36649541"/>
      <w:bookmarkStart w:id="4871" w:name="_Toc36655383"/>
      <w:bookmarkStart w:id="4872" w:name="_Toc44961686"/>
      <w:bookmarkStart w:id="4873" w:name="_Toc50983349"/>
      <w:bookmarkStart w:id="4874" w:name="_Toc50985520"/>
      <w:bookmarkStart w:id="4875" w:name="_Toc57112780"/>
      <w:bookmarkStart w:id="4876" w:name="_Toc146299931"/>
      <w:r w:rsidRPr="0046266F">
        <w:t>8.2.1.4.2</w:t>
      </w:r>
      <w:r w:rsidRPr="0046266F">
        <w:tab/>
        <w:t>Procedure</w:t>
      </w:r>
      <w:bookmarkEnd w:id="4866"/>
      <w:bookmarkEnd w:id="4867"/>
      <w:bookmarkEnd w:id="4868"/>
      <w:bookmarkEnd w:id="4869"/>
      <w:bookmarkEnd w:id="4870"/>
      <w:bookmarkEnd w:id="4871"/>
      <w:bookmarkEnd w:id="4872"/>
      <w:bookmarkEnd w:id="4873"/>
      <w:bookmarkEnd w:id="4874"/>
      <w:bookmarkEnd w:id="4875"/>
      <w:bookmarkEnd w:id="4876"/>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7" w:name="_Toc10738905"/>
      <w:bookmarkStart w:id="4878" w:name="_Toc20396757"/>
      <w:bookmarkStart w:id="4879" w:name="_Toc29398410"/>
      <w:bookmarkStart w:id="4880" w:name="_Toc29399532"/>
      <w:bookmarkStart w:id="4881" w:name="_Toc36649542"/>
      <w:bookmarkStart w:id="4882" w:name="_Toc36655384"/>
      <w:bookmarkStart w:id="4883" w:name="_Toc44961687"/>
      <w:bookmarkStart w:id="4884" w:name="_Toc50983350"/>
      <w:bookmarkStart w:id="4885" w:name="_Toc50985521"/>
      <w:bookmarkStart w:id="4886" w:name="_Toc57112781"/>
      <w:bookmarkStart w:id="4887" w:name="_Toc146299932"/>
      <w:r w:rsidRPr="0046266F">
        <w:t>8.2.1.5</w:t>
      </w:r>
      <w:r w:rsidRPr="0046266F">
        <w:tab/>
        <w:t>Acceptance criteria</w:t>
      </w:r>
      <w:bookmarkEnd w:id="4877"/>
      <w:bookmarkEnd w:id="4878"/>
      <w:bookmarkEnd w:id="4879"/>
      <w:bookmarkEnd w:id="4880"/>
      <w:bookmarkEnd w:id="4881"/>
      <w:bookmarkEnd w:id="4882"/>
      <w:bookmarkEnd w:id="4883"/>
      <w:bookmarkEnd w:id="4884"/>
      <w:bookmarkEnd w:id="4885"/>
      <w:bookmarkEnd w:id="4886"/>
      <w:bookmarkEnd w:id="4887"/>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8" w:name="_Toc10738906"/>
      <w:bookmarkStart w:id="4889" w:name="_Toc20396758"/>
      <w:bookmarkStart w:id="4890" w:name="_Toc29398411"/>
      <w:bookmarkStart w:id="4891" w:name="_Toc29399533"/>
      <w:bookmarkStart w:id="4892" w:name="_Toc36649543"/>
      <w:bookmarkStart w:id="4893" w:name="_Toc36655385"/>
      <w:bookmarkStart w:id="4894" w:name="_Toc44961688"/>
      <w:bookmarkStart w:id="4895" w:name="_Toc50983351"/>
      <w:bookmarkStart w:id="4896" w:name="_Toc50985522"/>
      <w:bookmarkStart w:id="4897" w:name="_Toc57112782"/>
      <w:bookmarkStart w:id="4898" w:name="_Toc146299933"/>
      <w:r w:rsidRPr="0046266F">
        <w:t>8.2.2</w:t>
      </w:r>
      <w:r w:rsidRPr="0046266F">
        <w:tab/>
        <w:t>Correct reading of a SM on the USIM</w:t>
      </w:r>
      <w:bookmarkEnd w:id="4888"/>
      <w:bookmarkEnd w:id="4889"/>
      <w:bookmarkEnd w:id="4890"/>
      <w:bookmarkEnd w:id="4891"/>
      <w:bookmarkEnd w:id="4892"/>
      <w:bookmarkEnd w:id="4893"/>
      <w:bookmarkEnd w:id="4894"/>
      <w:bookmarkEnd w:id="4895"/>
      <w:bookmarkEnd w:id="4896"/>
      <w:bookmarkEnd w:id="4897"/>
      <w:bookmarkEnd w:id="4898"/>
    </w:p>
    <w:p w14:paraId="1D9C7846" w14:textId="77777777" w:rsidR="00BD7469" w:rsidRPr="0046266F" w:rsidRDefault="00BD7469" w:rsidP="00BD7469">
      <w:pPr>
        <w:pStyle w:val="Heading4"/>
      </w:pPr>
      <w:bookmarkStart w:id="4899" w:name="_Toc10738907"/>
      <w:bookmarkStart w:id="4900" w:name="_Toc20396759"/>
      <w:bookmarkStart w:id="4901" w:name="_Toc29398412"/>
      <w:bookmarkStart w:id="4902" w:name="_Toc29399534"/>
      <w:bookmarkStart w:id="4903" w:name="_Toc36649544"/>
      <w:bookmarkStart w:id="4904" w:name="_Toc36655386"/>
      <w:bookmarkStart w:id="4905" w:name="_Toc44961689"/>
      <w:bookmarkStart w:id="4906" w:name="_Toc50983352"/>
      <w:bookmarkStart w:id="4907" w:name="_Toc50985523"/>
      <w:bookmarkStart w:id="4908" w:name="_Toc57112783"/>
      <w:bookmarkStart w:id="4909" w:name="_Toc146299934"/>
      <w:r w:rsidRPr="0046266F">
        <w:t>8.2.2.1</w:t>
      </w:r>
      <w:r w:rsidRPr="0046266F">
        <w:tab/>
        <w:t>Definition and applicability</w:t>
      </w:r>
      <w:bookmarkEnd w:id="4899"/>
      <w:bookmarkEnd w:id="4900"/>
      <w:bookmarkEnd w:id="4901"/>
      <w:bookmarkEnd w:id="4902"/>
      <w:bookmarkEnd w:id="4903"/>
      <w:bookmarkEnd w:id="4904"/>
      <w:bookmarkEnd w:id="4905"/>
      <w:bookmarkEnd w:id="4906"/>
      <w:bookmarkEnd w:id="4907"/>
      <w:bookmarkEnd w:id="4908"/>
      <w:bookmarkEnd w:id="4909"/>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0" w:name="_Toc10738908"/>
      <w:bookmarkStart w:id="4911" w:name="_Toc20396760"/>
      <w:bookmarkStart w:id="4912" w:name="_Toc29398413"/>
      <w:bookmarkStart w:id="4913" w:name="_Toc29399535"/>
      <w:bookmarkStart w:id="4914" w:name="_Toc36649545"/>
      <w:bookmarkStart w:id="4915" w:name="_Toc36655387"/>
      <w:bookmarkStart w:id="4916" w:name="_Toc44961690"/>
      <w:bookmarkStart w:id="4917" w:name="_Toc50983353"/>
      <w:bookmarkStart w:id="4918" w:name="_Toc50985524"/>
      <w:bookmarkStart w:id="4919" w:name="_Toc57112784"/>
      <w:bookmarkStart w:id="4920" w:name="_Toc146299935"/>
      <w:r w:rsidRPr="0046266F">
        <w:t>8.2.2.2</w:t>
      </w:r>
      <w:r w:rsidRPr="0046266F">
        <w:tab/>
        <w:t>Conformance requirement</w:t>
      </w:r>
      <w:bookmarkEnd w:id="4910"/>
      <w:bookmarkEnd w:id="4911"/>
      <w:bookmarkEnd w:id="4912"/>
      <w:bookmarkEnd w:id="4913"/>
      <w:bookmarkEnd w:id="4914"/>
      <w:bookmarkEnd w:id="4915"/>
      <w:bookmarkEnd w:id="4916"/>
      <w:bookmarkEnd w:id="4917"/>
      <w:bookmarkEnd w:id="4918"/>
      <w:bookmarkEnd w:id="4919"/>
      <w:bookmarkEnd w:id="4920"/>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1" w:name="_Toc10738909"/>
      <w:bookmarkStart w:id="4922" w:name="_Toc20396761"/>
      <w:bookmarkStart w:id="4923" w:name="_Toc29398414"/>
      <w:bookmarkStart w:id="4924" w:name="_Toc29399536"/>
      <w:bookmarkStart w:id="4925" w:name="_Toc36649546"/>
      <w:bookmarkStart w:id="4926" w:name="_Toc36655388"/>
      <w:bookmarkStart w:id="4927" w:name="_Toc44961691"/>
      <w:bookmarkStart w:id="4928" w:name="_Toc50983354"/>
      <w:bookmarkStart w:id="4929" w:name="_Toc50985525"/>
      <w:bookmarkStart w:id="4930" w:name="_Toc57112785"/>
      <w:bookmarkStart w:id="4931" w:name="_Toc146299936"/>
      <w:r w:rsidRPr="0046266F">
        <w:lastRenderedPageBreak/>
        <w:t>8.2.2.3</w:t>
      </w:r>
      <w:r w:rsidRPr="0046266F">
        <w:tab/>
        <w:t>Test purpose</w:t>
      </w:r>
      <w:bookmarkEnd w:id="4921"/>
      <w:bookmarkEnd w:id="4922"/>
      <w:bookmarkEnd w:id="4923"/>
      <w:bookmarkEnd w:id="4924"/>
      <w:bookmarkEnd w:id="4925"/>
      <w:bookmarkEnd w:id="4926"/>
      <w:bookmarkEnd w:id="4927"/>
      <w:bookmarkEnd w:id="4928"/>
      <w:bookmarkEnd w:id="4929"/>
      <w:bookmarkEnd w:id="4930"/>
      <w:bookmarkEnd w:id="4931"/>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2" w:name="_Toc10738910"/>
      <w:bookmarkStart w:id="4933" w:name="_Toc20396762"/>
      <w:bookmarkStart w:id="4934" w:name="_Toc29398415"/>
      <w:bookmarkStart w:id="4935" w:name="_Toc29399537"/>
      <w:bookmarkStart w:id="4936" w:name="_Toc36649547"/>
      <w:bookmarkStart w:id="4937" w:name="_Toc36655389"/>
      <w:bookmarkStart w:id="4938" w:name="_Toc44961692"/>
      <w:bookmarkStart w:id="4939" w:name="_Toc50983355"/>
      <w:bookmarkStart w:id="4940" w:name="_Toc50985526"/>
      <w:bookmarkStart w:id="4941" w:name="_Toc57112786"/>
      <w:bookmarkStart w:id="4942" w:name="_Toc146299937"/>
      <w:r w:rsidRPr="0046266F">
        <w:t>8.2.2.4</w:t>
      </w:r>
      <w:r w:rsidRPr="0046266F">
        <w:tab/>
        <w:t>Method of test</w:t>
      </w:r>
      <w:bookmarkEnd w:id="4932"/>
      <w:bookmarkEnd w:id="4933"/>
      <w:bookmarkEnd w:id="4934"/>
      <w:bookmarkEnd w:id="4935"/>
      <w:bookmarkEnd w:id="4936"/>
      <w:bookmarkEnd w:id="4937"/>
      <w:bookmarkEnd w:id="4938"/>
      <w:bookmarkEnd w:id="4939"/>
      <w:bookmarkEnd w:id="4940"/>
      <w:bookmarkEnd w:id="4941"/>
      <w:bookmarkEnd w:id="4942"/>
    </w:p>
    <w:p w14:paraId="0617AD08" w14:textId="77777777" w:rsidR="00BD7469" w:rsidRPr="0046266F" w:rsidRDefault="00BD7469" w:rsidP="00BD7469">
      <w:pPr>
        <w:pStyle w:val="Heading5"/>
      </w:pPr>
      <w:bookmarkStart w:id="4943" w:name="_Toc10738911"/>
      <w:bookmarkStart w:id="4944" w:name="_Toc20396763"/>
      <w:bookmarkStart w:id="4945" w:name="_Toc29398416"/>
      <w:bookmarkStart w:id="4946" w:name="_Toc29399538"/>
      <w:bookmarkStart w:id="4947" w:name="_Toc36649548"/>
      <w:bookmarkStart w:id="4948" w:name="_Toc36655390"/>
      <w:bookmarkStart w:id="4949" w:name="_Toc44961693"/>
      <w:bookmarkStart w:id="4950" w:name="_Toc50983356"/>
      <w:bookmarkStart w:id="4951" w:name="_Toc50985527"/>
      <w:bookmarkStart w:id="4952" w:name="_Toc57112787"/>
      <w:bookmarkStart w:id="4953" w:name="_Toc146299938"/>
      <w:r w:rsidRPr="0046266F">
        <w:t>8.2.2.4.1</w:t>
      </w:r>
      <w:r w:rsidRPr="0046266F">
        <w:tab/>
        <w:t>Initial conditions</w:t>
      </w:r>
      <w:bookmarkEnd w:id="4943"/>
      <w:bookmarkEnd w:id="4944"/>
      <w:bookmarkEnd w:id="4945"/>
      <w:bookmarkEnd w:id="4946"/>
      <w:bookmarkEnd w:id="4947"/>
      <w:bookmarkEnd w:id="4948"/>
      <w:bookmarkEnd w:id="4949"/>
      <w:bookmarkEnd w:id="4950"/>
      <w:bookmarkEnd w:id="4951"/>
      <w:bookmarkEnd w:id="4952"/>
      <w:bookmarkEnd w:id="4953"/>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4" w:name="_Toc10738912"/>
      <w:bookmarkStart w:id="4955" w:name="_Toc20396764"/>
      <w:bookmarkStart w:id="4956" w:name="_Toc29398417"/>
      <w:bookmarkStart w:id="4957" w:name="_Toc29399539"/>
      <w:bookmarkStart w:id="4958" w:name="_Toc36649549"/>
      <w:bookmarkStart w:id="4959" w:name="_Toc36655391"/>
      <w:bookmarkStart w:id="4960" w:name="_Toc44961694"/>
      <w:bookmarkStart w:id="4961" w:name="_Toc50983357"/>
      <w:bookmarkStart w:id="4962" w:name="_Toc50985528"/>
      <w:bookmarkStart w:id="4963" w:name="_Toc57112788"/>
      <w:bookmarkStart w:id="4964" w:name="_Toc146299939"/>
      <w:r w:rsidRPr="0046266F">
        <w:t>8.2.2.4.2</w:t>
      </w:r>
      <w:r w:rsidRPr="0046266F">
        <w:tab/>
        <w:t>Procedure</w:t>
      </w:r>
      <w:bookmarkEnd w:id="4954"/>
      <w:bookmarkEnd w:id="4955"/>
      <w:bookmarkEnd w:id="4956"/>
      <w:bookmarkEnd w:id="4957"/>
      <w:bookmarkEnd w:id="4958"/>
      <w:bookmarkEnd w:id="4959"/>
      <w:bookmarkEnd w:id="4960"/>
      <w:bookmarkEnd w:id="4961"/>
      <w:bookmarkEnd w:id="4962"/>
      <w:bookmarkEnd w:id="4963"/>
      <w:bookmarkEnd w:id="4964"/>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5" w:name="_Toc10738913"/>
      <w:bookmarkStart w:id="4966" w:name="_Toc20396765"/>
      <w:bookmarkStart w:id="4967" w:name="_Toc29398418"/>
      <w:bookmarkStart w:id="4968" w:name="_Toc29399540"/>
      <w:bookmarkStart w:id="4969" w:name="_Toc36649550"/>
      <w:bookmarkStart w:id="4970" w:name="_Toc36655392"/>
      <w:bookmarkStart w:id="4971" w:name="_Toc44961695"/>
      <w:bookmarkStart w:id="4972" w:name="_Toc50983358"/>
      <w:bookmarkStart w:id="4973" w:name="_Toc50985529"/>
      <w:bookmarkStart w:id="4974" w:name="_Toc57112789"/>
      <w:bookmarkStart w:id="4975" w:name="_Toc146299940"/>
      <w:r w:rsidRPr="0046266F">
        <w:t>8.2.2.5</w:t>
      </w:r>
      <w:r w:rsidRPr="0046266F">
        <w:tab/>
        <w:t>Acceptance criteria</w:t>
      </w:r>
      <w:bookmarkEnd w:id="4965"/>
      <w:bookmarkEnd w:id="4966"/>
      <w:bookmarkEnd w:id="4967"/>
      <w:bookmarkEnd w:id="4968"/>
      <w:bookmarkEnd w:id="4969"/>
      <w:bookmarkEnd w:id="4970"/>
      <w:bookmarkEnd w:id="4971"/>
      <w:bookmarkEnd w:id="4972"/>
      <w:bookmarkEnd w:id="4973"/>
      <w:bookmarkEnd w:id="4974"/>
      <w:bookmarkEnd w:id="4975"/>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6" w:name="_Toc10738914"/>
      <w:bookmarkStart w:id="4977" w:name="_Toc20396766"/>
      <w:bookmarkStart w:id="4978" w:name="_Toc29398419"/>
      <w:bookmarkStart w:id="4979" w:name="_Toc29399541"/>
      <w:bookmarkStart w:id="4980" w:name="_Toc36649551"/>
      <w:bookmarkStart w:id="4981" w:name="_Toc36655393"/>
      <w:bookmarkStart w:id="4982" w:name="_Toc44961696"/>
      <w:bookmarkStart w:id="4983" w:name="_Toc50983359"/>
      <w:bookmarkStart w:id="4984" w:name="_Toc50985530"/>
      <w:bookmarkStart w:id="4985" w:name="_Toc57112790"/>
      <w:bookmarkStart w:id="4986" w:name="_Toc146299941"/>
      <w:r w:rsidRPr="0046266F">
        <w:t>8.2.3</w:t>
      </w:r>
      <w:r w:rsidRPr="0046266F">
        <w:tab/>
        <w:t>SM memory capacity exceeded handling</w:t>
      </w:r>
      <w:bookmarkEnd w:id="4976"/>
      <w:bookmarkEnd w:id="4977"/>
      <w:bookmarkEnd w:id="4978"/>
      <w:bookmarkEnd w:id="4979"/>
      <w:bookmarkEnd w:id="4980"/>
      <w:bookmarkEnd w:id="4981"/>
      <w:bookmarkEnd w:id="4982"/>
      <w:bookmarkEnd w:id="4983"/>
      <w:bookmarkEnd w:id="4984"/>
      <w:bookmarkEnd w:id="4985"/>
      <w:bookmarkEnd w:id="4986"/>
    </w:p>
    <w:p w14:paraId="300156FF" w14:textId="77777777" w:rsidR="00BD7469" w:rsidRPr="0046266F" w:rsidRDefault="00BD7469" w:rsidP="00BD7469">
      <w:pPr>
        <w:pStyle w:val="Heading4"/>
      </w:pPr>
      <w:bookmarkStart w:id="4987" w:name="_Toc10738915"/>
      <w:bookmarkStart w:id="4988" w:name="_Toc20396767"/>
      <w:bookmarkStart w:id="4989" w:name="_Toc29398420"/>
      <w:bookmarkStart w:id="4990" w:name="_Toc29399542"/>
      <w:bookmarkStart w:id="4991" w:name="_Toc36649552"/>
      <w:bookmarkStart w:id="4992" w:name="_Toc36655394"/>
      <w:bookmarkStart w:id="4993" w:name="_Toc44961697"/>
      <w:bookmarkStart w:id="4994" w:name="_Toc50983360"/>
      <w:bookmarkStart w:id="4995" w:name="_Toc50985531"/>
      <w:bookmarkStart w:id="4996" w:name="_Toc57112791"/>
      <w:bookmarkStart w:id="4997" w:name="_Toc146299942"/>
      <w:r w:rsidRPr="0046266F">
        <w:t>8.2.3.1</w:t>
      </w:r>
      <w:r w:rsidRPr="0046266F">
        <w:tab/>
        <w:t>Definition and applicability</w:t>
      </w:r>
      <w:bookmarkEnd w:id="4987"/>
      <w:bookmarkEnd w:id="4988"/>
      <w:bookmarkEnd w:id="4989"/>
      <w:bookmarkEnd w:id="4990"/>
      <w:bookmarkEnd w:id="4991"/>
      <w:bookmarkEnd w:id="4992"/>
      <w:bookmarkEnd w:id="4993"/>
      <w:bookmarkEnd w:id="4994"/>
      <w:bookmarkEnd w:id="4995"/>
      <w:bookmarkEnd w:id="4996"/>
      <w:bookmarkEnd w:id="4997"/>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8" w:name="_Toc10738916"/>
      <w:bookmarkStart w:id="4999" w:name="_Toc20396768"/>
      <w:bookmarkStart w:id="5000" w:name="_Toc29398421"/>
      <w:bookmarkStart w:id="5001" w:name="_Toc29399543"/>
      <w:bookmarkStart w:id="5002" w:name="_Toc36649553"/>
      <w:bookmarkStart w:id="5003" w:name="_Toc36655395"/>
      <w:bookmarkStart w:id="5004" w:name="_Toc44961698"/>
      <w:bookmarkStart w:id="5005" w:name="_Toc50983361"/>
      <w:bookmarkStart w:id="5006" w:name="_Toc50985532"/>
      <w:bookmarkStart w:id="5007" w:name="_Toc57112792"/>
      <w:bookmarkStart w:id="5008" w:name="_Toc146299943"/>
      <w:r w:rsidRPr="0046266F">
        <w:t>8.2.3.2</w:t>
      </w:r>
      <w:r w:rsidRPr="0046266F">
        <w:tab/>
        <w:t>Conformance requirement</w:t>
      </w:r>
      <w:bookmarkEnd w:id="4998"/>
      <w:bookmarkEnd w:id="4999"/>
      <w:bookmarkEnd w:id="5000"/>
      <w:bookmarkEnd w:id="5001"/>
      <w:bookmarkEnd w:id="5002"/>
      <w:bookmarkEnd w:id="5003"/>
      <w:bookmarkEnd w:id="5004"/>
      <w:bookmarkEnd w:id="5005"/>
      <w:bookmarkEnd w:id="5006"/>
      <w:bookmarkEnd w:id="5007"/>
      <w:bookmarkEnd w:id="5008"/>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9" w:name="_Toc10738917"/>
      <w:bookmarkStart w:id="5010" w:name="_Toc20396769"/>
      <w:bookmarkStart w:id="5011" w:name="_Toc29398422"/>
      <w:bookmarkStart w:id="5012" w:name="_Toc29399544"/>
      <w:bookmarkStart w:id="5013" w:name="_Toc36649554"/>
      <w:bookmarkStart w:id="5014" w:name="_Toc36655396"/>
      <w:bookmarkStart w:id="5015" w:name="_Toc44961699"/>
      <w:bookmarkStart w:id="5016" w:name="_Toc50983362"/>
      <w:bookmarkStart w:id="5017" w:name="_Toc50985533"/>
      <w:bookmarkStart w:id="5018" w:name="_Toc57112793"/>
      <w:bookmarkStart w:id="5019" w:name="_Toc146299944"/>
      <w:r w:rsidRPr="0046266F">
        <w:lastRenderedPageBreak/>
        <w:t>8.2.3.3</w:t>
      </w:r>
      <w:r w:rsidRPr="0046266F">
        <w:tab/>
        <w:t>Test purpose</w:t>
      </w:r>
      <w:bookmarkEnd w:id="5009"/>
      <w:bookmarkEnd w:id="5010"/>
      <w:bookmarkEnd w:id="5011"/>
      <w:bookmarkEnd w:id="5012"/>
      <w:bookmarkEnd w:id="5013"/>
      <w:bookmarkEnd w:id="5014"/>
      <w:bookmarkEnd w:id="5015"/>
      <w:bookmarkEnd w:id="5016"/>
      <w:bookmarkEnd w:id="5017"/>
      <w:bookmarkEnd w:id="5018"/>
      <w:bookmarkEnd w:id="5019"/>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0" w:name="_Toc10738918"/>
      <w:bookmarkStart w:id="5021" w:name="_Toc20396770"/>
      <w:bookmarkStart w:id="5022" w:name="_Toc29398423"/>
      <w:bookmarkStart w:id="5023" w:name="_Toc29399545"/>
      <w:bookmarkStart w:id="5024" w:name="_Toc36649555"/>
      <w:bookmarkStart w:id="5025" w:name="_Toc36655397"/>
      <w:bookmarkStart w:id="5026" w:name="_Toc44961700"/>
      <w:bookmarkStart w:id="5027" w:name="_Toc50983363"/>
      <w:bookmarkStart w:id="5028" w:name="_Toc50985534"/>
      <w:bookmarkStart w:id="5029" w:name="_Toc57112794"/>
      <w:bookmarkStart w:id="5030" w:name="_Toc146299945"/>
      <w:r w:rsidRPr="0046266F">
        <w:t>8.2.3.4</w:t>
      </w:r>
      <w:r w:rsidRPr="0046266F">
        <w:tab/>
        <w:t>Method of test</w:t>
      </w:r>
      <w:bookmarkEnd w:id="5020"/>
      <w:bookmarkEnd w:id="5021"/>
      <w:bookmarkEnd w:id="5022"/>
      <w:bookmarkEnd w:id="5023"/>
      <w:bookmarkEnd w:id="5024"/>
      <w:bookmarkEnd w:id="5025"/>
      <w:bookmarkEnd w:id="5026"/>
      <w:bookmarkEnd w:id="5027"/>
      <w:bookmarkEnd w:id="5028"/>
      <w:bookmarkEnd w:id="5029"/>
      <w:bookmarkEnd w:id="5030"/>
    </w:p>
    <w:p w14:paraId="48D134DA" w14:textId="77777777" w:rsidR="00BD7469" w:rsidRPr="0046266F" w:rsidRDefault="00BD7469" w:rsidP="00BD7469">
      <w:pPr>
        <w:pStyle w:val="Heading5"/>
      </w:pPr>
      <w:bookmarkStart w:id="5031" w:name="_Toc10738919"/>
      <w:bookmarkStart w:id="5032" w:name="_Toc20396771"/>
      <w:bookmarkStart w:id="5033" w:name="_Toc29398424"/>
      <w:bookmarkStart w:id="5034" w:name="_Toc29399546"/>
      <w:bookmarkStart w:id="5035" w:name="_Toc36649556"/>
      <w:bookmarkStart w:id="5036" w:name="_Toc36655398"/>
      <w:bookmarkStart w:id="5037" w:name="_Toc44961701"/>
      <w:bookmarkStart w:id="5038" w:name="_Toc50983364"/>
      <w:bookmarkStart w:id="5039" w:name="_Toc50985535"/>
      <w:bookmarkStart w:id="5040" w:name="_Toc57112795"/>
      <w:bookmarkStart w:id="5041" w:name="_Toc146299946"/>
      <w:r w:rsidRPr="0046266F">
        <w:t>8.2.3.4.1</w:t>
      </w:r>
      <w:r w:rsidRPr="0046266F">
        <w:tab/>
        <w:t>Initial conditions</w:t>
      </w:r>
      <w:bookmarkEnd w:id="5031"/>
      <w:bookmarkEnd w:id="5032"/>
      <w:bookmarkEnd w:id="5033"/>
      <w:bookmarkEnd w:id="5034"/>
      <w:bookmarkEnd w:id="5035"/>
      <w:bookmarkEnd w:id="5036"/>
      <w:bookmarkEnd w:id="5037"/>
      <w:bookmarkEnd w:id="5038"/>
      <w:bookmarkEnd w:id="5039"/>
      <w:bookmarkEnd w:id="5040"/>
      <w:bookmarkEnd w:id="5041"/>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2" w:name="_Toc10738920"/>
      <w:bookmarkStart w:id="5043" w:name="_Toc20396772"/>
      <w:bookmarkStart w:id="5044" w:name="_Toc29398425"/>
      <w:bookmarkStart w:id="5045" w:name="_Toc29399547"/>
      <w:bookmarkStart w:id="5046" w:name="_Toc36649557"/>
      <w:bookmarkStart w:id="5047" w:name="_Toc36655399"/>
      <w:bookmarkStart w:id="5048" w:name="_Toc44961702"/>
      <w:bookmarkStart w:id="5049" w:name="_Toc50983365"/>
      <w:bookmarkStart w:id="5050" w:name="_Toc50985536"/>
      <w:bookmarkStart w:id="5051" w:name="_Toc57112796"/>
      <w:bookmarkStart w:id="5052" w:name="_Toc146299947"/>
      <w:r w:rsidRPr="0046266F">
        <w:t>8.2.3.4.2</w:t>
      </w:r>
      <w:r w:rsidRPr="0046266F">
        <w:tab/>
        <w:t>Procedure</w:t>
      </w:r>
      <w:bookmarkEnd w:id="5042"/>
      <w:bookmarkEnd w:id="5043"/>
      <w:bookmarkEnd w:id="5044"/>
      <w:bookmarkEnd w:id="5045"/>
      <w:bookmarkEnd w:id="5046"/>
      <w:bookmarkEnd w:id="5047"/>
      <w:bookmarkEnd w:id="5048"/>
      <w:bookmarkEnd w:id="5049"/>
      <w:bookmarkEnd w:id="5050"/>
      <w:bookmarkEnd w:id="5051"/>
      <w:bookmarkEnd w:id="5052"/>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3" w:name="_Toc10738921"/>
      <w:bookmarkStart w:id="5054" w:name="_Toc20396773"/>
      <w:bookmarkStart w:id="5055" w:name="_Toc29398426"/>
      <w:bookmarkStart w:id="5056" w:name="_Toc29399548"/>
      <w:bookmarkStart w:id="5057" w:name="_Toc36649558"/>
      <w:bookmarkStart w:id="5058" w:name="_Toc36655400"/>
      <w:bookmarkStart w:id="5059" w:name="_Toc44961703"/>
      <w:bookmarkStart w:id="5060" w:name="_Toc50983366"/>
      <w:bookmarkStart w:id="5061" w:name="_Toc50985537"/>
      <w:bookmarkStart w:id="5062" w:name="_Toc57112797"/>
      <w:bookmarkStart w:id="5063" w:name="_Toc146299948"/>
      <w:r w:rsidRPr="0046266F">
        <w:t>8.2.3.5</w:t>
      </w:r>
      <w:r w:rsidRPr="0046266F">
        <w:tab/>
        <w:t>Acceptance criteria</w:t>
      </w:r>
      <w:bookmarkEnd w:id="5053"/>
      <w:bookmarkEnd w:id="5054"/>
      <w:bookmarkEnd w:id="5055"/>
      <w:bookmarkEnd w:id="5056"/>
      <w:bookmarkEnd w:id="5057"/>
      <w:bookmarkEnd w:id="5058"/>
      <w:bookmarkEnd w:id="5059"/>
      <w:bookmarkEnd w:id="5060"/>
      <w:bookmarkEnd w:id="5061"/>
      <w:bookmarkEnd w:id="5062"/>
      <w:bookmarkEnd w:id="5063"/>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4" w:name="_Toc10738922"/>
      <w:bookmarkStart w:id="5065" w:name="_Toc20396774"/>
      <w:bookmarkStart w:id="5066" w:name="_Toc29398427"/>
      <w:bookmarkStart w:id="5067" w:name="_Toc29399549"/>
      <w:bookmarkStart w:id="5068" w:name="_Toc36649559"/>
      <w:bookmarkStart w:id="5069" w:name="_Toc36655401"/>
      <w:bookmarkStart w:id="5070" w:name="_Toc44961704"/>
      <w:bookmarkStart w:id="5071" w:name="_Toc50983367"/>
      <w:bookmarkStart w:id="5072" w:name="_Toc50985538"/>
      <w:bookmarkStart w:id="5073" w:name="_Toc57112798"/>
      <w:bookmarkStart w:id="5074" w:name="_Toc146299949"/>
      <w:r w:rsidRPr="0046266F">
        <w:lastRenderedPageBreak/>
        <w:t>8.2.4</w:t>
      </w:r>
      <w:r w:rsidRPr="0046266F">
        <w:tab/>
        <w:t>Correct storage of an SM on the UICC</w:t>
      </w:r>
      <w:bookmarkEnd w:id="5064"/>
      <w:bookmarkEnd w:id="5065"/>
      <w:bookmarkEnd w:id="5066"/>
      <w:bookmarkEnd w:id="5067"/>
      <w:bookmarkEnd w:id="5068"/>
      <w:bookmarkEnd w:id="5069"/>
      <w:bookmarkEnd w:id="5070"/>
      <w:bookmarkEnd w:id="5071"/>
      <w:bookmarkEnd w:id="5072"/>
      <w:bookmarkEnd w:id="5073"/>
      <w:bookmarkEnd w:id="5074"/>
    </w:p>
    <w:p w14:paraId="6E669A34" w14:textId="77777777" w:rsidR="00BD7469" w:rsidRPr="0046266F" w:rsidRDefault="00BD7469" w:rsidP="00BD7469">
      <w:pPr>
        <w:pStyle w:val="Heading4"/>
      </w:pPr>
      <w:bookmarkStart w:id="5075" w:name="_Toc10738923"/>
      <w:bookmarkStart w:id="5076" w:name="_Toc20396775"/>
      <w:bookmarkStart w:id="5077" w:name="_Toc29398428"/>
      <w:bookmarkStart w:id="5078" w:name="_Toc29399550"/>
      <w:bookmarkStart w:id="5079" w:name="_Toc36649560"/>
      <w:bookmarkStart w:id="5080" w:name="_Toc36655402"/>
      <w:bookmarkStart w:id="5081" w:name="_Toc44961705"/>
      <w:bookmarkStart w:id="5082" w:name="_Toc50983368"/>
      <w:bookmarkStart w:id="5083" w:name="_Toc50985539"/>
      <w:bookmarkStart w:id="5084" w:name="_Toc57112799"/>
      <w:bookmarkStart w:id="5085" w:name="_Toc146299950"/>
      <w:r w:rsidRPr="0046266F">
        <w:t>8.2.4.1</w:t>
      </w:r>
      <w:r w:rsidRPr="0046266F">
        <w:tab/>
        <w:t>Definition and applicability</w:t>
      </w:r>
      <w:bookmarkEnd w:id="5075"/>
      <w:bookmarkEnd w:id="5076"/>
      <w:bookmarkEnd w:id="5077"/>
      <w:bookmarkEnd w:id="5078"/>
      <w:bookmarkEnd w:id="5079"/>
      <w:bookmarkEnd w:id="5080"/>
      <w:bookmarkEnd w:id="5081"/>
      <w:bookmarkEnd w:id="5082"/>
      <w:bookmarkEnd w:id="5083"/>
      <w:bookmarkEnd w:id="5084"/>
      <w:bookmarkEnd w:id="5085"/>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6" w:name="_Toc10738924"/>
      <w:bookmarkStart w:id="5087" w:name="_Toc20396776"/>
      <w:bookmarkStart w:id="5088" w:name="_Toc29398429"/>
      <w:bookmarkStart w:id="5089" w:name="_Toc29399551"/>
      <w:bookmarkStart w:id="5090" w:name="_Toc36649561"/>
      <w:bookmarkStart w:id="5091" w:name="_Toc36655403"/>
      <w:bookmarkStart w:id="5092" w:name="_Toc44961706"/>
      <w:bookmarkStart w:id="5093" w:name="_Toc50983369"/>
      <w:bookmarkStart w:id="5094" w:name="_Toc50985540"/>
      <w:bookmarkStart w:id="5095" w:name="_Toc57112800"/>
    </w:p>
    <w:p w14:paraId="64580970" w14:textId="2A747747" w:rsidR="00BD7469" w:rsidRPr="0046266F" w:rsidRDefault="00BD7469" w:rsidP="00BD7469">
      <w:pPr>
        <w:pStyle w:val="Heading4"/>
      </w:pPr>
      <w:bookmarkStart w:id="5096" w:name="_Toc146299951"/>
      <w:r w:rsidRPr="0046266F">
        <w:t>8.2.4.2</w:t>
      </w:r>
      <w:r w:rsidRPr="0046266F">
        <w:tab/>
        <w:t>Conformance requirement</w:t>
      </w:r>
      <w:bookmarkEnd w:id="5086"/>
      <w:bookmarkEnd w:id="5087"/>
      <w:bookmarkEnd w:id="5088"/>
      <w:bookmarkEnd w:id="5089"/>
      <w:bookmarkEnd w:id="5090"/>
      <w:bookmarkEnd w:id="5091"/>
      <w:bookmarkEnd w:id="5092"/>
      <w:bookmarkEnd w:id="5093"/>
      <w:bookmarkEnd w:id="5094"/>
      <w:bookmarkEnd w:id="5095"/>
      <w:bookmarkEnd w:id="5096"/>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7" w:name="_Toc10738925"/>
      <w:bookmarkStart w:id="5098" w:name="_Toc20396777"/>
      <w:bookmarkStart w:id="5099" w:name="_Toc29398430"/>
      <w:bookmarkStart w:id="5100" w:name="_Toc29399552"/>
      <w:bookmarkStart w:id="5101" w:name="_Toc36649562"/>
      <w:bookmarkStart w:id="5102" w:name="_Toc36655404"/>
      <w:bookmarkStart w:id="5103" w:name="_Toc44961707"/>
      <w:bookmarkStart w:id="5104" w:name="_Toc50983370"/>
      <w:bookmarkStart w:id="5105" w:name="_Toc50985541"/>
      <w:bookmarkStart w:id="5106" w:name="_Toc57112801"/>
      <w:bookmarkStart w:id="5107" w:name="_Toc146299952"/>
      <w:r w:rsidRPr="0046266F">
        <w:t>8.2.4.3</w:t>
      </w:r>
      <w:r w:rsidRPr="0046266F">
        <w:tab/>
        <w:t>Test purpose</w:t>
      </w:r>
      <w:bookmarkEnd w:id="5097"/>
      <w:bookmarkEnd w:id="5098"/>
      <w:bookmarkEnd w:id="5099"/>
      <w:bookmarkEnd w:id="5100"/>
      <w:bookmarkEnd w:id="5101"/>
      <w:bookmarkEnd w:id="5102"/>
      <w:bookmarkEnd w:id="5103"/>
      <w:bookmarkEnd w:id="5104"/>
      <w:bookmarkEnd w:id="5105"/>
      <w:bookmarkEnd w:id="5106"/>
      <w:bookmarkEnd w:id="5107"/>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8" w:name="_Toc10738926"/>
      <w:bookmarkStart w:id="5109" w:name="_Toc20396778"/>
      <w:bookmarkStart w:id="5110" w:name="_Toc29398431"/>
      <w:bookmarkStart w:id="5111" w:name="_Toc29399553"/>
      <w:bookmarkStart w:id="5112" w:name="_Toc36649563"/>
      <w:bookmarkStart w:id="5113" w:name="_Toc36655405"/>
      <w:bookmarkStart w:id="5114" w:name="_Toc44961708"/>
      <w:bookmarkStart w:id="5115" w:name="_Toc50983371"/>
      <w:bookmarkStart w:id="5116" w:name="_Toc50985542"/>
      <w:bookmarkStart w:id="5117" w:name="_Toc57112802"/>
      <w:bookmarkStart w:id="5118" w:name="_Toc146299953"/>
      <w:r w:rsidRPr="0046266F">
        <w:t>8.2.4.4</w:t>
      </w:r>
      <w:r w:rsidRPr="0046266F">
        <w:tab/>
        <w:t>Method of test</w:t>
      </w:r>
      <w:bookmarkEnd w:id="5108"/>
      <w:bookmarkEnd w:id="5109"/>
      <w:bookmarkEnd w:id="5110"/>
      <w:bookmarkEnd w:id="5111"/>
      <w:bookmarkEnd w:id="5112"/>
      <w:bookmarkEnd w:id="5113"/>
      <w:bookmarkEnd w:id="5114"/>
      <w:bookmarkEnd w:id="5115"/>
      <w:bookmarkEnd w:id="5116"/>
      <w:bookmarkEnd w:id="5117"/>
      <w:bookmarkEnd w:id="5118"/>
    </w:p>
    <w:p w14:paraId="2878435F" w14:textId="77777777" w:rsidR="00BD7469" w:rsidRPr="0046266F" w:rsidRDefault="00BD7469" w:rsidP="00BD7469">
      <w:pPr>
        <w:pStyle w:val="Heading5"/>
      </w:pPr>
      <w:bookmarkStart w:id="5119" w:name="_Toc10738927"/>
      <w:bookmarkStart w:id="5120" w:name="_Toc20396779"/>
      <w:bookmarkStart w:id="5121" w:name="_Toc29398432"/>
      <w:bookmarkStart w:id="5122" w:name="_Toc29399554"/>
      <w:bookmarkStart w:id="5123" w:name="_Toc36649564"/>
      <w:bookmarkStart w:id="5124" w:name="_Toc36655406"/>
      <w:bookmarkStart w:id="5125" w:name="_Toc44961709"/>
      <w:bookmarkStart w:id="5126" w:name="_Toc50983372"/>
      <w:bookmarkStart w:id="5127" w:name="_Toc50985543"/>
      <w:bookmarkStart w:id="5128" w:name="_Toc57112803"/>
      <w:bookmarkStart w:id="5129" w:name="_Toc146299954"/>
      <w:r w:rsidRPr="0046266F">
        <w:t>8.2.4.4.1</w:t>
      </w:r>
      <w:r w:rsidRPr="0046266F">
        <w:tab/>
        <w:t>Initial conditions</w:t>
      </w:r>
      <w:bookmarkEnd w:id="5119"/>
      <w:bookmarkEnd w:id="5120"/>
      <w:bookmarkEnd w:id="5121"/>
      <w:bookmarkEnd w:id="5122"/>
      <w:bookmarkEnd w:id="5123"/>
      <w:bookmarkEnd w:id="5124"/>
      <w:bookmarkEnd w:id="5125"/>
      <w:bookmarkEnd w:id="5126"/>
      <w:bookmarkEnd w:id="5127"/>
      <w:bookmarkEnd w:id="5128"/>
      <w:bookmarkEnd w:id="5129"/>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0" w:name="_Toc10738928"/>
      <w:bookmarkStart w:id="5131" w:name="_Toc20396780"/>
      <w:bookmarkStart w:id="5132" w:name="_Toc29398433"/>
      <w:bookmarkStart w:id="5133" w:name="_Toc29399555"/>
      <w:bookmarkStart w:id="5134" w:name="_Toc36649565"/>
      <w:bookmarkStart w:id="5135" w:name="_Toc36655407"/>
      <w:bookmarkStart w:id="5136" w:name="_Toc44961710"/>
      <w:bookmarkStart w:id="5137" w:name="_Toc50983373"/>
      <w:bookmarkStart w:id="5138" w:name="_Toc50985544"/>
      <w:bookmarkStart w:id="5139" w:name="_Toc57112804"/>
      <w:bookmarkStart w:id="5140" w:name="_Toc146299955"/>
      <w:r w:rsidRPr="0046266F">
        <w:t>8.2.4.4.2</w:t>
      </w:r>
      <w:r w:rsidRPr="0046266F">
        <w:tab/>
        <w:t>Procedure</w:t>
      </w:r>
      <w:bookmarkEnd w:id="5130"/>
      <w:bookmarkEnd w:id="5131"/>
      <w:bookmarkEnd w:id="5132"/>
      <w:bookmarkEnd w:id="5133"/>
      <w:bookmarkEnd w:id="5134"/>
      <w:bookmarkEnd w:id="5135"/>
      <w:bookmarkEnd w:id="5136"/>
      <w:bookmarkEnd w:id="5137"/>
      <w:bookmarkEnd w:id="5138"/>
      <w:bookmarkEnd w:id="5139"/>
      <w:bookmarkEnd w:id="5140"/>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1" w:name="_Toc10738929"/>
      <w:bookmarkStart w:id="5142" w:name="_Toc20396781"/>
      <w:bookmarkStart w:id="5143" w:name="_Toc29398434"/>
      <w:bookmarkStart w:id="5144" w:name="_Toc29399556"/>
      <w:bookmarkStart w:id="5145" w:name="_Toc36649566"/>
      <w:bookmarkStart w:id="5146" w:name="_Toc36655408"/>
      <w:bookmarkStart w:id="5147" w:name="_Toc44961711"/>
      <w:bookmarkStart w:id="5148" w:name="_Toc50983374"/>
      <w:bookmarkStart w:id="5149" w:name="_Toc50985545"/>
      <w:bookmarkStart w:id="5150" w:name="_Toc57112805"/>
      <w:bookmarkStart w:id="5151" w:name="_Toc146299956"/>
      <w:r w:rsidRPr="0046266F">
        <w:t>8.2.4.5</w:t>
      </w:r>
      <w:r w:rsidRPr="0046266F">
        <w:tab/>
        <w:t>Acceptance criteria</w:t>
      </w:r>
      <w:bookmarkEnd w:id="5141"/>
      <w:bookmarkEnd w:id="5142"/>
      <w:bookmarkEnd w:id="5143"/>
      <w:bookmarkEnd w:id="5144"/>
      <w:bookmarkEnd w:id="5145"/>
      <w:bookmarkEnd w:id="5146"/>
      <w:bookmarkEnd w:id="5147"/>
      <w:bookmarkEnd w:id="5148"/>
      <w:bookmarkEnd w:id="5149"/>
      <w:bookmarkEnd w:id="5150"/>
      <w:bookmarkEnd w:id="5151"/>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2" w:name="_Toc10738930"/>
      <w:bookmarkStart w:id="5153" w:name="_Toc20396782"/>
      <w:bookmarkStart w:id="5154" w:name="_Toc29398435"/>
      <w:bookmarkStart w:id="5155" w:name="_Toc29399557"/>
      <w:bookmarkStart w:id="5156" w:name="_Toc36649567"/>
      <w:bookmarkStart w:id="5157" w:name="_Toc36655409"/>
      <w:bookmarkStart w:id="5158" w:name="_Toc44961712"/>
      <w:bookmarkStart w:id="5159" w:name="_Toc50983375"/>
      <w:bookmarkStart w:id="5160" w:name="_Toc50985546"/>
      <w:bookmarkStart w:id="5161" w:name="_Toc57112806"/>
      <w:bookmarkStart w:id="5162" w:name="_Toc146299957"/>
      <w:r w:rsidRPr="0046266F">
        <w:t>8.2.5</w:t>
      </w:r>
      <w:r w:rsidRPr="0046266F">
        <w:tab/>
        <w:t>Correct reading of a SM on the USIM if USIM and ISIM are present</w:t>
      </w:r>
      <w:bookmarkEnd w:id="5152"/>
      <w:bookmarkEnd w:id="5153"/>
      <w:bookmarkEnd w:id="5154"/>
      <w:bookmarkEnd w:id="5155"/>
      <w:bookmarkEnd w:id="5156"/>
      <w:bookmarkEnd w:id="5157"/>
      <w:bookmarkEnd w:id="5158"/>
      <w:bookmarkEnd w:id="5159"/>
      <w:bookmarkEnd w:id="5160"/>
      <w:bookmarkEnd w:id="5161"/>
      <w:bookmarkEnd w:id="5162"/>
    </w:p>
    <w:p w14:paraId="7F707F9C" w14:textId="77777777" w:rsidR="00BD7469" w:rsidRPr="0046266F" w:rsidRDefault="00BD7469" w:rsidP="00BD7469">
      <w:pPr>
        <w:pStyle w:val="Heading4"/>
      </w:pPr>
      <w:bookmarkStart w:id="5163" w:name="_Toc10738931"/>
      <w:bookmarkStart w:id="5164" w:name="_Toc20396783"/>
      <w:bookmarkStart w:id="5165" w:name="_Toc29398436"/>
      <w:bookmarkStart w:id="5166" w:name="_Toc29399558"/>
      <w:bookmarkStart w:id="5167" w:name="_Toc36649568"/>
      <w:bookmarkStart w:id="5168" w:name="_Toc36655410"/>
      <w:bookmarkStart w:id="5169" w:name="_Toc44961713"/>
      <w:bookmarkStart w:id="5170" w:name="_Toc50983376"/>
      <w:bookmarkStart w:id="5171" w:name="_Toc50985547"/>
      <w:bookmarkStart w:id="5172" w:name="_Toc57112807"/>
      <w:bookmarkStart w:id="5173" w:name="_Toc146299958"/>
      <w:r w:rsidRPr="0046266F">
        <w:t>8.2.5.1</w:t>
      </w:r>
      <w:r w:rsidRPr="0046266F">
        <w:tab/>
        <w:t>Definition and applicability</w:t>
      </w:r>
      <w:bookmarkEnd w:id="5163"/>
      <w:bookmarkEnd w:id="5164"/>
      <w:bookmarkEnd w:id="5165"/>
      <w:bookmarkEnd w:id="5166"/>
      <w:bookmarkEnd w:id="5167"/>
      <w:bookmarkEnd w:id="5168"/>
      <w:bookmarkEnd w:id="5169"/>
      <w:bookmarkEnd w:id="5170"/>
      <w:bookmarkEnd w:id="5171"/>
      <w:bookmarkEnd w:id="5172"/>
      <w:bookmarkEnd w:id="5173"/>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4" w:name="_Toc10738932"/>
      <w:bookmarkStart w:id="5175" w:name="_Toc20396784"/>
      <w:bookmarkStart w:id="5176" w:name="_Toc29398437"/>
      <w:bookmarkStart w:id="5177" w:name="_Toc29399559"/>
      <w:bookmarkStart w:id="5178" w:name="_Toc36649569"/>
      <w:bookmarkStart w:id="5179" w:name="_Toc36655411"/>
      <w:bookmarkStart w:id="5180" w:name="_Toc44961714"/>
      <w:bookmarkStart w:id="5181" w:name="_Toc50983377"/>
      <w:bookmarkStart w:id="5182" w:name="_Toc50985548"/>
      <w:bookmarkStart w:id="5183" w:name="_Toc57112808"/>
      <w:bookmarkStart w:id="5184" w:name="_Toc146299959"/>
      <w:r w:rsidRPr="0046266F">
        <w:t>8.2.5.2</w:t>
      </w:r>
      <w:r w:rsidRPr="0046266F">
        <w:tab/>
        <w:t>Conformance requirement</w:t>
      </w:r>
      <w:bookmarkEnd w:id="5174"/>
      <w:bookmarkEnd w:id="5175"/>
      <w:bookmarkEnd w:id="5176"/>
      <w:bookmarkEnd w:id="5177"/>
      <w:bookmarkEnd w:id="5178"/>
      <w:bookmarkEnd w:id="5179"/>
      <w:bookmarkEnd w:id="5180"/>
      <w:bookmarkEnd w:id="5181"/>
      <w:bookmarkEnd w:id="5182"/>
      <w:bookmarkEnd w:id="5183"/>
      <w:bookmarkEnd w:id="5184"/>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5" w:name="_Toc10738933"/>
      <w:bookmarkStart w:id="5186" w:name="_Toc20396785"/>
      <w:bookmarkStart w:id="5187" w:name="_Toc29398438"/>
      <w:bookmarkStart w:id="5188" w:name="_Toc29399560"/>
      <w:bookmarkStart w:id="5189" w:name="_Toc36649570"/>
      <w:bookmarkStart w:id="5190" w:name="_Toc36655412"/>
      <w:bookmarkStart w:id="5191" w:name="_Toc44961715"/>
      <w:bookmarkStart w:id="5192" w:name="_Toc50983378"/>
      <w:bookmarkStart w:id="5193" w:name="_Toc50985549"/>
      <w:bookmarkStart w:id="5194" w:name="_Toc57112809"/>
      <w:bookmarkStart w:id="5195" w:name="_Toc146299960"/>
      <w:r w:rsidRPr="0046266F">
        <w:t>8.2.5.3</w:t>
      </w:r>
      <w:r w:rsidRPr="0046266F">
        <w:tab/>
        <w:t>Test purpose</w:t>
      </w:r>
      <w:bookmarkEnd w:id="5185"/>
      <w:bookmarkEnd w:id="5186"/>
      <w:bookmarkEnd w:id="5187"/>
      <w:bookmarkEnd w:id="5188"/>
      <w:bookmarkEnd w:id="5189"/>
      <w:bookmarkEnd w:id="5190"/>
      <w:bookmarkEnd w:id="5191"/>
      <w:bookmarkEnd w:id="5192"/>
      <w:bookmarkEnd w:id="5193"/>
      <w:bookmarkEnd w:id="5194"/>
      <w:bookmarkEnd w:id="5195"/>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6" w:name="_Toc10738934"/>
      <w:bookmarkStart w:id="5197" w:name="_Toc20396786"/>
      <w:bookmarkStart w:id="5198" w:name="_Toc29398439"/>
      <w:bookmarkStart w:id="5199" w:name="_Toc29399561"/>
      <w:bookmarkStart w:id="5200" w:name="_Toc36649571"/>
      <w:bookmarkStart w:id="5201" w:name="_Toc36655413"/>
      <w:bookmarkStart w:id="5202" w:name="_Toc44961716"/>
      <w:bookmarkStart w:id="5203" w:name="_Toc50983379"/>
      <w:bookmarkStart w:id="5204" w:name="_Toc50985550"/>
      <w:bookmarkStart w:id="5205" w:name="_Toc57112810"/>
      <w:bookmarkStart w:id="5206" w:name="_Toc146299961"/>
      <w:r w:rsidRPr="0046266F">
        <w:lastRenderedPageBreak/>
        <w:t>8.2.5.4</w:t>
      </w:r>
      <w:r w:rsidRPr="0046266F">
        <w:tab/>
        <w:t>Method of test</w:t>
      </w:r>
      <w:bookmarkEnd w:id="5196"/>
      <w:bookmarkEnd w:id="5197"/>
      <w:bookmarkEnd w:id="5198"/>
      <w:bookmarkEnd w:id="5199"/>
      <w:bookmarkEnd w:id="5200"/>
      <w:bookmarkEnd w:id="5201"/>
      <w:bookmarkEnd w:id="5202"/>
      <w:bookmarkEnd w:id="5203"/>
      <w:bookmarkEnd w:id="5204"/>
      <w:bookmarkEnd w:id="5205"/>
      <w:bookmarkEnd w:id="5206"/>
    </w:p>
    <w:p w14:paraId="3F6E756F" w14:textId="77777777" w:rsidR="00BD7469" w:rsidRPr="0046266F" w:rsidRDefault="00BD7469" w:rsidP="00BD7469">
      <w:pPr>
        <w:pStyle w:val="Heading5"/>
      </w:pPr>
      <w:bookmarkStart w:id="5207" w:name="_Toc10738935"/>
      <w:bookmarkStart w:id="5208" w:name="_Toc20396787"/>
      <w:bookmarkStart w:id="5209" w:name="_Toc29398440"/>
      <w:bookmarkStart w:id="5210" w:name="_Toc29399562"/>
      <w:bookmarkStart w:id="5211" w:name="_Toc36649572"/>
      <w:bookmarkStart w:id="5212" w:name="_Toc36655414"/>
      <w:bookmarkStart w:id="5213" w:name="_Toc44961717"/>
      <w:bookmarkStart w:id="5214" w:name="_Toc50983380"/>
      <w:bookmarkStart w:id="5215" w:name="_Toc50985551"/>
      <w:bookmarkStart w:id="5216" w:name="_Toc57112811"/>
      <w:bookmarkStart w:id="5217" w:name="_Toc146299962"/>
      <w:r w:rsidRPr="0046266F">
        <w:t>8.2.5.4.1</w:t>
      </w:r>
      <w:r w:rsidRPr="0046266F">
        <w:tab/>
        <w:t>Initial conditions</w:t>
      </w:r>
      <w:bookmarkEnd w:id="5207"/>
      <w:bookmarkEnd w:id="5208"/>
      <w:bookmarkEnd w:id="5209"/>
      <w:bookmarkEnd w:id="5210"/>
      <w:bookmarkEnd w:id="5211"/>
      <w:bookmarkEnd w:id="5212"/>
      <w:bookmarkEnd w:id="5213"/>
      <w:bookmarkEnd w:id="5214"/>
      <w:bookmarkEnd w:id="5215"/>
      <w:bookmarkEnd w:id="5216"/>
      <w:bookmarkEnd w:id="5217"/>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8" w:name="_Toc10738936"/>
      <w:bookmarkStart w:id="5219" w:name="_Toc20396788"/>
      <w:bookmarkStart w:id="5220" w:name="_Toc29398441"/>
      <w:bookmarkStart w:id="5221" w:name="_Toc29399563"/>
      <w:bookmarkStart w:id="5222" w:name="_Toc36649573"/>
      <w:bookmarkStart w:id="5223" w:name="_Toc36655415"/>
      <w:bookmarkStart w:id="5224" w:name="_Toc44961718"/>
      <w:bookmarkStart w:id="5225" w:name="_Toc50983381"/>
      <w:bookmarkStart w:id="5226" w:name="_Toc50985552"/>
      <w:bookmarkStart w:id="5227" w:name="_Toc57112812"/>
      <w:bookmarkStart w:id="5228" w:name="_Toc146299963"/>
      <w:r w:rsidRPr="0046266F">
        <w:t>8.2.5.4.2</w:t>
      </w:r>
      <w:r w:rsidRPr="0046266F">
        <w:tab/>
        <w:t>Procedure</w:t>
      </w:r>
      <w:bookmarkEnd w:id="5218"/>
      <w:bookmarkEnd w:id="5219"/>
      <w:bookmarkEnd w:id="5220"/>
      <w:bookmarkEnd w:id="5221"/>
      <w:bookmarkEnd w:id="5222"/>
      <w:bookmarkEnd w:id="5223"/>
      <w:bookmarkEnd w:id="5224"/>
      <w:bookmarkEnd w:id="5225"/>
      <w:bookmarkEnd w:id="5226"/>
      <w:bookmarkEnd w:id="5227"/>
      <w:bookmarkEnd w:id="5228"/>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9" w:name="_Toc10738937"/>
      <w:bookmarkStart w:id="5230" w:name="_Toc20396789"/>
      <w:bookmarkStart w:id="5231" w:name="_Toc29398442"/>
      <w:bookmarkStart w:id="5232" w:name="_Toc29399564"/>
      <w:bookmarkStart w:id="5233" w:name="_Toc36649574"/>
      <w:bookmarkStart w:id="5234" w:name="_Toc36655416"/>
      <w:bookmarkStart w:id="5235" w:name="_Toc44961719"/>
      <w:bookmarkStart w:id="5236" w:name="_Toc50983382"/>
      <w:bookmarkStart w:id="5237" w:name="_Toc50985553"/>
      <w:bookmarkStart w:id="5238" w:name="_Toc57112813"/>
      <w:bookmarkStart w:id="5239" w:name="_Toc146299964"/>
      <w:r w:rsidRPr="0046266F">
        <w:t>8.2.5.5</w:t>
      </w:r>
      <w:r w:rsidRPr="0046266F">
        <w:tab/>
        <w:t>Acceptance criteria</w:t>
      </w:r>
      <w:bookmarkEnd w:id="5229"/>
      <w:bookmarkEnd w:id="5230"/>
      <w:bookmarkEnd w:id="5231"/>
      <w:bookmarkEnd w:id="5232"/>
      <w:bookmarkEnd w:id="5233"/>
      <w:bookmarkEnd w:id="5234"/>
      <w:bookmarkEnd w:id="5235"/>
      <w:bookmarkEnd w:id="5236"/>
      <w:bookmarkEnd w:id="5237"/>
      <w:bookmarkEnd w:id="5238"/>
      <w:bookmarkEnd w:id="5239"/>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0" w:name="_Toc10738938"/>
      <w:bookmarkStart w:id="5241" w:name="_Toc20396790"/>
      <w:bookmarkStart w:id="5242" w:name="_Toc29398443"/>
      <w:bookmarkStart w:id="5243" w:name="_Toc29399565"/>
      <w:bookmarkStart w:id="5244" w:name="_Toc36649575"/>
      <w:bookmarkStart w:id="5245" w:name="_Toc36655417"/>
      <w:bookmarkStart w:id="5246" w:name="_Toc44961720"/>
      <w:bookmarkStart w:id="5247" w:name="_Toc50983383"/>
      <w:bookmarkStart w:id="5248" w:name="_Toc50985554"/>
      <w:bookmarkStart w:id="5249" w:name="_Toc57112814"/>
      <w:bookmarkStart w:id="5250" w:name="_Toc146299965"/>
      <w:r w:rsidRPr="0046266F">
        <w:t>8.2.6</w:t>
      </w:r>
      <w:r w:rsidRPr="0046266F">
        <w:tab/>
        <w:t>Correct reading of a SM on the ISIM if USIM and ISIM are present</w:t>
      </w:r>
      <w:bookmarkEnd w:id="5240"/>
      <w:bookmarkEnd w:id="5241"/>
      <w:bookmarkEnd w:id="5242"/>
      <w:bookmarkEnd w:id="5243"/>
      <w:bookmarkEnd w:id="5244"/>
      <w:bookmarkEnd w:id="5245"/>
      <w:bookmarkEnd w:id="5246"/>
      <w:bookmarkEnd w:id="5247"/>
      <w:bookmarkEnd w:id="5248"/>
      <w:bookmarkEnd w:id="5249"/>
      <w:bookmarkEnd w:id="5250"/>
    </w:p>
    <w:p w14:paraId="497DEF7A" w14:textId="77777777" w:rsidR="00BD7469" w:rsidRPr="0046266F" w:rsidRDefault="00BD7469" w:rsidP="00BD7469">
      <w:pPr>
        <w:pStyle w:val="Heading4"/>
      </w:pPr>
      <w:bookmarkStart w:id="5251" w:name="_Toc10738939"/>
      <w:bookmarkStart w:id="5252" w:name="_Toc20396791"/>
      <w:bookmarkStart w:id="5253" w:name="_Toc29398444"/>
      <w:bookmarkStart w:id="5254" w:name="_Toc29399566"/>
      <w:bookmarkStart w:id="5255" w:name="_Toc36649576"/>
      <w:bookmarkStart w:id="5256" w:name="_Toc36655418"/>
      <w:bookmarkStart w:id="5257" w:name="_Toc44961721"/>
      <w:bookmarkStart w:id="5258" w:name="_Toc50983384"/>
      <w:bookmarkStart w:id="5259" w:name="_Toc50985555"/>
      <w:bookmarkStart w:id="5260" w:name="_Toc57112815"/>
      <w:bookmarkStart w:id="5261" w:name="_Toc146299966"/>
      <w:r w:rsidRPr="0046266F">
        <w:t>8.2.6.1</w:t>
      </w:r>
      <w:r w:rsidRPr="0046266F">
        <w:tab/>
        <w:t>Definition and applicability</w:t>
      </w:r>
      <w:bookmarkEnd w:id="5251"/>
      <w:bookmarkEnd w:id="5252"/>
      <w:bookmarkEnd w:id="5253"/>
      <w:bookmarkEnd w:id="5254"/>
      <w:bookmarkEnd w:id="5255"/>
      <w:bookmarkEnd w:id="5256"/>
      <w:bookmarkEnd w:id="5257"/>
      <w:bookmarkEnd w:id="5258"/>
      <w:bookmarkEnd w:id="5259"/>
      <w:bookmarkEnd w:id="5260"/>
      <w:bookmarkEnd w:id="5261"/>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2" w:name="_Toc10738940"/>
      <w:bookmarkStart w:id="5263" w:name="_Toc20396792"/>
      <w:bookmarkStart w:id="5264" w:name="_Toc29398445"/>
      <w:bookmarkStart w:id="5265" w:name="_Toc29399567"/>
      <w:bookmarkStart w:id="5266" w:name="_Toc36649577"/>
      <w:bookmarkStart w:id="5267" w:name="_Toc36655419"/>
      <w:bookmarkStart w:id="5268" w:name="_Toc44961722"/>
      <w:bookmarkStart w:id="5269" w:name="_Toc50983385"/>
      <w:bookmarkStart w:id="5270" w:name="_Toc50985556"/>
      <w:bookmarkStart w:id="5271" w:name="_Toc57112816"/>
      <w:bookmarkStart w:id="5272" w:name="_Toc146299967"/>
      <w:r w:rsidRPr="0046266F">
        <w:t>8.2.6.2</w:t>
      </w:r>
      <w:r w:rsidRPr="0046266F">
        <w:tab/>
        <w:t>Conformance requirement</w:t>
      </w:r>
      <w:bookmarkEnd w:id="5262"/>
      <w:bookmarkEnd w:id="5263"/>
      <w:bookmarkEnd w:id="5264"/>
      <w:bookmarkEnd w:id="5265"/>
      <w:bookmarkEnd w:id="5266"/>
      <w:bookmarkEnd w:id="5267"/>
      <w:bookmarkEnd w:id="5268"/>
      <w:bookmarkEnd w:id="5269"/>
      <w:bookmarkEnd w:id="5270"/>
      <w:bookmarkEnd w:id="5271"/>
      <w:bookmarkEnd w:id="5272"/>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3" w:name="_Toc10738941"/>
      <w:bookmarkStart w:id="5274" w:name="_Toc20396793"/>
      <w:bookmarkStart w:id="5275" w:name="_Toc29398446"/>
      <w:bookmarkStart w:id="5276" w:name="_Toc29399568"/>
      <w:bookmarkStart w:id="5277" w:name="_Toc36649578"/>
      <w:bookmarkStart w:id="5278" w:name="_Toc36655420"/>
      <w:bookmarkStart w:id="5279" w:name="_Toc44961723"/>
      <w:bookmarkStart w:id="5280" w:name="_Toc50983386"/>
      <w:bookmarkStart w:id="5281" w:name="_Toc50985557"/>
      <w:bookmarkStart w:id="5282" w:name="_Toc57112817"/>
      <w:bookmarkStart w:id="5283" w:name="_Toc146299968"/>
      <w:r w:rsidRPr="0046266F">
        <w:t>8.2.6.3</w:t>
      </w:r>
      <w:r w:rsidRPr="0046266F">
        <w:tab/>
        <w:t>Test purpose</w:t>
      </w:r>
      <w:bookmarkEnd w:id="5273"/>
      <w:bookmarkEnd w:id="5274"/>
      <w:bookmarkEnd w:id="5275"/>
      <w:bookmarkEnd w:id="5276"/>
      <w:bookmarkEnd w:id="5277"/>
      <w:bookmarkEnd w:id="5278"/>
      <w:bookmarkEnd w:id="5279"/>
      <w:bookmarkEnd w:id="5280"/>
      <w:bookmarkEnd w:id="5281"/>
      <w:bookmarkEnd w:id="5282"/>
      <w:bookmarkEnd w:id="5283"/>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4" w:name="_Toc10738942"/>
      <w:bookmarkStart w:id="5285" w:name="_Toc20396794"/>
      <w:bookmarkStart w:id="5286" w:name="_Toc29398447"/>
      <w:bookmarkStart w:id="5287" w:name="_Toc29399569"/>
      <w:bookmarkStart w:id="5288" w:name="_Toc36649579"/>
      <w:bookmarkStart w:id="5289" w:name="_Toc36655421"/>
      <w:bookmarkStart w:id="5290" w:name="_Toc44961724"/>
      <w:bookmarkStart w:id="5291" w:name="_Toc50983387"/>
      <w:bookmarkStart w:id="5292" w:name="_Toc50985558"/>
      <w:bookmarkStart w:id="5293" w:name="_Toc57112818"/>
      <w:bookmarkStart w:id="5294" w:name="_Toc146299969"/>
      <w:r w:rsidRPr="0046266F">
        <w:t>8.2.6.4</w:t>
      </w:r>
      <w:r w:rsidRPr="0046266F">
        <w:tab/>
        <w:t>Method of test</w:t>
      </w:r>
      <w:bookmarkEnd w:id="5284"/>
      <w:bookmarkEnd w:id="5285"/>
      <w:bookmarkEnd w:id="5286"/>
      <w:bookmarkEnd w:id="5287"/>
      <w:bookmarkEnd w:id="5288"/>
      <w:bookmarkEnd w:id="5289"/>
      <w:bookmarkEnd w:id="5290"/>
      <w:bookmarkEnd w:id="5291"/>
      <w:bookmarkEnd w:id="5292"/>
      <w:bookmarkEnd w:id="5293"/>
      <w:bookmarkEnd w:id="5294"/>
    </w:p>
    <w:p w14:paraId="6DAE0A4D" w14:textId="77777777" w:rsidR="00BD7469" w:rsidRPr="0046266F" w:rsidRDefault="00BD7469" w:rsidP="00BD7469">
      <w:pPr>
        <w:pStyle w:val="Heading5"/>
      </w:pPr>
      <w:bookmarkStart w:id="5295" w:name="_Toc10738943"/>
      <w:bookmarkStart w:id="5296" w:name="_Toc20396795"/>
      <w:bookmarkStart w:id="5297" w:name="_Toc29398448"/>
      <w:bookmarkStart w:id="5298" w:name="_Toc29399570"/>
      <w:bookmarkStart w:id="5299" w:name="_Toc36649580"/>
      <w:bookmarkStart w:id="5300" w:name="_Toc36655422"/>
      <w:bookmarkStart w:id="5301" w:name="_Toc44961725"/>
      <w:bookmarkStart w:id="5302" w:name="_Toc50983388"/>
      <w:bookmarkStart w:id="5303" w:name="_Toc50985559"/>
      <w:bookmarkStart w:id="5304" w:name="_Toc57112819"/>
      <w:bookmarkStart w:id="5305" w:name="_Toc146299970"/>
      <w:r w:rsidRPr="0046266F">
        <w:t>8.2.6.4.1</w:t>
      </w:r>
      <w:r w:rsidRPr="0046266F">
        <w:tab/>
        <w:t>Initial conditions</w:t>
      </w:r>
      <w:bookmarkEnd w:id="5295"/>
      <w:bookmarkEnd w:id="5296"/>
      <w:bookmarkEnd w:id="5297"/>
      <w:bookmarkEnd w:id="5298"/>
      <w:bookmarkEnd w:id="5299"/>
      <w:bookmarkEnd w:id="5300"/>
      <w:bookmarkEnd w:id="5301"/>
      <w:bookmarkEnd w:id="5302"/>
      <w:bookmarkEnd w:id="5303"/>
      <w:bookmarkEnd w:id="5304"/>
      <w:bookmarkEnd w:id="5305"/>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6" w:name="_Toc10738944"/>
      <w:bookmarkStart w:id="5307" w:name="_Toc20396796"/>
      <w:bookmarkStart w:id="5308" w:name="_Toc29398449"/>
      <w:bookmarkStart w:id="5309" w:name="_Toc29399571"/>
      <w:bookmarkStart w:id="5310" w:name="_Toc36649581"/>
      <w:bookmarkStart w:id="5311" w:name="_Toc36655423"/>
      <w:bookmarkStart w:id="5312" w:name="_Toc44961726"/>
      <w:bookmarkStart w:id="5313" w:name="_Toc50983389"/>
      <w:bookmarkStart w:id="5314" w:name="_Toc50985560"/>
      <w:bookmarkStart w:id="5315" w:name="_Toc57112820"/>
      <w:bookmarkStart w:id="5316" w:name="_Toc146299971"/>
      <w:r w:rsidRPr="0046266F">
        <w:t>8.2.6.4.2</w:t>
      </w:r>
      <w:r w:rsidRPr="0046266F">
        <w:tab/>
        <w:t>Procedure</w:t>
      </w:r>
      <w:bookmarkEnd w:id="5306"/>
      <w:bookmarkEnd w:id="5307"/>
      <w:bookmarkEnd w:id="5308"/>
      <w:bookmarkEnd w:id="5309"/>
      <w:bookmarkEnd w:id="5310"/>
      <w:bookmarkEnd w:id="5311"/>
      <w:bookmarkEnd w:id="5312"/>
      <w:bookmarkEnd w:id="5313"/>
      <w:bookmarkEnd w:id="5314"/>
      <w:bookmarkEnd w:id="5315"/>
      <w:bookmarkEnd w:id="5316"/>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7" w:name="_Toc10738945"/>
      <w:bookmarkStart w:id="5318" w:name="_Toc20396797"/>
      <w:bookmarkStart w:id="5319" w:name="_Toc29398450"/>
      <w:bookmarkStart w:id="5320" w:name="_Toc29399572"/>
      <w:bookmarkStart w:id="5321" w:name="_Toc36649582"/>
      <w:bookmarkStart w:id="5322" w:name="_Toc36655424"/>
      <w:bookmarkStart w:id="5323" w:name="_Toc44961727"/>
      <w:bookmarkStart w:id="5324" w:name="_Toc50983390"/>
      <w:bookmarkStart w:id="5325" w:name="_Toc50985561"/>
      <w:bookmarkStart w:id="5326" w:name="_Toc57112821"/>
      <w:bookmarkStart w:id="5327" w:name="_Toc146299972"/>
      <w:r w:rsidRPr="0046266F">
        <w:t>8.2.6.5</w:t>
      </w:r>
      <w:r w:rsidRPr="0046266F">
        <w:tab/>
        <w:t>Acceptance criteria</w:t>
      </w:r>
      <w:bookmarkEnd w:id="5317"/>
      <w:bookmarkEnd w:id="5318"/>
      <w:bookmarkEnd w:id="5319"/>
      <w:bookmarkEnd w:id="5320"/>
      <w:bookmarkEnd w:id="5321"/>
      <w:bookmarkEnd w:id="5322"/>
      <w:bookmarkEnd w:id="5323"/>
      <w:bookmarkEnd w:id="5324"/>
      <w:bookmarkEnd w:id="5325"/>
      <w:bookmarkEnd w:id="5326"/>
      <w:bookmarkEnd w:id="5327"/>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8" w:name="_Toc146299973"/>
      <w:r w:rsidRPr="0046266F">
        <w:t>8.2.7</w:t>
      </w:r>
      <w:r w:rsidRPr="0046266F">
        <w:tab/>
        <w:t>Correct storage of an SM on the UICC</w:t>
      </w:r>
      <w:bookmarkEnd w:id="5328"/>
    </w:p>
    <w:p w14:paraId="7B12DB87" w14:textId="77777777" w:rsidR="00BD7469" w:rsidRPr="0046266F" w:rsidRDefault="00BD7469" w:rsidP="0046266F">
      <w:pPr>
        <w:pStyle w:val="Heading4"/>
      </w:pPr>
      <w:bookmarkStart w:id="5329" w:name="_Toc146299974"/>
      <w:r w:rsidRPr="0046266F">
        <w:t>8.2.7.1</w:t>
      </w:r>
      <w:r w:rsidRPr="0046266F">
        <w:tab/>
        <w:t>Definition and applicability</w:t>
      </w:r>
      <w:bookmarkEnd w:id="5329"/>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0" w:name="_Toc146299975"/>
      <w:r w:rsidRPr="0046266F">
        <w:lastRenderedPageBreak/>
        <w:t>8.2.7.2</w:t>
      </w:r>
      <w:r w:rsidRPr="0046266F">
        <w:tab/>
        <w:t>Conformance requirement</w:t>
      </w:r>
      <w:bookmarkEnd w:id="5330"/>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1" w:name="_Toc146299976"/>
      <w:r w:rsidRPr="0046266F">
        <w:t>8.2.7.3</w:t>
      </w:r>
      <w:r w:rsidRPr="0046266F">
        <w:tab/>
        <w:t>Test purpose</w:t>
      </w:r>
      <w:bookmarkEnd w:id="5331"/>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2" w:name="_Toc146299977"/>
      <w:r w:rsidRPr="0046266F">
        <w:t>8.2.7.4</w:t>
      </w:r>
      <w:r w:rsidRPr="0046266F">
        <w:tab/>
        <w:t>Method of test</w:t>
      </w:r>
      <w:bookmarkEnd w:id="5332"/>
    </w:p>
    <w:p w14:paraId="2EA86A27" w14:textId="77777777" w:rsidR="00BD7469" w:rsidRPr="0046266F" w:rsidRDefault="00BD7469" w:rsidP="0046266F">
      <w:pPr>
        <w:pStyle w:val="Heading5"/>
      </w:pPr>
      <w:bookmarkStart w:id="5333" w:name="_Toc146299978"/>
      <w:r w:rsidRPr="0046266F">
        <w:t>8.2.7.4.1</w:t>
      </w:r>
      <w:r w:rsidRPr="0046266F">
        <w:tab/>
        <w:t>Initial conditions</w:t>
      </w:r>
      <w:bookmarkEnd w:id="5333"/>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4" w:name="_Toc146299979"/>
      <w:r w:rsidRPr="0046266F">
        <w:t>8.2.7.4.2</w:t>
      </w:r>
      <w:r w:rsidRPr="0046266F">
        <w:tab/>
        <w:t>Procedure</w:t>
      </w:r>
      <w:bookmarkEnd w:id="5334"/>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5" w:name="_Toc146299980"/>
      <w:r w:rsidRPr="0046266F">
        <w:t>8.2.7.5</w:t>
      </w:r>
      <w:r w:rsidRPr="0046266F">
        <w:tab/>
        <w:t>Acceptance criteria</w:t>
      </w:r>
      <w:bookmarkEnd w:id="5335"/>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6" w:name="_Toc10738946"/>
      <w:bookmarkStart w:id="5337" w:name="_Toc20396798"/>
      <w:bookmarkStart w:id="5338" w:name="_Toc29398451"/>
      <w:bookmarkStart w:id="5339" w:name="_Toc29399573"/>
      <w:bookmarkStart w:id="5340" w:name="_Toc36649583"/>
      <w:bookmarkStart w:id="5341" w:name="_Toc36655425"/>
      <w:bookmarkStart w:id="5342" w:name="_Toc44961728"/>
      <w:bookmarkStart w:id="5343" w:name="_Toc50983391"/>
      <w:bookmarkStart w:id="5344" w:name="_Toc50985562"/>
      <w:bookmarkStart w:id="5345" w:name="_Toc57112822"/>
      <w:bookmarkStart w:id="5346" w:name="_Toc146299981"/>
      <w:r w:rsidRPr="0046266F">
        <w:t>8.3</w:t>
      </w:r>
      <w:r w:rsidRPr="0046266F">
        <w:tab/>
        <w:t>MMS related tests</w:t>
      </w:r>
      <w:bookmarkEnd w:id="5336"/>
      <w:bookmarkEnd w:id="5337"/>
      <w:bookmarkEnd w:id="5338"/>
      <w:bookmarkEnd w:id="5339"/>
      <w:bookmarkEnd w:id="5340"/>
      <w:bookmarkEnd w:id="5341"/>
      <w:bookmarkEnd w:id="5342"/>
      <w:bookmarkEnd w:id="5343"/>
      <w:bookmarkEnd w:id="5344"/>
      <w:bookmarkEnd w:id="5345"/>
      <w:bookmarkEnd w:id="5346"/>
    </w:p>
    <w:p w14:paraId="6DFF4D3D" w14:textId="77777777" w:rsidR="00BD7469" w:rsidRPr="0046266F" w:rsidRDefault="00BD7469" w:rsidP="00BD7469">
      <w:pPr>
        <w:pStyle w:val="Heading3"/>
      </w:pPr>
      <w:bookmarkStart w:id="5347" w:name="_Toc10738947"/>
      <w:bookmarkStart w:id="5348" w:name="_Toc20396799"/>
      <w:bookmarkStart w:id="5349" w:name="_Toc29398452"/>
      <w:bookmarkStart w:id="5350" w:name="_Toc29399574"/>
      <w:bookmarkStart w:id="5351" w:name="_Toc36649584"/>
      <w:bookmarkStart w:id="5352" w:name="_Toc36655426"/>
      <w:bookmarkStart w:id="5353" w:name="_Toc44961729"/>
      <w:bookmarkStart w:id="5354" w:name="_Toc50983392"/>
      <w:bookmarkStart w:id="5355" w:name="_Toc50985563"/>
      <w:bookmarkStart w:id="5356" w:name="_Toc57112823"/>
      <w:bookmarkStart w:id="5357" w:name="_Toc146299982"/>
      <w:r w:rsidRPr="0046266F">
        <w:t>8.3.1</w:t>
      </w:r>
      <w:r w:rsidRPr="0046266F">
        <w:tab/>
        <w:t>UE recognising the priority order of MMS Issuer Connectivity Parameters</w:t>
      </w:r>
      <w:bookmarkEnd w:id="5347"/>
      <w:bookmarkEnd w:id="5348"/>
      <w:bookmarkEnd w:id="5349"/>
      <w:bookmarkEnd w:id="5350"/>
      <w:bookmarkEnd w:id="5351"/>
      <w:bookmarkEnd w:id="5352"/>
      <w:bookmarkEnd w:id="5353"/>
      <w:bookmarkEnd w:id="5354"/>
      <w:bookmarkEnd w:id="5355"/>
      <w:bookmarkEnd w:id="5356"/>
      <w:bookmarkEnd w:id="5357"/>
    </w:p>
    <w:p w14:paraId="764303F5" w14:textId="77777777" w:rsidR="00BD7469" w:rsidRPr="0046266F" w:rsidRDefault="00BD7469" w:rsidP="00BD7469">
      <w:pPr>
        <w:pStyle w:val="Heading4"/>
      </w:pPr>
      <w:bookmarkStart w:id="5358" w:name="_Toc10738948"/>
      <w:bookmarkStart w:id="5359" w:name="_Toc20396800"/>
      <w:bookmarkStart w:id="5360" w:name="_Toc29398453"/>
      <w:bookmarkStart w:id="5361" w:name="_Toc29399575"/>
      <w:bookmarkStart w:id="5362" w:name="_Toc36649585"/>
      <w:bookmarkStart w:id="5363" w:name="_Toc36655427"/>
      <w:bookmarkStart w:id="5364" w:name="_Toc44961730"/>
      <w:bookmarkStart w:id="5365" w:name="_Toc50983393"/>
      <w:bookmarkStart w:id="5366" w:name="_Toc50985564"/>
      <w:bookmarkStart w:id="5367" w:name="_Toc57112824"/>
      <w:bookmarkStart w:id="5368" w:name="_Toc146299983"/>
      <w:r w:rsidRPr="0046266F">
        <w:t>8.3.1.1</w:t>
      </w:r>
      <w:r w:rsidRPr="0046266F">
        <w:tab/>
        <w:t>Definition and applicability</w:t>
      </w:r>
      <w:bookmarkEnd w:id="5358"/>
      <w:bookmarkEnd w:id="5359"/>
      <w:bookmarkEnd w:id="5360"/>
      <w:bookmarkEnd w:id="5361"/>
      <w:bookmarkEnd w:id="5362"/>
      <w:bookmarkEnd w:id="5363"/>
      <w:bookmarkEnd w:id="5364"/>
      <w:bookmarkEnd w:id="5365"/>
      <w:bookmarkEnd w:id="5366"/>
      <w:bookmarkEnd w:id="5367"/>
      <w:bookmarkEnd w:id="5368"/>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9" w:name="_Toc10738949"/>
      <w:bookmarkStart w:id="5370" w:name="_Toc20396801"/>
      <w:bookmarkStart w:id="5371" w:name="_Toc29398454"/>
      <w:bookmarkStart w:id="5372" w:name="_Toc29399576"/>
      <w:bookmarkStart w:id="5373" w:name="_Toc36649586"/>
      <w:bookmarkStart w:id="5374" w:name="_Toc36655428"/>
      <w:bookmarkStart w:id="5375" w:name="_Toc44961731"/>
      <w:bookmarkStart w:id="5376" w:name="_Toc50983394"/>
      <w:bookmarkStart w:id="5377" w:name="_Toc50985565"/>
      <w:bookmarkStart w:id="5378" w:name="_Toc57112825"/>
      <w:bookmarkStart w:id="5379" w:name="_Toc146299984"/>
      <w:r w:rsidRPr="0046266F">
        <w:t>8.3.1.2</w:t>
      </w:r>
      <w:r w:rsidRPr="0046266F">
        <w:tab/>
        <w:t>Conformance requirement</w:t>
      </w:r>
      <w:bookmarkEnd w:id="5369"/>
      <w:bookmarkEnd w:id="5370"/>
      <w:bookmarkEnd w:id="5371"/>
      <w:bookmarkEnd w:id="5372"/>
      <w:bookmarkEnd w:id="5373"/>
      <w:bookmarkEnd w:id="5374"/>
      <w:bookmarkEnd w:id="5375"/>
      <w:bookmarkEnd w:id="5376"/>
      <w:bookmarkEnd w:id="5377"/>
      <w:bookmarkEnd w:id="5378"/>
      <w:bookmarkEnd w:id="5379"/>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0" w:name="_Toc10738950"/>
      <w:bookmarkStart w:id="5381" w:name="_Toc20396802"/>
      <w:bookmarkStart w:id="5382" w:name="_Toc29398455"/>
      <w:bookmarkStart w:id="5383" w:name="_Toc29399577"/>
      <w:bookmarkStart w:id="5384" w:name="_Toc36649587"/>
      <w:bookmarkStart w:id="5385" w:name="_Toc36655429"/>
      <w:bookmarkStart w:id="5386" w:name="_Toc44961732"/>
      <w:bookmarkStart w:id="5387" w:name="_Toc50983395"/>
      <w:bookmarkStart w:id="5388" w:name="_Toc50985566"/>
      <w:bookmarkStart w:id="5389" w:name="_Toc57112826"/>
      <w:bookmarkStart w:id="5390" w:name="_Toc146299985"/>
      <w:r w:rsidRPr="0046266F">
        <w:t>8.3.1.3</w:t>
      </w:r>
      <w:r w:rsidRPr="0046266F">
        <w:tab/>
        <w:t>Test purpose</w:t>
      </w:r>
      <w:bookmarkEnd w:id="5380"/>
      <w:bookmarkEnd w:id="5381"/>
      <w:bookmarkEnd w:id="5382"/>
      <w:bookmarkEnd w:id="5383"/>
      <w:bookmarkEnd w:id="5384"/>
      <w:bookmarkEnd w:id="5385"/>
      <w:bookmarkEnd w:id="5386"/>
      <w:bookmarkEnd w:id="5387"/>
      <w:bookmarkEnd w:id="5388"/>
      <w:bookmarkEnd w:id="5389"/>
      <w:bookmarkEnd w:id="5390"/>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1" w:name="_Toc10738951"/>
      <w:bookmarkStart w:id="5392" w:name="_Toc20396803"/>
      <w:bookmarkStart w:id="5393" w:name="_Toc29398456"/>
      <w:bookmarkStart w:id="5394" w:name="_Toc29399578"/>
      <w:bookmarkStart w:id="5395" w:name="_Toc36649588"/>
      <w:bookmarkStart w:id="5396" w:name="_Toc36655430"/>
      <w:bookmarkStart w:id="5397" w:name="_Toc44961733"/>
      <w:bookmarkStart w:id="5398" w:name="_Toc50983396"/>
      <w:bookmarkStart w:id="5399" w:name="_Toc50985567"/>
      <w:bookmarkStart w:id="5400" w:name="_Toc57112827"/>
    </w:p>
    <w:p w14:paraId="0994B08F" w14:textId="54D71EC8" w:rsidR="00BD7469" w:rsidRPr="0046266F" w:rsidRDefault="00BD7469" w:rsidP="00BD7469">
      <w:pPr>
        <w:pStyle w:val="Heading4"/>
      </w:pPr>
      <w:bookmarkStart w:id="5401" w:name="_Toc146299986"/>
      <w:r w:rsidRPr="0046266F">
        <w:t>8.3.1.4</w:t>
      </w:r>
      <w:r w:rsidRPr="0046266F">
        <w:tab/>
        <w:t>Method of test</w:t>
      </w:r>
      <w:bookmarkEnd w:id="5391"/>
      <w:bookmarkEnd w:id="5392"/>
      <w:bookmarkEnd w:id="5393"/>
      <w:bookmarkEnd w:id="5394"/>
      <w:bookmarkEnd w:id="5395"/>
      <w:bookmarkEnd w:id="5396"/>
      <w:bookmarkEnd w:id="5397"/>
      <w:bookmarkEnd w:id="5398"/>
      <w:bookmarkEnd w:id="5399"/>
      <w:bookmarkEnd w:id="5400"/>
      <w:bookmarkEnd w:id="5401"/>
    </w:p>
    <w:p w14:paraId="2846133A" w14:textId="77777777" w:rsidR="00BD7469" w:rsidRPr="0046266F" w:rsidRDefault="00BD7469" w:rsidP="00BD7469">
      <w:pPr>
        <w:pStyle w:val="Heading5"/>
      </w:pPr>
      <w:bookmarkStart w:id="5402" w:name="_Toc10738952"/>
      <w:bookmarkStart w:id="5403" w:name="_Toc20396804"/>
      <w:bookmarkStart w:id="5404" w:name="_Toc29398457"/>
      <w:bookmarkStart w:id="5405" w:name="_Toc29399579"/>
      <w:bookmarkStart w:id="5406" w:name="_Toc36649589"/>
      <w:bookmarkStart w:id="5407" w:name="_Toc36655431"/>
      <w:bookmarkStart w:id="5408" w:name="_Toc44961734"/>
      <w:bookmarkStart w:id="5409" w:name="_Toc50983397"/>
      <w:bookmarkStart w:id="5410" w:name="_Toc50985568"/>
      <w:bookmarkStart w:id="5411" w:name="_Toc57112828"/>
      <w:bookmarkStart w:id="5412" w:name="_Toc146299987"/>
      <w:r w:rsidRPr="0046266F">
        <w:t>8.3.1.4.1</w:t>
      </w:r>
      <w:r w:rsidRPr="0046266F">
        <w:tab/>
        <w:t>Initial conditions</w:t>
      </w:r>
      <w:bookmarkEnd w:id="5402"/>
      <w:bookmarkEnd w:id="5403"/>
      <w:bookmarkEnd w:id="5404"/>
      <w:bookmarkEnd w:id="5405"/>
      <w:bookmarkEnd w:id="5406"/>
      <w:bookmarkEnd w:id="5407"/>
      <w:bookmarkEnd w:id="5408"/>
      <w:bookmarkEnd w:id="5409"/>
      <w:bookmarkEnd w:id="5410"/>
      <w:bookmarkEnd w:id="5411"/>
      <w:bookmarkEnd w:id="5412"/>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3" w:name="_Toc10738953"/>
      <w:bookmarkStart w:id="5414" w:name="_Toc20396805"/>
      <w:bookmarkStart w:id="5415" w:name="_Toc29398458"/>
      <w:bookmarkStart w:id="5416" w:name="_Toc29399580"/>
      <w:bookmarkStart w:id="5417" w:name="_Toc36649590"/>
      <w:bookmarkStart w:id="5418" w:name="_Toc36655432"/>
      <w:bookmarkStart w:id="5419" w:name="_Toc44961735"/>
      <w:bookmarkStart w:id="5420" w:name="_Toc50983398"/>
      <w:bookmarkStart w:id="5421" w:name="_Toc50985569"/>
      <w:bookmarkStart w:id="5422" w:name="_Toc57112829"/>
      <w:bookmarkStart w:id="5423" w:name="_Toc146299988"/>
      <w:r w:rsidRPr="0046266F">
        <w:t>8.3.1.4.2</w:t>
      </w:r>
      <w:r w:rsidRPr="0046266F">
        <w:tab/>
        <w:t>Procedure</w:t>
      </w:r>
      <w:bookmarkEnd w:id="5413"/>
      <w:bookmarkEnd w:id="5414"/>
      <w:bookmarkEnd w:id="5415"/>
      <w:bookmarkEnd w:id="5416"/>
      <w:bookmarkEnd w:id="5417"/>
      <w:bookmarkEnd w:id="5418"/>
      <w:bookmarkEnd w:id="5419"/>
      <w:bookmarkEnd w:id="5420"/>
      <w:bookmarkEnd w:id="5421"/>
      <w:bookmarkEnd w:id="5422"/>
      <w:bookmarkEnd w:id="5423"/>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4" w:name="_Toc10738954"/>
      <w:bookmarkStart w:id="5425" w:name="_Toc20396806"/>
      <w:bookmarkStart w:id="5426" w:name="_Toc29398459"/>
      <w:bookmarkStart w:id="5427" w:name="_Toc29399581"/>
      <w:bookmarkStart w:id="5428" w:name="_Toc36649591"/>
      <w:bookmarkStart w:id="5429" w:name="_Toc36655433"/>
      <w:bookmarkStart w:id="5430" w:name="_Toc44961736"/>
      <w:bookmarkStart w:id="5431" w:name="_Toc50983399"/>
      <w:bookmarkStart w:id="5432" w:name="_Toc50985570"/>
      <w:bookmarkStart w:id="5433" w:name="_Toc57112830"/>
      <w:bookmarkStart w:id="5434" w:name="_Toc146299989"/>
      <w:r w:rsidRPr="0046266F">
        <w:t>8.3.1.5</w:t>
      </w:r>
      <w:r w:rsidRPr="0046266F">
        <w:tab/>
        <w:t>Acceptance criteria</w:t>
      </w:r>
      <w:bookmarkEnd w:id="5424"/>
      <w:bookmarkEnd w:id="5425"/>
      <w:bookmarkEnd w:id="5426"/>
      <w:bookmarkEnd w:id="5427"/>
      <w:bookmarkEnd w:id="5428"/>
      <w:bookmarkEnd w:id="5429"/>
      <w:bookmarkEnd w:id="5430"/>
      <w:bookmarkEnd w:id="5431"/>
      <w:bookmarkEnd w:id="5432"/>
      <w:bookmarkEnd w:id="5433"/>
      <w:bookmarkEnd w:id="5434"/>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5" w:name="_Toc10738955"/>
      <w:bookmarkStart w:id="5436" w:name="_Toc20396807"/>
      <w:bookmarkStart w:id="5437" w:name="_Toc29398460"/>
      <w:bookmarkStart w:id="5438" w:name="_Toc29399582"/>
      <w:bookmarkStart w:id="5439" w:name="_Toc36649592"/>
      <w:bookmarkStart w:id="5440" w:name="_Toc36655434"/>
      <w:bookmarkStart w:id="5441" w:name="_Toc44961737"/>
      <w:bookmarkStart w:id="5442" w:name="_Toc50983400"/>
      <w:bookmarkStart w:id="5443" w:name="_Toc50985571"/>
      <w:bookmarkStart w:id="5444" w:name="_Toc57112831"/>
      <w:bookmarkStart w:id="5445" w:name="_Toc146299990"/>
      <w:r w:rsidRPr="0046266F">
        <w:t>8.3.2</w:t>
      </w:r>
      <w:r w:rsidRPr="0046266F">
        <w:tab/>
        <w:t>UE recognising the priority order of MMS User Connectivity Parameters</w:t>
      </w:r>
      <w:bookmarkEnd w:id="5435"/>
      <w:bookmarkEnd w:id="5436"/>
      <w:bookmarkEnd w:id="5437"/>
      <w:bookmarkEnd w:id="5438"/>
      <w:bookmarkEnd w:id="5439"/>
      <w:bookmarkEnd w:id="5440"/>
      <w:bookmarkEnd w:id="5441"/>
      <w:bookmarkEnd w:id="5442"/>
      <w:bookmarkEnd w:id="5443"/>
      <w:bookmarkEnd w:id="5444"/>
      <w:bookmarkEnd w:id="5445"/>
    </w:p>
    <w:p w14:paraId="46CBF120" w14:textId="77777777" w:rsidR="00BD7469" w:rsidRPr="0046266F" w:rsidRDefault="00BD7469" w:rsidP="00BD7469">
      <w:pPr>
        <w:pStyle w:val="Heading4"/>
      </w:pPr>
      <w:bookmarkStart w:id="5446" w:name="_Toc10738956"/>
      <w:bookmarkStart w:id="5447" w:name="_Toc20396808"/>
      <w:bookmarkStart w:id="5448" w:name="_Toc29398461"/>
      <w:bookmarkStart w:id="5449" w:name="_Toc29399583"/>
      <w:bookmarkStart w:id="5450" w:name="_Toc36649593"/>
      <w:bookmarkStart w:id="5451" w:name="_Toc36655435"/>
      <w:bookmarkStart w:id="5452" w:name="_Toc44961738"/>
      <w:bookmarkStart w:id="5453" w:name="_Toc50983401"/>
      <w:bookmarkStart w:id="5454" w:name="_Toc50985572"/>
      <w:bookmarkStart w:id="5455" w:name="_Toc57112832"/>
      <w:bookmarkStart w:id="5456" w:name="_Toc146299991"/>
      <w:r w:rsidRPr="0046266F">
        <w:t>8.3.2.1</w:t>
      </w:r>
      <w:r w:rsidRPr="0046266F">
        <w:tab/>
        <w:t>Definition and applicability</w:t>
      </w:r>
      <w:bookmarkEnd w:id="5446"/>
      <w:bookmarkEnd w:id="5447"/>
      <w:bookmarkEnd w:id="5448"/>
      <w:bookmarkEnd w:id="5449"/>
      <w:bookmarkEnd w:id="5450"/>
      <w:bookmarkEnd w:id="5451"/>
      <w:bookmarkEnd w:id="5452"/>
      <w:bookmarkEnd w:id="5453"/>
      <w:bookmarkEnd w:id="5454"/>
      <w:bookmarkEnd w:id="5455"/>
      <w:bookmarkEnd w:id="5456"/>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7" w:name="_Toc10738957"/>
      <w:bookmarkStart w:id="5458" w:name="_Toc20396809"/>
      <w:bookmarkStart w:id="5459" w:name="_Toc29398462"/>
      <w:bookmarkStart w:id="5460" w:name="_Toc29399584"/>
      <w:bookmarkStart w:id="5461" w:name="_Toc36649594"/>
      <w:bookmarkStart w:id="5462" w:name="_Toc36655436"/>
      <w:bookmarkStart w:id="5463" w:name="_Toc44961739"/>
      <w:bookmarkStart w:id="5464" w:name="_Toc50983402"/>
      <w:bookmarkStart w:id="5465" w:name="_Toc50985573"/>
      <w:bookmarkStart w:id="5466" w:name="_Toc57112833"/>
      <w:bookmarkStart w:id="5467" w:name="_Toc146299992"/>
      <w:r w:rsidRPr="0046266F">
        <w:t>8.3.2.2</w:t>
      </w:r>
      <w:r w:rsidRPr="0046266F">
        <w:tab/>
        <w:t>Conformance requirement</w:t>
      </w:r>
      <w:bookmarkEnd w:id="5457"/>
      <w:bookmarkEnd w:id="5458"/>
      <w:bookmarkEnd w:id="5459"/>
      <w:bookmarkEnd w:id="5460"/>
      <w:bookmarkEnd w:id="5461"/>
      <w:bookmarkEnd w:id="5462"/>
      <w:bookmarkEnd w:id="5463"/>
      <w:bookmarkEnd w:id="5464"/>
      <w:bookmarkEnd w:id="5465"/>
      <w:bookmarkEnd w:id="5466"/>
      <w:bookmarkEnd w:id="5467"/>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8" w:name="_Toc10738958"/>
      <w:bookmarkStart w:id="5469" w:name="_Toc20396810"/>
      <w:bookmarkStart w:id="5470" w:name="_Toc29398463"/>
      <w:bookmarkStart w:id="5471" w:name="_Toc29399585"/>
      <w:bookmarkStart w:id="5472" w:name="_Toc36649595"/>
      <w:bookmarkStart w:id="5473" w:name="_Toc36655437"/>
      <w:bookmarkStart w:id="5474" w:name="_Toc44961740"/>
      <w:bookmarkStart w:id="5475" w:name="_Toc50983403"/>
      <w:bookmarkStart w:id="5476" w:name="_Toc50985574"/>
      <w:bookmarkStart w:id="5477" w:name="_Toc57112834"/>
      <w:bookmarkStart w:id="5478" w:name="_Toc146299993"/>
      <w:r w:rsidRPr="0046266F">
        <w:t>8.3.2.3</w:t>
      </w:r>
      <w:r w:rsidRPr="0046266F">
        <w:tab/>
        <w:t>Test purpose</w:t>
      </w:r>
      <w:bookmarkEnd w:id="5468"/>
      <w:bookmarkEnd w:id="5469"/>
      <w:bookmarkEnd w:id="5470"/>
      <w:bookmarkEnd w:id="5471"/>
      <w:bookmarkEnd w:id="5472"/>
      <w:bookmarkEnd w:id="5473"/>
      <w:bookmarkEnd w:id="5474"/>
      <w:bookmarkEnd w:id="5475"/>
      <w:bookmarkEnd w:id="5476"/>
      <w:bookmarkEnd w:id="5477"/>
      <w:bookmarkEnd w:id="5478"/>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9" w:name="_Toc10738959"/>
      <w:bookmarkStart w:id="5480" w:name="_Toc20396811"/>
      <w:bookmarkStart w:id="5481" w:name="_Toc29398464"/>
      <w:bookmarkStart w:id="5482" w:name="_Toc29399586"/>
      <w:bookmarkStart w:id="5483" w:name="_Toc36649596"/>
      <w:bookmarkStart w:id="5484" w:name="_Toc36655438"/>
      <w:bookmarkStart w:id="5485" w:name="_Toc44961741"/>
      <w:bookmarkStart w:id="5486" w:name="_Toc50983404"/>
      <w:bookmarkStart w:id="5487" w:name="_Toc50985575"/>
      <w:bookmarkStart w:id="5488" w:name="_Toc57112835"/>
    </w:p>
    <w:p w14:paraId="49E11EF4" w14:textId="16A1A5FD" w:rsidR="00BD7469" w:rsidRPr="0046266F" w:rsidRDefault="00BD7469" w:rsidP="00BD7469">
      <w:pPr>
        <w:pStyle w:val="Heading4"/>
      </w:pPr>
      <w:bookmarkStart w:id="5489" w:name="_Toc146299994"/>
      <w:r w:rsidRPr="0046266F">
        <w:t>8.3.2.4</w:t>
      </w:r>
      <w:r w:rsidRPr="0046266F">
        <w:tab/>
        <w:t>Method of test</w:t>
      </w:r>
      <w:bookmarkEnd w:id="5479"/>
      <w:bookmarkEnd w:id="5480"/>
      <w:bookmarkEnd w:id="5481"/>
      <w:bookmarkEnd w:id="5482"/>
      <w:bookmarkEnd w:id="5483"/>
      <w:bookmarkEnd w:id="5484"/>
      <w:bookmarkEnd w:id="5485"/>
      <w:bookmarkEnd w:id="5486"/>
      <w:bookmarkEnd w:id="5487"/>
      <w:bookmarkEnd w:id="5488"/>
      <w:bookmarkEnd w:id="5489"/>
    </w:p>
    <w:p w14:paraId="5C6D537A" w14:textId="77777777" w:rsidR="00BD7469" w:rsidRPr="0046266F" w:rsidRDefault="00BD7469" w:rsidP="00BD7469">
      <w:pPr>
        <w:pStyle w:val="Heading5"/>
      </w:pPr>
      <w:bookmarkStart w:id="5490" w:name="_Toc10738960"/>
      <w:bookmarkStart w:id="5491" w:name="_Toc20396812"/>
      <w:bookmarkStart w:id="5492" w:name="_Toc29398465"/>
      <w:bookmarkStart w:id="5493" w:name="_Toc29399587"/>
      <w:bookmarkStart w:id="5494" w:name="_Toc36649597"/>
      <w:bookmarkStart w:id="5495" w:name="_Toc36655439"/>
      <w:bookmarkStart w:id="5496" w:name="_Toc44961742"/>
      <w:bookmarkStart w:id="5497" w:name="_Toc50983405"/>
      <w:bookmarkStart w:id="5498" w:name="_Toc50985576"/>
      <w:bookmarkStart w:id="5499" w:name="_Toc57112836"/>
      <w:bookmarkStart w:id="5500" w:name="_Toc146299995"/>
      <w:r w:rsidRPr="0046266F">
        <w:t>8.3.2.4.1</w:t>
      </w:r>
      <w:r w:rsidRPr="0046266F">
        <w:tab/>
        <w:t>Initial conditions</w:t>
      </w:r>
      <w:bookmarkEnd w:id="5490"/>
      <w:bookmarkEnd w:id="5491"/>
      <w:bookmarkEnd w:id="5492"/>
      <w:bookmarkEnd w:id="5493"/>
      <w:bookmarkEnd w:id="5494"/>
      <w:bookmarkEnd w:id="5495"/>
      <w:bookmarkEnd w:id="5496"/>
      <w:bookmarkEnd w:id="5497"/>
      <w:bookmarkEnd w:id="5498"/>
      <w:bookmarkEnd w:id="5499"/>
      <w:bookmarkEnd w:id="5500"/>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1" w:name="_Toc10738961"/>
      <w:bookmarkStart w:id="5502" w:name="_Toc20396813"/>
      <w:bookmarkStart w:id="5503" w:name="_Toc29398466"/>
      <w:bookmarkStart w:id="5504" w:name="_Toc29399588"/>
      <w:bookmarkStart w:id="5505" w:name="_Toc36649598"/>
      <w:bookmarkStart w:id="5506" w:name="_Toc36655440"/>
      <w:bookmarkStart w:id="5507" w:name="_Toc44961743"/>
      <w:bookmarkStart w:id="5508" w:name="_Toc50983406"/>
      <w:bookmarkStart w:id="5509" w:name="_Toc50985577"/>
      <w:bookmarkStart w:id="5510" w:name="_Toc57112837"/>
      <w:bookmarkStart w:id="5511" w:name="_Toc146299996"/>
      <w:r w:rsidRPr="0046266F">
        <w:t>8.3.2.4.2</w:t>
      </w:r>
      <w:r w:rsidRPr="0046266F">
        <w:tab/>
        <w:t>Procedure</w:t>
      </w:r>
      <w:bookmarkEnd w:id="5501"/>
      <w:bookmarkEnd w:id="5502"/>
      <w:bookmarkEnd w:id="5503"/>
      <w:bookmarkEnd w:id="5504"/>
      <w:bookmarkEnd w:id="5505"/>
      <w:bookmarkEnd w:id="5506"/>
      <w:bookmarkEnd w:id="5507"/>
      <w:bookmarkEnd w:id="5508"/>
      <w:bookmarkEnd w:id="5509"/>
      <w:bookmarkEnd w:id="5510"/>
      <w:bookmarkEnd w:id="5511"/>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2" w:name="_Toc10738962"/>
      <w:bookmarkStart w:id="5513" w:name="_Toc20396814"/>
      <w:bookmarkStart w:id="5514" w:name="_Toc29398467"/>
      <w:bookmarkStart w:id="5515" w:name="_Toc29399589"/>
      <w:bookmarkStart w:id="5516" w:name="_Toc36649599"/>
      <w:bookmarkStart w:id="5517" w:name="_Toc36655441"/>
      <w:bookmarkStart w:id="5518" w:name="_Toc44961744"/>
      <w:bookmarkStart w:id="5519" w:name="_Toc50983407"/>
      <w:bookmarkStart w:id="5520" w:name="_Toc50985578"/>
      <w:bookmarkStart w:id="5521" w:name="_Toc57112838"/>
      <w:bookmarkStart w:id="5522" w:name="_Toc146299997"/>
      <w:r w:rsidRPr="0046266F">
        <w:t>8.3.2.5</w:t>
      </w:r>
      <w:r w:rsidRPr="0046266F">
        <w:tab/>
      </w:r>
      <w:r w:rsidRPr="0046266F">
        <w:rPr>
          <w:rStyle w:val="berschrift4Char"/>
        </w:rPr>
        <w:t>Acceptance</w:t>
      </w:r>
      <w:r w:rsidRPr="0046266F">
        <w:t xml:space="preserve"> criteria</w:t>
      </w:r>
      <w:bookmarkEnd w:id="5512"/>
      <w:bookmarkEnd w:id="5513"/>
      <w:bookmarkEnd w:id="5514"/>
      <w:bookmarkEnd w:id="5515"/>
      <w:bookmarkEnd w:id="5516"/>
      <w:bookmarkEnd w:id="5517"/>
      <w:bookmarkEnd w:id="5518"/>
      <w:bookmarkEnd w:id="5519"/>
      <w:bookmarkEnd w:id="5520"/>
      <w:bookmarkEnd w:id="5521"/>
      <w:bookmarkEnd w:id="5522"/>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3" w:name="_Toc10738963"/>
      <w:bookmarkStart w:id="5524" w:name="_Toc20396815"/>
      <w:bookmarkStart w:id="5525" w:name="_Toc29398468"/>
      <w:bookmarkStart w:id="5526" w:name="_Toc29399590"/>
      <w:bookmarkStart w:id="5527" w:name="_Toc36649600"/>
      <w:bookmarkStart w:id="5528" w:name="_Toc36655442"/>
      <w:bookmarkStart w:id="5529" w:name="_Toc44961745"/>
      <w:bookmarkStart w:id="5530" w:name="_Toc50983408"/>
      <w:bookmarkStart w:id="5531" w:name="_Toc50985579"/>
      <w:bookmarkStart w:id="5532" w:name="_Toc57112839"/>
      <w:bookmarkStart w:id="5533" w:name="_Toc146299998"/>
      <w:r w:rsidRPr="0046266F">
        <w:t>8.3.3</w:t>
      </w:r>
      <w:r w:rsidRPr="0046266F">
        <w:tab/>
        <w:t>UE recognising the priority order of MMS Issuer Connectivity Parameters over the MMS User Connectivity Parameters</w:t>
      </w:r>
      <w:bookmarkEnd w:id="5523"/>
      <w:bookmarkEnd w:id="5524"/>
      <w:bookmarkEnd w:id="5525"/>
      <w:bookmarkEnd w:id="5526"/>
      <w:bookmarkEnd w:id="5527"/>
      <w:bookmarkEnd w:id="5528"/>
      <w:bookmarkEnd w:id="5529"/>
      <w:bookmarkEnd w:id="5530"/>
      <w:bookmarkEnd w:id="5531"/>
      <w:bookmarkEnd w:id="5532"/>
      <w:bookmarkEnd w:id="5533"/>
    </w:p>
    <w:p w14:paraId="519023E3" w14:textId="77777777" w:rsidR="00BD7469" w:rsidRPr="0046266F" w:rsidRDefault="00BD7469" w:rsidP="00BD7469">
      <w:pPr>
        <w:pStyle w:val="Heading4"/>
      </w:pPr>
      <w:bookmarkStart w:id="5534" w:name="_Toc10738964"/>
      <w:bookmarkStart w:id="5535" w:name="_Toc20396816"/>
      <w:bookmarkStart w:id="5536" w:name="_Toc29398469"/>
      <w:bookmarkStart w:id="5537" w:name="_Toc29399591"/>
      <w:bookmarkStart w:id="5538" w:name="_Toc36649601"/>
      <w:bookmarkStart w:id="5539" w:name="_Toc36655443"/>
      <w:bookmarkStart w:id="5540" w:name="_Toc44961746"/>
      <w:bookmarkStart w:id="5541" w:name="_Toc50983409"/>
      <w:bookmarkStart w:id="5542" w:name="_Toc50985580"/>
      <w:bookmarkStart w:id="5543" w:name="_Toc57112840"/>
      <w:bookmarkStart w:id="5544" w:name="_Toc146299999"/>
      <w:r w:rsidRPr="0046266F">
        <w:t>8.3.3.1</w:t>
      </w:r>
      <w:r w:rsidRPr="0046266F">
        <w:tab/>
        <w:t>Definition and applicability</w:t>
      </w:r>
      <w:bookmarkEnd w:id="5534"/>
      <w:bookmarkEnd w:id="5535"/>
      <w:bookmarkEnd w:id="5536"/>
      <w:bookmarkEnd w:id="5537"/>
      <w:bookmarkEnd w:id="5538"/>
      <w:bookmarkEnd w:id="5539"/>
      <w:bookmarkEnd w:id="5540"/>
      <w:bookmarkEnd w:id="5541"/>
      <w:bookmarkEnd w:id="5542"/>
      <w:bookmarkEnd w:id="5543"/>
      <w:bookmarkEnd w:id="5544"/>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5" w:name="_Toc10738965"/>
      <w:bookmarkStart w:id="5546" w:name="_Toc20396817"/>
      <w:bookmarkStart w:id="5547" w:name="_Toc29398470"/>
      <w:bookmarkStart w:id="5548" w:name="_Toc29399592"/>
      <w:bookmarkStart w:id="5549" w:name="_Toc36649602"/>
      <w:bookmarkStart w:id="5550" w:name="_Toc36655444"/>
      <w:bookmarkStart w:id="5551" w:name="_Toc44961747"/>
      <w:bookmarkStart w:id="5552" w:name="_Toc50983410"/>
      <w:bookmarkStart w:id="5553" w:name="_Toc50985581"/>
      <w:bookmarkStart w:id="5554" w:name="_Toc57112841"/>
      <w:bookmarkStart w:id="5555" w:name="_Toc146300000"/>
      <w:r w:rsidRPr="0046266F">
        <w:lastRenderedPageBreak/>
        <w:t>8.3.3.2</w:t>
      </w:r>
      <w:r w:rsidRPr="0046266F">
        <w:tab/>
        <w:t>Conformance requirement</w:t>
      </w:r>
      <w:bookmarkEnd w:id="5545"/>
      <w:bookmarkEnd w:id="5546"/>
      <w:bookmarkEnd w:id="5547"/>
      <w:bookmarkEnd w:id="5548"/>
      <w:bookmarkEnd w:id="5549"/>
      <w:bookmarkEnd w:id="5550"/>
      <w:bookmarkEnd w:id="5551"/>
      <w:bookmarkEnd w:id="5552"/>
      <w:bookmarkEnd w:id="5553"/>
      <w:bookmarkEnd w:id="5554"/>
      <w:bookmarkEnd w:id="5555"/>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6" w:name="_Toc10738966"/>
      <w:bookmarkStart w:id="5557" w:name="_Toc20396818"/>
      <w:bookmarkStart w:id="5558" w:name="_Toc29398471"/>
      <w:bookmarkStart w:id="5559" w:name="_Toc29399593"/>
      <w:bookmarkStart w:id="5560" w:name="_Toc36649603"/>
      <w:bookmarkStart w:id="5561" w:name="_Toc36655445"/>
      <w:bookmarkStart w:id="5562" w:name="_Toc44961748"/>
      <w:bookmarkStart w:id="5563" w:name="_Toc50983411"/>
      <w:bookmarkStart w:id="5564" w:name="_Toc50985582"/>
      <w:bookmarkStart w:id="5565" w:name="_Toc57112842"/>
      <w:bookmarkStart w:id="5566" w:name="_Toc146300001"/>
      <w:r w:rsidRPr="0046266F">
        <w:t>8.3.3.3</w:t>
      </w:r>
      <w:r w:rsidRPr="0046266F">
        <w:tab/>
        <w:t>Test purpose</w:t>
      </w:r>
      <w:bookmarkEnd w:id="5556"/>
      <w:bookmarkEnd w:id="5557"/>
      <w:bookmarkEnd w:id="5558"/>
      <w:bookmarkEnd w:id="5559"/>
      <w:bookmarkEnd w:id="5560"/>
      <w:bookmarkEnd w:id="5561"/>
      <w:bookmarkEnd w:id="5562"/>
      <w:bookmarkEnd w:id="5563"/>
      <w:bookmarkEnd w:id="5564"/>
      <w:bookmarkEnd w:id="5565"/>
      <w:bookmarkEnd w:id="5566"/>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7" w:name="_Toc10738967"/>
      <w:bookmarkStart w:id="5568" w:name="_Toc20396819"/>
      <w:bookmarkStart w:id="5569" w:name="_Toc29398472"/>
      <w:bookmarkStart w:id="5570" w:name="_Toc29399594"/>
      <w:bookmarkStart w:id="5571" w:name="_Toc36649604"/>
      <w:bookmarkStart w:id="5572" w:name="_Toc36655446"/>
      <w:bookmarkStart w:id="5573" w:name="_Toc44961749"/>
      <w:bookmarkStart w:id="5574" w:name="_Toc50983412"/>
      <w:bookmarkStart w:id="5575" w:name="_Toc50985583"/>
      <w:bookmarkStart w:id="5576" w:name="_Toc57112843"/>
    </w:p>
    <w:p w14:paraId="2EA83380" w14:textId="6EC783FF" w:rsidR="00BD7469" w:rsidRPr="0046266F" w:rsidRDefault="00BD7469" w:rsidP="00BD7469">
      <w:pPr>
        <w:pStyle w:val="Heading4"/>
      </w:pPr>
      <w:bookmarkStart w:id="5577" w:name="_Toc146300002"/>
      <w:r w:rsidRPr="0046266F">
        <w:t>8.3.3.4</w:t>
      </w:r>
      <w:r w:rsidRPr="0046266F">
        <w:tab/>
        <w:t>Method of test</w:t>
      </w:r>
      <w:bookmarkEnd w:id="5567"/>
      <w:bookmarkEnd w:id="5568"/>
      <w:bookmarkEnd w:id="5569"/>
      <w:bookmarkEnd w:id="5570"/>
      <w:bookmarkEnd w:id="5571"/>
      <w:bookmarkEnd w:id="5572"/>
      <w:bookmarkEnd w:id="5573"/>
      <w:bookmarkEnd w:id="5574"/>
      <w:bookmarkEnd w:id="5575"/>
      <w:bookmarkEnd w:id="5576"/>
      <w:bookmarkEnd w:id="5577"/>
    </w:p>
    <w:p w14:paraId="05CC72F2" w14:textId="77777777" w:rsidR="00BD7469" w:rsidRPr="0046266F" w:rsidRDefault="00BD7469" w:rsidP="00BD7469">
      <w:pPr>
        <w:pStyle w:val="Heading5"/>
      </w:pPr>
      <w:bookmarkStart w:id="5578" w:name="_Toc10738968"/>
      <w:bookmarkStart w:id="5579" w:name="_Toc20396820"/>
      <w:bookmarkStart w:id="5580" w:name="_Toc29398473"/>
      <w:bookmarkStart w:id="5581" w:name="_Toc29399595"/>
      <w:bookmarkStart w:id="5582" w:name="_Toc36649605"/>
      <w:bookmarkStart w:id="5583" w:name="_Toc36655447"/>
      <w:bookmarkStart w:id="5584" w:name="_Toc44961750"/>
      <w:bookmarkStart w:id="5585" w:name="_Toc50983413"/>
      <w:bookmarkStart w:id="5586" w:name="_Toc50985584"/>
      <w:bookmarkStart w:id="5587" w:name="_Toc57112844"/>
      <w:bookmarkStart w:id="5588" w:name="_Toc146300003"/>
      <w:r w:rsidRPr="0046266F">
        <w:t>8.3.3.4.1</w:t>
      </w:r>
      <w:r w:rsidRPr="0046266F">
        <w:tab/>
        <w:t>Initial conditions</w:t>
      </w:r>
      <w:bookmarkEnd w:id="5578"/>
      <w:bookmarkEnd w:id="5579"/>
      <w:bookmarkEnd w:id="5580"/>
      <w:bookmarkEnd w:id="5581"/>
      <w:bookmarkEnd w:id="5582"/>
      <w:bookmarkEnd w:id="5583"/>
      <w:bookmarkEnd w:id="5584"/>
      <w:bookmarkEnd w:id="5585"/>
      <w:bookmarkEnd w:id="5586"/>
      <w:bookmarkEnd w:id="5587"/>
      <w:bookmarkEnd w:id="5588"/>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9" w:name="_Toc10738969"/>
      <w:bookmarkStart w:id="5590" w:name="_Toc20396821"/>
      <w:bookmarkStart w:id="5591" w:name="_Toc29398474"/>
      <w:bookmarkStart w:id="5592" w:name="_Toc29399596"/>
      <w:bookmarkStart w:id="5593" w:name="_Toc36649606"/>
      <w:bookmarkStart w:id="5594" w:name="_Toc36655448"/>
      <w:bookmarkStart w:id="5595" w:name="_Toc44961751"/>
      <w:bookmarkStart w:id="5596" w:name="_Toc50983414"/>
      <w:bookmarkStart w:id="5597" w:name="_Toc50985585"/>
      <w:bookmarkStart w:id="5598" w:name="_Toc57112845"/>
      <w:bookmarkStart w:id="5599" w:name="_Toc146300004"/>
      <w:r w:rsidRPr="0046266F">
        <w:t>8.3.3.4.2</w:t>
      </w:r>
      <w:r w:rsidRPr="0046266F">
        <w:tab/>
        <w:t>Procedure</w:t>
      </w:r>
      <w:bookmarkEnd w:id="5589"/>
      <w:bookmarkEnd w:id="5590"/>
      <w:bookmarkEnd w:id="5591"/>
      <w:bookmarkEnd w:id="5592"/>
      <w:bookmarkEnd w:id="5593"/>
      <w:bookmarkEnd w:id="5594"/>
      <w:bookmarkEnd w:id="5595"/>
      <w:bookmarkEnd w:id="5596"/>
      <w:bookmarkEnd w:id="5597"/>
      <w:bookmarkEnd w:id="5598"/>
      <w:bookmarkEnd w:id="5599"/>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0" w:name="_Toc10738970"/>
      <w:bookmarkStart w:id="5601" w:name="_Toc20396822"/>
      <w:bookmarkStart w:id="5602" w:name="_Toc29398475"/>
      <w:bookmarkStart w:id="5603" w:name="_Toc29399597"/>
      <w:bookmarkStart w:id="5604" w:name="_Toc36649607"/>
      <w:bookmarkStart w:id="5605" w:name="_Toc36655449"/>
      <w:bookmarkStart w:id="5606" w:name="_Toc44961752"/>
      <w:bookmarkStart w:id="5607" w:name="_Toc50983415"/>
      <w:bookmarkStart w:id="5608" w:name="_Toc50985586"/>
      <w:bookmarkStart w:id="5609" w:name="_Toc57112846"/>
      <w:bookmarkStart w:id="5610" w:name="_Toc146300005"/>
      <w:r w:rsidRPr="0046266F">
        <w:t>8.3.3.5</w:t>
      </w:r>
      <w:r w:rsidRPr="0046266F">
        <w:tab/>
      </w:r>
      <w:r w:rsidRPr="0046266F">
        <w:rPr>
          <w:rStyle w:val="berschrift4Char"/>
        </w:rPr>
        <w:t>Acceptance</w:t>
      </w:r>
      <w:r w:rsidRPr="0046266F">
        <w:t xml:space="preserve"> criteria</w:t>
      </w:r>
      <w:bookmarkEnd w:id="5600"/>
      <w:bookmarkEnd w:id="5601"/>
      <w:bookmarkEnd w:id="5602"/>
      <w:bookmarkEnd w:id="5603"/>
      <w:bookmarkEnd w:id="5604"/>
      <w:bookmarkEnd w:id="5605"/>
      <w:bookmarkEnd w:id="5606"/>
      <w:bookmarkEnd w:id="5607"/>
      <w:bookmarkEnd w:id="5608"/>
      <w:bookmarkEnd w:id="5609"/>
      <w:bookmarkEnd w:id="5610"/>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1" w:name="_Toc10738971"/>
      <w:bookmarkStart w:id="5612" w:name="_Toc20396823"/>
      <w:bookmarkStart w:id="5613" w:name="_Toc29398476"/>
      <w:bookmarkStart w:id="5614" w:name="_Toc29399598"/>
      <w:bookmarkStart w:id="5615" w:name="_Toc36649608"/>
      <w:bookmarkStart w:id="5616" w:name="_Toc36655450"/>
      <w:bookmarkStart w:id="5617" w:name="_Toc44961753"/>
      <w:bookmarkStart w:id="5618" w:name="_Toc50983416"/>
      <w:bookmarkStart w:id="5619" w:name="_Toc50985587"/>
      <w:bookmarkStart w:id="5620" w:name="_Toc57112847"/>
      <w:bookmarkStart w:id="5621" w:name="_Toc146300006"/>
      <w:r w:rsidRPr="0046266F">
        <w:t>8.3.4</w:t>
      </w:r>
      <w:r w:rsidRPr="0046266F">
        <w:tab/>
        <w:t>Usage of MMS notification</w:t>
      </w:r>
      <w:bookmarkEnd w:id="5611"/>
      <w:bookmarkEnd w:id="5612"/>
      <w:bookmarkEnd w:id="5613"/>
      <w:bookmarkEnd w:id="5614"/>
      <w:bookmarkEnd w:id="5615"/>
      <w:bookmarkEnd w:id="5616"/>
      <w:bookmarkEnd w:id="5617"/>
      <w:bookmarkEnd w:id="5618"/>
      <w:bookmarkEnd w:id="5619"/>
      <w:bookmarkEnd w:id="5620"/>
      <w:bookmarkEnd w:id="5621"/>
    </w:p>
    <w:p w14:paraId="21B258C1" w14:textId="77777777" w:rsidR="00BD7469" w:rsidRPr="0046266F" w:rsidRDefault="00BD7469" w:rsidP="00BD7469">
      <w:pPr>
        <w:pStyle w:val="Heading4"/>
      </w:pPr>
      <w:bookmarkStart w:id="5622" w:name="_Toc10738972"/>
      <w:bookmarkStart w:id="5623" w:name="_Toc20396824"/>
      <w:bookmarkStart w:id="5624" w:name="_Toc29398477"/>
      <w:bookmarkStart w:id="5625" w:name="_Toc29399599"/>
      <w:bookmarkStart w:id="5626" w:name="_Toc36649609"/>
      <w:bookmarkStart w:id="5627" w:name="_Toc36655451"/>
      <w:bookmarkStart w:id="5628" w:name="_Toc44961754"/>
      <w:bookmarkStart w:id="5629" w:name="_Toc50983417"/>
      <w:bookmarkStart w:id="5630" w:name="_Toc50985588"/>
      <w:bookmarkStart w:id="5631" w:name="_Toc57112848"/>
      <w:bookmarkStart w:id="5632" w:name="_Toc146300007"/>
      <w:r w:rsidRPr="0046266F">
        <w:t>8.3.4.1</w:t>
      </w:r>
      <w:r w:rsidRPr="0046266F">
        <w:tab/>
        <w:t>Definition and applicability</w:t>
      </w:r>
      <w:bookmarkEnd w:id="5622"/>
      <w:bookmarkEnd w:id="5623"/>
      <w:bookmarkEnd w:id="5624"/>
      <w:bookmarkEnd w:id="5625"/>
      <w:bookmarkEnd w:id="5626"/>
      <w:bookmarkEnd w:id="5627"/>
      <w:bookmarkEnd w:id="5628"/>
      <w:bookmarkEnd w:id="5629"/>
      <w:bookmarkEnd w:id="5630"/>
      <w:bookmarkEnd w:id="5631"/>
      <w:bookmarkEnd w:id="5632"/>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3" w:name="_Toc10738973"/>
      <w:bookmarkStart w:id="5634" w:name="_Toc20396825"/>
      <w:bookmarkStart w:id="5635" w:name="_Toc29398478"/>
      <w:bookmarkStart w:id="5636" w:name="_Toc29399600"/>
      <w:bookmarkStart w:id="5637" w:name="_Toc36649610"/>
      <w:bookmarkStart w:id="5638" w:name="_Toc36655452"/>
      <w:bookmarkStart w:id="5639" w:name="_Toc44961755"/>
      <w:bookmarkStart w:id="5640" w:name="_Toc50983418"/>
      <w:bookmarkStart w:id="5641" w:name="_Toc50985589"/>
      <w:bookmarkStart w:id="5642" w:name="_Toc57112849"/>
      <w:bookmarkStart w:id="5643" w:name="_Toc146300008"/>
      <w:r w:rsidRPr="0046266F">
        <w:t>8.3.4.2</w:t>
      </w:r>
      <w:r w:rsidRPr="0046266F">
        <w:tab/>
        <w:t>Conformance requirement</w:t>
      </w:r>
      <w:bookmarkEnd w:id="5633"/>
      <w:bookmarkEnd w:id="5634"/>
      <w:bookmarkEnd w:id="5635"/>
      <w:bookmarkEnd w:id="5636"/>
      <w:bookmarkEnd w:id="5637"/>
      <w:bookmarkEnd w:id="5638"/>
      <w:bookmarkEnd w:id="5639"/>
      <w:bookmarkEnd w:id="5640"/>
      <w:bookmarkEnd w:id="5641"/>
      <w:bookmarkEnd w:id="5642"/>
      <w:bookmarkEnd w:id="5643"/>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4" w:name="_Toc10738974"/>
      <w:bookmarkStart w:id="5645" w:name="_Toc20396826"/>
      <w:bookmarkStart w:id="5646" w:name="_Toc29398479"/>
      <w:bookmarkStart w:id="5647" w:name="_Toc29399601"/>
      <w:bookmarkStart w:id="5648" w:name="_Toc36649611"/>
      <w:bookmarkStart w:id="5649" w:name="_Toc36655453"/>
      <w:bookmarkStart w:id="5650" w:name="_Toc44961756"/>
      <w:bookmarkStart w:id="5651" w:name="_Toc50983419"/>
      <w:bookmarkStart w:id="5652" w:name="_Toc50985590"/>
      <w:bookmarkStart w:id="5653" w:name="_Toc57112850"/>
      <w:bookmarkStart w:id="5654" w:name="_Toc146300009"/>
      <w:r w:rsidRPr="0046266F">
        <w:lastRenderedPageBreak/>
        <w:t>8.3.4.3</w:t>
      </w:r>
      <w:r w:rsidRPr="0046266F">
        <w:tab/>
        <w:t>Test purpose</w:t>
      </w:r>
      <w:bookmarkEnd w:id="5644"/>
      <w:bookmarkEnd w:id="5645"/>
      <w:bookmarkEnd w:id="5646"/>
      <w:bookmarkEnd w:id="5647"/>
      <w:bookmarkEnd w:id="5648"/>
      <w:bookmarkEnd w:id="5649"/>
      <w:bookmarkEnd w:id="5650"/>
      <w:bookmarkEnd w:id="5651"/>
      <w:bookmarkEnd w:id="5652"/>
      <w:bookmarkEnd w:id="5653"/>
      <w:bookmarkEnd w:id="5654"/>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5" w:name="_Toc10738975"/>
      <w:bookmarkStart w:id="5656" w:name="_Toc20396827"/>
      <w:bookmarkStart w:id="5657" w:name="_Toc29398480"/>
      <w:bookmarkStart w:id="5658" w:name="_Toc29399602"/>
      <w:bookmarkStart w:id="5659" w:name="_Toc36649612"/>
      <w:bookmarkStart w:id="5660" w:name="_Toc36655454"/>
      <w:bookmarkStart w:id="5661" w:name="_Toc44961757"/>
      <w:bookmarkStart w:id="5662" w:name="_Toc50983420"/>
      <w:bookmarkStart w:id="5663" w:name="_Toc50985591"/>
      <w:bookmarkStart w:id="5664" w:name="_Toc57112851"/>
      <w:bookmarkStart w:id="5665" w:name="_Toc146300010"/>
      <w:r w:rsidRPr="0046266F">
        <w:t>8.3.4.4</w:t>
      </w:r>
      <w:r w:rsidRPr="0046266F">
        <w:tab/>
        <w:t>Method of test</w:t>
      </w:r>
      <w:bookmarkEnd w:id="5655"/>
      <w:bookmarkEnd w:id="5656"/>
      <w:bookmarkEnd w:id="5657"/>
      <w:bookmarkEnd w:id="5658"/>
      <w:bookmarkEnd w:id="5659"/>
      <w:bookmarkEnd w:id="5660"/>
      <w:bookmarkEnd w:id="5661"/>
      <w:bookmarkEnd w:id="5662"/>
      <w:bookmarkEnd w:id="5663"/>
      <w:bookmarkEnd w:id="5664"/>
      <w:bookmarkEnd w:id="5665"/>
    </w:p>
    <w:p w14:paraId="4051DEC1" w14:textId="77777777" w:rsidR="00BD7469" w:rsidRPr="0046266F" w:rsidRDefault="00BD7469" w:rsidP="00BD7469">
      <w:pPr>
        <w:pStyle w:val="Heading5"/>
      </w:pPr>
      <w:bookmarkStart w:id="5666" w:name="_Toc10738976"/>
      <w:bookmarkStart w:id="5667" w:name="_Toc20396828"/>
      <w:bookmarkStart w:id="5668" w:name="_Toc29398481"/>
      <w:bookmarkStart w:id="5669" w:name="_Toc29399603"/>
      <w:bookmarkStart w:id="5670" w:name="_Toc36649613"/>
      <w:bookmarkStart w:id="5671" w:name="_Toc36655455"/>
      <w:bookmarkStart w:id="5672" w:name="_Toc44961758"/>
      <w:bookmarkStart w:id="5673" w:name="_Toc50983421"/>
      <w:bookmarkStart w:id="5674" w:name="_Toc50985592"/>
      <w:bookmarkStart w:id="5675" w:name="_Toc57112852"/>
      <w:bookmarkStart w:id="5676" w:name="_Toc146300011"/>
      <w:r w:rsidRPr="0046266F">
        <w:t>8.3.4.4.1</w:t>
      </w:r>
      <w:r w:rsidRPr="0046266F">
        <w:tab/>
        <w:t>Initial conditions</w:t>
      </w:r>
      <w:bookmarkEnd w:id="5666"/>
      <w:bookmarkEnd w:id="5667"/>
      <w:bookmarkEnd w:id="5668"/>
      <w:bookmarkEnd w:id="5669"/>
      <w:bookmarkEnd w:id="5670"/>
      <w:bookmarkEnd w:id="5671"/>
      <w:bookmarkEnd w:id="5672"/>
      <w:bookmarkEnd w:id="5673"/>
      <w:bookmarkEnd w:id="5674"/>
      <w:bookmarkEnd w:id="5675"/>
      <w:bookmarkEnd w:id="5676"/>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7" w:name="_Toc10738977"/>
      <w:bookmarkStart w:id="5678" w:name="_Toc20396829"/>
      <w:bookmarkStart w:id="5679" w:name="_Toc29398482"/>
      <w:bookmarkStart w:id="5680" w:name="_Toc29399604"/>
      <w:bookmarkStart w:id="5681" w:name="_Toc36649614"/>
      <w:bookmarkStart w:id="5682" w:name="_Toc36655456"/>
      <w:bookmarkStart w:id="5683" w:name="_Toc44961759"/>
      <w:bookmarkStart w:id="5684" w:name="_Toc50983422"/>
      <w:bookmarkStart w:id="5685" w:name="_Toc50985593"/>
      <w:bookmarkStart w:id="5686" w:name="_Toc57112853"/>
      <w:bookmarkStart w:id="5687" w:name="_Toc146300012"/>
      <w:r w:rsidRPr="0046266F">
        <w:t>8.3.4.4.2</w:t>
      </w:r>
      <w:r w:rsidRPr="0046266F">
        <w:tab/>
        <w:t>Procedure</w:t>
      </w:r>
      <w:bookmarkEnd w:id="5677"/>
      <w:bookmarkEnd w:id="5678"/>
      <w:bookmarkEnd w:id="5679"/>
      <w:bookmarkEnd w:id="5680"/>
      <w:bookmarkEnd w:id="5681"/>
      <w:bookmarkEnd w:id="5682"/>
      <w:bookmarkEnd w:id="5683"/>
      <w:bookmarkEnd w:id="5684"/>
      <w:bookmarkEnd w:id="5685"/>
      <w:bookmarkEnd w:id="5686"/>
      <w:bookmarkEnd w:id="5687"/>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8" w:name="_Toc10738978"/>
      <w:bookmarkStart w:id="5689" w:name="_Toc20396830"/>
      <w:bookmarkStart w:id="5690" w:name="_Toc29398483"/>
      <w:bookmarkStart w:id="5691" w:name="_Toc29399605"/>
      <w:bookmarkStart w:id="5692" w:name="_Toc36649615"/>
      <w:bookmarkStart w:id="5693" w:name="_Toc36655457"/>
      <w:bookmarkStart w:id="5694" w:name="_Toc44961760"/>
      <w:bookmarkStart w:id="5695" w:name="_Toc50983423"/>
      <w:bookmarkStart w:id="5696" w:name="_Toc50985594"/>
      <w:bookmarkStart w:id="5697" w:name="_Toc57112854"/>
      <w:bookmarkStart w:id="5698" w:name="_Toc146300013"/>
      <w:r w:rsidRPr="0046266F">
        <w:t>8.3.4.5</w:t>
      </w:r>
      <w:r w:rsidRPr="0046266F">
        <w:tab/>
        <w:t>Acceptance criteria</w:t>
      </w:r>
      <w:bookmarkEnd w:id="5688"/>
      <w:bookmarkEnd w:id="5689"/>
      <w:bookmarkEnd w:id="5690"/>
      <w:bookmarkEnd w:id="5691"/>
      <w:bookmarkEnd w:id="5692"/>
      <w:bookmarkEnd w:id="5693"/>
      <w:bookmarkEnd w:id="5694"/>
      <w:bookmarkEnd w:id="5695"/>
      <w:bookmarkEnd w:id="5696"/>
      <w:bookmarkEnd w:id="5697"/>
      <w:bookmarkEnd w:id="5698"/>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9" w:name="_Toc10738979"/>
      <w:bookmarkStart w:id="5700" w:name="_Toc20396831"/>
      <w:bookmarkStart w:id="5701" w:name="_Toc29398484"/>
      <w:bookmarkStart w:id="5702" w:name="_Toc29399606"/>
      <w:bookmarkStart w:id="5703" w:name="_Toc36649616"/>
      <w:bookmarkStart w:id="5704" w:name="_Toc36655458"/>
      <w:bookmarkStart w:id="5705" w:name="_Toc44961761"/>
      <w:bookmarkStart w:id="5706" w:name="_Toc50983424"/>
      <w:bookmarkStart w:id="5707" w:name="_Toc50985595"/>
      <w:bookmarkStart w:id="5708" w:name="_Toc57112855"/>
      <w:bookmarkStart w:id="5709" w:name="_Toc146300014"/>
      <w:r w:rsidRPr="0046266F">
        <w:t>8.4</w:t>
      </w:r>
      <w:r w:rsidRPr="0046266F">
        <w:tab/>
        <w:t>UICC presence detection</w:t>
      </w:r>
      <w:bookmarkEnd w:id="5699"/>
      <w:bookmarkEnd w:id="5700"/>
      <w:bookmarkEnd w:id="5701"/>
      <w:bookmarkEnd w:id="5702"/>
      <w:bookmarkEnd w:id="5703"/>
      <w:bookmarkEnd w:id="5704"/>
      <w:bookmarkEnd w:id="5705"/>
      <w:bookmarkEnd w:id="5706"/>
      <w:bookmarkEnd w:id="5707"/>
      <w:bookmarkEnd w:id="5708"/>
      <w:bookmarkEnd w:id="5709"/>
    </w:p>
    <w:p w14:paraId="01DFB301" w14:textId="77777777" w:rsidR="00BD7469" w:rsidRPr="0046266F" w:rsidRDefault="00BD7469" w:rsidP="00BD7469">
      <w:pPr>
        <w:pStyle w:val="Heading3"/>
      </w:pPr>
      <w:bookmarkStart w:id="5710" w:name="_Toc10738980"/>
      <w:bookmarkStart w:id="5711" w:name="_Toc20396832"/>
      <w:bookmarkStart w:id="5712" w:name="_Toc29398485"/>
      <w:bookmarkStart w:id="5713" w:name="_Toc29399607"/>
      <w:bookmarkStart w:id="5714" w:name="_Toc36649617"/>
      <w:bookmarkStart w:id="5715" w:name="_Toc36655459"/>
      <w:bookmarkStart w:id="5716" w:name="_Toc44961762"/>
      <w:bookmarkStart w:id="5717" w:name="_Toc50983425"/>
      <w:bookmarkStart w:id="5718" w:name="_Toc50985596"/>
      <w:bookmarkStart w:id="5719" w:name="_Toc57112856"/>
      <w:bookmarkStart w:id="5720" w:name="_Toc146300015"/>
      <w:r w:rsidRPr="0046266F">
        <w:t>8.4.1</w:t>
      </w:r>
      <w:r w:rsidRPr="0046266F">
        <w:tab/>
        <w:t>Definition and applicability</w:t>
      </w:r>
      <w:bookmarkEnd w:id="5710"/>
      <w:bookmarkEnd w:id="5711"/>
      <w:bookmarkEnd w:id="5712"/>
      <w:bookmarkEnd w:id="5713"/>
      <w:bookmarkEnd w:id="5714"/>
      <w:bookmarkEnd w:id="5715"/>
      <w:bookmarkEnd w:id="5716"/>
      <w:bookmarkEnd w:id="5717"/>
      <w:bookmarkEnd w:id="5718"/>
      <w:bookmarkEnd w:id="5719"/>
      <w:bookmarkEnd w:id="5720"/>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1" w:name="_Toc10738981"/>
      <w:bookmarkStart w:id="5722" w:name="_Toc20396833"/>
      <w:bookmarkStart w:id="5723" w:name="_Toc29398486"/>
      <w:bookmarkStart w:id="5724" w:name="_Toc29399608"/>
      <w:bookmarkStart w:id="5725" w:name="_Toc36649618"/>
      <w:bookmarkStart w:id="5726" w:name="_Toc36655460"/>
      <w:bookmarkStart w:id="5727" w:name="_Toc44961763"/>
      <w:bookmarkStart w:id="5728" w:name="_Toc50983426"/>
      <w:bookmarkStart w:id="5729" w:name="_Toc50985597"/>
      <w:bookmarkStart w:id="5730" w:name="_Toc57112857"/>
      <w:bookmarkStart w:id="5731" w:name="_Toc146300016"/>
      <w:r w:rsidRPr="0046266F">
        <w:t>8.4.2</w:t>
      </w:r>
      <w:r w:rsidRPr="0046266F">
        <w:tab/>
        <w:t>Conformance requirement</w:t>
      </w:r>
      <w:bookmarkEnd w:id="5721"/>
      <w:bookmarkEnd w:id="5722"/>
      <w:bookmarkEnd w:id="5723"/>
      <w:bookmarkEnd w:id="5724"/>
      <w:bookmarkEnd w:id="5725"/>
      <w:bookmarkEnd w:id="5726"/>
      <w:bookmarkEnd w:id="5727"/>
      <w:bookmarkEnd w:id="5728"/>
      <w:bookmarkEnd w:id="5729"/>
      <w:bookmarkEnd w:id="5730"/>
      <w:bookmarkEnd w:id="5731"/>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2" w:name="_Toc10738982"/>
      <w:bookmarkStart w:id="5733" w:name="_Toc20396834"/>
      <w:bookmarkStart w:id="5734" w:name="_Toc29398487"/>
      <w:bookmarkStart w:id="5735" w:name="_Toc29399609"/>
      <w:bookmarkStart w:id="5736" w:name="_Toc36649619"/>
      <w:bookmarkStart w:id="5737" w:name="_Toc36655461"/>
      <w:bookmarkStart w:id="5738" w:name="_Toc44961764"/>
      <w:bookmarkStart w:id="5739" w:name="_Toc50983427"/>
      <w:bookmarkStart w:id="5740" w:name="_Toc50985598"/>
      <w:bookmarkStart w:id="5741" w:name="_Toc57112858"/>
      <w:bookmarkStart w:id="5742" w:name="_Toc146300017"/>
      <w:r w:rsidRPr="0046266F">
        <w:t>8.4.3</w:t>
      </w:r>
      <w:r w:rsidRPr="0046266F">
        <w:tab/>
        <w:t>Test purpose</w:t>
      </w:r>
      <w:bookmarkEnd w:id="5732"/>
      <w:bookmarkEnd w:id="5733"/>
      <w:bookmarkEnd w:id="5734"/>
      <w:bookmarkEnd w:id="5735"/>
      <w:bookmarkEnd w:id="5736"/>
      <w:bookmarkEnd w:id="5737"/>
      <w:bookmarkEnd w:id="5738"/>
      <w:bookmarkEnd w:id="5739"/>
      <w:bookmarkEnd w:id="5740"/>
      <w:bookmarkEnd w:id="5741"/>
      <w:bookmarkEnd w:id="5742"/>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3" w:name="_Toc10738983"/>
      <w:bookmarkStart w:id="5744" w:name="_Toc20396835"/>
      <w:bookmarkStart w:id="5745" w:name="_Toc29398488"/>
      <w:bookmarkStart w:id="5746" w:name="_Toc29399610"/>
      <w:bookmarkStart w:id="5747" w:name="_Toc36649620"/>
      <w:bookmarkStart w:id="5748" w:name="_Toc36655462"/>
      <w:bookmarkStart w:id="5749" w:name="_Toc44961765"/>
      <w:bookmarkStart w:id="5750" w:name="_Toc50983428"/>
      <w:bookmarkStart w:id="5751" w:name="_Toc50985599"/>
      <w:bookmarkStart w:id="5752" w:name="_Toc57112859"/>
      <w:bookmarkStart w:id="5753" w:name="_Toc146300018"/>
      <w:r w:rsidRPr="0046266F">
        <w:lastRenderedPageBreak/>
        <w:t>8.4.4</w:t>
      </w:r>
      <w:r w:rsidRPr="0046266F">
        <w:tab/>
        <w:t>Method of test</w:t>
      </w:r>
      <w:bookmarkEnd w:id="5743"/>
      <w:bookmarkEnd w:id="5744"/>
      <w:bookmarkEnd w:id="5745"/>
      <w:bookmarkEnd w:id="5746"/>
      <w:bookmarkEnd w:id="5747"/>
      <w:bookmarkEnd w:id="5748"/>
      <w:bookmarkEnd w:id="5749"/>
      <w:bookmarkEnd w:id="5750"/>
      <w:bookmarkEnd w:id="5751"/>
      <w:bookmarkEnd w:id="5752"/>
      <w:bookmarkEnd w:id="5753"/>
    </w:p>
    <w:p w14:paraId="3CFFAC49" w14:textId="77777777" w:rsidR="00BD7469" w:rsidRPr="0046266F" w:rsidRDefault="00BD7469" w:rsidP="00BD7469">
      <w:pPr>
        <w:pStyle w:val="Heading4"/>
      </w:pPr>
      <w:bookmarkStart w:id="5754" w:name="_Toc10738984"/>
      <w:bookmarkStart w:id="5755" w:name="_Toc20396836"/>
      <w:bookmarkStart w:id="5756" w:name="_Toc29398489"/>
      <w:bookmarkStart w:id="5757" w:name="_Toc29399611"/>
      <w:bookmarkStart w:id="5758" w:name="_Toc36649621"/>
      <w:bookmarkStart w:id="5759" w:name="_Toc36655463"/>
      <w:bookmarkStart w:id="5760" w:name="_Toc44961766"/>
      <w:bookmarkStart w:id="5761" w:name="_Toc50983429"/>
      <w:bookmarkStart w:id="5762" w:name="_Toc50985600"/>
      <w:bookmarkStart w:id="5763" w:name="_Toc57112860"/>
      <w:bookmarkStart w:id="5764" w:name="_Toc146300019"/>
      <w:r w:rsidRPr="0046266F">
        <w:t>8.4.4.1</w:t>
      </w:r>
      <w:r w:rsidRPr="0046266F">
        <w:tab/>
        <w:t>Initial conditions</w:t>
      </w:r>
      <w:bookmarkEnd w:id="5754"/>
      <w:bookmarkEnd w:id="5755"/>
      <w:bookmarkEnd w:id="5756"/>
      <w:bookmarkEnd w:id="5757"/>
      <w:bookmarkEnd w:id="5758"/>
      <w:bookmarkEnd w:id="5759"/>
      <w:bookmarkEnd w:id="5760"/>
      <w:bookmarkEnd w:id="5761"/>
      <w:bookmarkEnd w:id="5762"/>
      <w:bookmarkEnd w:id="5763"/>
      <w:bookmarkEnd w:id="5764"/>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5" w:name="_Toc10738985"/>
      <w:bookmarkStart w:id="5766" w:name="_Toc20396837"/>
      <w:bookmarkStart w:id="5767" w:name="_Toc29398490"/>
      <w:bookmarkStart w:id="5768" w:name="_Toc29399612"/>
      <w:bookmarkStart w:id="5769" w:name="_Toc36649622"/>
      <w:bookmarkStart w:id="5770" w:name="_Toc36655464"/>
      <w:bookmarkStart w:id="5771" w:name="_Toc44961767"/>
      <w:bookmarkStart w:id="5772" w:name="_Toc50983430"/>
      <w:bookmarkStart w:id="5773" w:name="_Toc50985601"/>
      <w:bookmarkStart w:id="5774" w:name="_Toc57112861"/>
      <w:bookmarkStart w:id="5775" w:name="_Toc146300020"/>
      <w:r w:rsidRPr="0046266F">
        <w:t>8.4.4.2</w:t>
      </w:r>
      <w:r w:rsidRPr="0046266F">
        <w:tab/>
        <w:t>Procedure</w:t>
      </w:r>
      <w:bookmarkEnd w:id="5765"/>
      <w:bookmarkEnd w:id="5766"/>
      <w:bookmarkEnd w:id="5767"/>
      <w:bookmarkEnd w:id="5768"/>
      <w:bookmarkEnd w:id="5769"/>
      <w:bookmarkEnd w:id="5770"/>
      <w:bookmarkEnd w:id="5771"/>
      <w:bookmarkEnd w:id="5772"/>
      <w:bookmarkEnd w:id="5773"/>
      <w:bookmarkEnd w:id="5774"/>
      <w:bookmarkEnd w:id="5775"/>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6" w:name="_Toc10738986"/>
      <w:bookmarkStart w:id="5777" w:name="_Toc20396838"/>
      <w:bookmarkStart w:id="5778" w:name="_Toc29398491"/>
      <w:bookmarkStart w:id="5779" w:name="_Toc29399613"/>
      <w:bookmarkStart w:id="5780" w:name="_Toc36649623"/>
      <w:bookmarkStart w:id="5781" w:name="_Toc36655465"/>
      <w:bookmarkStart w:id="5782" w:name="_Toc44961768"/>
      <w:bookmarkStart w:id="5783" w:name="_Toc50983431"/>
      <w:bookmarkStart w:id="5784" w:name="_Toc50985602"/>
      <w:bookmarkStart w:id="5785" w:name="_Toc57112862"/>
      <w:bookmarkStart w:id="5786" w:name="_Toc146300021"/>
      <w:r w:rsidRPr="0046266F">
        <w:t>8.4.5</w:t>
      </w:r>
      <w:r w:rsidRPr="0046266F">
        <w:tab/>
        <w:t>Acceptance criteria</w:t>
      </w:r>
      <w:bookmarkEnd w:id="5776"/>
      <w:bookmarkEnd w:id="5777"/>
      <w:bookmarkEnd w:id="5778"/>
      <w:bookmarkEnd w:id="5779"/>
      <w:bookmarkEnd w:id="5780"/>
      <w:bookmarkEnd w:id="5781"/>
      <w:bookmarkEnd w:id="5782"/>
      <w:bookmarkEnd w:id="5783"/>
      <w:bookmarkEnd w:id="5784"/>
      <w:bookmarkEnd w:id="5785"/>
      <w:bookmarkEnd w:id="5786"/>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7" w:name="_Toc10738987"/>
      <w:bookmarkStart w:id="5788" w:name="_Toc20396839"/>
      <w:bookmarkStart w:id="5789" w:name="_Toc29398492"/>
      <w:bookmarkStart w:id="5790" w:name="_Toc29399614"/>
      <w:bookmarkStart w:id="5791" w:name="_Toc36649624"/>
      <w:bookmarkStart w:id="5792" w:name="_Toc36655466"/>
      <w:bookmarkStart w:id="5793" w:name="_Toc44961769"/>
      <w:bookmarkStart w:id="5794" w:name="_Toc50983432"/>
      <w:bookmarkStart w:id="5795" w:name="_Toc50985603"/>
      <w:bookmarkStart w:id="5796" w:name="_Toc57112863"/>
      <w:bookmarkStart w:id="5797" w:name="_Toc146300022"/>
      <w:r w:rsidRPr="0046266F">
        <w:t>8.5</w:t>
      </w:r>
      <w:r w:rsidRPr="0046266F">
        <w:tab/>
        <w:t>UICC presence detection when connected to E-UTRAN/EPC</w:t>
      </w:r>
      <w:bookmarkEnd w:id="5787"/>
      <w:bookmarkEnd w:id="5788"/>
      <w:bookmarkEnd w:id="5789"/>
      <w:bookmarkEnd w:id="5790"/>
      <w:bookmarkEnd w:id="5791"/>
      <w:bookmarkEnd w:id="5792"/>
      <w:bookmarkEnd w:id="5793"/>
      <w:bookmarkEnd w:id="5794"/>
      <w:bookmarkEnd w:id="5795"/>
      <w:bookmarkEnd w:id="5796"/>
      <w:bookmarkEnd w:id="5797"/>
    </w:p>
    <w:p w14:paraId="6A52CF9F" w14:textId="77777777" w:rsidR="00BD7469" w:rsidRPr="0046266F" w:rsidRDefault="00BD7469" w:rsidP="00BD7469">
      <w:pPr>
        <w:pStyle w:val="Heading3"/>
      </w:pPr>
      <w:bookmarkStart w:id="5798" w:name="_Toc10738988"/>
      <w:bookmarkStart w:id="5799" w:name="_Toc20396840"/>
      <w:bookmarkStart w:id="5800" w:name="_Toc29398493"/>
      <w:bookmarkStart w:id="5801" w:name="_Toc29399615"/>
      <w:bookmarkStart w:id="5802" w:name="_Toc36649625"/>
      <w:bookmarkStart w:id="5803" w:name="_Toc36655467"/>
      <w:bookmarkStart w:id="5804" w:name="_Toc44961770"/>
      <w:bookmarkStart w:id="5805" w:name="_Toc50983433"/>
      <w:bookmarkStart w:id="5806" w:name="_Toc50985604"/>
      <w:bookmarkStart w:id="5807" w:name="_Toc57112864"/>
      <w:bookmarkStart w:id="5808" w:name="_Toc146300023"/>
      <w:r w:rsidRPr="0046266F">
        <w:t>8.5.1</w:t>
      </w:r>
      <w:r w:rsidRPr="0046266F">
        <w:tab/>
        <w:t>Definition and applicability</w:t>
      </w:r>
      <w:bookmarkEnd w:id="5798"/>
      <w:bookmarkEnd w:id="5799"/>
      <w:bookmarkEnd w:id="5800"/>
      <w:bookmarkEnd w:id="5801"/>
      <w:bookmarkEnd w:id="5802"/>
      <w:bookmarkEnd w:id="5803"/>
      <w:bookmarkEnd w:id="5804"/>
      <w:bookmarkEnd w:id="5805"/>
      <w:bookmarkEnd w:id="5806"/>
      <w:bookmarkEnd w:id="5807"/>
      <w:bookmarkEnd w:id="5808"/>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9" w:name="_Toc10738989"/>
      <w:bookmarkStart w:id="5810" w:name="_Toc20396841"/>
      <w:bookmarkStart w:id="5811" w:name="_Toc29398494"/>
      <w:bookmarkStart w:id="5812" w:name="_Toc29399616"/>
      <w:bookmarkStart w:id="5813" w:name="_Toc36649626"/>
      <w:bookmarkStart w:id="5814" w:name="_Toc36655468"/>
      <w:bookmarkStart w:id="5815" w:name="_Toc44961771"/>
      <w:bookmarkStart w:id="5816" w:name="_Toc50983434"/>
      <w:bookmarkStart w:id="5817" w:name="_Toc50985605"/>
      <w:bookmarkStart w:id="5818" w:name="_Toc57112865"/>
      <w:bookmarkStart w:id="5819" w:name="_Toc146300024"/>
      <w:r w:rsidRPr="0046266F">
        <w:t>8.5.2</w:t>
      </w:r>
      <w:r w:rsidRPr="0046266F">
        <w:tab/>
        <w:t>Conformance requirement</w:t>
      </w:r>
      <w:bookmarkEnd w:id="5809"/>
      <w:bookmarkEnd w:id="5810"/>
      <w:bookmarkEnd w:id="5811"/>
      <w:bookmarkEnd w:id="5812"/>
      <w:bookmarkEnd w:id="5813"/>
      <w:bookmarkEnd w:id="5814"/>
      <w:bookmarkEnd w:id="5815"/>
      <w:bookmarkEnd w:id="5816"/>
      <w:bookmarkEnd w:id="5817"/>
      <w:bookmarkEnd w:id="5818"/>
      <w:bookmarkEnd w:id="5819"/>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20" w:name="_Toc10738990"/>
      <w:bookmarkStart w:id="5821" w:name="_Toc20396842"/>
      <w:bookmarkStart w:id="5822" w:name="_Toc29398495"/>
      <w:bookmarkStart w:id="5823" w:name="_Toc29399617"/>
      <w:bookmarkStart w:id="5824" w:name="_Toc36649627"/>
      <w:bookmarkStart w:id="5825" w:name="_Toc36655469"/>
      <w:bookmarkStart w:id="5826" w:name="_Toc44961772"/>
      <w:bookmarkStart w:id="5827" w:name="_Toc50983435"/>
      <w:bookmarkStart w:id="5828" w:name="_Toc50985606"/>
      <w:bookmarkStart w:id="5829" w:name="_Toc57112866"/>
      <w:bookmarkStart w:id="5830" w:name="_Toc146300025"/>
      <w:r w:rsidRPr="0046266F">
        <w:t>8.5.3</w:t>
      </w:r>
      <w:r w:rsidRPr="0046266F">
        <w:tab/>
        <w:t>Test purpose</w:t>
      </w:r>
      <w:bookmarkEnd w:id="5820"/>
      <w:bookmarkEnd w:id="5821"/>
      <w:bookmarkEnd w:id="5822"/>
      <w:bookmarkEnd w:id="5823"/>
      <w:bookmarkEnd w:id="5824"/>
      <w:bookmarkEnd w:id="5825"/>
      <w:bookmarkEnd w:id="5826"/>
      <w:bookmarkEnd w:id="5827"/>
      <w:bookmarkEnd w:id="5828"/>
      <w:bookmarkEnd w:id="5829"/>
      <w:bookmarkEnd w:id="5830"/>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1" w:name="_Toc10738991"/>
      <w:bookmarkStart w:id="5832" w:name="_Toc20396843"/>
      <w:bookmarkStart w:id="5833" w:name="_Toc29398496"/>
      <w:bookmarkStart w:id="5834" w:name="_Toc29399618"/>
      <w:bookmarkStart w:id="5835" w:name="_Toc36649628"/>
      <w:bookmarkStart w:id="5836" w:name="_Toc36655470"/>
      <w:bookmarkStart w:id="5837" w:name="_Toc44961773"/>
      <w:bookmarkStart w:id="5838" w:name="_Toc50983436"/>
      <w:bookmarkStart w:id="5839" w:name="_Toc50985607"/>
      <w:bookmarkStart w:id="5840" w:name="_Toc57112867"/>
      <w:bookmarkStart w:id="5841" w:name="_Toc146300026"/>
      <w:r w:rsidRPr="0046266F">
        <w:t>8.5.4</w:t>
      </w:r>
      <w:r w:rsidRPr="0046266F">
        <w:tab/>
        <w:t>Method of test</w:t>
      </w:r>
      <w:bookmarkEnd w:id="5831"/>
      <w:bookmarkEnd w:id="5832"/>
      <w:bookmarkEnd w:id="5833"/>
      <w:bookmarkEnd w:id="5834"/>
      <w:bookmarkEnd w:id="5835"/>
      <w:bookmarkEnd w:id="5836"/>
      <w:bookmarkEnd w:id="5837"/>
      <w:bookmarkEnd w:id="5838"/>
      <w:bookmarkEnd w:id="5839"/>
      <w:bookmarkEnd w:id="5840"/>
      <w:bookmarkEnd w:id="5841"/>
    </w:p>
    <w:p w14:paraId="76810E15" w14:textId="77777777" w:rsidR="00BD7469" w:rsidRPr="0046266F" w:rsidRDefault="00BD7469" w:rsidP="00BD7469">
      <w:pPr>
        <w:pStyle w:val="Heading4"/>
      </w:pPr>
      <w:bookmarkStart w:id="5842" w:name="_Toc10738992"/>
      <w:bookmarkStart w:id="5843" w:name="_Toc20396844"/>
      <w:bookmarkStart w:id="5844" w:name="_Toc29398497"/>
      <w:bookmarkStart w:id="5845" w:name="_Toc29399619"/>
      <w:bookmarkStart w:id="5846" w:name="_Toc36649629"/>
      <w:bookmarkStart w:id="5847" w:name="_Toc36655471"/>
      <w:bookmarkStart w:id="5848" w:name="_Toc44961774"/>
      <w:bookmarkStart w:id="5849" w:name="_Toc50983437"/>
      <w:bookmarkStart w:id="5850" w:name="_Toc50985608"/>
      <w:bookmarkStart w:id="5851" w:name="_Toc57112868"/>
      <w:bookmarkStart w:id="5852" w:name="_Toc146300027"/>
      <w:r w:rsidRPr="0046266F">
        <w:t>8.5.4.1</w:t>
      </w:r>
      <w:r w:rsidRPr="0046266F">
        <w:tab/>
        <w:t>Initial conditions</w:t>
      </w:r>
      <w:bookmarkEnd w:id="5842"/>
      <w:bookmarkEnd w:id="5843"/>
      <w:bookmarkEnd w:id="5844"/>
      <w:bookmarkEnd w:id="5845"/>
      <w:bookmarkEnd w:id="5846"/>
      <w:bookmarkEnd w:id="5847"/>
      <w:bookmarkEnd w:id="5848"/>
      <w:bookmarkEnd w:id="5849"/>
      <w:bookmarkEnd w:id="5850"/>
      <w:bookmarkEnd w:id="5851"/>
      <w:bookmarkEnd w:id="5852"/>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3" w:name="_Toc10738993"/>
      <w:bookmarkStart w:id="5854" w:name="_Toc20396845"/>
      <w:bookmarkStart w:id="5855" w:name="_Toc29398498"/>
      <w:bookmarkStart w:id="5856" w:name="_Toc29399620"/>
      <w:bookmarkStart w:id="5857" w:name="_Toc36649630"/>
      <w:bookmarkStart w:id="5858" w:name="_Toc36655472"/>
      <w:bookmarkStart w:id="5859" w:name="_Toc44961775"/>
      <w:bookmarkStart w:id="5860" w:name="_Toc50983438"/>
      <w:bookmarkStart w:id="5861" w:name="_Toc50985609"/>
      <w:bookmarkStart w:id="5862" w:name="_Toc57112869"/>
      <w:bookmarkStart w:id="5863" w:name="_Toc146300028"/>
      <w:r w:rsidRPr="0046266F">
        <w:t>8.5.4.2</w:t>
      </w:r>
      <w:r w:rsidRPr="0046266F">
        <w:tab/>
        <w:t>Procedure</w:t>
      </w:r>
      <w:bookmarkEnd w:id="5853"/>
      <w:bookmarkEnd w:id="5854"/>
      <w:bookmarkEnd w:id="5855"/>
      <w:bookmarkEnd w:id="5856"/>
      <w:bookmarkEnd w:id="5857"/>
      <w:bookmarkEnd w:id="5858"/>
      <w:bookmarkEnd w:id="5859"/>
      <w:bookmarkEnd w:id="5860"/>
      <w:bookmarkEnd w:id="5861"/>
      <w:bookmarkEnd w:id="5862"/>
      <w:bookmarkEnd w:id="5863"/>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4" w:name="_Toc10738994"/>
      <w:bookmarkStart w:id="5865" w:name="_Toc20396846"/>
      <w:bookmarkStart w:id="5866" w:name="_Toc29398499"/>
      <w:bookmarkStart w:id="5867" w:name="_Toc29399621"/>
      <w:bookmarkStart w:id="5868" w:name="_Toc36649631"/>
      <w:bookmarkStart w:id="5869" w:name="_Toc36655473"/>
      <w:bookmarkStart w:id="5870" w:name="_Toc44961776"/>
      <w:bookmarkStart w:id="5871" w:name="_Toc50983439"/>
      <w:bookmarkStart w:id="5872" w:name="_Toc50985610"/>
      <w:bookmarkStart w:id="5873" w:name="_Toc57112870"/>
      <w:bookmarkStart w:id="5874" w:name="_Toc146300029"/>
      <w:r w:rsidRPr="0046266F">
        <w:t>8.5.5</w:t>
      </w:r>
      <w:r w:rsidRPr="0046266F">
        <w:tab/>
        <w:t>Acceptance criteria</w:t>
      </w:r>
      <w:bookmarkEnd w:id="5864"/>
      <w:bookmarkEnd w:id="5865"/>
      <w:bookmarkEnd w:id="5866"/>
      <w:bookmarkEnd w:id="5867"/>
      <w:bookmarkEnd w:id="5868"/>
      <w:bookmarkEnd w:id="5869"/>
      <w:bookmarkEnd w:id="5870"/>
      <w:bookmarkEnd w:id="5871"/>
      <w:bookmarkEnd w:id="5872"/>
      <w:bookmarkEnd w:id="5873"/>
      <w:bookmarkEnd w:id="5874"/>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DB70D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7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E93F3" w14:textId="77777777" w:rsidR="0067247E" w:rsidRDefault="0067247E">
      <w:r>
        <w:separator/>
      </w:r>
    </w:p>
  </w:endnote>
  <w:endnote w:type="continuationSeparator" w:id="0">
    <w:p w14:paraId="40F22E1C" w14:textId="77777777" w:rsidR="0067247E" w:rsidRDefault="0067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charset w:val="80"/>
    <w:family w:val="roma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3CC1" w14:textId="77777777" w:rsidR="00DB70D3" w:rsidRDefault="00DB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9DE393E" w:rsidR="00C168B2" w:rsidRDefault="00377A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5F3ED" w14:textId="77777777" w:rsidR="00DB70D3" w:rsidRDefault="00DB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BF7AB" w14:textId="77777777" w:rsidR="0067247E" w:rsidRDefault="0067247E">
      <w:r>
        <w:separator/>
      </w:r>
    </w:p>
  </w:footnote>
  <w:footnote w:type="continuationSeparator" w:id="0">
    <w:p w14:paraId="190291F3" w14:textId="77777777" w:rsidR="0067247E" w:rsidRDefault="0067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89DBA" w14:textId="77777777" w:rsidR="00DB70D3" w:rsidRDefault="00DB7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05C57BCE" w:rsidR="00C168B2" w:rsidRDefault="00377A7B">
    <w:pPr>
      <w:framePr w:h="284" w:hRule="exact" w:wrap="around" w:vAnchor="text" w:hAnchor="margin" w:xAlign="right" w:y="1"/>
      <w:rPr>
        <w:rFonts w:ascii="Arial" w:hAnsi="Arial" w:cs="Arial"/>
        <w:b/>
        <w:sz w:val="18"/>
        <w:szCs w:val="18"/>
      </w:rPr>
    </w:pPr>
    <w:r>
      <w:rPr>
        <w:rFonts w:ascii="Arial" w:hAnsi="Arial" w:cs="Arial"/>
        <w:b/>
        <w:sz w:val="18"/>
        <w:szCs w:val="18"/>
      </w:rPr>
      <w:t>3GPP TS 31.121 V17.4.0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9F6F16E" w:rsidR="00C168B2" w:rsidRDefault="00377A7B">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5632D" w14:textId="77777777" w:rsidR="00DB70D3" w:rsidRDefault="00DB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33397"/>
    <w:rsid w:val="00040095"/>
    <w:rsid w:val="00051834"/>
    <w:rsid w:val="00054A22"/>
    <w:rsid w:val="0005690A"/>
    <w:rsid w:val="000615D8"/>
    <w:rsid w:val="00062023"/>
    <w:rsid w:val="000637AD"/>
    <w:rsid w:val="000655A6"/>
    <w:rsid w:val="000724A5"/>
    <w:rsid w:val="00080512"/>
    <w:rsid w:val="000C47C3"/>
    <w:rsid w:val="000D0BEB"/>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20222A"/>
    <w:rsid w:val="00230F83"/>
    <w:rsid w:val="002347A2"/>
    <w:rsid w:val="002415CD"/>
    <w:rsid w:val="002527C9"/>
    <w:rsid w:val="002607EC"/>
    <w:rsid w:val="00266719"/>
    <w:rsid w:val="002675F0"/>
    <w:rsid w:val="002A3301"/>
    <w:rsid w:val="002B6339"/>
    <w:rsid w:val="002C2640"/>
    <w:rsid w:val="002E00EE"/>
    <w:rsid w:val="0030210F"/>
    <w:rsid w:val="0030455D"/>
    <w:rsid w:val="003172DC"/>
    <w:rsid w:val="00341726"/>
    <w:rsid w:val="0035462D"/>
    <w:rsid w:val="00355D00"/>
    <w:rsid w:val="0035637F"/>
    <w:rsid w:val="00362EC7"/>
    <w:rsid w:val="0036503D"/>
    <w:rsid w:val="00374694"/>
    <w:rsid w:val="003754B2"/>
    <w:rsid w:val="003765B8"/>
    <w:rsid w:val="00377A7B"/>
    <w:rsid w:val="0038019C"/>
    <w:rsid w:val="0038398C"/>
    <w:rsid w:val="00397669"/>
    <w:rsid w:val="003C3971"/>
    <w:rsid w:val="003C5188"/>
    <w:rsid w:val="003D410B"/>
    <w:rsid w:val="003F007C"/>
    <w:rsid w:val="003F3FFC"/>
    <w:rsid w:val="00402462"/>
    <w:rsid w:val="00423334"/>
    <w:rsid w:val="004345EC"/>
    <w:rsid w:val="004445BB"/>
    <w:rsid w:val="0045013B"/>
    <w:rsid w:val="004509A1"/>
    <w:rsid w:val="00456F25"/>
    <w:rsid w:val="0046266F"/>
    <w:rsid w:val="00465515"/>
    <w:rsid w:val="00481F9A"/>
    <w:rsid w:val="0049720A"/>
    <w:rsid w:val="004C32A6"/>
    <w:rsid w:val="004D3578"/>
    <w:rsid w:val="004E213A"/>
    <w:rsid w:val="004F0988"/>
    <w:rsid w:val="004F3340"/>
    <w:rsid w:val="00500A88"/>
    <w:rsid w:val="00517741"/>
    <w:rsid w:val="0053388B"/>
    <w:rsid w:val="00534775"/>
    <w:rsid w:val="00535773"/>
    <w:rsid w:val="005412DA"/>
    <w:rsid w:val="00543E6C"/>
    <w:rsid w:val="00563B28"/>
    <w:rsid w:val="00565087"/>
    <w:rsid w:val="00584F49"/>
    <w:rsid w:val="00587958"/>
    <w:rsid w:val="00597B11"/>
    <w:rsid w:val="005B342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6403"/>
    <w:rsid w:val="007F7A1A"/>
    <w:rsid w:val="008028A4"/>
    <w:rsid w:val="00830747"/>
    <w:rsid w:val="008343C4"/>
    <w:rsid w:val="008357F9"/>
    <w:rsid w:val="00835DB1"/>
    <w:rsid w:val="00835E23"/>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7CCB"/>
    <w:rsid w:val="00940595"/>
    <w:rsid w:val="00942EC2"/>
    <w:rsid w:val="00950DCC"/>
    <w:rsid w:val="009521E6"/>
    <w:rsid w:val="00953523"/>
    <w:rsid w:val="009538AC"/>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340E7"/>
    <w:rsid w:val="00A53724"/>
    <w:rsid w:val="00A56066"/>
    <w:rsid w:val="00A73129"/>
    <w:rsid w:val="00A7603F"/>
    <w:rsid w:val="00A82346"/>
    <w:rsid w:val="00A92BA1"/>
    <w:rsid w:val="00A93ADA"/>
    <w:rsid w:val="00A97FC1"/>
    <w:rsid w:val="00AC2594"/>
    <w:rsid w:val="00AC5CD5"/>
    <w:rsid w:val="00AC6BC6"/>
    <w:rsid w:val="00AE65E2"/>
    <w:rsid w:val="00B135C9"/>
    <w:rsid w:val="00B15449"/>
    <w:rsid w:val="00B47EDE"/>
    <w:rsid w:val="00B641C8"/>
    <w:rsid w:val="00B669EB"/>
    <w:rsid w:val="00B93086"/>
    <w:rsid w:val="00B94E7A"/>
    <w:rsid w:val="00B9570C"/>
    <w:rsid w:val="00BA0A96"/>
    <w:rsid w:val="00BA19ED"/>
    <w:rsid w:val="00BA2CCA"/>
    <w:rsid w:val="00BA4B8D"/>
    <w:rsid w:val="00BC02FE"/>
    <w:rsid w:val="00BC0F7D"/>
    <w:rsid w:val="00BD0521"/>
    <w:rsid w:val="00BD7469"/>
    <w:rsid w:val="00BD7D31"/>
    <w:rsid w:val="00BE0514"/>
    <w:rsid w:val="00BE3255"/>
    <w:rsid w:val="00BE45BA"/>
    <w:rsid w:val="00BE5E1C"/>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B4755"/>
    <w:rsid w:val="00DB70D3"/>
    <w:rsid w:val="00DC309B"/>
    <w:rsid w:val="00DC4DA2"/>
    <w:rsid w:val="00DD4C17"/>
    <w:rsid w:val="00DD74A5"/>
    <w:rsid w:val="00DE13F7"/>
    <w:rsid w:val="00DF1D2B"/>
    <w:rsid w:val="00DF2B1F"/>
    <w:rsid w:val="00DF62CD"/>
    <w:rsid w:val="00E1401E"/>
    <w:rsid w:val="00E16509"/>
    <w:rsid w:val="00E20B53"/>
    <w:rsid w:val="00E36543"/>
    <w:rsid w:val="00E37AD0"/>
    <w:rsid w:val="00E44582"/>
    <w:rsid w:val="00E458A0"/>
    <w:rsid w:val="00E54022"/>
    <w:rsid w:val="00E6027C"/>
    <w:rsid w:val="00E77645"/>
    <w:rsid w:val="00E90BAA"/>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27C91"/>
    <w:rsid w:val="00F325C8"/>
    <w:rsid w:val="00F3608D"/>
    <w:rsid w:val="00F4792E"/>
    <w:rsid w:val="00F56200"/>
    <w:rsid w:val="00F653B8"/>
    <w:rsid w:val="00F6552E"/>
    <w:rsid w:val="00F9008D"/>
    <w:rsid w:val="00F958E9"/>
    <w:rsid w:val="00FA1266"/>
    <w:rsid w:val="00FA5AA4"/>
    <w:rsid w:val="00FA7306"/>
    <w:rsid w:val="00FC1192"/>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208</Pages>
  <Words>58649</Words>
  <Characters>334303</Characters>
  <Application>Microsoft Office Word</Application>
  <DocSecurity>0</DocSecurity>
  <Lines>2785</Lines>
  <Paragraphs>784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32</cp:revision>
  <cp:lastPrinted>2019-02-25T14:05:00Z</cp:lastPrinted>
  <dcterms:created xsi:type="dcterms:W3CDTF">2023-09-22T16:51:00Z</dcterms:created>
  <dcterms:modified xsi:type="dcterms:W3CDTF">2024-09-26T16:44:00Z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