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77F1B9BB"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DE06B6">
              <w:rPr>
                <w:lang w:val="en-US"/>
              </w:rPr>
              <w:t>1</w:t>
            </w:r>
            <w:r w:rsidRPr="0009205F">
              <w:rPr>
                <w:lang w:val="en-US"/>
              </w:rPr>
              <w:t xml:space="preserve">.0 </w:t>
            </w:r>
            <w:r w:rsidRPr="0009205F">
              <w:rPr>
                <w:sz w:val="32"/>
                <w:lang w:val="en-US"/>
              </w:rPr>
              <w:t>(20</w:t>
            </w:r>
            <w:r>
              <w:rPr>
                <w:sz w:val="32"/>
                <w:lang w:val="en-US"/>
              </w:rPr>
              <w:t>2</w:t>
            </w:r>
            <w:r w:rsidR="00D1743D">
              <w:rPr>
                <w:sz w:val="32"/>
                <w:lang w:val="en-US"/>
              </w:rPr>
              <w:t>4</w:t>
            </w:r>
            <w:r w:rsidRPr="0009205F">
              <w:rPr>
                <w:sz w:val="32"/>
                <w:lang w:val="en-US"/>
              </w:rPr>
              <w:t>-</w:t>
            </w:r>
            <w:r w:rsidR="00DE06B6">
              <w:rPr>
                <w:sz w:val="32"/>
                <w:lang w:val="en-US"/>
              </w:rPr>
              <w:t>12</w:t>
            </w:r>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94409083" r:id="rId10"/>
              </w:object>
            </w:r>
          </w:p>
        </w:tc>
        <w:tc>
          <w:tcPr>
            <w:tcW w:w="5540" w:type="dxa"/>
            <w:shd w:val="clear" w:color="auto" w:fill="auto"/>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219E445E"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D307CD">
              <w:rPr>
                <w:noProof/>
                <w:sz w:val="18"/>
              </w:rPr>
              <w:t>4</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1AD50459" w14:textId="4FDE7321" w:rsidR="00D26F42" w:rsidRDefault="00D26F42">
      <w:pPr>
        <w:pStyle w:val="TOC1"/>
        <w:rPr>
          <w:rFonts w:asciiTheme="minorHAnsi" w:eastAsiaTheme="minorEastAsia" w:hAnsiTheme="minorHAnsi" w:cstheme="minorBidi"/>
          <w:noProof/>
          <w:kern w:val="2"/>
          <w:szCs w:val="22"/>
          <w:lang w:val="en-US" w:eastAsia="zh-CN"/>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_Toc183624746 \h </w:instrText>
      </w:r>
      <w:r>
        <w:rPr>
          <w:noProof/>
        </w:rPr>
      </w:r>
      <w:r>
        <w:rPr>
          <w:noProof/>
        </w:rPr>
        <w:fldChar w:fldCharType="separate"/>
      </w:r>
      <w:r>
        <w:rPr>
          <w:noProof/>
        </w:rPr>
        <w:t>13</w:t>
      </w:r>
      <w:r>
        <w:rPr>
          <w:noProof/>
        </w:rPr>
        <w:fldChar w:fldCharType="end"/>
      </w:r>
    </w:p>
    <w:p w14:paraId="79148B37" w14:textId="34B52D0E"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1</w:t>
      </w:r>
      <w:r>
        <w:rPr>
          <w:rFonts w:asciiTheme="minorHAnsi" w:eastAsiaTheme="minorEastAsia" w:hAnsiTheme="minorHAnsi" w:cstheme="minorBidi"/>
          <w:noProof/>
          <w:kern w:val="2"/>
          <w:szCs w:val="22"/>
          <w:lang w:val="en-US" w:eastAsia="zh-CN"/>
          <w14:ligatures w14:val="standardContextual"/>
        </w:rPr>
        <w:tab/>
      </w:r>
      <w:r>
        <w:rPr>
          <w:noProof/>
        </w:rPr>
        <w:t>Scope</w:t>
      </w:r>
      <w:r>
        <w:rPr>
          <w:noProof/>
        </w:rPr>
        <w:tab/>
      </w:r>
      <w:r>
        <w:rPr>
          <w:noProof/>
        </w:rPr>
        <w:fldChar w:fldCharType="begin"/>
      </w:r>
      <w:r>
        <w:rPr>
          <w:noProof/>
        </w:rPr>
        <w:instrText xml:space="preserve"> PAGEREF _Toc183624747 \h </w:instrText>
      </w:r>
      <w:r>
        <w:rPr>
          <w:noProof/>
        </w:rPr>
      </w:r>
      <w:r>
        <w:rPr>
          <w:noProof/>
        </w:rPr>
        <w:fldChar w:fldCharType="separate"/>
      </w:r>
      <w:r>
        <w:rPr>
          <w:noProof/>
        </w:rPr>
        <w:t>14</w:t>
      </w:r>
      <w:r>
        <w:rPr>
          <w:noProof/>
        </w:rPr>
        <w:fldChar w:fldCharType="end"/>
      </w:r>
    </w:p>
    <w:p w14:paraId="242DC8B9" w14:textId="6E74987F"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2</w:t>
      </w:r>
      <w:r>
        <w:rPr>
          <w:rFonts w:asciiTheme="minorHAnsi" w:eastAsiaTheme="minorEastAsia" w:hAnsiTheme="minorHAnsi" w:cstheme="minorBidi"/>
          <w:noProof/>
          <w:kern w:val="2"/>
          <w:szCs w:val="22"/>
          <w:lang w:val="en-US" w:eastAsia="zh-CN"/>
          <w14:ligatures w14:val="standardContextual"/>
        </w:rPr>
        <w:tab/>
      </w:r>
      <w:r>
        <w:rPr>
          <w:noProof/>
        </w:rPr>
        <w:t>References</w:t>
      </w:r>
      <w:r>
        <w:rPr>
          <w:noProof/>
        </w:rPr>
        <w:tab/>
      </w:r>
      <w:r>
        <w:rPr>
          <w:noProof/>
        </w:rPr>
        <w:fldChar w:fldCharType="begin"/>
      </w:r>
      <w:r>
        <w:rPr>
          <w:noProof/>
        </w:rPr>
        <w:instrText xml:space="preserve"> PAGEREF _Toc183624748 \h </w:instrText>
      </w:r>
      <w:r>
        <w:rPr>
          <w:noProof/>
        </w:rPr>
      </w:r>
      <w:r>
        <w:rPr>
          <w:noProof/>
        </w:rPr>
        <w:fldChar w:fldCharType="separate"/>
      </w:r>
      <w:r>
        <w:rPr>
          <w:noProof/>
        </w:rPr>
        <w:t>14</w:t>
      </w:r>
      <w:r>
        <w:rPr>
          <w:noProof/>
        </w:rPr>
        <w:fldChar w:fldCharType="end"/>
      </w:r>
    </w:p>
    <w:p w14:paraId="0B7A31E9" w14:textId="666322BD"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3</w:t>
      </w:r>
      <w:r>
        <w:rPr>
          <w:rFonts w:asciiTheme="minorHAnsi" w:eastAsiaTheme="minorEastAsia" w:hAnsiTheme="minorHAnsi" w:cstheme="minorBidi"/>
          <w:noProof/>
          <w:kern w:val="2"/>
          <w:szCs w:val="22"/>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_Toc183624749 \h </w:instrText>
      </w:r>
      <w:r>
        <w:rPr>
          <w:noProof/>
        </w:rPr>
      </w:r>
      <w:r>
        <w:rPr>
          <w:noProof/>
        </w:rPr>
        <w:fldChar w:fldCharType="separate"/>
      </w:r>
      <w:r>
        <w:rPr>
          <w:noProof/>
        </w:rPr>
        <w:t>15</w:t>
      </w:r>
      <w:r>
        <w:rPr>
          <w:noProof/>
        </w:rPr>
        <w:fldChar w:fldCharType="end"/>
      </w:r>
    </w:p>
    <w:p w14:paraId="69D95CCF" w14:textId="07213794"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3.1</w:t>
      </w:r>
      <w:r>
        <w:rPr>
          <w:rFonts w:asciiTheme="minorHAnsi" w:eastAsiaTheme="minorEastAsia" w:hAnsiTheme="minorHAnsi" w:cstheme="minorBidi"/>
          <w:noProof/>
          <w:kern w:val="2"/>
          <w:sz w:val="22"/>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_Toc183624750 \h </w:instrText>
      </w:r>
      <w:r>
        <w:rPr>
          <w:noProof/>
        </w:rPr>
      </w:r>
      <w:r>
        <w:rPr>
          <w:noProof/>
        </w:rPr>
        <w:fldChar w:fldCharType="separate"/>
      </w:r>
      <w:r>
        <w:rPr>
          <w:noProof/>
        </w:rPr>
        <w:t>15</w:t>
      </w:r>
      <w:r>
        <w:rPr>
          <w:noProof/>
        </w:rPr>
        <w:fldChar w:fldCharType="end"/>
      </w:r>
    </w:p>
    <w:p w14:paraId="52CA4EA2" w14:textId="24DD9B73"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3.2</w:t>
      </w:r>
      <w:r>
        <w:rPr>
          <w:rFonts w:asciiTheme="minorHAnsi" w:eastAsiaTheme="minorEastAsia" w:hAnsiTheme="minorHAnsi" w:cstheme="minorBidi"/>
          <w:noProof/>
          <w:kern w:val="2"/>
          <w:sz w:val="22"/>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_Toc183624751 \h </w:instrText>
      </w:r>
      <w:r>
        <w:rPr>
          <w:noProof/>
        </w:rPr>
      </w:r>
      <w:r>
        <w:rPr>
          <w:noProof/>
        </w:rPr>
        <w:fldChar w:fldCharType="separate"/>
      </w:r>
      <w:r>
        <w:rPr>
          <w:noProof/>
        </w:rPr>
        <w:t>15</w:t>
      </w:r>
      <w:r>
        <w:rPr>
          <w:noProof/>
        </w:rPr>
        <w:fldChar w:fldCharType="end"/>
      </w:r>
    </w:p>
    <w:p w14:paraId="36378A19" w14:textId="2DAA1956"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4</w:t>
      </w:r>
      <w:r>
        <w:rPr>
          <w:rFonts w:asciiTheme="minorHAnsi" w:eastAsiaTheme="minorEastAsia" w:hAnsiTheme="minorHAnsi" w:cstheme="minorBidi"/>
          <w:noProof/>
          <w:kern w:val="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_Toc183624752 \h </w:instrText>
      </w:r>
      <w:r>
        <w:rPr>
          <w:noProof/>
        </w:rPr>
      </w:r>
      <w:r>
        <w:rPr>
          <w:noProof/>
        </w:rPr>
        <w:fldChar w:fldCharType="separate"/>
      </w:r>
      <w:r>
        <w:rPr>
          <w:noProof/>
        </w:rPr>
        <w:t>16</w:t>
      </w:r>
      <w:r>
        <w:rPr>
          <w:noProof/>
        </w:rPr>
        <w:fldChar w:fldCharType="end"/>
      </w:r>
    </w:p>
    <w:p w14:paraId="0BB9B47B" w14:textId="55446369"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5</w:t>
      </w:r>
      <w:r>
        <w:rPr>
          <w:rFonts w:asciiTheme="minorHAnsi" w:eastAsiaTheme="minorEastAsia" w:hAnsiTheme="minorHAnsi" w:cstheme="minorBidi"/>
          <w:noProof/>
          <w:kern w:val="2"/>
          <w:szCs w:val="22"/>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_Toc183624753 \h </w:instrText>
      </w:r>
      <w:r>
        <w:rPr>
          <w:noProof/>
        </w:rPr>
      </w:r>
      <w:r>
        <w:rPr>
          <w:noProof/>
        </w:rPr>
        <w:fldChar w:fldCharType="separate"/>
      </w:r>
      <w:r>
        <w:rPr>
          <w:noProof/>
        </w:rPr>
        <w:t>17</w:t>
      </w:r>
      <w:r>
        <w:rPr>
          <w:noProof/>
        </w:rPr>
        <w:fldChar w:fldCharType="end"/>
      </w:r>
    </w:p>
    <w:p w14:paraId="6E4D8C87" w14:textId="6CAEEC71"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5.1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_Toc183624754 \h </w:instrText>
      </w:r>
      <w:r>
        <w:rPr>
          <w:noProof/>
        </w:rPr>
      </w:r>
      <w:r>
        <w:rPr>
          <w:noProof/>
        </w:rPr>
        <w:fldChar w:fldCharType="separate"/>
      </w:r>
      <w:r>
        <w:rPr>
          <w:noProof/>
        </w:rPr>
        <w:t>17</w:t>
      </w:r>
      <w:r>
        <w:rPr>
          <w:noProof/>
        </w:rPr>
        <w:fldChar w:fldCharType="end"/>
      </w:r>
    </w:p>
    <w:p w14:paraId="3014F993" w14:textId="5AA00750"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5.2</w:t>
      </w:r>
      <w:r>
        <w:rPr>
          <w:rFonts w:asciiTheme="minorHAnsi" w:eastAsiaTheme="minorEastAsia" w:hAnsiTheme="minorHAnsi" w:cstheme="minorBidi"/>
          <w:noProof/>
          <w:kern w:val="2"/>
          <w:sz w:val="22"/>
          <w:szCs w:val="22"/>
          <w:lang w:val="en-US" w:eastAsia="zh-CN"/>
          <w14:ligatures w14:val="standardContextual"/>
        </w:rPr>
        <w:tab/>
      </w:r>
      <w:r>
        <w:rPr>
          <w:noProof/>
        </w:rPr>
        <w:t>Nlmf_Location Service</w:t>
      </w:r>
      <w:r>
        <w:rPr>
          <w:noProof/>
        </w:rPr>
        <w:tab/>
      </w:r>
      <w:r>
        <w:rPr>
          <w:noProof/>
        </w:rPr>
        <w:fldChar w:fldCharType="begin"/>
      </w:r>
      <w:r>
        <w:rPr>
          <w:noProof/>
        </w:rPr>
        <w:instrText xml:space="preserve"> PAGEREF _Toc183624755 \h </w:instrText>
      </w:r>
      <w:r>
        <w:rPr>
          <w:noProof/>
        </w:rPr>
      </w:r>
      <w:r>
        <w:rPr>
          <w:noProof/>
        </w:rPr>
        <w:fldChar w:fldCharType="separate"/>
      </w:r>
      <w:r>
        <w:rPr>
          <w:noProof/>
        </w:rPr>
        <w:t>17</w:t>
      </w:r>
      <w:r>
        <w:rPr>
          <w:noProof/>
        </w:rPr>
        <w:fldChar w:fldCharType="end"/>
      </w:r>
    </w:p>
    <w:p w14:paraId="2FB750D9" w14:textId="0E5B08C4"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5.2.1</w:t>
      </w:r>
      <w:r>
        <w:rPr>
          <w:rFonts w:asciiTheme="minorHAnsi" w:eastAsiaTheme="minorEastAsia" w:hAnsiTheme="minorHAnsi" w:cstheme="minorBidi"/>
          <w:noProof/>
          <w:kern w:val="2"/>
          <w:sz w:val="22"/>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_Toc183624756 \h </w:instrText>
      </w:r>
      <w:r>
        <w:rPr>
          <w:noProof/>
        </w:rPr>
      </w:r>
      <w:r>
        <w:rPr>
          <w:noProof/>
        </w:rPr>
        <w:fldChar w:fldCharType="separate"/>
      </w:r>
      <w:r>
        <w:rPr>
          <w:noProof/>
        </w:rPr>
        <w:t>17</w:t>
      </w:r>
      <w:r>
        <w:rPr>
          <w:noProof/>
        </w:rPr>
        <w:fldChar w:fldCharType="end"/>
      </w:r>
    </w:p>
    <w:p w14:paraId="26A56382" w14:textId="11ABF4F1"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5.2.2</w:t>
      </w:r>
      <w:r>
        <w:rPr>
          <w:rFonts w:asciiTheme="minorHAnsi" w:eastAsiaTheme="minorEastAsia" w:hAnsiTheme="minorHAnsi" w:cstheme="minorBidi"/>
          <w:noProof/>
          <w:kern w:val="2"/>
          <w:sz w:val="22"/>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_Toc183624757 \h </w:instrText>
      </w:r>
      <w:r>
        <w:rPr>
          <w:noProof/>
        </w:rPr>
      </w:r>
      <w:r>
        <w:rPr>
          <w:noProof/>
        </w:rPr>
        <w:fldChar w:fldCharType="separate"/>
      </w:r>
      <w:r>
        <w:rPr>
          <w:noProof/>
        </w:rPr>
        <w:t>17</w:t>
      </w:r>
      <w:r>
        <w:rPr>
          <w:noProof/>
        </w:rPr>
        <w:fldChar w:fldCharType="end"/>
      </w:r>
    </w:p>
    <w:p w14:paraId="31E7416D" w14:textId="058CAA9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_Toc183624758 \h </w:instrText>
      </w:r>
      <w:r>
        <w:rPr>
          <w:noProof/>
        </w:rPr>
      </w:r>
      <w:r>
        <w:rPr>
          <w:noProof/>
        </w:rPr>
        <w:fldChar w:fldCharType="separate"/>
      </w:r>
      <w:r>
        <w:rPr>
          <w:noProof/>
        </w:rPr>
        <w:t>17</w:t>
      </w:r>
      <w:r>
        <w:rPr>
          <w:noProof/>
        </w:rPr>
        <w:fldChar w:fldCharType="end"/>
      </w:r>
    </w:p>
    <w:p w14:paraId="0FC5CC37" w14:textId="4651D2B9"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5.2.2.2</w:t>
      </w:r>
      <w:r>
        <w:rPr>
          <w:rFonts w:asciiTheme="minorHAnsi" w:eastAsiaTheme="minorEastAsia" w:hAnsiTheme="minorHAnsi" w:cstheme="minorBidi"/>
          <w:noProof/>
          <w:kern w:val="2"/>
          <w:sz w:val="22"/>
          <w:szCs w:val="22"/>
          <w:lang w:val="en-US" w:eastAsia="zh-CN"/>
          <w14:ligatures w14:val="standardContextual"/>
        </w:rPr>
        <w:tab/>
      </w:r>
      <w:r>
        <w:rPr>
          <w:noProof/>
        </w:rPr>
        <w:t>DetermineLocation</w:t>
      </w:r>
      <w:r>
        <w:rPr>
          <w:noProof/>
        </w:rPr>
        <w:tab/>
      </w:r>
      <w:r>
        <w:rPr>
          <w:noProof/>
        </w:rPr>
        <w:fldChar w:fldCharType="begin"/>
      </w:r>
      <w:r>
        <w:rPr>
          <w:noProof/>
        </w:rPr>
        <w:instrText xml:space="preserve"> PAGEREF _Toc183624759 \h </w:instrText>
      </w:r>
      <w:r>
        <w:rPr>
          <w:noProof/>
        </w:rPr>
      </w:r>
      <w:r>
        <w:rPr>
          <w:noProof/>
        </w:rPr>
        <w:fldChar w:fldCharType="separate"/>
      </w:r>
      <w:r>
        <w:rPr>
          <w:noProof/>
        </w:rPr>
        <w:t>18</w:t>
      </w:r>
      <w:r>
        <w:rPr>
          <w:noProof/>
        </w:rPr>
        <w:fldChar w:fldCharType="end"/>
      </w:r>
    </w:p>
    <w:p w14:paraId="323816C0" w14:textId="06A28FC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_Toc183624760 \h </w:instrText>
      </w:r>
      <w:r>
        <w:rPr>
          <w:noProof/>
        </w:rPr>
      </w:r>
      <w:r>
        <w:rPr>
          <w:noProof/>
        </w:rPr>
        <w:fldChar w:fldCharType="separate"/>
      </w:r>
      <w:r>
        <w:rPr>
          <w:noProof/>
        </w:rPr>
        <w:t>18</w:t>
      </w:r>
      <w:r>
        <w:rPr>
          <w:noProof/>
        </w:rPr>
        <w:fldChar w:fldCharType="end"/>
      </w:r>
    </w:p>
    <w:p w14:paraId="2CCD8324" w14:textId="0F1CFDA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5.2.2.2.2</w:t>
      </w:r>
      <w:r>
        <w:rPr>
          <w:rFonts w:asciiTheme="minorHAnsi" w:eastAsiaTheme="minorEastAsia" w:hAnsiTheme="minorHAnsi" w:cstheme="minorBidi"/>
          <w:noProof/>
          <w:kern w:val="2"/>
          <w:sz w:val="22"/>
          <w:szCs w:val="22"/>
          <w:lang w:val="en-US" w:eastAsia="zh-CN"/>
          <w14:ligatures w14:val="standardContextual"/>
        </w:rPr>
        <w:tab/>
      </w:r>
      <w:r>
        <w:rPr>
          <w:noProof/>
        </w:rPr>
        <w:t>Retrieve UE Location</w:t>
      </w:r>
      <w:r>
        <w:rPr>
          <w:noProof/>
        </w:rPr>
        <w:tab/>
      </w:r>
      <w:r>
        <w:rPr>
          <w:noProof/>
        </w:rPr>
        <w:fldChar w:fldCharType="begin"/>
      </w:r>
      <w:r>
        <w:rPr>
          <w:noProof/>
        </w:rPr>
        <w:instrText xml:space="preserve"> PAGEREF _Toc183624761 \h </w:instrText>
      </w:r>
      <w:r>
        <w:rPr>
          <w:noProof/>
        </w:rPr>
      </w:r>
      <w:r>
        <w:rPr>
          <w:noProof/>
        </w:rPr>
        <w:fldChar w:fldCharType="separate"/>
      </w:r>
      <w:r>
        <w:rPr>
          <w:noProof/>
        </w:rPr>
        <w:t>18</w:t>
      </w:r>
      <w:r>
        <w:rPr>
          <w:noProof/>
        </w:rPr>
        <w:fldChar w:fldCharType="end"/>
      </w:r>
    </w:p>
    <w:p w14:paraId="632CC92D" w14:textId="2507F2E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5.2.2.2.3</w:t>
      </w:r>
      <w:r>
        <w:rPr>
          <w:rFonts w:asciiTheme="minorHAnsi" w:eastAsiaTheme="minorEastAsia" w:hAnsiTheme="minorHAnsi" w:cstheme="minorBidi"/>
          <w:noProof/>
          <w:kern w:val="2"/>
          <w:sz w:val="22"/>
          <w:szCs w:val="22"/>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_Toc183624762 \h </w:instrText>
      </w:r>
      <w:r>
        <w:rPr>
          <w:noProof/>
        </w:rPr>
      </w:r>
      <w:r>
        <w:rPr>
          <w:noProof/>
        </w:rPr>
        <w:fldChar w:fldCharType="separate"/>
      </w:r>
      <w:r>
        <w:rPr>
          <w:noProof/>
        </w:rPr>
        <w:t>19</w:t>
      </w:r>
      <w:r>
        <w:rPr>
          <w:noProof/>
        </w:rPr>
        <w:fldChar w:fldCharType="end"/>
      </w:r>
    </w:p>
    <w:p w14:paraId="482EC007" w14:textId="3A5A6C5E"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5.2.2.3</w:t>
      </w:r>
      <w:r>
        <w:rPr>
          <w:rFonts w:asciiTheme="minorHAnsi" w:eastAsiaTheme="minorEastAsia" w:hAnsiTheme="minorHAnsi" w:cstheme="minorBidi"/>
          <w:noProof/>
          <w:kern w:val="2"/>
          <w:sz w:val="22"/>
          <w:szCs w:val="22"/>
          <w:lang w:val="en-US" w:eastAsia="zh-CN"/>
          <w14:ligatures w14:val="standardContextual"/>
        </w:rPr>
        <w:tab/>
      </w:r>
      <w:r>
        <w:rPr>
          <w:noProof/>
        </w:rPr>
        <w:t>EventNotify</w:t>
      </w:r>
      <w:r>
        <w:rPr>
          <w:noProof/>
        </w:rPr>
        <w:tab/>
      </w:r>
      <w:r>
        <w:rPr>
          <w:noProof/>
        </w:rPr>
        <w:fldChar w:fldCharType="begin"/>
      </w:r>
      <w:r>
        <w:rPr>
          <w:noProof/>
        </w:rPr>
        <w:instrText xml:space="preserve"> PAGEREF _Toc183624763 \h </w:instrText>
      </w:r>
      <w:r>
        <w:rPr>
          <w:noProof/>
        </w:rPr>
      </w:r>
      <w:r>
        <w:rPr>
          <w:noProof/>
        </w:rPr>
        <w:fldChar w:fldCharType="separate"/>
      </w:r>
      <w:r>
        <w:rPr>
          <w:noProof/>
        </w:rPr>
        <w:t>20</w:t>
      </w:r>
      <w:r>
        <w:rPr>
          <w:noProof/>
        </w:rPr>
        <w:fldChar w:fldCharType="end"/>
      </w:r>
    </w:p>
    <w:p w14:paraId="4489AFF9" w14:textId="18D9239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5.2.2.3.1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_Toc183624764 \h </w:instrText>
      </w:r>
      <w:r>
        <w:rPr>
          <w:noProof/>
        </w:rPr>
      </w:r>
      <w:r>
        <w:rPr>
          <w:noProof/>
        </w:rPr>
        <w:fldChar w:fldCharType="separate"/>
      </w:r>
      <w:r>
        <w:rPr>
          <w:noProof/>
        </w:rPr>
        <w:t>20</w:t>
      </w:r>
      <w:r>
        <w:rPr>
          <w:noProof/>
        </w:rPr>
        <w:fldChar w:fldCharType="end"/>
      </w:r>
    </w:p>
    <w:p w14:paraId="7130BEB8" w14:textId="6A7A009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5.2.2.3.2</w:t>
      </w:r>
      <w:r>
        <w:rPr>
          <w:rFonts w:asciiTheme="minorHAnsi" w:eastAsiaTheme="minorEastAsia" w:hAnsiTheme="minorHAnsi" w:cstheme="minorBidi"/>
          <w:noProof/>
          <w:kern w:val="2"/>
          <w:sz w:val="22"/>
          <w:szCs w:val="22"/>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_Toc183624765 \h </w:instrText>
      </w:r>
      <w:r>
        <w:rPr>
          <w:noProof/>
        </w:rPr>
      </w:r>
      <w:r>
        <w:rPr>
          <w:noProof/>
        </w:rPr>
        <w:fldChar w:fldCharType="separate"/>
      </w:r>
      <w:r>
        <w:rPr>
          <w:noProof/>
        </w:rPr>
        <w:t>20</w:t>
      </w:r>
      <w:r>
        <w:rPr>
          <w:noProof/>
        </w:rPr>
        <w:fldChar w:fldCharType="end"/>
      </w:r>
    </w:p>
    <w:p w14:paraId="76117BD2" w14:textId="5EFD3F7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5.2.2.3.3</w:t>
      </w:r>
      <w:r>
        <w:rPr>
          <w:rFonts w:asciiTheme="minorHAnsi" w:eastAsiaTheme="minorEastAsia" w:hAnsiTheme="minorHAnsi" w:cstheme="minorBidi"/>
          <w:noProof/>
          <w:kern w:val="2"/>
          <w:sz w:val="22"/>
          <w:szCs w:val="22"/>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_Toc183624766 \h </w:instrText>
      </w:r>
      <w:r>
        <w:rPr>
          <w:noProof/>
        </w:rPr>
      </w:r>
      <w:r>
        <w:rPr>
          <w:noProof/>
        </w:rPr>
        <w:fldChar w:fldCharType="separate"/>
      </w:r>
      <w:r>
        <w:rPr>
          <w:noProof/>
        </w:rPr>
        <w:t>20</w:t>
      </w:r>
      <w:r>
        <w:rPr>
          <w:noProof/>
        </w:rPr>
        <w:fldChar w:fldCharType="end"/>
      </w:r>
    </w:p>
    <w:p w14:paraId="17C8258C" w14:textId="15204091"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5.2.2.4</w:t>
      </w:r>
      <w:r>
        <w:rPr>
          <w:rFonts w:asciiTheme="minorHAnsi" w:eastAsiaTheme="minorEastAsia" w:hAnsiTheme="minorHAnsi" w:cstheme="minorBidi"/>
          <w:noProof/>
          <w:kern w:val="2"/>
          <w:sz w:val="22"/>
          <w:szCs w:val="22"/>
          <w:lang w:val="en-US" w:eastAsia="zh-CN"/>
          <w14:ligatures w14:val="standardContextual"/>
        </w:rPr>
        <w:tab/>
      </w:r>
      <w:r>
        <w:rPr>
          <w:noProof/>
        </w:rPr>
        <w:t>CancelLocation</w:t>
      </w:r>
      <w:r>
        <w:rPr>
          <w:noProof/>
        </w:rPr>
        <w:tab/>
      </w:r>
      <w:r>
        <w:rPr>
          <w:noProof/>
        </w:rPr>
        <w:fldChar w:fldCharType="begin"/>
      </w:r>
      <w:r>
        <w:rPr>
          <w:noProof/>
        </w:rPr>
        <w:instrText xml:space="preserve"> PAGEREF _Toc183624767 \h </w:instrText>
      </w:r>
      <w:r>
        <w:rPr>
          <w:noProof/>
        </w:rPr>
      </w:r>
      <w:r>
        <w:rPr>
          <w:noProof/>
        </w:rPr>
        <w:fldChar w:fldCharType="separate"/>
      </w:r>
      <w:r>
        <w:rPr>
          <w:noProof/>
        </w:rPr>
        <w:t>21</w:t>
      </w:r>
      <w:r>
        <w:rPr>
          <w:noProof/>
        </w:rPr>
        <w:fldChar w:fldCharType="end"/>
      </w:r>
    </w:p>
    <w:p w14:paraId="745521E1" w14:textId="0FD29B7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5.2.2.4.1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_Toc183624768 \h </w:instrText>
      </w:r>
      <w:r>
        <w:rPr>
          <w:noProof/>
        </w:rPr>
      </w:r>
      <w:r>
        <w:rPr>
          <w:noProof/>
        </w:rPr>
        <w:fldChar w:fldCharType="separate"/>
      </w:r>
      <w:r>
        <w:rPr>
          <w:noProof/>
        </w:rPr>
        <w:t>21</w:t>
      </w:r>
      <w:r>
        <w:rPr>
          <w:noProof/>
        </w:rPr>
        <w:fldChar w:fldCharType="end"/>
      </w:r>
    </w:p>
    <w:p w14:paraId="0101B385" w14:textId="2D19988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5.2.2.4.2</w:t>
      </w:r>
      <w:r>
        <w:rPr>
          <w:rFonts w:asciiTheme="minorHAnsi" w:eastAsiaTheme="minorEastAsia" w:hAnsiTheme="minorHAnsi" w:cstheme="minorBidi"/>
          <w:noProof/>
          <w:kern w:val="2"/>
          <w:sz w:val="22"/>
          <w:szCs w:val="22"/>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_Toc183624769 \h </w:instrText>
      </w:r>
      <w:r>
        <w:rPr>
          <w:noProof/>
        </w:rPr>
      </w:r>
      <w:r>
        <w:rPr>
          <w:noProof/>
        </w:rPr>
        <w:fldChar w:fldCharType="separate"/>
      </w:r>
      <w:r>
        <w:rPr>
          <w:noProof/>
        </w:rPr>
        <w:t>21</w:t>
      </w:r>
      <w:r>
        <w:rPr>
          <w:noProof/>
        </w:rPr>
        <w:fldChar w:fldCharType="end"/>
      </w:r>
    </w:p>
    <w:p w14:paraId="3950B5AE" w14:textId="1F8D3B6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5.2.2.5</w:t>
      </w:r>
      <w:r>
        <w:rPr>
          <w:rFonts w:asciiTheme="minorHAnsi" w:eastAsiaTheme="minorEastAsia" w:hAnsiTheme="minorHAnsi" w:cstheme="minorBidi"/>
          <w:noProof/>
          <w:kern w:val="2"/>
          <w:sz w:val="22"/>
          <w:szCs w:val="22"/>
          <w:lang w:val="en-US" w:eastAsia="zh-CN"/>
          <w14:ligatures w14:val="standardContextual"/>
        </w:rPr>
        <w:tab/>
      </w:r>
      <w:r>
        <w:rPr>
          <w:noProof/>
        </w:rPr>
        <w:t>LocationContextTransfer</w:t>
      </w:r>
      <w:r>
        <w:rPr>
          <w:noProof/>
        </w:rPr>
        <w:tab/>
      </w:r>
      <w:r>
        <w:rPr>
          <w:noProof/>
        </w:rPr>
        <w:fldChar w:fldCharType="begin"/>
      </w:r>
      <w:r>
        <w:rPr>
          <w:noProof/>
        </w:rPr>
        <w:instrText xml:space="preserve"> PAGEREF _Toc183624770 \h </w:instrText>
      </w:r>
      <w:r>
        <w:rPr>
          <w:noProof/>
        </w:rPr>
      </w:r>
      <w:r>
        <w:rPr>
          <w:noProof/>
        </w:rPr>
        <w:fldChar w:fldCharType="separate"/>
      </w:r>
      <w:r>
        <w:rPr>
          <w:noProof/>
        </w:rPr>
        <w:t>22</w:t>
      </w:r>
      <w:r>
        <w:rPr>
          <w:noProof/>
        </w:rPr>
        <w:fldChar w:fldCharType="end"/>
      </w:r>
    </w:p>
    <w:p w14:paraId="6856AF2C" w14:textId="4A1079C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_Toc183624771 \h </w:instrText>
      </w:r>
      <w:r>
        <w:rPr>
          <w:noProof/>
        </w:rPr>
      </w:r>
      <w:r>
        <w:rPr>
          <w:noProof/>
        </w:rPr>
        <w:fldChar w:fldCharType="separate"/>
      </w:r>
      <w:r>
        <w:rPr>
          <w:noProof/>
        </w:rPr>
        <w:t>22</w:t>
      </w:r>
      <w:r>
        <w:rPr>
          <w:noProof/>
        </w:rPr>
        <w:fldChar w:fldCharType="end"/>
      </w:r>
    </w:p>
    <w:p w14:paraId="608B23EB" w14:textId="5844BC1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5.2.2.5.2</w:t>
      </w:r>
      <w:r>
        <w:rPr>
          <w:rFonts w:asciiTheme="minorHAnsi" w:eastAsiaTheme="minorEastAsia" w:hAnsiTheme="minorHAnsi" w:cstheme="minorBidi"/>
          <w:noProof/>
          <w:kern w:val="2"/>
          <w:sz w:val="22"/>
          <w:szCs w:val="22"/>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_Toc183624772 \h </w:instrText>
      </w:r>
      <w:r>
        <w:rPr>
          <w:noProof/>
        </w:rPr>
      </w:r>
      <w:r>
        <w:rPr>
          <w:noProof/>
        </w:rPr>
        <w:fldChar w:fldCharType="separate"/>
      </w:r>
      <w:r>
        <w:rPr>
          <w:noProof/>
        </w:rPr>
        <w:t>22</w:t>
      </w:r>
      <w:r>
        <w:rPr>
          <w:noProof/>
        </w:rPr>
        <w:fldChar w:fldCharType="end"/>
      </w:r>
    </w:p>
    <w:p w14:paraId="54EDCEA7" w14:textId="7F8A77E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5.2.2.5.3</w:t>
      </w:r>
      <w:r>
        <w:rPr>
          <w:rFonts w:asciiTheme="minorHAnsi" w:eastAsiaTheme="minorEastAsia" w:hAnsiTheme="minorHAnsi" w:cstheme="minorBidi"/>
          <w:noProof/>
          <w:kern w:val="2"/>
          <w:sz w:val="22"/>
          <w:szCs w:val="22"/>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_Toc183624773 \h </w:instrText>
      </w:r>
      <w:r>
        <w:rPr>
          <w:noProof/>
        </w:rPr>
      </w:r>
      <w:r>
        <w:rPr>
          <w:noProof/>
        </w:rPr>
        <w:fldChar w:fldCharType="separate"/>
      </w:r>
      <w:r>
        <w:rPr>
          <w:noProof/>
        </w:rPr>
        <w:t>23</w:t>
      </w:r>
      <w:r>
        <w:rPr>
          <w:noProof/>
        </w:rPr>
        <w:fldChar w:fldCharType="end"/>
      </w:r>
    </w:p>
    <w:p w14:paraId="421DC62B" w14:textId="4CA5A5A8"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5.2.2.6</w:t>
      </w:r>
      <w:r>
        <w:rPr>
          <w:rFonts w:asciiTheme="minorHAnsi" w:eastAsiaTheme="minorEastAsia" w:hAnsiTheme="minorHAnsi" w:cstheme="minorBidi"/>
          <w:noProof/>
          <w:kern w:val="2"/>
          <w:sz w:val="22"/>
          <w:szCs w:val="22"/>
          <w:lang w:val="en-US" w:eastAsia="zh-CN"/>
          <w14:ligatures w14:val="standardContextual"/>
        </w:rPr>
        <w:tab/>
      </w:r>
      <w:r>
        <w:rPr>
          <w:noProof/>
        </w:rPr>
        <w:t>MeasurementData</w:t>
      </w:r>
      <w:r>
        <w:rPr>
          <w:noProof/>
        </w:rPr>
        <w:tab/>
      </w:r>
      <w:r>
        <w:rPr>
          <w:noProof/>
        </w:rPr>
        <w:fldChar w:fldCharType="begin"/>
      </w:r>
      <w:r>
        <w:rPr>
          <w:noProof/>
        </w:rPr>
        <w:instrText xml:space="preserve"> PAGEREF _Toc183624774 \h </w:instrText>
      </w:r>
      <w:r>
        <w:rPr>
          <w:noProof/>
        </w:rPr>
      </w:r>
      <w:r>
        <w:rPr>
          <w:noProof/>
        </w:rPr>
        <w:fldChar w:fldCharType="separate"/>
      </w:r>
      <w:r>
        <w:rPr>
          <w:noProof/>
        </w:rPr>
        <w:t>23</w:t>
      </w:r>
      <w:r>
        <w:rPr>
          <w:noProof/>
        </w:rPr>
        <w:fldChar w:fldCharType="end"/>
      </w:r>
    </w:p>
    <w:p w14:paraId="0B482FDF" w14:textId="3D76BEC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_Toc183624775 \h </w:instrText>
      </w:r>
      <w:r>
        <w:rPr>
          <w:noProof/>
        </w:rPr>
      </w:r>
      <w:r>
        <w:rPr>
          <w:noProof/>
        </w:rPr>
        <w:fldChar w:fldCharType="separate"/>
      </w:r>
      <w:r>
        <w:rPr>
          <w:noProof/>
        </w:rPr>
        <w:t>23</w:t>
      </w:r>
      <w:r>
        <w:rPr>
          <w:noProof/>
        </w:rPr>
        <w:fldChar w:fldCharType="end"/>
      </w:r>
    </w:p>
    <w:p w14:paraId="6B614617" w14:textId="69223AC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5.2.2.6.2</w:t>
      </w:r>
      <w:r>
        <w:rPr>
          <w:rFonts w:asciiTheme="minorHAnsi" w:eastAsiaTheme="minorEastAsia" w:hAnsiTheme="minorHAnsi" w:cstheme="minorBidi"/>
          <w:noProof/>
          <w:kern w:val="2"/>
          <w:sz w:val="22"/>
          <w:szCs w:val="22"/>
          <w:lang w:val="en-US" w:eastAsia="zh-CN"/>
          <w14:ligatures w14:val="standardContextual"/>
        </w:rPr>
        <w:tab/>
      </w:r>
      <w:r>
        <w:rPr>
          <w:noProof/>
        </w:rPr>
        <w:t>Location Measurements</w:t>
      </w:r>
      <w:r>
        <w:rPr>
          <w:noProof/>
        </w:rPr>
        <w:tab/>
      </w:r>
      <w:r>
        <w:rPr>
          <w:noProof/>
        </w:rPr>
        <w:fldChar w:fldCharType="begin"/>
      </w:r>
      <w:r>
        <w:rPr>
          <w:noProof/>
        </w:rPr>
        <w:instrText xml:space="preserve"> PAGEREF _Toc183624776 \h </w:instrText>
      </w:r>
      <w:r>
        <w:rPr>
          <w:noProof/>
        </w:rPr>
      </w:r>
      <w:r>
        <w:rPr>
          <w:noProof/>
        </w:rPr>
        <w:fldChar w:fldCharType="separate"/>
      </w:r>
      <w:r>
        <w:rPr>
          <w:noProof/>
        </w:rPr>
        <w:t>23</w:t>
      </w:r>
      <w:r>
        <w:rPr>
          <w:noProof/>
        </w:rPr>
        <w:fldChar w:fldCharType="end"/>
      </w:r>
    </w:p>
    <w:p w14:paraId="0DCAD685" w14:textId="0A1ABDE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5.2.2.7</w:t>
      </w:r>
      <w:r>
        <w:rPr>
          <w:rFonts w:asciiTheme="minorHAnsi" w:eastAsiaTheme="minorEastAsia" w:hAnsiTheme="minorHAnsi" w:cstheme="minorBidi"/>
          <w:noProof/>
          <w:kern w:val="2"/>
          <w:sz w:val="22"/>
          <w:szCs w:val="22"/>
          <w:lang w:val="en-US" w:eastAsia="zh-CN"/>
          <w14:ligatures w14:val="standardContextual"/>
        </w:rPr>
        <w:tab/>
      </w:r>
      <w:r>
        <w:rPr>
          <w:noProof/>
        </w:rPr>
        <w:t>UPSubscribe</w:t>
      </w:r>
      <w:r>
        <w:rPr>
          <w:noProof/>
        </w:rPr>
        <w:tab/>
      </w:r>
      <w:r>
        <w:rPr>
          <w:noProof/>
        </w:rPr>
        <w:fldChar w:fldCharType="begin"/>
      </w:r>
      <w:r>
        <w:rPr>
          <w:noProof/>
        </w:rPr>
        <w:instrText xml:space="preserve"> PAGEREF _Toc183624777 \h </w:instrText>
      </w:r>
      <w:r>
        <w:rPr>
          <w:noProof/>
        </w:rPr>
      </w:r>
      <w:r>
        <w:rPr>
          <w:noProof/>
        </w:rPr>
        <w:fldChar w:fldCharType="separate"/>
      </w:r>
      <w:r>
        <w:rPr>
          <w:noProof/>
        </w:rPr>
        <w:t>23</w:t>
      </w:r>
      <w:r>
        <w:rPr>
          <w:noProof/>
        </w:rPr>
        <w:fldChar w:fldCharType="end"/>
      </w:r>
    </w:p>
    <w:p w14:paraId="39947107" w14:textId="0486626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_Toc183624778 \h </w:instrText>
      </w:r>
      <w:r>
        <w:rPr>
          <w:noProof/>
        </w:rPr>
      </w:r>
      <w:r>
        <w:rPr>
          <w:noProof/>
        </w:rPr>
        <w:fldChar w:fldCharType="separate"/>
      </w:r>
      <w:r>
        <w:rPr>
          <w:noProof/>
        </w:rPr>
        <w:t>23</w:t>
      </w:r>
      <w:r>
        <w:rPr>
          <w:noProof/>
        </w:rPr>
        <w:fldChar w:fldCharType="end"/>
      </w:r>
    </w:p>
    <w:p w14:paraId="0EC0E2AD" w14:textId="1FC21FE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5.2.2.7.2</w:t>
      </w:r>
      <w:r>
        <w:rPr>
          <w:rFonts w:asciiTheme="minorHAnsi" w:eastAsiaTheme="minorEastAsia" w:hAnsiTheme="minorHAnsi" w:cstheme="minorBidi"/>
          <w:noProof/>
          <w:kern w:val="2"/>
          <w:sz w:val="22"/>
          <w:szCs w:val="22"/>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_Toc183624779 \h </w:instrText>
      </w:r>
      <w:r>
        <w:rPr>
          <w:noProof/>
        </w:rPr>
      </w:r>
      <w:r>
        <w:rPr>
          <w:noProof/>
        </w:rPr>
        <w:fldChar w:fldCharType="separate"/>
      </w:r>
      <w:r>
        <w:rPr>
          <w:noProof/>
        </w:rPr>
        <w:t>24</w:t>
      </w:r>
      <w:r>
        <w:rPr>
          <w:noProof/>
        </w:rPr>
        <w:fldChar w:fldCharType="end"/>
      </w:r>
    </w:p>
    <w:p w14:paraId="18C4C51E" w14:textId="299DEB7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5.2.2.8</w:t>
      </w:r>
      <w:r>
        <w:rPr>
          <w:rFonts w:asciiTheme="minorHAnsi" w:eastAsiaTheme="minorEastAsia" w:hAnsiTheme="minorHAnsi" w:cstheme="minorBidi"/>
          <w:noProof/>
          <w:kern w:val="2"/>
          <w:sz w:val="22"/>
          <w:szCs w:val="22"/>
          <w:lang w:val="en-US" w:eastAsia="zh-CN"/>
          <w14:ligatures w14:val="standardContextual"/>
        </w:rPr>
        <w:tab/>
      </w:r>
      <w:r>
        <w:rPr>
          <w:noProof/>
        </w:rPr>
        <w:t>UPNotify</w:t>
      </w:r>
      <w:r>
        <w:rPr>
          <w:noProof/>
        </w:rPr>
        <w:tab/>
      </w:r>
      <w:r>
        <w:rPr>
          <w:noProof/>
        </w:rPr>
        <w:fldChar w:fldCharType="begin"/>
      </w:r>
      <w:r>
        <w:rPr>
          <w:noProof/>
        </w:rPr>
        <w:instrText xml:space="preserve"> PAGEREF _Toc183624780 \h </w:instrText>
      </w:r>
      <w:r>
        <w:rPr>
          <w:noProof/>
        </w:rPr>
      </w:r>
      <w:r>
        <w:rPr>
          <w:noProof/>
        </w:rPr>
        <w:fldChar w:fldCharType="separate"/>
      </w:r>
      <w:r>
        <w:rPr>
          <w:noProof/>
        </w:rPr>
        <w:t>24</w:t>
      </w:r>
      <w:r>
        <w:rPr>
          <w:noProof/>
        </w:rPr>
        <w:fldChar w:fldCharType="end"/>
      </w:r>
    </w:p>
    <w:p w14:paraId="4FCAC133" w14:textId="036BF1B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5.2.2.8.1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_Toc183624781 \h </w:instrText>
      </w:r>
      <w:r>
        <w:rPr>
          <w:noProof/>
        </w:rPr>
      </w:r>
      <w:r>
        <w:rPr>
          <w:noProof/>
        </w:rPr>
        <w:fldChar w:fldCharType="separate"/>
      </w:r>
      <w:r>
        <w:rPr>
          <w:noProof/>
        </w:rPr>
        <w:t>24</w:t>
      </w:r>
      <w:r>
        <w:rPr>
          <w:noProof/>
        </w:rPr>
        <w:fldChar w:fldCharType="end"/>
      </w:r>
    </w:p>
    <w:p w14:paraId="3062AF4C" w14:textId="6C9EB11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5.2.2.8.2</w:t>
      </w:r>
      <w:r>
        <w:rPr>
          <w:rFonts w:asciiTheme="minorHAnsi" w:eastAsiaTheme="minorEastAsia" w:hAnsiTheme="minorHAnsi" w:cstheme="minorBidi"/>
          <w:noProof/>
          <w:kern w:val="2"/>
          <w:sz w:val="22"/>
          <w:szCs w:val="22"/>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_Toc183624782 \h </w:instrText>
      </w:r>
      <w:r>
        <w:rPr>
          <w:noProof/>
        </w:rPr>
      </w:r>
      <w:r>
        <w:rPr>
          <w:noProof/>
        </w:rPr>
        <w:fldChar w:fldCharType="separate"/>
      </w:r>
      <w:r>
        <w:rPr>
          <w:noProof/>
        </w:rPr>
        <w:t>24</w:t>
      </w:r>
      <w:r>
        <w:rPr>
          <w:noProof/>
        </w:rPr>
        <w:fldChar w:fldCharType="end"/>
      </w:r>
    </w:p>
    <w:p w14:paraId="54EBD46B" w14:textId="4615A47B"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5.2.2.9</w:t>
      </w:r>
      <w:r>
        <w:rPr>
          <w:rFonts w:asciiTheme="minorHAnsi" w:eastAsiaTheme="minorEastAsia" w:hAnsiTheme="minorHAnsi" w:cstheme="minorBidi"/>
          <w:noProof/>
          <w:kern w:val="2"/>
          <w:sz w:val="22"/>
          <w:szCs w:val="22"/>
          <w:lang w:val="en-US" w:eastAsia="zh-CN"/>
          <w14:ligatures w14:val="standardContextual"/>
        </w:rPr>
        <w:tab/>
      </w:r>
      <w:r>
        <w:rPr>
          <w:noProof/>
        </w:rPr>
        <w:t>UPConfig</w:t>
      </w:r>
      <w:r>
        <w:rPr>
          <w:noProof/>
        </w:rPr>
        <w:tab/>
      </w:r>
      <w:r>
        <w:rPr>
          <w:noProof/>
        </w:rPr>
        <w:fldChar w:fldCharType="begin"/>
      </w:r>
      <w:r>
        <w:rPr>
          <w:noProof/>
        </w:rPr>
        <w:instrText xml:space="preserve"> PAGEREF _Toc183624783 \h </w:instrText>
      </w:r>
      <w:r>
        <w:rPr>
          <w:noProof/>
        </w:rPr>
      </w:r>
      <w:r>
        <w:rPr>
          <w:noProof/>
        </w:rPr>
        <w:fldChar w:fldCharType="separate"/>
      </w:r>
      <w:r>
        <w:rPr>
          <w:noProof/>
        </w:rPr>
        <w:t>25</w:t>
      </w:r>
      <w:r>
        <w:rPr>
          <w:noProof/>
        </w:rPr>
        <w:fldChar w:fldCharType="end"/>
      </w:r>
    </w:p>
    <w:p w14:paraId="7640F698" w14:textId="48F55A4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5.2.2.9.1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_Toc183624784 \h </w:instrText>
      </w:r>
      <w:r>
        <w:rPr>
          <w:noProof/>
        </w:rPr>
      </w:r>
      <w:r>
        <w:rPr>
          <w:noProof/>
        </w:rPr>
        <w:fldChar w:fldCharType="separate"/>
      </w:r>
      <w:r>
        <w:rPr>
          <w:noProof/>
        </w:rPr>
        <w:t>25</w:t>
      </w:r>
      <w:r>
        <w:rPr>
          <w:noProof/>
        </w:rPr>
        <w:fldChar w:fldCharType="end"/>
      </w:r>
    </w:p>
    <w:p w14:paraId="35410A5F" w14:textId="2B4EB4D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5.2.2.9.2</w:t>
      </w:r>
      <w:r>
        <w:rPr>
          <w:rFonts w:asciiTheme="minorHAnsi" w:eastAsiaTheme="minorEastAsia" w:hAnsiTheme="minorHAnsi" w:cstheme="minorBidi"/>
          <w:noProof/>
          <w:kern w:val="2"/>
          <w:sz w:val="22"/>
          <w:szCs w:val="22"/>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_Toc183624785 \h </w:instrText>
      </w:r>
      <w:r>
        <w:rPr>
          <w:noProof/>
        </w:rPr>
      </w:r>
      <w:r>
        <w:rPr>
          <w:noProof/>
        </w:rPr>
        <w:fldChar w:fldCharType="separate"/>
      </w:r>
      <w:r>
        <w:rPr>
          <w:noProof/>
        </w:rPr>
        <w:t>25</w:t>
      </w:r>
      <w:r>
        <w:rPr>
          <w:noProof/>
        </w:rPr>
        <w:fldChar w:fldCharType="end"/>
      </w:r>
    </w:p>
    <w:p w14:paraId="1B37C0BF" w14:textId="3FDA3D8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5.2.2.10</w:t>
      </w:r>
      <w:r>
        <w:rPr>
          <w:rFonts w:asciiTheme="minorHAnsi" w:eastAsiaTheme="minorEastAsia" w:hAnsiTheme="minorHAnsi" w:cstheme="minorBidi"/>
          <w:noProof/>
          <w:kern w:val="2"/>
          <w:sz w:val="22"/>
          <w:szCs w:val="22"/>
          <w:lang w:val="en-US" w:eastAsia="zh-CN"/>
          <w14:ligatures w14:val="standardContextual"/>
        </w:rPr>
        <w:tab/>
      </w:r>
      <w:r>
        <w:rPr>
          <w:noProof/>
        </w:rPr>
        <w:t>UPUnSubscribe</w:t>
      </w:r>
      <w:r>
        <w:rPr>
          <w:noProof/>
        </w:rPr>
        <w:tab/>
      </w:r>
      <w:r>
        <w:rPr>
          <w:noProof/>
        </w:rPr>
        <w:fldChar w:fldCharType="begin"/>
      </w:r>
      <w:r>
        <w:rPr>
          <w:noProof/>
        </w:rPr>
        <w:instrText xml:space="preserve"> PAGEREF _Toc183624786 \h </w:instrText>
      </w:r>
      <w:r>
        <w:rPr>
          <w:noProof/>
        </w:rPr>
      </w:r>
      <w:r>
        <w:rPr>
          <w:noProof/>
        </w:rPr>
        <w:fldChar w:fldCharType="separate"/>
      </w:r>
      <w:r>
        <w:rPr>
          <w:noProof/>
        </w:rPr>
        <w:t>25</w:t>
      </w:r>
      <w:r>
        <w:rPr>
          <w:noProof/>
        </w:rPr>
        <w:fldChar w:fldCharType="end"/>
      </w:r>
    </w:p>
    <w:p w14:paraId="44EA17E2" w14:textId="11157CF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5.2.2.10.1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_Toc183624787 \h </w:instrText>
      </w:r>
      <w:r>
        <w:rPr>
          <w:noProof/>
        </w:rPr>
      </w:r>
      <w:r>
        <w:rPr>
          <w:noProof/>
        </w:rPr>
        <w:fldChar w:fldCharType="separate"/>
      </w:r>
      <w:r>
        <w:rPr>
          <w:noProof/>
        </w:rPr>
        <w:t>25</w:t>
      </w:r>
      <w:r>
        <w:rPr>
          <w:noProof/>
        </w:rPr>
        <w:fldChar w:fldCharType="end"/>
      </w:r>
    </w:p>
    <w:p w14:paraId="63A3114A" w14:textId="0407F37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5.2.2.10.2</w:t>
      </w:r>
      <w:r>
        <w:rPr>
          <w:rFonts w:asciiTheme="minorHAnsi" w:eastAsiaTheme="minorEastAsia" w:hAnsiTheme="minorHAnsi" w:cstheme="minorBidi"/>
          <w:noProof/>
          <w:kern w:val="2"/>
          <w:sz w:val="22"/>
          <w:szCs w:val="22"/>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_Toc183624788 \h </w:instrText>
      </w:r>
      <w:r>
        <w:rPr>
          <w:noProof/>
        </w:rPr>
      </w:r>
      <w:r>
        <w:rPr>
          <w:noProof/>
        </w:rPr>
        <w:fldChar w:fldCharType="separate"/>
      </w:r>
      <w:r>
        <w:rPr>
          <w:noProof/>
        </w:rPr>
        <w:t>25</w:t>
      </w:r>
      <w:r>
        <w:rPr>
          <w:noProof/>
        </w:rPr>
        <w:fldChar w:fldCharType="end"/>
      </w:r>
    </w:p>
    <w:p w14:paraId="01DB3C12" w14:textId="748C6D75"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5.3</w:t>
      </w:r>
      <w:r>
        <w:rPr>
          <w:rFonts w:asciiTheme="minorHAnsi" w:eastAsiaTheme="minorEastAsia" w:hAnsiTheme="minorHAnsi" w:cstheme="minorBidi"/>
          <w:noProof/>
          <w:kern w:val="2"/>
          <w:sz w:val="22"/>
          <w:szCs w:val="22"/>
          <w:lang w:val="en-US" w:eastAsia="zh-CN"/>
          <w14:ligatures w14:val="standardContextual"/>
        </w:rPr>
        <w:tab/>
      </w:r>
      <w:r>
        <w:rPr>
          <w:noProof/>
        </w:rPr>
        <w:t>Nlmf_Broadcast Service</w:t>
      </w:r>
      <w:r>
        <w:rPr>
          <w:noProof/>
        </w:rPr>
        <w:tab/>
      </w:r>
      <w:r>
        <w:rPr>
          <w:noProof/>
        </w:rPr>
        <w:fldChar w:fldCharType="begin"/>
      </w:r>
      <w:r>
        <w:rPr>
          <w:noProof/>
        </w:rPr>
        <w:instrText xml:space="preserve"> PAGEREF _Toc183624789 \h </w:instrText>
      </w:r>
      <w:r>
        <w:rPr>
          <w:noProof/>
        </w:rPr>
      </w:r>
      <w:r>
        <w:rPr>
          <w:noProof/>
        </w:rPr>
        <w:fldChar w:fldCharType="separate"/>
      </w:r>
      <w:r>
        <w:rPr>
          <w:noProof/>
        </w:rPr>
        <w:t>26</w:t>
      </w:r>
      <w:r>
        <w:rPr>
          <w:noProof/>
        </w:rPr>
        <w:fldChar w:fldCharType="end"/>
      </w:r>
    </w:p>
    <w:p w14:paraId="529C3F80" w14:textId="4DF054BF"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5.3.1</w:t>
      </w:r>
      <w:r>
        <w:rPr>
          <w:rFonts w:asciiTheme="minorHAnsi" w:eastAsiaTheme="minorEastAsia" w:hAnsiTheme="minorHAnsi" w:cstheme="minorBidi"/>
          <w:noProof/>
          <w:kern w:val="2"/>
          <w:sz w:val="22"/>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_Toc183624790 \h </w:instrText>
      </w:r>
      <w:r>
        <w:rPr>
          <w:noProof/>
        </w:rPr>
      </w:r>
      <w:r>
        <w:rPr>
          <w:noProof/>
        </w:rPr>
        <w:fldChar w:fldCharType="separate"/>
      </w:r>
      <w:r>
        <w:rPr>
          <w:noProof/>
        </w:rPr>
        <w:t>26</w:t>
      </w:r>
      <w:r>
        <w:rPr>
          <w:noProof/>
        </w:rPr>
        <w:fldChar w:fldCharType="end"/>
      </w:r>
    </w:p>
    <w:p w14:paraId="4F3CFDD9" w14:textId="7560E6F8"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5.3.2</w:t>
      </w:r>
      <w:r>
        <w:rPr>
          <w:rFonts w:asciiTheme="minorHAnsi" w:eastAsiaTheme="minorEastAsia" w:hAnsiTheme="minorHAnsi" w:cstheme="minorBidi"/>
          <w:noProof/>
          <w:kern w:val="2"/>
          <w:sz w:val="22"/>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_Toc183624791 \h </w:instrText>
      </w:r>
      <w:r>
        <w:rPr>
          <w:noProof/>
        </w:rPr>
      </w:r>
      <w:r>
        <w:rPr>
          <w:noProof/>
        </w:rPr>
        <w:fldChar w:fldCharType="separate"/>
      </w:r>
      <w:r>
        <w:rPr>
          <w:noProof/>
        </w:rPr>
        <w:t>26</w:t>
      </w:r>
      <w:r>
        <w:rPr>
          <w:noProof/>
        </w:rPr>
        <w:fldChar w:fldCharType="end"/>
      </w:r>
    </w:p>
    <w:p w14:paraId="71E35156" w14:textId="78ACDD0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5.3.2.1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_Toc183624792 \h </w:instrText>
      </w:r>
      <w:r>
        <w:rPr>
          <w:noProof/>
        </w:rPr>
      </w:r>
      <w:r>
        <w:rPr>
          <w:noProof/>
        </w:rPr>
        <w:fldChar w:fldCharType="separate"/>
      </w:r>
      <w:r>
        <w:rPr>
          <w:noProof/>
        </w:rPr>
        <w:t>26</w:t>
      </w:r>
      <w:r>
        <w:rPr>
          <w:noProof/>
        </w:rPr>
        <w:fldChar w:fldCharType="end"/>
      </w:r>
    </w:p>
    <w:p w14:paraId="38B43279" w14:textId="0AD6A11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5.3.2.2</w:t>
      </w:r>
      <w:r>
        <w:rPr>
          <w:rFonts w:asciiTheme="minorHAnsi" w:eastAsiaTheme="minorEastAsia" w:hAnsiTheme="minorHAnsi" w:cstheme="minorBidi"/>
          <w:noProof/>
          <w:kern w:val="2"/>
          <w:sz w:val="22"/>
          <w:szCs w:val="22"/>
          <w:lang w:val="en-US" w:eastAsia="zh-CN"/>
          <w14:ligatures w14:val="standardContextual"/>
        </w:rPr>
        <w:tab/>
      </w:r>
      <w:r>
        <w:rPr>
          <w:noProof/>
        </w:rPr>
        <w:t>CipheringKeyData</w:t>
      </w:r>
      <w:r>
        <w:rPr>
          <w:noProof/>
        </w:rPr>
        <w:tab/>
      </w:r>
      <w:r>
        <w:rPr>
          <w:noProof/>
        </w:rPr>
        <w:fldChar w:fldCharType="begin"/>
      </w:r>
      <w:r>
        <w:rPr>
          <w:noProof/>
        </w:rPr>
        <w:instrText xml:space="preserve"> PAGEREF _Toc183624793 \h </w:instrText>
      </w:r>
      <w:r>
        <w:rPr>
          <w:noProof/>
        </w:rPr>
      </w:r>
      <w:r>
        <w:rPr>
          <w:noProof/>
        </w:rPr>
        <w:fldChar w:fldCharType="separate"/>
      </w:r>
      <w:r>
        <w:rPr>
          <w:noProof/>
        </w:rPr>
        <w:t>26</w:t>
      </w:r>
      <w:r>
        <w:rPr>
          <w:noProof/>
        </w:rPr>
        <w:fldChar w:fldCharType="end"/>
      </w:r>
    </w:p>
    <w:p w14:paraId="74012AE3" w14:textId="3EBDF54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5.3.2.2.1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_Toc183624794 \h </w:instrText>
      </w:r>
      <w:r>
        <w:rPr>
          <w:noProof/>
        </w:rPr>
      </w:r>
      <w:r>
        <w:rPr>
          <w:noProof/>
        </w:rPr>
        <w:fldChar w:fldCharType="separate"/>
      </w:r>
      <w:r>
        <w:rPr>
          <w:noProof/>
        </w:rPr>
        <w:t>26</w:t>
      </w:r>
      <w:r>
        <w:rPr>
          <w:noProof/>
        </w:rPr>
        <w:fldChar w:fldCharType="end"/>
      </w:r>
    </w:p>
    <w:p w14:paraId="6BD74BFC" w14:textId="5AB02CF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5.3.2.2.2</w:t>
      </w:r>
      <w:r>
        <w:rPr>
          <w:rFonts w:asciiTheme="minorHAnsi" w:eastAsiaTheme="minorEastAsia" w:hAnsiTheme="minorHAnsi" w:cstheme="minorBidi"/>
          <w:noProof/>
          <w:kern w:val="2"/>
          <w:sz w:val="22"/>
          <w:szCs w:val="22"/>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_Toc183624795 \h </w:instrText>
      </w:r>
      <w:r>
        <w:rPr>
          <w:noProof/>
        </w:rPr>
      </w:r>
      <w:r>
        <w:rPr>
          <w:noProof/>
        </w:rPr>
        <w:fldChar w:fldCharType="separate"/>
      </w:r>
      <w:r>
        <w:rPr>
          <w:noProof/>
        </w:rPr>
        <w:t>26</w:t>
      </w:r>
      <w:r>
        <w:rPr>
          <w:noProof/>
        </w:rPr>
        <w:fldChar w:fldCharType="end"/>
      </w:r>
    </w:p>
    <w:p w14:paraId="3D8AF6C3" w14:textId="0A79C22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5.3.2.2.3</w:t>
      </w:r>
      <w:r>
        <w:rPr>
          <w:rFonts w:asciiTheme="minorHAnsi" w:eastAsiaTheme="minorEastAsia" w:hAnsiTheme="minorHAnsi" w:cstheme="minorBidi"/>
          <w:noProof/>
          <w:kern w:val="2"/>
          <w:sz w:val="22"/>
          <w:szCs w:val="22"/>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_Toc183624796 \h </w:instrText>
      </w:r>
      <w:r>
        <w:rPr>
          <w:noProof/>
        </w:rPr>
      </w:r>
      <w:r>
        <w:rPr>
          <w:noProof/>
        </w:rPr>
        <w:fldChar w:fldCharType="separate"/>
      </w:r>
      <w:r>
        <w:rPr>
          <w:noProof/>
        </w:rPr>
        <w:t>27</w:t>
      </w:r>
      <w:r>
        <w:rPr>
          <w:noProof/>
        </w:rPr>
        <w:fldChar w:fldCharType="end"/>
      </w:r>
    </w:p>
    <w:p w14:paraId="17296631" w14:textId="2C474622"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5.4</w:t>
      </w:r>
      <w:r>
        <w:rPr>
          <w:rFonts w:asciiTheme="minorHAnsi" w:eastAsiaTheme="minorEastAsia" w:hAnsiTheme="minorHAnsi" w:cstheme="minorBidi"/>
          <w:noProof/>
          <w:kern w:val="2"/>
          <w:sz w:val="22"/>
          <w:szCs w:val="22"/>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_Toc183624797 \h </w:instrText>
      </w:r>
      <w:r>
        <w:rPr>
          <w:noProof/>
        </w:rPr>
      </w:r>
      <w:r>
        <w:rPr>
          <w:noProof/>
        </w:rPr>
        <w:fldChar w:fldCharType="separate"/>
      </w:r>
      <w:r>
        <w:rPr>
          <w:noProof/>
        </w:rPr>
        <w:t>28</w:t>
      </w:r>
      <w:r>
        <w:rPr>
          <w:noProof/>
        </w:rPr>
        <w:fldChar w:fldCharType="end"/>
      </w:r>
    </w:p>
    <w:p w14:paraId="2A4226FD" w14:textId="30D4CADC"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fr-FR"/>
        </w:rPr>
        <w:t>5.4.1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Service Description</w:t>
      </w:r>
      <w:r>
        <w:rPr>
          <w:noProof/>
        </w:rPr>
        <w:tab/>
      </w:r>
      <w:r>
        <w:rPr>
          <w:noProof/>
        </w:rPr>
        <w:fldChar w:fldCharType="begin"/>
      </w:r>
      <w:r>
        <w:rPr>
          <w:noProof/>
        </w:rPr>
        <w:instrText xml:space="preserve"> PAGEREF _Toc183624798 \h </w:instrText>
      </w:r>
      <w:r>
        <w:rPr>
          <w:noProof/>
        </w:rPr>
      </w:r>
      <w:r>
        <w:rPr>
          <w:noProof/>
        </w:rPr>
        <w:fldChar w:fldCharType="separate"/>
      </w:r>
      <w:r>
        <w:rPr>
          <w:noProof/>
        </w:rPr>
        <w:t>28</w:t>
      </w:r>
      <w:r>
        <w:rPr>
          <w:noProof/>
        </w:rPr>
        <w:fldChar w:fldCharType="end"/>
      </w:r>
    </w:p>
    <w:p w14:paraId="46DE92CC" w14:textId="0EA78780"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5.4.2</w:t>
      </w:r>
      <w:r>
        <w:rPr>
          <w:rFonts w:asciiTheme="minorHAnsi" w:eastAsiaTheme="minorEastAsia" w:hAnsiTheme="minorHAnsi" w:cstheme="minorBidi"/>
          <w:noProof/>
          <w:kern w:val="2"/>
          <w:sz w:val="22"/>
          <w:szCs w:val="22"/>
          <w:lang w:val="en-US" w:eastAsia="zh-CN"/>
          <w14:ligatures w14:val="standardContextual"/>
        </w:rPr>
        <w:tab/>
      </w:r>
      <w:r>
        <w:rPr>
          <w:noProof/>
        </w:rPr>
        <w:t>Service Operation</w:t>
      </w:r>
      <w:r>
        <w:rPr>
          <w:noProof/>
        </w:rPr>
        <w:tab/>
      </w:r>
      <w:r>
        <w:rPr>
          <w:noProof/>
        </w:rPr>
        <w:fldChar w:fldCharType="begin"/>
      </w:r>
      <w:r>
        <w:rPr>
          <w:noProof/>
        </w:rPr>
        <w:instrText xml:space="preserve"> PAGEREF _Toc183624799 \h </w:instrText>
      </w:r>
      <w:r>
        <w:rPr>
          <w:noProof/>
        </w:rPr>
      </w:r>
      <w:r>
        <w:rPr>
          <w:noProof/>
        </w:rPr>
        <w:fldChar w:fldCharType="separate"/>
      </w:r>
      <w:r>
        <w:rPr>
          <w:noProof/>
        </w:rPr>
        <w:t>28</w:t>
      </w:r>
      <w:r>
        <w:rPr>
          <w:noProof/>
        </w:rPr>
        <w:fldChar w:fldCharType="end"/>
      </w:r>
    </w:p>
    <w:p w14:paraId="63B2829C" w14:textId="4E480FC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5.4</w:t>
      </w:r>
      <w:r w:rsidRPr="00DA26B9">
        <w:rPr>
          <w:noProof/>
          <w:highlight w:val="yellow"/>
        </w:rPr>
        <w:t>.</w:t>
      </w:r>
      <w:r>
        <w:rPr>
          <w:noProof/>
        </w:rPr>
        <w:t>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_Toc183624800 \h </w:instrText>
      </w:r>
      <w:r>
        <w:rPr>
          <w:noProof/>
        </w:rPr>
      </w:r>
      <w:r>
        <w:rPr>
          <w:noProof/>
        </w:rPr>
        <w:fldChar w:fldCharType="separate"/>
      </w:r>
      <w:r>
        <w:rPr>
          <w:noProof/>
        </w:rPr>
        <w:t>28</w:t>
      </w:r>
      <w:r>
        <w:rPr>
          <w:noProof/>
        </w:rPr>
        <w:fldChar w:fldCharType="end"/>
      </w:r>
    </w:p>
    <w:p w14:paraId="52498718" w14:textId="360C9687"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lastRenderedPageBreak/>
        <w:t>5.4</w:t>
      </w:r>
      <w:r w:rsidRPr="00DA26B9">
        <w:rPr>
          <w:noProof/>
          <w:highlight w:val="yellow"/>
        </w:rPr>
        <w:t>.</w:t>
      </w:r>
      <w:r>
        <w:rPr>
          <w:noProof/>
        </w:rPr>
        <w:t>2.2</w:t>
      </w:r>
      <w:r>
        <w:rPr>
          <w:rFonts w:asciiTheme="minorHAnsi" w:eastAsiaTheme="minorEastAsia" w:hAnsiTheme="minorHAnsi" w:cstheme="minorBidi"/>
          <w:noProof/>
          <w:kern w:val="2"/>
          <w:sz w:val="22"/>
          <w:szCs w:val="22"/>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_Toc183624801 \h </w:instrText>
      </w:r>
      <w:r>
        <w:rPr>
          <w:noProof/>
        </w:rPr>
      </w:r>
      <w:r>
        <w:rPr>
          <w:noProof/>
        </w:rPr>
        <w:fldChar w:fldCharType="separate"/>
      </w:r>
      <w:r>
        <w:rPr>
          <w:noProof/>
        </w:rPr>
        <w:t>28</w:t>
      </w:r>
      <w:r>
        <w:rPr>
          <w:noProof/>
        </w:rPr>
        <w:fldChar w:fldCharType="end"/>
      </w:r>
    </w:p>
    <w:p w14:paraId="69D07730" w14:textId="2B6EAB43"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5.4.2.3</w:t>
      </w:r>
      <w:r>
        <w:rPr>
          <w:rFonts w:asciiTheme="minorHAnsi" w:eastAsiaTheme="minorEastAsia" w:hAnsiTheme="minorHAnsi" w:cstheme="minorBidi"/>
          <w:noProof/>
          <w:kern w:val="2"/>
          <w:sz w:val="22"/>
          <w:szCs w:val="22"/>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_Toc183624802 \h </w:instrText>
      </w:r>
      <w:r>
        <w:rPr>
          <w:noProof/>
        </w:rPr>
      </w:r>
      <w:r>
        <w:rPr>
          <w:noProof/>
        </w:rPr>
        <w:fldChar w:fldCharType="separate"/>
      </w:r>
      <w:r>
        <w:rPr>
          <w:noProof/>
        </w:rPr>
        <w:t>29</w:t>
      </w:r>
      <w:r>
        <w:rPr>
          <w:noProof/>
        </w:rPr>
        <w:fldChar w:fldCharType="end"/>
      </w:r>
    </w:p>
    <w:p w14:paraId="7D79539C" w14:textId="41B62DD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5.4</w:t>
      </w:r>
      <w:r w:rsidRPr="00DA26B9">
        <w:rPr>
          <w:noProof/>
          <w:highlight w:val="yellow"/>
        </w:rPr>
        <w:t>.</w:t>
      </w:r>
      <w:r>
        <w:rPr>
          <w:noProof/>
        </w:rPr>
        <w:t>2.4</w:t>
      </w:r>
      <w:r>
        <w:rPr>
          <w:rFonts w:asciiTheme="minorHAnsi" w:eastAsiaTheme="minorEastAsia" w:hAnsiTheme="minorHAnsi" w:cstheme="minorBidi"/>
          <w:noProof/>
          <w:kern w:val="2"/>
          <w:sz w:val="22"/>
          <w:szCs w:val="22"/>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_Toc183624803 \h </w:instrText>
      </w:r>
      <w:r>
        <w:rPr>
          <w:noProof/>
        </w:rPr>
      </w:r>
      <w:r>
        <w:rPr>
          <w:noProof/>
        </w:rPr>
        <w:fldChar w:fldCharType="separate"/>
      </w:r>
      <w:r>
        <w:rPr>
          <w:noProof/>
        </w:rPr>
        <w:t>29</w:t>
      </w:r>
      <w:r>
        <w:rPr>
          <w:noProof/>
        </w:rPr>
        <w:fldChar w:fldCharType="end"/>
      </w:r>
    </w:p>
    <w:p w14:paraId="32898C72" w14:textId="2057C6D0"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5.4</w:t>
      </w:r>
      <w:r w:rsidRPr="00DA26B9">
        <w:rPr>
          <w:noProof/>
          <w:highlight w:val="yellow"/>
        </w:rPr>
        <w:t>.</w:t>
      </w:r>
      <w:r>
        <w:rPr>
          <w:noProof/>
        </w:rPr>
        <w:t>2.5</w:t>
      </w:r>
      <w:r>
        <w:rPr>
          <w:rFonts w:asciiTheme="minorHAnsi" w:eastAsiaTheme="minorEastAsia" w:hAnsiTheme="minorHAnsi" w:cstheme="minorBidi"/>
          <w:noProof/>
          <w:kern w:val="2"/>
          <w:sz w:val="22"/>
          <w:szCs w:val="22"/>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_Toc183624804 \h </w:instrText>
      </w:r>
      <w:r>
        <w:rPr>
          <w:noProof/>
        </w:rPr>
      </w:r>
      <w:r>
        <w:rPr>
          <w:noProof/>
        </w:rPr>
        <w:fldChar w:fldCharType="separate"/>
      </w:r>
      <w:r>
        <w:rPr>
          <w:noProof/>
        </w:rPr>
        <w:t>29</w:t>
      </w:r>
      <w:r>
        <w:rPr>
          <w:noProof/>
        </w:rPr>
        <w:fldChar w:fldCharType="end"/>
      </w:r>
    </w:p>
    <w:p w14:paraId="61DDC628" w14:textId="798BDED8"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lang w:eastAsia="zh-CN"/>
        </w:rPr>
        <w:t>6</w:t>
      </w:r>
      <w:r>
        <w:rPr>
          <w:rFonts w:asciiTheme="minorHAnsi" w:eastAsiaTheme="minorEastAsia" w:hAnsiTheme="minorHAnsi" w:cstheme="minorBidi"/>
          <w:noProof/>
          <w:kern w:val="2"/>
          <w:szCs w:val="22"/>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_Toc183624805 \h </w:instrText>
      </w:r>
      <w:r>
        <w:rPr>
          <w:noProof/>
        </w:rPr>
      </w:r>
      <w:r>
        <w:rPr>
          <w:noProof/>
        </w:rPr>
        <w:fldChar w:fldCharType="separate"/>
      </w:r>
      <w:r>
        <w:rPr>
          <w:noProof/>
        </w:rPr>
        <w:t>30</w:t>
      </w:r>
      <w:r>
        <w:rPr>
          <w:noProof/>
        </w:rPr>
        <w:fldChar w:fldCharType="end"/>
      </w:r>
    </w:p>
    <w:p w14:paraId="1407D715" w14:textId="6E735E49"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6</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_Toc183624806 \h </w:instrText>
      </w:r>
      <w:r>
        <w:rPr>
          <w:noProof/>
        </w:rPr>
      </w:r>
      <w:r>
        <w:rPr>
          <w:noProof/>
        </w:rPr>
        <w:fldChar w:fldCharType="separate"/>
      </w:r>
      <w:r>
        <w:rPr>
          <w:noProof/>
        </w:rPr>
        <w:t>30</w:t>
      </w:r>
      <w:r>
        <w:rPr>
          <w:noProof/>
        </w:rPr>
        <w:fldChar w:fldCharType="end"/>
      </w:r>
    </w:p>
    <w:p w14:paraId="0BD2FF59" w14:textId="161E3877"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_Toc183624807 \h </w:instrText>
      </w:r>
      <w:r>
        <w:rPr>
          <w:noProof/>
        </w:rPr>
      </w:r>
      <w:r>
        <w:rPr>
          <w:noProof/>
        </w:rPr>
        <w:fldChar w:fldCharType="separate"/>
      </w:r>
      <w:r>
        <w:rPr>
          <w:noProof/>
        </w:rPr>
        <w:t>30</w:t>
      </w:r>
      <w:r>
        <w:rPr>
          <w:noProof/>
        </w:rPr>
        <w:fldChar w:fldCharType="end"/>
      </w:r>
    </w:p>
    <w:p w14:paraId="389AAE15" w14:textId="29362C4C"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_Toc183624808 \h </w:instrText>
      </w:r>
      <w:r>
        <w:rPr>
          <w:noProof/>
        </w:rPr>
      </w:r>
      <w:r>
        <w:rPr>
          <w:noProof/>
        </w:rPr>
        <w:fldChar w:fldCharType="separate"/>
      </w:r>
      <w:r>
        <w:rPr>
          <w:noProof/>
        </w:rPr>
        <w:t>30</w:t>
      </w:r>
      <w:r>
        <w:rPr>
          <w:noProof/>
        </w:rPr>
        <w:fldChar w:fldCharType="end"/>
      </w:r>
    </w:p>
    <w:p w14:paraId="211530AD" w14:textId="03697594"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_Toc183624809 \h </w:instrText>
      </w:r>
      <w:r>
        <w:rPr>
          <w:noProof/>
        </w:rPr>
      </w:r>
      <w:r>
        <w:rPr>
          <w:noProof/>
        </w:rPr>
        <w:fldChar w:fldCharType="separate"/>
      </w:r>
      <w:r>
        <w:rPr>
          <w:noProof/>
        </w:rPr>
        <w:t>30</w:t>
      </w:r>
      <w:r>
        <w:rPr>
          <w:noProof/>
        </w:rPr>
        <w:fldChar w:fldCharType="end"/>
      </w:r>
    </w:p>
    <w:p w14:paraId="44F9168B" w14:textId="6457D89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_Toc183624810 \h </w:instrText>
      </w:r>
      <w:r>
        <w:rPr>
          <w:noProof/>
        </w:rPr>
      </w:r>
      <w:r>
        <w:rPr>
          <w:noProof/>
        </w:rPr>
        <w:fldChar w:fldCharType="separate"/>
      </w:r>
      <w:r>
        <w:rPr>
          <w:noProof/>
        </w:rPr>
        <w:t>31</w:t>
      </w:r>
      <w:r>
        <w:rPr>
          <w:noProof/>
        </w:rPr>
        <w:fldChar w:fldCharType="end"/>
      </w:r>
    </w:p>
    <w:p w14:paraId="22E2A718" w14:textId="3D47E84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_Toc183624811 \h </w:instrText>
      </w:r>
      <w:r>
        <w:rPr>
          <w:noProof/>
        </w:rPr>
      </w:r>
      <w:r>
        <w:rPr>
          <w:noProof/>
        </w:rPr>
        <w:fldChar w:fldCharType="separate"/>
      </w:r>
      <w:r>
        <w:rPr>
          <w:noProof/>
        </w:rPr>
        <w:t>31</w:t>
      </w:r>
      <w:r>
        <w:rPr>
          <w:noProof/>
        </w:rPr>
        <w:fldChar w:fldCharType="end"/>
      </w:r>
    </w:p>
    <w:p w14:paraId="6C30F9F7" w14:textId="57DC000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_Toc183624812 \h </w:instrText>
      </w:r>
      <w:r>
        <w:rPr>
          <w:noProof/>
        </w:rPr>
      </w:r>
      <w:r>
        <w:rPr>
          <w:noProof/>
        </w:rPr>
        <w:fldChar w:fldCharType="separate"/>
      </w:r>
      <w:r>
        <w:rPr>
          <w:noProof/>
        </w:rPr>
        <w:t>31</w:t>
      </w:r>
      <w:r>
        <w:rPr>
          <w:noProof/>
        </w:rPr>
        <w:fldChar w:fldCharType="end"/>
      </w:r>
    </w:p>
    <w:p w14:paraId="2DF2660D" w14:textId="07B90583"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_Toc183624813 \h </w:instrText>
      </w:r>
      <w:r>
        <w:rPr>
          <w:noProof/>
        </w:rPr>
      </w:r>
      <w:r>
        <w:rPr>
          <w:noProof/>
        </w:rPr>
        <w:fldChar w:fldCharType="separate"/>
      </w:r>
      <w:r>
        <w:rPr>
          <w:noProof/>
        </w:rPr>
        <w:t>31</w:t>
      </w:r>
      <w:r>
        <w:rPr>
          <w:noProof/>
        </w:rPr>
        <w:fldChar w:fldCharType="end"/>
      </w:r>
    </w:p>
    <w:p w14:paraId="4741DB29" w14:textId="3E8109F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_Toc183624814 \h </w:instrText>
      </w:r>
      <w:r>
        <w:rPr>
          <w:noProof/>
        </w:rPr>
      </w:r>
      <w:r>
        <w:rPr>
          <w:noProof/>
        </w:rPr>
        <w:fldChar w:fldCharType="separate"/>
      </w:r>
      <w:r>
        <w:rPr>
          <w:noProof/>
        </w:rPr>
        <w:t>31</w:t>
      </w:r>
      <w:r>
        <w:rPr>
          <w:noProof/>
        </w:rPr>
        <w:fldChar w:fldCharType="end"/>
      </w:r>
    </w:p>
    <w:p w14:paraId="448196F3" w14:textId="41C84E6C"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6.1.2.4</w:t>
      </w:r>
      <w:r>
        <w:rPr>
          <w:rFonts w:asciiTheme="minorHAnsi" w:eastAsiaTheme="minorEastAsia" w:hAnsiTheme="minorHAnsi" w:cstheme="minorBidi"/>
          <w:noProof/>
          <w:kern w:val="2"/>
          <w:sz w:val="22"/>
          <w:szCs w:val="22"/>
          <w:lang w:val="en-US" w:eastAsia="zh-CN"/>
          <w14:ligatures w14:val="standardContextual"/>
        </w:rPr>
        <w:tab/>
      </w:r>
      <w:r>
        <w:rPr>
          <w:noProof/>
        </w:rPr>
        <w:t>HTTP multipart messages</w:t>
      </w:r>
      <w:r>
        <w:rPr>
          <w:noProof/>
        </w:rPr>
        <w:tab/>
      </w:r>
      <w:r>
        <w:rPr>
          <w:noProof/>
        </w:rPr>
        <w:fldChar w:fldCharType="begin"/>
      </w:r>
      <w:r>
        <w:rPr>
          <w:noProof/>
        </w:rPr>
        <w:instrText xml:space="preserve"> PAGEREF _Toc183624815 \h </w:instrText>
      </w:r>
      <w:r>
        <w:rPr>
          <w:noProof/>
        </w:rPr>
      </w:r>
      <w:r>
        <w:rPr>
          <w:noProof/>
        </w:rPr>
        <w:fldChar w:fldCharType="separate"/>
      </w:r>
      <w:r>
        <w:rPr>
          <w:noProof/>
        </w:rPr>
        <w:t>31</w:t>
      </w:r>
      <w:r>
        <w:rPr>
          <w:noProof/>
        </w:rPr>
        <w:fldChar w:fldCharType="end"/>
      </w:r>
    </w:p>
    <w:p w14:paraId="3A88C710" w14:textId="0247AAA8"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_Toc183624816 \h </w:instrText>
      </w:r>
      <w:r>
        <w:rPr>
          <w:noProof/>
        </w:rPr>
      </w:r>
      <w:r>
        <w:rPr>
          <w:noProof/>
        </w:rPr>
        <w:fldChar w:fldCharType="separate"/>
      </w:r>
      <w:r>
        <w:rPr>
          <w:noProof/>
        </w:rPr>
        <w:t>32</w:t>
      </w:r>
      <w:r>
        <w:rPr>
          <w:noProof/>
        </w:rPr>
        <w:fldChar w:fldCharType="end"/>
      </w:r>
    </w:p>
    <w:p w14:paraId="2C498209" w14:textId="44874D33"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_Toc183624817 \h </w:instrText>
      </w:r>
      <w:r>
        <w:rPr>
          <w:noProof/>
        </w:rPr>
      </w:r>
      <w:r>
        <w:rPr>
          <w:noProof/>
        </w:rPr>
        <w:fldChar w:fldCharType="separate"/>
      </w:r>
      <w:r>
        <w:rPr>
          <w:noProof/>
        </w:rPr>
        <w:t>32</w:t>
      </w:r>
      <w:r>
        <w:rPr>
          <w:noProof/>
        </w:rPr>
        <w:fldChar w:fldCharType="end"/>
      </w:r>
    </w:p>
    <w:p w14:paraId="1B0E6937" w14:textId="4440F61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6.1.3.2</w:t>
      </w:r>
      <w:r>
        <w:rPr>
          <w:rFonts w:asciiTheme="minorHAnsi" w:eastAsiaTheme="minorEastAsia" w:hAnsiTheme="minorHAnsi" w:cstheme="minorBidi"/>
          <w:noProof/>
          <w:kern w:val="2"/>
          <w:sz w:val="22"/>
          <w:szCs w:val="22"/>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_Toc183624818 \h </w:instrText>
      </w:r>
      <w:r>
        <w:rPr>
          <w:noProof/>
        </w:rPr>
      </w:r>
      <w:r>
        <w:rPr>
          <w:noProof/>
        </w:rPr>
        <w:fldChar w:fldCharType="separate"/>
      </w:r>
      <w:r>
        <w:rPr>
          <w:noProof/>
        </w:rPr>
        <w:t>33</w:t>
      </w:r>
      <w:r>
        <w:rPr>
          <w:noProof/>
        </w:rPr>
        <w:fldChar w:fldCharType="end"/>
      </w:r>
    </w:p>
    <w:p w14:paraId="12E72392" w14:textId="7054E76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_Toc183624819 \h </w:instrText>
      </w:r>
      <w:r>
        <w:rPr>
          <w:noProof/>
        </w:rPr>
      </w:r>
      <w:r>
        <w:rPr>
          <w:noProof/>
        </w:rPr>
        <w:fldChar w:fldCharType="separate"/>
      </w:r>
      <w:r>
        <w:rPr>
          <w:noProof/>
        </w:rPr>
        <w:t>33</w:t>
      </w:r>
      <w:r>
        <w:rPr>
          <w:noProof/>
        </w:rPr>
        <w:fldChar w:fldCharType="end"/>
      </w:r>
    </w:p>
    <w:p w14:paraId="484C618B" w14:textId="3906555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6.1.3.2.2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_Toc183624820 \h </w:instrText>
      </w:r>
      <w:r>
        <w:rPr>
          <w:noProof/>
        </w:rPr>
      </w:r>
      <w:r>
        <w:rPr>
          <w:noProof/>
        </w:rPr>
        <w:fldChar w:fldCharType="separate"/>
      </w:r>
      <w:r>
        <w:rPr>
          <w:noProof/>
        </w:rPr>
        <w:t>33</w:t>
      </w:r>
      <w:r>
        <w:rPr>
          <w:noProof/>
        </w:rPr>
        <w:fldChar w:fldCharType="end"/>
      </w:r>
    </w:p>
    <w:p w14:paraId="3546F29B" w14:textId="12AE68A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6.1.3.2.3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_Toc183624821 \h </w:instrText>
      </w:r>
      <w:r>
        <w:rPr>
          <w:noProof/>
        </w:rPr>
      </w:r>
      <w:r>
        <w:rPr>
          <w:noProof/>
        </w:rPr>
        <w:fldChar w:fldCharType="separate"/>
      </w:r>
      <w:r>
        <w:rPr>
          <w:noProof/>
        </w:rPr>
        <w:t>33</w:t>
      </w:r>
      <w:r>
        <w:rPr>
          <w:noProof/>
        </w:rPr>
        <w:fldChar w:fldCharType="end"/>
      </w:r>
    </w:p>
    <w:p w14:paraId="7DD5E75E" w14:textId="004E1520"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6.1.3.3</w:t>
      </w:r>
      <w:r>
        <w:rPr>
          <w:rFonts w:asciiTheme="minorHAnsi" w:eastAsiaTheme="minorEastAsia" w:hAnsiTheme="minorHAnsi" w:cstheme="minorBidi"/>
          <w:noProof/>
          <w:kern w:val="2"/>
          <w:sz w:val="22"/>
          <w:szCs w:val="22"/>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_Toc183624822 \h </w:instrText>
      </w:r>
      <w:r>
        <w:rPr>
          <w:noProof/>
        </w:rPr>
      </w:r>
      <w:r>
        <w:rPr>
          <w:noProof/>
        </w:rPr>
        <w:fldChar w:fldCharType="separate"/>
      </w:r>
      <w:r>
        <w:rPr>
          <w:noProof/>
        </w:rPr>
        <w:t>34</w:t>
      </w:r>
      <w:r>
        <w:rPr>
          <w:noProof/>
        </w:rPr>
        <w:fldChar w:fldCharType="end"/>
      </w:r>
    </w:p>
    <w:p w14:paraId="1219F0CB" w14:textId="44939DA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6.1.3.3.1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_Toc183624823 \h </w:instrText>
      </w:r>
      <w:r>
        <w:rPr>
          <w:noProof/>
        </w:rPr>
      </w:r>
      <w:r>
        <w:rPr>
          <w:noProof/>
        </w:rPr>
        <w:fldChar w:fldCharType="separate"/>
      </w:r>
      <w:r>
        <w:rPr>
          <w:noProof/>
        </w:rPr>
        <w:t>34</w:t>
      </w:r>
      <w:r>
        <w:rPr>
          <w:noProof/>
        </w:rPr>
        <w:fldChar w:fldCharType="end"/>
      </w:r>
    </w:p>
    <w:p w14:paraId="0837681A" w14:textId="542BC3B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6.1.3.3.2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_Toc183624824 \h </w:instrText>
      </w:r>
      <w:r>
        <w:rPr>
          <w:noProof/>
        </w:rPr>
      </w:r>
      <w:r>
        <w:rPr>
          <w:noProof/>
        </w:rPr>
        <w:fldChar w:fldCharType="separate"/>
      </w:r>
      <w:r>
        <w:rPr>
          <w:noProof/>
        </w:rPr>
        <w:t>34</w:t>
      </w:r>
      <w:r>
        <w:rPr>
          <w:noProof/>
        </w:rPr>
        <w:fldChar w:fldCharType="end"/>
      </w:r>
    </w:p>
    <w:p w14:paraId="50A16471" w14:textId="1313AE0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6.1.3.3.3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_Toc183624825 \h </w:instrText>
      </w:r>
      <w:r>
        <w:rPr>
          <w:noProof/>
        </w:rPr>
      </w:r>
      <w:r>
        <w:rPr>
          <w:noProof/>
        </w:rPr>
        <w:fldChar w:fldCharType="separate"/>
      </w:r>
      <w:r>
        <w:rPr>
          <w:noProof/>
        </w:rPr>
        <w:t>35</w:t>
      </w:r>
      <w:r>
        <w:rPr>
          <w:noProof/>
        </w:rPr>
        <w:fldChar w:fldCharType="end"/>
      </w:r>
    </w:p>
    <w:p w14:paraId="5A972954" w14:textId="4F92AD2B"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_Toc183624826 \h </w:instrText>
      </w:r>
      <w:r>
        <w:rPr>
          <w:noProof/>
        </w:rPr>
      </w:r>
      <w:r>
        <w:rPr>
          <w:noProof/>
        </w:rPr>
        <w:fldChar w:fldCharType="separate"/>
      </w:r>
      <w:r>
        <w:rPr>
          <w:noProof/>
        </w:rPr>
        <w:t>36</w:t>
      </w:r>
      <w:r>
        <w:rPr>
          <w:noProof/>
        </w:rPr>
        <w:fldChar w:fldCharType="end"/>
      </w:r>
    </w:p>
    <w:p w14:paraId="74195307" w14:textId="2012B7C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_Toc183624827 \h </w:instrText>
      </w:r>
      <w:r>
        <w:rPr>
          <w:noProof/>
        </w:rPr>
      </w:r>
      <w:r>
        <w:rPr>
          <w:noProof/>
        </w:rPr>
        <w:fldChar w:fldCharType="separate"/>
      </w:r>
      <w:r>
        <w:rPr>
          <w:noProof/>
        </w:rPr>
        <w:t>36</w:t>
      </w:r>
      <w:r>
        <w:rPr>
          <w:noProof/>
        </w:rPr>
        <w:fldChar w:fldCharType="end"/>
      </w:r>
    </w:p>
    <w:p w14:paraId="0A9339BE" w14:textId="0DF5789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6.1.4.2</w:t>
      </w:r>
      <w:r>
        <w:rPr>
          <w:rFonts w:asciiTheme="minorHAnsi" w:eastAsiaTheme="minorEastAsia" w:hAnsiTheme="minorHAnsi" w:cstheme="minorBidi"/>
          <w:noProof/>
          <w:kern w:val="2"/>
          <w:sz w:val="22"/>
          <w:szCs w:val="22"/>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_Toc183624828 \h </w:instrText>
      </w:r>
      <w:r>
        <w:rPr>
          <w:noProof/>
        </w:rPr>
      </w:r>
      <w:r>
        <w:rPr>
          <w:noProof/>
        </w:rPr>
        <w:fldChar w:fldCharType="separate"/>
      </w:r>
      <w:r>
        <w:rPr>
          <w:noProof/>
        </w:rPr>
        <w:t>36</w:t>
      </w:r>
      <w:r>
        <w:rPr>
          <w:noProof/>
        </w:rPr>
        <w:fldChar w:fldCharType="end"/>
      </w:r>
    </w:p>
    <w:p w14:paraId="4D1AEDC9" w14:textId="7686182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_Toc183624829 \h </w:instrText>
      </w:r>
      <w:r>
        <w:rPr>
          <w:noProof/>
        </w:rPr>
      </w:r>
      <w:r>
        <w:rPr>
          <w:noProof/>
        </w:rPr>
        <w:fldChar w:fldCharType="separate"/>
      </w:r>
      <w:r>
        <w:rPr>
          <w:noProof/>
        </w:rPr>
        <w:t>36</w:t>
      </w:r>
      <w:r>
        <w:rPr>
          <w:noProof/>
        </w:rPr>
        <w:fldChar w:fldCharType="end"/>
      </w:r>
    </w:p>
    <w:p w14:paraId="1D2127F7" w14:textId="5D18FF3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6.1.4.2.2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_Toc183624830 \h </w:instrText>
      </w:r>
      <w:r>
        <w:rPr>
          <w:noProof/>
        </w:rPr>
      </w:r>
      <w:r>
        <w:rPr>
          <w:noProof/>
        </w:rPr>
        <w:fldChar w:fldCharType="separate"/>
      </w:r>
      <w:r>
        <w:rPr>
          <w:noProof/>
        </w:rPr>
        <w:t>36</w:t>
      </w:r>
      <w:r>
        <w:rPr>
          <w:noProof/>
        </w:rPr>
        <w:fldChar w:fldCharType="end"/>
      </w:r>
    </w:p>
    <w:p w14:paraId="1C06F072" w14:textId="3880C8D4"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6.1.4.3</w:t>
      </w:r>
      <w:r>
        <w:rPr>
          <w:rFonts w:asciiTheme="minorHAnsi" w:eastAsiaTheme="minorEastAsia" w:hAnsiTheme="minorHAnsi" w:cstheme="minorBidi"/>
          <w:noProof/>
          <w:kern w:val="2"/>
          <w:sz w:val="22"/>
          <w:szCs w:val="22"/>
          <w:lang w:val="en-US" w:eastAsia="zh-CN"/>
          <w14:ligatures w14:val="standardContextual"/>
        </w:rPr>
        <w:tab/>
      </w:r>
      <w:r>
        <w:rPr>
          <w:noProof/>
        </w:rPr>
        <w:t>Operation: cancel-location</w:t>
      </w:r>
      <w:r>
        <w:rPr>
          <w:noProof/>
        </w:rPr>
        <w:tab/>
      </w:r>
      <w:r>
        <w:rPr>
          <w:noProof/>
        </w:rPr>
        <w:fldChar w:fldCharType="begin"/>
      </w:r>
      <w:r>
        <w:rPr>
          <w:noProof/>
        </w:rPr>
        <w:instrText xml:space="preserve"> PAGEREF _Toc183624831 \h </w:instrText>
      </w:r>
      <w:r>
        <w:rPr>
          <w:noProof/>
        </w:rPr>
      </w:r>
      <w:r>
        <w:rPr>
          <w:noProof/>
        </w:rPr>
        <w:fldChar w:fldCharType="separate"/>
      </w:r>
      <w:r>
        <w:rPr>
          <w:noProof/>
        </w:rPr>
        <w:t>38</w:t>
      </w:r>
      <w:r>
        <w:rPr>
          <w:noProof/>
        </w:rPr>
        <w:fldChar w:fldCharType="end"/>
      </w:r>
    </w:p>
    <w:p w14:paraId="5143045A" w14:textId="782EC0B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6.1.4.3.1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_Toc183624832 \h </w:instrText>
      </w:r>
      <w:r>
        <w:rPr>
          <w:noProof/>
        </w:rPr>
      </w:r>
      <w:r>
        <w:rPr>
          <w:noProof/>
        </w:rPr>
        <w:fldChar w:fldCharType="separate"/>
      </w:r>
      <w:r>
        <w:rPr>
          <w:noProof/>
        </w:rPr>
        <w:t>38</w:t>
      </w:r>
      <w:r>
        <w:rPr>
          <w:noProof/>
        </w:rPr>
        <w:fldChar w:fldCharType="end"/>
      </w:r>
    </w:p>
    <w:p w14:paraId="130AE0B7" w14:textId="4F3B3E8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6.1.4.3.2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_Toc183624833 \h </w:instrText>
      </w:r>
      <w:r>
        <w:rPr>
          <w:noProof/>
        </w:rPr>
      </w:r>
      <w:r>
        <w:rPr>
          <w:noProof/>
        </w:rPr>
        <w:fldChar w:fldCharType="separate"/>
      </w:r>
      <w:r>
        <w:rPr>
          <w:noProof/>
        </w:rPr>
        <w:t>38</w:t>
      </w:r>
      <w:r>
        <w:rPr>
          <w:noProof/>
        </w:rPr>
        <w:fldChar w:fldCharType="end"/>
      </w:r>
    </w:p>
    <w:p w14:paraId="235B952A" w14:textId="461F4C6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6.1.4.4</w:t>
      </w:r>
      <w:r>
        <w:rPr>
          <w:rFonts w:asciiTheme="minorHAnsi" w:eastAsiaTheme="minorEastAsia" w:hAnsiTheme="minorHAnsi" w:cstheme="minorBidi"/>
          <w:noProof/>
          <w:kern w:val="2"/>
          <w:sz w:val="22"/>
          <w:szCs w:val="22"/>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_Toc183624834 \h </w:instrText>
      </w:r>
      <w:r>
        <w:rPr>
          <w:noProof/>
        </w:rPr>
      </w:r>
      <w:r>
        <w:rPr>
          <w:noProof/>
        </w:rPr>
        <w:fldChar w:fldCharType="separate"/>
      </w:r>
      <w:r>
        <w:rPr>
          <w:noProof/>
        </w:rPr>
        <w:t>39</w:t>
      </w:r>
      <w:r>
        <w:rPr>
          <w:noProof/>
        </w:rPr>
        <w:fldChar w:fldCharType="end"/>
      </w:r>
    </w:p>
    <w:p w14:paraId="0B762714" w14:textId="07CA348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6.1.4.4.1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_Toc183624835 \h </w:instrText>
      </w:r>
      <w:r>
        <w:rPr>
          <w:noProof/>
        </w:rPr>
      </w:r>
      <w:r>
        <w:rPr>
          <w:noProof/>
        </w:rPr>
        <w:fldChar w:fldCharType="separate"/>
      </w:r>
      <w:r>
        <w:rPr>
          <w:noProof/>
        </w:rPr>
        <w:t>39</w:t>
      </w:r>
      <w:r>
        <w:rPr>
          <w:noProof/>
        </w:rPr>
        <w:fldChar w:fldCharType="end"/>
      </w:r>
    </w:p>
    <w:p w14:paraId="4EC5F44B" w14:textId="6A9C8C2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6.1.4.4.2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_Toc183624836 \h </w:instrText>
      </w:r>
      <w:r>
        <w:rPr>
          <w:noProof/>
        </w:rPr>
      </w:r>
      <w:r>
        <w:rPr>
          <w:noProof/>
        </w:rPr>
        <w:fldChar w:fldCharType="separate"/>
      </w:r>
      <w:r>
        <w:rPr>
          <w:noProof/>
        </w:rPr>
        <w:t>39</w:t>
      </w:r>
      <w:r>
        <w:rPr>
          <w:noProof/>
        </w:rPr>
        <w:fldChar w:fldCharType="end"/>
      </w:r>
    </w:p>
    <w:p w14:paraId="1B39CCC5" w14:textId="32386BF3"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6.1.4.5</w:t>
      </w:r>
      <w:r>
        <w:rPr>
          <w:rFonts w:asciiTheme="minorHAnsi" w:eastAsiaTheme="minorEastAsia" w:hAnsiTheme="minorHAnsi" w:cstheme="minorBidi"/>
          <w:noProof/>
          <w:kern w:val="2"/>
          <w:sz w:val="22"/>
          <w:szCs w:val="22"/>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_Toc183624837 \h </w:instrText>
      </w:r>
      <w:r>
        <w:rPr>
          <w:noProof/>
        </w:rPr>
      </w:r>
      <w:r>
        <w:rPr>
          <w:noProof/>
        </w:rPr>
        <w:fldChar w:fldCharType="separate"/>
      </w:r>
      <w:r>
        <w:rPr>
          <w:noProof/>
        </w:rPr>
        <w:t>40</w:t>
      </w:r>
      <w:r>
        <w:rPr>
          <w:noProof/>
        </w:rPr>
        <w:fldChar w:fldCharType="end"/>
      </w:r>
    </w:p>
    <w:p w14:paraId="13716E25" w14:textId="622E3C1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6.1.4.5.1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_Toc183624838 \h </w:instrText>
      </w:r>
      <w:r>
        <w:rPr>
          <w:noProof/>
        </w:rPr>
      </w:r>
      <w:r>
        <w:rPr>
          <w:noProof/>
        </w:rPr>
        <w:fldChar w:fldCharType="separate"/>
      </w:r>
      <w:r>
        <w:rPr>
          <w:noProof/>
        </w:rPr>
        <w:t>40</w:t>
      </w:r>
      <w:r>
        <w:rPr>
          <w:noProof/>
        </w:rPr>
        <w:fldChar w:fldCharType="end"/>
      </w:r>
    </w:p>
    <w:p w14:paraId="019B4D59" w14:textId="5C9FA2A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6.1.4.5.2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_Toc183624839 \h </w:instrText>
      </w:r>
      <w:r>
        <w:rPr>
          <w:noProof/>
        </w:rPr>
      </w:r>
      <w:r>
        <w:rPr>
          <w:noProof/>
        </w:rPr>
        <w:fldChar w:fldCharType="separate"/>
      </w:r>
      <w:r>
        <w:rPr>
          <w:noProof/>
        </w:rPr>
        <w:t>40</w:t>
      </w:r>
      <w:r>
        <w:rPr>
          <w:noProof/>
        </w:rPr>
        <w:fldChar w:fldCharType="end"/>
      </w:r>
    </w:p>
    <w:p w14:paraId="3DF302E2" w14:textId="48E9C3CC"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6.1.4.6</w:t>
      </w:r>
      <w:r>
        <w:rPr>
          <w:rFonts w:asciiTheme="minorHAnsi" w:eastAsiaTheme="minorEastAsia" w:hAnsiTheme="minorHAnsi" w:cstheme="minorBidi"/>
          <w:noProof/>
          <w:kern w:val="2"/>
          <w:sz w:val="22"/>
          <w:szCs w:val="22"/>
          <w:lang w:val="en-US" w:eastAsia="zh-CN"/>
          <w14:ligatures w14:val="standardContextual"/>
        </w:rPr>
        <w:tab/>
      </w:r>
      <w:r>
        <w:rPr>
          <w:noProof/>
        </w:rPr>
        <w:t>Void</w:t>
      </w:r>
      <w:r>
        <w:rPr>
          <w:noProof/>
        </w:rPr>
        <w:tab/>
      </w:r>
      <w:r>
        <w:rPr>
          <w:noProof/>
        </w:rPr>
        <w:fldChar w:fldCharType="begin"/>
      </w:r>
      <w:r>
        <w:rPr>
          <w:noProof/>
        </w:rPr>
        <w:instrText xml:space="preserve"> PAGEREF _Toc183624840 \h </w:instrText>
      </w:r>
      <w:r>
        <w:rPr>
          <w:noProof/>
        </w:rPr>
      </w:r>
      <w:r>
        <w:rPr>
          <w:noProof/>
        </w:rPr>
        <w:fldChar w:fldCharType="separate"/>
      </w:r>
      <w:r>
        <w:rPr>
          <w:noProof/>
        </w:rPr>
        <w:t>41</w:t>
      </w:r>
      <w:r>
        <w:rPr>
          <w:noProof/>
        </w:rPr>
        <w:fldChar w:fldCharType="end"/>
      </w:r>
    </w:p>
    <w:p w14:paraId="2EC270BF" w14:textId="58A736B6"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6.1.4.7</w:t>
      </w:r>
      <w:r>
        <w:rPr>
          <w:rFonts w:asciiTheme="minorHAnsi" w:eastAsiaTheme="minorEastAsia" w:hAnsiTheme="minorHAnsi" w:cstheme="minorBidi"/>
          <w:noProof/>
          <w:kern w:val="2"/>
          <w:sz w:val="22"/>
          <w:szCs w:val="22"/>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_Toc183624841 \h </w:instrText>
      </w:r>
      <w:r>
        <w:rPr>
          <w:noProof/>
        </w:rPr>
      </w:r>
      <w:r>
        <w:rPr>
          <w:noProof/>
        </w:rPr>
        <w:fldChar w:fldCharType="separate"/>
      </w:r>
      <w:r>
        <w:rPr>
          <w:noProof/>
        </w:rPr>
        <w:t>41</w:t>
      </w:r>
      <w:r>
        <w:rPr>
          <w:noProof/>
        </w:rPr>
        <w:fldChar w:fldCharType="end"/>
      </w:r>
    </w:p>
    <w:p w14:paraId="746C09C1" w14:textId="5F7BB86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6.1.4.7.1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_Toc183624842 \h </w:instrText>
      </w:r>
      <w:r>
        <w:rPr>
          <w:noProof/>
        </w:rPr>
      </w:r>
      <w:r>
        <w:rPr>
          <w:noProof/>
        </w:rPr>
        <w:fldChar w:fldCharType="separate"/>
      </w:r>
      <w:r>
        <w:rPr>
          <w:noProof/>
        </w:rPr>
        <w:t>41</w:t>
      </w:r>
      <w:r>
        <w:rPr>
          <w:noProof/>
        </w:rPr>
        <w:fldChar w:fldCharType="end"/>
      </w:r>
    </w:p>
    <w:p w14:paraId="6FBF1E0E" w14:textId="1D68B0B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6.1.4.7.2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_Toc183624843 \h </w:instrText>
      </w:r>
      <w:r>
        <w:rPr>
          <w:noProof/>
        </w:rPr>
      </w:r>
      <w:r>
        <w:rPr>
          <w:noProof/>
        </w:rPr>
        <w:fldChar w:fldCharType="separate"/>
      </w:r>
      <w:r>
        <w:rPr>
          <w:noProof/>
        </w:rPr>
        <w:t>42</w:t>
      </w:r>
      <w:r>
        <w:rPr>
          <w:noProof/>
        </w:rPr>
        <w:fldChar w:fldCharType="end"/>
      </w:r>
    </w:p>
    <w:p w14:paraId="11F1037D" w14:textId="668A58BB"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_Toc183624844 \h </w:instrText>
      </w:r>
      <w:r>
        <w:rPr>
          <w:noProof/>
        </w:rPr>
      </w:r>
      <w:r>
        <w:rPr>
          <w:noProof/>
        </w:rPr>
        <w:fldChar w:fldCharType="separate"/>
      </w:r>
      <w:r>
        <w:rPr>
          <w:noProof/>
        </w:rPr>
        <w:t>43</w:t>
      </w:r>
      <w:r>
        <w:rPr>
          <w:noProof/>
        </w:rPr>
        <w:fldChar w:fldCharType="end"/>
      </w:r>
    </w:p>
    <w:p w14:paraId="661F8463" w14:textId="3DD9C95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6.1.5.1</w:t>
      </w:r>
      <w:r>
        <w:rPr>
          <w:rFonts w:asciiTheme="minorHAnsi" w:eastAsiaTheme="minorEastAsia" w:hAnsiTheme="minorHAnsi" w:cstheme="minorBidi"/>
          <w:noProof/>
          <w:kern w:val="2"/>
          <w:sz w:val="22"/>
          <w:szCs w:val="22"/>
          <w:lang w:val="en-US" w:eastAsia="zh-CN"/>
          <w14:ligatures w14:val="standardContextual"/>
        </w:rPr>
        <w:tab/>
      </w:r>
      <w:r>
        <w:rPr>
          <w:noProof/>
        </w:rPr>
        <w:t>EventNotify</w:t>
      </w:r>
      <w:r>
        <w:rPr>
          <w:noProof/>
        </w:rPr>
        <w:tab/>
      </w:r>
      <w:r>
        <w:rPr>
          <w:noProof/>
        </w:rPr>
        <w:fldChar w:fldCharType="begin"/>
      </w:r>
      <w:r>
        <w:rPr>
          <w:noProof/>
        </w:rPr>
        <w:instrText xml:space="preserve"> PAGEREF _Toc183624845 \h </w:instrText>
      </w:r>
      <w:r>
        <w:rPr>
          <w:noProof/>
        </w:rPr>
      </w:r>
      <w:r>
        <w:rPr>
          <w:noProof/>
        </w:rPr>
        <w:fldChar w:fldCharType="separate"/>
      </w:r>
      <w:r>
        <w:rPr>
          <w:noProof/>
        </w:rPr>
        <w:t>43</w:t>
      </w:r>
      <w:r>
        <w:rPr>
          <w:noProof/>
        </w:rPr>
        <w:fldChar w:fldCharType="end"/>
      </w:r>
    </w:p>
    <w:p w14:paraId="6226A9B9" w14:textId="7C5A673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6.1.5.1.1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_Toc183624846 \h </w:instrText>
      </w:r>
      <w:r>
        <w:rPr>
          <w:noProof/>
        </w:rPr>
      </w:r>
      <w:r>
        <w:rPr>
          <w:noProof/>
        </w:rPr>
        <w:fldChar w:fldCharType="separate"/>
      </w:r>
      <w:r>
        <w:rPr>
          <w:noProof/>
        </w:rPr>
        <w:t>43</w:t>
      </w:r>
      <w:r>
        <w:rPr>
          <w:noProof/>
        </w:rPr>
        <w:fldChar w:fldCharType="end"/>
      </w:r>
    </w:p>
    <w:p w14:paraId="0049FD4C" w14:textId="5C0CB31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6.1.5.1.2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_Toc183624847 \h </w:instrText>
      </w:r>
      <w:r>
        <w:rPr>
          <w:noProof/>
        </w:rPr>
      </w:r>
      <w:r>
        <w:rPr>
          <w:noProof/>
        </w:rPr>
        <w:fldChar w:fldCharType="separate"/>
      </w:r>
      <w:r>
        <w:rPr>
          <w:noProof/>
        </w:rPr>
        <w:t>43</w:t>
      </w:r>
      <w:r>
        <w:rPr>
          <w:noProof/>
        </w:rPr>
        <w:fldChar w:fldCharType="end"/>
      </w:r>
    </w:p>
    <w:p w14:paraId="3186ECFB" w14:textId="329ADEA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6.1.5.1.3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_Toc183624848 \h </w:instrText>
      </w:r>
      <w:r>
        <w:rPr>
          <w:noProof/>
        </w:rPr>
      </w:r>
      <w:r>
        <w:rPr>
          <w:noProof/>
        </w:rPr>
        <w:fldChar w:fldCharType="separate"/>
      </w:r>
      <w:r>
        <w:rPr>
          <w:noProof/>
        </w:rPr>
        <w:t>43</w:t>
      </w:r>
      <w:r>
        <w:rPr>
          <w:noProof/>
        </w:rPr>
        <w:fldChar w:fldCharType="end"/>
      </w:r>
    </w:p>
    <w:p w14:paraId="203E1EA5" w14:textId="3BC6B3D6"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6.1.5.2</w:t>
      </w:r>
      <w:r>
        <w:rPr>
          <w:rFonts w:asciiTheme="minorHAnsi" w:eastAsiaTheme="minorEastAsia" w:hAnsiTheme="minorHAnsi" w:cstheme="minorBidi"/>
          <w:noProof/>
          <w:kern w:val="2"/>
          <w:sz w:val="22"/>
          <w:szCs w:val="22"/>
          <w:lang w:val="en-US" w:eastAsia="zh-CN"/>
          <w14:ligatures w14:val="standardContextual"/>
        </w:rPr>
        <w:tab/>
      </w:r>
      <w:r>
        <w:rPr>
          <w:noProof/>
        </w:rPr>
        <w:t>UPNotify</w:t>
      </w:r>
      <w:r>
        <w:rPr>
          <w:noProof/>
        </w:rPr>
        <w:tab/>
      </w:r>
      <w:r>
        <w:rPr>
          <w:noProof/>
        </w:rPr>
        <w:fldChar w:fldCharType="begin"/>
      </w:r>
      <w:r>
        <w:rPr>
          <w:noProof/>
        </w:rPr>
        <w:instrText xml:space="preserve"> PAGEREF _Toc183624849 \h </w:instrText>
      </w:r>
      <w:r>
        <w:rPr>
          <w:noProof/>
        </w:rPr>
      </w:r>
      <w:r>
        <w:rPr>
          <w:noProof/>
        </w:rPr>
        <w:fldChar w:fldCharType="separate"/>
      </w:r>
      <w:r>
        <w:rPr>
          <w:noProof/>
        </w:rPr>
        <w:t>44</w:t>
      </w:r>
      <w:r>
        <w:rPr>
          <w:noProof/>
        </w:rPr>
        <w:fldChar w:fldCharType="end"/>
      </w:r>
    </w:p>
    <w:p w14:paraId="0A2A706B" w14:textId="4F58BB8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_Toc183624850 \h </w:instrText>
      </w:r>
      <w:r>
        <w:rPr>
          <w:noProof/>
        </w:rPr>
      </w:r>
      <w:r>
        <w:rPr>
          <w:noProof/>
        </w:rPr>
        <w:fldChar w:fldCharType="separate"/>
      </w:r>
      <w:r>
        <w:rPr>
          <w:noProof/>
        </w:rPr>
        <w:t>44</w:t>
      </w:r>
      <w:r>
        <w:rPr>
          <w:noProof/>
        </w:rPr>
        <w:fldChar w:fldCharType="end"/>
      </w:r>
    </w:p>
    <w:p w14:paraId="19276F7F" w14:textId="30D477A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6.1.5.2.2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_Toc183624851 \h </w:instrText>
      </w:r>
      <w:r>
        <w:rPr>
          <w:noProof/>
        </w:rPr>
      </w:r>
      <w:r>
        <w:rPr>
          <w:noProof/>
        </w:rPr>
        <w:fldChar w:fldCharType="separate"/>
      </w:r>
      <w:r>
        <w:rPr>
          <w:noProof/>
        </w:rPr>
        <w:t>44</w:t>
      </w:r>
      <w:r>
        <w:rPr>
          <w:noProof/>
        </w:rPr>
        <w:fldChar w:fldCharType="end"/>
      </w:r>
    </w:p>
    <w:p w14:paraId="18ED1E93" w14:textId="597B309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6.1.5.2.3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_Toc183624852 \h </w:instrText>
      </w:r>
      <w:r>
        <w:rPr>
          <w:noProof/>
        </w:rPr>
      </w:r>
      <w:r>
        <w:rPr>
          <w:noProof/>
        </w:rPr>
        <w:fldChar w:fldCharType="separate"/>
      </w:r>
      <w:r>
        <w:rPr>
          <w:noProof/>
        </w:rPr>
        <w:t>45</w:t>
      </w:r>
      <w:r>
        <w:rPr>
          <w:noProof/>
        </w:rPr>
        <w:fldChar w:fldCharType="end"/>
      </w:r>
    </w:p>
    <w:p w14:paraId="5BBAB329" w14:textId="534DAA24"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_Toc183624853 \h </w:instrText>
      </w:r>
      <w:r>
        <w:rPr>
          <w:noProof/>
        </w:rPr>
      </w:r>
      <w:r>
        <w:rPr>
          <w:noProof/>
        </w:rPr>
        <w:fldChar w:fldCharType="separate"/>
      </w:r>
      <w:r>
        <w:rPr>
          <w:noProof/>
        </w:rPr>
        <w:t>46</w:t>
      </w:r>
      <w:r>
        <w:rPr>
          <w:noProof/>
        </w:rPr>
        <w:fldChar w:fldCharType="end"/>
      </w:r>
    </w:p>
    <w:p w14:paraId="247809DB" w14:textId="24357B0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_Toc183624854 \h </w:instrText>
      </w:r>
      <w:r>
        <w:rPr>
          <w:noProof/>
        </w:rPr>
      </w:r>
      <w:r>
        <w:rPr>
          <w:noProof/>
        </w:rPr>
        <w:fldChar w:fldCharType="separate"/>
      </w:r>
      <w:r>
        <w:rPr>
          <w:noProof/>
        </w:rPr>
        <w:t>46</w:t>
      </w:r>
      <w:r>
        <w:rPr>
          <w:noProof/>
        </w:rPr>
        <w:fldChar w:fldCharType="end"/>
      </w:r>
    </w:p>
    <w:p w14:paraId="2C1EE7DB" w14:textId="7B8964B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6.1.6.2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_Toc183624855 \h </w:instrText>
      </w:r>
      <w:r>
        <w:rPr>
          <w:noProof/>
        </w:rPr>
      </w:r>
      <w:r>
        <w:rPr>
          <w:noProof/>
        </w:rPr>
        <w:fldChar w:fldCharType="separate"/>
      </w:r>
      <w:r>
        <w:rPr>
          <w:noProof/>
        </w:rPr>
        <w:t>51</w:t>
      </w:r>
      <w:r>
        <w:rPr>
          <w:noProof/>
        </w:rPr>
        <w:fldChar w:fldCharType="end"/>
      </w:r>
    </w:p>
    <w:p w14:paraId="38B19978" w14:textId="164F403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_Toc183624856 \h </w:instrText>
      </w:r>
      <w:r>
        <w:rPr>
          <w:noProof/>
        </w:rPr>
      </w:r>
      <w:r>
        <w:rPr>
          <w:noProof/>
        </w:rPr>
        <w:fldChar w:fldCharType="separate"/>
      </w:r>
      <w:r>
        <w:rPr>
          <w:noProof/>
        </w:rPr>
        <w:t>51</w:t>
      </w:r>
      <w:r>
        <w:rPr>
          <w:noProof/>
        </w:rPr>
        <w:fldChar w:fldCharType="end"/>
      </w:r>
    </w:p>
    <w:p w14:paraId="1059736D" w14:textId="790F744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w:t>
      </w:r>
      <w:r>
        <w:rPr>
          <w:rFonts w:asciiTheme="minorHAnsi" w:eastAsiaTheme="minorEastAsia" w:hAnsiTheme="minorHAnsi" w:cstheme="minorBidi"/>
          <w:noProof/>
          <w:kern w:val="2"/>
          <w:sz w:val="22"/>
          <w:szCs w:val="22"/>
          <w:lang w:val="en-US" w:eastAsia="zh-CN"/>
          <w14:ligatures w14:val="standardContextual"/>
        </w:rPr>
        <w:tab/>
      </w:r>
      <w:r>
        <w:rPr>
          <w:noProof/>
        </w:rPr>
        <w:t>Type: InputData</w:t>
      </w:r>
      <w:r>
        <w:rPr>
          <w:noProof/>
        </w:rPr>
        <w:tab/>
      </w:r>
      <w:r>
        <w:rPr>
          <w:noProof/>
        </w:rPr>
        <w:fldChar w:fldCharType="begin"/>
      </w:r>
      <w:r>
        <w:rPr>
          <w:noProof/>
        </w:rPr>
        <w:instrText xml:space="preserve"> PAGEREF _Toc183624857 \h </w:instrText>
      </w:r>
      <w:r>
        <w:rPr>
          <w:noProof/>
        </w:rPr>
      </w:r>
      <w:r>
        <w:rPr>
          <w:noProof/>
        </w:rPr>
        <w:fldChar w:fldCharType="separate"/>
      </w:r>
      <w:r>
        <w:rPr>
          <w:noProof/>
        </w:rPr>
        <w:t>52</w:t>
      </w:r>
      <w:r>
        <w:rPr>
          <w:noProof/>
        </w:rPr>
        <w:fldChar w:fldCharType="end"/>
      </w:r>
    </w:p>
    <w:p w14:paraId="52ADE67A" w14:textId="09F1F90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w:t>
      </w:r>
      <w:r>
        <w:rPr>
          <w:rFonts w:asciiTheme="minorHAnsi" w:eastAsiaTheme="minorEastAsia" w:hAnsiTheme="minorHAnsi" w:cstheme="minorBidi"/>
          <w:noProof/>
          <w:kern w:val="2"/>
          <w:sz w:val="22"/>
          <w:szCs w:val="22"/>
          <w:lang w:val="en-US" w:eastAsia="zh-CN"/>
          <w14:ligatures w14:val="standardContextual"/>
        </w:rPr>
        <w:tab/>
      </w:r>
      <w:r>
        <w:rPr>
          <w:noProof/>
        </w:rPr>
        <w:t>Type: LocationData</w:t>
      </w:r>
      <w:r>
        <w:rPr>
          <w:noProof/>
        </w:rPr>
        <w:tab/>
      </w:r>
      <w:r>
        <w:rPr>
          <w:noProof/>
        </w:rPr>
        <w:fldChar w:fldCharType="begin"/>
      </w:r>
      <w:r>
        <w:rPr>
          <w:noProof/>
        </w:rPr>
        <w:instrText xml:space="preserve"> PAGEREF _Toc183624858 \h </w:instrText>
      </w:r>
      <w:r>
        <w:rPr>
          <w:noProof/>
        </w:rPr>
      </w:r>
      <w:r>
        <w:rPr>
          <w:noProof/>
        </w:rPr>
        <w:fldChar w:fldCharType="separate"/>
      </w:r>
      <w:r>
        <w:rPr>
          <w:noProof/>
        </w:rPr>
        <w:t>58</w:t>
      </w:r>
      <w:r>
        <w:rPr>
          <w:noProof/>
        </w:rPr>
        <w:fldChar w:fldCharType="end"/>
      </w:r>
    </w:p>
    <w:p w14:paraId="746FB3E7" w14:textId="537DC47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w:t>
      </w:r>
      <w:r>
        <w:rPr>
          <w:rFonts w:asciiTheme="minorHAnsi" w:eastAsiaTheme="minorEastAsia" w:hAnsiTheme="minorHAnsi" w:cstheme="minorBidi"/>
          <w:noProof/>
          <w:kern w:val="2"/>
          <w:sz w:val="22"/>
          <w:szCs w:val="22"/>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_Toc183624859 \h </w:instrText>
      </w:r>
      <w:r>
        <w:rPr>
          <w:noProof/>
        </w:rPr>
      </w:r>
      <w:r>
        <w:rPr>
          <w:noProof/>
        </w:rPr>
        <w:fldChar w:fldCharType="separate"/>
      </w:r>
      <w:r>
        <w:rPr>
          <w:noProof/>
        </w:rPr>
        <w:t>62</w:t>
      </w:r>
      <w:r>
        <w:rPr>
          <w:noProof/>
        </w:rPr>
        <w:fldChar w:fldCharType="end"/>
      </w:r>
    </w:p>
    <w:p w14:paraId="7C55A019" w14:textId="0FFCEE8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6.1.6.2.5</w:t>
      </w:r>
      <w:r>
        <w:rPr>
          <w:rFonts w:asciiTheme="minorHAnsi" w:eastAsiaTheme="minorEastAsia" w:hAnsiTheme="minorHAnsi" w:cstheme="minorBidi"/>
          <w:noProof/>
          <w:kern w:val="2"/>
          <w:sz w:val="22"/>
          <w:szCs w:val="22"/>
          <w:lang w:val="en-US" w:eastAsia="zh-CN"/>
          <w14:ligatures w14:val="standardContextual"/>
        </w:rPr>
        <w:tab/>
      </w:r>
      <w:r>
        <w:rPr>
          <w:noProof/>
        </w:rPr>
        <w:t>Type: GeographicArea</w:t>
      </w:r>
      <w:r>
        <w:rPr>
          <w:noProof/>
        </w:rPr>
        <w:tab/>
      </w:r>
      <w:r>
        <w:rPr>
          <w:noProof/>
        </w:rPr>
        <w:fldChar w:fldCharType="begin"/>
      </w:r>
      <w:r>
        <w:rPr>
          <w:noProof/>
        </w:rPr>
        <w:instrText xml:space="preserve"> PAGEREF _Toc183624860 \h </w:instrText>
      </w:r>
      <w:r>
        <w:rPr>
          <w:noProof/>
        </w:rPr>
      </w:r>
      <w:r>
        <w:rPr>
          <w:noProof/>
        </w:rPr>
        <w:fldChar w:fldCharType="separate"/>
      </w:r>
      <w:r>
        <w:rPr>
          <w:noProof/>
        </w:rPr>
        <w:t>62</w:t>
      </w:r>
      <w:r>
        <w:rPr>
          <w:noProof/>
        </w:rPr>
        <w:fldChar w:fldCharType="end"/>
      </w:r>
    </w:p>
    <w:p w14:paraId="7BEBD098" w14:textId="6821567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6.1.6.2.6</w:t>
      </w:r>
      <w:r>
        <w:rPr>
          <w:rFonts w:asciiTheme="minorHAnsi" w:eastAsiaTheme="minorEastAsia" w:hAnsiTheme="minorHAnsi" w:cstheme="minorBidi"/>
          <w:noProof/>
          <w:kern w:val="2"/>
          <w:sz w:val="22"/>
          <w:szCs w:val="22"/>
          <w:lang w:val="en-US" w:eastAsia="zh-CN"/>
          <w14:ligatures w14:val="standardContextual"/>
        </w:rPr>
        <w:tab/>
      </w:r>
      <w:r>
        <w:rPr>
          <w:noProof/>
        </w:rPr>
        <w:t>Type: Point</w:t>
      </w:r>
      <w:r>
        <w:rPr>
          <w:noProof/>
        </w:rPr>
        <w:tab/>
      </w:r>
      <w:r>
        <w:rPr>
          <w:noProof/>
        </w:rPr>
        <w:fldChar w:fldCharType="begin"/>
      </w:r>
      <w:r>
        <w:rPr>
          <w:noProof/>
        </w:rPr>
        <w:instrText xml:space="preserve"> PAGEREF _Toc183624861 \h </w:instrText>
      </w:r>
      <w:r>
        <w:rPr>
          <w:noProof/>
        </w:rPr>
      </w:r>
      <w:r>
        <w:rPr>
          <w:noProof/>
        </w:rPr>
        <w:fldChar w:fldCharType="separate"/>
      </w:r>
      <w:r>
        <w:rPr>
          <w:noProof/>
        </w:rPr>
        <w:t>62</w:t>
      </w:r>
      <w:r>
        <w:rPr>
          <w:noProof/>
        </w:rPr>
        <w:fldChar w:fldCharType="end"/>
      </w:r>
    </w:p>
    <w:p w14:paraId="20AE5E9E" w14:textId="7DDD08A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6.1.6.2.7</w:t>
      </w:r>
      <w:r>
        <w:rPr>
          <w:rFonts w:asciiTheme="minorHAnsi" w:eastAsiaTheme="minorEastAsia" w:hAnsiTheme="minorHAnsi" w:cstheme="minorBidi"/>
          <w:noProof/>
          <w:kern w:val="2"/>
          <w:sz w:val="22"/>
          <w:szCs w:val="22"/>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_Toc183624862 \h </w:instrText>
      </w:r>
      <w:r>
        <w:rPr>
          <w:noProof/>
        </w:rPr>
      </w:r>
      <w:r>
        <w:rPr>
          <w:noProof/>
        </w:rPr>
        <w:fldChar w:fldCharType="separate"/>
      </w:r>
      <w:r>
        <w:rPr>
          <w:noProof/>
        </w:rPr>
        <w:t>63</w:t>
      </w:r>
      <w:r>
        <w:rPr>
          <w:noProof/>
        </w:rPr>
        <w:fldChar w:fldCharType="end"/>
      </w:r>
    </w:p>
    <w:p w14:paraId="5C708F90" w14:textId="10EBF8F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6.1.6.2.8</w:t>
      </w:r>
      <w:r>
        <w:rPr>
          <w:rFonts w:asciiTheme="minorHAnsi" w:eastAsiaTheme="minorEastAsia" w:hAnsiTheme="minorHAnsi" w:cstheme="minorBidi"/>
          <w:noProof/>
          <w:kern w:val="2"/>
          <w:sz w:val="22"/>
          <w:szCs w:val="22"/>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_Toc183624863 \h </w:instrText>
      </w:r>
      <w:r>
        <w:rPr>
          <w:noProof/>
        </w:rPr>
      </w:r>
      <w:r>
        <w:rPr>
          <w:noProof/>
        </w:rPr>
        <w:fldChar w:fldCharType="separate"/>
      </w:r>
      <w:r>
        <w:rPr>
          <w:noProof/>
        </w:rPr>
        <w:t>63</w:t>
      </w:r>
      <w:r>
        <w:rPr>
          <w:noProof/>
        </w:rPr>
        <w:fldChar w:fldCharType="end"/>
      </w:r>
    </w:p>
    <w:p w14:paraId="6540820B" w14:textId="44D04D8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6.1.6.2.9</w:t>
      </w:r>
      <w:r>
        <w:rPr>
          <w:rFonts w:asciiTheme="minorHAnsi" w:eastAsiaTheme="minorEastAsia" w:hAnsiTheme="minorHAnsi" w:cstheme="minorBidi"/>
          <w:noProof/>
          <w:kern w:val="2"/>
          <w:sz w:val="22"/>
          <w:szCs w:val="22"/>
          <w:lang w:val="en-US" w:eastAsia="zh-CN"/>
          <w14:ligatures w14:val="standardContextual"/>
        </w:rPr>
        <w:tab/>
      </w:r>
      <w:r>
        <w:rPr>
          <w:noProof/>
        </w:rPr>
        <w:t>Type: Polygon</w:t>
      </w:r>
      <w:r>
        <w:rPr>
          <w:noProof/>
        </w:rPr>
        <w:tab/>
      </w:r>
      <w:r>
        <w:rPr>
          <w:noProof/>
        </w:rPr>
        <w:fldChar w:fldCharType="begin"/>
      </w:r>
      <w:r>
        <w:rPr>
          <w:noProof/>
        </w:rPr>
        <w:instrText xml:space="preserve"> PAGEREF _Toc183624864 \h </w:instrText>
      </w:r>
      <w:r>
        <w:rPr>
          <w:noProof/>
        </w:rPr>
      </w:r>
      <w:r>
        <w:rPr>
          <w:noProof/>
        </w:rPr>
        <w:fldChar w:fldCharType="separate"/>
      </w:r>
      <w:r>
        <w:rPr>
          <w:noProof/>
        </w:rPr>
        <w:t>63</w:t>
      </w:r>
      <w:r>
        <w:rPr>
          <w:noProof/>
        </w:rPr>
        <w:fldChar w:fldCharType="end"/>
      </w:r>
    </w:p>
    <w:p w14:paraId="76C9CE10" w14:textId="44EE438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6.1.6.2.10</w:t>
      </w:r>
      <w:r>
        <w:rPr>
          <w:rFonts w:asciiTheme="minorHAnsi" w:eastAsiaTheme="minorEastAsia" w:hAnsiTheme="minorHAnsi" w:cstheme="minorBidi"/>
          <w:noProof/>
          <w:kern w:val="2"/>
          <w:sz w:val="22"/>
          <w:szCs w:val="22"/>
          <w:lang w:val="en-US" w:eastAsia="zh-CN"/>
          <w14:ligatures w14:val="standardContextual"/>
        </w:rPr>
        <w:tab/>
      </w:r>
      <w:r>
        <w:rPr>
          <w:noProof/>
        </w:rPr>
        <w:t>Type: PointAltitude</w:t>
      </w:r>
      <w:r>
        <w:rPr>
          <w:noProof/>
        </w:rPr>
        <w:tab/>
      </w:r>
      <w:r>
        <w:rPr>
          <w:noProof/>
        </w:rPr>
        <w:fldChar w:fldCharType="begin"/>
      </w:r>
      <w:r>
        <w:rPr>
          <w:noProof/>
        </w:rPr>
        <w:instrText xml:space="preserve"> PAGEREF _Toc183624865 \h </w:instrText>
      </w:r>
      <w:r>
        <w:rPr>
          <w:noProof/>
        </w:rPr>
      </w:r>
      <w:r>
        <w:rPr>
          <w:noProof/>
        </w:rPr>
        <w:fldChar w:fldCharType="separate"/>
      </w:r>
      <w:r>
        <w:rPr>
          <w:noProof/>
        </w:rPr>
        <w:t>63</w:t>
      </w:r>
      <w:r>
        <w:rPr>
          <w:noProof/>
        </w:rPr>
        <w:fldChar w:fldCharType="end"/>
      </w:r>
    </w:p>
    <w:p w14:paraId="36F3357F" w14:textId="1256582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6.1.6.2.11</w:t>
      </w:r>
      <w:r>
        <w:rPr>
          <w:rFonts w:asciiTheme="minorHAnsi" w:eastAsiaTheme="minorEastAsia" w:hAnsiTheme="minorHAnsi" w:cstheme="minorBidi"/>
          <w:noProof/>
          <w:kern w:val="2"/>
          <w:sz w:val="22"/>
          <w:szCs w:val="22"/>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_Toc183624866 \h </w:instrText>
      </w:r>
      <w:r>
        <w:rPr>
          <w:noProof/>
        </w:rPr>
      </w:r>
      <w:r>
        <w:rPr>
          <w:noProof/>
        </w:rPr>
        <w:fldChar w:fldCharType="separate"/>
      </w:r>
      <w:r>
        <w:rPr>
          <w:noProof/>
        </w:rPr>
        <w:t>64</w:t>
      </w:r>
      <w:r>
        <w:rPr>
          <w:noProof/>
        </w:rPr>
        <w:fldChar w:fldCharType="end"/>
      </w:r>
    </w:p>
    <w:p w14:paraId="2B582261" w14:textId="1A0C0D3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6.1.6.2.12</w:t>
      </w:r>
      <w:r>
        <w:rPr>
          <w:rFonts w:asciiTheme="minorHAnsi" w:eastAsiaTheme="minorEastAsia" w:hAnsiTheme="minorHAnsi" w:cstheme="minorBidi"/>
          <w:noProof/>
          <w:kern w:val="2"/>
          <w:sz w:val="22"/>
          <w:szCs w:val="22"/>
          <w:lang w:val="en-US" w:eastAsia="zh-CN"/>
          <w14:ligatures w14:val="standardContextual"/>
        </w:rPr>
        <w:tab/>
      </w:r>
      <w:r>
        <w:rPr>
          <w:noProof/>
        </w:rPr>
        <w:t>Type: EllipsoidArc</w:t>
      </w:r>
      <w:r>
        <w:rPr>
          <w:noProof/>
        </w:rPr>
        <w:tab/>
      </w:r>
      <w:r>
        <w:rPr>
          <w:noProof/>
        </w:rPr>
        <w:fldChar w:fldCharType="begin"/>
      </w:r>
      <w:r>
        <w:rPr>
          <w:noProof/>
        </w:rPr>
        <w:instrText xml:space="preserve"> PAGEREF _Toc183624867 \h </w:instrText>
      </w:r>
      <w:r>
        <w:rPr>
          <w:noProof/>
        </w:rPr>
      </w:r>
      <w:r>
        <w:rPr>
          <w:noProof/>
        </w:rPr>
        <w:fldChar w:fldCharType="separate"/>
      </w:r>
      <w:r>
        <w:rPr>
          <w:noProof/>
        </w:rPr>
        <w:t>64</w:t>
      </w:r>
      <w:r>
        <w:rPr>
          <w:noProof/>
        </w:rPr>
        <w:fldChar w:fldCharType="end"/>
      </w:r>
    </w:p>
    <w:p w14:paraId="6F2BA386" w14:textId="1FC13BC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6.1.6.2.13</w:t>
      </w:r>
      <w:r>
        <w:rPr>
          <w:rFonts w:asciiTheme="minorHAnsi" w:eastAsiaTheme="minorEastAsia" w:hAnsiTheme="minorHAnsi" w:cstheme="minorBidi"/>
          <w:noProof/>
          <w:kern w:val="2"/>
          <w:sz w:val="22"/>
          <w:szCs w:val="22"/>
          <w:lang w:val="en-US" w:eastAsia="zh-CN"/>
          <w14:ligatures w14:val="standardContextual"/>
        </w:rPr>
        <w:tab/>
      </w:r>
      <w:r>
        <w:rPr>
          <w:noProof/>
        </w:rPr>
        <w:t>Type: LocationQoS</w:t>
      </w:r>
      <w:r>
        <w:rPr>
          <w:noProof/>
        </w:rPr>
        <w:tab/>
      </w:r>
      <w:r>
        <w:rPr>
          <w:noProof/>
        </w:rPr>
        <w:fldChar w:fldCharType="begin"/>
      </w:r>
      <w:r>
        <w:rPr>
          <w:noProof/>
        </w:rPr>
        <w:instrText xml:space="preserve"> PAGEREF _Toc183624868 \h </w:instrText>
      </w:r>
      <w:r>
        <w:rPr>
          <w:noProof/>
        </w:rPr>
      </w:r>
      <w:r>
        <w:rPr>
          <w:noProof/>
        </w:rPr>
        <w:fldChar w:fldCharType="separate"/>
      </w:r>
      <w:r>
        <w:rPr>
          <w:noProof/>
        </w:rPr>
        <w:t>65</w:t>
      </w:r>
      <w:r>
        <w:rPr>
          <w:noProof/>
        </w:rPr>
        <w:fldChar w:fldCharType="end"/>
      </w:r>
    </w:p>
    <w:p w14:paraId="782D4609" w14:textId="27F4FFF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6.1.6.2.14</w:t>
      </w:r>
      <w:r>
        <w:rPr>
          <w:rFonts w:asciiTheme="minorHAnsi" w:eastAsiaTheme="minorEastAsia" w:hAnsiTheme="minorHAnsi" w:cstheme="minorBidi"/>
          <w:noProof/>
          <w:kern w:val="2"/>
          <w:sz w:val="22"/>
          <w:szCs w:val="22"/>
          <w:lang w:val="en-US" w:eastAsia="zh-CN"/>
          <w14:ligatures w14:val="standardContextual"/>
        </w:rPr>
        <w:tab/>
      </w:r>
      <w:r>
        <w:rPr>
          <w:noProof/>
        </w:rPr>
        <w:t>Type: CivicAddress</w:t>
      </w:r>
      <w:r>
        <w:rPr>
          <w:noProof/>
        </w:rPr>
        <w:tab/>
      </w:r>
      <w:r>
        <w:rPr>
          <w:noProof/>
        </w:rPr>
        <w:fldChar w:fldCharType="begin"/>
      </w:r>
      <w:r>
        <w:rPr>
          <w:noProof/>
        </w:rPr>
        <w:instrText xml:space="preserve"> PAGEREF _Toc183624869 \h </w:instrText>
      </w:r>
      <w:r>
        <w:rPr>
          <w:noProof/>
        </w:rPr>
      </w:r>
      <w:r>
        <w:rPr>
          <w:noProof/>
        </w:rPr>
        <w:fldChar w:fldCharType="separate"/>
      </w:r>
      <w:r>
        <w:rPr>
          <w:noProof/>
        </w:rPr>
        <w:t>66</w:t>
      </w:r>
      <w:r>
        <w:rPr>
          <w:noProof/>
        </w:rPr>
        <w:fldChar w:fldCharType="end"/>
      </w:r>
    </w:p>
    <w:p w14:paraId="7BE4B8EF" w14:textId="75E8A72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6.1.6.2.15</w:t>
      </w:r>
      <w:r>
        <w:rPr>
          <w:rFonts w:asciiTheme="minorHAnsi" w:eastAsiaTheme="minorEastAsia" w:hAnsiTheme="minorHAnsi" w:cstheme="minorBidi"/>
          <w:noProof/>
          <w:kern w:val="2"/>
          <w:sz w:val="22"/>
          <w:szCs w:val="22"/>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_Toc183624870 \h </w:instrText>
      </w:r>
      <w:r>
        <w:rPr>
          <w:noProof/>
        </w:rPr>
      </w:r>
      <w:r>
        <w:rPr>
          <w:noProof/>
        </w:rPr>
        <w:fldChar w:fldCharType="separate"/>
      </w:r>
      <w:r>
        <w:rPr>
          <w:noProof/>
        </w:rPr>
        <w:t>68</w:t>
      </w:r>
      <w:r>
        <w:rPr>
          <w:noProof/>
        </w:rPr>
        <w:fldChar w:fldCharType="end"/>
      </w:r>
    </w:p>
    <w:p w14:paraId="109797CC" w14:textId="551ABBB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6.1.6.2.16</w:t>
      </w:r>
      <w:r>
        <w:rPr>
          <w:rFonts w:asciiTheme="minorHAnsi" w:eastAsiaTheme="minorEastAsia" w:hAnsiTheme="minorHAnsi" w:cstheme="minorBidi"/>
          <w:noProof/>
          <w:kern w:val="2"/>
          <w:sz w:val="22"/>
          <w:szCs w:val="22"/>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_Toc183624871 \h </w:instrText>
      </w:r>
      <w:r>
        <w:rPr>
          <w:noProof/>
        </w:rPr>
      </w:r>
      <w:r>
        <w:rPr>
          <w:noProof/>
        </w:rPr>
        <w:fldChar w:fldCharType="separate"/>
      </w:r>
      <w:r>
        <w:rPr>
          <w:noProof/>
        </w:rPr>
        <w:t>69</w:t>
      </w:r>
      <w:r>
        <w:rPr>
          <w:noProof/>
        </w:rPr>
        <w:fldChar w:fldCharType="end"/>
      </w:r>
    </w:p>
    <w:p w14:paraId="22A72109" w14:textId="0C7A372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6.1.6.2.17</w:t>
      </w:r>
      <w:r>
        <w:rPr>
          <w:rFonts w:asciiTheme="minorHAnsi" w:eastAsiaTheme="minorEastAsia" w:hAnsiTheme="minorHAnsi" w:cstheme="minorBidi"/>
          <w:noProof/>
          <w:kern w:val="2"/>
          <w:sz w:val="22"/>
          <w:szCs w:val="22"/>
          <w:lang w:val="en-US" w:eastAsia="zh-CN"/>
          <w14:ligatures w14:val="standardContextual"/>
        </w:rPr>
        <w:tab/>
      </w:r>
      <w:r>
        <w:rPr>
          <w:noProof/>
        </w:rPr>
        <w:t>Type: VelocityEstimate</w:t>
      </w:r>
      <w:r>
        <w:rPr>
          <w:noProof/>
        </w:rPr>
        <w:tab/>
      </w:r>
      <w:r>
        <w:rPr>
          <w:noProof/>
        </w:rPr>
        <w:fldChar w:fldCharType="begin"/>
      </w:r>
      <w:r>
        <w:rPr>
          <w:noProof/>
        </w:rPr>
        <w:instrText xml:space="preserve"> PAGEREF _Toc183624872 \h </w:instrText>
      </w:r>
      <w:r>
        <w:rPr>
          <w:noProof/>
        </w:rPr>
      </w:r>
      <w:r>
        <w:rPr>
          <w:noProof/>
        </w:rPr>
        <w:fldChar w:fldCharType="separate"/>
      </w:r>
      <w:r>
        <w:rPr>
          <w:noProof/>
        </w:rPr>
        <w:t>69</w:t>
      </w:r>
      <w:r>
        <w:rPr>
          <w:noProof/>
        </w:rPr>
        <w:fldChar w:fldCharType="end"/>
      </w:r>
    </w:p>
    <w:p w14:paraId="00AB2B64" w14:textId="671340D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6.1.6.2.18</w:t>
      </w:r>
      <w:r>
        <w:rPr>
          <w:rFonts w:asciiTheme="minorHAnsi" w:eastAsiaTheme="minorEastAsia" w:hAnsiTheme="minorHAnsi" w:cstheme="minorBidi"/>
          <w:noProof/>
          <w:kern w:val="2"/>
          <w:sz w:val="22"/>
          <w:szCs w:val="22"/>
          <w:lang w:val="en-US" w:eastAsia="zh-CN"/>
          <w14:ligatures w14:val="standardContextual"/>
        </w:rPr>
        <w:tab/>
      </w:r>
      <w:r>
        <w:rPr>
          <w:noProof/>
        </w:rPr>
        <w:t>Type: HorizontalVelocity</w:t>
      </w:r>
      <w:r>
        <w:rPr>
          <w:noProof/>
        </w:rPr>
        <w:tab/>
      </w:r>
      <w:r>
        <w:rPr>
          <w:noProof/>
        </w:rPr>
        <w:fldChar w:fldCharType="begin"/>
      </w:r>
      <w:r>
        <w:rPr>
          <w:noProof/>
        </w:rPr>
        <w:instrText xml:space="preserve"> PAGEREF _Toc183624873 \h </w:instrText>
      </w:r>
      <w:r>
        <w:rPr>
          <w:noProof/>
        </w:rPr>
      </w:r>
      <w:r>
        <w:rPr>
          <w:noProof/>
        </w:rPr>
        <w:fldChar w:fldCharType="separate"/>
      </w:r>
      <w:r>
        <w:rPr>
          <w:noProof/>
        </w:rPr>
        <w:t>69</w:t>
      </w:r>
      <w:r>
        <w:rPr>
          <w:noProof/>
        </w:rPr>
        <w:fldChar w:fldCharType="end"/>
      </w:r>
    </w:p>
    <w:p w14:paraId="41AC5BFE" w14:textId="2843B93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6.1.6.2.19</w:t>
      </w:r>
      <w:r>
        <w:rPr>
          <w:rFonts w:asciiTheme="minorHAnsi" w:eastAsiaTheme="minorEastAsia" w:hAnsiTheme="minorHAnsi" w:cstheme="minorBidi"/>
          <w:noProof/>
          <w:kern w:val="2"/>
          <w:sz w:val="22"/>
          <w:szCs w:val="22"/>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_Toc183624874 \h </w:instrText>
      </w:r>
      <w:r>
        <w:rPr>
          <w:noProof/>
        </w:rPr>
      </w:r>
      <w:r>
        <w:rPr>
          <w:noProof/>
        </w:rPr>
        <w:fldChar w:fldCharType="separate"/>
      </w:r>
      <w:r>
        <w:rPr>
          <w:noProof/>
        </w:rPr>
        <w:t>69</w:t>
      </w:r>
      <w:r>
        <w:rPr>
          <w:noProof/>
        </w:rPr>
        <w:fldChar w:fldCharType="end"/>
      </w:r>
    </w:p>
    <w:p w14:paraId="0C51EFC0" w14:textId="44021B6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6.1.6.2.20</w:t>
      </w:r>
      <w:r>
        <w:rPr>
          <w:rFonts w:asciiTheme="minorHAnsi" w:eastAsiaTheme="minorEastAsia" w:hAnsiTheme="minorHAnsi" w:cstheme="minorBidi"/>
          <w:noProof/>
          <w:kern w:val="2"/>
          <w:sz w:val="22"/>
          <w:szCs w:val="22"/>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_Toc183624875 \h </w:instrText>
      </w:r>
      <w:r>
        <w:rPr>
          <w:noProof/>
        </w:rPr>
      </w:r>
      <w:r>
        <w:rPr>
          <w:noProof/>
        </w:rPr>
        <w:fldChar w:fldCharType="separate"/>
      </w:r>
      <w:r>
        <w:rPr>
          <w:noProof/>
        </w:rPr>
        <w:t>70</w:t>
      </w:r>
      <w:r>
        <w:rPr>
          <w:noProof/>
        </w:rPr>
        <w:fldChar w:fldCharType="end"/>
      </w:r>
    </w:p>
    <w:p w14:paraId="3E675AD6" w14:textId="7CB0508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6.1.6.2.21</w:t>
      </w:r>
      <w:r>
        <w:rPr>
          <w:rFonts w:asciiTheme="minorHAnsi" w:eastAsiaTheme="minorEastAsia" w:hAnsiTheme="minorHAnsi" w:cstheme="minorBidi"/>
          <w:noProof/>
          <w:kern w:val="2"/>
          <w:sz w:val="22"/>
          <w:szCs w:val="22"/>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_Toc183624876 \h </w:instrText>
      </w:r>
      <w:r>
        <w:rPr>
          <w:noProof/>
        </w:rPr>
      </w:r>
      <w:r>
        <w:rPr>
          <w:noProof/>
        </w:rPr>
        <w:fldChar w:fldCharType="separate"/>
      </w:r>
      <w:r>
        <w:rPr>
          <w:noProof/>
        </w:rPr>
        <w:t>70</w:t>
      </w:r>
      <w:r>
        <w:rPr>
          <w:noProof/>
        </w:rPr>
        <w:fldChar w:fldCharType="end"/>
      </w:r>
    </w:p>
    <w:p w14:paraId="1E14A587" w14:textId="28591F8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6.1.6.2.22</w:t>
      </w:r>
      <w:r>
        <w:rPr>
          <w:rFonts w:asciiTheme="minorHAnsi" w:eastAsiaTheme="minorEastAsia" w:hAnsiTheme="minorHAnsi" w:cstheme="minorBidi"/>
          <w:noProof/>
          <w:kern w:val="2"/>
          <w:sz w:val="22"/>
          <w:szCs w:val="22"/>
          <w:lang w:val="en-US" w:eastAsia="zh-CN"/>
          <w14:ligatures w14:val="standardContextual"/>
        </w:rPr>
        <w:tab/>
      </w:r>
      <w:r>
        <w:rPr>
          <w:noProof/>
        </w:rPr>
        <w:t>Type: UncertaintyEllipse</w:t>
      </w:r>
      <w:r>
        <w:rPr>
          <w:noProof/>
        </w:rPr>
        <w:tab/>
      </w:r>
      <w:r>
        <w:rPr>
          <w:noProof/>
        </w:rPr>
        <w:fldChar w:fldCharType="begin"/>
      </w:r>
      <w:r>
        <w:rPr>
          <w:noProof/>
        </w:rPr>
        <w:instrText xml:space="preserve"> PAGEREF _Toc183624877 \h </w:instrText>
      </w:r>
      <w:r>
        <w:rPr>
          <w:noProof/>
        </w:rPr>
      </w:r>
      <w:r>
        <w:rPr>
          <w:noProof/>
        </w:rPr>
        <w:fldChar w:fldCharType="separate"/>
      </w:r>
      <w:r>
        <w:rPr>
          <w:noProof/>
        </w:rPr>
        <w:t>70</w:t>
      </w:r>
      <w:r>
        <w:rPr>
          <w:noProof/>
        </w:rPr>
        <w:fldChar w:fldCharType="end"/>
      </w:r>
    </w:p>
    <w:p w14:paraId="191EE118" w14:textId="639BCAA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6.1.6.2.23</w:t>
      </w:r>
      <w:r>
        <w:rPr>
          <w:rFonts w:asciiTheme="minorHAnsi" w:eastAsiaTheme="minorEastAsia" w:hAnsiTheme="minorHAnsi" w:cstheme="minorBidi"/>
          <w:noProof/>
          <w:kern w:val="2"/>
          <w:sz w:val="22"/>
          <w:szCs w:val="22"/>
          <w:lang w:val="en-US" w:eastAsia="zh-CN"/>
          <w14:ligatures w14:val="standardContextual"/>
        </w:rPr>
        <w:tab/>
      </w:r>
      <w:r>
        <w:rPr>
          <w:noProof/>
        </w:rPr>
        <w:t>Type: UeLcsCapability</w:t>
      </w:r>
      <w:r>
        <w:rPr>
          <w:noProof/>
        </w:rPr>
        <w:tab/>
      </w:r>
      <w:r>
        <w:rPr>
          <w:noProof/>
        </w:rPr>
        <w:fldChar w:fldCharType="begin"/>
      </w:r>
      <w:r>
        <w:rPr>
          <w:noProof/>
        </w:rPr>
        <w:instrText xml:space="preserve"> PAGEREF _Toc183624878 \h </w:instrText>
      </w:r>
      <w:r>
        <w:rPr>
          <w:noProof/>
        </w:rPr>
      </w:r>
      <w:r>
        <w:rPr>
          <w:noProof/>
        </w:rPr>
        <w:fldChar w:fldCharType="separate"/>
      </w:r>
      <w:r>
        <w:rPr>
          <w:noProof/>
        </w:rPr>
        <w:t>70</w:t>
      </w:r>
      <w:r>
        <w:rPr>
          <w:noProof/>
        </w:rPr>
        <w:fldChar w:fldCharType="end"/>
      </w:r>
    </w:p>
    <w:p w14:paraId="50AE2046" w14:textId="6F97E9F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6.1.6.2.24</w:t>
      </w:r>
      <w:r>
        <w:rPr>
          <w:rFonts w:asciiTheme="minorHAnsi" w:eastAsiaTheme="minorEastAsia" w:hAnsiTheme="minorHAnsi" w:cstheme="minorBidi"/>
          <w:noProof/>
          <w:kern w:val="2"/>
          <w:sz w:val="22"/>
          <w:szCs w:val="22"/>
          <w:lang w:val="en-US" w:eastAsia="zh-CN"/>
          <w14:ligatures w14:val="standardContextual"/>
        </w:rPr>
        <w:tab/>
      </w:r>
      <w:r>
        <w:rPr>
          <w:noProof/>
        </w:rPr>
        <w:t>Type: PeriodicEventInfo</w:t>
      </w:r>
      <w:r>
        <w:rPr>
          <w:noProof/>
        </w:rPr>
        <w:tab/>
      </w:r>
      <w:r>
        <w:rPr>
          <w:noProof/>
        </w:rPr>
        <w:fldChar w:fldCharType="begin"/>
      </w:r>
      <w:r>
        <w:rPr>
          <w:noProof/>
        </w:rPr>
        <w:instrText xml:space="preserve"> PAGEREF _Toc183624879 \h </w:instrText>
      </w:r>
      <w:r>
        <w:rPr>
          <w:noProof/>
        </w:rPr>
      </w:r>
      <w:r>
        <w:rPr>
          <w:noProof/>
        </w:rPr>
        <w:fldChar w:fldCharType="separate"/>
      </w:r>
      <w:r>
        <w:rPr>
          <w:noProof/>
        </w:rPr>
        <w:t>71</w:t>
      </w:r>
      <w:r>
        <w:rPr>
          <w:noProof/>
        </w:rPr>
        <w:fldChar w:fldCharType="end"/>
      </w:r>
    </w:p>
    <w:p w14:paraId="4318ED01" w14:textId="4DCAEDB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6.1.6.2.25</w:t>
      </w:r>
      <w:r>
        <w:rPr>
          <w:rFonts w:asciiTheme="minorHAnsi" w:eastAsiaTheme="minorEastAsia" w:hAnsiTheme="minorHAnsi" w:cstheme="minorBidi"/>
          <w:noProof/>
          <w:kern w:val="2"/>
          <w:sz w:val="22"/>
          <w:szCs w:val="22"/>
          <w:lang w:val="en-US" w:eastAsia="zh-CN"/>
          <w14:ligatures w14:val="standardContextual"/>
        </w:rPr>
        <w:tab/>
      </w:r>
      <w:r>
        <w:rPr>
          <w:noProof/>
        </w:rPr>
        <w:t>Type: AreaEventInfo</w:t>
      </w:r>
      <w:r>
        <w:rPr>
          <w:noProof/>
        </w:rPr>
        <w:tab/>
      </w:r>
      <w:r>
        <w:rPr>
          <w:noProof/>
        </w:rPr>
        <w:fldChar w:fldCharType="begin"/>
      </w:r>
      <w:r>
        <w:rPr>
          <w:noProof/>
        </w:rPr>
        <w:instrText xml:space="preserve"> PAGEREF _Toc183624880 \h </w:instrText>
      </w:r>
      <w:r>
        <w:rPr>
          <w:noProof/>
        </w:rPr>
      </w:r>
      <w:r>
        <w:rPr>
          <w:noProof/>
        </w:rPr>
        <w:fldChar w:fldCharType="separate"/>
      </w:r>
      <w:r>
        <w:rPr>
          <w:noProof/>
        </w:rPr>
        <w:t>72</w:t>
      </w:r>
      <w:r>
        <w:rPr>
          <w:noProof/>
        </w:rPr>
        <w:fldChar w:fldCharType="end"/>
      </w:r>
    </w:p>
    <w:p w14:paraId="2E491575" w14:textId="2AEB5C1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6.1.6.2.26</w:t>
      </w:r>
      <w:r>
        <w:rPr>
          <w:rFonts w:asciiTheme="minorHAnsi" w:eastAsiaTheme="minorEastAsia" w:hAnsiTheme="minorHAnsi" w:cstheme="minorBidi"/>
          <w:noProof/>
          <w:kern w:val="2"/>
          <w:sz w:val="22"/>
          <w:szCs w:val="22"/>
          <w:lang w:val="en-US" w:eastAsia="zh-CN"/>
          <w14:ligatures w14:val="standardContextual"/>
        </w:rPr>
        <w:tab/>
      </w:r>
      <w:r>
        <w:rPr>
          <w:noProof/>
        </w:rPr>
        <w:t>Type: ReportingArea</w:t>
      </w:r>
      <w:r>
        <w:rPr>
          <w:noProof/>
        </w:rPr>
        <w:tab/>
      </w:r>
      <w:r>
        <w:rPr>
          <w:noProof/>
        </w:rPr>
        <w:fldChar w:fldCharType="begin"/>
      </w:r>
      <w:r>
        <w:rPr>
          <w:noProof/>
        </w:rPr>
        <w:instrText xml:space="preserve"> PAGEREF _Toc183624881 \h </w:instrText>
      </w:r>
      <w:r>
        <w:rPr>
          <w:noProof/>
        </w:rPr>
      </w:r>
      <w:r>
        <w:rPr>
          <w:noProof/>
        </w:rPr>
        <w:fldChar w:fldCharType="separate"/>
      </w:r>
      <w:r>
        <w:rPr>
          <w:noProof/>
        </w:rPr>
        <w:t>72</w:t>
      </w:r>
      <w:r>
        <w:rPr>
          <w:noProof/>
        </w:rPr>
        <w:fldChar w:fldCharType="end"/>
      </w:r>
    </w:p>
    <w:p w14:paraId="44C8F807" w14:textId="3BFFF6A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6.1.6.2.27</w:t>
      </w:r>
      <w:r>
        <w:rPr>
          <w:rFonts w:asciiTheme="minorHAnsi" w:eastAsiaTheme="minorEastAsia" w:hAnsiTheme="minorHAnsi" w:cstheme="minorBidi"/>
          <w:noProof/>
          <w:kern w:val="2"/>
          <w:sz w:val="22"/>
          <w:szCs w:val="22"/>
          <w:lang w:val="en-US" w:eastAsia="zh-CN"/>
          <w14:ligatures w14:val="standardContextual"/>
        </w:rPr>
        <w:tab/>
      </w:r>
      <w:r>
        <w:rPr>
          <w:noProof/>
        </w:rPr>
        <w:t>Type: MotionEventInfo</w:t>
      </w:r>
      <w:r>
        <w:rPr>
          <w:noProof/>
        </w:rPr>
        <w:tab/>
      </w:r>
      <w:r>
        <w:rPr>
          <w:noProof/>
        </w:rPr>
        <w:fldChar w:fldCharType="begin"/>
      </w:r>
      <w:r>
        <w:rPr>
          <w:noProof/>
        </w:rPr>
        <w:instrText xml:space="preserve"> PAGEREF _Toc183624882 \h </w:instrText>
      </w:r>
      <w:r>
        <w:rPr>
          <w:noProof/>
        </w:rPr>
      </w:r>
      <w:r>
        <w:rPr>
          <w:noProof/>
        </w:rPr>
        <w:fldChar w:fldCharType="separate"/>
      </w:r>
      <w:r>
        <w:rPr>
          <w:noProof/>
        </w:rPr>
        <w:t>73</w:t>
      </w:r>
      <w:r>
        <w:rPr>
          <w:noProof/>
        </w:rPr>
        <w:fldChar w:fldCharType="end"/>
      </w:r>
    </w:p>
    <w:p w14:paraId="6CE00C2B" w14:textId="1822D83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6.1.6.2.28</w:t>
      </w:r>
      <w:r>
        <w:rPr>
          <w:rFonts w:asciiTheme="minorHAnsi" w:eastAsiaTheme="minorEastAsia" w:hAnsiTheme="minorHAnsi" w:cstheme="minorBidi"/>
          <w:noProof/>
          <w:kern w:val="2"/>
          <w:sz w:val="22"/>
          <w:szCs w:val="22"/>
          <w:lang w:val="en-US" w:eastAsia="zh-CN"/>
          <w14:ligatures w14:val="standardContextual"/>
        </w:rPr>
        <w:tab/>
      </w:r>
      <w:r>
        <w:rPr>
          <w:noProof/>
        </w:rPr>
        <w:t>Void</w:t>
      </w:r>
      <w:r>
        <w:rPr>
          <w:noProof/>
        </w:rPr>
        <w:tab/>
      </w:r>
      <w:r>
        <w:rPr>
          <w:noProof/>
        </w:rPr>
        <w:fldChar w:fldCharType="begin"/>
      </w:r>
      <w:r>
        <w:rPr>
          <w:noProof/>
        </w:rPr>
        <w:instrText xml:space="preserve"> PAGEREF _Toc183624883 \h </w:instrText>
      </w:r>
      <w:r>
        <w:rPr>
          <w:noProof/>
        </w:rPr>
      </w:r>
      <w:r>
        <w:rPr>
          <w:noProof/>
        </w:rPr>
        <w:fldChar w:fldCharType="separate"/>
      </w:r>
      <w:r>
        <w:rPr>
          <w:noProof/>
        </w:rPr>
        <w:t>73</w:t>
      </w:r>
      <w:r>
        <w:rPr>
          <w:noProof/>
        </w:rPr>
        <w:fldChar w:fldCharType="end"/>
      </w:r>
    </w:p>
    <w:p w14:paraId="6A3FAF7A" w14:textId="0AFAB08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6.1.6.2.29</w:t>
      </w:r>
      <w:r>
        <w:rPr>
          <w:rFonts w:asciiTheme="minorHAnsi" w:eastAsiaTheme="minorEastAsia" w:hAnsiTheme="minorHAnsi" w:cstheme="minorBidi"/>
          <w:noProof/>
          <w:kern w:val="2"/>
          <w:sz w:val="22"/>
          <w:szCs w:val="22"/>
          <w:lang w:val="en-US" w:eastAsia="zh-CN"/>
          <w14:ligatures w14:val="standardContextual"/>
        </w:rPr>
        <w:tab/>
      </w:r>
      <w:r>
        <w:rPr>
          <w:noProof/>
        </w:rPr>
        <w:t>Type: CancelLocData</w:t>
      </w:r>
      <w:r>
        <w:rPr>
          <w:noProof/>
        </w:rPr>
        <w:tab/>
      </w:r>
      <w:r>
        <w:rPr>
          <w:noProof/>
        </w:rPr>
        <w:fldChar w:fldCharType="begin"/>
      </w:r>
      <w:r>
        <w:rPr>
          <w:noProof/>
        </w:rPr>
        <w:instrText xml:space="preserve"> PAGEREF _Toc183624884 \h </w:instrText>
      </w:r>
      <w:r>
        <w:rPr>
          <w:noProof/>
        </w:rPr>
      </w:r>
      <w:r>
        <w:rPr>
          <w:noProof/>
        </w:rPr>
        <w:fldChar w:fldCharType="separate"/>
      </w:r>
      <w:r>
        <w:rPr>
          <w:noProof/>
        </w:rPr>
        <w:t>73</w:t>
      </w:r>
      <w:r>
        <w:rPr>
          <w:noProof/>
        </w:rPr>
        <w:fldChar w:fldCharType="end"/>
      </w:r>
    </w:p>
    <w:p w14:paraId="283BBDDA" w14:textId="0777BC6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6.1.6.2.30</w:t>
      </w:r>
      <w:r>
        <w:rPr>
          <w:rFonts w:asciiTheme="minorHAnsi" w:eastAsiaTheme="minorEastAsia" w:hAnsiTheme="minorHAnsi" w:cstheme="minorBidi"/>
          <w:noProof/>
          <w:kern w:val="2"/>
          <w:sz w:val="22"/>
          <w:szCs w:val="22"/>
          <w:lang w:val="en-US" w:eastAsia="zh-CN"/>
          <w14:ligatures w14:val="standardContextual"/>
        </w:rPr>
        <w:tab/>
      </w:r>
      <w:r>
        <w:rPr>
          <w:noProof/>
        </w:rPr>
        <w:t>Type: LocContextData</w:t>
      </w:r>
      <w:r>
        <w:rPr>
          <w:noProof/>
        </w:rPr>
        <w:tab/>
      </w:r>
      <w:r>
        <w:rPr>
          <w:noProof/>
        </w:rPr>
        <w:fldChar w:fldCharType="begin"/>
      </w:r>
      <w:r>
        <w:rPr>
          <w:noProof/>
        </w:rPr>
        <w:instrText xml:space="preserve"> PAGEREF _Toc183624885 \h </w:instrText>
      </w:r>
      <w:r>
        <w:rPr>
          <w:noProof/>
        </w:rPr>
      </w:r>
      <w:r>
        <w:rPr>
          <w:noProof/>
        </w:rPr>
        <w:fldChar w:fldCharType="separate"/>
      </w:r>
      <w:r>
        <w:rPr>
          <w:noProof/>
        </w:rPr>
        <w:t>74</w:t>
      </w:r>
      <w:r>
        <w:rPr>
          <w:noProof/>
        </w:rPr>
        <w:fldChar w:fldCharType="end"/>
      </w:r>
    </w:p>
    <w:p w14:paraId="16EF2891" w14:textId="3797331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6.1.6.2.31</w:t>
      </w:r>
      <w:r>
        <w:rPr>
          <w:rFonts w:asciiTheme="minorHAnsi" w:eastAsiaTheme="minorEastAsia" w:hAnsiTheme="minorHAnsi" w:cstheme="minorBidi"/>
          <w:noProof/>
          <w:kern w:val="2"/>
          <w:sz w:val="22"/>
          <w:szCs w:val="22"/>
          <w:lang w:val="en-US" w:eastAsia="zh-CN"/>
          <w14:ligatures w14:val="standardContextual"/>
        </w:rPr>
        <w:tab/>
      </w:r>
      <w:r>
        <w:rPr>
          <w:noProof/>
        </w:rPr>
        <w:t>Type: EventReportMessage</w:t>
      </w:r>
      <w:r>
        <w:rPr>
          <w:noProof/>
        </w:rPr>
        <w:tab/>
      </w:r>
      <w:r>
        <w:rPr>
          <w:noProof/>
        </w:rPr>
        <w:fldChar w:fldCharType="begin"/>
      </w:r>
      <w:r>
        <w:rPr>
          <w:noProof/>
        </w:rPr>
        <w:instrText xml:space="preserve"> PAGEREF _Toc183624886 \h </w:instrText>
      </w:r>
      <w:r>
        <w:rPr>
          <w:noProof/>
        </w:rPr>
      </w:r>
      <w:r>
        <w:rPr>
          <w:noProof/>
        </w:rPr>
        <w:fldChar w:fldCharType="separate"/>
      </w:r>
      <w:r>
        <w:rPr>
          <w:noProof/>
        </w:rPr>
        <w:t>76</w:t>
      </w:r>
      <w:r>
        <w:rPr>
          <w:noProof/>
        </w:rPr>
        <w:fldChar w:fldCharType="end"/>
      </w:r>
    </w:p>
    <w:p w14:paraId="6FF40A61" w14:textId="65314D4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6.1.6.2.32</w:t>
      </w:r>
      <w:r>
        <w:rPr>
          <w:rFonts w:asciiTheme="minorHAnsi" w:eastAsiaTheme="minorEastAsia" w:hAnsiTheme="minorHAnsi" w:cstheme="minorBidi"/>
          <w:noProof/>
          <w:kern w:val="2"/>
          <w:sz w:val="22"/>
          <w:szCs w:val="22"/>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_Toc183624887 \h </w:instrText>
      </w:r>
      <w:r>
        <w:rPr>
          <w:noProof/>
        </w:rPr>
      </w:r>
      <w:r>
        <w:rPr>
          <w:noProof/>
        </w:rPr>
        <w:fldChar w:fldCharType="separate"/>
      </w:r>
      <w:r>
        <w:rPr>
          <w:noProof/>
        </w:rPr>
        <w:t>76</w:t>
      </w:r>
      <w:r>
        <w:rPr>
          <w:noProof/>
        </w:rPr>
        <w:fldChar w:fldCharType="end"/>
      </w:r>
    </w:p>
    <w:p w14:paraId="003F24ED" w14:textId="060FDB5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6.1.6.2.33</w:t>
      </w:r>
      <w:r>
        <w:rPr>
          <w:rFonts w:asciiTheme="minorHAnsi" w:eastAsiaTheme="minorEastAsia" w:hAnsiTheme="minorHAnsi" w:cstheme="minorBidi"/>
          <w:noProof/>
          <w:kern w:val="2"/>
          <w:sz w:val="22"/>
          <w:szCs w:val="22"/>
          <w:lang w:val="en-US" w:eastAsia="zh-CN"/>
          <w14:ligatures w14:val="standardContextual"/>
        </w:rPr>
        <w:tab/>
      </w:r>
      <w:r>
        <w:rPr>
          <w:noProof/>
        </w:rPr>
        <w:t>Type: UELocationInfo</w:t>
      </w:r>
      <w:r>
        <w:rPr>
          <w:noProof/>
        </w:rPr>
        <w:tab/>
      </w:r>
      <w:r>
        <w:rPr>
          <w:noProof/>
        </w:rPr>
        <w:fldChar w:fldCharType="begin"/>
      </w:r>
      <w:r>
        <w:rPr>
          <w:noProof/>
        </w:rPr>
        <w:instrText xml:space="preserve"> PAGEREF _Toc183624888 \h </w:instrText>
      </w:r>
      <w:r>
        <w:rPr>
          <w:noProof/>
        </w:rPr>
      </w:r>
      <w:r>
        <w:rPr>
          <w:noProof/>
        </w:rPr>
        <w:fldChar w:fldCharType="separate"/>
      </w:r>
      <w:r>
        <w:rPr>
          <w:noProof/>
        </w:rPr>
        <w:t>76</w:t>
      </w:r>
      <w:r>
        <w:rPr>
          <w:noProof/>
        </w:rPr>
        <w:fldChar w:fldCharType="end"/>
      </w:r>
    </w:p>
    <w:p w14:paraId="11784AFA" w14:textId="6F51798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6.1.6.2.34</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_Toc183624889 \h </w:instrText>
      </w:r>
      <w:r>
        <w:rPr>
          <w:noProof/>
        </w:rPr>
      </w:r>
      <w:r>
        <w:rPr>
          <w:noProof/>
        </w:rPr>
        <w:fldChar w:fldCharType="separate"/>
      </w:r>
      <w:r>
        <w:rPr>
          <w:noProof/>
        </w:rPr>
        <w:t>77</w:t>
      </w:r>
      <w:r>
        <w:rPr>
          <w:noProof/>
        </w:rPr>
        <w:fldChar w:fldCharType="end"/>
      </w:r>
    </w:p>
    <w:p w14:paraId="4EE1191C" w14:textId="7A3AA88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6.1.6.2.35</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_Toc183624890 \h </w:instrText>
      </w:r>
      <w:r>
        <w:rPr>
          <w:noProof/>
        </w:rPr>
      </w:r>
      <w:r>
        <w:rPr>
          <w:noProof/>
        </w:rPr>
        <w:fldChar w:fldCharType="separate"/>
      </w:r>
      <w:r>
        <w:rPr>
          <w:noProof/>
        </w:rPr>
        <w:t>80</w:t>
      </w:r>
      <w:r>
        <w:rPr>
          <w:noProof/>
        </w:rPr>
        <w:fldChar w:fldCharType="end"/>
      </w:r>
    </w:p>
    <w:p w14:paraId="2C8D2989" w14:textId="123EFBD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36</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_Toc183624891 \h </w:instrText>
      </w:r>
      <w:r>
        <w:rPr>
          <w:noProof/>
        </w:rPr>
      </w:r>
      <w:r>
        <w:rPr>
          <w:noProof/>
        </w:rPr>
        <w:fldChar w:fldCharType="separate"/>
      </w:r>
      <w:r>
        <w:rPr>
          <w:noProof/>
        </w:rPr>
        <w:t>80</w:t>
      </w:r>
      <w:r>
        <w:rPr>
          <w:noProof/>
        </w:rPr>
        <w:fldChar w:fldCharType="end"/>
      </w:r>
    </w:p>
    <w:p w14:paraId="3E7F3B12" w14:textId="6CB60EE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37</w:t>
      </w:r>
      <w:r>
        <w:rPr>
          <w:rFonts w:asciiTheme="minorHAnsi" w:eastAsiaTheme="minorEastAsia" w:hAnsiTheme="minorHAnsi" w:cstheme="minorBidi"/>
          <w:noProof/>
          <w:kern w:val="2"/>
          <w:sz w:val="22"/>
          <w:szCs w:val="22"/>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_Toc183624892 \h </w:instrText>
      </w:r>
      <w:r>
        <w:rPr>
          <w:noProof/>
        </w:rPr>
      </w:r>
      <w:r>
        <w:rPr>
          <w:noProof/>
        </w:rPr>
        <w:fldChar w:fldCharType="separate"/>
      </w:r>
      <w:r>
        <w:rPr>
          <w:noProof/>
        </w:rPr>
        <w:t>81</w:t>
      </w:r>
      <w:r>
        <w:rPr>
          <w:noProof/>
        </w:rPr>
        <w:fldChar w:fldCharType="end"/>
      </w:r>
    </w:p>
    <w:p w14:paraId="3209F443" w14:textId="4057506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38</w:t>
      </w:r>
      <w:r>
        <w:rPr>
          <w:rFonts w:asciiTheme="minorHAnsi" w:eastAsiaTheme="minorEastAsia" w:hAnsiTheme="minorHAnsi" w:cstheme="minorBidi"/>
          <w:noProof/>
          <w:kern w:val="2"/>
          <w:sz w:val="22"/>
          <w:szCs w:val="22"/>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_Toc183624893 \h </w:instrText>
      </w:r>
      <w:r>
        <w:rPr>
          <w:noProof/>
        </w:rPr>
      </w:r>
      <w:r>
        <w:rPr>
          <w:noProof/>
        </w:rPr>
        <w:fldChar w:fldCharType="separate"/>
      </w:r>
      <w:r>
        <w:rPr>
          <w:noProof/>
        </w:rPr>
        <w:t>81</w:t>
      </w:r>
      <w:r>
        <w:rPr>
          <w:noProof/>
        </w:rPr>
        <w:fldChar w:fldCharType="end"/>
      </w:r>
    </w:p>
    <w:p w14:paraId="42EC7632" w14:textId="1D89A43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39</w:t>
      </w:r>
      <w:r>
        <w:rPr>
          <w:rFonts w:asciiTheme="minorHAnsi" w:eastAsiaTheme="minorEastAsia" w:hAnsiTheme="minorHAnsi" w:cstheme="minorBidi"/>
          <w:noProof/>
          <w:kern w:val="2"/>
          <w:sz w:val="22"/>
          <w:szCs w:val="22"/>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_Toc183624894 \h </w:instrText>
      </w:r>
      <w:r>
        <w:rPr>
          <w:noProof/>
        </w:rPr>
      </w:r>
      <w:r>
        <w:rPr>
          <w:noProof/>
        </w:rPr>
        <w:fldChar w:fldCharType="separate"/>
      </w:r>
      <w:r>
        <w:rPr>
          <w:noProof/>
        </w:rPr>
        <w:t>82</w:t>
      </w:r>
      <w:r>
        <w:rPr>
          <w:noProof/>
        </w:rPr>
        <w:fldChar w:fldCharType="end"/>
      </w:r>
    </w:p>
    <w:p w14:paraId="047F3D6D" w14:textId="4C62A4B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40</w:t>
      </w:r>
      <w:r>
        <w:rPr>
          <w:rFonts w:asciiTheme="minorHAnsi" w:eastAsiaTheme="minorEastAsia" w:hAnsiTheme="minorHAnsi" w:cstheme="minorBidi"/>
          <w:noProof/>
          <w:kern w:val="2"/>
          <w:sz w:val="22"/>
          <w:szCs w:val="22"/>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_Toc183624895 \h </w:instrText>
      </w:r>
      <w:r>
        <w:rPr>
          <w:noProof/>
        </w:rPr>
      </w:r>
      <w:r>
        <w:rPr>
          <w:noProof/>
        </w:rPr>
        <w:fldChar w:fldCharType="separate"/>
      </w:r>
      <w:r>
        <w:rPr>
          <w:noProof/>
        </w:rPr>
        <w:t>82</w:t>
      </w:r>
      <w:r>
        <w:rPr>
          <w:noProof/>
        </w:rPr>
        <w:fldChar w:fldCharType="end"/>
      </w:r>
    </w:p>
    <w:p w14:paraId="2064293C" w14:textId="54181A1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41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_Toc183624896 \h </w:instrText>
      </w:r>
      <w:r>
        <w:rPr>
          <w:noProof/>
        </w:rPr>
      </w:r>
      <w:r>
        <w:rPr>
          <w:noProof/>
        </w:rPr>
        <w:fldChar w:fldCharType="separate"/>
      </w:r>
      <w:r>
        <w:rPr>
          <w:noProof/>
        </w:rPr>
        <w:t>83</w:t>
      </w:r>
      <w:r>
        <w:rPr>
          <w:noProof/>
        </w:rPr>
        <w:fldChar w:fldCharType="end"/>
      </w:r>
    </w:p>
    <w:p w14:paraId="3D8EA3D6" w14:textId="5B5261A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6.1.6.2.42</w:t>
      </w:r>
      <w:r>
        <w:rPr>
          <w:rFonts w:asciiTheme="minorHAnsi" w:eastAsiaTheme="minorEastAsia" w:hAnsiTheme="minorHAnsi" w:cstheme="minorBidi"/>
          <w:noProof/>
          <w:kern w:val="2"/>
          <w:sz w:val="22"/>
          <w:szCs w:val="22"/>
          <w:lang w:val="en-US" w:eastAsia="zh-CN"/>
          <w14:ligatures w14:val="standardContextual"/>
        </w:rPr>
        <w:tab/>
      </w:r>
      <w:r>
        <w:rPr>
          <w:noProof/>
        </w:rPr>
        <w:t>Type: UeAreaIndication</w:t>
      </w:r>
      <w:r>
        <w:rPr>
          <w:noProof/>
        </w:rPr>
        <w:tab/>
      </w:r>
      <w:r>
        <w:rPr>
          <w:noProof/>
        </w:rPr>
        <w:fldChar w:fldCharType="begin"/>
      </w:r>
      <w:r>
        <w:rPr>
          <w:noProof/>
        </w:rPr>
        <w:instrText xml:space="preserve"> PAGEREF _Toc183624897 \h </w:instrText>
      </w:r>
      <w:r>
        <w:rPr>
          <w:noProof/>
        </w:rPr>
      </w:r>
      <w:r>
        <w:rPr>
          <w:noProof/>
        </w:rPr>
        <w:fldChar w:fldCharType="separate"/>
      </w:r>
      <w:r>
        <w:rPr>
          <w:noProof/>
        </w:rPr>
        <w:t>83</w:t>
      </w:r>
      <w:r>
        <w:rPr>
          <w:noProof/>
        </w:rPr>
        <w:fldChar w:fldCharType="end"/>
      </w:r>
    </w:p>
    <w:p w14:paraId="243015B2" w14:textId="4B27F7F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6.1.6.2.43</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_Toc183624898 \h </w:instrText>
      </w:r>
      <w:r>
        <w:rPr>
          <w:noProof/>
        </w:rPr>
      </w:r>
      <w:r>
        <w:rPr>
          <w:noProof/>
        </w:rPr>
        <w:fldChar w:fldCharType="separate"/>
      </w:r>
      <w:r>
        <w:rPr>
          <w:noProof/>
        </w:rPr>
        <w:t>83</w:t>
      </w:r>
      <w:r>
        <w:rPr>
          <w:noProof/>
        </w:rPr>
        <w:fldChar w:fldCharType="end"/>
      </w:r>
    </w:p>
    <w:p w14:paraId="63BD160B" w14:textId="306BF74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2"/>
          <w:szCs w:val="22"/>
          <w:lang w:val="en-US" w:eastAsia="zh-CN"/>
          <w14:ligatures w14:val="standardContextual"/>
        </w:rPr>
        <w:tab/>
      </w:r>
      <w:r>
        <w:rPr>
          <w:noProof/>
        </w:rPr>
        <w:t>Type: MbsrInfo</w:t>
      </w:r>
      <w:r>
        <w:rPr>
          <w:noProof/>
        </w:rPr>
        <w:tab/>
      </w:r>
      <w:r>
        <w:rPr>
          <w:noProof/>
        </w:rPr>
        <w:fldChar w:fldCharType="begin"/>
      </w:r>
      <w:r>
        <w:rPr>
          <w:noProof/>
        </w:rPr>
        <w:instrText xml:space="preserve"> PAGEREF _Toc183624899 \h </w:instrText>
      </w:r>
      <w:r>
        <w:rPr>
          <w:noProof/>
        </w:rPr>
      </w:r>
      <w:r>
        <w:rPr>
          <w:noProof/>
        </w:rPr>
        <w:fldChar w:fldCharType="separate"/>
      </w:r>
      <w:r>
        <w:rPr>
          <w:noProof/>
        </w:rPr>
        <w:t>83</w:t>
      </w:r>
      <w:r>
        <w:rPr>
          <w:noProof/>
        </w:rPr>
        <w:fldChar w:fldCharType="end"/>
      </w:r>
    </w:p>
    <w:p w14:paraId="68038FAA" w14:textId="27DC455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6.1.6.2.45</w:t>
      </w:r>
      <w:r>
        <w:rPr>
          <w:rFonts w:asciiTheme="minorHAnsi" w:eastAsiaTheme="minorEastAsia" w:hAnsiTheme="minorHAnsi" w:cstheme="minorBidi"/>
          <w:noProof/>
          <w:kern w:val="2"/>
          <w:sz w:val="22"/>
          <w:szCs w:val="22"/>
          <w:lang w:val="en-US" w:eastAsia="zh-CN"/>
          <w14:ligatures w14:val="standardContextual"/>
        </w:rPr>
        <w:tab/>
      </w:r>
      <w:r>
        <w:rPr>
          <w:noProof/>
        </w:rPr>
        <w:t>Type: LocMeasurementReq</w:t>
      </w:r>
      <w:r>
        <w:rPr>
          <w:noProof/>
        </w:rPr>
        <w:tab/>
      </w:r>
      <w:r>
        <w:rPr>
          <w:noProof/>
        </w:rPr>
        <w:fldChar w:fldCharType="begin"/>
      </w:r>
      <w:r>
        <w:rPr>
          <w:noProof/>
        </w:rPr>
        <w:instrText xml:space="preserve"> PAGEREF _Toc183624900 \h </w:instrText>
      </w:r>
      <w:r>
        <w:rPr>
          <w:noProof/>
        </w:rPr>
      </w:r>
      <w:r>
        <w:rPr>
          <w:noProof/>
        </w:rPr>
        <w:fldChar w:fldCharType="separate"/>
      </w:r>
      <w:r>
        <w:rPr>
          <w:noProof/>
        </w:rPr>
        <w:t>84</w:t>
      </w:r>
      <w:r>
        <w:rPr>
          <w:noProof/>
        </w:rPr>
        <w:fldChar w:fldCharType="end"/>
      </w:r>
    </w:p>
    <w:p w14:paraId="6BAB6DA2" w14:textId="55CC043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6.1.6.2.46</w:t>
      </w:r>
      <w:r>
        <w:rPr>
          <w:rFonts w:asciiTheme="minorHAnsi" w:eastAsiaTheme="minorEastAsia" w:hAnsiTheme="minorHAnsi" w:cstheme="minorBidi"/>
          <w:noProof/>
          <w:kern w:val="2"/>
          <w:sz w:val="22"/>
          <w:szCs w:val="22"/>
          <w:lang w:val="en-US" w:eastAsia="zh-CN"/>
          <w14:ligatures w14:val="standardContextual"/>
        </w:rPr>
        <w:tab/>
      </w:r>
      <w:r>
        <w:rPr>
          <w:noProof/>
        </w:rPr>
        <w:t>Type: LocMeasurementResp</w:t>
      </w:r>
      <w:r>
        <w:rPr>
          <w:noProof/>
        </w:rPr>
        <w:tab/>
      </w:r>
      <w:r>
        <w:rPr>
          <w:noProof/>
        </w:rPr>
        <w:fldChar w:fldCharType="begin"/>
      </w:r>
      <w:r>
        <w:rPr>
          <w:noProof/>
        </w:rPr>
        <w:instrText xml:space="preserve"> PAGEREF _Toc183624901 \h </w:instrText>
      </w:r>
      <w:r>
        <w:rPr>
          <w:noProof/>
        </w:rPr>
      </w:r>
      <w:r>
        <w:rPr>
          <w:noProof/>
        </w:rPr>
        <w:fldChar w:fldCharType="separate"/>
      </w:r>
      <w:r>
        <w:rPr>
          <w:noProof/>
        </w:rPr>
        <w:t>84</w:t>
      </w:r>
      <w:r>
        <w:rPr>
          <w:noProof/>
        </w:rPr>
        <w:fldChar w:fldCharType="end"/>
      </w:r>
    </w:p>
    <w:p w14:paraId="2A99C9E0" w14:textId="5824F94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6.1.6.2.47</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_Toc183624902 \h </w:instrText>
      </w:r>
      <w:r>
        <w:rPr>
          <w:noProof/>
        </w:rPr>
      </w:r>
      <w:r>
        <w:rPr>
          <w:noProof/>
        </w:rPr>
        <w:fldChar w:fldCharType="separate"/>
      </w:r>
      <w:r>
        <w:rPr>
          <w:noProof/>
        </w:rPr>
        <w:t>84</w:t>
      </w:r>
      <w:r>
        <w:rPr>
          <w:noProof/>
        </w:rPr>
        <w:fldChar w:fldCharType="end"/>
      </w:r>
    </w:p>
    <w:p w14:paraId="68E2711C" w14:textId="28F4877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6.1.6.2.48</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_Toc183624903 \h </w:instrText>
      </w:r>
      <w:r>
        <w:rPr>
          <w:noProof/>
        </w:rPr>
      </w:r>
      <w:r>
        <w:rPr>
          <w:noProof/>
        </w:rPr>
        <w:fldChar w:fldCharType="separate"/>
      </w:r>
      <w:r>
        <w:rPr>
          <w:noProof/>
        </w:rPr>
        <w:t>85</w:t>
      </w:r>
      <w:r>
        <w:rPr>
          <w:noProof/>
        </w:rPr>
        <w:fldChar w:fldCharType="end"/>
      </w:r>
    </w:p>
    <w:p w14:paraId="521A3E1A" w14:textId="381E46C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6.1.6.2.49</w:t>
      </w:r>
      <w:r>
        <w:rPr>
          <w:rFonts w:asciiTheme="minorHAnsi" w:eastAsiaTheme="minorEastAsia" w:hAnsiTheme="minorHAnsi" w:cstheme="minorBidi"/>
          <w:noProof/>
          <w:kern w:val="2"/>
          <w:sz w:val="22"/>
          <w:szCs w:val="22"/>
          <w:lang w:val="en-US" w:eastAsia="zh-CN"/>
          <w14:ligatures w14:val="standardContextual"/>
        </w:rPr>
        <w:tab/>
      </w:r>
      <w:r>
        <w:rPr>
          <w:noProof/>
        </w:rPr>
        <w:t>Type: UpNotifyData</w:t>
      </w:r>
      <w:r>
        <w:rPr>
          <w:noProof/>
        </w:rPr>
        <w:tab/>
      </w:r>
      <w:r>
        <w:rPr>
          <w:noProof/>
        </w:rPr>
        <w:fldChar w:fldCharType="begin"/>
      </w:r>
      <w:r>
        <w:rPr>
          <w:noProof/>
        </w:rPr>
        <w:instrText xml:space="preserve"> PAGEREF _Toc183624904 \h </w:instrText>
      </w:r>
      <w:r>
        <w:rPr>
          <w:noProof/>
        </w:rPr>
      </w:r>
      <w:r>
        <w:rPr>
          <w:noProof/>
        </w:rPr>
        <w:fldChar w:fldCharType="separate"/>
      </w:r>
      <w:r>
        <w:rPr>
          <w:noProof/>
        </w:rPr>
        <w:t>85</w:t>
      </w:r>
      <w:r>
        <w:rPr>
          <w:noProof/>
        </w:rPr>
        <w:fldChar w:fldCharType="end"/>
      </w:r>
    </w:p>
    <w:p w14:paraId="53CD39BF" w14:textId="7D317D9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6.1.6.2.50</w:t>
      </w:r>
      <w:r>
        <w:rPr>
          <w:rFonts w:asciiTheme="minorHAnsi" w:eastAsiaTheme="minorEastAsia" w:hAnsiTheme="minorHAnsi" w:cstheme="minorBidi"/>
          <w:noProof/>
          <w:kern w:val="2"/>
          <w:sz w:val="22"/>
          <w:szCs w:val="22"/>
          <w:lang w:val="en-US" w:eastAsia="zh-CN"/>
          <w14:ligatures w14:val="standardContextual"/>
        </w:rPr>
        <w:tab/>
      </w:r>
      <w:r>
        <w:rPr>
          <w:noProof/>
        </w:rPr>
        <w:t>Type: UpSubscription</w:t>
      </w:r>
      <w:r>
        <w:rPr>
          <w:noProof/>
        </w:rPr>
        <w:tab/>
      </w:r>
      <w:r>
        <w:rPr>
          <w:noProof/>
        </w:rPr>
        <w:fldChar w:fldCharType="begin"/>
      </w:r>
      <w:r>
        <w:rPr>
          <w:noProof/>
        </w:rPr>
        <w:instrText xml:space="preserve"> PAGEREF _Toc183624905 \h </w:instrText>
      </w:r>
      <w:r>
        <w:rPr>
          <w:noProof/>
        </w:rPr>
      </w:r>
      <w:r>
        <w:rPr>
          <w:noProof/>
        </w:rPr>
        <w:fldChar w:fldCharType="separate"/>
      </w:r>
      <w:r>
        <w:rPr>
          <w:noProof/>
        </w:rPr>
        <w:t>85</w:t>
      </w:r>
      <w:r>
        <w:rPr>
          <w:noProof/>
        </w:rPr>
        <w:fldChar w:fldCharType="end"/>
      </w:r>
    </w:p>
    <w:p w14:paraId="032D271D" w14:textId="1A74D2C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6.1.6.2.52</w:t>
      </w:r>
      <w:r>
        <w:rPr>
          <w:rFonts w:asciiTheme="minorHAnsi" w:eastAsiaTheme="minorEastAsia" w:hAnsiTheme="minorHAnsi" w:cstheme="minorBidi"/>
          <w:noProof/>
          <w:kern w:val="2"/>
          <w:sz w:val="22"/>
          <w:szCs w:val="22"/>
          <w:lang w:val="en-US" w:eastAsia="zh-CN"/>
          <w14:ligatures w14:val="standardContextual"/>
        </w:rPr>
        <w:tab/>
      </w:r>
      <w:r>
        <w:rPr>
          <w:noProof/>
        </w:rPr>
        <w:t>Type: UpConfig</w:t>
      </w:r>
      <w:r>
        <w:rPr>
          <w:noProof/>
        </w:rPr>
        <w:tab/>
      </w:r>
      <w:r>
        <w:rPr>
          <w:noProof/>
        </w:rPr>
        <w:fldChar w:fldCharType="begin"/>
      </w:r>
      <w:r>
        <w:rPr>
          <w:noProof/>
        </w:rPr>
        <w:instrText xml:space="preserve"> PAGEREF _Toc183624906 \h </w:instrText>
      </w:r>
      <w:r>
        <w:rPr>
          <w:noProof/>
        </w:rPr>
      </w:r>
      <w:r>
        <w:rPr>
          <w:noProof/>
        </w:rPr>
        <w:fldChar w:fldCharType="separate"/>
      </w:r>
      <w:r>
        <w:rPr>
          <w:noProof/>
        </w:rPr>
        <w:t>86</w:t>
      </w:r>
      <w:r>
        <w:rPr>
          <w:noProof/>
        </w:rPr>
        <w:fldChar w:fldCharType="end"/>
      </w:r>
    </w:p>
    <w:p w14:paraId="76422506" w14:textId="4D5A2DA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6.1.6.2.58</w:t>
      </w:r>
      <w:r>
        <w:rPr>
          <w:rFonts w:asciiTheme="minorHAnsi" w:eastAsiaTheme="minorEastAsia" w:hAnsiTheme="minorHAnsi" w:cstheme="minorBidi"/>
          <w:noProof/>
          <w:kern w:val="2"/>
          <w:sz w:val="22"/>
          <w:szCs w:val="22"/>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_Toc183624907 \h </w:instrText>
      </w:r>
      <w:r>
        <w:rPr>
          <w:noProof/>
        </w:rPr>
      </w:r>
      <w:r>
        <w:rPr>
          <w:noProof/>
        </w:rPr>
        <w:fldChar w:fldCharType="separate"/>
      </w:r>
      <w:r>
        <w:rPr>
          <w:noProof/>
        </w:rPr>
        <w:t>87</w:t>
      </w:r>
      <w:r>
        <w:rPr>
          <w:noProof/>
        </w:rPr>
        <w:fldChar w:fldCharType="end"/>
      </w:r>
    </w:p>
    <w:p w14:paraId="62935ECD" w14:textId="3FCBE66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6.1.6.2.59</w:t>
      </w:r>
      <w:r>
        <w:rPr>
          <w:rFonts w:asciiTheme="minorHAnsi" w:eastAsiaTheme="minorEastAsia" w:hAnsiTheme="minorHAnsi" w:cstheme="minorBidi"/>
          <w:noProof/>
          <w:kern w:val="2"/>
          <w:sz w:val="22"/>
          <w:szCs w:val="22"/>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_Toc183624908 \h </w:instrText>
      </w:r>
      <w:r>
        <w:rPr>
          <w:noProof/>
        </w:rPr>
      </w:r>
      <w:r>
        <w:rPr>
          <w:noProof/>
        </w:rPr>
        <w:fldChar w:fldCharType="separate"/>
      </w:r>
      <w:r>
        <w:rPr>
          <w:noProof/>
        </w:rPr>
        <w:t>87</w:t>
      </w:r>
      <w:r>
        <w:rPr>
          <w:noProof/>
        </w:rPr>
        <w:fldChar w:fldCharType="end"/>
      </w:r>
    </w:p>
    <w:p w14:paraId="4AA8C68C" w14:textId="5A935F8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6.1.6.2.60</w:t>
      </w:r>
      <w:r>
        <w:rPr>
          <w:rFonts w:asciiTheme="minorHAnsi" w:eastAsiaTheme="minorEastAsia" w:hAnsiTheme="minorHAnsi" w:cstheme="minorBidi"/>
          <w:noProof/>
          <w:kern w:val="2"/>
          <w:sz w:val="22"/>
          <w:szCs w:val="22"/>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_Toc183624909 \h </w:instrText>
      </w:r>
      <w:r>
        <w:rPr>
          <w:noProof/>
        </w:rPr>
      </w:r>
      <w:r>
        <w:rPr>
          <w:noProof/>
        </w:rPr>
        <w:fldChar w:fldCharType="separate"/>
      </w:r>
      <w:r>
        <w:rPr>
          <w:noProof/>
        </w:rPr>
        <w:t>87</w:t>
      </w:r>
      <w:r>
        <w:rPr>
          <w:noProof/>
        </w:rPr>
        <w:fldChar w:fldCharType="end"/>
      </w:r>
    </w:p>
    <w:p w14:paraId="47D5CE2A" w14:textId="747C82C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2"/>
          <w:szCs w:val="22"/>
          <w:lang w:val="en-US" w:eastAsia="zh-CN"/>
          <w14:ligatures w14:val="standardContextual"/>
        </w:rPr>
        <w:tab/>
      </w:r>
      <w:r>
        <w:rPr>
          <w:noProof/>
        </w:rPr>
        <w:t>Type: AdditionalUeInfo</w:t>
      </w:r>
      <w:r>
        <w:rPr>
          <w:noProof/>
        </w:rPr>
        <w:tab/>
      </w:r>
      <w:r>
        <w:rPr>
          <w:noProof/>
        </w:rPr>
        <w:fldChar w:fldCharType="begin"/>
      </w:r>
      <w:r>
        <w:rPr>
          <w:noProof/>
        </w:rPr>
        <w:instrText xml:space="preserve"> PAGEREF _Toc183624910 \h </w:instrText>
      </w:r>
      <w:r>
        <w:rPr>
          <w:noProof/>
        </w:rPr>
      </w:r>
      <w:r>
        <w:rPr>
          <w:noProof/>
        </w:rPr>
        <w:fldChar w:fldCharType="separate"/>
      </w:r>
      <w:r>
        <w:rPr>
          <w:noProof/>
        </w:rPr>
        <w:t>87</w:t>
      </w:r>
      <w:r>
        <w:rPr>
          <w:noProof/>
        </w:rPr>
        <w:fldChar w:fldCharType="end"/>
      </w:r>
    </w:p>
    <w:p w14:paraId="7052EAE9" w14:textId="073B9C5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62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_Toc183624911 \h </w:instrText>
      </w:r>
      <w:r>
        <w:rPr>
          <w:noProof/>
        </w:rPr>
      </w:r>
      <w:r>
        <w:rPr>
          <w:noProof/>
        </w:rPr>
        <w:fldChar w:fldCharType="separate"/>
      </w:r>
      <w:r>
        <w:rPr>
          <w:noProof/>
        </w:rPr>
        <w:t>88</w:t>
      </w:r>
      <w:r>
        <w:rPr>
          <w:noProof/>
        </w:rPr>
        <w:fldChar w:fldCharType="end"/>
      </w:r>
    </w:p>
    <w:p w14:paraId="380ADBB0" w14:textId="7AFACA0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6.1.6.2.63</w:t>
      </w:r>
      <w:r>
        <w:rPr>
          <w:rFonts w:asciiTheme="minorHAnsi" w:eastAsiaTheme="minorEastAsia" w:hAnsiTheme="minorHAnsi" w:cstheme="minorBidi"/>
          <w:noProof/>
          <w:kern w:val="2"/>
          <w:sz w:val="22"/>
          <w:szCs w:val="22"/>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_Toc183624912 \h </w:instrText>
      </w:r>
      <w:r>
        <w:rPr>
          <w:noProof/>
        </w:rPr>
      </w:r>
      <w:r>
        <w:rPr>
          <w:noProof/>
        </w:rPr>
        <w:fldChar w:fldCharType="separate"/>
      </w:r>
      <w:r>
        <w:rPr>
          <w:noProof/>
        </w:rPr>
        <w:t>88</w:t>
      </w:r>
      <w:r>
        <w:rPr>
          <w:noProof/>
        </w:rPr>
        <w:fldChar w:fldCharType="end"/>
      </w:r>
    </w:p>
    <w:p w14:paraId="139AD046" w14:textId="290DF49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w:t>
      </w:r>
      <w:r>
        <w:rPr>
          <w:noProof/>
          <w:lang w:eastAsia="zh-CN"/>
        </w:rPr>
        <w:t>6</w:t>
      </w:r>
      <w:r>
        <w:rPr>
          <w:noProof/>
        </w:rPr>
        <w:t>.2.64</w:t>
      </w:r>
      <w:r>
        <w:rPr>
          <w:rFonts w:asciiTheme="minorHAnsi" w:eastAsiaTheme="minorEastAsia" w:hAnsiTheme="minorHAnsi" w:cstheme="minorBidi"/>
          <w:noProof/>
          <w:kern w:val="2"/>
          <w:sz w:val="22"/>
          <w:szCs w:val="22"/>
          <w:lang w:val="en-US" w:eastAsia="zh-CN"/>
          <w14:ligatures w14:val="standardContextual"/>
        </w:rPr>
        <w:tab/>
      </w:r>
      <w:r>
        <w:rPr>
          <w:noProof/>
        </w:rPr>
        <w:t>Type: TimeWindowsNrppa</w:t>
      </w:r>
      <w:r>
        <w:rPr>
          <w:noProof/>
        </w:rPr>
        <w:tab/>
      </w:r>
      <w:r>
        <w:rPr>
          <w:noProof/>
        </w:rPr>
        <w:fldChar w:fldCharType="begin"/>
      </w:r>
      <w:r>
        <w:rPr>
          <w:noProof/>
        </w:rPr>
        <w:instrText xml:space="preserve"> PAGEREF _Toc183624913 \h </w:instrText>
      </w:r>
      <w:r>
        <w:rPr>
          <w:noProof/>
        </w:rPr>
      </w:r>
      <w:r>
        <w:rPr>
          <w:noProof/>
        </w:rPr>
        <w:fldChar w:fldCharType="separate"/>
      </w:r>
      <w:r>
        <w:rPr>
          <w:noProof/>
        </w:rPr>
        <w:t>89</w:t>
      </w:r>
      <w:r>
        <w:rPr>
          <w:noProof/>
        </w:rPr>
        <w:fldChar w:fldCharType="end"/>
      </w:r>
    </w:p>
    <w:p w14:paraId="3534BF09" w14:textId="16D13463"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6.1.6.3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 and enumerations</w:t>
      </w:r>
      <w:r>
        <w:rPr>
          <w:noProof/>
        </w:rPr>
        <w:tab/>
      </w:r>
      <w:r>
        <w:rPr>
          <w:noProof/>
        </w:rPr>
        <w:fldChar w:fldCharType="begin"/>
      </w:r>
      <w:r>
        <w:rPr>
          <w:noProof/>
        </w:rPr>
        <w:instrText xml:space="preserve"> PAGEREF _Toc183624914 \h </w:instrText>
      </w:r>
      <w:r>
        <w:rPr>
          <w:noProof/>
        </w:rPr>
      </w:r>
      <w:r>
        <w:rPr>
          <w:noProof/>
        </w:rPr>
        <w:fldChar w:fldCharType="separate"/>
      </w:r>
      <w:r>
        <w:rPr>
          <w:noProof/>
        </w:rPr>
        <w:t>89</w:t>
      </w:r>
      <w:r>
        <w:rPr>
          <w:noProof/>
        </w:rPr>
        <w:fldChar w:fldCharType="end"/>
      </w:r>
    </w:p>
    <w:p w14:paraId="43917930" w14:textId="2E9A1D1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_Toc183624915 \h </w:instrText>
      </w:r>
      <w:r>
        <w:rPr>
          <w:noProof/>
        </w:rPr>
      </w:r>
      <w:r>
        <w:rPr>
          <w:noProof/>
        </w:rPr>
        <w:fldChar w:fldCharType="separate"/>
      </w:r>
      <w:r>
        <w:rPr>
          <w:noProof/>
        </w:rPr>
        <w:t>89</w:t>
      </w:r>
      <w:r>
        <w:rPr>
          <w:noProof/>
        </w:rPr>
        <w:fldChar w:fldCharType="end"/>
      </w:r>
    </w:p>
    <w:p w14:paraId="3EE2F3C4" w14:textId="458F195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_Toc183624916 \h </w:instrText>
      </w:r>
      <w:r>
        <w:rPr>
          <w:noProof/>
        </w:rPr>
      </w:r>
      <w:r>
        <w:rPr>
          <w:noProof/>
        </w:rPr>
        <w:fldChar w:fldCharType="separate"/>
      </w:r>
      <w:r>
        <w:rPr>
          <w:noProof/>
        </w:rPr>
        <w:t>89</w:t>
      </w:r>
      <w:r>
        <w:rPr>
          <w:noProof/>
        </w:rPr>
        <w:fldChar w:fldCharType="end"/>
      </w:r>
    </w:p>
    <w:p w14:paraId="23AE6B10" w14:textId="5F63DAD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6.1.6.3.3</w:t>
      </w:r>
      <w:r>
        <w:rPr>
          <w:rFonts w:asciiTheme="minorHAnsi" w:eastAsiaTheme="minorEastAsia" w:hAnsiTheme="minorHAnsi" w:cstheme="minorBidi"/>
          <w:noProof/>
          <w:kern w:val="2"/>
          <w:sz w:val="22"/>
          <w:szCs w:val="22"/>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_Toc183624917 \h </w:instrText>
      </w:r>
      <w:r>
        <w:rPr>
          <w:noProof/>
        </w:rPr>
      </w:r>
      <w:r>
        <w:rPr>
          <w:noProof/>
        </w:rPr>
        <w:fldChar w:fldCharType="separate"/>
      </w:r>
      <w:r>
        <w:rPr>
          <w:noProof/>
        </w:rPr>
        <w:t>93</w:t>
      </w:r>
      <w:r>
        <w:rPr>
          <w:noProof/>
        </w:rPr>
        <w:fldChar w:fldCharType="end"/>
      </w:r>
    </w:p>
    <w:p w14:paraId="754E1BE0" w14:textId="6B2EE70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6.1.6.3.4</w:t>
      </w:r>
      <w:r>
        <w:rPr>
          <w:rFonts w:asciiTheme="minorHAnsi" w:eastAsiaTheme="minorEastAsia" w:hAnsiTheme="minorHAnsi" w:cstheme="minorBidi"/>
          <w:noProof/>
          <w:kern w:val="2"/>
          <w:sz w:val="22"/>
          <w:szCs w:val="22"/>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_Toc183624918 \h </w:instrText>
      </w:r>
      <w:r>
        <w:rPr>
          <w:noProof/>
        </w:rPr>
      </w:r>
      <w:r>
        <w:rPr>
          <w:noProof/>
        </w:rPr>
        <w:fldChar w:fldCharType="separate"/>
      </w:r>
      <w:r>
        <w:rPr>
          <w:noProof/>
        </w:rPr>
        <w:t>94</w:t>
      </w:r>
      <w:r>
        <w:rPr>
          <w:noProof/>
        </w:rPr>
        <w:fldChar w:fldCharType="end"/>
      </w:r>
    </w:p>
    <w:p w14:paraId="50906320" w14:textId="55EECF3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6.1.6.3.5</w:t>
      </w:r>
      <w:r>
        <w:rPr>
          <w:rFonts w:asciiTheme="minorHAnsi" w:eastAsiaTheme="minorEastAsia" w:hAnsiTheme="minorHAnsi" w:cstheme="minorBidi"/>
          <w:noProof/>
          <w:kern w:val="2"/>
          <w:sz w:val="22"/>
          <w:szCs w:val="22"/>
          <w:lang w:val="en-US" w:eastAsia="zh-CN"/>
          <w14:ligatures w14:val="standardContextual"/>
        </w:rPr>
        <w:tab/>
      </w:r>
      <w:r>
        <w:rPr>
          <w:noProof/>
        </w:rPr>
        <w:t>Enumeration: ResponseTime</w:t>
      </w:r>
      <w:r>
        <w:rPr>
          <w:noProof/>
        </w:rPr>
        <w:tab/>
      </w:r>
      <w:r>
        <w:rPr>
          <w:noProof/>
        </w:rPr>
        <w:fldChar w:fldCharType="begin"/>
      </w:r>
      <w:r>
        <w:rPr>
          <w:noProof/>
        </w:rPr>
        <w:instrText xml:space="preserve"> PAGEREF _Toc183624919 \h </w:instrText>
      </w:r>
      <w:r>
        <w:rPr>
          <w:noProof/>
        </w:rPr>
      </w:r>
      <w:r>
        <w:rPr>
          <w:noProof/>
        </w:rPr>
        <w:fldChar w:fldCharType="separate"/>
      </w:r>
      <w:r>
        <w:rPr>
          <w:noProof/>
        </w:rPr>
        <w:t>94</w:t>
      </w:r>
      <w:r>
        <w:rPr>
          <w:noProof/>
        </w:rPr>
        <w:fldChar w:fldCharType="end"/>
      </w:r>
    </w:p>
    <w:p w14:paraId="4E379B1D" w14:textId="4A3F62F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6.1.6.3.6</w:t>
      </w:r>
      <w:r>
        <w:rPr>
          <w:rFonts w:asciiTheme="minorHAnsi" w:eastAsiaTheme="minorEastAsia" w:hAnsiTheme="minorHAnsi" w:cstheme="minorBidi"/>
          <w:noProof/>
          <w:kern w:val="2"/>
          <w:sz w:val="22"/>
          <w:szCs w:val="22"/>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_Toc183624920 \h </w:instrText>
      </w:r>
      <w:r>
        <w:rPr>
          <w:noProof/>
        </w:rPr>
      </w:r>
      <w:r>
        <w:rPr>
          <w:noProof/>
        </w:rPr>
        <w:fldChar w:fldCharType="separate"/>
      </w:r>
      <w:r>
        <w:rPr>
          <w:noProof/>
        </w:rPr>
        <w:t>95</w:t>
      </w:r>
      <w:r>
        <w:rPr>
          <w:noProof/>
        </w:rPr>
        <w:fldChar w:fldCharType="end"/>
      </w:r>
    </w:p>
    <w:p w14:paraId="4646953B" w14:textId="305F724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6.1.6.3.7</w:t>
      </w:r>
      <w:r>
        <w:rPr>
          <w:rFonts w:asciiTheme="minorHAnsi" w:eastAsiaTheme="minorEastAsia" w:hAnsiTheme="minorHAnsi" w:cstheme="minorBidi"/>
          <w:noProof/>
          <w:kern w:val="2"/>
          <w:sz w:val="22"/>
          <w:szCs w:val="22"/>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_Toc183624921 \h </w:instrText>
      </w:r>
      <w:r>
        <w:rPr>
          <w:noProof/>
        </w:rPr>
      </w:r>
      <w:r>
        <w:rPr>
          <w:noProof/>
        </w:rPr>
        <w:fldChar w:fldCharType="separate"/>
      </w:r>
      <w:r>
        <w:rPr>
          <w:noProof/>
        </w:rPr>
        <w:t>96</w:t>
      </w:r>
      <w:r>
        <w:rPr>
          <w:noProof/>
        </w:rPr>
        <w:fldChar w:fldCharType="end"/>
      </w:r>
    </w:p>
    <w:p w14:paraId="1CD7CF47" w14:textId="40F23AB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6.1.6.3.8</w:t>
      </w:r>
      <w:r>
        <w:rPr>
          <w:rFonts w:asciiTheme="minorHAnsi" w:eastAsiaTheme="minorEastAsia" w:hAnsiTheme="minorHAnsi" w:cstheme="minorBidi"/>
          <w:noProof/>
          <w:kern w:val="2"/>
          <w:sz w:val="22"/>
          <w:szCs w:val="22"/>
          <w:lang w:val="en-US" w:eastAsia="zh-CN"/>
          <w14:ligatures w14:val="standardContextual"/>
        </w:rPr>
        <w:tab/>
      </w:r>
      <w:r>
        <w:rPr>
          <w:noProof/>
        </w:rPr>
        <w:t>Enumeration: GnssId</w:t>
      </w:r>
      <w:r>
        <w:rPr>
          <w:noProof/>
        </w:rPr>
        <w:tab/>
      </w:r>
      <w:r>
        <w:rPr>
          <w:noProof/>
        </w:rPr>
        <w:fldChar w:fldCharType="begin"/>
      </w:r>
      <w:r>
        <w:rPr>
          <w:noProof/>
        </w:rPr>
        <w:instrText xml:space="preserve"> PAGEREF _Toc183624922 \h </w:instrText>
      </w:r>
      <w:r>
        <w:rPr>
          <w:noProof/>
        </w:rPr>
      </w:r>
      <w:r>
        <w:rPr>
          <w:noProof/>
        </w:rPr>
        <w:fldChar w:fldCharType="separate"/>
      </w:r>
      <w:r>
        <w:rPr>
          <w:noProof/>
        </w:rPr>
        <w:t>96</w:t>
      </w:r>
      <w:r>
        <w:rPr>
          <w:noProof/>
        </w:rPr>
        <w:fldChar w:fldCharType="end"/>
      </w:r>
    </w:p>
    <w:p w14:paraId="1E379E47" w14:textId="5311B67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6.1.6.3.9</w:t>
      </w:r>
      <w:r>
        <w:rPr>
          <w:rFonts w:asciiTheme="minorHAnsi" w:eastAsiaTheme="minorEastAsia" w:hAnsiTheme="minorHAnsi" w:cstheme="minorBidi"/>
          <w:noProof/>
          <w:kern w:val="2"/>
          <w:sz w:val="22"/>
          <w:szCs w:val="22"/>
          <w:lang w:val="en-US" w:eastAsia="zh-CN"/>
          <w14:ligatures w14:val="standardContextual"/>
        </w:rPr>
        <w:tab/>
      </w:r>
      <w:r>
        <w:rPr>
          <w:noProof/>
        </w:rPr>
        <w:t>Enumeration: Usage</w:t>
      </w:r>
      <w:r>
        <w:rPr>
          <w:noProof/>
        </w:rPr>
        <w:tab/>
      </w:r>
      <w:r>
        <w:rPr>
          <w:noProof/>
        </w:rPr>
        <w:fldChar w:fldCharType="begin"/>
      </w:r>
      <w:r>
        <w:rPr>
          <w:noProof/>
        </w:rPr>
        <w:instrText xml:space="preserve"> PAGEREF _Toc183624923 \h </w:instrText>
      </w:r>
      <w:r>
        <w:rPr>
          <w:noProof/>
        </w:rPr>
      </w:r>
      <w:r>
        <w:rPr>
          <w:noProof/>
        </w:rPr>
        <w:fldChar w:fldCharType="separate"/>
      </w:r>
      <w:r>
        <w:rPr>
          <w:noProof/>
        </w:rPr>
        <w:t>96</w:t>
      </w:r>
      <w:r>
        <w:rPr>
          <w:noProof/>
        </w:rPr>
        <w:fldChar w:fldCharType="end"/>
      </w:r>
    </w:p>
    <w:p w14:paraId="56BFC835" w14:textId="1421116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6.1.6.3.10</w:t>
      </w:r>
      <w:r>
        <w:rPr>
          <w:rFonts w:asciiTheme="minorHAnsi" w:eastAsiaTheme="minorEastAsia" w:hAnsiTheme="minorHAnsi" w:cstheme="minorBidi"/>
          <w:noProof/>
          <w:kern w:val="2"/>
          <w:sz w:val="22"/>
          <w:szCs w:val="22"/>
          <w:lang w:val="en-US" w:eastAsia="zh-CN"/>
          <w14:ligatures w14:val="standardContextual"/>
        </w:rPr>
        <w:tab/>
      </w:r>
      <w:r>
        <w:rPr>
          <w:noProof/>
        </w:rPr>
        <w:t>Enumeration: LcsPriority</w:t>
      </w:r>
      <w:r>
        <w:rPr>
          <w:noProof/>
        </w:rPr>
        <w:tab/>
      </w:r>
      <w:r>
        <w:rPr>
          <w:noProof/>
        </w:rPr>
        <w:fldChar w:fldCharType="begin"/>
      </w:r>
      <w:r>
        <w:rPr>
          <w:noProof/>
        </w:rPr>
        <w:instrText xml:space="preserve"> PAGEREF _Toc183624924 \h </w:instrText>
      </w:r>
      <w:r>
        <w:rPr>
          <w:noProof/>
        </w:rPr>
      </w:r>
      <w:r>
        <w:rPr>
          <w:noProof/>
        </w:rPr>
        <w:fldChar w:fldCharType="separate"/>
      </w:r>
      <w:r>
        <w:rPr>
          <w:noProof/>
        </w:rPr>
        <w:t>96</w:t>
      </w:r>
      <w:r>
        <w:rPr>
          <w:noProof/>
        </w:rPr>
        <w:fldChar w:fldCharType="end"/>
      </w:r>
    </w:p>
    <w:p w14:paraId="16707EDC" w14:textId="3D34C40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6.1.6.3.11</w:t>
      </w:r>
      <w:r>
        <w:rPr>
          <w:rFonts w:asciiTheme="minorHAnsi" w:eastAsiaTheme="minorEastAsia" w:hAnsiTheme="minorHAnsi" w:cstheme="minorBidi"/>
          <w:noProof/>
          <w:kern w:val="2"/>
          <w:sz w:val="22"/>
          <w:szCs w:val="22"/>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_Toc183624925 \h </w:instrText>
      </w:r>
      <w:r>
        <w:rPr>
          <w:noProof/>
        </w:rPr>
      </w:r>
      <w:r>
        <w:rPr>
          <w:noProof/>
        </w:rPr>
        <w:fldChar w:fldCharType="separate"/>
      </w:r>
      <w:r>
        <w:rPr>
          <w:noProof/>
        </w:rPr>
        <w:t>97</w:t>
      </w:r>
      <w:r>
        <w:rPr>
          <w:noProof/>
        </w:rPr>
        <w:fldChar w:fldCharType="end"/>
      </w:r>
    </w:p>
    <w:p w14:paraId="74BF7D15" w14:textId="1268B37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6.1.6.3.12</w:t>
      </w:r>
      <w:r>
        <w:rPr>
          <w:rFonts w:asciiTheme="minorHAnsi" w:eastAsiaTheme="minorEastAsia" w:hAnsiTheme="minorHAnsi" w:cstheme="minorBidi"/>
          <w:noProof/>
          <w:kern w:val="2"/>
          <w:sz w:val="22"/>
          <w:szCs w:val="22"/>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_Toc183624926 \h </w:instrText>
      </w:r>
      <w:r>
        <w:rPr>
          <w:noProof/>
        </w:rPr>
      </w:r>
      <w:r>
        <w:rPr>
          <w:noProof/>
        </w:rPr>
        <w:fldChar w:fldCharType="separate"/>
      </w:r>
      <w:r>
        <w:rPr>
          <w:noProof/>
        </w:rPr>
        <w:t>97</w:t>
      </w:r>
      <w:r>
        <w:rPr>
          <w:noProof/>
        </w:rPr>
        <w:fldChar w:fldCharType="end"/>
      </w:r>
    </w:p>
    <w:p w14:paraId="712E938D" w14:textId="7519F26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6.1.6.3.13</w:t>
      </w:r>
      <w:r>
        <w:rPr>
          <w:rFonts w:asciiTheme="minorHAnsi" w:eastAsiaTheme="minorEastAsia" w:hAnsiTheme="minorHAnsi" w:cstheme="minorBidi"/>
          <w:noProof/>
          <w:kern w:val="2"/>
          <w:sz w:val="22"/>
          <w:szCs w:val="22"/>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_Toc183624927 \h </w:instrText>
      </w:r>
      <w:r>
        <w:rPr>
          <w:noProof/>
        </w:rPr>
      </w:r>
      <w:r>
        <w:rPr>
          <w:noProof/>
        </w:rPr>
        <w:fldChar w:fldCharType="separate"/>
      </w:r>
      <w:r>
        <w:rPr>
          <w:noProof/>
        </w:rPr>
        <w:t>97</w:t>
      </w:r>
      <w:r>
        <w:rPr>
          <w:noProof/>
        </w:rPr>
        <w:fldChar w:fldCharType="end"/>
      </w:r>
    </w:p>
    <w:p w14:paraId="22DF6B0E" w14:textId="39A0865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6.1.6.3.14</w:t>
      </w:r>
      <w:r>
        <w:rPr>
          <w:rFonts w:asciiTheme="minorHAnsi" w:eastAsiaTheme="minorEastAsia" w:hAnsiTheme="minorHAnsi" w:cstheme="minorBidi"/>
          <w:noProof/>
          <w:kern w:val="2"/>
          <w:sz w:val="22"/>
          <w:szCs w:val="22"/>
          <w:lang w:val="en-US" w:eastAsia="zh-CN"/>
          <w14:ligatures w14:val="standardContextual"/>
        </w:rPr>
        <w:tab/>
      </w:r>
      <w:r>
        <w:rPr>
          <w:noProof/>
        </w:rPr>
        <w:t>Enumeration: LdrType</w:t>
      </w:r>
      <w:r>
        <w:rPr>
          <w:noProof/>
        </w:rPr>
        <w:tab/>
      </w:r>
      <w:r>
        <w:rPr>
          <w:noProof/>
        </w:rPr>
        <w:fldChar w:fldCharType="begin"/>
      </w:r>
      <w:r>
        <w:rPr>
          <w:noProof/>
        </w:rPr>
        <w:instrText xml:space="preserve"> PAGEREF _Toc183624928 \h </w:instrText>
      </w:r>
      <w:r>
        <w:rPr>
          <w:noProof/>
        </w:rPr>
      </w:r>
      <w:r>
        <w:rPr>
          <w:noProof/>
        </w:rPr>
        <w:fldChar w:fldCharType="separate"/>
      </w:r>
      <w:r>
        <w:rPr>
          <w:noProof/>
        </w:rPr>
        <w:t>97</w:t>
      </w:r>
      <w:r>
        <w:rPr>
          <w:noProof/>
        </w:rPr>
        <w:fldChar w:fldCharType="end"/>
      </w:r>
    </w:p>
    <w:p w14:paraId="701AC20A" w14:textId="5CB0CF7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6.1.6.3.15</w:t>
      </w:r>
      <w:r>
        <w:rPr>
          <w:rFonts w:asciiTheme="minorHAnsi" w:eastAsiaTheme="minorEastAsia" w:hAnsiTheme="minorHAnsi" w:cstheme="minorBidi"/>
          <w:noProof/>
          <w:kern w:val="2"/>
          <w:sz w:val="22"/>
          <w:szCs w:val="22"/>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_Toc183624929 \h </w:instrText>
      </w:r>
      <w:r>
        <w:rPr>
          <w:noProof/>
        </w:rPr>
      </w:r>
      <w:r>
        <w:rPr>
          <w:noProof/>
        </w:rPr>
        <w:fldChar w:fldCharType="separate"/>
      </w:r>
      <w:r>
        <w:rPr>
          <w:noProof/>
        </w:rPr>
        <w:t>97</w:t>
      </w:r>
      <w:r>
        <w:rPr>
          <w:noProof/>
        </w:rPr>
        <w:fldChar w:fldCharType="end"/>
      </w:r>
    </w:p>
    <w:p w14:paraId="4D92DE30" w14:textId="2918313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6.1.6.3.16</w:t>
      </w:r>
      <w:r>
        <w:rPr>
          <w:rFonts w:asciiTheme="minorHAnsi" w:eastAsiaTheme="minorEastAsia" w:hAnsiTheme="minorHAnsi" w:cstheme="minorBidi"/>
          <w:noProof/>
          <w:kern w:val="2"/>
          <w:sz w:val="22"/>
          <w:szCs w:val="22"/>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_Toc183624930 \h </w:instrText>
      </w:r>
      <w:r>
        <w:rPr>
          <w:noProof/>
        </w:rPr>
      </w:r>
      <w:r>
        <w:rPr>
          <w:noProof/>
        </w:rPr>
        <w:fldChar w:fldCharType="separate"/>
      </w:r>
      <w:r>
        <w:rPr>
          <w:noProof/>
        </w:rPr>
        <w:t>98</w:t>
      </w:r>
      <w:r>
        <w:rPr>
          <w:noProof/>
        </w:rPr>
        <w:fldChar w:fldCharType="end"/>
      </w:r>
    </w:p>
    <w:p w14:paraId="1662A84A" w14:textId="1400FD5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6.1.6.3.17</w:t>
      </w:r>
      <w:r>
        <w:rPr>
          <w:rFonts w:asciiTheme="minorHAnsi" w:eastAsiaTheme="minorEastAsia" w:hAnsiTheme="minorHAnsi" w:cstheme="minorBidi"/>
          <w:noProof/>
          <w:kern w:val="2"/>
          <w:sz w:val="22"/>
          <w:szCs w:val="22"/>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_Toc183624931 \h </w:instrText>
      </w:r>
      <w:r>
        <w:rPr>
          <w:noProof/>
        </w:rPr>
      </w:r>
      <w:r>
        <w:rPr>
          <w:noProof/>
        </w:rPr>
        <w:fldChar w:fldCharType="separate"/>
      </w:r>
      <w:r>
        <w:rPr>
          <w:noProof/>
        </w:rPr>
        <w:t>98</w:t>
      </w:r>
      <w:r>
        <w:rPr>
          <w:noProof/>
        </w:rPr>
        <w:fldChar w:fldCharType="end"/>
      </w:r>
    </w:p>
    <w:p w14:paraId="61DED1FB" w14:textId="3D4F0B4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6.1.6.3.18</w:t>
      </w:r>
      <w:r>
        <w:rPr>
          <w:rFonts w:asciiTheme="minorHAnsi" w:eastAsiaTheme="minorEastAsia" w:hAnsiTheme="minorHAnsi" w:cstheme="minorBidi"/>
          <w:noProof/>
          <w:kern w:val="2"/>
          <w:sz w:val="22"/>
          <w:szCs w:val="22"/>
          <w:lang w:val="en-US" w:eastAsia="zh-CN"/>
          <w14:ligatures w14:val="standardContextual"/>
        </w:rPr>
        <w:tab/>
      </w:r>
      <w:r>
        <w:rPr>
          <w:noProof/>
        </w:rPr>
        <w:t>Enumeration: EventClass</w:t>
      </w:r>
      <w:r>
        <w:rPr>
          <w:noProof/>
        </w:rPr>
        <w:tab/>
      </w:r>
      <w:r>
        <w:rPr>
          <w:noProof/>
        </w:rPr>
        <w:fldChar w:fldCharType="begin"/>
      </w:r>
      <w:r>
        <w:rPr>
          <w:noProof/>
        </w:rPr>
        <w:instrText xml:space="preserve"> PAGEREF _Toc183624932 \h </w:instrText>
      </w:r>
      <w:r>
        <w:rPr>
          <w:noProof/>
        </w:rPr>
      </w:r>
      <w:r>
        <w:rPr>
          <w:noProof/>
        </w:rPr>
        <w:fldChar w:fldCharType="separate"/>
      </w:r>
      <w:r>
        <w:rPr>
          <w:noProof/>
        </w:rPr>
        <w:t>98</w:t>
      </w:r>
      <w:r>
        <w:rPr>
          <w:noProof/>
        </w:rPr>
        <w:fldChar w:fldCharType="end"/>
      </w:r>
    </w:p>
    <w:p w14:paraId="3C2A85BE" w14:textId="7228C72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6.1.6.3.19</w:t>
      </w:r>
      <w:r>
        <w:rPr>
          <w:rFonts w:asciiTheme="minorHAnsi" w:eastAsiaTheme="minorEastAsia" w:hAnsiTheme="minorHAnsi" w:cstheme="minorBidi"/>
          <w:noProof/>
          <w:kern w:val="2"/>
          <w:sz w:val="22"/>
          <w:szCs w:val="22"/>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_Toc183624933 \h </w:instrText>
      </w:r>
      <w:r>
        <w:rPr>
          <w:noProof/>
        </w:rPr>
      </w:r>
      <w:r>
        <w:rPr>
          <w:noProof/>
        </w:rPr>
        <w:fldChar w:fldCharType="separate"/>
      </w:r>
      <w:r>
        <w:rPr>
          <w:noProof/>
        </w:rPr>
        <w:t>99</w:t>
      </w:r>
      <w:r>
        <w:rPr>
          <w:noProof/>
        </w:rPr>
        <w:fldChar w:fldCharType="end"/>
      </w:r>
    </w:p>
    <w:p w14:paraId="465991A8" w14:textId="25BB423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6.1.6.3.20</w:t>
      </w:r>
      <w:r>
        <w:rPr>
          <w:rFonts w:asciiTheme="minorHAnsi" w:eastAsiaTheme="minorEastAsia" w:hAnsiTheme="minorHAnsi" w:cstheme="minorBidi"/>
          <w:noProof/>
          <w:kern w:val="2"/>
          <w:sz w:val="22"/>
          <w:szCs w:val="22"/>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_Toc183624934 \h </w:instrText>
      </w:r>
      <w:r>
        <w:rPr>
          <w:noProof/>
        </w:rPr>
      </w:r>
      <w:r>
        <w:rPr>
          <w:noProof/>
        </w:rPr>
        <w:fldChar w:fldCharType="separate"/>
      </w:r>
      <w:r>
        <w:rPr>
          <w:noProof/>
        </w:rPr>
        <w:t>99</w:t>
      </w:r>
      <w:r>
        <w:rPr>
          <w:noProof/>
        </w:rPr>
        <w:fldChar w:fldCharType="end"/>
      </w:r>
    </w:p>
    <w:p w14:paraId="7535A661" w14:textId="66160FD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6.1.6.3.21</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_Toc183624935 \h </w:instrText>
      </w:r>
      <w:r>
        <w:rPr>
          <w:noProof/>
        </w:rPr>
      </w:r>
      <w:r>
        <w:rPr>
          <w:noProof/>
        </w:rPr>
        <w:fldChar w:fldCharType="separate"/>
      </w:r>
      <w:r>
        <w:rPr>
          <w:noProof/>
        </w:rPr>
        <w:t>99</w:t>
      </w:r>
      <w:r>
        <w:rPr>
          <w:noProof/>
        </w:rPr>
        <w:fldChar w:fldCharType="end"/>
      </w:r>
    </w:p>
    <w:p w14:paraId="263CDAF7" w14:textId="58D3BB0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6.1.6.3.22</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_Toc183624936 \h </w:instrText>
      </w:r>
      <w:r>
        <w:rPr>
          <w:noProof/>
        </w:rPr>
      </w:r>
      <w:r>
        <w:rPr>
          <w:noProof/>
        </w:rPr>
        <w:fldChar w:fldCharType="separate"/>
      </w:r>
      <w:r>
        <w:rPr>
          <w:noProof/>
        </w:rPr>
        <w:t>99</w:t>
      </w:r>
      <w:r>
        <w:rPr>
          <w:noProof/>
        </w:rPr>
        <w:fldChar w:fldCharType="end"/>
      </w:r>
    </w:p>
    <w:p w14:paraId="07A8F5CC" w14:textId="2EAE461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6.1.6.3.23</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_Toc183624937 \h </w:instrText>
      </w:r>
      <w:r>
        <w:rPr>
          <w:noProof/>
        </w:rPr>
      </w:r>
      <w:r>
        <w:rPr>
          <w:noProof/>
        </w:rPr>
        <w:fldChar w:fldCharType="separate"/>
      </w:r>
      <w:r>
        <w:rPr>
          <w:noProof/>
        </w:rPr>
        <w:t>99</w:t>
      </w:r>
      <w:r>
        <w:rPr>
          <w:noProof/>
        </w:rPr>
        <w:fldChar w:fldCharType="end"/>
      </w:r>
    </w:p>
    <w:p w14:paraId="77EA5232" w14:textId="00916DC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6.1.6.3.24</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_Toc183624938 \h </w:instrText>
      </w:r>
      <w:r>
        <w:rPr>
          <w:noProof/>
        </w:rPr>
      </w:r>
      <w:r>
        <w:rPr>
          <w:noProof/>
        </w:rPr>
        <w:fldChar w:fldCharType="separate"/>
      </w:r>
      <w:r>
        <w:rPr>
          <w:noProof/>
        </w:rPr>
        <w:t>100</w:t>
      </w:r>
      <w:r>
        <w:rPr>
          <w:noProof/>
        </w:rPr>
        <w:fldChar w:fldCharType="end"/>
      </w:r>
    </w:p>
    <w:p w14:paraId="7360461E" w14:textId="3F20FAB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6.1.6.3.25</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_Toc183624939 \h </w:instrText>
      </w:r>
      <w:r>
        <w:rPr>
          <w:noProof/>
        </w:rPr>
      </w:r>
      <w:r>
        <w:rPr>
          <w:noProof/>
        </w:rPr>
        <w:fldChar w:fldCharType="separate"/>
      </w:r>
      <w:r>
        <w:rPr>
          <w:noProof/>
        </w:rPr>
        <w:t>100</w:t>
      </w:r>
      <w:r>
        <w:rPr>
          <w:noProof/>
        </w:rPr>
        <w:fldChar w:fldCharType="end"/>
      </w:r>
    </w:p>
    <w:p w14:paraId="4F6ED3C6" w14:textId="754E641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6.1.6.3.26</w:t>
      </w:r>
      <w:r>
        <w:rPr>
          <w:rFonts w:asciiTheme="minorHAnsi" w:eastAsiaTheme="minorEastAsia" w:hAnsiTheme="minorHAnsi" w:cstheme="minorBidi"/>
          <w:noProof/>
          <w:kern w:val="2"/>
          <w:sz w:val="22"/>
          <w:szCs w:val="22"/>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_Toc183624940 \h </w:instrText>
      </w:r>
      <w:r>
        <w:rPr>
          <w:noProof/>
        </w:rPr>
      </w:r>
      <w:r>
        <w:rPr>
          <w:noProof/>
        </w:rPr>
        <w:fldChar w:fldCharType="separate"/>
      </w:r>
      <w:r>
        <w:rPr>
          <w:noProof/>
        </w:rPr>
        <w:t>100</w:t>
      </w:r>
      <w:r>
        <w:rPr>
          <w:noProof/>
        </w:rPr>
        <w:fldChar w:fldCharType="end"/>
      </w:r>
    </w:p>
    <w:p w14:paraId="69BF3BE7" w14:textId="6EAED8D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6.1.6.3.27</w:t>
      </w:r>
      <w:r>
        <w:rPr>
          <w:rFonts w:asciiTheme="minorHAnsi" w:eastAsiaTheme="minorEastAsia" w:hAnsiTheme="minorHAnsi" w:cstheme="minorBidi"/>
          <w:noProof/>
          <w:kern w:val="2"/>
          <w:sz w:val="22"/>
          <w:szCs w:val="22"/>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_Toc183624941 \h </w:instrText>
      </w:r>
      <w:r>
        <w:rPr>
          <w:noProof/>
        </w:rPr>
      </w:r>
      <w:r>
        <w:rPr>
          <w:noProof/>
        </w:rPr>
        <w:fldChar w:fldCharType="separate"/>
      </w:r>
      <w:r>
        <w:rPr>
          <w:noProof/>
        </w:rPr>
        <w:t>100</w:t>
      </w:r>
      <w:r>
        <w:rPr>
          <w:noProof/>
        </w:rPr>
        <w:fldChar w:fldCharType="end"/>
      </w:r>
    </w:p>
    <w:p w14:paraId="6869F91D" w14:textId="5608F22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6.1.6.3.28</w:t>
      </w:r>
      <w:r>
        <w:rPr>
          <w:rFonts w:asciiTheme="minorHAnsi" w:eastAsiaTheme="minorEastAsia" w:hAnsiTheme="minorHAnsi" w:cstheme="minorBidi"/>
          <w:noProof/>
          <w:kern w:val="2"/>
          <w:sz w:val="22"/>
          <w:szCs w:val="22"/>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_Toc183624942 \h </w:instrText>
      </w:r>
      <w:r>
        <w:rPr>
          <w:noProof/>
        </w:rPr>
      </w:r>
      <w:r>
        <w:rPr>
          <w:noProof/>
        </w:rPr>
        <w:fldChar w:fldCharType="separate"/>
      </w:r>
      <w:r>
        <w:rPr>
          <w:noProof/>
        </w:rPr>
        <w:t>101</w:t>
      </w:r>
      <w:r>
        <w:rPr>
          <w:noProof/>
        </w:rPr>
        <w:fldChar w:fldCharType="end"/>
      </w:r>
    </w:p>
    <w:p w14:paraId="4486B277" w14:textId="2298B5D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6.1.6.3.29</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_Toc183624943 \h </w:instrText>
      </w:r>
      <w:r>
        <w:rPr>
          <w:noProof/>
        </w:rPr>
      </w:r>
      <w:r>
        <w:rPr>
          <w:noProof/>
        </w:rPr>
        <w:fldChar w:fldCharType="separate"/>
      </w:r>
      <w:r>
        <w:rPr>
          <w:noProof/>
        </w:rPr>
        <w:t>101</w:t>
      </w:r>
      <w:r>
        <w:rPr>
          <w:noProof/>
        </w:rPr>
        <w:fldChar w:fldCharType="end"/>
      </w:r>
    </w:p>
    <w:p w14:paraId="7E794C67" w14:textId="372F892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6.1.6.3.30</w:t>
      </w:r>
      <w:r>
        <w:rPr>
          <w:rFonts w:asciiTheme="minorHAnsi" w:eastAsiaTheme="minorEastAsia" w:hAnsiTheme="minorHAnsi" w:cstheme="minorBidi"/>
          <w:noProof/>
          <w:kern w:val="2"/>
          <w:sz w:val="22"/>
          <w:szCs w:val="22"/>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_Toc183624944 \h </w:instrText>
      </w:r>
      <w:r>
        <w:rPr>
          <w:noProof/>
        </w:rPr>
      </w:r>
      <w:r>
        <w:rPr>
          <w:noProof/>
        </w:rPr>
        <w:fldChar w:fldCharType="separate"/>
      </w:r>
      <w:r>
        <w:rPr>
          <w:noProof/>
        </w:rPr>
        <w:t>102</w:t>
      </w:r>
      <w:r>
        <w:rPr>
          <w:noProof/>
        </w:rPr>
        <w:fldChar w:fldCharType="end"/>
      </w:r>
    </w:p>
    <w:p w14:paraId="0E750F12" w14:textId="6A6B4DD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6.1.6.3.31</w:t>
      </w:r>
      <w:r>
        <w:rPr>
          <w:rFonts w:asciiTheme="minorHAnsi" w:eastAsiaTheme="minorEastAsia" w:hAnsiTheme="minorHAnsi" w:cstheme="minorBidi"/>
          <w:noProof/>
          <w:kern w:val="2"/>
          <w:sz w:val="22"/>
          <w:szCs w:val="22"/>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_Toc183624945 \h </w:instrText>
      </w:r>
      <w:r>
        <w:rPr>
          <w:noProof/>
        </w:rPr>
      </w:r>
      <w:r>
        <w:rPr>
          <w:noProof/>
        </w:rPr>
        <w:fldChar w:fldCharType="separate"/>
      </w:r>
      <w:r>
        <w:rPr>
          <w:noProof/>
        </w:rPr>
        <w:t>102</w:t>
      </w:r>
      <w:r>
        <w:rPr>
          <w:noProof/>
        </w:rPr>
        <w:fldChar w:fldCharType="end"/>
      </w:r>
    </w:p>
    <w:p w14:paraId="3BCFDE8F" w14:textId="69EE7A0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6.1.6.4</w:t>
      </w:r>
      <w:r>
        <w:rPr>
          <w:rFonts w:asciiTheme="minorHAnsi" w:eastAsiaTheme="minorEastAsia" w:hAnsiTheme="minorHAnsi" w:cstheme="minorBidi"/>
          <w:noProof/>
          <w:kern w:val="2"/>
          <w:sz w:val="22"/>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_Toc183624946 \h </w:instrText>
      </w:r>
      <w:r>
        <w:rPr>
          <w:noProof/>
        </w:rPr>
      </w:r>
      <w:r>
        <w:rPr>
          <w:noProof/>
        </w:rPr>
        <w:fldChar w:fldCharType="separate"/>
      </w:r>
      <w:r>
        <w:rPr>
          <w:noProof/>
        </w:rPr>
        <w:t>102</w:t>
      </w:r>
      <w:r>
        <w:rPr>
          <w:noProof/>
        </w:rPr>
        <w:fldChar w:fldCharType="end"/>
      </w:r>
    </w:p>
    <w:p w14:paraId="3099F68E" w14:textId="26C09E6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6.1.6.4.1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_Toc183624947 \h </w:instrText>
      </w:r>
      <w:r>
        <w:rPr>
          <w:noProof/>
        </w:rPr>
      </w:r>
      <w:r>
        <w:rPr>
          <w:noProof/>
        </w:rPr>
        <w:fldChar w:fldCharType="separate"/>
      </w:r>
      <w:r>
        <w:rPr>
          <w:noProof/>
        </w:rPr>
        <w:t>102</w:t>
      </w:r>
      <w:r>
        <w:rPr>
          <w:noProof/>
        </w:rPr>
        <w:fldChar w:fldCharType="end"/>
      </w:r>
    </w:p>
    <w:p w14:paraId="1D9480ED" w14:textId="7CD1D9E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6.1.6.4.2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LPP Message</w:t>
      </w:r>
      <w:r>
        <w:rPr>
          <w:noProof/>
        </w:rPr>
        <w:tab/>
      </w:r>
      <w:r>
        <w:rPr>
          <w:noProof/>
        </w:rPr>
        <w:fldChar w:fldCharType="begin"/>
      </w:r>
      <w:r>
        <w:rPr>
          <w:noProof/>
        </w:rPr>
        <w:instrText xml:space="preserve"> PAGEREF _Toc183624948 \h </w:instrText>
      </w:r>
      <w:r>
        <w:rPr>
          <w:noProof/>
        </w:rPr>
      </w:r>
      <w:r>
        <w:rPr>
          <w:noProof/>
        </w:rPr>
        <w:fldChar w:fldCharType="separate"/>
      </w:r>
      <w:r>
        <w:rPr>
          <w:noProof/>
        </w:rPr>
        <w:t>102</w:t>
      </w:r>
      <w:r>
        <w:rPr>
          <w:noProof/>
        </w:rPr>
        <w:fldChar w:fldCharType="end"/>
      </w:r>
    </w:p>
    <w:p w14:paraId="6522C7AE" w14:textId="0A531F12"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_Toc183624949 \h </w:instrText>
      </w:r>
      <w:r>
        <w:rPr>
          <w:noProof/>
        </w:rPr>
      </w:r>
      <w:r>
        <w:rPr>
          <w:noProof/>
        </w:rPr>
        <w:fldChar w:fldCharType="separate"/>
      </w:r>
      <w:r>
        <w:rPr>
          <w:noProof/>
        </w:rPr>
        <w:t>102</w:t>
      </w:r>
      <w:r>
        <w:rPr>
          <w:noProof/>
        </w:rPr>
        <w:fldChar w:fldCharType="end"/>
      </w:r>
    </w:p>
    <w:p w14:paraId="02535846" w14:textId="2BE85C9B"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_Toc183624950 \h </w:instrText>
      </w:r>
      <w:r>
        <w:rPr>
          <w:noProof/>
        </w:rPr>
      </w:r>
      <w:r>
        <w:rPr>
          <w:noProof/>
        </w:rPr>
        <w:fldChar w:fldCharType="separate"/>
      </w:r>
      <w:r>
        <w:rPr>
          <w:noProof/>
        </w:rPr>
        <w:t>102</w:t>
      </w:r>
      <w:r>
        <w:rPr>
          <w:noProof/>
        </w:rPr>
        <w:fldChar w:fldCharType="end"/>
      </w:r>
    </w:p>
    <w:p w14:paraId="526E24C9" w14:textId="4036A9A0"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_Toc183624951 \h </w:instrText>
      </w:r>
      <w:r>
        <w:rPr>
          <w:noProof/>
        </w:rPr>
      </w:r>
      <w:r>
        <w:rPr>
          <w:noProof/>
        </w:rPr>
        <w:fldChar w:fldCharType="separate"/>
      </w:r>
      <w:r>
        <w:rPr>
          <w:noProof/>
        </w:rPr>
        <w:t>102</w:t>
      </w:r>
      <w:r>
        <w:rPr>
          <w:noProof/>
        </w:rPr>
        <w:fldChar w:fldCharType="end"/>
      </w:r>
    </w:p>
    <w:p w14:paraId="66860511" w14:textId="47B8495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6.1.7.3</w:t>
      </w:r>
      <w:r>
        <w:rPr>
          <w:rFonts w:asciiTheme="minorHAnsi" w:eastAsiaTheme="minorEastAsia" w:hAnsiTheme="minorHAnsi" w:cstheme="minorBidi"/>
          <w:noProof/>
          <w:kern w:val="2"/>
          <w:sz w:val="22"/>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_Toc183624952 \h </w:instrText>
      </w:r>
      <w:r>
        <w:rPr>
          <w:noProof/>
        </w:rPr>
      </w:r>
      <w:r>
        <w:rPr>
          <w:noProof/>
        </w:rPr>
        <w:fldChar w:fldCharType="separate"/>
      </w:r>
      <w:r>
        <w:rPr>
          <w:noProof/>
        </w:rPr>
        <w:t>102</w:t>
      </w:r>
      <w:r>
        <w:rPr>
          <w:noProof/>
        </w:rPr>
        <w:fldChar w:fldCharType="end"/>
      </w:r>
    </w:p>
    <w:p w14:paraId="3E7D4A0C" w14:textId="703F214C"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_Toc183624953 \h </w:instrText>
      </w:r>
      <w:r>
        <w:rPr>
          <w:noProof/>
        </w:rPr>
      </w:r>
      <w:r>
        <w:rPr>
          <w:noProof/>
        </w:rPr>
        <w:fldChar w:fldCharType="separate"/>
      </w:r>
      <w:r>
        <w:rPr>
          <w:noProof/>
        </w:rPr>
        <w:t>103</w:t>
      </w:r>
      <w:r>
        <w:rPr>
          <w:noProof/>
        </w:rPr>
        <w:fldChar w:fldCharType="end"/>
      </w:r>
    </w:p>
    <w:p w14:paraId="678E8546" w14:textId="606A76D3"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6.1.9</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_Toc183624954 \h </w:instrText>
      </w:r>
      <w:r>
        <w:rPr>
          <w:noProof/>
        </w:rPr>
      </w:r>
      <w:r>
        <w:rPr>
          <w:noProof/>
        </w:rPr>
        <w:fldChar w:fldCharType="separate"/>
      </w:r>
      <w:r>
        <w:rPr>
          <w:noProof/>
        </w:rPr>
        <w:t>103</w:t>
      </w:r>
      <w:r>
        <w:rPr>
          <w:noProof/>
        </w:rPr>
        <w:fldChar w:fldCharType="end"/>
      </w:r>
    </w:p>
    <w:p w14:paraId="619BC33E" w14:textId="013110D8"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6.1.10</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HTTP redirection</w:t>
      </w:r>
      <w:r>
        <w:rPr>
          <w:noProof/>
        </w:rPr>
        <w:tab/>
      </w:r>
      <w:r>
        <w:rPr>
          <w:noProof/>
        </w:rPr>
        <w:fldChar w:fldCharType="begin"/>
      </w:r>
      <w:r>
        <w:rPr>
          <w:noProof/>
        </w:rPr>
        <w:instrText xml:space="preserve"> PAGEREF _Toc183624955 \h </w:instrText>
      </w:r>
      <w:r>
        <w:rPr>
          <w:noProof/>
        </w:rPr>
      </w:r>
      <w:r>
        <w:rPr>
          <w:noProof/>
        </w:rPr>
        <w:fldChar w:fldCharType="separate"/>
      </w:r>
      <w:r>
        <w:rPr>
          <w:noProof/>
        </w:rPr>
        <w:t>104</w:t>
      </w:r>
      <w:r>
        <w:rPr>
          <w:noProof/>
        </w:rPr>
        <w:fldChar w:fldCharType="end"/>
      </w:r>
    </w:p>
    <w:p w14:paraId="2F9E022F" w14:textId="61DD7635"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6.2</w:t>
      </w:r>
      <w:r>
        <w:rPr>
          <w:rFonts w:asciiTheme="minorHAnsi" w:eastAsiaTheme="minorEastAsia" w:hAnsiTheme="minorHAnsi" w:cstheme="minorBidi"/>
          <w:noProof/>
          <w:kern w:val="2"/>
          <w:sz w:val="22"/>
          <w:szCs w:val="22"/>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_Toc183624956 \h </w:instrText>
      </w:r>
      <w:r>
        <w:rPr>
          <w:noProof/>
        </w:rPr>
      </w:r>
      <w:r>
        <w:rPr>
          <w:noProof/>
        </w:rPr>
        <w:fldChar w:fldCharType="separate"/>
      </w:r>
      <w:r>
        <w:rPr>
          <w:noProof/>
        </w:rPr>
        <w:t>105</w:t>
      </w:r>
      <w:r>
        <w:rPr>
          <w:noProof/>
        </w:rPr>
        <w:fldChar w:fldCharType="end"/>
      </w:r>
    </w:p>
    <w:p w14:paraId="5BC684B0" w14:textId="5DB0C9C4"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_Toc183624957 \h </w:instrText>
      </w:r>
      <w:r>
        <w:rPr>
          <w:noProof/>
        </w:rPr>
      </w:r>
      <w:r>
        <w:rPr>
          <w:noProof/>
        </w:rPr>
        <w:fldChar w:fldCharType="separate"/>
      </w:r>
      <w:r>
        <w:rPr>
          <w:noProof/>
        </w:rPr>
        <w:t>105</w:t>
      </w:r>
      <w:r>
        <w:rPr>
          <w:noProof/>
        </w:rPr>
        <w:fldChar w:fldCharType="end"/>
      </w:r>
    </w:p>
    <w:p w14:paraId="69DD35F1" w14:textId="5BFE5484"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_Toc183624958 \h </w:instrText>
      </w:r>
      <w:r>
        <w:rPr>
          <w:noProof/>
        </w:rPr>
      </w:r>
      <w:r>
        <w:rPr>
          <w:noProof/>
        </w:rPr>
        <w:fldChar w:fldCharType="separate"/>
      </w:r>
      <w:r>
        <w:rPr>
          <w:noProof/>
        </w:rPr>
        <w:t>105</w:t>
      </w:r>
      <w:r>
        <w:rPr>
          <w:noProof/>
        </w:rPr>
        <w:fldChar w:fldCharType="end"/>
      </w:r>
    </w:p>
    <w:p w14:paraId="666B4EDE" w14:textId="7F85ED36"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_Toc183624959 \h </w:instrText>
      </w:r>
      <w:r>
        <w:rPr>
          <w:noProof/>
        </w:rPr>
      </w:r>
      <w:r>
        <w:rPr>
          <w:noProof/>
        </w:rPr>
        <w:fldChar w:fldCharType="separate"/>
      </w:r>
      <w:r>
        <w:rPr>
          <w:noProof/>
        </w:rPr>
        <w:t>105</w:t>
      </w:r>
      <w:r>
        <w:rPr>
          <w:noProof/>
        </w:rPr>
        <w:fldChar w:fldCharType="end"/>
      </w:r>
    </w:p>
    <w:p w14:paraId="3DBD7F34" w14:textId="7239AB1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_Toc183624960 \h </w:instrText>
      </w:r>
      <w:r>
        <w:rPr>
          <w:noProof/>
        </w:rPr>
      </w:r>
      <w:r>
        <w:rPr>
          <w:noProof/>
        </w:rPr>
        <w:fldChar w:fldCharType="separate"/>
      </w:r>
      <w:r>
        <w:rPr>
          <w:noProof/>
        </w:rPr>
        <w:t>105</w:t>
      </w:r>
      <w:r>
        <w:rPr>
          <w:noProof/>
        </w:rPr>
        <w:fldChar w:fldCharType="end"/>
      </w:r>
    </w:p>
    <w:p w14:paraId="29C5BE97" w14:textId="6959D19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_Toc183624961 \h </w:instrText>
      </w:r>
      <w:r>
        <w:rPr>
          <w:noProof/>
        </w:rPr>
      </w:r>
      <w:r>
        <w:rPr>
          <w:noProof/>
        </w:rPr>
        <w:fldChar w:fldCharType="separate"/>
      </w:r>
      <w:r>
        <w:rPr>
          <w:noProof/>
        </w:rPr>
        <w:t>105</w:t>
      </w:r>
      <w:r>
        <w:rPr>
          <w:noProof/>
        </w:rPr>
        <w:fldChar w:fldCharType="end"/>
      </w:r>
    </w:p>
    <w:p w14:paraId="222D7263" w14:textId="19B4A70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_Toc183624962 \h </w:instrText>
      </w:r>
      <w:r>
        <w:rPr>
          <w:noProof/>
        </w:rPr>
      </w:r>
      <w:r>
        <w:rPr>
          <w:noProof/>
        </w:rPr>
        <w:fldChar w:fldCharType="separate"/>
      </w:r>
      <w:r>
        <w:rPr>
          <w:noProof/>
        </w:rPr>
        <w:t>105</w:t>
      </w:r>
      <w:r>
        <w:rPr>
          <w:noProof/>
        </w:rPr>
        <w:fldChar w:fldCharType="end"/>
      </w:r>
    </w:p>
    <w:p w14:paraId="4489F70A" w14:textId="61E9E24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_Toc183624963 \h </w:instrText>
      </w:r>
      <w:r>
        <w:rPr>
          <w:noProof/>
        </w:rPr>
      </w:r>
      <w:r>
        <w:rPr>
          <w:noProof/>
        </w:rPr>
        <w:fldChar w:fldCharType="separate"/>
      </w:r>
      <w:r>
        <w:rPr>
          <w:noProof/>
        </w:rPr>
        <w:t>105</w:t>
      </w:r>
      <w:r>
        <w:rPr>
          <w:noProof/>
        </w:rPr>
        <w:fldChar w:fldCharType="end"/>
      </w:r>
    </w:p>
    <w:p w14:paraId="7BD70183" w14:textId="0AA3FB8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_Toc183624964 \h </w:instrText>
      </w:r>
      <w:r>
        <w:rPr>
          <w:noProof/>
        </w:rPr>
      </w:r>
      <w:r>
        <w:rPr>
          <w:noProof/>
        </w:rPr>
        <w:fldChar w:fldCharType="separate"/>
      </w:r>
      <w:r>
        <w:rPr>
          <w:noProof/>
        </w:rPr>
        <w:t>105</w:t>
      </w:r>
      <w:r>
        <w:rPr>
          <w:noProof/>
        </w:rPr>
        <w:fldChar w:fldCharType="end"/>
      </w:r>
    </w:p>
    <w:p w14:paraId="0261F85A" w14:textId="4D93B8B5"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_Toc183624965 \h </w:instrText>
      </w:r>
      <w:r>
        <w:rPr>
          <w:noProof/>
        </w:rPr>
      </w:r>
      <w:r>
        <w:rPr>
          <w:noProof/>
        </w:rPr>
        <w:fldChar w:fldCharType="separate"/>
      </w:r>
      <w:r>
        <w:rPr>
          <w:noProof/>
        </w:rPr>
        <w:t>106</w:t>
      </w:r>
      <w:r>
        <w:rPr>
          <w:noProof/>
        </w:rPr>
        <w:fldChar w:fldCharType="end"/>
      </w:r>
    </w:p>
    <w:p w14:paraId="03814E9E" w14:textId="505E658E"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_Toc183624966 \h </w:instrText>
      </w:r>
      <w:r>
        <w:rPr>
          <w:noProof/>
        </w:rPr>
      </w:r>
      <w:r>
        <w:rPr>
          <w:noProof/>
        </w:rPr>
        <w:fldChar w:fldCharType="separate"/>
      </w:r>
      <w:r>
        <w:rPr>
          <w:noProof/>
        </w:rPr>
        <w:t>106</w:t>
      </w:r>
      <w:r>
        <w:rPr>
          <w:noProof/>
        </w:rPr>
        <w:fldChar w:fldCharType="end"/>
      </w:r>
    </w:p>
    <w:p w14:paraId="12B1C68A" w14:textId="309A0220"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_Toc183624967 \h </w:instrText>
      </w:r>
      <w:r>
        <w:rPr>
          <w:noProof/>
        </w:rPr>
      </w:r>
      <w:r>
        <w:rPr>
          <w:noProof/>
        </w:rPr>
        <w:fldChar w:fldCharType="separate"/>
      </w:r>
      <w:r>
        <w:rPr>
          <w:noProof/>
        </w:rPr>
        <w:t>106</w:t>
      </w:r>
      <w:r>
        <w:rPr>
          <w:noProof/>
        </w:rPr>
        <w:fldChar w:fldCharType="end"/>
      </w:r>
    </w:p>
    <w:p w14:paraId="491A5D03" w14:textId="3580DE9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6.2.4.1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_Toc183624968 \h </w:instrText>
      </w:r>
      <w:r>
        <w:rPr>
          <w:noProof/>
        </w:rPr>
      </w:r>
      <w:r>
        <w:rPr>
          <w:noProof/>
        </w:rPr>
        <w:fldChar w:fldCharType="separate"/>
      </w:r>
      <w:r>
        <w:rPr>
          <w:noProof/>
        </w:rPr>
        <w:t>106</w:t>
      </w:r>
      <w:r>
        <w:rPr>
          <w:noProof/>
        </w:rPr>
        <w:fldChar w:fldCharType="end"/>
      </w:r>
    </w:p>
    <w:p w14:paraId="136F1239" w14:textId="2F87514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6.2.4.4</w:t>
      </w:r>
      <w:r>
        <w:rPr>
          <w:rFonts w:asciiTheme="minorHAnsi" w:eastAsiaTheme="minorEastAsia" w:hAnsiTheme="minorHAnsi" w:cstheme="minorBidi"/>
          <w:noProof/>
          <w:kern w:val="2"/>
          <w:sz w:val="22"/>
          <w:szCs w:val="22"/>
          <w:lang w:val="en-US" w:eastAsia="zh-CN"/>
          <w14:ligatures w14:val="standardContextual"/>
        </w:rPr>
        <w:tab/>
      </w:r>
      <w:r>
        <w:rPr>
          <w:noProof/>
        </w:rPr>
        <w:t>Operation: cipher-key-data</w:t>
      </w:r>
      <w:r>
        <w:rPr>
          <w:noProof/>
        </w:rPr>
        <w:tab/>
      </w:r>
      <w:r>
        <w:rPr>
          <w:noProof/>
        </w:rPr>
        <w:fldChar w:fldCharType="begin"/>
      </w:r>
      <w:r>
        <w:rPr>
          <w:noProof/>
        </w:rPr>
        <w:instrText xml:space="preserve"> PAGEREF _Toc183624969 \h </w:instrText>
      </w:r>
      <w:r>
        <w:rPr>
          <w:noProof/>
        </w:rPr>
      </w:r>
      <w:r>
        <w:rPr>
          <w:noProof/>
        </w:rPr>
        <w:fldChar w:fldCharType="separate"/>
      </w:r>
      <w:r>
        <w:rPr>
          <w:noProof/>
        </w:rPr>
        <w:t>106</w:t>
      </w:r>
      <w:r>
        <w:rPr>
          <w:noProof/>
        </w:rPr>
        <w:fldChar w:fldCharType="end"/>
      </w:r>
    </w:p>
    <w:p w14:paraId="271AD380" w14:textId="7C60E3B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6.2.4.4.1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_Toc183624970 \h </w:instrText>
      </w:r>
      <w:r>
        <w:rPr>
          <w:noProof/>
        </w:rPr>
      </w:r>
      <w:r>
        <w:rPr>
          <w:noProof/>
        </w:rPr>
        <w:fldChar w:fldCharType="separate"/>
      </w:r>
      <w:r>
        <w:rPr>
          <w:noProof/>
        </w:rPr>
        <w:t>106</w:t>
      </w:r>
      <w:r>
        <w:rPr>
          <w:noProof/>
        </w:rPr>
        <w:fldChar w:fldCharType="end"/>
      </w:r>
    </w:p>
    <w:p w14:paraId="4B309138" w14:textId="1EFC48C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6.2.4.4.2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_Toc183624971 \h </w:instrText>
      </w:r>
      <w:r>
        <w:rPr>
          <w:noProof/>
        </w:rPr>
      </w:r>
      <w:r>
        <w:rPr>
          <w:noProof/>
        </w:rPr>
        <w:fldChar w:fldCharType="separate"/>
      </w:r>
      <w:r>
        <w:rPr>
          <w:noProof/>
        </w:rPr>
        <w:t>106</w:t>
      </w:r>
      <w:r>
        <w:rPr>
          <w:noProof/>
        </w:rPr>
        <w:fldChar w:fldCharType="end"/>
      </w:r>
    </w:p>
    <w:p w14:paraId="213FE245" w14:textId="3564FFA9"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_Toc183624972 \h </w:instrText>
      </w:r>
      <w:r>
        <w:rPr>
          <w:noProof/>
        </w:rPr>
      </w:r>
      <w:r>
        <w:rPr>
          <w:noProof/>
        </w:rPr>
        <w:fldChar w:fldCharType="separate"/>
      </w:r>
      <w:r>
        <w:rPr>
          <w:noProof/>
        </w:rPr>
        <w:t>107</w:t>
      </w:r>
      <w:r>
        <w:rPr>
          <w:noProof/>
        </w:rPr>
        <w:fldChar w:fldCharType="end"/>
      </w:r>
    </w:p>
    <w:p w14:paraId="2AD82B23" w14:textId="6147752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6.2.5.1</w:t>
      </w:r>
      <w:r>
        <w:rPr>
          <w:rFonts w:asciiTheme="minorHAnsi" w:eastAsiaTheme="minorEastAsia" w:hAnsiTheme="minorHAnsi" w:cstheme="minorBidi"/>
          <w:noProof/>
          <w:kern w:val="2"/>
          <w:sz w:val="22"/>
          <w:szCs w:val="22"/>
          <w:lang w:val="en-US" w:eastAsia="zh-CN"/>
          <w14:ligatures w14:val="standardContextual"/>
        </w:rPr>
        <w:tab/>
      </w:r>
      <w:r>
        <w:rPr>
          <w:noProof/>
        </w:rPr>
        <w:t>CipheringKeyData</w:t>
      </w:r>
      <w:r>
        <w:rPr>
          <w:noProof/>
        </w:rPr>
        <w:tab/>
      </w:r>
      <w:r>
        <w:rPr>
          <w:noProof/>
        </w:rPr>
        <w:fldChar w:fldCharType="begin"/>
      </w:r>
      <w:r>
        <w:rPr>
          <w:noProof/>
        </w:rPr>
        <w:instrText xml:space="preserve"> PAGEREF _Toc183624973 \h </w:instrText>
      </w:r>
      <w:r>
        <w:rPr>
          <w:noProof/>
        </w:rPr>
      </w:r>
      <w:r>
        <w:rPr>
          <w:noProof/>
        </w:rPr>
        <w:fldChar w:fldCharType="separate"/>
      </w:r>
      <w:r>
        <w:rPr>
          <w:noProof/>
        </w:rPr>
        <w:t>107</w:t>
      </w:r>
      <w:r>
        <w:rPr>
          <w:noProof/>
        </w:rPr>
        <w:fldChar w:fldCharType="end"/>
      </w:r>
    </w:p>
    <w:p w14:paraId="41FBAECA" w14:textId="66161FD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6.2.5.1.1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_Toc183624974 \h </w:instrText>
      </w:r>
      <w:r>
        <w:rPr>
          <w:noProof/>
        </w:rPr>
      </w:r>
      <w:r>
        <w:rPr>
          <w:noProof/>
        </w:rPr>
        <w:fldChar w:fldCharType="separate"/>
      </w:r>
      <w:r>
        <w:rPr>
          <w:noProof/>
        </w:rPr>
        <w:t>107</w:t>
      </w:r>
      <w:r>
        <w:rPr>
          <w:noProof/>
        </w:rPr>
        <w:fldChar w:fldCharType="end"/>
      </w:r>
    </w:p>
    <w:p w14:paraId="6F6D4363" w14:textId="3F4AC17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6.2.5.1.2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_Toc183624975 \h </w:instrText>
      </w:r>
      <w:r>
        <w:rPr>
          <w:noProof/>
        </w:rPr>
      </w:r>
      <w:r>
        <w:rPr>
          <w:noProof/>
        </w:rPr>
        <w:fldChar w:fldCharType="separate"/>
      </w:r>
      <w:r>
        <w:rPr>
          <w:noProof/>
        </w:rPr>
        <w:t>107</w:t>
      </w:r>
      <w:r>
        <w:rPr>
          <w:noProof/>
        </w:rPr>
        <w:fldChar w:fldCharType="end"/>
      </w:r>
    </w:p>
    <w:p w14:paraId="4DBF1C28" w14:textId="22CB86E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6.2.5.1.3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_Toc183624976 \h </w:instrText>
      </w:r>
      <w:r>
        <w:rPr>
          <w:noProof/>
        </w:rPr>
      </w:r>
      <w:r>
        <w:rPr>
          <w:noProof/>
        </w:rPr>
        <w:fldChar w:fldCharType="separate"/>
      </w:r>
      <w:r>
        <w:rPr>
          <w:noProof/>
        </w:rPr>
        <w:t>108</w:t>
      </w:r>
      <w:r>
        <w:rPr>
          <w:noProof/>
        </w:rPr>
        <w:fldChar w:fldCharType="end"/>
      </w:r>
    </w:p>
    <w:p w14:paraId="37A819A7" w14:textId="6ED514C5"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_Toc183624977 \h </w:instrText>
      </w:r>
      <w:r>
        <w:rPr>
          <w:noProof/>
        </w:rPr>
      </w:r>
      <w:r>
        <w:rPr>
          <w:noProof/>
        </w:rPr>
        <w:fldChar w:fldCharType="separate"/>
      </w:r>
      <w:r>
        <w:rPr>
          <w:noProof/>
        </w:rPr>
        <w:t>109</w:t>
      </w:r>
      <w:r>
        <w:rPr>
          <w:noProof/>
        </w:rPr>
        <w:fldChar w:fldCharType="end"/>
      </w:r>
    </w:p>
    <w:p w14:paraId="46ECDD74" w14:textId="053F60CE"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_Toc183624978 \h </w:instrText>
      </w:r>
      <w:r>
        <w:rPr>
          <w:noProof/>
        </w:rPr>
      </w:r>
      <w:r>
        <w:rPr>
          <w:noProof/>
        </w:rPr>
        <w:fldChar w:fldCharType="separate"/>
      </w:r>
      <w:r>
        <w:rPr>
          <w:noProof/>
        </w:rPr>
        <w:t>109</w:t>
      </w:r>
      <w:r>
        <w:rPr>
          <w:noProof/>
        </w:rPr>
        <w:fldChar w:fldCharType="end"/>
      </w:r>
    </w:p>
    <w:p w14:paraId="07F8976A" w14:textId="77EBFD20"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6.2.6.2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_Toc183624979 \h </w:instrText>
      </w:r>
      <w:r>
        <w:rPr>
          <w:noProof/>
        </w:rPr>
      </w:r>
      <w:r>
        <w:rPr>
          <w:noProof/>
        </w:rPr>
        <w:fldChar w:fldCharType="separate"/>
      </w:r>
      <w:r>
        <w:rPr>
          <w:noProof/>
        </w:rPr>
        <w:t>109</w:t>
      </w:r>
      <w:r>
        <w:rPr>
          <w:noProof/>
        </w:rPr>
        <w:fldChar w:fldCharType="end"/>
      </w:r>
    </w:p>
    <w:p w14:paraId="66D5830A" w14:textId="23FB3CA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_Toc183624980 \h </w:instrText>
      </w:r>
      <w:r>
        <w:rPr>
          <w:noProof/>
        </w:rPr>
      </w:r>
      <w:r>
        <w:rPr>
          <w:noProof/>
        </w:rPr>
        <w:fldChar w:fldCharType="separate"/>
      </w:r>
      <w:r>
        <w:rPr>
          <w:noProof/>
        </w:rPr>
        <w:t>109</w:t>
      </w:r>
      <w:r>
        <w:rPr>
          <w:noProof/>
        </w:rPr>
        <w:fldChar w:fldCharType="end"/>
      </w:r>
    </w:p>
    <w:p w14:paraId="2811060E" w14:textId="23E0D37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6.2.6.2.2</w:t>
      </w:r>
      <w:r>
        <w:rPr>
          <w:rFonts w:asciiTheme="minorHAnsi" w:eastAsiaTheme="minorEastAsia" w:hAnsiTheme="minorHAnsi" w:cstheme="minorBidi"/>
          <w:noProof/>
          <w:kern w:val="2"/>
          <w:sz w:val="22"/>
          <w:szCs w:val="22"/>
          <w:lang w:val="en-US" w:eastAsia="zh-CN"/>
          <w14:ligatures w14:val="standardContextual"/>
        </w:rPr>
        <w:tab/>
      </w:r>
      <w:r>
        <w:rPr>
          <w:noProof/>
        </w:rPr>
        <w:t>Type: CipheringKeyInfo</w:t>
      </w:r>
      <w:r>
        <w:rPr>
          <w:noProof/>
        </w:rPr>
        <w:tab/>
      </w:r>
      <w:r>
        <w:rPr>
          <w:noProof/>
        </w:rPr>
        <w:fldChar w:fldCharType="begin"/>
      </w:r>
      <w:r>
        <w:rPr>
          <w:noProof/>
        </w:rPr>
        <w:instrText xml:space="preserve"> PAGEREF _Toc183624981 \h </w:instrText>
      </w:r>
      <w:r>
        <w:rPr>
          <w:noProof/>
        </w:rPr>
      </w:r>
      <w:r>
        <w:rPr>
          <w:noProof/>
        </w:rPr>
        <w:fldChar w:fldCharType="separate"/>
      </w:r>
      <w:r>
        <w:rPr>
          <w:noProof/>
        </w:rPr>
        <w:t>110</w:t>
      </w:r>
      <w:r>
        <w:rPr>
          <w:noProof/>
        </w:rPr>
        <w:fldChar w:fldCharType="end"/>
      </w:r>
    </w:p>
    <w:p w14:paraId="3021FE62" w14:textId="5BE0C93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6.2.6.2.3</w:t>
      </w:r>
      <w:r>
        <w:rPr>
          <w:rFonts w:asciiTheme="minorHAnsi" w:eastAsiaTheme="minorEastAsia" w:hAnsiTheme="minorHAnsi" w:cstheme="minorBidi"/>
          <w:noProof/>
          <w:kern w:val="2"/>
          <w:sz w:val="22"/>
          <w:szCs w:val="22"/>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_Toc183624982 \h </w:instrText>
      </w:r>
      <w:r>
        <w:rPr>
          <w:noProof/>
        </w:rPr>
      </w:r>
      <w:r>
        <w:rPr>
          <w:noProof/>
        </w:rPr>
        <w:fldChar w:fldCharType="separate"/>
      </w:r>
      <w:r>
        <w:rPr>
          <w:noProof/>
        </w:rPr>
        <w:t>110</w:t>
      </w:r>
      <w:r>
        <w:rPr>
          <w:noProof/>
        </w:rPr>
        <w:fldChar w:fldCharType="end"/>
      </w:r>
    </w:p>
    <w:p w14:paraId="2328D164" w14:textId="67A4E5E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6.2.6.2.4</w:t>
      </w:r>
      <w:r>
        <w:rPr>
          <w:rFonts w:asciiTheme="minorHAnsi" w:eastAsiaTheme="minorEastAsia" w:hAnsiTheme="minorHAnsi" w:cstheme="minorBidi"/>
          <w:noProof/>
          <w:kern w:val="2"/>
          <w:sz w:val="22"/>
          <w:szCs w:val="22"/>
          <w:lang w:val="en-US" w:eastAsia="zh-CN"/>
          <w14:ligatures w14:val="standardContextual"/>
        </w:rPr>
        <w:tab/>
      </w:r>
      <w:r>
        <w:rPr>
          <w:noProof/>
        </w:rPr>
        <w:t>Type: CipheringDataSet</w:t>
      </w:r>
      <w:r>
        <w:rPr>
          <w:noProof/>
        </w:rPr>
        <w:tab/>
      </w:r>
      <w:r>
        <w:rPr>
          <w:noProof/>
        </w:rPr>
        <w:fldChar w:fldCharType="begin"/>
      </w:r>
      <w:r>
        <w:rPr>
          <w:noProof/>
        </w:rPr>
        <w:instrText xml:space="preserve"> PAGEREF _Toc183624983 \h </w:instrText>
      </w:r>
      <w:r>
        <w:rPr>
          <w:noProof/>
        </w:rPr>
      </w:r>
      <w:r>
        <w:rPr>
          <w:noProof/>
        </w:rPr>
        <w:fldChar w:fldCharType="separate"/>
      </w:r>
      <w:r>
        <w:rPr>
          <w:noProof/>
        </w:rPr>
        <w:t>111</w:t>
      </w:r>
      <w:r>
        <w:rPr>
          <w:noProof/>
        </w:rPr>
        <w:fldChar w:fldCharType="end"/>
      </w:r>
    </w:p>
    <w:p w14:paraId="6FF5B05C" w14:textId="4452556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6.2.6.2.5</w:t>
      </w:r>
      <w:r>
        <w:rPr>
          <w:rFonts w:asciiTheme="minorHAnsi" w:eastAsiaTheme="minorEastAsia" w:hAnsiTheme="minorHAnsi" w:cstheme="minorBidi"/>
          <w:noProof/>
          <w:kern w:val="2"/>
          <w:sz w:val="22"/>
          <w:szCs w:val="22"/>
          <w:lang w:val="en-US" w:eastAsia="zh-CN"/>
          <w14:ligatures w14:val="standardContextual"/>
        </w:rPr>
        <w:tab/>
      </w:r>
      <w:r>
        <w:rPr>
          <w:noProof/>
        </w:rPr>
        <w:t>Type: CipheringSetReport</w:t>
      </w:r>
      <w:r>
        <w:rPr>
          <w:noProof/>
        </w:rPr>
        <w:tab/>
      </w:r>
      <w:r>
        <w:rPr>
          <w:noProof/>
        </w:rPr>
        <w:fldChar w:fldCharType="begin"/>
      </w:r>
      <w:r>
        <w:rPr>
          <w:noProof/>
        </w:rPr>
        <w:instrText xml:space="preserve"> PAGEREF _Toc183624984 \h </w:instrText>
      </w:r>
      <w:r>
        <w:rPr>
          <w:noProof/>
        </w:rPr>
      </w:r>
      <w:r>
        <w:rPr>
          <w:noProof/>
        </w:rPr>
        <w:fldChar w:fldCharType="separate"/>
      </w:r>
      <w:r>
        <w:rPr>
          <w:noProof/>
        </w:rPr>
        <w:t>116</w:t>
      </w:r>
      <w:r>
        <w:rPr>
          <w:noProof/>
        </w:rPr>
        <w:fldChar w:fldCharType="end"/>
      </w:r>
    </w:p>
    <w:p w14:paraId="3F7B9AC1" w14:textId="0CA2F4A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6.2.6.2.6</w:t>
      </w:r>
      <w:r>
        <w:rPr>
          <w:rFonts w:asciiTheme="minorHAnsi" w:eastAsiaTheme="minorEastAsia" w:hAnsiTheme="minorHAnsi" w:cstheme="minorBidi"/>
          <w:noProof/>
          <w:kern w:val="2"/>
          <w:sz w:val="22"/>
          <w:szCs w:val="22"/>
          <w:lang w:val="en-US" w:eastAsia="zh-CN"/>
          <w14:ligatures w14:val="standardContextual"/>
        </w:rPr>
        <w:tab/>
      </w:r>
      <w:r>
        <w:rPr>
          <w:noProof/>
        </w:rPr>
        <w:t>Type: CipherRequestData</w:t>
      </w:r>
      <w:r>
        <w:rPr>
          <w:noProof/>
        </w:rPr>
        <w:tab/>
      </w:r>
      <w:r>
        <w:rPr>
          <w:noProof/>
        </w:rPr>
        <w:fldChar w:fldCharType="begin"/>
      </w:r>
      <w:r>
        <w:rPr>
          <w:noProof/>
        </w:rPr>
        <w:instrText xml:space="preserve"> PAGEREF _Toc183624985 \h </w:instrText>
      </w:r>
      <w:r>
        <w:rPr>
          <w:noProof/>
        </w:rPr>
      </w:r>
      <w:r>
        <w:rPr>
          <w:noProof/>
        </w:rPr>
        <w:fldChar w:fldCharType="separate"/>
      </w:r>
      <w:r>
        <w:rPr>
          <w:noProof/>
        </w:rPr>
        <w:t>117</w:t>
      </w:r>
      <w:r>
        <w:rPr>
          <w:noProof/>
        </w:rPr>
        <w:fldChar w:fldCharType="end"/>
      </w:r>
    </w:p>
    <w:p w14:paraId="03ECB628" w14:textId="20F8880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6.2.6.2.7</w:t>
      </w:r>
      <w:r>
        <w:rPr>
          <w:rFonts w:asciiTheme="minorHAnsi" w:eastAsiaTheme="minorEastAsia" w:hAnsiTheme="minorHAnsi" w:cstheme="minorBidi"/>
          <w:noProof/>
          <w:kern w:val="2"/>
          <w:sz w:val="22"/>
          <w:szCs w:val="22"/>
          <w:lang w:val="en-US" w:eastAsia="zh-CN"/>
          <w14:ligatures w14:val="standardContextual"/>
        </w:rPr>
        <w:tab/>
      </w:r>
      <w:r>
        <w:rPr>
          <w:noProof/>
        </w:rPr>
        <w:t>Type: CipherResponseData</w:t>
      </w:r>
      <w:r>
        <w:rPr>
          <w:noProof/>
        </w:rPr>
        <w:tab/>
      </w:r>
      <w:r>
        <w:rPr>
          <w:noProof/>
        </w:rPr>
        <w:fldChar w:fldCharType="begin"/>
      </w:r>
      <w:r>
        <w:rPr>
          <w:noProof/>
        </w:rPr>
        <w:instrText xml:space="preserve"> PAGEREF _Toc183624986 \h </w:instrText>
      </w:r>
      <w:r>
        <w:rPr>
          <w:noProof/>
        </w:rPr>
      </w:r>
      <w:r>
        <w:rPr>
          <w:noProof/>
        </w:rPr>
        <w:fldChar w:fldCharType="separate"/>
      </w:r>
      <w:r>
        <w:rPr>
          <w:noProof/>
        </w:rPr>
        <w:t>117</w:t>
      </w:r>
      <w:r>
        <w:rPr>
          <w:noProof/>
        </w:rPr>
        <w:fldChar w:fldCharType="end"/>
      </w:r>
    </w:p>
    <w:p w14:paraId="2B14E06B" w14:textId="27441116"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6.2.6.3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 and enumerations</w:t>
      </w:r>
      <w:r>
        <w:rPr>
          <w:noProof/>
        </w:rPr>
        <w:tab/>
      </w:r>
      <w:r>
        <w:rPr>
          <w:noProof/>
        </w:rPr>
        <w:fldChar w:fldCharType="begin"/>
      </w:r>
      <w:r>
        <w:rPr>
          <w:noProof/>
        </w:rPr>
        <w:instrText xml:space="preserve"> PAGEREF _Toc183624987 \h </w:instrText>
      </w:r>
      <w:r>
        <w:rPr>
          <w:noProof/>
        </w:rPr>
      </w:r>
      <w:r>
        <w:rPr>
          <w:noProof/>
        </w:rPr>
        <w:fldChar w:fldCharType="separate"/>
      </w:r>
      <w:r>
        <w:rPr>
          <w:noProof/>
        </w:rPr>
        <w:t>117</w:t>
      </w:r>
      <w:r>
        <w:rPr>
          <w:noProof/>
        </w:rPr>
        <w:fldChar w:fldCharType="end"/>
      </w:r>
    </w:p>
    <w:p w14:paraId="5AF23213" w14:textId="74B0560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_Toc183624988 \h </w:instrText>
      </w:r>
      <w:r>
        <w:rPr>
          <w:noProof/>
        </w:rPr>
      </w:r>
      <w:r>
        <w:rPr>
          <w:noProof/>
        </w:rPr>
        <w:fldChar w:fldCharType="separate"/>
      </w:r>
      <w:r>
        <w:rPr>
          <w:noProof/>
        </w:rPr>
        <w:t>117</w:t>
      </w:r>
      <w:r>
        <w:rPr>
          <w:noProof/>
        </w:rPr>
        <w:fldChar w:fldCharType="end"/>
      </w:r>
    </w:p>
    <w:p w14:paraId="1877EE81" w14:textId="264434F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_Toc183624989 \h </w:instrText>
      </w:r>
      <w:r>
        <w:rPr>
          <w:noProof/>
        </w:rPr>
      </w:r>
      <w:r>
        <w:rPr>
          <w:noProof/>
        </w:rPr>
        <w:fldChar w:fldCharType="separate"/>
      </w:r>
      <w:r>
        <w:rPr>
          <w:noProof/>
        </w:rPr>
        <w:t>117</w:t>
      </w:r>
      <w:r>
        <w:rPr>
          <w:noProof/>
        </w:rPr>
        <w:fldChar w:fldCharType="end"/>
      </w:r>
    </w:p>
    <w:p w14:paraId="4C05780B" w14:textId="5C2F9EE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6.2.6.3.3</w:t>
      </w:r>
      <w:r>
        <w:rPr>
          <w:rFonts w:asciiTheme="minorHAnsi" w:eastAsiaTheme="minorEastAsia" w:hAnsiTheme="minorHAnsi" w:cstheme="minorBidi"/>
          <w:noProof/>
          <w:kern w:val="2"/>
          <w:sz w:val="22"/>
          <w:szCs w:val="22"/>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_Toc183624990 \h </w:instrText>
      </w:r>
      <w:r>
        <w:rPr>
          <w:noProof/>
        </w:rPr>
      </w:r>
      <w:r>
        <w:rPr>
          <w:noProof/>
        </w:rPr>
        <w:fldChar w:fldCharType="separate"/>
      </w:r>
      <w:r>
        <w:rPr>
          <w:noProof/>
        </w:rPr>
        <w:t>117</w:t>
      </w:r>
      <w:r>
        <w:rPr>
          <w:noProof/>
        </w:rPr>
        <w:fldChar w:fldCharType="end"/>
      </w:r>
    </w:p>
    <w:p w14:paraId="08DB2C25" w14:textId="30EA1CE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6.2.6.3.4</w:t>
      </w:r>
      <w:r>
        <w:rPr>
          <w:rFonts w:asciiTheme="minorHAnsi" w:eastAsiaTheme="minorEastAsia" w:hAnsiTheme="minorHAnsi" w:cstheme="minorBidi"/>
          <w:noProof/>
          <w:kern w:val="2"/>
          <w:sz w:val="22"/>
          <w:szCs w:val="22"/>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_Toc183624991 \h </w:instrText>
      </w:r>
      <w:r>
        <w:rPr>
          <w:noProof/>
        </w:rPr>
      </w:r>
      <w:r>
        <w:rPr>
          <w:noProof/>
        </w:rPr>
        <w:fldChar w:fldCharType="separate"/>
      </w:r>
      <w:r>
        <w:rPr>
          <w:noProof/>
        </w:rPr>
        <w:t>117</w:t>
      </w:r>
      <w:r>
        <w:rPr>
          <w:noProof/>
        </w:rPr>
        <w:fldChar w:fldCharType="end"/>
      </w:r>
    </w:p>
    <w:p w14:paraId="5B393B5E" w14:textId="12135090"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_Toc183624992 \h </w:instrText>
      </w:r>
      <w:r>
        <w:rPr>
          <w:noProof/>
        </w:rPr>
      </w:r>
      <w:r>
        <w:rPr>
          <w:noProof/>
        </w:rPr>
        <w:fldChar w:fldCharType="separate"/>
      </w:r>
      <w:r>
        <w:rPr>
          <w:noProof/>
        </w:rPr>
        <w:t>118</w:t>
      </w:r>
      <w:r>
        <w:rPr>
          <w:noProof/>
        </w:rPr>
        <w:fldChar w:fldCharType="end"/>
      </w:r>
    </w:p>
    <w:p w14:paraId="3DA75A44" w14:textId="49CD26FC"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_Toc183624993 \h </w:instrText>
      </w:r>
      <w:r>
        <w:rPr>
          <w:noProof/>
        </w:rPr>
      </w:r>
      <w:r>
        <w:rPr>
          <w:noProof/>
        </w:rPr>
        <w:fldChar w:fldCharType="separate"/>
      </w:r>
      <w:r>
        <w:rPr>
          <w:noProof/>
        </w:rPr>
        <w:t>118</w:t>
      </w:r>
      <w:r>
        <w:rPr>
          <w:noProof/>
        </w:rPr>
        <w:fldChar w:fldCharType="end"/>
      </w:r>
    </w:p>
    <w:p w14:paraId="583EC9BA" w14:textId="0EAE1C2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_Toc183624994 \h </w:instrText>
      </w:r>
      <w:r>
        <w:rPr>
          <w:noProof/>
        </w:rPr>
      </w:r>
      <w:r>
        <w:rPr>
          <w:noProof/>
        </w:rPr>
        <w:fldChar w:fldCharType="separate"/>
      </w:r>
      <w:r>
        <w:rPr>
          <w:noProof/>
        </w:rPr>
        <w:t>118</w:t>
      </w:r>
      <w:r>
        <w:rPr>
          <w:noProof/>
        </w:rPr>
        <w:fldChar w:fldCharType="end"/>
      </w:r>
    </w:p>
    <w:p w14:paraId="7BCDDB67" w14:textId="3288DEFE"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6.2.7.3</w:t>
      </w:r>
      <w:r>
        <w:rPr>
          <w:rFonts w:asciiTheme="minorHAnsi" w:eastAsiaTheme="minorEastAsia" w:hAnsiTheme="minorHAnsi" w:cstheme="minorBidi"/>
          <w:noProof/>
          <w:kern w:val="2"/>
          <w:sz w:val="22"/>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_Toc183624995 \h </w:instrText>
      </w:r>
      <w:r>
        <w:rPr>
          <w:noProof/>
        </w:rPr>
      </w:r>
      <w:r>
        <w:rPr>
          <w:noProof/>
        </w:rPr>
        <w:fldChar w:fldCharType="separate"/>
      </w:r>
      <w:r>
        <w:rPr>
          <w:noProof/>
        </w:rPr>
        <w:t>118</w:t>
      </w:r>
      <w:r>
        <w:rPr>
          <w:noProof/>
        </w:rPr>
        <w:fldChar w:fldCharType="end"/>
      </w:r>
    </w:p>
    <w:p w14:paraId="236701C5" w14:textId="45302AA3"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6.2.8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_Toc183624996 \h </w:instrText>
      </w:r>
      <w:r>
        <w:rPr>
          <w:noProof/>
        </w:rPr>
      </w:r>
      <w:r>
        <w:rPr>
          <w:noProof/>
        </w:rPr>
        <w:fldChar w:fldCharType="separate"/>
      </w:r>
      <w:r>
        <w:rPr>
          <w:noProof/>
        </w:rPr>
        <w:t>118</w:t>
      </w:r>
      <w:r>
        <w:rPr>
          <w:noProof/>
        </w:rPr>
        <w:fldChar w:fldCharType="end"/>
      </w:r>
    </w:p>
    <w:p w14:paraId="41BBA614" w14:textId="32BE37D4"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6.2.9</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_Toc183624997 \h </w:instrText>
      </w:r>
      <w:r>
        <w:rPr>
          <w:noProof/>
        </w:rPr>
      </w:r>
      <w:r>
        <w:rPr>
          <w:noProof/>
        </w:rPr>
        <w:fldChar w:fldCharType="separate"/>
      </w:r>
      <w:r>
        <w:rPr>
          <w:noProof/>
        </w:rPr>
        <w:t>118</w:t>
      </w:r>
      <w:r>
        <w:rPr>
          <w:noProof/>
        </w:rPr>
        <w:fldChar w:fldCharType="end"/>
      </w:r>
    </w:p>
    <w:p w14:paraId="56DF19FE" w14:textId="31DEF88B"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6.2.10</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HTTP redirection</w:t>
      </w:r>
      <w:r>
        <w:rPr>
          <w:noProof/>
        </w:rPr>
        <w:tab/>
      </w:r>
      <w:r>
        <w:rPr>
          <w:noProof/>
        </w:rPr>
        <w:fldChar w:fldCharType="begin"/>
      </w:r>
      <w:r>
        <w:rPr>
          <w:noProof/>
        </w:rPr>
        <w:instrText xml:space="preserve"> PAGEREF _Toc183624998 \h </w:instrText>
      </w:r>
      <w:r>
        <w:rPr>
          <w:noProof/>
        </w:rPr>
      </w:r>
      <w:r>
        <w:rPr>
          <w:noProof/>
        </w:rPr>
        <w:fldChar w:fldCharType="separate"/>
      </w:r>
      <w:r>
        <w:rPr>
          <w:noProof/>
        </w:rPr>
        <w:t>119</w:t>
      </w:r>
      <w:r>
        <w:rPr>
          <w:noProof/>
        </w:rPr>
        <w:fldChar w:fldCharType="end"/>
      </w:r>
    </w:p>
    <w:p w14:paraId="47F4FF1D" w14:textId="54DC55EE"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6.3</w:t>
      </w:r>
      <w:r>
        <w:rPr>
          <w:rFonts w:asciiTheme="minorHAnsi" w:eastAsiaTheme="minorEastAsia" w:hAnsiTheme="minorHAnsi" w:cstheme="minorBidi"/>
          <w:noProof/>
          <w:kern w:val="2"/>
          <w:sz w:val="22"/>
          <w:szCs w:val="22"/>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_Toc183624999 \h </w:instrText>
      </w:r>
      <w:r>
        <w:rPr>
          <w:noProof/>
        </w:rPr>
      </w:r>
      <w:r>
        <w:rPr>
          <w:noProof/>
        </w:rPr>
        <w:fldChar w:fldCharType="separate"/>
      </w:r>
      <w:r>
        <w:rPr>
          <w:noProof/>
        </w:rPr>
        <w:t>119</w:t>
      </w:r>
      <w:r>
        <w:rPr>
          <w:noProof/>
        </w:rPr>
        <w:fldChar w:fldCharType="end"/>
      </w:r>
    </w:p>
    <w:p w14:paraId="1CEBCD36" w14:textId="0278CA08"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_Toc183625000 \h </w:instrText>
      </w:r>
      <w:r>
        <w:rPr>
          <w:noProof/>
        </w:rPr>
      </w:r>
      <w:r>
        <w:rPr>
          <w:noProof/>
        </w:rPr>
        <w:fldChar w:fldCharType="separate"/>
      </w:r>
      <w:r>
        <w:rPr>
          <w:noProof/>
        </w:rPr>
        <w:t>119</w:t>
      </w:r>
      <w:r>
        <w:rPr>
          <w:noProof/>
        </w:rPr>
        <w:fldChar w:fldCharType="end"/>
      </w:r>
    </w:p>
    <w:p w14:paraId="1D2C43A5" w14:textId="66676B38"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_Toc183625001 \h </w:instrText>
      </w:r>
      <w:r>
        <w:rPr>
          <w:noProof/>
        </w:rPr>
      </w:r>
      <w:r>
        <w:rPr>
          <w:noProof/>
        </w:rPr>
        <w:fldChar w:fldCharType="separate"/>
      </w:r>
      <w:r>
        <w:rPr>
          <w:noProof/>
        </w:rPr>
        <w:t>119</w:t>
      </w:r>
      <w:r>
        <w:rPr>
          <w:noProof/>
        </w:rPr>
        <w:fldChar w:fldCharType="end"/>
      </w:r>
    </w:p>
    <w:p w14:paraId="462BDF2B" w14:textId="67C631E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_Toc183625002 \h </w:instrText>
      </w:r>
      <w:r>
        <w:rPr>
          <w:noProof/>
        </w:rPr>
      </w:r>
      <w:r>
        <w:rPr>
          <w:noProof/>
        </w:rPr>
        <w:fldChar w:fldCharType="separate"/>
      </w:r>
      <w:r>
        <w:rPr>
          <w:noProof/>
        </w:rPr>
        <w:t>119</w:t>
      </w:r>
      <w:r>
        <w:rPr>
          <w:noProof/>
        </w:rPr>
        <w:fldChar w:fldCharType="end"/>
      </w:r>
    </w:p>
    <w:p w14:paraId="1C1D4060" w14:textId="2976EEE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_Toc183625003 \h </w:instrText>
      </w:r>
      <w:r>
        <w:rPr>
          <w:noProof/>
        </w:rPr>
      </w:r>
      <w:r>
        <w:rPr>
          <w:noProof/>
        </w:rPr>
        <w:fldChar w:fldCharType="separate"/>
      </w:r>
      <w:r>
        <w:rPr>
          <w:noProof/>
        </w:rPr>
        <w:t>119</w:t>
      </w:r>
      <w:r>
        <w:rPr>
          <w:noProof/>
        </w:rPr>
        <w:fldChar w:fldCharType="end"/>
      </w:r>
    </w:p>
    <w:p w14:paraId="293B6EDB" w14:textId="7FAE736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_Toc183625004 \h </w:instrText>
      </w:r>
      <w:r>
        <w:rPr>
          <w:noProof/>
        </w:rPr>
      </w:r>
      <w:r>
        <w:rPr>
          <w:noProof/>
        </w:rPr>
        <w:fldChar w:fldCharType="separate"/>
      </w:r>
      <w:r>
        <w:rPr>
          <w:noProof/>
        </w:rPr>
        <w:t>119</w:t>
      </w:r>
      <w:r>
        <w:rPr>
          <w:noProof/>
        </w:rPr>
        <w:fldChar w:fldCharType="end"/>
      </w:r>
    </w:p>
    <w:p w14:paraId="68188213" w14:textId="6E6E817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_Toc183625005 \h </w:instrText>
      </w:r>
      <w:r>
        <w:rPr>
          <w:noProof/>
        </w:rPr>
      </w:r>
      <w:r>
        <w:rPr>
          <w:noProof/>
        </w:rPr>
        <w:fldChar w:fldCharType="separate"/>
      </w:r>
      <w:r>
        <w:rPr>
          <w:noProof/>
        </w:rPr>
        <w:t>119</w:t>
      </w:r>
      <w:r>
        <w:rPr>
          <w:noProof/>
        </w:rPr>
        <w:fldChar w:fldCharType="end"/>
      </w:r>
    </w:p>
    <w:p w14:paraId="0F430DCA" w14:textId="68749C9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_Toc183625006 \h </w:instrText>
      </w:r>
      <w:r>
        <w:rPr>
          <w:noProof/>
        </w:rPr>
      </w:r>
      <w:r>
        <w:rPr>
          <w:noProof/>
        </w:rPr>
        <w:fldChar w:fldCharType="separate"/>
      </w:r>
      <w:r>
        <w:rPr>
          <w:noProof/>
        </w:rPr>
        <w:t>120</w:t>
      </w:r>
      <w:r>
        <w:rPr>
          <w:noProof/>
        </w:rPr>
        <w:fldChar w:fldCharType="end"/>
      </w:r>
    </w:p>
    <w:p w14:paraId="1A74ADAA" w14:textId="091AA6F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_Toc183625007 \h </w:instrText>
      </w:r>
      <w:r>
        <w:rPr>
          <w:noProof/>
        </w:rPr>
      </w:r>
      <w:r>
        <w:rPr>
          <w:noProof/>
        </w:rPr>
        <w:fldChar w:fldCharType="separate"/>
      </w:r>
      <w:r>
        <w:rPr>
          <w:noProof/>
        </w:rPr>
        <w:t>120</w:t>
      </w:r>
      <w:r>
        <w:rPr>
          <w:noProof/>
        </w:rPr>
        <w:fldChar w:fldCharType="end"/>
      </w:r>
    </w:p>
    <w:p w14:paraId="09371DD7" w14:textId="29D70E4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6.3.2.4</w:t>
      </w:r>
      <w:r>
        <w:rPr>
          <w:rFonts w:asciiTheme="minorHAnsi" w:eastAsiaTheme="minorEastAsia" w:hAnsiTheme="minorHAnsi" w:cstheme="minorBidi"/>
          <w:noProof/>
          <w:kern w:val="2"/>
          <w:sz w:val="22"/>
          <w:szCs w:val="22"/>
          <w:lang w:val="en-US" w:eastAsia="zh-CN"/>
          <w14:ligatures w14:val="standardContextual"/>
        </w:rPr>
        <w:tab/>
      </w:r>
      <w:r>
        <w:rPr>
          <w:noProof/>
        </w:rPr>
        <w:t>HTTP multipart messages</w:t>
      </w:r>
      <w:r>
        <w:rPr>
          <w:noProof/>
        </w:rPr>
        <w:tab/>
      </w:r>
      <w:r>
        <w:rPr>
          <w:noProof/>
        </w:rPr>
        <w:fldChar w:fldCharType="begin"/>
      </w:r>
      <w:r>
        <w:rPr>
          <w:noProof/>
        </w:rPr>
        <w:instrText xml:space="preserve"> PAGEREF _Toc183625008 \h </w:instrText>
      </w:r>
      <w:r>
        <w:rPr>
          <w:noProof/>
        </w:rPr>
      </w:r>
      <w:r>
        <w:rPr>
          <w:noProof/>
        </w:rPr>
        <w:fldChar w:fldCharType="separate"/>
      </w:r>
      <w:r>
        <w:rPr>
          <w:noProof/>
        </w:rPr>
        <w:t>120</w:t>
      </w:r>
      <w:r>
        <w:rPr>
          <w:noProof/>
        </w:rPr>
        <w:fldChar w:fldCharType="end"/>
      </w:r>
    </w:p>
    <w:p w14:paraId="228074BC" w14:textId="4349895E"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_Toc183625009 \h </w:instrText>
      </w:r>
      <w:r>
        <w:rPr>
          <w:noProof/>
        </w:rPr>
      </w:r>
      <w:r>
        <w:rPr>
          <w:noProof/>
        </w:rPr>
        <w:fldChar w:fldCharType="separate"/>
      </w:r>
      <w:r>
        <w:rPr>
          <w:noProof/>
        </w:rPr>
        <w:t>120</w:t>
      </w:r>
      <w:r>
        <w:rPr>
          <w:noProof/>
        </w:rPr>
        <w:fldChar w:fldCharType="end"/>
      </w:r>
    </w:p>
    <w:p w14:paraId="350B098B" w14:textId="3FDECC7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_Toc183625010 \h </w:instrText>
      </w:r>
      <w:r>
        <w:rPr>
          <w:noProof/>
        </w:rPr>
      </w:r>
      <w:r>
        <w:rPr>
          <w:noProof/>
        </w:rPr>
        <w:fldChar w:fldCharType="separate"/>
      </w:r>
      <w:r>
        <w:rPr>
          <w:noProof/>
        </w:rPr>
        <w:t>120</w:t>
      </w:r>
      <w:r>
        <w:rPr>
          <w:noProof/>
        </w:rPr>
        <w:fldChar w:fldCharType="end"/>
      </w:r>
    </w:p>
    <w:p w14:paraId="0379EAA6" w14:textId="15D2565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fr-FR"/>
        </w:rPr>
        <w:t>6.3.3.2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Resource: subscriptions (Collection)</w:t>
      </w:r>
      <w:r>
        <w:rPr>
          <w:noProof/>
        </w:rPr>
        <w:tab/>
      </w:r>
      <w:r>
        <w:rPr>
          <w:noProof/>
        </w:rPr>
        <w:fldChar w:fldCharType="begin"/>
      </w:r>
      <w:r>
        <w:rPr>
          <w:noProof/>
        </w:rPr>
        <w:instrText xml:space="preserve"> PAGEREF _Toc183625011 \h </w:instrText>
      </w:r>
      <w:r>
        <w:rPr>
          <w:noProof/>
        </w:rPr>
      </w:r>
      <w:r>
        <w:rPr>
          <w:noProof/>
        </w:rPr>
        <w:fldChar w:fldCharType="separate"/>
      </w:r>
      <w:r>
        <w:rPr>
          <w:noProof/>
        </w:rPr>
        <w:t>121</w:t>
      </w:r>
      <w:r>
        <w:rPr>
          <w:noProof/>
        </w:rPr>
        <w:fldChar w:fldCharType="end"/>
      </w:r>
    </w:p>
    <w:p w14:paraId="772B8AEA" w14:textId="2F929B9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sidRPr="00DA26B9">
        <w:rPr>
          <w:noProof/>
          <w:lang w:val="fr-FR"/>
        </w:rPr>
        <w:t>6.3</w:t>
      </w:r>
      <w:r w:rsidRPr="00DA26B9">
        <w:rPr>
          <w:noProof/>
          <w:highlight w:val="yellow"/>
          <w:lang w:val="fr-FR"/>
        </w:rPr>
        <w:t>.</w:t>
      </w:r>
      <w:r w:rsidRPr="00DA26B9">
        <w:rPr>
          <w:noProof/>
          <w:lang w:val="fr-FR"/>
        </w:rPr>
        <w:t>3.2.1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Description</w:t>
      </w:r>
      <w:r>
        <w:rPr>
          <w:noProof/>
        </w:rPr>
        <w:tab/>
      </w:r>
      <w:r>
        <w:rPr>
          <w:noProof/>
        </w:rPr>
        <w:fldChar w:fldCharType="begin"/>
      </w:r>
      <w:r>
        <w:rPr>
          <w:noProof/>
        </w:rPr>
        <w:instrText xml:space="preserve"> PAGEREF _Toc183625012 \h </w:instrText>
      </w:r>
      <w:r>
        <w:rPr>
          <w:noProof/>
        </w:rPr>
      </w:r>
      <w:r>
        <w:rPr>
          <w:noProof/>
        </w:rPr>
        <w:fldChar w:fldCharType="separate"/>
      </w:r>
      <w:r>
        <w:rPr>
          <w:noProof/>
        </w:rPr>
        <w:t>121</w:t>
      </w:r>
      <w:r>
        <w:rPr>
          <w:noProof/>
        </w:rPr>
        <w:fldChar w:fldCharType="end"/>
      </w:r>
    </w:p>
    <w:p w14:paraId="5C7D1E14" w14:textId="3309633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6.3.3.2.2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_Toc183625013 \h </w:instrText>
      </w:r>
      <w:r>
        <w:rPr>
          <w:noProof/>
        </w:rPr>
      </w:r>
      <w:r>
        <w:rPr>
          <w:noProof/>
        </w:rPr>
        <w:fldChar w:fldCharType="separate"/>
      </w:r>
      <w:r>
        <w:rPr>
          <w:noProof/>
        </w:rPr>
        <w:t>121</w:t>
      </w:r>
      <w:r>
        <w:rPr>
          <w:noProof/>
        </w:rPr>
        <w:fldChar w:fldCharType="end"/>
      </w:r>
    </w:p>
    <w:p w14:paraId="46F7D4D5" w14:textId="6094C20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6.3.3.2.3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_Toc183625014 \h </w:instrText>
      </w:r>
      <w:r>
        <w:rPr>
          <w:noProof/>
        </w:rPr>
      </w:r>
      <w:r>
        <w:rPr>
          <w:noProof/>
        </w:rPr>
        <w:fldChar w:fldCharType="separate"/>
      </w:r>
      <w:r>
        <w:rPr>
          <w:noProof/>
        </w:rPr>
        <w:t>121</w:t>
      </w:r>
      <w:r>
        <w:rPr>
          <w:noProof/>
        </w:rPr>
        <w:fldChar w:fldCharType="end"/>
      </w:r>
    </w:p>
    <w:p w14:paraId="2CACDAFA" w14:textId="3E8E9849" w:rsidR="00D26F42" w:rsidRDefault="00D26F42">
      <w:pPr>
        <w:pStyle w:val="TOC6"/>
        <w:rPr>
          <w:rFonts w:asciiTheme="minorHAnsi" w:eastAsiaTheme="minorEastAsia" w:hAnsiTheme="minorHAnsi" w:cstheme="minorBidi"/>
          <w:noProof/>
          <w:kern w:val="2"/>
          <w:sz w:val="22"/>
          <w:szCs w:val="22"/>
          <w:lang w:val="en-US" w:eastAsia="zh-CN"/>
          <w14:ligatures w14:val="standardContextual"/>
        </w:rPr>
      </w:pPr>
      <w:r>
        <w:rPr>
          <w:noProof/>
        </w:rPr>
        <w:t>a)</w:t>
      </w:r>
      <w:r>
        <w:rPr>
          <w:rFonts w:asciiTheme="minorHAnsi" w:eastAsiaTheme="minorEastAsia" w:hAnsiTheme="minorHAnsi" w:cstheme="minorBidi"/>
          <w:noProof/>
          <w:kern w:val="2"/>
          <w:sz w:val="22"/>
          <w:szCs w:val="22"/>
          <w:lang w:val="en-US" w:eastAsia="zh-CN"/>
          <w14:ligatures w14:val="standardContextual"/>
        </w:rPr>
        <w:tab/>
      </w:r>
      <w:r>
        <w:rPr>
          <w:noProof/>
        </w:rPr>
        <w:t>6.3.3.2.3.1 POST</w:t>
      </w:r>
      <w:r>
        <w:rPr>
          <w:noProof/>
        </w:rPr>
        <w:tab/>
      </w:r>
      <w:r>
        <w:rPr>
          <w:noProof/>
        </w:rPr>
        <w:fldChar w:fldCharType="begin"/>
      </w:r>
      <w:r>
        <w:rPr>
          <w:noProof/>
        </w:rPr>
        <w:instrText xml:space="preserve"> PAGEREF _Toc183625015 \h </w:instrText>
      </w:r>
      <w:r>
        <w:rPr>
          <w:noProof/>
        </w:rPr>
      </w:r>
      <w:r>
        <w:rPr>
          <w:noProof/>
        </w:rPr>
        <w:fldChar w:fldCharType="separate"/>
      </w:r>
      <w:r>
        <w:rPr>
          <w:noProof/>
        </w:rPr>
        <w:t>121</w:t>
      </w:r>
      <w:r>
        <w:rPr>
          <w:noProof/>
        </w:rPr>
        <w:fldChar w:fldCharType="end"/>
      </w:r>
    </w:p>
    <w:p w14:paraId="7E597C5D" w14:textId="2CA33E2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fr-FR"/>
        </w:rPr>
        <w:t>6.3.3.3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Resource: subscriptionId (Document)</w:t>
      </w:r>
      <w:r>
        <w:rPr>
          <w:noProof/>
        </w:rPr>
        <w:tab/>
      </w:r>
      <w:r>
        <w:rPr>
          <w:noProof/>
        </w:rPr>
        <w:fldChar w:fldCharType="begin"/>
      </w:r>
      <w:r>
        <w:rPr>
          <w:noProof/>
        </w:rPr>
        <w:instrText xml:space="preserve"> PAGEREF _Toc183625016 \h </w:instrText>
      </w:r>
      <w:r>
        <w:rPr>
          <w:noProof/>
        </w:rPr>
      </w:r>
      <w:r>
        <w:rPr>
          <w:noProof/>
        </w:rPr>
        <w:fldChar w:fldCharType="separate"/>
      </w:r>
      <w:r>
        <w:rPr>
          <w:noProof/>
        </w:rPr>
        <w:t>122</w:t>
      </w:r>
      <w:r>
        <w:rPr>
          <w:noProof/>
        </w:rPr>
        <w:fldChar w:fldCharType="end"/>
      </w:r>
    </w:p>
    <w:p w14:paraId="4A04E9EE" w14:textId="71B4228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sidRPr="00DA26B9">
        <w:rPr>
          <w:noProof/>
          <w:lang w:val="fr-FR"/>
        </w:rPr>
        <w:t>6.3</w:t>
      </w:r>
      <w:r w:rsidRPr="00DA26B9">
        <w:rPr>
          <w:noProof/>
          <w:highlight w:val="yellow"/>
          <w:lang w:val="fr-FR"/>
        </w:rPr>
        <w:t>.</w:t>
      </w:r>
      <w:r w:rsidRPr="00DA26B9">
        <w:rPr>
          <w:noProof/>
          <w:lang w:val="fr-FR"/>
        </w:rPr>
        <w:t>3.3.1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Description</w:t>
      </w:r>
      <w:r>
        <w:rPr>
          <w:noProof/>
        </w:rPr>
        <w:tab/>
      </w:r>
      <w:r>
        <w:rPr>
          <w:noProof/>
        </w:rPr>
        <w:fldChar w:fldCharType="begin"/>
      </w:r>
      <w:r>
        <w:rPr>
          <w:noProof/>
        </w:rPr>
        <w:instrText xml:space="preserve"> PAGEREF _Toc183625017 \h </w:instrText>
      </w:r>
      <w:r>
        <w:rPr>
          <w:noProof/>
        </w:rPr>
      </w:r>
      <w:r>
        <w:rPr>
          <w:noProof/>
        </w:rPr>
        <w:fldChar w:fldCharType="separate"/>
      </w:r>
      <w:r>
        <w:rPr>
          <w:noProof/>
        </w:rPr>
        <w:t>122</w:t>
      </w:r>
      <w:r>
        <w:rPr>
          <w:noProof/>
        </w:rPr>
        <w:fldChar w:fldCharType="end"/>
      </w:r>
    </w:p>
    <w:p w14:paraId="398F29E6" w14:textId="145F5B9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6.3.3.3.2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_Toc183625018 \h </w:instrText>
      </w:r>
      <w:r>
        <w:rPr>
          <w:noProof/>
        </w:rPr>
      </w:r>
      <w:r>
        <w:rPr>
          <w:noProof/>
        </w:rPr>
        <w:fldChar w:fldCharType="separate"/>
      </w:r>
      <w:r>
        <w:rPr>
          <w:noProof/>
        </w:rPr>
        <w:t>122</w:t>
      </w:r>
      <w:r>
        <w:rPr>
          <w:noProof/>
        </w:rPr>
        <w:fldChar w:fldCharType="end"/>
      </w:r>
    </w:p>
    <w:p w14:paraId="44473F9C" w14:textId="5BFCA20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6.3.3.3.3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_Toc183625019 \h </w:instrText>
      </w:r>
      <w:r>
        <w:rPr>
          <w:noProof/>
        </w:rPr>
      </w:r>
      <w:r>
        <w:rPr>
          <w:noProof/>
        </w:rPr>
        <w:fldChar w:fldCharType="separate"/>
      </w:r>
      <w:r>
        <w:rPr>
          <w:noProof/>
        </w:rPr>
        <w:t>123</w:t>
      </w:r>
      <w:r>
        <w:rPr>
          <w:noProof/>
        </w:rPr>
        <w:fldChar w:fldCharType="end"/>
      </w:r>
    </w:p>
    <w:p w14:paraId="7C602274" w14:textId="7894E108" w:rsidR="00D26F42" w:rsidRDefault="00D26F42">
      <w:pPr>
        <w:pStyle w:val="TOC6"/>
        <w:rPr>
          <w:rFonts w:asciiTheme="minorHAnsi" w:eastAsiaTheme="minorEastAsia" w:hAnsiTheme="minorHAnsi" w:cstheme="minorBidi"/>
          <w:noProof/>
          <w:kern w:val="2"/>
          <w:sz w:val="22"/>
          <w:szCs w:val="22"/>
          <w:lang w:val="en-US" w:eastAsia="zh-CN"/>
          <w14:ligatures w14:val="standardContextual"/>
        </w:rPr>
      </w:pPr>
      <w:r>
        <w:rPr>
          <w:noProof/>
        </w:rPr>
        <w:t>b)</w:t>
      </w:r>
      <w:r>
        <w:rPr>
          <w:rFonts w:asciiTheme="minorHAnsi" w:eastAsiaTheme="minorEastAsia" w:hAnsiTheme="minorHAnsi" w:cstheme="minorBidi"/>
          <w:noProof/>
          <w:kern w:val="2"/>
          <w:sz w:val="22"/>
          <w:szCs w:val="22"/>
          <w:lang w:val="en-US" w:eastAsia="zh-CN"/>
          <w14:ligatures w14:val="standardContextual"/>
        </w:rPr>
        <w:tab/>
      </w:r>
      <w:r>
        <w:rPr>
          <w:noProof/>
        </w:rPr>
        <w:t>6.3.3.3.3.1 PATCH</w:t>
      </w:r>
      <w:r>
        <w:rPr>
          <w:noProof/>
        </w:rPr>
        <w:tab/>
      </w:r>
      <w:r>
        <w:rPr>
          <w:noProof/>
        </w:rPr>
        <w:fldChar w:fldCharType="begin"/>
      </w:r>
      <w:r>
        <w:rPr>
          <w:noProof/>
        </w:rPr>
        <w:instrText xml:space="preserve"> PAGEREF _Toc183625020 \h </w:instrText>
      </w:r>
      <w:r>
        <w:rPr>
          <w:noProof/>
        </w:rPr>
      </w:r>
      <w:r>
        <w:rPr>
          <w:noProof/>
        </w:rPr>
        <w:fldChar w:fldCharType="separate"/>
      </w:r>
      <w:r>
        <w:rPr>
          <w:noProof/>
        </w:rPr>
        <w:t>123</w:t>
      </w:r>
      <w:r>
        <w:rPr>
          <w:noProof/>
        </w:rPr>
        <w:fldChar w:fldCharType="end"/>
      </w:r>
    </w:p>
    <w:p w14:paraId="0F16B3BB" w14:textId="718CCBBC" w:rsidR="00D26F42" w:rsidRDefault="00D26F42">
      <w:pPr>
        <w:pStyle w:val="TOC6"/>
        <w:rPr>
          <w:rFonts w:asciiTheme="minorHAnsi" w:eastAsiaTheme="minorEastAsia" w:hAnsiTheme="minorHAnsi" w:cstheme="minorBidi"/>
          <w:noProof/>
          <w:kern w:val="2"/>
          <w:sz w:val="22"/>
          <w:szCs w:val="22"/>
          <w:lang w:val="en-US" w:eastAsia="zh-CN"/>
          <w14:ligatures w14:val="standardContextual"/>
        </w:rPr>
      </w:pPr>
      <w:r>
        <w:rPr>
          <w:noProof/>
        </w:rPr>
        <w:t>c)</w:t>
      </w:r>
      <w:r>
        <w:rPr>
          <w:rFonts w:asciiTheme="minorHAnsi" w:eastAsiaTheme="minorEastAsia" w:hAnsiTheme="minorHAnsi" w:cstheme="minorBidi"/>
          <w:noProof/>
          <w:kern w:val="2"/>
          <w:sz w:val="22"/>
          <w:szCs w:val="22"/>
          <w:lang w:val="en-US" w:eastAsia="zh-CN"/>
          <w14:ligatures w14:val="standardContextual"/>
        </w:rPr>
        <w:tab/>
      </w:r>
      <w:r>
        <w:rPr>
          <w:noProof/>
        </w:rPr>
        <w:t>6.3.3.3.3.2 DELETE</w:t>
      </w:r>
      <w:r>
        <w:rPr>
          <w:noProof/>
        </w:rPr>
        <w:tab/>
      </w:r>
      <w:r>
        <w:rPr>
          <w:noProof/>
        </w:rPr>
        <w:fldChar w:fldCharType="begin"/>
      </w:r>
      <w:r>
        <w:rPr>
          <w:noProof/>
        </w:rPr>
        <w:instrText xml:space="preserve"> PAGEREF _Toc183625021 \h </w:instrText>
      </w:r>
      <w:r>
        <w:rPr>
          <w:noProof/>
        </w:rPr>
      </w:r>
      <w:r>
        <w:rPr>
          <w:noProof/>
        </w:rPr>
        <w:fldChar w:fldCharType="separate"/>
      </w:r>
      <w:r>
        <w:rPr>
          <w:noProof/>
        </w:rPr>
        <w:t>124</w:t>
      </w:r>
      <w:r>
        <w:rPr>
          <w:noProof/>
        </w:rPr>
        <w:fldChar w:fldCharType="end"/>
      </w:r>
    </w:p>
    <w:p w14:paraId="74F9BC83" w14:textId="47B8B5F7"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_Toc183625022 \h </w:instrText>
      </w:r>
      <w:r>
        <w:rPr>
          <w:noProof/>
        </w:rPr>
      </w:r>
      <w:r>
        <w:rPr>
          <w:noProof/>
        </w:rPr>
        <w:fldChar w:fldCharType="separate"/>
      </w:r>
      <w:r>
        <w:rPr>
          <w:noProof/>
        </w:rPr>
        <w:t>125</w:t>
      </w:r>
      <w:r>
        <w:rPr>
          <w:noProof/>
        </w:rPr>
        <w:fldChar w:fldCharType="end"/>
      </w:r>
    </w:p>
    <w:p w14:paraId="2BC1D48B" w14:textId="0D056315"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_Toc183625023 \h </w:instrText>
      </w:r>
      <w:r>
        <w:rPr>
          <w:noProof/>
        </w:rPr>
      </w:r>
      <w:r>
        <w:rPr>
          <w:noProof/>
        </w:rPr>
        <w:fldChar w:fldCharType="separate"/>
      </w:r>
      <w:r>
        <w:rPr>
          <w:noProof/>
        </w:rPr>
        <w:t>125</w:t>
      </w:r>
      <w:r>
        <w:rPr>
          <w:noProof/>
        </w:rPr>
        <w:fldChar w:fldCharType="end"/>
      </w:r>
    </w:p>
    <w:p w14:paraId="4603A227" w14:textId="796EEDD7"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6.3.5.1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_Toc183625024 \h </w:instrText>
      </w:r>
      <w:r>
        <w:rPr>
          <w:noProof/>
        </w:rPr>
      </w:r>
      <w:r>
        <w:rPr>
          <w:noProof/>
        </w:rPr>
        <w:fldChar w:fldCharType="separate"/>
      </w:r>
      <w:r>
        <w:rPr>
          <w:noProof/>
        </w:rPr>
        <w:t>125</w:t>
      </w:r>
      <w:r>
        <w:rPr>
          <w:noProof/>
        </w:rPr>
        <w:fldChar w:fldCharType="end"/>
      </w:r>
    </w:p>
    <w:p w14:paraId="14707ADA" w14:textId="4720F18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6.3.5.2</w:t>
      </w:r>
      <w:r>
        <w:rPr>
          <w:rFonts w:asciiTheme="minorHAnsi" w:eastAsiaTheme="minorEastAsia" w:hAnsiTheme="minorHAnsi" w:cstheme="minorBidi"/>
          <w:noProof/>
          <w:kern w:val="2"/>
          <w:sz w:val="22"/>
          <w:szCs w:val="22"/>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_Toc183625025 \h </w:instrText>
      </w:r>
      <w:r>
        <w:rPr>
          <w:noProof/>
        </w:rPr>
      </w:r>
      <w:r>
        <w:rPr>
          <w:noProof/>
        </w:rPr>
        <w:fldChar w:fldCharType="separate"/>
      </w:r>
      <w:r>
        <w:rPr>
          <w:noProof/>
        </w:rPr>
        <w:t>125</w:t>
      </w:r>
      <w:r>
        <w:rPr>
          <w:noProof/>
        </w:rPr>
        <w:fldChar w:fldCharType="end"/>
      </w:r>
    </w:p>
    <w:p w14:paraId="3A25B804" w14:textId="2B86E25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6.3.5.2.1</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_Toc183625026 \h </w:instrText>
      </w:r>
      <w:r>
        <w:rPr>
          <w:noProof/>
        </w:rPr>
      </w:r>
      <w:r>
        <w:rPr>
          <w:noProof/>
        </w:rPr>
        <w:fldChar w:fldCharType="separate"/>
      </w:r>
      <w:r>
        <w:rPr>
          <w:noProof/>
        </w:rPr>
        <w:t>125</w:t>
      </w:r>
      <w:r>
        <w:rPr>
          <w:noProof/>
        </w:rPr>
        <w:fldChar w:fldCharType="end"/>
      </w:r>
    </w:p>
    <w:p w14:paraId="54113B7B" w14:textId="3B2CFE7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6.3.5.2.3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_Toc183625027 \h </w:instrText>
      </w:r>
      <w:r>
        <w:rPr>
          <w:noProof/>
        </w:rPr>
      </w:r>
      <w:r>
        <w:rPr>
          <w:noProof/>
        </w:rPr>
        <w:fldChar w:fldCharType="separate"/>
      </w:r>
      <w:r>
        <w:rPr>
          <w:noProof/>
        </w:rPr>
        <w:t>125</w:t>
      </w:r>
      <w:r>
        <w:rPr>
          <w:noProof/>
        </w:rPr>
        <w:fldChar w:fldCharType="end"/>
      </w:r>
    </w:p>
    <w:p w14:paraId="3423C935" w14:textId="4F33B739" w:rsidR="00D26F42" w:rsidRDefault="00D26F42">
      <w:pPr>
        <w:pStyle w:val="TOC6"/>
        <w:rPr>
          <w:rFonts w:asciiTheme="minorHAnsi" w:eastAsiaTheme="minorEastAsia" w:hAnsiTheme="minorHAnsi" w:cstheme="minorBidi"/>
          <w:noProof/>
          <w:kern w:val="2"/>
          <w:sz w:val="22"/>
          <w:szCs w:val="22"/>
          <w:lang w:val="en-US" w:eastAsia="zh-CN"/>
          <w14:ligatures w14:val="standardContextual"/>
        </w:rPr>
      </w:pPr>
      <w:r>
        <w:rPr>
          <w:noProof/>
        </w:rPr>
        <w:t>d)</w:t>
      </w:r>
      <w:r>
        <w:rPr>
          <w:rFonts w:asciiTheme="minorHAnsi" w:eastAsiaTheme="minorEastAsia" w:hAnsiTheme="minorHAnsi" w:cstheme="minorBidi"/>
          <w:noProof/>
          <w:kern w:val="2"/>
          <w:sz w:val="22"/>
          <w:szCs w:val="22"/>
          <w:lang w:val="en-US" w:eastAsia="zh-CN"/>
          <w14:ligatures w14:val="standardContextual"/>
        </w:rPr>
        <w:tab/>
      </w:r>
      <w:r>
        <w:rPr>
          <w:noProof/>
        </w:rPr>
        <w:t>6.3.5.2.3.1 POST</w:t>
      </w:r>
      <w:r>
        <w:rPr>
          <w:noProof/>
        </w:rPr>
        <w:tab/>
      </w:r>
      <w:r>
        <w:rPr>
          <w:noProof/>
        </w:rPr>
        <w:fldChar w:fldCharType="begin"/>
      </w:r>
      <w:r>
        <w:rPr>
          <w:noProof/>
        </w:rPr>
        <w:instrText xml:space="preserve"> PAGEREF _Toc183625028 \h </w:instrText>
      </w:r>
      <w:r>
        <w:rPr>
          <w:noProof/>
        </w:rPr>
      </w:r>
      <w:r>
        <w:rPr>
          <w:noProof/>
        </w:rPr>
        <w:fldChar w:fldCharType="separate"/>
      </w:r>
      <w:r>
        <w:rPr>
          <w:noProof/>
        </w:rPr>
        <w:t>125</w:t>
      </w:r>
      <w:r>
        <w:rPr>
          <w:noProof/>
        </w:rPr>
        <w:fldChar w:fldCharType="end"/>
      </w:r>
    </w:p>
    <w:p w14:paraId="5BEAC2D4" w14:textId="2A12C062"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_Toc183625029 \h </w:instrText>
      </w:r>
      <w:r>
        <w:rPr>
          <w:noProof/>
        </w:rPr>
      </w:r>
      <w:r>
        <w:rPr>
          <w:noProof/>
        </w:rPr>
        <w:fldChar w:fldCharType="separate"/>
      </w:r>
      <w:r>
        <w:rPr>
          <w:noProof/>
        </w:rPr>
        <w:t>126</w:t>
      </w:r>
      <w:r>
        <w:rPr>
          <w:noProof/>
        </w:rPr>
        <w:fldChar w:fldCharType="end"/>
      </w:r>
    </w:p>
    <w:p w14:paraId="58413148" w14:textId="3D38936C"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_Toc183625030 \h </w:instrText>
      </w:r>
      <w:r>
        <w:rPr>
          <w:noProof/>
        </w:rPr>
      </w:r>
      <w:r>
        <w:rPr>
          <w:noProof/>
        </w:rPr>
        <w:fldChar w:fldCharType="separate"/>
      </w:r>
      <w:r>
        <w:rPr>
          <w:noProof/>
        </w:rPr>
        <w:t>126</w:t>
      </w:r>
      <w:r>
        <w:rPr>
          <w:noProof/>
        </w:rPr>
        <w:fldChar w:fldCharType="end"/>
      </w:r>
    </w:p>
    <w:p w14:paraId="580C7112" w14:textId="55140CF7"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6.3</w:t>
      </w:r>
      <w:r>
        <w:rPr>
          <w:noProof/>
        </w:rPr>
        <w:t>.6</w:t>
      </w:r>
      <w:r w:rsidRPr="00DA26B9">
        <w:rPr>
          <w:noProof/>
          <w:lang w:val="en-US"/>
        </w:rPr>
        <w:t>.2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_Toc183625031 \h </w:instrText>
      </w:r>
      <w:r>
        <w:rPr>
          <w:noProof/>
        </w:rPr>
      </w:r>
      <w:r>
        <w:rPr>
          <w:noProof/>
        </w:rPr>
        <w:fldChar w:fldCharType="separate"/>
      </w:r>
      <w:r>
        <w:rPr>
          <w:noProof/>
        </w:rPr>
        <w:t>127</w:t>
      </w:r>
      <w:r>
        <w:rPr>
          <w:noProof/>
        </w:rPr>
        <w:fldChar w:fldCharType="end"/>
      </w:r>
    </w:p>
    <w:p w14:paraId="705A982D" w14:textId="7EC2D07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_Toc183625032 \h </w:instrText>
      </w:r>
      <w:r>
        <w:rPr>
          <w:noProof/>
        </w:rPr>
      </w:r>
      <w:r>
        <w:rPr>
          <w:noProof/>
        </w:rPr>
        <w:fldChar w:fldCharType="separate"/>
      </w:r>
      <w:r>
        <w:rPr>
          <w:noProof/>
        </w:rPr>
        <w:t>127</w:t>
      </w:r>
      <w:r>
        <w:rPr>
          <w:noProof/>
        </w:rPr>
        <w:fldChar w:fldCharType="end"/>
      </w:r>
    </w:p>
    <w:p w14:paraId="5E8CF1FA" w14:textId="460D9D7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6.3.6.2.2</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_Toc183625033 \h </w:instrText>
      </w:r>
      <w:r>
        <w:rPr>
          <w:noProof/>
        </w:rPr>
      </w:r>
      <w:r>
        <w:rPr>
          <w:noProof/>
        </w:rPr>
        <w:fldChar w:fldCharType="separate"/>
      </w:r>
      <w:r>
        <w:rPr>
          <w:noProof/>
        </w:rPr>
        <w:t>127</w:t>
      </w:r>
      <w:r>
        <w:rPr>
          <w:noProof/>
        </w:rPr>
        <w:fldChar w:fldCharType="end"/>
      </w:r>
    </w:p>
    <w:p w14:paraId="602BF8EE" w14:textId="7378B7C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6.3.6.2.3</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_Toc183625034 \h </w:instrText>
      </w:r>
      <w:r>
        <w:rPr>
          <w:noProof/>
        </w:rPr>
      </w:r>
      <w:r>
        <w:rPr>
          <w:noProof/>
        </w:rPr>
        <w:fldChar w:fldCharType="separate"/>
      </w:r>
      <w:r>
        <w:rPr>
          <w:noProof/>
        </w:rPr>
        <w:t>127</w:t>
      </w:r>
      <w:r>
        <w:rPr>
          <w:noProof/>
        </w:rPr>
        <w:fldChar w:fldCharType="end"/>
      </w:r>
    </w:p>
    <w:p w14:paraId="11F9BEFF" w14:textId="00B7214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6.3.6.2.4</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_Toc183625035 \h </w:instrText>
      </w:r>
      <w:r>
        <w:rPr>
          <w:noProof/>
        </w:rPr>
      </w:r>
      <w:r>
        <w:rPr>
          <w:noProof/>
        </w:rPr>
        <w:fldChar w:fldCharType="separate"/>
      </w:r>
      <w:r>
        <w:rPr>
          <w:noProof/>
        </w:rPr>
        <w:t>127</w:t>
      </w:r>
      <w:r>
        <w:rPr>
          <w:noProof/>
        </w:rPr>
        <w:fldChar w:fldCharType="end"/>
      </w:r>
    </w:p>
    <w:p w14:paraId="3520EBC5" w14:textId="5E3C1AB8"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6.3</w:t>
      </w:r>
      <w:r>
        <w:rPr>
          <w:noProof/>
        </w:rPr>
        <w:t>.6</w:t>
      </w:r>
      <w:r w:rsidRPr="00DA26B9">
        <w:rPr>
          <w:noProof/>
          <w:lang w:val="en-US"/>
        </w:rPr>
        <w:t>.3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w:t>
      </w:r>
      <w:r>
        <w:rPr>
          <w:noProof/>
        </w:rPr>
        <w:tab/>
      </w:r>
      <w:r>
        <w:rPr>
          <w:noProof/>
        </w:rPr>
        <w:fldChar w:fldCharType="begin"/>
      </w:r>
      <w:r>
        <w:rPr>
          <w:noProof/>
        </w:rPr>
        <w:instrText xml:space="preserve"> PAGEREF _Toc183625036 \h </w:instrText>
      </w:r>
      <w:r>
        <w:rPr>
          <w:noProof/>
        </w:rPr>
      </w:r>
      <w:r>
        <w:rPr>
          <w:noProof/>
        </w:rPr>
        <w:fldChar w:fldCharType="separate"/>
      </w:r>
      <w:r>
        <w:rPr>
          <w:noProof/>
        </w:rPr>
        <w:t>128</w:t>
      </w:r>
      <w:r>
        <w:rPr>
          <w:noProof/>
        </w:rPr>
        <w:fldChar w:fldCharType="end"/>
      </w:r>
    </w:p>
    <w:p w14:paraId="4B01A1B5" w14:textId="27816E7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_Toc183625037 \h </w:instrText>
      </w:r>
      <w:r>
        <w:rPr>
          <w:noProof/>
        </w:rPr>
      </w:r>
      <w:r>
        <w:rPr>
          <w:noProof/>
        </w:rPr>
        <w:fldChar w:fldCharType="separate"/>
      </w:r>
      <w:r>
        <w:rPr>
          <w:noProof/>
        </w:rPr>
        <w:t>128</w:t>
      </w:r>
      <w:r>
        <w:rPr>
          <w:noProof/>
        </w:rPr>
        <w:fldChar w:fldCharType="end"/>
      </w:r>
    </w:p>
    <w:p w14:paraId="18A57EFD" w14:textId="705868C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_Toc183625038 \h </w:instrText>
      </w:r>
      <w:r>
        <w:rPr>
          <w:noProof/>
        </w:rPr>
      </w:r>
      <w:r>
        <w:rPr>
          <w:noProof/>
        </w:rPr>
        <w:fldChar w:fldCharType="separate"/>
      </w:r>
      <w:r>
        <w:rPr>
          <w:noProof/>
        </w:rPr>
        <w:t>128</w:t>
      </w:r>
      <w:r>
        <w:rPr>
          <w:noProof/>
        </w:rPr>
        <w:fldChar w:fldCharType="end"/>
      </w:r>
    </w:p>
    <w:p w14:paraId="20056869" w14:textId="319D22B7"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6.3</w:t>
      </w:r>
      <w:r>
        <w:rPr>
          <w:noProof/>
        </w:rPr>
        <w:t>.6</w:t>
      </w:r>
      <w:r w:rsidRPr="00DA26B9">
        <w:rPr>
          <w:noProof/>
          <w:lang w:val="en-US"/>
        </w:rPr>
        <w:t>.4</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Binary data types</w:t>
      </w:r>
      <w:r>
        <w:rPr>
          <w:noProof/>
        </w:rPr>
        <w:tab/>
      </w:r>
      <w:r>
        <w:rPr>
          <w:noProof/>
        </w:rPr>
        <w:fldChar w:fldCharType="begin"/>
      </w:r>
      <w:r>
        <w:rPr>
          <w:noProof/>
        </w:rPr>
        <w:instrText xml:space="preserve"> PAGEREF _Toc183625039 \h </w:instrText>
      </w:r>
      <w:r>
        <w:rPr>
          <w:noProof/>
        </w:rPr>
      </w:r>
      <w:r>
        <w:rPr>
          <w:noProof/>
        </w:rPr>
        <w:fldChar w:fldCharType="separate"/>
      </w:r>
      <w:r>
        <w:rPr>
          <w:noProof/>
        </w:rPr>
        <w:t>128</w:t>
      </w:r>
      <w:r>
        <w:rPr>
          <w:noProof/>
        </w:rPr>
        <w:fldChar w:fldCharType="end"/>
      </w:r>
    </w:p>
    <w:p w14:paraId="0A8335FA" w14:textId="0D82934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6.3.6.4.1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_Toc183625040 \h </w:instrText>
      </w:r>
      <w:r>
        <w:rPr>
          <w:noProof/>
        </w:rPr>
      </w:r>
      <w:r>
        <w:rPr>
          <w:noProof/>
        </w:rPr>
        <w:fldChar w:fldCharType="separate"/>
      </w:r>
      <w:r>
        <w:rPr>
          <w:noProof/>
        </w:rPr>
        <w:t>128</w:t>
      </w:r>
      <w:r>
        <w:rPr>
          <w:noProof/>
        </w:rPr>
        <w:fldChar w:fldCharType="end"/>
      </w:r>
    </w:p>
    <w:p w14:paraId="66BA6347" w14:textId="5EC9F12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6.3.6.4.2</w:t>
      </w:r>
      <w:r>
        <w:rPr>
          <w:rFonts w:asciiTheme="minorHAnsi" w:eastAsiaTheme="minorEastAsia" w:hAnsiTheme="minorHAnsi" w:cstheme="minorBidi"/>
          <w:noProof/>
          <w:kern w:val="2"/>
          <w:sz w:val="22"/>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_Toc183625041 \h </w:instrText>
      </w:r>
      <w:r>
        <w:rPr>
          <w:noProof/>
        </w:rPr>
      </w:r>
      <w:r>
        <w:rPr>
          <w:noProof/>
        </w:rPr>
        <w:fldChar w:fldCharType="separate"/>
      </w:r>
      <w:r>
        <w:rPr>
          <w:noProof/>
        </w:rPr>
        <w:t>128</w:t>
      </w:r>
      <w:r>
        <w:rPr>
          <w:noProof/>
        </w:rPr>
        <w:fldChar w:fldCharType="end"/>
      </w:r>
    </w:p>
    <w:p w14:paraId="177F821F" w14:textId="054F3DFE"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_Toc183625042 \h </w:instrText>
      </w:r>
      <w:r>
        <w:rPr>
          <w:noProof/>
        </w:rPr>
      </w:r>
      <w:r>
        <w:rPr>
          <w:noProof/>
        </w:rPr>
        <w:fldChar w:fldCharType="separate"/>
      </w:r>
      <w:r>
        <w:rPr>
          <w:noProof/>
        </w:rPr>
        <w:t>128</w:t>
      </w:r>
      <w:r>
        <w:rPr>
          <w:noProof/>
        </w:rPr>
        <w:fldChar w:fldCharType="end"/>
      </w:r>
    </w:p>
    <w:p w14:paraId="11AFA53F" w14:textId="0B3E3316"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_Toc183625043 \h </w:instrText>
      </w:r>
      <w:r>
        <w:rPr>
          <w:noProof/>
        </w:rPr>
      </w:r>
      <w:r>
        <w:rPr>
          <w:noProof/>
        </w:rPr>
        <w:fldChar w:fldCharType="separate"/>
      </w:r>
      <w:r>
        <w:rPr>
          <w:noProof/>
        </w:rPr>
        <w:t>128</w:t>
      </w:r>
      <w:r>
        <w:rPr>
          <w:noProof/>
        </w:rPr>
        <w:fldChar w:fldCharType="end"/>
      </w:r>
    </w:p>
    <w:p w14:paraId="1A632E64" w14:textId="5409E54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_Toc183625044 \h </w:instrText>
      </w:r>
      <w:r>
        <w:rPr>
          <w:noProof/>
        </w:rPr>
      </w:r>
      <w:r>
        <w:rPr>
          <w:noProof/>
        </w:rPr>
        <w:fldChar w:fldCharType="separate"/>
      </w:r>
      <w:r>
        <w:rPr>
          <w:noProof/>
        </w:rPr>
        <w:t>128</w:t>
      </w:r>
      <w:r>
        <w:rPr>
          <w:noProof/>
        </w:rPr>
        <w:fldChar w:fldCharType="end"/>
      </w:r>
    </w:p>
    <w:p w14:paraId="69F77743" w14:textId="570E0C49"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6.3.8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_Toc183625045 \h </w:instrText>
      </w:r>
      <w:r>
        <w:rPr>
          <w:noProof/>
        </w:rPr>
      </w:r>
      <w:r>
        <w:rPr>
          <w:noProof/>
        </w:rPr>
        <w:fldChar w:fldCharType="separate"/>
      </w:r>
      <w:r>
        <w:rPr>
          <w:noProof/>
        </w:rPr>
        <w:t>128</w:t>
      </w:r>
      <w:r>
        <w:rPr>
          <w:noProof/>
        </w:rPr>
        <w:fldChar w:fldCharType="end"/>
      </w:r>
    </w:p>
    <w:p w14:paraId="55A72360" w14:textId="774CCA4B"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6.3.9</w:t>
      </w:r>
      <w:r>
        <w:rPr>
          <w:rFonts w:asciiTheme="minorHAnsi" w:eastAsiaTheme="minorEastAsia" w:hAnsiTheme="minorHAnsi" w:cstheme="minorBidi"/>
          <w:noProof/>
          <w:kern w:val="2"/>
          <w:sz w:val="22"/>
          <w:szCs w:val="22"/>
          <w:lang w:val="en-US" w:eastAsia="zh-CN"/>
          <w14:ligatures w14:val="standardContextual"/>
        </w:rPr>
        <w:tab/>
      </w:r>
      <w:r>
        <w:rPr>
          <w:noProof/>
        </w:rPr>
        <w:t>HTTP redirection</w:t>
      </w:r>
      <w:r>
        <w:rPr>
          <w:noProof/>
        </w:rPr>
        <w:tab/>
      </w:r>
      <w:r>
        <w:rPr>
          <w:noProof/>
        </w:rPr>
        <w:fldChar w:fldCharType="begin"/>
      </w:r>
      <w:r>
        <w:rPr>
          <w:noProof/>
        </w:rPr>
        <w:instrText xml:space="preserve"> PAGEREF _Toc183625046 \h </w:instrText>
      </w:r>
      <w:r>
        <w:rPr>
          <w:noProof/>
        </w:rPr>
      </w:r>
      <w:r>
        <w:rPr>
          <w:noProof/>
        </w:rPr>
        <w:fldChar w:fldCharType="separate"/>
      </w:r>
      <w:r>
        <w:rPr>
          <w:noProof/>
        </w:rPr>
        <w:t>129</w:t>
      </w:r>
      <w:r>
        <w:rPr>
          <w:noProof/>
        </w:rPr>
        <w:fldChar w:fldCharType="end"/>
      </w:r>
    </w:p>
    <w:p w14:paraId="0804F225" w14:textId="6938880F" w:rsidR="00D26F42" w:rsidRDefault="00D26F42">
      <w:pPr>
        <w:pStyle w:val="TOC8"/>
        <w:rPr>
          <w:rFonts w:asciiTheme="minorHAnsi" w:eastAsiaTheme="minorEastAsia" w:hAnsiTheme="minorHAnsi" w:cstheme="minorBidi"/>
          <w:b w:val="0"/>
          <w:noProof/>
          <w:kern w:val="2"/>
          <w:szCs w:val="22"/>
          <w:lang w:val="en-US" w:eastAsia="zh-CN"/>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_Toc183625047 \h </w:instrText>
      </w:r>
      <w:r>
        <w:rPr>
          <w:noProof/>
        </w:rPr>
      </w:r>
      <w:r>
        <w:rPr>
          <w:noProof/>
        </w:rPr>
        <w:fldChar w:fldCharType="separate"/>
      </w:r>
      <w:r>
        <w:rPr>
          <w:noProof/>
        </w:rPr>
        <w:t>129</w:t>
      </w:r>
      <w:r>
        <w:rPr>
          <w:noProof/>
        </w:rPr>
        <w:fldChar w:fldCharType="end"/>
      </w:r>
    </w:p>
    <w:p w14:paraId="40CA27DE" w14:textId="15AE0364"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A.1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_Toc183625048 \h </w:instrText>
      </w:r>
      <w:r>
        <w:rPr>
          <w:noProof/>
        </w:rPr>
      </w:r>
      <w:r>
        <w:rPr>
          <w:noProof/>
        </w:rPr>
        <w:fldChar w:fldCharType="separate"/>
      </w:r>
      <w:r>
        <w:rPr>
          <w:noProof/>
        </w:rPr>
        <w:t>129</w:t>
      </w:r>
      <w:r>
        <w:rPr>
          <w:noProof/>
        </w:rPr>
        <w:fldChar w:fldCharType="end"/>
      </w:r>
    </w:p>
    <w:p w14:paraId="266852DB" w14:textId="6DDBA8CA"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A.2</w:t>
      </w:r>
      <w:r>
        <w:rPr>
          <w:rFonts w:asciiTheme="minorHAnsi" w:eastAsiaTheme="minorEastAsia" w:hAnsiTheme="minorHAnsi" w:cstheme="minorBidi"/>
          <w:noProof/>
          <w:kern w:val="2"/>
          <w:szCs w:val="22"/>
          <w:lang w:val="en-US" w:eastAsia="zh-CN"/>
          <w14:ligatures w14:val="standardContextual"/>
        </w:rPr>
        <w:tab/>
      </w:r>
      <w:r>
        <w:rPr>
          <w:noProof/>
        </w:rPr>
        <w:t>Nlmf_Location API</w:t>
      </w:r>
      <w:r>
        <w:rPr>
          <w:noProof/>
        </w:rPr>
        <w:tab/>
      </w:r>
      <w:r>
        <w:rPr>
          <w:noProof/>
        </w:rPr>
        <w:fldChar w:fldCharType="begin"/>
      </w:r>
      <w:r>
        <w:rPr>
          <w:noProof/>
        </w:rPr>
        <w:instrText xml:space="preserve"> PAGEREF _Toc183625049 \h </w:instrText>
      </w:r>
      <w:r>
        <w:rPr>
          <w:noProof/>
        </w:rPr>
      </w:r>
      <w:r>
        <w:rPr>
          <w:noProof/>
        </w:rPr>
        <w:fldChar w:fldCharType="separate"/>
      </w:r>
      <w:r>
        <w:rPr>
          <w:noProof/>
        </w:rPr>
        <w:t>129</w:t>
      </w:r>
      <w:r>
        <w:rPr>
          <w:noProof/>
        </w:rPr>
        <w:fldChar w:fldCharType="end"/>
      </w:r>
    </w:p>
    <w:p w14:paraId="0B3F61EB" w14:textId="22BF48B6"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A.3</w:t>
      </w:r>
      <w:r>
        <w:rPr>
          <w:rFonts w:asciiTheme="minorHAnsi" w:eastAsiaTheme="minorEastAsia" w:hAnsiTheme="minorHAnsi" w:cstheme="minorBidi"/>
          <w:noProof/>
          <w:kern w:val="2"/>
          <w:szCs w:val="22"/>
          <w:lang w:val="en-US" w:eastAsia="zh-CN"/>
          <w14:ligatures w14:val="standardContextual"/>
        </w:rPr>
        <w:tab/>
      </w:r>
      <w:r>
        <w:rPr>
          <w:noProof/>
        </w:rPr>
        <w:t>Nlmf_Broadcast API</w:t>
      </w:r>
      <w:r>
        <w:rPr>
          <w:noProof/>
        </w:rPr>
        <w:tab/>
      </w:r>
      <w:r>
        <w:rPr>
          <w:noProof/>
        </w:rPr>
        <w:fldChar w:fldCharType="begin"/>
      </w:r>
      <w:r>
        <w:rPr>
          <w:noProof/>
        </w:rPr>
        <w:instrText xml:space="preserve"> PAGEREF _Toc183625050 \h </w:instrText>
      </w:r>
      <w:r>
        <w:rPr>
          <w:noProof/>
        </w:rPr>
      </w:r>
      <w:r>
        <w:rPr>
          <w:noProof/>
        </w:rPr>
        <w:fldChar w:fldCharType="separate"/>
      </w:r>
      <w:r>
        <w:rPr>
          <w:noProof/>
        </w:rPr>
        <w:t>161</w:t>
      </w:r>
      <w:r>
        <w:rPr>
          <w:noProof/>
        </w:rPr>
        <w:fldChar w:fldCharType="end"/>
      </w:r>
    </w:p>
    <w:p w14:paraId="199C3D5B" w14:textId="20A14820"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A.4</w:t>
      </w:r>
      <w:r>
        <w:rPr>
          <w:rFonts w:asciiTheme="minorHAnsi" w:eastAsiaTheme="minorEastAsia" w:hAnsiTheme="minorHAnsi" w:cstheme="minorBidi"/>
          <w:noProof/>
          <w:kern w:val="2"/>
          <w:szCs w:val="22"/>
          <w:lang w:val="en-US" w:eastAsia="zh-CN"/>
          <w14:ligatures w14:val="standardContextual"/>
        </w:rPr>
        <w:tab/>
      </w:r>
      <w:r>
        <w:rPr>
          <w:noProof/>
        </w:rPr>
        <w:t>Nlmf_DataExposure API</w:t>
      </w:r>
      <w:r>
        <w:rPr>
          <w:noProof/>
        </w:rPr>
        <w:tab/>
      </w:r>
      <w:r>
        <w:rPr>
          <w:noProof/>
        </w:rPr>
        <w:fldChar w:fldCharType="begin"/>
      </w:r>
      <w:r>
        <w:rPr>
          <w:noProof/>
        </w:rPr>
        <w:instrText xml:space="preserve"> PAGEREF _Toc183625051 \h </w:instrText>
      </w:r>
      <w:r>
        <w:rPr>
          <w:noProof/>
        </w:rPr>
      </w:r>
      <w:r>
        <w:rPr>
          <w:noProof/>
        </w:rPr>
        <w:fldChar w:fldCharType="separate"/>
      </w:r>
      <w:r>
        <w:rPr>
          <w:noProof/>
        </w:rPr>
        <w:t>164</w:t>
      </w:r>
      <w:r>
        <w:rPr>
          <w:noProof/>
        </w:rPr>
        <w:fldChar w:fldCharType="end"/>
      </w:r>
    </w:p>
    <w:p w14:paraId="19EA7C64" w14:textId="25264BCA" w:rsidR="00D26F42" w:rsidRDefault="00D26F42">
      <w:pPr>
        <w:pStyle w:val="TOC8"/>
        <w:rPr>
          <w:rFonts w:asciiTheme="minorHAnsi" w:eastAsiaTheme="minorEastAsia" w:hAnsiTheme="minorHAnsi" w:cstheme="minorBidi"/>
          <w:b w:val="0"/>
          <w:noProof/>
          <w:kern w:val="2"/>
          <w:szCs w:val="22"/>
          <w:lang w:val="en-US" w:eastAsia="zh-CN"/>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_Toc183625052 \h </w:instrText>
      </w:r>
      <w:r>
        <w:rPr>
          <w:noProof/>
        </w:rPr>
      </w:r>
      <w:r>
        <w:rPr>
          <w:noProof/>
        </w:rPr>
        <w:fldChar w:fldCharType="separate"/>
      </w:r>
      <w:r>
        <w:rPr>
          <w:noProof/>
        </w:rPr>
        <w:t>169</w:t>
      </w:r>
      <w:r>
        <w:rPr>
          <w:noProof/>
        </w:rPr>
        <w:fldChar w:fldCharType="end"/>
      </w:r>
    </w:p>
    <w:p w14:paraId="128BB875" w14:textId="693C5BE1" w:rsidR="00080512" w:rsidRPr="004D3578" w:rsidRDefault="00D26F42">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113AF00" w14:textId="77777777" w:rsidR="00080512" w:rsidRPr="004D3578" w:rsidRDefault="00080512">
      <w:r w:rsidRPr="004D3578">
        <w:t xml:space="preserve">This Technical </w:t>
      </w:r>
      <w:bookmarkStart w:id="36" w:name="spectype3"/>
      <w:r w:rsidRPr="00EB7848">
        <w:t>Specification</w:t>
      </w:r>
      <w:bookmarkEnd w:id="36"/>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w:t>
      </w:r>
      <w:r>
        <w:lastRenderedPageBreak/>
        <w:t>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37" w:name="introduction"/>
      <w:bookmarkStart w:id="38" w:name="_Toc20150326"/>
      <w:bookmarkStart w:id="39" w:name="_Toc25168565"/>
      <w:bookmarkStart w:id="40" w:name="_Toc27592984"/>
      <w:bookmarkStart w:id="41" w:name="_Toc34147853"/>
      <w:bookmarkStart w:id="42" w:name="_Toc36463237"/>
      <w:bookmarkStart w:id="43" w:name="_Toc43215077"/>
      <w:bookmarkStart w:id="44" w:name="_Toc45032325"/>
      <w:bookmarkStart w:id="45" w:name="_Toc49849814"/>
      <w:bookmarkStart w:id="46" w:name="_Toc51873328"/>
      <w:bookmarkStart w:id="47" w:name="_Toc56517456"/>
      <w:bookmarkStart w:id="48" w:name="_Toc58594357"/>
      <w:bookmarkStart w:id="49" w:name="_Toc67685867"/>
      <w:bookmarkStart w:id="50" w:name="_Toc74993688"/>
      <w:bookmarkStart w:id="51" w:name="_Toc82716276"/>
      <w:bookmarkStart w:id="52" w:name="_Toc88818563"/>
      <w:bookmarkStart w:id="53" w:name="_Toc90650485"/>
      <w:bookmarkStart w:id="54" w:name="_Toc98506156"/>
      <w:bookmarkStart w:id="55" w:name="_Toc106639441"/>
      <w:bookmarkStart w:id="56" w:name="_Toc114778951"/>
      <w:bookmarkStart w:id="57" w:name="_Toc122096868"/>
      <w:bookmarkStart w:id="58" w:name="_Toc130844088"/>
      <w:bookmarkStart w:id="59" w:name="_Toc138411794"/>
      <w:bookmarkStart w:id="60" w:name="_Toc145955962"/>
      <w:bookmarkStart w:id="61" w:name="_Toc153887391"/>
      <w:bookmarkStart w:id="62" w:name="_Toc161905271"/>
      <w:bookmarkStart w:id="63" w:name="_Toc170209874"/>
      <w:bookmarkStart w:id="64" w:name="_Toc177550669"/>
      <w:bookmarkStart w:id="65" w:name="_Toc183624747"/>
      <w:bookmarkEnd w:id="37"/>
      <w:r w:rsidRPr="00143FEC">
        <w:t>1</w:t>
      </w:r>
      <w:r w:rsidRPr="00143FEC">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66" w:name="_Toc20150327"/>
      <w:bookmarkStart w:id="67" w:name="_Toc25168566"/>
      <w:bookmarkStart w:id="68" w:name="_Toc27592985"/>
      <w:bookmarkStart w:id="69" w:name="_Toc34147854"/>
      <w:bookmarkStart w:id="70" w:name="_Toc36463238"/>
      <w:bookmarkStart w:id="71" w:name="_Toc43215078"/>
      <w:bookmarkStart w:id="72" w:name="_Toc45032326"/>
      <w:bookmarkStart w:id="73" w:name="_Toc49849815"/>
      <w:bookmarkStart w:id="74" w:name="_Toc51873329"/>
      <w:bookmarkStart w:id="75" w:name="_Toc56517457"/>
      <w:bookmarkStart w:id="76" w:name="_Toc58594358"/>
      <w:bookmarkStart w:id="77" w:name="_Toc67685868"/>
      <w:bookmarkStart w:id="78" w:name="_Toc74993689"/>
      <w:bookmarkStart w:id="79" w:name="_Toc82716277"/>
      <w:bookmarkStart w:id="80" w:name="_Toc88818564"/>
      <w:bookmarkStart w:id="81" w:name="_Toc90650486"/>
      <w:bookmarkStart w:id="82" w:name="_Toc98506157"/>
      <w:bookmarkStart w:id="83" w:name="_Toc106639442"/>
      <w:bookmarkStart w:id="84" w:name="_Toc114778952"/>
      <w:bookmarkStart w:id="85" w:name="_Toc122096869"/>
      <w:bookmarkStart w:id="86" w:name="_Toc130844089"/>
      <w:bookmarkStart w:id="87" w:name="_Toc138411795"/>
      <w:bookmarkStart w:id="88" w:name="_Toc145955963"/>
      <w:bookmarkStart w:id="89" w:name="_Toc153887392"/>
      <w:bookmarkStart w:id="90" w:name="_Toc161905272"/>
      <w:bookmarkStart w:id="91" w:name="_Toc170209875"/>
      <w:bookmarkStart w:id="92" w:name="_Toc177550670"/>
      <w:bookmarkStart w:id="93" w:name="_Toc183624748"/>
      <w:r w:rsidRPr="00143FEC">
        <w:t>2</w:t>
      </w:r>
      <w:r w:rsidRPr="00143FEC">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94"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94"/>
    <w:p w14:paraId="6FC69483" w14:textId="58E0CEBE" w:rsidR="00EB7848" w:rsidRDefault="00EB7848" w:rsidP="00EB7848">
      <w:pPr>
        <w:pStyle w:val="EX"/>
        <w:rPr>
          <w:lang w:eastAsia="zh-CN"/>
        </w:rPr>
      </w:pPr>
      <w:r>
        <w:rPr>
          <w:noProof/>
          <w:snapToGrid w:val="0"/>
        </w:rPr>
        <w:t>[15]</w:t>
      </w:r>
      <w:r>
        <w:rPr>
          <w:noProof/>
          <w:snapToGrid w:val="0"/>
        </w:rPr>
        <w:tab/>
        <w:t>IETF RFC </w:t>
      </w:r>
      <w:bookmarkStart w:id="95" w:name="_Hlk149144825"/>
      <w:r w:rsidR="00083B1E" w:rsidRPr="006521E6">
        <w:rPr>
          <w:noProof/>
          <w:snapToGrid w:val="0"/>
        </w:rPr>
        <w:t>9457</w:t>
      </w:r>
      <w:bookmarkEnd w:id="95"/>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96" w:name="_Toc20150328"/>
      <w:bookmarkStart w:id="97" w:name="_Toc25168567"/>
      <w:bookmarkStart w:id="98"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4B9DB15C"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w:t>
      </w:r>
      <w:r w:rsidRPr="00B22AB5">
        <w:lastRenderedPageBreak/>
        <w:t>902: "JavaScript Object Notation (JSON) Patch".</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99" w:name="_Toc34147855"/>
      <w:bookmarkStart w:id="100" w:name="_Toc36463239"/>
      <w:bookmarkStart w:id="101" w:name="_Toc43215079"/>
      <w:bookmarkStart w:id="102" w:name="_Toc45032327"/>
      <w:bookmarkStart w:id="103" w:name="_Toc49849816"/>
      <w:bookmarkStart w:id="104" w:name="_Toc51873330"/>
      <w:bookmarkStart w:id="105" w:name="_Toc56517458"/>
      <w:bookmarkStart w:id="106" w:name="_Toc58594359"/>
      <w:bookmarkStart w:id="107" w:name="_Toc67685869"/>
      <w:bookmarkStart w:id="108" w:name="_Toc74993690"/>
      <w:bookmarkStart w:id="109" w:name="_Toc82716278"/>
      <w:bookmarkStart w:id="110" w:name="_Toc88818565"/>
      <w:bookmarkStart w:id="111" w:name="_Toc90650487"/>
      <w:bookmarkStart w:id="112" w:name="_Toc98506158"/>
      <w:bookmarkStart w:id="113" w:name="_Toc106639443"/>
      <w:bookmarkStart w:id="114" w:name="_Toc114778953"/>
      <w:bookmarkStart w:id="115" w:name="_Toc122096870"/>
      <w:bookmarkStart w:id="116" w:name="_Toc130844090"/>
      <w:bookmarkStart w:id="117" w:name="_Toc138411796"/>
      <w:bookmarkStart w:id="118" w:name="_Toc145955964"/>
      <w:bookmarkStart w:id="119" w:name="_Toc153887393"/>
      <w:bookmarkStart w:id="120" w:name="_Toc161905273"/>
      <w:bookmarkStart w:id="121" w:name="_Toc170209876"/>
      <w:bookmarkStart w:id="122" w:name="_Toc177550671"/>
      <w:bookmarkStart w:id="123" w:name="_Toc183624749"/>
      <w:r>
        <w:t>3</w:t>
      </w:r>
      <w:r>
        <w:tab/>
        <w:t>Definitions</w:t>
      </w:r>
      <w:r>
        <w:rPr>
          <w:rFonts w:hint="eastAsia"/>
          <w:lang w:eastAsia="zh-CN"/>
        </w:rPr>
        <w:t xml:space="preserve"> </w:t>
      </w:r>
      <w:r>
        <w:t>and 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31FC9954" w14:textId="77777777" w:rsidR="00EB7848" w:rsidRDefault="00EB7848" w:rsidP="00B32564">
      <w:pPr>
        <w:pStyle w:val="Heading2"/>
      </w:pPr>
      <w:bookmarkStart w:id="124" w:name="_Toc20150329"/>
      <w:bookmarkStart w:id="125" w:name="_Toc25168568"/>
      <w:bookmarkStart w:id="126" w:name="_Toc27592987"/>
      <w:bookmarkStart w:id="127" w:name="_Toc34147856"/>
      <w:bookmarkStart w:id="128" w:name="_Toc36463240"/>
      <w:bookmarkStart w:id="129" w:name="_Toc43215080"/>
      <w:bookmarkStart w:id="130" w:name="_Toc45032328"/>
      <w:bookmarkStart w:id="131" w:name="_Toc49849817"/>
      <w:bookmarkStart w:id="132" w:name="_Toc51873331"/>
      <w:bookmarkStart w:id="133" w:name="_Toc56517459"/>
      <w:bookmarkStart w:id="134" w:name="_Toc58594360"/>
      <w:bookmarkStart w:id="135" w:name="_Toc67685870"/>
      <w:bookmarkStart w:id="136" w:name="_Toc74993691"/>
      <w:bookmarkStart w:id="137" w:name="_Toc82716279"/>
      <w:bookmarkStart w:id="138" w:name="_Toc88818566"/>
      <w:bookmarkStart w:id="139" w:name="_Toc90650488"/>
      <w:bookmarkStart w:id="140" w:name="_Toc98506159"/>
      <w:bookmarkStart w:id="141" w:name="_Toc106639444"/>
      <w:bookmarkStart w:id="142" w:name="_Toc114778954"/>
      <w:bookmarkStart w:id="143" w:name="_Toc122096871"/>
      <w:bookmarkStart w:id="144" w:name="_Toc130844091"/>
      <w:bookmarkStart w:id="145" w:name="_Toc138411797"/>
      <w:bookmarkStart w:id="146" w:name="_Toc145955965"/>
      <w:bookmarkStart w:id="147" w:name="_Toc153887394"/>
      <w:bookmarkStart w:id="148" w:name="_Toc161905274"/>
      <w:bookmarkStart w:id="149" w:name="_Toc170209877"/>
      <w:bookmarkStart w:id="150" w:name="_Toc177550672"/>
      <w:bookmarkStart w:id="151" w:name="_Toc183624750"/>
      <w:r>
        <w:t>3.1</w:t>
      </w:r>
      <w:r>
        <w:tab/>
        <w:t>Definitions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52" w:name="_Toc20150330"/>
      <w:bookmarkStart w:id="153" w:name="_Toc25168569"/>
      <w:bookmarkStart w:id="154" w:name="_Toc27592988"/>
      <w:bookmarkStart w:id="155" w:name="_Toc34147857"/>
      <w:bookmarkStart w:id="156" w:name="_Toc36463241"/>
      <w:bookmarkStart w:id="157" w:name="_Toc43215081"/>
      <w:bookmarkStart w:id="158" w:name="_Toc45032329"/>
      <w:bookmarkStart w:id="159" w:name="_Toc49849818"/>
      <w:bookmarkStart w:id="160" w:name="_Toc51873332"/>
      <w:bookmarkStart w:id="161" w:name="_Toc56517460"/>
      <w:bookmarkStart w:id="162" w:name="_Toc58594361"/>
      <w:bookmarkStart w:id="163" w:name="_Toc67685871"/>
      <w:bookmarkStart w:id="164" w:name="_Toc74993692"/>
      <w:bookmarkStart w:id="165" w:name="_Toc82716280"/>
      <w:bookmarkStart w:id="166" w:name="_Toc88818567"/>
      <w:bookmarkStart w:id="167" w:name="_Toc90650489"/>
      <w:bookmarkStart w:id="168" w:name="_Toc98506160"/>
      <w:bookmarkStart w:id="169" w:name="_Toc106639445"/>
      <w:bookmarkStart w:id="170" w:name="_Toc114778955"/>
      <w:bookmarkStart w:id="171" w:name="_Toc122096872"/>
      <w:bookmarkStart w:id="172" w:name="_Toc130844092"/>
      <w:bookmarkStart w:id="173" w:name="_Toc138411798"/>
      <w:bookmarkStart w:id="174" w:name="_Toc145955966"/>
      <w:bookmarkStart w:id="175" w:name="_Toc153887395"/>
      <w:bookmarkStart w:id="176" w:name="_Toc161905275"/>
      <w:bookmarkStart w:id="177" w:name="_Toc170209878"/>
      <w:bookmarkStart w:id="178" w:name="_Toc177550673"/>
      <w:bookmarkStart w:id="179" w:name="_Toc183624751"/>
      <w:r>
        <w:t>3.2</w:t>
      </w:r>
      <w:r>
        <w:tab/>
        <w:t>Abbreviations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lastRenderedPageBreak/>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80" w:name="_Toc20150331"/>
      <w:bookmarkStart w:id="181" w:name="_Toc25168570"/>
      <w:bookmarkStart w:id="182" w:name="_Toc27592989"/>
      <w:bookmarkStart w:id="183" w:name="_Toc34147858"/>
      <w:bookmarkStart w:id="184" w:name="_Toc36463242"/>
      <w:bookmarkStart w:id="185" w:name="_Toc43215082"/>
      <w:bookmarkStart w:id="186" w:name="_Toc45032330"/>
      <w:bookmarkStart w:id="187" w:name="_Toc49849819"/>
      <w:bookmarkStart w:id="188" w:name="_Toc51873333"/>
      <w:bookmarkStart w:id="189" w:name="_Toc56517461"/>
      <w:bookmarkStart w:id="190" w:name="_Toc58594362"/>
      <w:bookmarkStart w:id="191" w:name="_Toc67685872"/>
      <w:bookmarkStart w:id="192" w:name="_Toc74993693"/>
      <w:bookmarkStart w:id="193" w:name="_Toc82716281"/>
      <w:bookmarkStart w:id="194" w:name="_Toc88818568"/>
      <w:bookmarkStart w:id="195" w:name="_Toc90650490"/>
      <w:bookmarkStart w:id="196" w:name="_Toc98506161"/>
      <w:bookmarkStart w:id="197" w:name="_Toc106639446"/>
      <w:bookmarkStart w:id="198" w:name="_Toc114778956"/>
      <w:bookmarkStart w:id="199" w:name="_Toc122096873"/>
      <w:bookmarkStart w:id="200" w:name="_Toc130844093"/>
      <w:bookmarkStart w:id="201" w:name="_Toc138411799"/>
      <w:bookmarkStart w:id="202" w:name="_Toc145955967"/>
      <w:bookmarkStart w:id="203" w:name="_Toc153887396"/>
      <w:bookmarkStart w:id="204" w:name="_Toc161905276"/>
      <w:bookmarkStart w:id="205" w:name="_Toc170209879"/>
      <w:bookmarkStart w:id="206" w:name="_Toc177550674"/>
      <w:bookmarkStart w:id="207" w:name="_Toc183624752"/>
      <w:r w:rsidRPr="00F6448C">
        <w:t>4</w:t>
      </w:r>
      <w:r w:rsidRPr="00F6448C">
        <w:tab/>
      </w:r>
      <w:r>
        <w:t>Overview</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77777777" w:rsidR="00EB7848" w:rsidRDefault="00EB7848" w:rsidP="00EB7848">
      <w:pPr>
        <w:rPr>
          <w:lang w:val="en-US"/>
        </w:rPr>
      </w:pPr>
      <w:r>
        <w:rPr>
          <w:lang w:val="en-US"/>
        </w:rPr>
        <w:t xml:space="preserve">Figure 4-1 </w:t>
      </w:r>
      <w:r>
        <w:t>provides the reference model (in service based interface representation and in reference point representation), with focus on the LMF</w:t>
      </w:r>
      <w:r>
        <w:rPr>
          <w:lang w:val="en-US"/>
        </w:rPr>
        <w:t>:</w:t>
      </w:r>
    </w:p>
    <w:p w14:paraId="6CDC5F54" w14:textId="50DF460D" w:rsidR="00EB7848" w:rsidRDefault="009B1E44" w:rsidP="00EB7848">
      <w:pPr>
        <w:pStyle w:val="TH"/>
        <w:rPr>
          <w:lang w:val="en-US"/>
        </w:rPr>
      </w:pPr>
      <w:r>
        <w:rPr>
          <w:rFonts w:eastAsiaTheme="minorEastAsia"/>
        </w:rPr>
        <w:object w:dxaOrig="5775" w:dyaOrig="3660" w14:anchorId="404A641F">
          <v:shape id="_x0000_i1026" type="#_x0000_t75" style="width:288.75pt;height:183pt" o:ole="">
            <v:imagedata r:id="rId13" o:title=""/>
          </v:shape>
          <o:OLEObject Type="Embed" ProgID="Visio.Drawing.11" ShapeID="_x0000_i1026" DrawAspect="Content" ObjectID="_1794409084"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08" w:name="_Toc20150332"/>
      <w:bookmarkStart w:id="209" w:name="_Toc25168571"/>
      <w:bookmarkStart w:id="210" w:name="_Toc27592990"/>
      <w:bookmarkStart w:id="211" w:name="_Toc34147859"/>
      <w:bookmarkStart w:id="212" w:name="_Toc36463243"/>
      <w:bookmarkStart w:id="213" w:name="_Toc43215083"/>
      <w:bookmarkStart w:id="214" w:name="_Toc45032331"/>
      <w:bookmarkStart w:id="215" w:name="_Toc49849820"/>
      <w:bookmarkStart w:id="216" w:name="_Toc51873334"/>
      <w:bookmarkStart w:id="217" w:name="_Toc56517462"/>
      <w:bookmarkStart w:id="218" w:name="_Toc58594363"/>
      <w:bookmarkStart w:id="219" w:name="_Toc67685873"/>
      <w:bookmarkStart w:id="220" w:name="_Toc74993694"/>
      <w:bookmarkStart w:id="221" w:name="_Toc82716282"/>
      <w:bookmarkStart w:id="222" w:name="_Toc88818569"/>
      <w:bookmarkStart w:id="223" w:name="_Toc90650491"/>
      <w:bookmarkStart w:id="224" w:name="_Toc98506162"/>
      <w:bookmarkStart w:id="225" w:name="_Toc106639447"/>
      <w:bookmarkStart w:id="226" w:name="_Toc114778957"/>
      <w:bookmarkStart w:id="227" w:name="_Toc122096874"/>
      <w:bookmarkStart w:id="228" w:name="_Toc130844094"/>
      <w:bookmarkStart w:id="229" w:name="_Toc138411800"/>
      <w:bookmarkStart w:id="230" w:name="_Toc145955968"/>
      <w:bookmarkStart w:id="231" w:name="_Toc153887397"/>
      <w:bookmarkStart w:id="232" w:name="_Toc161905277"/>
      <w:bookmarkStart w:id="233" w:name="_Toc170209880"/>
      <w:bookmarkStart w:id="234" w:name="_Toc177550675"/>
      <w:bookmarkStart w:id="235" w:name="_Toc183624753"/>
      <w:r>
        <w:lastRenderedPageBreak/>
        <w:t>5</w:t>
      </w:r>
      <w:r>
        <w:rPr>
          <w:rFonts w:hint="eastAsia"/>
        </w:rPr>
        <w:tab/>
      </w:r>
      <w:r>
        <w:t>Services Offered by the LMF</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2E3F992D" w14:textId="77777777" w:rsidR="00EB7848" w:rsidRDefault="00EB7848" w:rsidP="00B32564">
      <w:pPr>
        <w:pStyle w:val="Heading2"/>
        <w:rPr>
          <w:lang w:val="en-US"/>
        </w:rPr>
      </w:pPr>
      <w:bookmarkStart w:id="236" w:name="_Toc20150333"/>
      <w:bookmarkStart w:id="237" w:name="_Toc25168572"/>
      <w:bookmarkStart w:id="238" w:name="_Toc27592991"/>
      <w:bookmarkStart w:id="239" w:name="_Toc34147860"/>
      <w:bookmarkStart w:id="240" w:name="_Toc36463244"/>
      <w:bookmarkStart w:id="241" w:name="_Toc43215084"/>
      <w:bookmarkStart w:id="242" w:name="_Toc45032332"/>
      <w:bookmarkStart w:id="243" w:name="_Toc49849821"/>
      <w:bookmarkStart w:id="244" w:name="_Toc51873335"/>
      <w:bookmarkStart w:id="245" w:name="_Toc56517463"/>
      <w:bookmarkStart w:id="246" w:name="_Toc58594364"/>
      <w:bookmarkStart w:id="247" w:name="_Toc67685874"/>
      <w:bookmarkStart w:id="248" w:name="_Toc74993695"/>
      <w:bookmarkStart w:id="249" w:name="_Toc82716283"/>
      <w:bookmarkStart w:id="250" w:name="_Toc88818570"/>
      <w:bookmarkStart w:id="251" w:name="_Toc90650492"/>
      <w:bookmarkStart w:id="252" w:name="_Toc98506163"/>
      <w:bookmarkStart w:id="253" w:name="_Toc106639448"/>
      <w:bookmarkStart w:id="254" w:name="_Toc114778958"/>
      <w:bookmarkStart w:id="255" w:name="_Toc122096875"/>
      <w:bookmarkStart w:id="256" w:name="_Toc130844095"/>
      <w:bookmarkStart w:id="257" w:name="_Toc138411801"/>
      <w:bookmarkStart w:id="258" w:name="_Toc145955969"/>
      <w:bookmarkStart w:id="259" w:name="_Toc153887398"/>
      <w:bookmarkStart w:id="260" w:name="_Toc161905278"/>
      <w:bookmarkStart w:id="261" w:name="_Toc170209881"/>
      <w:bookmarkStart w:id="262" w:name="_Toc177550676"/>
      <w:bookmarkStart w:id="263" w:name="_Toc183624754"/>
      <w:r>
        <w:rPr>
          <w:lang w:val="en-US"/>
        </w:rPr>
        <w:t>5.1</w:t>
      </w:r>
      <w:r>
        <w:rPr>
          <w:lang w:val="en-US"/>
        </w:rPr>
        <w:tab/>
        <w:t>Introduction</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8E41B81" w14:textId="77777777" w:rsidR="00EB7848" w:rsidRDefault="00EB7848" w:rsidP="00EB7848">
      <w:bookmarkStart w:id="264"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65"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77777777" w:rsidR="00EB7848" w:rsidRPr="00BE6E75" w:rsidRDefault="00EB7848" w:rsidP="00183DF2">
            <w:pPr>
              <w:rPr>
                <w:rFonts w:ascii="Arial" w:hAnsi="Arial" w:cs="Arial"/>
                <w:sz w:val="18"/>
                <w:szCs w:val="18"/>
              </w:rPr>
            </w:pPr>
            <w: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63D195CF"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 xml:space="preserve"> DataExposure</w:t>
            </w:r>
            <w:r w:rsidRPr="00BE6E75">
              <w:rPr>
                <w:rFonts w:ascii="Arial" w:hAnsi="Arial" w:cs="Arial"/>
                <w:sz w:val="18"/>
                <w:szCs w:val="18"/>
              </w:rPr>
              <w:t>.yaml</w:t>
            </w:r>
          </w:p>
        </w:tc>
        <w:tc>
          <w:tcPr>
            <w:tcW w:w="1615" w:type="dxa"/>
            <w:shd w:val="clear" w:color="auto" w:fill="auto"/>
          </w:tcPr>
          <w:p w14:paraId="518F230F" w14:textId="7A6D10F8" w:rsidR="002D2622" w:rsidRDefault="002D2622" w:rsidP="002D2622">
            <w:r w:rsidRPr="00FF75E4">
              <w:rPr>
                <w:rFonts w:cs="Arial"/>
                <w:szCs w:val="18"/>
              </w:rPr>
              <w:t>nlmf-</w:t>
            </w:r>
            <w:r>
              <w:rPr>
                <w:rFonts w:cs="Arial"/>
                <w:szCs w:val="18"/>
              </w:rPr>
              <w:t>data</w:t>
            </w:r>
            <w:r w:rsidRPr="00FF75E4">
              <w:rPr>
                <w:rFonts w:cs="Arial"/>
                <w:szCs w:val="18"/>
              </w:rPr>
              <w:t>exposure</w:t>
            </w:r>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66" w:name="_Toc25168573"/>
      <w:bookmarkStart w:id="267" w:name="_Toc27592992"/>
      <w:bookmarkStart w:id="268" w:name="_Toc34147861"/>
      <w:bookmarkStart w:id="269" w:name="_Toc36463245"/>
      <w:bookmarkStart w:id="270" w:name="_Toc43215085"/>
      <w:bookmarkStart w:id="271" w:name="_Toc45032333"/>
      <w:bookmarkStart w:id="272" w:name="_Toc49849822"/>
      <w:bookmarkStart w:id="273" w:name="_Toc51873336"/>
      <w:bookmarkStart w:id="274" w:name="_Toc56517464"/>
      <w:bookmarkStart w:id="275" w:name="_Toc58594365"/>
      <w:bookmarkStart w:id="276" w:name="_Toc67685875"/>
      <w:bookmarkStart w:id="277" w:name="_Toc74993696"/>
      <w:bookmarkStart w:id="278" w:name="_Toc82716284"/>
      <w:bookmarkStart w:id="279" w:name="_Toc88818571"/>
      <w:bookmarkStart w:id="280" w:name="_Toc90650493"/>
      <w:bookmarkStart w:id="281" w:name="_Toc98506164"/>
      <w:bookmarkStart w:id="282" w:name="_Toc106639449"/>
      <w:bookmarkStart w:id="283" w:name="_Toc114778959"/>
      <w:bookmarkStart w:id="284" w:name="_Toc122096876"/>
      <w:bookmarkStart w:id="285" w:name="_Toc130844096"/>
      <w:bookmarkStart w:id="286" w:name="_Toc138411802"/>
      <w:bookmarkStart w:id="287" w:name="_Toc145955970"/>
      <w:bookmarkStart w:id="288" w:name="_Toc153887399"/>
      <w:bookmarkStart w:id="289" w:name="_Toc161905279"/>
      <w:bookmarkStart w:id="290" w:name="_Toc170209882"/>
      <w:bookmarkStart w:id="291" w:name="_Toc177550677"/>
      <w:bookmarkStart w:id="292" w:name="_Toc183624755"/>
      <w:r>
        <w:t>5.2</w:t>
      </w:r>
      <w:r>
        <w:tab/>
      </w:r>
      <w:r w:rsidRPr="007B2410">
        <w:t>N</w:t>
      </w:r>
      <w:r>
        <w:t>lmf_Location Service</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2C0C8166" w14:textId="77777777" w:rsidR="00EB7848" w:rsidRDefault="00EB7848" w:rsidP="00B32564">
      <w:pPr>
        <w:pStyle w:val="Heading3"/>
      </w:pPr>
      <w:bookmarkStart w:id="293" w:name="_Toc20150335"/>
      <w:bookmarkStart w:id="294" w:name="_Toc25168574"/>
      <w:bookmarkStart w:id="295" w:name="_Toc27592993"/>
      <w:bookmarkStart w:id="296" w:name="_Toc34147862"/>
      <w:bookmarkStart w:id="297" w:name="_Toc36463246"/>
      <w:bookmarkStart w:id="298" w:name="_Toc43215086"/>
      <w:bookmarkStart w:id="299" w:name="_Toc45032334"/>
      <w:bookmarkStart w:id="300" w:name="_Toc49849823"/>
      <w:bookmarkStart w:id="301" w:name="_Toc51873337"/>
      <w:bookmarkStart w:id="302" w:name="_Toc56517465"/>
      <w:bookmarkStart w:id="303" w:name="_Toc58594366"/>
      <w:bookmarkStart w:id="304" w:name="_Toc67685876"/>
      <w:bookmarkStart w:id="305" w:name="_Toc74993697"/>
      <w:bookmarkStart w:id="306" w:name="_Toc82716285"/>
      <w:bookmarkStart w:id="307" w:name="_Toc88818572"/>
      <w:bookmarkStart w:id="308" w:name="_Toc90650494"/>
      <w:bookmarkStart w:id="309" w:name="_Toc98506165"/>
      <w:bookmarkStart w:id="310" w:name="_Toc106639450"/>
      <w:bookmarkStart w:id="311" w:name="_Toc114778960"/>
      <w:bookmarkStart w:id="312" w:name="_Toc122096877"/>
      <w:bookmarkStart w:id="313" w:name="_Toc130844097"/>
      <w:bookmarkStart w:id="314" w:name="_Toc138411803"/>
      <w:bookmarkStart w:id="315" w:name="_Toc145955971"/>
      <w:bookmarkStart w:id="316" w:name="_Toc153887400"/>
      <w:bookmarkStart w:id="317" w:name="_Toc161905280"/>
      <w:bookmarkStart w:id="318" w:name="_Toc170209883"/>
      <w:bookmarkStart w:id="319" w:name="_Toc177550678"/>
      <w:bookmarkStart w:id="320" w:name="_Toc183624756"/>
      <w:r>
        <w:t>5.2.1</w:t>
      </w:r>
      <w:r>
        <w:tab/>
        <w:t>Service 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21" w:name="_Toc20150336"/>
      <w:bookmarkStart w:id="322" w:name="_Toc25168575"/>
      <w:bookmarkStart w:id="323" w:name="_Toc27592994"/>
      <w:bookmarkStart w:id="324" w:name="_Toc34147863"/>
      <w:bookmarkStart w:id="325" w:name="_Toc36463247"/>
      <w:bookmarkStart w:id="326" w:name="_Toc43215087"/>
      <w:bookmarkStart w:id="327" w:name="_Toc45032335"/>
      <w:bookmarkStart w:id="328" w:name="_Toc49849824"/>
      <w:bookmarkStart w:id="329" w:name="_Toc51873338"/>
      <w:bookmarkStart w:id="330" w:name="_Toc56517466"/>
      <w:bookmarkStart w:id="331" w:name="_Toc58594367"/>
      <w:bookmarkStart w:id="332" w:name="_Toc67685877"/>
      <w:bookmarkStart w:id="333" w:name="_Toc74993698"/>
      <w:bookmarkStart w:id="334" w:name="_Toc82716286"/>
      <w:bookmarkStart w:id="335" w:name="_Toc88818573"/>
      <w:bookmarkStart w:id="336" w:name="_Toc90650495"/>
      <w:bookmarkStart w:id="337" w:name="_Toc98506166"/>
      <w:bookmarkStart w:id="338" w:name="_Toc106639451"/>
      <w:bookmarkStart w:id="339" w:name="_Toc114778961"/>
      <w:bookmarkStart w:id="340" w:name="_Toc122096878"/>
      <w:bookmarkStart w:id="341" w:name="_Toc130844098"/>
      <w:bookmarkStart w:id="342" w:name="_Toc138411804"/>
      <w:bookmarkStart w:id="343" w:name="_Toc145955972"/>
      <w:bookmarkStart w:id="344" w:name="_Toc153887401"/>
      <w:bookmarkStart w:id="345" w:name="_Toc161905281"/>
      <w:bookmarkStart w:id="346" w:name="_Toc170209884"/>
      <w:bookmarkStart w:id="347" w:name="_Toc177550679"/>
      <w:bookmarkStart w:id="348" w:name="_Toc183624757"/>
      <w:r>
        <w:t>5.2.2</w:t>
      </w:r>
      <w:r>
        <w:tab/>
        <w:t>Service Operations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1058DCB1" w14:textId="77777777" w:rsidR="00EB7848" w:rsidRDefault="00EB7848" w:rsidP="00B32564">
      <w:pPr>
        <w:pStyle w:val="Heading4"/>
      </w:pPr>
      <w:bookmarkStart w:id="349" w:name="_Toc20150337"/>
      <w:bookmarkStart w:id="350" w:name="_Toc25168576"/>
      <w:bookmarkStart w:id="351" w:name="_Toc27592995"/>
      <w:bookmarkStart w:id="352" w:name="_Toc34147864"/>
      <w:bookmarkStart w:id="353" w:name="_Toc36463248"/>
      <w:bookmarkStart w:id="354" w:name="_Toc43215088"/>
      <w:bookmarkStart w:id="355" w:name="_Toc45032336"/>
      <w:bookmarkStart w:id="356" w:name="_Toc49849825"/>
      <w:bookmarkStart w:id="357" w:name="_Toc51873339"/>
      <w:bookmarkStart w:id="358" w:name="_Toc56517467"/>
      <w:bookmarkStart w:id="359" w:name="_Toc58594368"/>
      <w:bookmarkStart w:id="360" w:name="_Toc67685878"/>
      <w:bookmarkStart w:id="361" w:name="_Toc74993699"/>
      <w:bookmarkStart w:id="362" w:name="_Toc82716287"/>
      <w:bookmarkStart w:id="363" w:name="_Toc88818574"/>
      <w:bookmarkStart w:id="364" w:name="_Toc90650496"/>
      <w:bookmarkStart w:id="365" w:name="_Toc98506167"/>
      <w:bookmarkStart w:id="366" w:name="_Toc106639452"/>
      <w:bookmarkStart w:id="367" w:name="_Toc114778962"/>
      <w:bookmarkStart w:id="368" w:name="_Toc122096879"/>
      <w:bookmarkStart w:id="369" w:name="_Toc130844099"/>
      <w:bookmarkStart w:id="370" w:name="_Toc138411805"/>
      <w:bookmarkStart w:id="371" w:name="_Toc145955973"/>
      <w:bookmarkStart w:id="372" w:name="_Toc153887402"/>
      <w:bookmarkStart w:id="373" w:name="_Toc161905282"/>
      <w:bookmarkStart w:id="374" w:name="_Toc170209885"/>
      <w:bookmarkStart w:id="375" w:name="_Toc177550680"/>
      <w:bookmarkStart w:id="376" w:name="_Toc183624758"/>
      <w:r>
        <w:t>5.2.2.1</w:t>
      </w:r>
      <w:r>
        <w:tab/>
        <w:t>Introduction</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377" w:name="_Toc20150338"/>
      <w:bookmarkStart w:id="378" w:name="_Toc25168577"/>
      <w:bookmarkStart w:id="379" w:name="_Toc27592996"/>
      <w:bookmarkStart w:id="380" w:name="_Toc34147865"/>
      <w:bookmarkStart w:id="381" w:name="_Toc36463249"/>
      <w:bookmarkStart w:id="382" w:name="_Toc43215089"/>
      <w:bookmarkStart w:id="383" w:name="_Toc45032337"/>
      <w:bookmarkStart w:id="384" w:name="_Toc49849826"/>
      <w:bookmarkStart w:id="385" w:name="_Toc51873340"/>
      <w:bookmarkStart w:id="386" w:name="_Toc56517468"/>
      <w:bookmarkStart w:id="387" w:name="_Toc58594369"/>
      <w:bookmarkStart w:id="388" w:name="_Toc67685879"/>
      <w:bookmarkStart w:id="389" w:name="_Toc74993700"/>
      <w:bookmarkStart w:id="390" w:name="_Toc82716288"/>
      <w:bookmarkStart w:id="391" w:name="_Toc88818575"/>
      <w:bookmarkStart w:id="392" w:name="_Toc90650497"/>
      <w:bookmarkStart w:id="393" w:name="_Toc98506168"/>
      <w:bookmarkStart w:id="394" w:name="_Toc106639453"/>
      <w:bookmarkStart w:id="395" w:name="_Toc114778963"/>
      <w:bookmarkStart w:id="396" w:name="_Toc122096880"/>
      <w:bookmarkStart w:id="397" w:name="_Toc130844100"/>
      <w:bookmarkStart w:id="398" w:name="_Toc138411806"/>
      <w:bookmarkStart w:id="399" w:name="_Toc145955974"/>
      <w:bookmarkStart w:id="400" w:name="_Toc153887403"/>
      <w:bookmarkStart w:id="401" w:name="_Toc161905283"/>
      <w:bookmarkStart w:id="402" w:name="_Toc170209886"/>
      <w:bookmarkStart w:id="403" w:name="_Toc177550681"/>
      <w:bookmarkStart w:id="404" w:name="_Toc183624759"/>
      <w:r>
        <w:t>5.2.2.2</w:t>
      </w:r>
      <w:r>
        <w:tab/>
        <w:t>DetermineLocation</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743F9D67" w14:textId="77777777" w:rsidR="00EB7848" w:rsidRDefault="00EB7848" w:rsidP="00B32564">
      <w:pPr>
        <w:pStyle w:val="Heading5"/>
      </w:pPr>
      <w:bookmarkStart w:id="405" w:name="_Toc20150339"/>
      <w:bookmarkStart w:id="406" w:name="_Toc25168578"/>
      <w:bookmarkStart w:id="407" w:name="_Toc27592997"/>
      <w:bookmarkStart w:id="408" w:name="_Toc34147866"/>
      <w:bookmarkStart w:id="409" w:name="_Toc36463250"/>
      <w:bookmarkStart w:id="410" w:name="_Toc43215090"/>
      <w:bookmarkStart w:id="411" w:name="_Toc45032338"/>
      <w:bookmarkStart w:id="412" w:name="_Toc49849827"/>
      <w:bookmarkStart w:id="413" w:name="_Toc51873341"/>
      <w:bookmarkStart w:id="414" w:name="_Toc56517469"/>
      <w:bookmarkStart w:id="415" w:name="_Toc58594370"/>
      <w:bookmarkStart w:id="416" w:name="_Toc67685880"/>
      <w:bookmarkStart w:id="417" w:name="_Toc74993701"/>
      <w:bookmarkStart w:id="418" w:name="_Toc82716289"/>
      <w:bookmarkStart w:id="419" w:name="_Toc88818576"/>
      <w:bookmarkStart w:id="420" w:name="_Toc90650498"/>
      <w:bookmarkStart w:id="421" w:name="_Toc98506169"/>
      <w:bookmarkStart w:id="422" w:name="_Toc106639454"/>
      <w:bookmarkStart w:id="423" w:name="_Toc114778964"/>
      <w:bookmarkStart w:id="424" w:name="_Toc122096881"/>
      <w:bookmarkStart w:id="425" w:name="_Toc130844101"/>
      <w:bookmarkStart w:id="426" w:name="_Toc138411807"/>
      <w:bookmarkStart w:id="427" w:name="_Toc145955975"/>
      <w:bookmarkStart w:id="428" w:name="_Toc153887404"/>
      <w:bookmarkStart w:id="429" w:name="_Toc161905284"/>
      <w:bookmarkStart w:id="430" w:name="_Toc170209887"/>
      <w:bookmarkStart w:id="431" w:name="_Toc177550682"/>
      <w:bookmarkStart w:id="432" w:name="_Toc183624760"/>
      <w:r>
        <w:t>5.2.2.2.1</w:t>
      </w:r>
      <w:r>
        <w:tab/>
        <w:t>General</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33" w:name="_Toc20150340"/>
      <w:bookmarkStart w:id="434" w:name="_Toc25168579"/>
      <w:bookmarkStart w:id="43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36" w:name="_Toc34147867"/>
      <w:bookmarkStart w:id="437" w:name="_Toc36463251"/>
      <w:bookmarkStart w:id="438" w:name="_Toc43215091"/>
      <w:bookmarkStart w:id="439" w:name="_Toc45032339"/>
      <w:bookmarkStart w:id="440" w:name="_Toc49849828"/>
      <w:bookmarkStart w:id="441" w:name="_Toc51873342"/>
      <w:bookmarkStart w:id="442" w:name="_Toc56517470"/>
      <w:bookmarkStart w:id="443" w:name="_Toc58594371"/>
      <w:bookmarkStart w:id="444" w:name="_Toc67685881"/>
      <w:bookmarkStart w:id="445" w:name="_Toc74993702"/>
      <w:bookmarkStart w:id="446" w:name="_Toc82716290"/>
      <w:bookmarkStart w:id="447" w:name="_Toc88818577"/>
      <w:bookmarkStart w:id="448" w:name="_Toc90650499"/>
      <w:bookmarkStart w:id="449" w:name="_Toc98506170"/>
      <w:bookmarkStart w:id="450" w:name="_Toc106639455"/>
      <w:bookmarkStart w:id="451" w:name="_Toc114778965"/>
      <w:bookmarkStart w:id="452" w:name="_Toc122096882"/>
      <w:bookmarkStart w:id="453" w:name="_Toc130844102"/>
      <w:bookmarkStart w:id="454" w:name="_Toc138411808"/>
      <w:bookmarkStart w:id="455" w:name="_Toc145955976"/>
      <w:bookmarkStart w:id="456" w:name="_Toc153887405"/>
      <w:bookmarkStart w:id="457" w:name="_Toc161905285"/>
      <w:bookmarkStart w:id="458" w:name="_Toc170209888"/>
      <w:bookmarkStart w:id="459" w:name="_Toc177550683"/>
      <w:bookmarkStart w:id="460" w:name="_Toc183624761"/>
      <w:r>
        <w:t>5.2.2.2.2</w:t>
      </w:r>
      <w:r>
        <w:tab/>
        <w:t>Retrieve UE Location</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8" type="#_x0000_t75" style="width:435.75pt;height:105.75pt" o:ole="">
            <v:imagedata r:id="rId15" o:title=""/>
          </v:shape>
          <o:OLEObject Type="Embed" ProgID="Visio.Drawing.11" ShapeID="_x0000_i1028" DrawAspect="Content" ObjectID="_1794409085" r:id="rId16"/>
        </w:object>
      </w:r>
    </w:p>
    <w:p w14:paraId="78EF0884" w14:textId="77777777" w:rsidR="00EB7848" w:rsidRDefault="00EB7848" w:rsidP="00EB7848">
      <w:pPr>
        <w:pStyle w:val="TF"/>
        <w:rPr>
          <w:lang w:val="en-US"/>
        </w:rPr>
      </w:pPr>
      <w:r>
        <w:t>Figure 5.2.2.2.2-1: DetermineLocation Request</w:t>
      </w:r>
    </w:p>
    <w:p w14:paraId="05269EDA" w14:textId="33086980"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461" w:name="_Hlk175090166"/>
      <w:r w:rsidR="00534A0D">
        <w:t>Ranging and sidelink positioning capabilities supported by the target UE</w:t>
      </w:r>
      <w:bookmarkEnd w:id="461"/>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462" w:name="_Toc34147868"/>
      <w:bookmarkStart w:id="463" w:name="_Toc36463252"/>
      <w:bookmarkStart w:id="464" w:name="_Toc43215092"/>
      <w:bookmarkStart w:id="465" w:name="_Toc45032340"/>
      <w:bookmarkStart w:id="466" w:name="_Toc49849829"/>
      <w:bookmarkStart w:id="467" w:name="_Toc51873343"/>
      <w:bookmarkStart w:id="468" w:name="_Toc56517471"/>
      <w:bookmarkStart w:id="469" w:name="_Toc58594372"/>
      <w:bookmarkStart w:id="470" w:name="_Toc67685882"/>
      <w:bookmarkStart w:id="471" w:name="_Toc74993703"/>
      <w:bookmarkStart w:id="472" w:name="_Toc82716291"/>
      <w:bookmarkStart w:id="473" w:name="_Toc88818578"/>
      <w:bookmarkStart w:id="474" w:name="_Toc90650500"/>
      <w:bookmarkStart w:id="475" w:name="_Toc98506171"/>
      <w:bookmarkStart w:id="476" w:name="_Toc106639456"/>
      <w:bookmarkStart w:id="477" w:name="_Toc114778966"/>
      <w:bookmarkStart w:id="478" w:name="_Toc122096883"/>
      <w:bookmarkStart w:id="479" w:name="_Toc130844103"/>
      <w:bookmarkStart w:id="480" w:name="_Toc138411809"/>
      <w:bookmarkStart w:id="481" w:name="_Toc145955977"/>
      <w:bookmarkStart w:id="482" w:name="_Toc153887406"/>
      <w:bookmarkStart w:id="483" w:name="_Toc161905286"/>
      <w:bookmarkStart w:id="484" w:name="_Toc170209889"/>
      <w:bookmarkStart w:id="485" w:name="_Toc177550684"/>
      <w:bookmarkStart w:id="486" w:name="_Toc183624762"/>
      <w:bookmarkStart w:id="487" w:name="_Toc20150341"/>
      <w:bookmarkStart w:id="488" w:name="_Toc25168580"/>
      <w:bookmarkStart w:id="489" w:name="_Toc27592999"/>
      <w:r>
        <w:t>5.2.2.2.3</w:t>
      </w:r>
      <w:r>
        <w:tab/>
        <w:t>Retrieve UE Location for 5G-MO-</w:t>
      </w:r>
      <w:r w:rsidRPr="00EE2E41">
        <w:t>LR</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1A740AA7" w14:textId="77777777" w:rsidR="00EB7848" w:rsidRPr="00F2339F" w:rsidRDefault="00EB7848" w:rsidP="00EB7848">
      <w:r>
        <w:t>This procedure allows a</w:t>
      </w:r>
      <w:r w:rsidRPr="00F2339F">
        <w:t xml:space="preserve"> consumer NF (i.e. an AMF) to re</w:t>
      </w:r>
      <w:r w:rsidRPr="00F2339F">
        <w:lastRenderedPageBreak/>
        <w:t>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9" type="#_x0000_t75" style="width:438.75pt;height:108pt" o:ole="">
            <v:imagedata r:id="rId17" o:title=""/>
          </v:shape>
          <o:OLEObject Type="Embed" ProgID="Visio.Drawing.11" ShapeID="_x0000_i1029" DrawAspect="Content" ObjectID="_1794409086"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490" w:name="_Toc34147869"/>
      <w:bookmarkStart w:id="491" w:name="_Toc36463253"/>
      <w:bookmarkStart w:id="492" w:name="_Toc43215093"/>
      <w:bookmarkStart w:id="493" w:name="_Toc45032341"/>
      <w:bookmarkStart w:id="494" w:name="_Toc49849830"/>
      <w:bookmarkStart w:id="495" w:name="_Toc51873344"/>
      <w:bookmarkStart w:id="496" w:name="_Toc56517472"/>
      <w:bookmarkStart w:id="497" w:name="_Toc58594373"/>
      <w:bookmarkStart w:id="498" w:name="_Toc67685883"/>
      <w:bookmarkStart w:id="499" w:name="_Toc74993704"/>
      <w:bookmarkStart w:id="500" w:name="_Toc82716292"/>
      <w:bookmarkStart w:id="501" w:name="_Toc88818579"/>
      <w:bookmarkStart w:id="502" w:name="_Toc90650501"/>
      <w:bookmarkStart w:id="503" w:name="_Toc98506172"/>
      <w:bookmarkStart w:id="504" w:name="_Toc106639457"/>
      <w:bookmarkStart w:id="505" w:name="_Toc114778967"/>
      <w:bookmarkStart w:id="506" w:name="_Toc122096884"/>
      <w:bookmarkStart w:id="507" w:name="_Toc130844104"/>
      <w:bookmarkStart w:id="508" w:name="_Toc138411810"/>
      <w:bookmarkStart w:id="509"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10" w:name="_Toc153887407"/>
      <w:bookmarkStart w:id="511" w:name="_Toc161905287"/>
      <w:bookmarkStart w:id="512" w:name="_Toc170209890"/>
      <w:bookmarkStart w:id="513" w:name="_Toc177550685"/>
      <w:bookmarkStart w:id="514" w:name="_Toc183624763"/>
      <w:r>
        <w:lastRenderedPageBreak/>
        <w:t>5.2.2.3</w:t>
      </w:r>
      <w:r>
        <w:tab/>
        <w:t>EventNotify</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9DBE4BB" w14:textId="77777777" w:rsidR="00EB7848" w:rsidRDefault="00EB7848" w:rsidP="00B32564">
      <w:pPr>
        <w:pStyle w:val="Heading5"/>
      </w:pPr>
      <w:bookmarkStart w:id="515" w:name="_Toc20150342"/>
      <w:bookmarkStart w:id="516" w:name="_Toc25168581"/>
      <w:bookmarkStart w:id="517" w:name="_Toc27593000"/>
      <w:bookmarkStart w:id="518" w:name="_Toc34147870"/>
      <w:bookmarkStart w:id="519" w:name="_Toc36463254"/>
      <w:bookmarkStart w:id="520" w:name="_Toc43215094"/>
      <w:bookmarkStart w:id="521" w:name="_Toc45032342"/>
      <w:bookmarkStart w:id="522" w:name="_Toc49849831"/>
      <w:bookmarkStart w:id="523" w:name="_Toc51873345"/>
      <w:bookmarkStart w:id="524" w:name="_Toc56517473"/>
      <w:bookmarkStart w:id="525" w:name="_Toc58594374"/>
      <w:bookmarkStart w:id="526" w:name="_Toc67685884"/>
      <w:bookmarkStart w:id="527" w:name="_Toc74993705"/>
      <w:bookmarkStart w:id="528" w:name="_Toc82716293"/>
      <w:bookmarkStart w:id="529" w:name="_Toc88818580"/>
      <w:bookmarkStart w:id="530" w:name="_Toc90650502"/>
      <w:bookmarkStart w:id="531" w:name="_Toc98506173"/>
      <w:bookmarkStart w:id="532" w:name="_Toc106639458"/>
      <w:bookmarkStart w:id="533" w:name="_Toc114778968"/>
      <w:bookmarkStart w:id="534" w:name="_Toc122096885"/>
      <w:bookmarkStart w:id="535" w:name="_Toc130844105"/>
      <w:bookmarkStart w:id="536" w:name="_Toc138411811"/>
      <w:bookmarkStart w:id="537" w:name="_Toc145955979"/>
      <w:bookmarkStart w:id="538" w:name="_Toc153887408"/>
      <w:bookmarkStart w:id="539" w:name="_Toc161905288"/>
      <w:bookmarkStart w:id="540" w:name="_Toc170209891"/>
      <w:bookmarkStart w:id="541" w:name="_Toc177550686"/>
      <w:bookmarkStart w:id="542" w:name="_Toc183624764"/>
      <w:r>
        <w:t>5.2.2.3.1</w:t>
      </w:r>
      <w:r>
        <w:tab/>
        <w:t>General</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43" w:name="_Toc20150343"/>
      <w:bookmarkStart w:id="544" w:name="_Toc25168582"/>
      <w:bookmarkStart w:id="545" w:name="_Toc27593001"/>
      <w:bookmarkStart w:id="546" w:name="_Toc34147871"/>
      <w:bookmarkStart w:id="547" w:name="_Toc36463255"/>
      <w:bookmarkStart w:id="548" w:name="_Toc43215095"/>
      <w:bookmarkStart w:id="549" w:name="_Toc45032343"/>
      <w:bookmarkStart w:id="550" w:name="_Toc49849832"/>
      <w:bookmarkStart w:id="551" w:name="_Toc51873346"/>
      <w:bookmarkStart w:id="552" w:name="_Toc56517474"/>
      <w:bookmarkStart w:id="553" w:name="_Toc58594375"/>
      <w:bookmarkStart w:id="554" w:name="_Toc67685885"/>
      <w:bookmarkStart w:id="555" w:name="_Toc74993706"/>
      <w:bookmarkStart w:id="556" w:name="_Toc82716294"/>
      <w:bookmarkStart w:id="557" w:name="_Toc88818581"/>
      <w:bookmarkStart w:id="558" w:name="_Toc90650503"/>
      <w:bookmarkStart w:id="559" w:name="_Toc98506174"/>
      <w:bookmarkStart w:id="560" w:name="_Toc106639459"/>
      <w:bookmarkStart w:id="561" w:name="_Toc114778969"/>
      <w:bookmarkStart w:id="562" w:name="_Toc122096886"/>
      <w:bookmarkStart w:id="563" w:name="_Toc130844106"/>
      <w:bookmarkStart w:id="564" w:name="_Toc138411812"/>
      <w:bookmarkStart w:id="565" w:name="_Toc145955980"/>
      <w:bookmarkStart w:id="566" w:name="_Toc153887409"/>
      <w:bookmarkStart w:id="567" w:name="_Toc161905289"/>
      <w:bookmarkStart w:id="568" w:name="_Toc170209892"/>
      <w:bookmarkStart w:id="569" w:name="_Toc177550687"/>
      <w:bookmarkStart w:id="570" w:name="_Toc183624765"/>
      <w:r>
        <w:t>5.2.2.3.2</w:t>
      </w:r>
      <w:r>
        <w:tab/>
        <w:t>Periodic or Triggered Event Notification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30" type="#_x0000_t75" style="width:438.75pt;height:104.25pt" o:ole="">
            <v:imagedata r:id="rId19" o:title=""/>
          </v:shape>
          <o:OLEObject Type="Embed" ProgID="Visio.Drawing.11" ShapeID="_x0000_i1030" DrawAspect="Content" ObjectID="_1794409087"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571" w:name="_Toc130844107"/>
      <w:bookmarkStart w:id="572" w:name="_Toc138411813"/>
      <w:bookmarkStart w:id="573" w:name="_Toc145955981"/>
      <w:bookmarkStart w:id="574" w:name="_Toc153887410"/>
      <w:bookmarkStart w:id="575" w:name="_Toc161905290"/>
      <w:bookmarkStart w:id="576" w:name="_Toc170209893"/>
      <w:bookmarkStart w:id="577" w:name="_Toc177550688"/>
      <w:bookmarkStart w:id="578" w:name="_Toc183624766"/>
      <w:bookmarkStart w:id="579" w:name="_Toc20150344"/>
      <w:bookmarkStart w:id="580" w:name="_Toc25168583"/>
      <w:bookmarkStart w:id="581" w:name="_Toc27593002"/>
      <w:bookmarkStart w:id="582" w:name="_Toc34147872"/>
      <w:bookmarkStart w:id="583" w:name="_Toc36463256"/>
      <w:bookmarkStart w:id="584" w:name="_Toc43215096"/>
      <w:bookmarkStart w:id="585" w:name="_Toc45032344"/>
      <w:bookmarkStart w:id="586" w:name="_Toc49849833"/>
      <w:bookmarkStart w:id="587" w:name="_Toc51873347"/>
      <w:bookmarkStart w:id="588" w:name="_Toc56517475"/>
      <w:bookmarkStart w:id="589" w:name="_Toc58594376"/>
      <w:bookmarkStart w:id="590" w:name="_Toc67685886"/>
      <w:bookmarkStart w:id="591" w:name="_Toc74993707"/>
      <w:bookmarkStart w:id="592" w:name="_Toc82716295"/>
      <w:bookmarkStart w:id="593" w:name="_Toc88818582"/>
      <w:bookmarkStart w:id="594" w:name="_Toc90650504"/>
      <w:bookmarkStart w:id="595" w:name="_Toc98506175"/>
      <w:bookmarkStart w:id="596" w:name="_Toc106639460"/>
      <w:bookmarkStart w:id="597" w:name="_Toc114778970"/>
      <w:bookmarkStart w:id="598" w:name="_Toc122096887"/>
      <w:r>
        <w:t>5.2.2.3.3</w:t>
      </w:r>
      <w:r w:rsidR="00294FBC">
        <w:tab/>
        <w:t>Intermediate location reporting Event Notification</w:t>
      </w:r>
      <w:bookmarkEnd w:id="571"/>
      <w:bookmarkEnd w:id="572"/>
      <w:bookmarkEnd w:id="573"/>
      <w:bookmarkEnd w:id="574"/>
      <w:bookmarkEnd w:id="575"/>
      <w:bookmarkEnd w:id="576"/>
      <w:bookmarkEnd w:id="577"/>
      <w:bookmarkEnd w:id="578"/>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1" type="#_x0000_t75" style="width:435.75pt;height:104.25pt" o:ole="">
            <v:imagedata r:id="rId21" o:title=""/>
          </v:shape>
          <o:OLEObject Type="Embed" ProgID="Visio.Drawing.11" ShapeID="_x0000_i1031" DrawAspect="Content" ObjectID="_1794409088"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599" w:name="_Toc130844108"/>
      <w:bookmarkStart w:id="600" w:name="_Toc138411814"/>
      <w:bookmarkStart w:id="601" w:name="_Toc145955982"/>
      <w:bookmarkStart w:id="602" w:name="_Toc153887411"/>
      <w:bookmarkStart w:id="603" w:name="_Toc161905291"/>
      <w:bookmarkStart w:id="604" w:name="_Toc170209894"/>
      <w:bookmarkStart w:id="605" w:name="_Toc177550689"/>
      <w:bookmarkStart w:id="606" w:name="_Toc183624767"/>
      <w:r>
        <w:t>5.2.2.4</w:t>
      </w:r>
      <w:r>
        <w:tab/>
        <w:t>CancelLocation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6730589E" w14:textId="77777777" w:rsidR="00EB7848" w:rsidRDefault="00EB7848" w:rsidP="00B32564">
      <w:pPr>
        <w:pStyle w:val="Heading5"/>
      </w:pPr>
      <w:bookmarkStart w:id="607" w:name="_Toc20150345"/>
      <w:bookmarkStart w:id="608" w:name="_Toc25168584"/>
      <w:bookmarkStart w:id="609" w:name="_Toc27593003"/>
      <w:bookmarkStart w:id="610" w:name="_Toc34147873"/>
      <w:bookmarkStart w:id="611" w:name="_Toc36463257"/>
      <w:bookmarkStart w:id="612" w:name="_Toc43215097"/>
      <w:bookmarkStart w:id="613" w:name="_Toc45032345"/>
      <w:bookmarkStart w:id="614" w:name="_Toc49849834"/>
      <w:bookmarkStart w:id="615" w:name="_Toc51873348"/>
      <w:bookmarkStart w:id="616" w:name="_Toc56517476"/>
      <w:bookmarkStart w:id="617" w:name="_Toc58594377"/>
      <w:bookmarkStart w:id="618" w:name="_Toc67685887"/>
      <w:bookmarkStart w:id="619" w:name="_Toc74993708"/>
      <w:bookmarkStart w:id="620" w:name="_Toc82716296"/>
      <w:bookmarkStart w:id="621" w:name="_Toc88818583"/>
      <w:bookmarkStart w:id="622" w:name="_Toc90650505"/>
      <w:bookmarkStart w:id="623" w:name="_Toc98506176"/>
      <w:bookmarkStart w:id="624" w:name="_Toc106639461"/>
      <w:bookmarkStart w:id="625" w:name="_Toc114778971"/>
      <w:bookmarkStart w:id="626" w:name="_Toc122096888"/>
      <w:bookmarkStart w:id="627" w:name="_Toc130844109"/>
      <w:bookmarkStart w:id="628" w:name="_Toc138411815"/>
      <w:bookmarkStart w:id="629" w:name="_Toc145955983"/>
      <w:bookmarkStart w:id="630" w:name="_Toc153887412"/>
      <w:bookmarkStart w:id="631" w:name="_Toc161905292"/>
      <w:bookmarkStart w:id="632" w:name="_Toc170209895"/>
      <w:bookmarkStart w:id="633" w:name="_Toc177550690"/>
      <w:bookmarkStart w:id="634" w:name="_Toc183624768"/>
      <w:r>
        <w:t>5.2.2.4.1</w:t>
      </w:r>
      <w:r>
        <w:tab/>
        <w:t>General</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35" w:name="_Toc20150346"/>
      <w:bookmarkStart w:id="636" w:name="_Toc25168585"/>
      <w:bookmarkStart w:id="637" w:name="_Toc27593004"/>
      <w:bookmarkStart w:id="638" w:name="_Toc34147874"/>
      <w:bookmarkStart w:id="639" w:name="_Toc36463258"/>
      <w:bookmarkStart w:id="640" w:name="_Toc43215098"/>
      <w:bookmarkStart w:id="641" w:name="_Toc45032346"/>
      <w:bookmarkStart w:id="642" w:name="_Toc49849835"/>
      <w:bookmarkStart w:id="643" w:name="_Toc51873349"/>
      <w:bookmarkStart w:id="644" w:name="_Toc56517477"/>
      <w:bookmarkStart w:id="645" w:name="_Toc58594378"/>
      <w:bookmarkStart w:id="646" w:name="_Toc67685888"/>
      <w:bookmarkStart w:id="647" w:name="_Toc74993709"/>
      <w:bookmarkStart w:id="648" w:name="_Toc82716297"/>
      <w:bookmarkStart w:id="649" w:name="_Toc88818584"/>
      <w:bookmarkStart w:id="650" w:name="_Toc90650506"/>
      <w:bookmarkStart w:id="651" w:name="_Toc98506177"/>
      <w:bookmarkStart w:id="652" w:name="_Toc106639462"/>
      <w:bookmarkStart w:id="653" w:name="_Toc114778972"/>
      <w:bookmarkStart w:id="654" w:name="_Toc122096889"/>
      <w:bookmarkStart w:id="655" w:name="_Toc130844110"/>
      <w:bookmarkStart w:id="656" w:name="_Toc138411816"/>
      <w:bookmarkStart w:id="657" w:name="_Toc145955984"/>
      <w:bookmarkStart w:id="658" w:name="_Toc153887413"/>
      <w:bookmarkStart w:id="659" w:name="_Toc161905293"/>
      <w:bookmarkStart w:id="660" w:name="_Toc170209896"/>
      <w:bookmarkStart w:id="661" w:name="_Toc177550691"/>
      <w:r>
        <w:rPr>
          <w:rFonts w:hint="eastAsia"/>
          <w:lang w:eastAsia="zh-CN"/>
        </w:rPr>
        <w:t>-</w:t>
      </w:r>
      <w:r>
        <w:tab/>
        <w:t xml:space="preserve">Cancel </w:t>
      </w:r>
      <w:r>
        <w:rPr>
          <w:lang w:eastAsia="zh-CN"/>
        </w:rPr>
        <w:t>5GC-MT-LR / 5GC-MO-LR procedure during UE mobility from 5GS to EPS with N26 interface</w:t>
      </w:r>
    </w:p>
    <w:p w14:paraId="447CEDA1" w14:textId="64C42BB0" w:rsidR="00EB7848" w:rsidRDefault="00EB7848" w:rsidP="00B32564">
      <w:pPr>
        <w:pStyle w:val="Heading5"/>
      </w:pPr>
      <w:bookmarkStart w:id="662" w:name="_Toc183624769"/>
      <w:r>
        <w:t>5.2.2.4.2</w:t>
      </w:r>
      <w:r>
        <w:tab/>
        <w:t>Cancel Periodic</w:t>
      </w:r>
      <w:r w:rsidR="005F6AF0">
        <w:t>,</w:t>
      </w:r>
      <w:r>
        <w:t xml:space="preserve"> Triggered Location</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005F6AF0">
        <w:t xml:space="preserve"> or 5G-MT-LR / 5G-MO-LR</w:t>
      </w:r>
      <w:bookmarkEnd w:id="662"/>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54CCF71F"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2" type="#_x0000_t75" style="width:435.75pt;height:102.75pt" o:ole="">
            <v:imagedata r:id="rId23" o:title=""/>
          </v:shape>
          <o:OLEObject Type="Embed" ProgID="Visio.Drawing.11" ShapeID="_x0000_i1032" DrawAspect="Content" ObjectID="_1794409089"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B9431D7"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663" w:name="_Toc20150347"/>
      <w:bookmarkStart w:id="664" w:name="_Toc25168586"/>
      <w:bookmarkStart w:id="665" w:name="_Toc27593005"/>
      <w:bookmarkStart w:id="666" w:name="_Toc34147875"/>
      <w:bookmarkStart w:id="667" w:name="_Toc36463259"/>
      <w:bookmarkStart w:id="668" w:name="_Toc43215099"/>
      <w:bookmarkStart w:id="669" w:name="_Toc45032347"/>
      <w:bookmarkStart w:id="670" w:name="_Toc49849836"/>
      <w:bookmarkStart w:id="671" w:name="_Toc51873350"/>
      <w:bookmarkStart w:id="672" w:name="_Toc56517478"/>
      <w:bookmarkStart w:id="673" w:name="_Toc58594379"/>
      <w:bookmarkStart w:id="674" w:name="_Toc67685889"/>
      <w:bookmarkStart w:id="675" w:name="_Toc74993710"/>
      <w:bookmarkStart w:id="676" w:name="_Toc82716298"/>
      <w:bookmarkStart w:id="677" w:name="_Toc88818585"/>
      <w:bookmarkStart w:id="678" w:name="_Toc90650507"/>
      <w:bookmarkStart w:id="679" w:name="_Toc98506178"/>
      <w:bookmarkStart w:id="680" w:name="_Toc106639463"/>
      <w:bookmarkStart w:id="681" w:name="_Toc114778973"/>
      <w:bookmarkStart w:id="682" w:name="_Toc122096890"/>
      <w:bookmarkStart w:id="683" w:name="_Toc130844111"/>
      <w:bookmarkStart w:id="684" w:name="_Toc138411817"/>
      <w:bookmarkStart w:id="685" w:name="_Toc145955985"/>
      <w:bookmarkStart w:id="686" w:name="_Toc153887414"/>
      <w:bookmarkStart w:id="687" w:name="_Toc161905294"/>
      <w:bookmarkStart w:id="688" w:name="_Toc170209897"/>
      <w:bookmarkStart w:id="689" w:name="_Toc177550692"/>
      <w:bookmarkStart w:id="690" w:name="_Toc183624770"/>
      <w:r>
        <w:t>5.2.2.5</w:t>
      </w:r>
      <w:r>
        <w:tab/>
        <w:t>LocationContextTransfer</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10769C15" w14:textId="77777777" w:rsidR="00EB7848" w:rsidRDefault="00EB7848" w:rsidP="00B32564">
      <w:pPr>
        <w:pStyle w:val="Heading5"/>
      </w:pPr>
      <w:bookmarkStart w:id="691" w:name="_Toc20150348"/>
      <w:bookmarkStart w:id="692" w:name="_Toc25168587"/>
      <w:bookmarkStart w:id="693" w:name="_Toc27593006"/>
      <w:bookmarkStart w:id="694" w:name="_Toc34147876"/>
      <w:bookmarkStart w:id="695" w:name="_Toc36463260"/>
      <w:bookmarkStart w:id="696" w:name="_Toc43215100"/>
      <w:bookmarkStart w:id="697" w:name="_Toc45032348"/>
      <w:bookmarkStart w:id="698" w:name="_Toc49849837"/>
      <w:bookmarkStart w:id="699" w:name="_Toc51873351"/>
      <w:bookmarkStart w:id="700" w:name="_Toc56517479"/>
      <w:bookmarkStart w:id="701" w:name="_Toc58594380"/>
      <w:bookmarkStart w:id="702" w:name="_Toc67685890"/>
      <w:bookmarkStart w:id="703" w:name="_Toc74993711"/>
      <w:bookmarkStart w:id="704" w:name="_Toc82716299"/>
      <w:bookmarkStart w:id="705" w:name="_Toc88818586"/>
      <w:bookmarkStart w:id="706" w:name="_Toc90650508"/>
      <w:bookmarkStart w:id="707" w:name="_Toc98506179"/>
      <w:bookmarkStart w:id="708" w:name="_Toc106639464"/>
      <w:bookmarkStart w:id="709" w:name="_Toc114778974"/>
      <w:bookmarkStart w:id="710" w:name="_Toc122096891"/>
      <w:bookmarkStart w:id="711" w:name="_Toc130844112"/>
      <w:bookmarkStart w:id="712" w:name="_Toc138411818"/>
      <w:bookmarkStart w:id="713" w:name="_Toc145955986"/>
      <w:bookmarkStart w:id="714" w:name="_Toc153887415"/>
      <w:bookmarkStart w:id="715" w:name="_Toc161905295"/>
      <w:bookmarkStart w:id="716" w:name="_Toc170209898"/>
      <w:bookmarkStart w:id="717" w:name="_Toc177550693"/>
      <w:bookmarkStart w:id="718" w:name="_Toc183624771"/>
      <w:r>
        <w:t>5.2.2.5.1</w:t>
      </w:r>
      <w:r>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19" w:name="_Toc20150349"/>
      <w:bookmarkStart w:id="720" w:name="_Toc25168588"/>
      <w:bookmarkStart w:id="721" w:name="_Toc27593007"/>
      <w:bookmarkStart w:id="722" w:name="_Toc34147877"/>
      <w:bookmarkStart w:id="723" w:name="_Toc36463261"/>
      <w:bookmarkStart w:id="724" w:name="_Toc43215101"/>
      <w:bookmarkStart w:id="725" w:name="_Toc45032349"/>
      <w:bookmarkStart w:id="726" w:name="_Toc49849838"/>
      <w:bookmarkStart w:id="727" w:name="_Toc51873352"/>
      <w:bookmarkStart w:id="728" w:name="_Toc56517480"/>
      <w:bookmarkStart w:id="729" w:name="_Toc58594381"/>
      <w:bookmarkStart w:id="730" w:name="_Toc67685891"/>
      <w:bookmarkStart w:id="731" w:name="_Toc74993712"/>
      <w:bookmarkStart w:id="732" w:name="_Toc82716300"/>
      <w:bookmarkStart w:id="733" w:name="_Toc88818587"/>
      <w:bookmarkStart w:id="734" w:name="_Toc90650509"/>
      <w:bookmarkStart w:id="735" w:name="_Toc98506180"/>
      <w:bookmarkStart w:id="736" w:name="_Toc106639465"/>
      <w:bookmarkStart w:id="737" w:name="_Toc114778975"/>
      <w:bookmarkStart w:id="738" w:name="_Toc122096892"/>
      <w:bookmarkStart w:id="739" w:name="_Toc130844113"/>
      <w:bookmarkStart w:id="740" w:name="_Toc138411819"/>
      <w:bookmarkStart w:id="741" w:name="_Toc145955987"/>
      <w:bookmarkStart w:id="742" w:name="_Toc153887416"/>
      <w:bookmarkStart w:id="743" w:name="_Toc161905296"/>
      <w:bookmarkStart w:id="744" w:name="_Toc170209899"/>
      <w:bookmarkStart w:id="745" w:name="_Toc177550694"/>
      <w:bookmarkStart w:id="746" w:name="_Toc183624772"/>
      <w:r>
        <w:t>5.2.2.5</w:t>
      </w:r>
      <w:r w:rsidRPr="003A63C8">
        <w:t>.</w:t>
      </w:r>
      <w:r>
        <w:t>2</w:t>
      </w:r>
      <w:r>
        <w:tab/>
        <w:t>Transfer Location Context</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3" type="#_x0000_t75" style="width:435.75pt;height:105.75pt" o:ole="">
            <v:imagedata r:id="rId25" o:title=""/>
          </v:shape>
          <o:OLEObject Type="Embed" ProgID="Visio.Drawing.11" ShapeID="_x0000_i1033" DrawAspect="Content" ObjectID="_1794409090"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851624">
      <w:pPr>
        <w:pStyle w:val="Heading5"/>
      </w:pPr>
      <w:bookmarkStart w:id="747" w:name="_Toc183624773"/>
      <w:bookmarkStart w:id="748" w:name="_Toc145955988"/>
      <w:bookmarkStart w:id="749" w:name="_Toc153887417"/>
      <w:bookmarkStart w:id="750" w:name="_Toc161905297"/>
      <w:bookmarkStart w:id="751" w:name="_Toc170209900"/>
      <w:bookmarkStart w:id="752" w:name="_Toc177550695"/>
      <w:r>
        <w:rPr>
          <w:rFonts w:hint="eastAsia"/>
        </w:rPr>
        <w:lastRenderedPageBreak/>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747"/>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3F48D19C" w:rsidR="006E5C29" w:rsidRPr="00F0103A"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9E00010" w14:textId="07188327" w:rsidR="006F7DA1" w:rsidRDefault="00765B0F" w:rsidP="006F7DA1">
      <w:pPr>
        <w:pStyle w:val="Heading4"/>
      </w:pPr>
      <w:bookmarkStart w:id="753" w:name="_Toc183624774"/>
      <w:r>
        <w:t>5.2.2.6</w:t>
      </w:r>
      <w:r w:rsidR="006F7DA1">
        <w:tab/>
      </w:r>
      <w:r w:rsidR="006F7DA1" w:rsidRPr="000153FD">
        <w:t>MeasurementData</w:t>
      </w:r>
      <w:bookmarkEnd w:id="748"/>
      <w:bookmarkEnd w:id="749"/>
      <w:bookmarkEnd w:id="750"/>
      <w:bookmarkEnd w:id="751"/>
      <w:bookmarkEnd w:id="752"/>
      <w:bookmarkEnd w:id="753"/>
    </w:p>
    <w:p w14:paraId="616F3862" w14:textId="4CCC45C2" w:rsidR="006F7DA1" w:rsidRDefault="00765B0F" w:rsidP="006F7DA1">
      <w:pPr>
        <w:pStyle w:val="Heading5"/>
      </w:pPr>
      <w:bookmarkStart w:id="754" w:name="_Toc145955989"/>
      <w:bookmarkStart w:id="755" w:name="_Toc153887418"/>
      <w:bookmarkStart w:id="756" w:name="_Toc161905298"/>
      <w:bookmarkStart w:id="757" w:name="_Toc170209901"/>
      <w:bookmarkStart w:id="758" w:name="_Toc177550696"/>
      <w:bookmarkStart w:id="759" w:name="_Toc183624775"/>
      <w:r>
        <w:t>5.2.2.6</w:t>
      </w:r>
      <w:r w:rsidR="006F7DA1">
        <w:t>.1</w:t>
      </w:r>
      <w:r w:rsidR="006F7DA1">
        <w:tab/>
        <w:t>General</w:t>
      </w:r>
      <w:bookmarkEnd w:id="754"/>
      <w:bookmarkEnd w:id="755"/>
      <w:bookmarkEnd w:id="756"/>
      <w:bookmarkEnd w:id="757"/>
      <w:bookmarkEnd w:id="758"/>
      <w:bookmarkEnd w:id="75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760" w:name="_Toc145955990"/>
      <w:bookmarkStart w:id="761" w:name="_Toc153887419"/>
      <w:bookmarkStart w:id="762" w:name="_Toc161905299"/>
      <w:bookmarkStart w:id="763" w:name="_Toc170209902"/>
      <w:bookmarkStart w:id="764" w:name="_Toc177550697"/>
      <w:bookmarkStart w:id="765" w:name="_Toc183624776"/>
      <w:r>
        <w:t>5.2.2.6</w:t>
      </w:r>
      <w:r w:rsidR="006F7DA1">
        <w:t>.2</w:t>
      </w:r>
      <w:r w:rsidR="006F7DA1">
        <w:tab/>
        <w:t>Location Measurements</w:t>
      </w:r>
      <w:bookmarkEnd w:id="760"/>
      <w:bookmarkEnd w:id="761"/>
      <w:bookmarkEnd w:id="762"/>
      <w:bookmarkEnd w:id="763"/>
      <w:bookmarkEnd w:id="764"/>
      <w:bookmarkEnd w:id="765"/>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4" type="#_x0000_t75" style="width:435.75pt;height:105.75pt" o:ole="">
            <v:imagedata r:id="rId27" o:title=""/>
          </v:shape>
          <o:OLEObject Type="Embed" ProgID="Visio.Drawing.11" ShapeID="_x0000_i1034" DrawAspect="Content" ObjectID="_1794409091"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766" w:name="_Toc145955991"/>
      <w:bookmarkStart w:id="767" w:name="_Toc153887420"/>
      <w:bookmarkStart w:id="768" w:name="_Toc161905300"/>
      <w:bookmarkStart w:id="769" w:name="_Toc170209903"/>
      <w:bookmarkStart w:id="770" w:name="_Toc177550698"/>
      <w:bookmarkStart w:id="771" w:name="_Toc183624777"/>
      <w:r>
        <w:t>5.2.2.7</w:t>
      </w:r>
      <w:r w:rsidR="00EB5437">
        <w:tab/>
        <w:t>UP</w:t>
      </w:r>
      <w:r w:rsidR="00EB5437" w:rsidRPr="000379A6">
        <w:t>Subscribe</w:t>
      </w:r>
      <w:bookmarkEnd w:id="766"/>
      <w:bookmarkEnd w:id="767"/>
      <w:bookmarkEnd w:id="768"/>
      <w:bookmarkEnd w:id="769"/>
      <w:bookmarkEnd w:id="770"/>
      <w:bookmarkEnd w:id="771"/>
    </w:p>
    <w:p w14:paraId="56A32EC0" w14:textId="2D4C3365" w:rsidR="00EB5437" w:rsidRDefault="00E367FC" w:rsidP="00EB5437">
      <w:pPr>
        <w:pStyle w:val="Heading5"/>
      </w:pPr>
      <w:bookmarkStart w:id="772" w:name="_Toc145955992"/>
      <w:bookmarkStart w:id="773" w:name="_Toc153887421"/>
      <w:bookmarkStart w:id="774" w:name="_Toc161905301"/>
      <w:bookmarkStart w:id="775" w:name="_Toc170209904"/>
      <w:bookmarkStart w:id="776" w:name="_Toc177550699"/>
      <w:bookmarkStart w:id="777" w:name="_Toc183624778"/>
      <w:r>
        <w:t>5.2.2.7</w:t>
      </w:r>
      <w:r w:rsidR="00EB5437">
        <w:t>.1</w:t>
      </w:r>
      <w:r w:rsidR="00EB5437">
        <w:tab/>
        <w:t>General</w:t>
      </w:r>
      <w:bookmarkEnd w:id="772"/>
      <w:bookmarkEnd w:id="773"/>
      <w:bookmarkEnd w:id="774"/>
      <w:bookmarkEnd w:id="775"/>
      <w:bookmarkEnd w:id="776"/>
      <w:bookmarkEnd w:id="777"/>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778" w:name="_Toc145955993"/>
      <w:bookmarkStart w:id="779" w:name="_Toc153887422"/>
      <w:bookmarkStart w:id="780" w:name="_Toc161905302"/>
      <w:bookmarkStart w:id="781" w:name="_Toc170209905"/>
      <w:bookmarkStart w:id="782" w:name="_Toc177550700"/>
      <w:bookmarkStart w:id="783" w:name="_Toc183624779"/>
      <w:r>
        <w:t>5.2.2.7</w:t>
      </w:r>
      <w:r w:rsidR="00EB5437">
        <w:t>.2</w:t>
      </w:r>
      <w:r w:rsidR="00EB5437">
        <w:tab/>
      </w:r>
      <w:r w:rsidR="00EB5437" w:rsidRPr="000379A6">
        <w:t>Subscribe</w:t>
      </w:r>
      <w:r w:rsidR="00EB5437">
        <w:t xml:space="preserve"> to Notification of LCS-UP connection</w:t>
      </w:r>
      <w:bookmarkEnd w:id="778"/>
      <w:bookmarkEnd w:id="779"/>
      <w:r w:rsidR="00D01EB3">
        <w:t xml:space="preserve"> status</w:t>
      </w:r>
      <w:bookmarkEnd w:id="780"/>
      <w:bookmarkEnd w:id="781"/>
      <w:bookmarkEnd w:id="782"/>
      <w:bookmarkEnd w:id="783"/>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5" type="#_x0000_t75" style="width:432.75pt;height:118.5pt" o:ole="">
            <v:imagedata r:id="rId29" o:title=""/>
          </v:shape>
          <o:OLEObject Type="Embed" ProgID="Visio.Drawing.15" ShapeID="_x0000_i1035" DrawAspect="Content" ObjectID="_1794409092"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784" w:name="_Toc145955994"/>
      <w:bookmarkStart w:id="785" w:name="_Toc153887423"/>
      <w:bookmarkStart w:id="786" w:name="_Toc161905303"/>
      <w:bookmarkStart w:id="787" w:name="_Toc170209906"/>
      <w:bookmarkStart w:id="788" w:name="_Toc177550701"/>
      <w:bookmarkStart w:id="789" w:name="_Toc183624780"/>
      <w:r>
        <w:t>5.2.2.8</w:t>
      </w:r>
      <w:r w:rsidR="00D720CA">
        <w:tab/>
        <w:t>UPNotify</w:t>
      </w:r>
      <w:bookmarkEnd w:id="784"/>
      <w:bookmarkEnd w:id="785"/>
      <w:bookmarkEnd w:id="786"/>
      <w:bookmarkEnd w:id="787"/>
      <w:bookmarkEnd w:id="788"/>
      <w:bookmarkEnd w:id="789"/>
    </w:p>
    <w:p w14:paraId="3BEBDFD1" w14:textId="34D12FD3" w:rsidR="00D720CA" w:rsidRDefault="00755E5A" w:rsidP="00D720CA">
      <w:pPr>
        <w:pStyle w:val="Heading5"/>
      </w:pPr>
      <w:bookmarkStart w:id="790" w:name="_Toc145955995"/>
      <w:bookmarkStart w:id="791" w:name="_Toc153887424"/>
      <w:bookmarkStart w:id="792" w:name="_Toc161905304"/>
      <w:bookmarkStart w:id="793" w:name="_Toc170209907"/>
      <w:bookmarkStart w:id="794" w:name="_Toc177550702"/>
      <w:bookmarkStart w:id="795" w:name="_Toc183624781"/>
      <w:r>
        <w:t>5.2.2.8</w:t>
      </w:r>
      <w:r w:rsidR="00D720CA">
        <w:t>.1</w:t>
      </w:r>
      <w:r w:rsidR="00D720CA">
        <w:tab/>
        <w:t>General</w:t>
      </w:r>
      <w:bookmarkEnd w:id="790"/>
      <w:bookmarkEnd w:id="791"/>
      <w:bookmarkEnd w:id="792"/>
      <w:bookmarkEnd w:id="793"/>
      <w:bookmarkEnd w:id="794"/>
      <w:bookmarkEnd w:id="795"/>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796" w:name="_Toc145955996"/>
      <w:bookmarkStart w:id="797" w:name="_Toc153887425"/>
      <w:bookmarkStart w:id="798" w:name="_Toc161905305"/>
      <w:bookmarkStart w:id="799" w:name="_Toc170209908"/>
      <w:bookmarkStart w:id="800" w:name="_Toc177550703"/>
      <w:bookmarkStart w:id="801" w:name="_Toc183624782"/>
      <w:r>
        <w:t>5.2.2.8</w:t>
      </w:r>
      <w:r w:rsidR="00D720CA">
        <w:t>.2</w:t>
      </w:r>
      <w:r w:rsidR="00D720CA">
        <w:tab/>
        <w:t>Notification of LCS-UP connection</w:t>
      </w:r>
      <w:bookmarkEnd w:id="796"/>
      <w:bookmarkEnd w:id="797"/>
      <w:bookmarkEnd w:id="798"/>
      <w:bookmarkEnd w:id="799"/>
      <w:bookmarkEnd w:id="800"/>
      <w:bookmarkEnd w:id="801"/>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6" type="#_x0000_t75" style="width:438pt;height:108pt" o:ole="">
            <v:imagedata r:id="rId31" o:title=""/>
          </v:shape>
          <o:OLEObject Type="Embed" ProgID="Visio.Drawing.11" ShapeID="_x0000_i1036" DrawAspect="Content" ObjectID="_1794409093"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77777777" w:rsidR="00D720CA" w:rsidRDefault="00D720CA" w:rsidP="00D720CA">
      <w:pPr>
        <w:pStyle w:val="B1"/>
      </w:pPr>
      <w:r>
        <w:rPr>
          <w:lang w:eastAsia="zh-CN"/>
        </w:rPr>
        <w:lastRenderedPageBreak/>
        <w:t>2b.</w:t>
      </w:r>
      <w:r>
        <w:rPr>
          <w:lang w:eastAsia="zh-CN"/>
        </w:rPr>
        <w:tab/>
      </w:r>
      <w:r>
        <w:t>On failure or redirection, one of the appropriate HTTP status code listed in Table</w:t>
      </w:r>
      <w:r>
        <w:rPr>
          <w:lang w:eastAsia="zh-CN"/>
        </w:rPr>
        <w:t> </w:t>
      </w:r>
      <w:r>
        <w:t>6.1.5.1.3.1-2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02" w:name="_Toc153887426"/>
      <w:bookmarkStart w:id="803" w:name="_Toc161905306"/>
      <w:bookmarkStart w:id="804" w:name="_Toc170209909"/>
      <w:bookmarkStart w:id="805" w:name="_Toc177550704"/>
      <w:bookmarkStart w:id="806" w:name="_Toc183624783"/>
      <w:r>
        <w:t>5.2.2.9</w:t>
      </w:r>
      <w:r w:rsidR="006E7374">
        <w:tab/>
        <w:t>UPConfig</w:t>
      </w:r>
      <w:bookmarkEnd w:id="802"/>
      <w:bookmarkEnd w:id="803"/>
      <w:bookmarkEnd w:id="804"/>
      <w:bookmarkEnd w:id="805"/>
      <w:bookmarkEnd w:id="806"/>
    </w:p>
    <w:p w14:paraId="0A6A4706" w14:textId="39810B4A" w:rsidR="006E7374" w:rsidRDefault="001151E1" w:rsidP="006E7374">
      <w:pPr>
        <w:pStyle w:val="Heading5"/>
      </w:pPr>
      <w:bookmarkStart w:id="807" w:name="_Toc153887427"/>
      <w:bookmarkStart w:id="808" w:name="_Toc161905307"/>
      <w:bookmarkStart w:id="809" w:name="_Toc170209910"/>
      <w:bookmarkStart w:id="810" w:name="_Toc177550705"/>
      <w:bookmarkStart w:id="811" w:name="_Toc183624784"/>
      <w:r>
        <w:t>5.2.2.9</w:t>
      </w:r>
      <w:r w:rsidR="006E7374">
        <w:t>.1</w:t>
      </w:r>
      <w:r w:rsidR="006E7374">
        <w:tab/>
        <w:t>General</w:t>
      </w:r>
      <w:bookmarkEnd w:id="807"/>
      <w:bookmarkEnd w:id="808"/>
      <w:bookmarkEnd w:id="809"/>
      <w:bookmarkEnd w:id="810"/>
      <w:bookmarkEnd w:id="811"/>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812" w:name="_Toc153887428"/>
      <w:bookmarkStart w:id="813" w:name="_Toc161905308"/>
      <w:bookmarkStart w:id="814" w:name="_Toc170209911"/>
      <w:bookmarkStart w:id="815" w:name="_Toc177550706"/>
      <w:bookmarkStart w:id="816" w:name="_Toc183624785"/>
      <w:r>
        <w:t>5.2.2.9</w:t>
      </w:r>
      <w:r w:rsidR="006E7374">
        <w:t>.2</w:t>
      </w:r>
      <w:r w:rsidR="006E7374">
        <w:tab/>
      </w:r>
      <w:r w:rsidR="00C7480D">
        <w:t>Configure</w:t>
      </w:r>
      <w:r w:rsidR="006E7374">
        <w:rPr>
          <w:lang w:eastAsia="zh-CN"/>
        </w:rPr>
        <w:t xml:space="preserve"> LCS-UP connection</w:t>
      </w:r>
      <w:bookmarkEnd w:id="812"/>
      <w:bookmarkEnd w:id="813"/>
      <w:bookmarkEnd w:id="814"/>
      <w:bookmarkEnd w:id="815"/>
      <w:bookmarkEnd w:id="81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7" type="#_x0000_t75" style="width:435.75pt;height:126.75pt" o:ole="">
            <v:imagedata r:id="rId33" o:title=""/>
          </v:shape>
          <o:OLEObject Type="Embed" ProgID="Visio.Drawing.11" ShapeID="_x0000_i1037" DrawAspect="Content" ObjectID="_1794409094"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817" w:name="_Toc161905309"/>
      <w:bookmarkStart w:id="818" w:name="_Toc170209912"/>
      <w:bookmarkStart w:id="819" w:name="_Toc177550707"/>
      <w:bookmarkStart w:id="820" w:name="_Toc183624786"/>
      <w:r>
        <w:t>5.2.2.10</w:t>
      </w:r>
      <w:r w:rsidR="00175CAA">
        <w:tab/>
        <w:t>UPUn</w:t>
      </w:r>
      <w:r w:rsidR="00175CAA" w:rsidRPr="000379A6">
        <w:t>Subscribe</w:t>
      </w:r>
      <w:bookmarkEnd w:id="817"/>
      <w:bookmarkEnd w:id="818"/>
      <w:bookmarkEnd w:id="819"/>
      <w:bookmarkEnd w:id="820"/>
    </w:p>
    <w:p w14:paraId="50C79015" w14:textId="001BD578" w:rsidR="00175CAA" w:rsidRDefault="001523A7" w:rsidP="00175CAA">
      <w:pPr>
        <w:pStyle w:val="Heading5"/>
      </w:pPr>
      <w:bookmarkStart w:id="821" w:name="_Toc161905310"/>
      <w:bookmarkStart w:id="822" w:name="_Toc170209913"/>
      <w:bookmarkStart w:id="823" w:name="_Toc177550708"/>
      <w:bookmarkStart w:id="824" w:name="_Toc183624787"/>
      <w:r>
        <w:t>5.2.2.10</w:t>
      </w:r>
      <w:r w:rsidR="00175CAA">
        <w:t>.1</w:t>
      </w:r>
      <w:r w:rsidR="00175CAA">
        <w:tab/>
        <w:t>General</w:t>
      </w:r>
      <w:bookmarkEnd w:id="821"/>
      <w:bookmarkEnd w:id="822"/>
      <w:bookmarkEnd w:id="823"/>
      <w:bookmarkEnd w:id="824"/>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825" w:name="_Toc161905311"/>
      <w:bookmarkStart w:id="826" w:name="_Toc170209914"/>
      <w:bookmarkStart w:id="827" w:name="_Toc177550709"/>
      <w:bookmarkStart w:id="828" w:name="_Toc183624788"/>
      <w:r>
        <w:t>5.2.2.10</w:t>
      </w:r>
      <w:r w:rsidR="00175CAA">
        <w:t>.2</w:t>
      </w:r>
      <w:r w:rsidR="00175CAA">
        <w:tab/>
        <w:t>Uns</w:t>
      </w:r>
      <w:r w:rsidR="00175CAA" w:rsidRPr="000379A6">
        <w:t>ubscribe</w:t>
      </w:r>
      <w:r w:rsidR="00175CAA">
        <w:t xml:space="preserve"> to notification of LCS-UP connection status</w:t>
      </w:r>
      <w:bookmarkEnd w:id="825"/>
      <w:bookmarkEnd w:id="826"/>
      <w:bookmarkEnd w:id="827"/>
      <w:bookmarkEnd w:id="828"/>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8" type="#_x0000_t75" style="width:436.5pt;height:119.25pt" o:ole="">
            <v:imagedata r:id="rId35" o:title=""/>
          </v:shape>
          <o:OLEObject Type="Embed" ProgID="Visio.Drawing.11" ShapeID="_x0000_i1038" DrawAspect="Content" ObjectID="_1794409095"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829" w:name="_Toc25168589"/>
      <w:bookmarkStart w:id="830" w:name="_Toc27593008"/>
      <w:bookmarkStart w:id="831" w:name="_Toc34147878"/>
      <w:bookmarkStart w:id="832" w:name="_Toc36463262"/>
      <w:bookmarkStart w:id="833" w:name="_Toc43215102"/>
      <w:bookmarkStart w:id="834" w:name="_Toc45032350"/>
      <w:bookmarkStart w:id="835" w:name="_Toc49849839"/>
      <w:bookmarkStart w:id="836" w:name="_Toc51873353"/>
      <w:bookmarkStart w:id="837" w:name="_Toc56517481"/>
      <w:bookmarkStart w:id="838" w:name="_Toc58594382"/>
      <w:bookmarkStart w:id="839" w:name="_Toc67685892"/>
      <w:bookmarkStart w:id="840" w:name="_Toc74993713"/>
      <w:bookmarkStart w:id="841" w:name="_Toc82716301"/>
      <w:bookmarkStart w:id="842" w:name="_Toc88818588"/>
      <w:bookmarkStart w:id="843" w:name="_Toc90650510"/>
      <w:bookmarkStart w:id="844" w:name="_Toc98506181"/>
      <w:bookmarkStart w:id="845" w:name="_Toc106639466"/>
      <w:bookmarkStart w:id="846" w:name="_Toc114778976"/>
      <w:bookmarkStart w:id="847" w:name="_Toc122096893"/>
      <w:bookmarkStart w:id="848" w:name="_Toc130844114"/>
      <w:bookmarkStart w:id="849" w:name="_Toc138411820"/>
      <w:bookmarkStart w:id="850" w:name="_Toc145955997"/>
      <w:bookmarkStart w:id="851" w:name="_Toc153887429"/>
      <w:bookmarkStart w:id="852" w:name="_Toc161905312"/>
      <w:bookmarkStart w:id="853" w:name="_Toc170209915"/>
      <w:bookmarkStart w:id="854" w:name="_Toc177550710"/>
      <w:bookmarkStart w:id="855" w:name="_Toc183624789"/>
      <w:r>
        <w:t>5.3</w:t>
      </w:r>
      <w:r>
        <w:tab/>
        <w:t>Nlmf_Broadcast Service</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6C22761C" w14:textId="77777777" w:rsidR="00EB7848" w:rsidRDefault="00EB7848" w:rsidP="00B32564">
      <w:pPr>
        <w:pStyle w:val="Heading3"/>
      </w:pPr>
      <w:bookmarkStart w:id="856" w:name="_Toc25168590"/>
      <w:bookmarkStart w:id="857" w:name="_Toc27593009"/>
      <w:bookmarkStart w:id="858" w:name="_Toc34147879"/>
      <w:bookmarkStart w:id="859" w:name="_Toc36463263"/>
      <w:bookmarkStart w:id="860" w:name="_Toc43215103"/>
      <w:bookmarkStart w:id="861" w:name="_Toc45032351"/>
      <w:bookmarkStart w:id="862" w:name="_Toc49849840"/>
      <w:bookmarkStart w:id="863" w:name="_Toc51873354"/>
      <w:bookmarkStart w:id="864" w:name="_Toc56517482"/>
      <w:bookmarkStart w:id="865" w:name="_Toc58594383"/>
      <w:bookmarkStart w:id="866" w:name="_Toc67685893"/>
      <w:bookmarkStart w:id="867" w:name="_Toc74993714"/>
      <w:bookmarkStart w:id="868" w:name="_Toc82716302"/>
      <w:bookmarkStart w:id="869" w:name="_Toc88818589"/>
      <w:bookmarkStart w:id="870" w:name="_Toc90650511"/>
      <w:bookmarkStart w:id="871" w:name="_Toc98506182"/>
      <w:bookmarkStart w:id="872" w:name="_Toc106639467"/>
      <w:bookmarkStart w:id="873" w:name="_Toc114778977"/>
      <w:bookmarkStart w:id="874" w:name="_Toc122096894"/>
      <w:bookmarkStart w:id="875" w:name="_Toc130844115"/>
      <w:bookmarkStart w:id="876" w:name="_Toc138411821"/>
      <w:bookmarkStart w:id="877" w:name="_Toc145955998"/>
      <w:bookmarkStart w:id="878" w:name="_Toc153887430"/>
      <w:bookmarkStart w:id="879" w:name="_Toc161905313"/>
      <w:bookmarkStart w:id="880" w:name="_Toc170209916"/>
      <w:bookmarkStart w:id="881" w:name="_Toc177550711"/>
      <w:bookmarkStart w:id="882" w:name="_Toc183624790"/>
      <w:r>
        <w:t>5.3.1</w:t>
      </w:r>
      <w:r>
        <w:tab/>
        <w:t>Service Description</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883" w:name="_Toc25168591"/>
      <w:bookmarkStart w:id="884" w:name="_Toc27593010"/>
      <w:bookmarkStart w:id="885" w:name="_Toc34147880"/>
      <w:bookmarkStart w:id="886" w:name="_Toc36463264"/>
      <w:bookmarkStart w:id="887" w:name="_Toc43215104"/>
      <w:bookmarkStart w:id="888" w:name="_Toc45032352"/>
      <w:bookmarkStart w:id="889" w:name="_Toc49849841"/>
      <w:bookmarkStart w:id="890" w:name="_Toc51873355"/>
      <w:bookmarkStart w:id="891" w:name="_Toc56517483"/>
      <w:bookmarkStart w:id="892" w:name="_Toc58594384"/>
      <w:bookmarkStart w:id="893" w:name="_Toc67685894"/>
      <w:bookmarkStart w:id="894" w:name="_Toc74993715"/>
      <w:bookmarkStart w:id="895" w:name="_Toc82716303"/>
      <w:bookmarkStart w:id="896" w:name="_Toc88818590"/>
      <w:bookmarkStart w:id="897" w:name="_Toc90650512"/>
      <w:bookmarkStart w:id="898" w:name="_Toc98506183"/>
      <w:bookmarkStart w:id="899" w:name="_Toc106639468"/>
      <w:bookmarkStart w:id="900" w:name="_Toc114778978"/>
      <w:bookmarkStart w:id="901" w:name="_Toc122096895"/>
      <w:bookmarkStart w:id="902" w:name="_Toc130844116"/>
      <w:bookmarkStart w:id="903" w:name="_Toc138411822"/>
      <w:bookmarkStart w:id="904" w:name="_Toc145955999"/>
      <w:bookmarkStart w:id="905" w:name="_Toc153887431"/>
      <w:bookmarkStart w:id="906" w:name="_Toc161905314"/>
      <w:bookmarkStart w:id="907" w:name="_Toc170209917"/>
      <w:bookmarkStart w:id="908" w:name="_Toc177550712"/>
      <w:bookmarkStart w:id="909" w:name="_Toc183624791"/>
      <w:r>
        <w:t>5.3.2</w:t>
      </w:r>
      <w:r>
        <w:tab/>
        <w:t>Service Operations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29B441C" w14:textId="77777777" w:rsidR="00EB7848" w:rsidRDefault="00EB7848" w:rsidP="00B32564">
      <w:pPr>
        <w:pStyle w:val="Heading4"/>
      </w:pPr>
      <w:bookmarkStart w:id="910" w:name="_Toc25168592"/>
      <w:bookmarkStart w:id="911" w:name="_Toc27593011"/>
      <w:bookmarkStart w:id="912" w:name="_Toc34147881"/>
      <w:bookmarkStart w:id="913" w:name="_Toc36463265"/>
      <w:bookmarkStart w:id="914" w:name="_Toc43215105"/>
      <w:bookmarkStart w:id="915" w:name="_Toc45032353"/>
      <w:bookmarkStart w:id="916" w:name="_Toc49849842"/>
      <w:bookmarkStart w:id="917" w:name="_Toc51873356"/>
      <w:bookmarkStart w:id="918" w:name="_Toc56517484"/>
      <w:bookmarkStart w:id="919" w:name="_Toc58594385"/>
      <w:bookmarkStart w:id="920" w:name="_Toc67685895"/>
      <w:bookmarkStart w:id="921" w:name="_Toc74993716"/>
      <w:bookmarkStart w:id="922" w:name="_Toc82716304"/>
      <w:bookmarkStart w:id="923" w:name="_Toc88818591"/>
      <w:bookmarkStart w:id="924" w:name="_Toc90650513"/>
      <w:bookmarkStart w:id="925" w:name="_Toc98506184"/>
      <w:bookmarkStart w:id="926" w:name="_Toc106639469"/>
      <w:bookmarkStart w:id="927" w:name="_Toc114778979"/>
      <w:bookmarkStart w:id="928" w:name="_Toc122096896"/>
      <w:bookmarkStart w:id="929" w:name="_Toc130844117"/>
      <w:bookmarkStart w:id="930" w:name="_Toc138411823"/>
      <w:bookmarkStart w:id="931" w:name="_Toc145956000"/>
      <w:bookmarkStart w:id="932" w:name="_Toc153887432"/>
      <w:bookmarkStart w:id="933" w:name="_Toc161905315"/>
      <w:bookmarkStart w:id="934" w:name="_Toc170209918"/>
      <w:bookmarkStart w:id="935" w:name="_Toc177550713"/>
      <w:bookmarkStart w:id="936" w:name="_Toc183624792"/>
      <w:r>
        <w:t>5.3.2.1</w:t>
      </w:r>
      <w:r>
        <w:tab/>
        <w:t>Introduction</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937" w:name="_Toc25168593"/>
      <w:bookmarkStart w:id="938" w:name="_Toc27593012"/>
      <w:bookmarkStart w:id="939" w:name="_Toc34147882"/>
      <w:bookmarkStart w:id="940" w:name="_Toc36463266"/>
      <w:bookmarkStart w:id="941" w:name="_Toc43215106"/>
      <w:bookmarkStart w:id="942" w:name="_Toc45032354"/>
      <w:bookmarkStart w:id="943" w:name="_Toc49849843"/>
      <w:bookmarkStart w:id="944" w:name="_Toc51873357"/>
      <w:bookmarkStart w:id="945" w:name="_Toc56517485"/>
      <w:bookmarkStart w:id="946" w:name="_Toc58594386"/>
      <w:bookmarkStart w:id="947" w:name="_Toc67685896"/>
      <w:bookmarkStart w:id="948" w:name="_Toc74993717"/>
      <w:bookmarkStart w:id="949" w:name="_Toc82716305"/>
      <w:bookmarkStart w:id="950" w:name="_Toc88818592"/>
      <w:bookmarkStart w:id="951" w:name="_Toc90650514"/>
      <w:bookmarkStart w:id="952" w:name="_Toc98506185"/>
      <w:bookmarkStart w:id="953" w:name="_Toc106639470"/>
      <w:bookmarkStart w:id="954" w:name="_Toc114778980"/>
      <w:bookmarkStart w:id="955" w:name="_Toc122096897"/>
      <w:bookmarkStart w:id="956" w:name="_Toc130844118"/>
      <w:bookmarkStart w:id="957" w:name="_Toc138411824"/>
      <w:bookmarkStart w:id="958" w:name="_Toc145956001"/>
      <w:bookmarkStart w:id="959" w:name="_Toc153887433"/>
      <w:bookmarkStart w:id="960" w:name="_Toc161905316"/>
      <w:bookmarkStart w:id="961" w:name="_Toc170209919"/>
      <w:bookmarkStart w:id="962" w:name="_Toc177550714"/>
      <w:bookmarkStart w:id="963" w:name="_Toc183624793"/>
      <w:r>
        <w:t>5.3.2.2</w:t>
      </w:r>
      <w:r>
        <w:tab/>
        <w:t>CipheringKeyData</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22CEAC03" w14:textId="77777777" w:rsidR="00EB7848" w:rsidRDefault="00EB7848" w:rsidP="00B32564">
      <w:pPr>
        <w:pStyle w:val="Heading5"/>
      </w:pPr>
      <w:bookmarkStart w:id="964" w:name="_Toc25168594"/>
      <w:bookmarkStart w:id="965" w:name="_Toc27593013"/>
      <w:bookmarkStart w:id="966" w:name="_Toc34147883"/>
      <w:bookmarkStart w:id="967" w:name="_Toc36463267"/>
      <w:bookmarkStart w:id="968" w:name="_Toc43215107"/>
      <w:bookmarkStart w:id="969" w:name="_Toc45032355"/>
      <w:bookmarkStart w:id="970" w:name="_Toc49849844"/>
      <w:bookmarkStart w:id="971" w:name="_Toc51873358"/>
      <w:bookmarkStart w:id="972" w:name="_Toc56517486"/>
      <w:bookmarkStart w:id="973" w:name="_Toc58594387"/>
      <w:bookmarkStart w:id="974" w:name="_Toc67685897"/>
      <w:bookmarkStart w:id="975" w:name="_Toc74993718"/>
      <w:bookmarkStart w:id="976" w:name="_Toc82716306"/>
      <w:bookmarkStart w:id="977" w:name="_Toc88818593"/>
      <w:bookmarkStart w:id="978" w:name="_Toc90650515"/>
      <w:bookmarkStart w:id="979" w:name="_Toc98506186"/>
      <w:bookmarkStart w:id="980" w:name="_Toc106639471"/>
      <w:bookmarkStart w:id="981" w:name="_Toc114778981"/>
      <w:bookmarkStart w:id="982" w:name="_Toc122096898"/>
      <w:bookmarkStart w:id="983" w:name="_Toc130844119"/>
      <w:bookmarkStart w:id="984" w:name="_Toc138411825"/>
      <w:bookmarkStart w:id="985" w:name="_Toc145956002"/>
      <w:bookmarkStart w:id="986" w:name="_Toc153887434"/>
      <w:bookmarkStart w:id="987" w:name="_Toc161905317"/>
      <w:bookmarkStart w:id="988" w:name="_Toc170209920"/>
      <w:bookmarkStart w:id="989" w:name="_Toc177550715"/>
      <w:bookmarkStart w:id="990" w:name="_Toc183624794"/>
      <w:r>
        <w:t>5.3.2.2.1</w:t>
      </w:r>
      <w:r>
        <w:tab/>
        <w:t>General</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991" w:name="_Toc25168595"/>
      <w:bookmarkStart w:id="992" w:name="_Toc27593014"/>
      <w:bookmarkStart w:id="993" w:name="_Toc34147884"/>
      <w:bookmarkStart w:id="994" w:name="_Toc36463268"/>
      <w:bookmarkStart w:id="995" w:name="_Toc43215108"/>
      <w:bookmarkStart w:id="996" w:name="_Toc45032356"/>
      <w:bookmarkStart w:id="997" w:name="_Toc49849845"/>
      <w:bookmarkStart w:id="998" w:name="_Toc51873359"/>
      <w:bookmarkStart w:id="999" w:name="_Toc56517487"/>
      <w:bookmarkStart w:id="1000" w:name="_Toc58594388"/>
      <w:bookmarkStart w:id="1001" w:name="_Toc67685898"/>
      <w:bookmarkStart w:id="1002" w:name="_Toc74993719"/>
      <w:bookmarkStart w:id="1003" w:name="_Toc82716307"/>
      <w:bookmarkStart w:id="1004" w:name="_Toc88818594"/>
      <w:bookmarkStart w:id="1005" w:name="_Toc90650516"/>
      <w:bookmarkStart w:id="1006" w:name="_Toc98506187"/>
      <w:bookmarkStart w:id="1007" w:name="_Toc106639472"/>
      <w:bookmarkStart w:id="1008" w:name="_Toc114778982"/>
      <w:bookmarkStart w:id="1009" w:name="_Toc122096899"/>
      <w:bookmarkStart w:id="1010" w:name="_Toc130844120"/>
      <w:bookmarkStart w:id="1011" w:name="_Toc138411826"/>
      <w:bookmarkStart w:id="1012" w:name="_Toc145956003"/>
      <w:bookmarkStart w:id="1013" w:name="_Toc153887435"/>
      <w:bookmarkStart w:id="1014" w:name="_Toc161905318"/>
      <w:bookmarkStart w:id="1015" w:name="_Toc170209921"/>
      <w:bookmarkStart w:id="1016" w:name="_Toc177550716"/>
      <w:bookmarkStart w:id="1017" w:name="_Toc183624795"/>
      <w:r>
        <w:t>5.3.2.2.2</w:t>
      </w:r>
      <w:r>
        <w:tab/>
        <w:t>Request Ciphering Key Information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9" type="#_x0000_t75" style="width:435.75pt;height:105.75pt" o:ole="">
            <v:imagedata r:id="rId37" o:title=""/>
          </v:shape>
          <o:OLEObject Type="Embed" ProgID="Visio.Drawing.11" ShapeID="_x0000_i1039" DrawAspect="Content" ObjectID="_1794409096"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018" w:name="_Toc25168596"/>
      <w:bookmarkStart w:id="1019" w:name="_Toc27593015"/>
      <w:bookmarkStart w:id="1020" w:name="_Toc34147885"/>
      <w:bookmarkStart w:id="1021" w:name="_Toc36463269"/>
      <w:bookmarkStart w:id="1022" w:name="_Toc43215109"/>
      <w:bookmarkStart w:id="1023" w:name="_Toc45032357"/>
      <w:bookmarkStart w:id="1024" w:name="_Toc49849846"/>
      <w:bookmarkStart w:id="1025" w:name="_Toc51873360"/>
      <w:bookmarkStart w:id="1026" w:name="_Toc56517488"/>
      <w:bookmarkStart w:id="1027" w:name="_Toc58594389"/>
      <w:bookmarkStart w:id="1028" w:name="_Toc67685899"/>
      <w:bookmarkStart w:id="1029" w:name="_Toc74993720"/>
      <w:bookmarkStart w:id="1030" w:name="_Toc82716308"/>
      <w:bookmarkStart w:id="1031" w:name="_Toc88818595"/>
      <w:bookmarkStart w:id="1032" w:name="_Toc90650517"/>
      <w:bookmarkStart w:id="1033" w:name="_Toc98506188"/>
      <w:bookmarkStart w:id="1034" w:name="_Toc106639473"/>
      <w:bookmarkStart w:id="1035" w:name="_Toc114778983"/>
      <w:bookmarkStart w:id="1036" w:name="_Toc122096900"/>
      <w:bookmarkStart w:id="1037" w:name="_Toc130844121"/>
      <w:bookmarkStart w:id="1038" w:name="_Toc138411827"/>
      <w:bookmarkStart w:id="1039" w:name="_Toc145956004"/>
      <w:bookmarkStart w:id="1040" w:name="_Toc153887436"/>
      <w:bookmarkStart w:id="1041" w:name="_Toc161905319"/>
      <w:bookmarkStart w:id="1042" w:name="_Toc170209922"/>
      <w:bookmarkStart w:id="1043" w:name="_Toc177550717"/>
      <w:bookmarkStart w:id="1044" w:name="_Toc183624796"/>
      <w:r>
        <w:t>5.3.2.2.3</w:t>
      </w:r>
      <w:r>
        <w:tab/>
        <w:t>Provide Ciphering Key Information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40" type="#_x0000_t75" style="width:435.75pt;height:105.75pt" o:ole="">
            <v:imagedata r:id="rId39" o:title=""/>
          </v:shape>
          <o:OLEObject Type="Embed" ProgID="Visio.Drawing.11" ShapeID="_x0000_i1040" DrawAspect="Content" ObjectID="_1794409097"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045" w:name="_Toc183624797"/>
      <w:r>
        <w:t>5.4</w:t>
      </w:r>
      <w:r w:rsidR="004633EE" w:rsidRPr="001A4FB7">
        <w:tab/>
        <w:t>Nlmf_DataExposure Service</w:t>
      </w:r>
      <w:bookmarkEnd w:id="1045"/>
    </w:p>
    <w:p w14:paraId="0D10616F" w14:textId="1FE30A35" w:rsidR="004633EE" w:rsidRPr="00740470" w:rsidRDefault="00866469" w:rsidP="004633EE">
      <w:pPr>
        <w:pStyle w:val="Heading3"/>
        <w:rPr>
          <w:lang w:val="fr-FR"/>
        </w:rPr>
      </w:pPr>
      <w:bookmarkStart w:id="1046" w:name="_Toc183624798"/>
      <w:r>
        <w:rPr>
          <w:lang w:val="fr-FR"/>
        </w:rPr>
        <w:t>5.4</w:t>
      </w:r>
      <w:r w:rsidR="004633EE" w:rsidRPr="00740470">
        <w:rPr>
          <w:lang w:val="fr-FR"/>
        </w:rPr>
        <w:t>.1</w:t>
      </w:r>
      <w:r w:rsidR="004633EE" w:rsidRPr="00740470">
        <w:rPr>
          <w:lang w:val="fr-FR"/>
        </w:rPr>
        <w:tab/>
        <w:t>Service Description</w:t>
      </w:r>
      <w:bookmarkEnd w:id="1046"/>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047" w:name="_Toc183624799"/>
      <w:r>
        <w:t>5.4</w:t>
      </w:r>
      <w:r w:rsidR="004633EE">
        <w:t>.2</w:t>
      </w:r>
      <w:r w:rsidR="004633EE">
        <w:tab/>
        <w:t>Service Operation</w:t>
      </w:r>
      <w:bookmarkEnd w:id="1047"/>
    </w:p>
    <w:p w14:paraId="101C7EEE" w14:textId="0D494C17" w:rsidR="004633EE" w:rsidRDefault="00866469" w:rsidP="004633EE">
      <w:pPr>
        <w:pStyle w:val="Heading4"/>
      </w:pPr>
      <w:bookmarkStart w:id="1048" w:name="_Toc183624800"/>
      <w:r>
        <w:t>5.4</w:t>
      </w:r>
      <w:r w:rsidR="004633EE" w:rsidRPr="00E84804">
        <w:rPr>
          <w:highlight w:val="yellow"/>
        </w:rPr>
        <w:t>.</w:t>
      </w:r>
      <w:r w:rsidR="004633EE">
        <w:t>2.1</w:t>
      </w:r>
      <w:r w:rsidR="004633EE">
        <w:tab/>
        <w:t>Introduction</w:t>
      </w:r>
      <w:bookmarkEnd w:id="104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1519DC86" w14:textId="363CA258" w:rsidR="004633EE" w:rsidRDefault="004633EE" w:rsidP="004633EE">
      <w:pPr>
        <w:pStyle w:val="Heading4"/>
      </w:pPr>
      <w:r>
        <w:t>-</w:t>
      </w:r>
      <w:r>
        <w:tab/>
      </w:r>
      <w:r w:rsidRPr="00AD0398">
        <w:t>Lmf Data Exposure Unsubscription:</w:t>
      </w:r>
      <w:r>
        <w:t xml:space="preserve"> I</w:t>
      </w:r>
      <w:r w:rsidRPr="00AD0398">
        <w:t>t allows the consumer NF to cancel subscirption to input data used for ML model training or performance monitoring for LMF based AI/ML positioning.</w:t>
      </w:r>
      <w:bookmarkStart w:id="1049" w:name="_Toc183624801"/>
      <w:r w:rsidR="00866469">
        <w:t>5.4</w:t>
      </w:r>
      <w:r w:rsidRPr="00E84804">
        <w:rPr>
          <w:highlight w:val="yellow"/>
        </w:rPr>
        <w:t>.</w:t>
      </w:r>
      <w:r>
        <w:t>2.2</w:t>
      </w:r>
      <w:r>
        <w:tab/>
        <w:t>LMF Data Exposure Subscription</w:t>
      </w:r>
      <w:bookmarkEnd w:id="1049"/>
    </w:p>
    <w:p w14:paraId="1C2DBE20" w14:textId="77777777" w:rsidR="004633EE" w:rsidRPr="00634041" w:rsidRDefault="004633EE" w:rsidP="004633EE"/>
    <w:p w14:paraId="21E38301" w14:textId="77777777"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1" type="#_x0000_t75" style="width:435.75pt;height:107.25pt" o:ole="">
            <v:imagedata r:id="rId41" o:title=""/>
          </v:shape>
          <o:OLEObject Type="Embed" ProgID="Visio.Drawing.11" ShapeID="_x0000_i1041" DrawAspect="Content" ObjectID="_1794409098" r:id="rId42"/>
        </w:object>
      </w:r>
    </w:p>
    <w:p w14:paraId="4FB05F6E" w14:textId="07EFF097" w:rsidR="004633EE" w:rsidRDefault="004633EE" w:rsidP="004633EE">
      <w:pPr>
        <w:pStyle w:val="B1"/>
      </w:pPr>
      <w:r>
        <w:t>Figure </w:t>
      </w:r>
      <w:r w:rsidR="00866469">
        <w:t>5.4</w:t>
      </w:r>
      <w:r>
        <w:t xml:space="preserve">.2.2-1: Subscription of </w:t>
      </w:r>
      <w:r w:rsidRPr="004D2C4E">
        <w:t xml:space="preserve">NF service consumer to </w:t>
      </w:r>
      <w:r>
        <w:t>LMF data exposure1.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 and may include notification correlation ID and AoI.</w:t>
      </w:r>
    </w:p>
    <w:p w14:paraId="3C49E098" w14:textId="77777777"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7939F4B1" w14:textId="79157BBD" w:rsidR="004633EE" w:rsidRDefault="004633EE" w:rsidP="004633EE">
      <w:pPr>
        <w:pStyle w:val="B1"/>
        <w:ind w:left="644" w:hanging="360"/>
      </w:pPr>
      <w:r>
        <w:lastRenderedPageBreak/>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050" w:name="_Toc183624802"/>
      <w:r>
        <w:t>5.4</w:t>
      </w:r>
      <w:r w:rsidR="004633EE" w:rsidRPr="005772F4">
        <w:t>.2.3</w:t>
      </w:r>
      <w:r w:rsidR="004633EE">
        <w:tab/>
        <w:t>LMF Data Exposure Modification</w:t>
      </w:r>
      <w:bookmarkEnd w:id="1050"/>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2" type="#_x0000_t75" style="width:435.75pt;height:107.25pt" o:ole="">
            <v:imagedata r:id="rId43" o:title=""/>
          </v:shape>
          <o:OLEObject Type="Embed" ProgID="Visio.Drawing.11" ShapeID="_x0000_i1042" DrawAspect="Content" ObjectID="_1794409099"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051" w:name="_Toc183624803"/>
      <w:r>
        <w:t>5.4</w:t>
      </w:r>
      <w:r w:rsidR="004633EE" w:rsidRPr="00E84804">
        <w:rPr>
          <w:highlight w:val="yellow"/>
        </w:rPr>
        <w:t>.</w:t>
      </w:r>
      <w:r w:rsidR="004633EE">
        <w:t>2.4</w:t>
      </w:r>
      <w:r w:rsidR="004633EE">
        <w:tab/>
        <w:t>LMF Data Exposure Notification</w:t>
      </w:r>
      <w:bookmarkEnd w:id="1051"/>
    </w:p>
    <w:p w14:paraId="32FC7ADA" w14:textId="77777777" w:rsidR="004633EE" w:rsidRDefault="004633EE" w:rsidP="004633EE">
      <w:r>
        <w:t>This procedure allows a consumer NF to modify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3" type="#_x0000_t75" style="width:438.75pt;height:105pt" o:ole="">
            <v:imagedata r:id="rId45" o:title=""/>
          </v:shape>
          <o:OLEObject Type="Embed" ProgID="Visio.Drawing.11" ShapeID="_x0000_i1043" DrawAspect="Content" ObjectID="_1794409100" r:id="rId46"/>
        </w:object>
      </w:r>
    </w:p>
    <w:p w14:paraId="3E5B251A" w14:textId="1AED8DB3" w:rsidR="004633EE" w:rsidRDefault="004633EE" w:rsidP="004633EE">
      <w:pPr>
        <w:pStyle w:val="B1"/>
      </w:pPr>
      <w:r>
        <w:t>Figure </w:t>
      </w:r>
      <w:r w:rsidR="00866469">
        <w:t>5.4</w:t>
      </w:r>
      <w:r>
        <w:t>.2.4-1: Notification for</w:t>
      </w:r>
      <w:r w:rsidRPr="004D2C4E">
        <w:t xml:space="preserve"> </w:t>
      </w:r>
      <w:r>
        <w:t>LMF data exposure1.</w:t>
      </w:r>
      <w:r>
        <w:tab/>
        <w:t>LMF shall send a POST request to the NF Service Consumer with the information on Notification target address.The request body shall include sampling data and notification correlation ID, if received.</w:t>
      </w:r>
    </w:p>
    <w:p w14:paraId="49AB2CFD" w14:textId="77777777" w:rsidR="004633EE" w:rsidRDefault="004633EE" w:rsidP="004633EE">
      <w:pPr>
        <w:pStyle w:val="B1"/>
      </w:pPr>
      <w:r>
        <w:t>2a.</w:t>
      </w:r>
      <w:r>
        <w:tab/>
      </w:r>
      <w:r w:rsidRPr="003B2883">
        <w:t>On success, "204 No content" shall be returned by the NF Service Consume</w:t>
      </w:r>
      <w:r>
        <w:t>r</w:t>
      </w:r>
      <w:r w:rsidRPr="003B2883">
        <w:t>.</w:t>
      </w:r>
      <w:r>
        <w:t xml:space="preserve"> </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052" w:name="_Toc183624804"/>
      <w:r>
        <w:t>5.4</w:t>
      </w:r>
      <w:r w:rsidR="004633EE" w:rsidRPr="00E84804">
        <w:rPr>
          <w:highlight w:val="yellow"/>
        </w:rPr>
        <w:t>.</w:t>
      </w:r>
      <w:r w:rsidR="004633EE">
        <w:t>2.5</w:t>
      </w:r>
      <w:r w:rsidR="004633EE">
        <w:tab/>
        <w:t>LMF Data Exposure Unsubscription</w:t>
      </w:r>
      <w:bookmarkEnd w:id="1052"/>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077F1510" w14:textId="76BAF1BF" w:rsidR="004633EE" w:rsidRPr="005772F4" w:rsidRDefault="004633EE" w:rsidP="004633EE">
      <w:pPr>
        <w:pStyle w:val="TH"/>
      </w:pPr>
      <w:r w:rsidRPr="00634041">
        <w:object w:dxaOrig="8710" w:dyaOrig="2140" w14:anchorId="24ECDCA6">
          <v:shape id="_x0000_i1044" type="#_x0000_t75" style="width:435.75pt;height:107.25pt" o:ole="">
            <v:imagedata r:id="rId47" o:title=""/>
          </v:shape>
          <o:OLEObject Type="Embed" ProgID="Visio.Drawing.11" ShapeID="_x0000_i1044" DrawAspect="Content" ObjectID="_1794409101" r:id="rId48"/>
        </w:object>
      </w:r>
      <w:r w:rsidRPr="005772F4">
        <w:t xml:space="preserve"> 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77777777" w:rsidR="004633EE" w:rsidRDefault="004633EE" w:rsidP="004633EE">
      <w:pPr>
        <w:pStyle w:val="B1"/>
      </w:pPr>
      <w:r>
        <w:t>1.</w:t>
      </w:r>
      <w:r>
        <w:tab/>
        <w:t>The NF consumer</w:t>
      </w:r>
      <w:r w:rsidRPr="00D10417">
        <w:t xml:space="preserve"> s</w:t>
      </w:r>
      <w:r>
        <w:t>hall send a Delete request to LMF to cancel the subscription to inpt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4F8267C0"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6</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053" w:name="_Toc20150350"/>
      <w:bookmarkStart w:id="1054" w:name="_Toc25168597"/>
      <w:bookmarkStart w:id="1055" w:name="_Toc27593016"/>
      <w:bookmarkStart w:id="1056" w:name="_Toc34147886"/>
      <w:bookmarkStart w:id="1057" w:name="_Toc36463270"/>
      <w:bookmarkStart w:id="1058" w:name="_Toc43215110"/>
      <w:bookmarkStart w:id="1059" w:name="_Toc45032358"/>
      <w:bookmarkStart w:id="1060" w:name="_Toc49849847"/>
      <w:bookmarkStart w:id="1061" w:name="_Toc51873361"/>
      <w:bookmarkStart w:id="1062" w:name="_Toc56517489"/>
      <w:bookmarkStart w:id="1063" w:name="_Toc58594390"/>
      <w:bookmarkStart w:id="1064" w:name="_Toc67685900"/>
      <w:bookmarkStart w:id="1065" w:name="_Toc74993721"/>
      <w:bookmarkStart w:id="1066" w:name="_Toc82716309"/>
      <w:bookmarkStart w:id="1067" w:name="_Toc88818596"/>
      <w:bookmarkStart w:id="1068" w:name="_Toc90650518"/>
      <w:bookmarkStart w:id="1069" w:name="_Toc98506189"/>
      <w:bookmarkStart w:id="1070" w:name="_Toc106639474"/>
      <w:bookmarkStart w:id="1071" w:name="_Toc114778984"/>
      <w:bookmarkStart w:id="1072" w:name="_Toc122096901"/>
      <w:bookmarkStart w:id="1073" w:name="_Toc130844122"/>
      <w:bookmarkStart w:id="1074" w:name="_Toc138411828"/>
      <w:bookmarkStart w:id="1075" w:name="_Toc145956005"/>
      <w:bookmarkStart w:id="1076" w:name="_Toc153887437"/>
      <w:bookmarkStart w:id="1077" w:name="_Toc161905320"/>
      <w:bookmarkStart w:id="1078" w:name="_Toc170209923"/>
      <w:bookmarkStart w:id="1079" w:name="_Toc177550718"/>
      <w:bookmarkStart w:id="1080" w:name="_Toc183624805"/>
      <w:r>
        <w:rPr>
          <w:rFonts w:hint="eastAsia"/>
          <w:lang w:eastAsia="zh-CN"/>
        </w:rPr>
        <w:t>6</w:t>
      </w:r>
      <w:r>
        <w:tab/>
      </w:r>
      <w:r>
        <w:rPr>
          <w:lang w:eastAsia="zh-CN"/>
        </w:rPr>
        <w:t>API Definitions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31B0BB3C" w14:textId="77777777" w:rsidR="00EB7848" w:rsidRDefault="00EB7848" w:rsidP="00B32564">
      <w:pPr>
        <w:pStyle w:val="Heading2"/>
        <w:rPr>
          <w:lang w:eastAsia="zh-CN"/>
        </w:rPr>
      </w:pPr>
      <w:bookmarkStart w:id="1081" w:name="_Toc20150351"/>
      <w:bookmarkStart w:id="1082" w:name="_Toc25168598"/>
      <w:bookmarkStart w:id="1083" w:name="_Toc27593017"/>
      <w:bookmarkStart w:id="1084" w:name="_Toc34147887"/>
      <w:bookmarkStart w:id="1085" w:name="_Toc36463271"/>
      <w:bookmarkStart w:id="1086" w:name="_Toc43215111"/>
      <w:bookmarkStart w:id="1087" w:name="_Toc45032359"/>
      <w:bookmarkStart w:id="1088" w:name="_Toc49849848"/>
      <w:bookmarkStart w:id="1089" w:name="_Toc51873362"/>
      <w:bookmarkStart w:id="1090" w:name="_Toc56517490"/>
      <w:bookmarkStart w:id="1091" w:name="_Toc58594391"/>
      <w:bookmarkStart w:id="1092" w:name="_Toc67685901"/>
      <w:bookmarkStart w:id="1093" w:name="_Toc74993722"/>
      <w:bookmarkStart w:id="1094" w:name="_Toc82716310"/>
      <w:bookmarkStart w:id="1095" w:name="_Toc88818597"/>
      <w:bookmarkStart w:id="1096" w:name="_Toc90650519"/>
      <w:bookmarkStart w:id="1097" w:name="_Toc98506190"/>
      <w:bookmarkStart w:id="1098" w:name="_Toc106639475"/>
      <w:bookmarkStart w:id="1099" w:name="_Toc114778985"/>
      <w:bookmarkStart w:id="1100" w:name="_Toc122096902"/>
      <w:bookmarkStart w:id="1101" w:name="_Toc130844123"/>
      <w:bookmarkStart w:id="1102" w:name="_Toc138411829"/>
      <w:bookmarkStart w:id="1103" w:name="_Toc145956006"/>
      <w:bookmarkStart w:id="1104" w:name="_Toc153887438"/>
      <w:bookmarkStart w:id="1105" w:name="_Toc161905321"/>
      <w:bookmarkStart w:id="1106" w:name="_Toc170209924"/>
      <w:bookmarkStart w:id="1107" w:name="_Toc177550719"/>
      <w:bookmarkStart w:id="1108" w:name="_Toc183624806"/>
      <w:r>
        <w:rPr>
          <w:rFonts w:hint="eastAsia"/>
          <w:lang w:eastAsia="zh-CN"/>
        </w:rPr>
        <w:t>6</w:t>
      </w:r>
      <w:r>
        <w:t>.1</w:t>
      </w:r>
      <w:r>
        <w:tab/>
        <w:t>Nlmf_Location Service API</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640BAE48" w14:textId="77777777" w:rsidR="00EB7848" w:rsidRDefault="00EB7848" w:rsidP="00B32564">
      <w:pPr>
        <w:pStyle w:val="Heading3"/>
      </w:pPr>
      <w:bookmarkStart w:id="1109" w:name="_Toc20150352"/>
      <w:bookmarkStart w:id="1110" w:name="_Toc25168599"/>
      <w:bookmarkStart w:id="1111" w:name="_Toc27593018"/>
      <w:bookmarkStart w:id="1112" w:name="_Toc34147888"/>
      <w:bookmarkStart w:id="1113" w:name="_Toc36463272"/>
      <w:bookmarkStart w:id="1114" w:name="_Toc43215112"/>
      <w:bookmarkStart w:id="1115" w:name="_Toc45032360"/>
      <w:bookmarkStart w:id="1116" w:name="_Toc49849849"/>
      <w:bookmarkStart w:id="1117" w:name="_Toc51873363"/>
      <w:bookmarkStart w:id="1118" w:name="_Toc56517491"/>
      <w:bookmarkStart w:id="1119" w:name="_Toc58594392"/>
      <w:bookmarkStart w:id="1120" w:name="_Toc67685902"/>
      <w:bookmarkStart w:id="1121" w:name="_Toc74993723"/>
      <w:bookmarkStart w:id="1122" w:name="_Toc82716311"/>
      <w:bookmarkStart w:id="1123" w:name="_Toc88818598"/>
      <w:bookmarkStart w:id="1124" w:name="_Toc90650520"/>
      <w:bookmarkStart w:id="1125" w:name="_Toc98506191"/>
      <w:bookmarkStart w:id="1126" w:name="_Toc106639476"/>
      <w:bookmarkStart w:id="1127" w:name="_Toc114778986"/>
      <w:bookmarkStart w:id="1128" w:name="_Toc122096903"/>
      <w:bookmarkStart w:id="1129" w:name="_Toc130844124"/>
      <w:bookmarkStart w:id="1130" w:name="_Toc138411830"/>
      <w:bookmarkStart w:id="1131" w:name="_Toc145956007"/>
      <w:bookmarkStart w:id="1132" w:name="_Toc153887439"/>
      <w:bookmarkStart w:id="1133" w:name="_Toc161905322"/>
      <w:bookmarkStart w:id="1134" w:name="_Toc170209925"/>
      <w:bookmarkStart w:id="1135" w:name="_Toc177550720"/>
      <w:bookmarkStart w:id="1136" w:name="_Toc183624807"/>
      <w:r>
        <w:t>6.1.1</w:t>
      </w:r>
      <w:r>
        <w:tab/>
        <w:t>API URI</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137" w:name="_Toc20150353"/>
      <w:bookmarkStart w:id="1138" w:name="_Toc25168600"/>
      <w:bookmarkStart w:id="1139" w:name="_Toc27593019"/>
      <w:bookmarkStart w:id="1140" w:name="_Toc34147889"/>
      <w:bookmarkStart w:id="1141" w:name="_Toc36463273"/>
      <w:bookmarkStart w:id="1142" w:name="_Toc43215113"/>
      <w:bookmarkStart w:id="1143" w:name="_Toc45032361"/>
      <w:bookmarkStart w:id="1144" w:name="_Toc49849850"/>
      <w:bookmarkStart w:id="1145" w:name="_Toc51873364"/>
      <w:bookmarkStart w:id="1146" w:name="_Toc56517492"/>
      <w:bookmarkStart w:id="1147" w:name="_Toc58594393"/>
      <w:bookmarkStart w:id="1148" w:name="_Toc67685903"/>
      <w:bookmarkStart w:id="1149" w:name="_Toc74993724"/>
      <w:bookmarkStart w:id="1150" w:name="_Toc82716312"/>
      <w:bookmarkStart w:id="1151" w:name="_Toc88818599"/>
      <w:bookmarkStart w:id="1152" w:name="_Toc90650521"/>
      <w:bookmarkStart w:id="1153" w:name="_Toc98506192"/>
      <w:bookmarkStart w:id="1154" w:name="_Toc106639477"/>
      <w:bookmarkStart w:id="1155" w:name="_Toc114778987"/>
      <w:bookmarkStart w:id="1156" w:name="_Toc122096904"/>
      <w:bookmarkStart w:id="1157" w:name="_Toc130844125"/>
      <w:bookmarkStart w:id="1158" w:name="_Toc138411831"/>
      <w:bookmarkStart w:id="1159" w:name="_Toc145956008"/>
      <w:bookmarkStart w:id="1160" w:name="_Toc153887440"/>
      <w:bookmarkStart w:id="1161" w:name="_Toc161905323"/>
      <w:bookmarkStart w:id="1162" w:name="_Toc170209926"/>
      <w:bookmarkStart w:id="1163" w:name="_Toc177550721"/>
      <w:bookmarkStart w:id="1164" w:name="_Toc183624808"/>
      <w:r>
        <w:t>6.1.2</w:t>
      </w:r>
      <w:r>
        <w:tab/>
        <w:t>Usage of HTTP</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19D55479" w14:textId="77777777" w:rsidR="00EB7848" w:rsidRPr="000C5200" w:rsidRDefault="00EB7848" w:rsidP="00B32564">
      <w:pPr>
        <w:pStyle w:val="Heading4"/>
      </w:pPr>
      <w:bookmarkStart w:id="1165" w:name="_Toc20150354"/>
      <w:bookmarkStart w:id="1166" w:name="_Toc25168601"/>
      <w:bookmarkStart w:id="1167" w:name="_Toc27593020"/>
      <w:bookmarkStart w:id="1168" w:name="_Toc34147890"/>
      <w:bookmarkStart w:id="1169" w:name="_Toc36463274"/>
      <w:bookmarkStart w:id="1170" w:name="_Toc43215114"/>
      <w:bookmarkStart w:id="1171" w:name="_Toc45032362"/>
      <w:bookmarkStart w:id="1172" w:name="_Toc49849851"/>
      <w:bookmarkStart w:id="1173" w:name="_Toc51873365"/>
      <w:bookmarkStart w:id="1174" w:name="_Toc56517493"/>
      <w:bookmarkStart w:id="1175" w:name="_Toc58594394"/>
      <w:bookmarkStart w:id="1176" w:name="_Toc67685904"/>
      <w:bookmarkStart w:id="1177" w:name="_Toc74993725"/>
      <w:bookmarkStart w:id="1178" w:name="_Toc82716313"/>
      <w:bookmarkStart w:id="1179" w:name="_Toc88818600"/>
      <w:bookmarkStart w:id="1180" w:name="_Toc90650522"/>
      <w:bookmarkStart w:id="1181" w:name="_Toc98506193"/>
      <w:bookmarkStart w:id="1182" w:name="_Toc106639478"/>
      <w:bookmarkStart w:id="1183" w:name="_Toc114778988"/>
      <w:bookmarkStart w:id="1184" w:name="_Toc122096905"/>
      <w:bookmarkStart w:id="1185" w:name="_Toc130844126"/>
      <w:bookmarkStart w:id="1186" w:name="_Toc138411832"/>
      <w:bookmarkStart w:id="1187" w:name="_Toc145956009"/>
      <w:bookmarkStart w:id="1188" w:name="_Toc153887441"/>
      <w:bookmarkStart w:id="1189" w:name="_Toc161905324"/>
      <w:bookmarkStart w:id="1190" w:name="_Toc170209927"/>
      <w:bookmarkStart w:id="1191" w:name="_Toc177550722"/>
      <w:bookmarkStart w:id="1192" w:name="_Toc183624809"/>
      <w:r>
        <w:t>6.1.2.1</w:t>
      </w:r>
      <w:r>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193" w:name="_Toc20150355"/>
      <w:bookmarkStart w:id="1194" w:name="_Toc25168602"/>
      <w:bookmarkStart w:id="1195" w:name="_Toc27593021"/>
      <w:bookmarkStart w:id="1196" w:name="_Toc34147891"/>
      <w:bookmarkStart w:id="1197" w:name="_Toc36463275"/>
      <w:bookmarkStart w:id="1198" w:name="_Toc43215115"/>
      <w:bookmarkStart w:id="1199" w:name="_Toc45032363"/>
      <w:bookmarkStart w:id="1200" w:name="_Toc49849852"/>
      <w:bookmarkStart w:id="1201" w:name="_Toc51873366"/>
      <w:bookmarkStart w:id="1202" w:name="_Toc56517494"/>
      <w:bookmarkStart w:id="1203" w:name="_Toc58594395"/>
      <w:bookmarkStart w:id="1204" w:name="_Toc67685905"/>
      <w:bookmarkStart w:id="1205" w:name="_Toc74993726"/>
      <w:bookmarkStart w:id="1206" w:name="_Toc82716314"/>
      <w:bookmarkStart w:id="1207" w:name="_Toc88818601"/>
      <w:bookmarkStart w:id="1208" w:name="_Toc90650523"/>
      <w:bookmarkStart w:id="1209" w:name="_Toc98506194"/>
      <w:bookmarkStart w:id="1210" w:name="_Toc106639479"/>
      <w:bookmarkStart w:id="1211" w:name="_Toc114778989"/>
      <w:bookmarkStart w:id="1212" w:name="_Toc122096906"/>
      <w:bookmarkStart w:id="1213" w:name="_Toc130844127"/>
      <w:bookmarkStart w:id="1214" w:name="_Toc138411833"/>
      <w:bookmarkStart w:id="1215" w:name="_Toc145956010"/>
      <w:bookmarkStart w:id="1216" w:name="_Toc153887442"/>
      <w:bookmarkStart w:id="1217" w:name="_Toc161905325"/>
      <w:bookmarkStart w:id="1218" w:name="_Toc170209928"/>
      <w:bookmarkStart w:id="1219" w:name="_Toc177550723"/>
      <w:bookmarkStart w:id="1220" w:name="_Toc183624810"/>
      <w:r>
        <w:lastRenderedPageBreak/>
        <w:t>6.1.2.2</w:t>
      </w:r>
      <w:r>
        <w:tab/>
        <w:t>HTTP Standard Headers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B28FFCD" w14:textId="77777777" w:rsidR="00EB7848" w:rsidRDefault="00EB7848" w:rsidP="00B32564">
      <w:pPr>
        <w:pStyle w:val="Heading5"/>
        <w:rPr>
          <w:lang w:eastAsia="zh-CN"/>
        </w:rPr>
      </w:pPr>
      <w:bookmarkStart w:id="1221" w:name="_Toc20150356"/>
      <w:bookmarkStart w:id="1222" w:name="_Toc25168603"/>
      <w:bookmarkStart w:id="1223" w:name="_Toc27593022"/>
      <w:bookmarkStart w:id="1224" w:name="_Toc34147892"/>
      <w:bookmarkStart w:id="1225" w:name="_Toc36463276"/>
      <w:bookmarkStart w:id="1226" w:name="_Toc43215116"/>
      <w:bookmarkStart w:id="1227" w:name="_Toc45032364"/>
      <w:bookmarkStart w:id="1228" w:name="_Toc49849853"/>
      <w:bookmarkStart w:id="1229" w:name="_Toc51873367"/>
      <w:bookmarkStart w:id="1230" w:name="_Toc56517495"/>
      <w:bookmarkStart w:id="1231" w:name="_Toc58594396"/>
      <w:bookmarkStart w:id="1232" w:name="_Toc67685906"/>
      <w:bookmarkStart w:id="1233" w:name="_Toc74993727"/>
      <w:bookmarkStart w:id="1234" w:name="_Toc82716315"/>
      <w:bookmarkStart w:id="1235" w:name="_Toc88818602"/>
      <w:bookmarkStart w:id="1236" w:name="_Toc90650524"/>
      <w:bookmarkStart w:id="1237" w:name="_Toc98506195"/>
      <w:bookmarkStart w:id="1238" w:name="_Toc106639480"/>
      <w:bookmarkStart w:id="1239" w:name="_Toc114778990"/>
      <w:bookmarkStart w:id="1240" w:name="_Toc122096907"/>
      <w:bookmarkStart w:id="1241" w:name="_Toc130844128"/>
      <w:bookmarkStart w:id="1242" w:name="_Toc138411834"/>
      <w:bookmarkStart w:id="1243" w:name="_Toc145956011"/>
      <w:bookmarkStart w:id="1244" w:name="_Toc153887443"/>
      <w:bookmarkStart w:id="1245" w:name="_Toc161905326"/>
      <w:bookmarkStart w:id="1246" w:name="_Toc170209929"/>
      <w:bookmarkStart w:id="1247" w:name="_Toc177550724"/>
      <w:bookmarkStart w:id="1248" w:name="_Toc183624811"/>
      <w:r>
        <w:t>6.1.2.2.1</w:t>
      </w:r>
      <w:r>
        <w:rPr>
          <w:rFonts w:hint="eastAsia"/>
          <w:lang w:eastAsia="zh-CN"/>
        </w:rPr>
        <w:tab/>
      </w:r>
      <w:r>
        <w:rPr>
          <w:lang w:eastAsia="zh-CN"/>
        </w:rPr>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EEA3BC2" w14:textId="77777777" w:rsidR="00EB7848" w:rsidRDefault="00EB7848" w:rsidP="00B32564">
      <w:pPr>
        <w:pStyle w:val="Heading5"/>
      </w:pPr>
      <w:bookmarkStart w:id="1249" w:name="_Toc20150357"/>
      <w:bookmarkStart w:id="1250" w:name="_Toc25168604"/>
      <w:bookmarkStart w:id="1251" w:name="_Toc27593023"/>
      <w:bookmarkStart w:id="1252" w:name="_Toc34147893"/>
      <w:bookmarkStart w:id="1253" w:name="_Toc36463277"/>
      <w:bookmarkStart w:id="1254" w:name="_Toc43215117"/>
      <w:bookmarkStart w:id="1255" w:name="_Toc45032365"/>
      <w:bookmarkStart w:id="1256" w:name="_Toc49849854"/>
      <w:bookmarkStart w:id="1257" w:name="_Toc51873368"/>
      <w:bookmarkStart w:id="1258" w:name="_Toc56517496"/>
      <w:bookmarkStart w:id="1259" w:name="_Toc58594397"/>
      <w:bookmarkStart w:id="1260" w:name="_Toc67685907"/>
      <w:bookmarkStart w:id="1261" w:name="_Toc74993728"/>
      <w:bookmarkStart w:id="1262" w:name="_Toc82716316"/>
      <w:bookmarkStart w:id="1263" w:name="_Toc88818603"/>
      <w:bookmarkStart w:id="1264" w:name="_Toc90650525"/>
      <w:bookmarkStart w:id="1265" w:name="_Toc98506196"/>
      <w:bookmarkStart w:id="1266" w:name="_Toc106639481"/>
      <w:bookmarkStart w:id="1267" w:name="_Toc114778991"/>
      <w:bookmarkStart w:id="1268" w:name="_Toc122096908"/>
      <w:bookmarkStart w:id="1269" w:name="_Toc130844129"/>
      <w:bookmarkStart w:id="1270" w:name="_Toc138411835"/>
      <w:bookmarkStart w:id="1271" w:name="_Toc145956012"/>
      <w:bookmarkStart w:id="1272" w:name="_Toc153887444"/>
      <w:bookmarkStart w:id="1273" w:name="_Toc161905327"/>
      <w:bookmarkStart w:id="1274" w:name="_Toc170209930"/>
      <w:bookmarkStart w:id="1275" w:name="_Toc177550725"/>
      <w:bookmarkStart w:id="1276" w:name="_Toc183624812"/>
      <w:r>
        <w:t>6.1.2.2.2</w:t>
      </w:r>
      <w:r>
        <w:tab/>
        <w:t>Content type</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277" w:name="_Toc20150358"/>
      <w:bookmarkStart w:id="1278" w:name="_Toc25168605"/>
      <w:bookmarkStart w:id="1279" w:name="_Toc27593024"/>
      <w:bookmarkStart w:id="1280" w:name="_Toc34147894"/>
      <w:bookmarkStart w:id="1281" w:name="_Toc36463278"/>
      <w:bookmarkStart w:id="1282" w:name="_Toc43215118"/>
      <w:bookmarkStart w:id="1283" w:name="_Toc45032366"/>
      <w:bookmarkStart w:id="1284" w:name="_Toc49849855"/>
      <w:bookmarkStart w:id="1285" w:name="_Toc51873369"/>
      <w:bookmarkStart w:id="1286" w:name="_Toc56517497"/>
      <w:bookmarkStart w:id="1287" w:name="_Toc58594398"/>
      <w:bookmarkStart w:id="1288" w:name="_Toc67685908"/>
      <w:bookmarkStart w:id="1289" w:name="_Toc74993729"/>
      <w:bookmarkStart w:id="1290" w:name="_Toc82716317"/>
      <w:bookmarkStart w:id="1291" w:name="_Toc88818604"/>
      <w:bookmarkStart w:id="1292" w:name="_Toc90650526"/>
      <w:bookmarkStart w:id="1293" w:name="_Toc98506197"/>
      <w:bookmarkStart w:id="1294" w:name="_Toc106639482"/>
      <w:bookmarkStart w:id="1295" w:name="_Toc114778992"/>
      <w:bookmarkStart w:id="1296" w:name="_Toc122096909"/>
      <w:bookmarkStart w:id="1297" w:name="_Toc130844130"/>
      <w:bookmarkStart w:id="1298" w:name="_Toc138411836"/>
      <w:bookmarkStart w:id="1299" w:name="_Toc145956013"/>
      <w:bookmarkStart w:id="1300" w:name="_Toc153887445"/>
      <w:bookmarkStart w:id="1301" w:name="_Toc161905328"/>
      <w:bookmarkStart w:id="1302" w:name="_Toc170209931"/>
      <w:bookmarkStart w:id="1303" w:name="_Toc177550726"/>
      <w:bookmarkStart w:id="1304" w:name="_Toc183624813"/>
      <w:r>
        <w:t>6.1.2.3</w:t>
      </w:r>
      <w:r>
        <w:tab/>
        <w:t>HTTP custom headers</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12A111F6" w14:textId="77777777" w:rsidR="00EB7848" w:rsidRDefault="00EB7848" w:rsidP="00B32564">
      <w:pPr>
        <w:pStyle w:val="Heading5"/>
        <w:rPr>
          <w:lang w:eastAsia="zh-CN"/>
        </w:rPr>
      </w:pPr>
      <w:bookmarkStart w:id="1305" w:name="_Toc20150359"/>
      <w:bookmarkStart w:id="1306" w:name="_Toc25168606"/>
      <w:bookmarkStart w:id="1307" w:name="_Toc27593025"/>
      <w:bookmarkStart w:id="1308" w:name="_Toc34147895"/>
      <w:bookmarkStart w:id="1309" w:name="_Toc36463279"/>
      <w:bookmarkStart w:id="1310" w:name="_Toc43215119"/>
      <w:bookmarkStart w:id="1311" w:name="_Toc45032367"/>
      <w:bookmarkStart w:id="1312" w:name="_Toc49849856"/>
      <w:bookmarkStart w:id="1313" w:name="_Toc51873370"/>
      <w:bookmarkStart w:id="1314" w:name="_Toc56517498"/>
      <w:bookmarkStart w:id="1315" w:name="_Toc58594399"/>
      <w:bookmarkStart w:id="1316" w:name="_Toc67685909"/>
      <w:bookmarkStart w:id="1317" w:name="_Toc74993730"/>
      <w:bookmarkStart w:id="1318" w:name="_Toc82716318"/>
      <w:bookmarkStart w:id="1319" w:name="_Toc88818605"/>
      <w:bookmarkStart w:id="1320" w:name="_Toc90650527"/>
      <w:bookmarkStart w:id="1321" w:name="_Toc98506198"/>
      <w:bookmarkStart w:id="1322" w:name="_Toc106639483"/>
      <w:bookmarkStart w:id="1323" w:name="_Toc114778993"/>
      <w:bookmarkStart w:id="1324" w:name="_Toc122096910"/>
      <w:bookmarkStart w:id="1325" w:name="_Toc130844131"/>
      <w:bookmarkStart w:id="1326" w:name="_Toc138411837"/>
      <w:bookmarkStart w:id="1327" w:name="_Toc145956014"/>
      <w:bookmarkStart w:id="1328" w:name="_Toc153887446"/>
      <w:bookmarkStart w:id="1329" w:name="_Toc161905329"/>
      <w:bookmarkStart w:id="1330" w:name="_Toc170209932"/>
      <w:bookmarkStart w:id="1331" w:name="_Toc177550727"/>
      <w:bookmarkStart w:id="1332" w:name="_Toc183624814"/>
      <w:r>
        <w:t>6.1.2.3.1</w:t>
      </w:r>
      <w:r>
        <w:rPr>
          <w:rFonts w:hint="eastAsia"/>
          <w:lang w:eastAsia="zh-CN"/>
        </w:rPr>
        <w:tab/>
      </w:r>
      <w:r>
        <w:rPr>
          <w:lang w:eastAsia="zh-CN"/>
        </w:rPr>
        <w:t>General</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333" w:name="_Toc25156267"/>
      <w:bookmarkStart w:id="1334" w:name="_Toc27591097"/>
      <w:bookmarkStart w:id="1335" w:name="_Toc34147896"/>
      <w:bookmarkStart w:id="1336" w:name="_Toc36463280"/>
      <w:bookmarkStart w:id="1337" w:name="_Toc43215120"/>
      <w:bookmarkStart w:id="1338" w:name="_Toc45032368"/>
      <w:bookmarkStart w:id="1339" w:name="_Toc49849857"/>
      <w:bookmarkStart w:id="1340" w:name="_Toc51873371"/>
      <w:bookmarkStart w:id="1341" w:name="_Toc56517499"/>
      <w:bookmarkStart w:id="1342" w:name="_Toc58594400"/>
      <w:bookmarkStart w:id="1343" w:name="_Toc67685910"/>
      <w:bookmarkStart w:id="1344" w:name="_Toc74993731"/>
      <w:bookmarkStart w:id="1345" w:name="_Toc82716319"/>
      <w:bookmarkStart w:id="1346" w:name="_Toc88818606"/>
      <w:bookmarkStart w:id="1347" w:name="_Toc90650528"/>
      <w:bookmarkStart w:id="1348" w:name="_Toc98506199"/>
      <w:bookmarkStart w:id="1349" w:name="_Toc106639484"/>
      <w:bookmarkStart w:id="1350" w:name="_Toc114778994"/>
      <w:bookmarkStart w:id="1351" w:name="_Toc122096911"/>
      <w:bookmarkStart w:id="1352" w:name="_Toc130844132"/>
      <w:bookmarkStart w:id="1353" w:name="_Toc138411838"/>
      <w:bookmarkStart w:id="1354" w:name="_Toc145956015"/>
      <w:bookmarkStart w:id="1355" w:name="_Toc153887447"/>
      <w:bookmarkStart w:id="1356" w:name="_Toc161905330"/>
      <w:bookmarkStart w:id="1357" w:name="_Toc170209933"/>
      <w:bookmarkStart w:id="1358" w:name="_Toc177550728"/>
      <w:bookmarkStart w:id="1359" w:name="_Toc183624815"/>
      <w:bookmarkStart w:id="1360" w:name="_Toc20150360"/>
      <w:bookmarkStart w:id="1361" w:name="_Toc25168607"/>
      <w:bookmarkStart w:id="1362" w:name="_Toc27593026"/>
      <w:r w:rsidRPr="003B2883">
        <w:t>6.1.2.</w:t>
      </w:r>
      <w:r>
        <w:t>4</w:t>
      </w:r>
      <w:r w:rsidRPr="003B2883">
        <w:tab/>
        <w:t>HTTP multipart messages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77777777" w:rsidR="00EB7848" w:rsidRPr="003B2883" w:rsidRDefault="00EB7848" w:rsidP="00EB7848">
      <w:r w:rsidRPr="003B2883">
        <w:t>The multipart message shall include a "type" parameter (see IETF</w:t>
      </w:r>
      <w:r>
        <w:t> </w:t>
      </w:r>
      <w:r w:rsidRPr="003B2883">
        <w:t>RFC</w:t>
      </w:r>
      <w:r>
        <w:t> </w:t>
      </w:r>
      <w:r w:rsidRPr="003B2883">
        <w:t>2387 [9]) specifying the media type of the root body part, i.e. "application/json".</w:t>
      </w:r>
    </w:p>
    <w:p w14:paraId="699E3702" w14:textId="77777777" w:rsidR="00EB7848" w:rsidRPr="003B2883" w:rsidRDefault="00EB7848" w:rsidP="00EB7848">
      <w:pPr>
        <w:pStyle w:val="NO"/>
      </w:pPr>
      <w:r w:rsidRPr="003B2883">
        <w:lastRenderedPageBreak/>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363" w:name="_Toc34147897"/>
      <w:bookmarkStart w:id="1364" w:name="_Toc36463281"/>
      <w:bookmarkStart w:id="1365" w:name="_Toc43215121"/>
      <w:bookmarkStart w:id="1366" w:name="_Toc45032369"/>
      <w:bookmarkStart w:id="1367" w:name="_Toc49849858"/>
      <w:bookmarkStart w:id="1368" w:name="_Toc51873372"/>
      <w:bookmarkStart w:id="1369" w:name="_Toc56517500"/>
      <w:bookmarkStart w:id="1370" w:name="_Toc58594401"/>
      <w:bookmarkStart w:id="1371" w:name="_Toc67685911"/>
      <w:bookmarkStart w:id="1372" w:name="_Toc74993732"/>
      <w:bookmarkStart w:id="1373" w:name="_Toc82716320"/>
      <w:bookmarkStart w:id="1374" w:name="_Toc88818607"/>
      <w:bookmarkStart w:id="1375" w:name="_Toc90650529"/>
      <w:bookmarkStart w:id="1376" w:name="_Toc98506200"/>
      <w:bookmarkStart w:id="1377" w:name="_Toc106639485"/>
      <w:bookmarkStart w:id="1378" w:name="_Toc114778995"/>
      <w:bookmarkStart w:id="1379" w:name="_Toc122096912"/>
      <w:bookmarkStart w:id="1380" w:name="_Toc130844133"/>
      <w:bookmarkStart w:id="1381" w:name="_Toc138411839"/>
      <w:bookmarkStart w:id="1382" w:name="_Toc145956016"/>
      <w:bookmarkStart w:id="1383" w:name="_Toc153887448"/>
      <w:bookmarkStart w:id="1384" w:name="_Toc161905331"/>
      <w:bookmarkStart w:id="1385" w:name="_Toc170209934"/>
      <w:bookmarkStart w:id="1386" w:name="_Toc177550729"/>
      <w:bookmarkStart w:id="1387" w:name="_Toc183624816"/>
      <w:r>
        <w:t>6.1.3</w:t>
      </w:r>
      <w:r>
        <w:tab/>
        <w:t>Resources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030D02FF" w14:textId="77777777" w:rsidR="00EB7848" w:rsidRPr="000A7435" w:rsidRDefault="00EB7848" w:rsidP="00B32564">
      <w:pPr>
        <w:pStyle w:val="Heading4"/>
      </w:pPr>
      <w:bookmarkStart w:id="1388" w:name="_Toc20150361"/>
      <w:bookmarkStart w:id="1389" w:name="_Toc25168608"/>
      <w:bookmarkStart w:id="1390" w:name="_Toc27593027"/>
      <w:bookmarkStart w:id="1391" w:name="_Toc34147898"/>
      <w:bookmarkStart w:id="1392" w:name="_Toc36463282"/>
      <w:bookmarkStart w:id="1393" w:name="_Toc43215122"/>
      <w:bookmarkStart w:id="1394" w:name="_Toc45032370"/>
      <w:bookmarkStart w:id="1395" w:name="_Toc49849859"/>
      <w:bookmarkStart w:id="1396" w:name="_Toc51873373"/>
      <w:bookmarkStart w:id="1397" w:name="_Toc56517501"/>
      <w:bookmarkStart w:id="1398" w:name="_Toc58594402"/>
      <w:bookmarkStart w:id="1399" w:name="_Toc67685912"/>
      <w:bookmarkStart w:id="1400" w:name="_Toc74993733"/>
      <w:bookmarkStart w:id="1401" w:name="_Toc82716321"/>
      <w:bookmarkStart w:id="1402" w:name="_Toc88818608"/>
      <w:bookmarkStart w:id="1403" w:name="_Toc90650530"/>
      <w:bookmarkStart w:id="1404" w:name="_Toc98506201"/>
      <w:bookmarkStart w:id="1405" w:name="_Toc106639486"/>
      <w:bookmarkStart w:id="1406" w:name="_Toc114778996"/>
      <w:bookmarkStart w:id="1407" w:name="_Toc122096913"/>
      <w:bookmarkStart w:id="1408" w:name="_Toc130844134"/>
      <w:bookmarkStart w:id="1409" w:name="_Toc138411840"/>
      <w:bookmarkStart w:id="1410" w:name="_Toc145956017"/>
      <w:bookmarkStart w:id="1411" w:name="_Toc153887449"/>
      <w:bookmarkStart w:id="1412" w:name="_Toc161905332"/>
      <w:bookmarkStart w:id="1413" w:name="_Toc170209935"/>
      <w:bookmarkStart w:id="1414" w:name="_Toc177550730"/>
      <w:bookmarkStart w:id="1415" w:name="_Toc183624817"/>
      <w:r>
        <w:t>6.1.3.1</w:t>
      </w:r>
      <w:r>
        <w:tab/>
        <w:t>Overview</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5" type="#_x0000_t75" style="width:345pt;height:351pt" o:ole="">
            <v:imagedata r:id="rId49" o:title=""/>
          </v:shape>
          <o:OLEObject Type="Embed" ProgID="Visio.Drawing.15" ShapeID="_x0000_i1045" DrawAspect="Content" ObjectID="_1794409102"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416" w:name="_Toc24937632"/>
      <w:bookmarkStart w:id="1417" w:name="_Toc33962447"/>
      <w:bookmarkStart w:id="1418" w:name="_Toc42883209"/>
      <w:bookmarkStart w:id="1419" w:name="_Toc49733077"/>
      <w:bookmarkStart w:id="1420" w:name="_Toc56690702"/>
      <w:bookmarkStart w:id="1421" w:name="_Toc153813289"/>
      <w:bookmarkStart w:id="1422" w:name="_Toc161905333"/>
      <w:bookmarkStart w:id="1423" w:name="_Toc170209936"/>
      <w:bookmarkStart w:id="1424" w:name="_Toc177550731"/>
      <w:bookmarkStart w:id="1425" w:name="_Toc183624818"/>
      <w:r>
        <w:t>6.1.3.2</w:t>
      </w:r>
      <w:r w:rsidR="008211A5" w:rsidRPr="00690A26">
        <w:tab/>
        <w:t xml:space="preserve">Resource: </w:t>
      </w:r>
      <w:r w:rsidR="008211A5">
        <w:t>up-</w:t>
      </w:r>
      <w:r w:rsidR="008211A5" w:rsidRPr="00690A26">
        <w:t>subscriptions (Collection)</w:t>
      </w:r>
      <w:bookmarkEnd w:id="1416"/>
      <w:bookmarkEnd w:id="1417"/>
      <w:bookmarkEnd w:id="1418"/>
      <w:bookmarkEnd w:id="1419"/>
      <w:bookmarkEnd w:id="1420"/>
      <w:bookmarkEnd w:id="1421"/>
      <w:bookmarkEnd w:id="1422"/>
      <w:bookmarkEnd w:id="1423"/>
      <w:bookmarkEnd w:id="1424"/>
      <w:bookmarkEnd w:id="1425"/>
    </w:p>
    <w:p w14:paraId="5843D221" w14:textId="5434DF47" w:rsidR="008211A5" w:rsidRPr="00690A26" w:rsidRDefault="00576A22" w:rsidP="008211A5">
      <w:pPr>
        <w:pStyle w:val="Heading5"/>
      </w:pPr>
      <w:bookmarkStart w:id="1426" w:name="_Toc24937633"/>
      <w:bookmarkStart w:id="1427" w:name="_Toc33962448"/>
      <w:bookmarkStart w:id="1428" w:name="_Toc42883210"/>
      <w:bookmarkStart w:id="1429" w:name="_Toc49733078"/>
      <w:bookmarkStart w:id="1430" w:name="_Toc56690703"/>
      <w:bookmarkStart w:id="1431" w:name="_Toc153813290"/>
      <w:bookmarkStart w:id="1432" w:name="_Toc161905334"/>
      <w:bookmarkStart w:id="1433" w:name="_Toc170209937"/>
      <w:bookmarkStart w:id="1434" w:name="_Toc177550732"/>
      <w:bookmarkStart w:id="1435" w:name="_Toc183624819"/>
      <w:r>
        <w:t>6.1.3.2</w:t>
      </w:r>
      <w:r w:rsidR="008211A5" w:rsidRPr="00690A26">
        <w:t>.1</w:t>
      </w:r>
      <w:r w:rsidR="008211A5" w:rsidRPr="00690A26">
        <w:tab/>
        <w:t>Description</w:t>
      </w:r>
      <w:bookmarkEnd w:id="1426"/>
      <w:bookmarkEnd w:id="1427"/>
      <w:bookmarkEnd w:id="1428"/>
      <w:bookmarkEnd w:id="1429"/>
      <w:bookmarkEnd w:id="1430"/>
      <w:bookmarkEnd w:id="1431"/>
      <w:bookmarkEnd w:id="1432"/>
      <w:bookmarkEnd w:id="1433"/>
      <w:bookmarkEnd w:id="1434"/>
      <w:bookmarkEnd w:id="1435"/>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436" w:name="_Toc24937634"/>
      <w:bookmarkStart w:id="1437" w:name="_Toc33962449"/>
      <w:bookmarkStart w:id="1438" w:name="_Toc42883211"/>
      <w:bookmarkStart w:id="1439" w:name="_Toc49733079"/>
      <w:bookmarkStart w:id="1440" w:name="_Toc56690704"/>
      <w:bookmarkStart w:id="1441" w:name="_Toc153813291"/>
      <w:bookmarkStart w:id="1442" w:name="_Toc161905335"/>
      <w:bookmarkStart w:id="1443" w:name="_Toc170209938"/>
      <w:bookmarkStart w:id="1444" w:name="_Toc177550733"/>
      <w:bookmarkStart w:id="1445" w:name="_Toc183624820"/>
      <w:r>
        <w:t>6.1.3.2</w:t>
      </w:r>
      <w:r w:rsidR="008211A5" w:rsidRPr="00690A26">
        <w:t>.2</w:t>
      </w:r>
      <w:r w:rsidR="008211A5" w:rsidRPr="00690A26">
        <w:tab/>
        <w:t>Resource Definition</w:t>
      </w:r>
      <w:bookmarkEnd w:id="1436"/>
      <w:bookmarkEnd w:id="1437"/>
      <w:bookmarkEnd w:id="1438"/>
      <w:bookmarkEnd w:id="1439"/>
      <w:bookmarkEnd w:id="1440"/>
      <w:bookmarkEnd w:id="1441"/>
      <w:bookmarkEnd w:id="1442"/>
      <w:bookmarkEnd w:id="1443"/>
      <w:bookmarkEnd w:id="1444"/>
      <w:bookmarkEnd w:id="1445"/>
    </w:p>
    <w:p w14:paraId="0BB77458" w14:textId="2661D263"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446" w:name="_Toc24937635"/>
      <w:bookmarkStart w:id="1447" w:name="_Toc33962450"/>
      <w:bookmarkStart w:id="1448" w:name="_Toc42883212"/>
      <w:bookmarkStart w:id="1449" w:name="_Toc49733080"/>
      <w:bookmarkStart w:id="1450" w:name="_Toc56690705"/>
      <w:bookmarkStart w:id="1451" w:name="_Toc153813292"/>
      <w:bookmarkStart w:id="1452" w:name="_Toc161905336"/>
      <w:bookmarkStart w:id="1453" w:name="_Toc170209939"/>
      <w:bookmarkStart w:id="1454" w:name="_Toc177550734"/>
      <w:bookmarkStart w:id="1455" w:name="_Toc183624821"/>
      <w:r>
        <w:t>6.1.3.2</w:t>
      </w:r>
      <w:r w:rsidR="008211A5" w:rsidRPr="00690A26">
        <w:t>.3</w:t>
      </w:r>
      <w:r w:rsidR="008211A5" w:rsidRPr="00690A26">
        <w:tab/>
        <w:t>Resource Standard Methods</w:t>
      </w:r>
      <w:bookmarkEnd w:id="1446"/>
      <w:bookmarkEnd w:id="1447"/>
      <w:bookmarkEnd w:id="1448"/>
      <w:bookmarkEnd w:id="1449"/>
      <w:bookmarkEnd w:id="1450"/>
      <w:bookmarkEnd w:id="1451"/>
      <w:bookmarkEnd w:id="1452"/>
      <w:bookmarkEnd w:id="1453"/>
      <w:bookmarkEnd w:id="1454"/>
      <w:bookmarkEnd w:id="1455"/>
    </w:p>
    <w:p w14:paraId="38DEA7EA" w14:textId="46260D56" w:rsidR="008211A5" w:rsidRPr="00690A26" w:rsidRDefault="00576A22" w:rsidP="008211A5">
      <w:pPr>
        <w:pStyle w:val="H6"/>
      </w:pPr>
      <w:bookmarkStart w:id="1456" w:name="_Toc24937636"/>
      <w:bookmarkStart w:id="1457" w:name="_Toc33962451"/>
      <w:bookmarkStart w:id="1458" w:name="_Toc42883213"/>
      <w:bookmarkStart w:id="1459" w:name="_Toc49733081"/>
      <w:bookmarkStart w:id="1460" w:name="_Toc56690706"/>
      <w:r>
        <w:t>6.1.3.2</w:t>
      </w:r>
      <w:r w:rsidR="008211A5" w:rsidRPr="00690A26">
        <w:t>.3.1</w:t>
      </w:r>
      <w:r w:rsidR="008211A5" w:rsidRPr="00690A26">
        <w:tab/>
        <w:t>POST</w:t>
      </w:r>
      <w:bookmarkEnd w:id="1456"/>
      <w:bookmarkEnd w:id="1457"/>
      <w:bookmarkEnd w:id="1458"/>
      <w:bookmarkEnd w:id="1459"/>
      <w:bookmarkEnd w:id="1460"/>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461" w:name="_Toc24937637"/>
      <w:bookmarkStart w:id="1462"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463" w:name="_Toc42883214"/>
      <w:bookmarkStart w:id="1464" w:name="_Toc49733082"/>
      <w:bookmarkStart w:id="1465" w:name="_Toc56690707"/>
      <w:bookmarkStart w:id="1466" w:name="_Toc153813293"/>
      <w:bookmarkStart w:id="1467" w:name="_Toc161905337"/>
      <w:bookmarkStart w:id="1468" w:name="_Toc170209940"/>
      <w:bookmarkStart w:id="1469" w:name="_Toc177550735"/>
      <w:bookmarkStart w:id="1470" w:name="_Toc183624822"/>
      <w:r>
        <w:t>6.1.3.3</w:t>
      </w:r>
      <w:r w:rsidR="008211A5" w:rsidRPr="00690A26">
        <w:tab/>
        <w:t xml:space="preserve">Resource: </w:t>
      </w:r>
      <w:r w:rsidR="008211A5">
        <w:t>up-</w:t>
      </w:r>
      <w:r w:rsidR="008211A5" w:rsidRPr="00690A26">
        <w:t>subscription (Document)</w:t>
      </w:r>
      <w:bookmarkEnd w:id="1461"/>
      <w:bookmarkEnd w:id="1462"/>
      <w:bookmarkEnd w:id="1463"/>
      <w:bookmarkEnd w:id="1464"/>
      <w:bookmarkEnd w:id="1465"/>
      <w:bookmarkEnd w:id="1466"/>
      <w:bookmarkEnd w:id="1467"/>
      <w:bookmarkEnd w:id="1468"/>
      <w:bookmarkEnd w:id="1469"/>
      <w:bookmarkEnd w:id="1470"/>
    </w:p>
    <w:p w14:paraId="49DDADFA" w14:textId="07A26118" w:rsidR="008211A5" w:rsidRPr="00690A26" w:rsidRDefault="00CA6E04" w:rsidP="008211A5">
      <w:pPr>
        <w:pStyle w:val="Heading5"/>
      </w:pPr>
      <w:bookmarkStart w:id="1471" w:name="_Toc24937638"/>
      <w:bookmarkStart w:id="1472" w:name="_Toc33962453"/>
      <w:bookmarkStart w:id="1473" w:name="_Toc42883215"/>
      <w:bookmarkStart w:id="1474" w:name="_Toc49733083"/>
      <w:bookmarkStart w:id="1475" w:name="_Toc56690708"/>
      <w:bookmarkStart w:id="1476" w:name="_Toc153813294"/>
      <w:bookmarkStart w:id="1477" w:name="_Toc161905338"/>
      <w:bookmarkStart w:id="1478" w:name="_Toc170209941"/>
      <w:bookmarkStart w:id="1479" w:name="_Toc177550736"/>
      <w:bookmarkStart w:id="1480" w:name="_Toc183624823"/>
      <w:r>
        <w:t>6.1.3.3</w:t>
      </w:r>
      <w:r w:rsidR="008211A5" w:rsidRPr="00690A26">
        <w:t>.1</w:t>
      </w:r>
      <w:r w:rsidR="008211A5" w:rsidRPr="00690A26">
        <w:tab/>
        <w:t>Description</w:t>
      </w:r>
      <w:bookmarkEnd w:id="1471"/>
      <w:bookmarkEnd w:id="1472"/>
      <w:bookmarkEnd w:id="1473"/>
      <w:bookmarkEnd w:id="1474"/>
      <w:bookmarkEnd w:id="1475"/>
      <w:bookmarkEnd w:id="1476"/>
      <w:bookmarkEnd w:id="1477"/>
      <w:bookmarkEnd w:id="1478"/>
      <w:bookmarkEnd w:id="1479"/>
      <w:bookmarkEnd w:id="1480"/>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481" w:name="_Toc24937639"/>
      <w:bookmarkStart w:id="1482" w:name="_Toc33962454"/>
      <w:bookmarkStart w:id="1483" w:name="_Toc42883216"/>
      <w:bookmarkStart w:id="1484" w:name="_Toc49733084"/>
      <w:bookmarkStart w:id="1485" w:name="_Toc56690709"/>
      <w:bookmarkStart w:id="1486" w:name="_Toc153813295"/>
      <w:bookmarkStart w:id="1487" w:name="_Toc161905339"/>
      <w:bookmarkStart w:id="1488" w:name="_Toc170209942"/>
      <w:bookmarkStart w:id="1489" w:name="_Toc177550737"/>
      <w:bookmarkStart w:id="1490" w:name="_Toc183624824"/>
      <w:r>
        <w:t>6.1.3.3</w:t>
      </w:r>
      <w:r w:rsidR="008211A5" w:rsidRPr="00690A26">
        <w:t>.2</w:t>
      </w:r>
      <w:r w:rsidR="008211A5" w:rsidRPr="00690A26">
        <w:tab/>
        <w:t>Resource Definition</w:t>
      </w:r>
      <w:bookmarkEnd w:id="1481"/>
      <w:bookmarkEnd w:id="1482"/>
      <w:bookmarkEnd w:id="1483"/>
      <w:bookmarkEnd w:id="1484"/>
      <w:bookmarkEnd w:id="1485"/>
      <w:bookmarkEnd w:id="1486"/>
      <w:bookmarkEnd w:id="1487"/>
      <w:bookmarkEnd w:id="1488"/>
      <w:bookmarkEnd w:id="1489"/>
      <w:bookmarkEnd w:id="1490"/>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491" w:name="_Toc24937640"/>
      <w:bookmarkStart w:id="1492" w:name="_Toc33962455"/>
      <w:bookmarkStart w:id="1493" w:name="_Toc42883217"/>
      <w:bookmarkStart w:id="1494" w:name="_Toc49733085"/>
      <w:bookmarkStart w:id="1495" w:name="_Toc56690710"/>
      <w:bookmarkStart w:id="1496" w:name="_Toc153813296"/>
      <w:bookmarkStart w:id="1497" w:name="_Toc161905340"/>
      <w:bookmarkStart w:id="1498" w:name="_Toc170209943"/>
      <w:bookmarkStart w:id="1499" w:name="_Toc177550738"/>
      <w:bookmarkStart w:id="1500" w:name="_Toc183624825"/>
      <w:r>
        <w:t>6.1.3.3</w:t>
      </w:r>
      <w:r w:rsidR="008211A5" w:rsidRPr="00690A26">
        <w:t>.3</w:t>
      </w:r>
      <w:r w:rsidR="008211A5" w:rsidRPr="00690A26">
        <w:tab/>
        <w:t>Resource Standard Methods</w:t>
      </w:r>
      <w:bookmarkEnd w:id="1491"/>
      <w:bookmarkEnd w:id="1492"/>
      <w:bookmarkEnd w:id="1493"/>
      <w:bookmarkEnd w:id="1494"/>
      <w:bookmarkEnd w:id="1495"/>
      <w:bookmarkEnd w:id="1496"/>
      <w:bookmarkEnd w:id="1497"/>
      <w:bookmarkEnd w:id="1498"/>
      <w:bookmarkEnd w:id="1499"/>
      <w:bookmarkEnd w:id="1500"/>
    </w:p>
    <w:p w14:paraId="5793DB76" w14:textId="24C3889D" w:rsidR="008211A5" w:rsidRPr="00690A26" w:rsidRDefault="00CA6E04" w:rsidP="008211A5">
      <w:pPr>
        <w:pStyle w:val="H6"/>
      </w:pPr>
      <w:bookmarkStart w:id="1501" w:name="_Toc24937641"/>
      <w:bookmarkStart w:id="1502" w:name="_Toc33962456"/>
      <w:bookmarkStart w:id="1503" w:name="_Toc42883218"/>
      <w:bookmarkStart w:id="1504" w:name="_Toc49733086"/>
      <w:bookmarkStart w:id="1505" w:name="_Toc56690711"/>
      <w:r>
        <w:t>6.1.3.3</w:t>
      </w:r>
      <w:r w:rsidR="008211A5" w:rsidRPr="00690A26">
        <w:t>.3.1</w:t>
      </w:r>
      <w:r w:rsidR="008211A5" w:rsidRPr="00690A26">
        <w:tab/>
        <w:t>DELETE</w:t>
      </w:r>
      <w:bookmarkEnd w:id="1501"/>
      <w:bookmarkEnd w:id="1502"/>
      <w:bookmarkEnd w:id="1503"/>
      <w:bookmarkEnd w:id="1504"/>
      <w:bookmarkEnd w:id="150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506" w:name="_Toc20150362"/>
      <w:bookmarkStart w:id="1507" w:name="_Toc25168609"/>
      <w:bookmarkStart w:id="1508" w:name="_Toc27593028"/>
      <w:bookmarkStart w:id="1509" w:name="_Toc34147899"/>
      <w:bookmarkStart w:id="1510" w:name="_Toc36463283"/>
      <w:bookmarkStart w:id="1511" w:name="_Toc43215123"/>
      <w:bookmarkStart w:id="1512" w:name="_Toc45032371"/>
      <w:bookmarkStart w:id="1513" w:name="_Toc49849860"/>
      <w:bookmarkStart w:id="1514" w:name="_Toc51873374"/>
      <w:bookmarkStart w:id="1515" w:name="_Toc56517502"/>
      <w:bookmarkStart w:id="1516" w:name="_Toc58594403"/>
      <w:bookmarkStart w:id="1517" w:name="_Toc67685913"/>
      <w:bookmarkStart w:id="1518" w:name="_Toc74993734"/>
      <w:bookmarkStart w:id="1519" w:name="_Toc82716322"/>
      <w:bookmarkStart w:id="1520" w:name="_Toc88818609"/>
      <w:bookmarkStart w:id="1521" w:name="_Toc90650531"/>
      <w:bookmarkStart w:id="1522" w:name="_Toc98506202"/>
      <w:bookmarkStart w:id="1523" w:name="_Toc106639487"/>
      <w:bookmarkStart w:id="1524" w:name="_Toc114778997"/>
      <w:bookmarkStart w:id="1525" w:name="_Toc122096914"/>
      <w:bookmarkStart w:id="1526" w:name="_Toc130844135"/>
      <w:bookmarkStart w:id="1527" w:name="_Toc138411841"/>
      <w:bookmarkStart w:id="1528" w:name="_Toc145956018"/>
      <w:bookmarkStart w:id="1529" w:name="_Toc153887450"/>
      <w:bookmarkStart w:id="1530" w:name="_Toc161905341"/>
      <w:bookmarkStart w:id="1531" w:name="_Toc170209944"/>
      <w:bookmarkStart w:id="1532" w:name="_Toc177550739"/>
      <w:bookmarkStart w:id="1533" w:name="_Toc183624826"/>
      <w:r>
        <w:lastRenderedPageBreak/>
        <w:t>6.1.4</w:t>
      </w:r>
      <w:r>
        <w:tab/>
        <w:t>Custom Operations without associated resources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1F165ECE" w14:textId="77777777" w:rsidR="00EB7848" w:rsidRPr="000A7435" w:rsidRDefault="00EB7848" w:rsidP="00B32564">
      <w:pPr>
        <w:pStyle w:val="Heading4"/>
      </w:pPr>
      <w:bookmarkStart w:id="1534" w:name="_Toc20150363"/>
      <w:bookmarkStart w:id="1535" w:name="_Toc25168610"/>
      <w:bookmarkStart w:id="1536" w:name="_Toc27593029"/>
      <w:bookmarkStart w:id="1537" w:name="_Toc34147900"/>
      <w:bookmarkStart w:id="1538" w:name="_Toc36463284"/>
      <w:bookmarkStart w:id="1539" w:name="_Toc43215124"/>
      <w:bookmarkStart w:id="1540" w:name="_Toc45032372"/>
      <w:bookmarkStart w:id="1541" w:name="_Toc49849861"/>
      <w:bookmarkStart w:id="1542" w:name="_Toc51873375"/>
      <w:bookmarkStart w:id="1543" w:name="_Toc56517503"/>
      <w:bookmarkStart w:id="1544" w:name="_Toc58594404"/>
      <w:bookmarkStart w:id="1545" w:name="_Toc67685914"/>
      <w:bookmarkStart w:id="1546" w:name="_Toc74993735"/>
      <w:bookmarkStart w:id="1547" w:name="_Toc82716323"/>
      <w:bookmarkStart w:id="1548" w:name="_Toc88818610"/>
      <w:bookmarkStart w:id="1549" w:name="_Toc90650532"/>
      <w:bookmarkStart w:id="1550" w:name="_Toc98506203"/>
      <w:bookmarkStart w:id="1551" w:name="_Toc106639488"/>
      <w:bookmarkStart w:id="1552" w:name="_Toc114778998"/>
      <w:bookmarkStart w:id="1553" w:name="_Toc122096915"/>
      <w:bookmarkStart w:id="1554" w:name="_Toc130844136"/>
      <w:bookmarkStart w:id="1555" w:name="_Toc138411842"/>
      <w:bookmarkStart w:id="1556" w:name="_Toc145956019"/>
      <w:bookmarkStart w:id="1557" w:name="_Toc153887451"/>
      <w:bookmarkStart w:id="1558" w:name="_Toc161905342"/>
      <w:bookmarkStart w:id="1559" w:name="_Toc170209945"/>
      <w:bookmarkStart w:id="1560" w:name="_Toc177550740"/>
      <w:bookmarkStart w:id="1561" w:name="_Toc183624827"/>
      <w:r>
        <w:t>6.1.4.1</w:t>
      </w:r>
      <w:r>
        <w:tab/>
        <w:t>Overview</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562" w:name="_Toc20150364"/>
      <w:bookmarkStart w:id="1563" w:name="_Toc25168611"/>
      <w:bookmarkStart w:id="1564" w:name="_Toc27593030"/>
      <w:bookmarkStart w:id="1565" w:name="_Toc34147901"/>
      <w:bookmarkStart w:id="1566" w:name="_Toc36463285"/>
      <w:bookmarkStart w:id="1567" w:name="_Toc43215125"/>
      <w:bookmarkStart w:id="1568" w:name="_Toc45032373"/>
      <w:bookmarkStart w:id="1569" w:name="_Toc49849862"/>
      <w:bookmarkStart w:id="1570" w:name="_Toc51873376"/>
      <w:bookmarkStart w:id="1571" w:name="_Toc56517504"/>
      <w:bookmarkStart w:id="1572" w:name="_Toc58594405"/>
      <w:bookmarkStart w:id="1573" w:name="_Toc67685915"/>
      <w:bookmarkStart w:id="1574" w:name="_Toc74993736"/>
      <w:bookmarkStart w:id="1575" w:name="_Toc82716324"/>
      <w:bookmarkStart w:id="1576" w:name="_Toc88818611"/>
      <w:bookmarkStart w:id="1577" w:name="_Toc90650533"/>
      <w:bookmarkStart w:id="1578" w:name="_Toc98506204"/>
      <w:bookmarkStart w:id="1579" w:name="_Toc106639489"/>
      <w:bookmarkStart w:id="1580" w:name="_Toc114778999"/>
      <w:bookmarkStart w:id="1581" w:name="_Toc122096916"/>
      <w:bookmarkStart w:id="1582" w:name="_Toc130844137"/>
      <w:bookmarkStart w:id="1583" w:name="_Toc138411843"/>
      <w:bookmarkStart w:id="1584" w:name="_Toc145956020"/>
      <w:bookmarkStart w:id="1585" w:name="_Toc153887452"/>
      <w:bookmarkStart w:id="1586" w:name="_Toc161905343"/>
      <w:bookmarkStart w:id="1587" w:name="_Toc170209946"/>
      <w:bookmarkStart w:id="1588" w:name="_Toc177550741"/>
      <w:bookmarkStart w:id="1589" w:name="_Toc183624828"/>
      <w:r>
        <w:t>6.1.4.2</w:t>
      </w:r>
      <w:r>
        <w:tab/>
        <w:t>Operation: determine-location</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171CAEC2" w14:textId="77777777" w:rsidR="00EB7848" w:rsidRDefault="00EB7848" w:rsidP="00B32564">
      <w:pPr>
        <w:pStyle w:val="Heading5"/>
      </w:pPr>
      <w:bookmarkStart w:id="1590" w:name="_Toc20150365"/>
      <w:bookmarkStart w:id="1591" w:name="_Toc25168612"/>
      <w:bookmarkStart w:id="1592" w:name="_Toc27593031"/>
      <w:bookmarkStart w:id="1593" w:name="_Toc34147902"/>
      <w:bookmarkStart w:id="1594" w:name="_Toc36463286"/>
      <w:bookmarkStart w:id="1595" w:name="_Toc43215126"/>
      <w:bookmarkStart w:id="1596" w:name="_Toc45032374"/>
      <w:bookmarkStart w:id="1597" w:name="_Toc49849863"/>
      <w:bookmarkStart w:id="1598" w:name="_Toc51873377"/>
      <w:bookmarkStart w:id="1599" w:name="_Toc56517505"/>
      <w:bookmarkStart w:id="1600" w:name="_Toc58594406"/>
      <w:bookmarkStart w:id="1601" w:name="_Toc67685916"/>
      <w:bookmarkStart w:id="1602" w:name="_Toc74993737"/>
      <w:bookmarkStart w:id="1603" w:name="_Toc82716325"/>
      <w:bookmarkStart w:id="1604" w:name="_Toc88818612"/>
      <w:bookmarkStart w:id="1605" w:name="_Toc90650534"/>
      <w:bookmarkStart w:id="1606" w:name="_Toc98506205"/>
      <w:bookmarkStart w:id="1607" w:name="_Toc106639490"/>
      <w:bookmarkStart w:id="1608" w:name="_Toc114779000"/>
      <w:bookmarkStart w:id="1609" w:name="_Toc122096917"/>
      <w:bookmarkStart w:id="1610" w:name="_Toc130844138"/>
      <w:bookmarkStart w:id="1611" w:name="_Toc138411844"/>
      <w:bookmarkStart w:id="1612" w:name="_Toc145956021"/>
      <w:bookmarkStart w:id="1613" w:name="_Toc153887453"/>
      <w:bookmarkStart w:id="1614" w:name="_Toc161905344"/>
      <w:bookmarkStart w:id="1615" w:name="_Toc170209947"/>
      <w:bookmarkStart w:id="1616" w:name="_Toc177550742"/>
      <w:bookmarkStart w:id="1617" w:name="_Toc183624829"/>
      <w:r>
        <w:t>6.1.4.2.1</w:t>
      </w:r>
      <w:r>
        <w:tab/>
        <w:t>Description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618" w:name="_Toc20150366"/>
      <w:bookmarkStart w:id="1619" w:name="_Toc25168613"/>
      <w:bookmarkStart w:id="1620" w:name="_Toc27593032"/>
      <w:bookmarkStart w:id="1621" w:name="_Toc34147903"/>
      <w:bookmarkStart w:id="1622" w:name="_Toc36463287"/>
      <w:bookmarkStart w:id="1623" w:name="_Toc43215127"/>
      <w:bookmarkStart w:id="1624" w:name="_Toc45032375"/>
      <w:bookmarkStart w:id="1625" w:name="_Toc49849864"/>
      <w:bookmarkStart w:id="1626" w:name="_Toc51873378"/>
      <w:bookmarkStart w:id="1627" w:name="_Toc56517506"/>
      <w:bookmarkStart w:id="1628" w:name="_Toc58594407"/>
      <w:bookmarkStart w:id="1629" w:name="_Toc67685917"/>
      <w:bookmarkStart w:id="1630" w:name="_Toc74993738"/>
      <w:bookmarkStart w:id="1631" w:name="_Toc82716326"/>
      <w:bookmarkStart w:id="1632" w:name="_Toc88818613"/>
      <w:bookmarkStart w:id="1633" w:name="_Toc90650535"/>
      <w:bookmarkStart w:id="1634" w:name="_Toc98506206"/>
      <w:bookmarkStart w:id="1635" w:name="_Toc106639491"/>
      <w:bookmarkStart w:id="1636" w:name="_Toc114779001"/>
      <w:bookmarkStart w:id="1637" w:name="_Toc122096918"/>
      <w:bookmarkStart w:id="1638" w:name="_Toc130844139"/>
      <w:bookmarkStart w:id="1639" w:name="_Toc138411845"/>
      <w:bookmarkStart w:id="1640" w:name="_Toc145956022"/>
      <w:bookmarkStart w:id="1641" w:name="_Toc153887454"/>
      <w:bookmarkStart w:id="1642" w:name="_Toc161905345"/>
      <w:bookmarkStart w:id="1643" w:name="_Toc170209948"/>
      <w:bookmarkStart w:id="1644" w:name="_Toc177550743"/>
      <w:bookmarkStart w:id="1645" w:name="_Toc183624830"/>
      <w:r>
        <w:t>6.1.4.2.2</w:t>
      </w:r>
      <w:r>
        <w:tab/>
        <w:t>Operation Definition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64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64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64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64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648" w:name="_PERM_MCCTEMPBM_CRPT90020009___2"/>
            <w:r w:rsidRPr="00AA6A4C">
              <w:t>-</w:t>
            </w:r>
            <w:r w:rsidRPr="00AA6A4C">
              <w:tab/>
            </w:r>
            <w:r w:rsidRPr="000B71E4">
              <w:t>POSITIONING_FAILED</w:t>
            </w:r>
          </w:p>
          <w:bookmarkEnd w:id="164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649" w:name="_PERM_MCCTEMPBM_CRPT90020010___2"/>
            <w:r>
              <w:t>-</w:t>
            </w:r>
            <w:r>
              <w:tab/>
            </w:r>
            <w:r w:rsidRPr="0032412C">
              <w:t>UNREACHABLE_USER</w:t>
            </w:r>
          </w:p>
          <w:bookmarkEnd w:id="164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650" w:name="_Toc20150367"/>
      <w:bookmarkStart w:id="1651" w:name="_Toc25168614"/>
      <w:bookmarkStart w:id="1652" w:name="_Toc27593033"/>
      <w:bookmarkStart w:id="1653" w:name="_Toc34147904"/>
      <w:bookmarkStart w:id="1654" w:name="_Toc36463288"/>
      <w:bookmarkStart w:id="1655" w:name="_Toc43215128"/>
      <w:bookmarkStart w:id="1656" w:name="_Toc45032376"/>
      <w:bookmarkStart w:id="1657" w:name="_Toc49849865"/>
      <w:bookmarkStart w:id="1658" w:name="_Toc51873379"/>
      <w:bookmarkStart w:id="1659" w:name="_Toc56517507"/>
      <w:bookmarkStart w:id="1660" w:name="_Toc58594408"/>
      <w:bookmarkStart w:id="1661" w:name="_Toc67685918"/>
      <w:bookmarkStart w:id="1662" w:name="_Toc74993739"/>
      <w:bookmarkStart w:id="1663" w:name="_Toc82716327"/>
      <w:bookmarkStart w:id="1664" w:name="_Toc88818614"/>
      <w:bookmarkStart w:id="1665" w:name="_Toc90650536"/>
      <w:bookmarkStart w:id="1666" w:name="_Toc98506207"/>
      <w:bookmarkStart w:id="1667" w:name="_Toc106639492"/>
      <w:bookmarkStart w:id="1668" w:name="_Toc114779002"/>
      <w:bookmarkStart w:id="1669" w:name="_Toc122096919"/>
      <w:bookmarkStart w:id="1670" w:name="_Toc130844140"/>
      <w:bookmarkStart w:id="1671" w:name="_Toc138411846"/>
      <w:bookmarkStart w:id="1672" w:name="_Toc145956023"/>
      <w:bookmarkStart w:id="1673" w:name="_Toc153887455"/>
      <w:bookmarkStart w:id="1674" w:name="_Toc161905346"/>
      <w:bookmarkStart w:id="1675" w:name="_Toc170209949"/>
      <w:bookmarkStart w:id="1676" w:name="_Toc177550744"/>
      <w:bookmarkStart w:id="1677" w:name="_Toc183624831"/>
      <w:r>
        <w:t>6.1.4.3</w:t>
      </w:r>
      <w:r>
        <w:tab/>
        <w:t>Operation: cancel-location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2AEB620B" w14:textId="77777777" w:rsidR="00EB7848" w:rsidRDefault="00EB7848" w:rsidP="00B32564">
      <w:pPr>
        <w:pStyle w:val="Heading5"/>
      </w:pPr>
      <w:bookmarkStart w:id="1678" w:name="_Toc20150368"/>
      <w:bookmarkStart w:id="1679" w:name="_Toc25168615"/>
      <w:bookmarkStart w:id="1680" w:name="_Toc27593034"/>
      <w:bookmarkStart w:id="1681" w:name="_Toc34147905"/>
      <w:bookmarkStart w:id="1682" w:name="_Toc36463289"/>
      <w:bookmarkStart w:id="1683" w:name="_Toc43215129"/>
      <w:bookmarkStart w:id="1684" w:name="_Toc45032377"/>
      <w:bookmarkStart w:id="1685" w:name="_Toc49849866"/>
      <w:bookmarkStart w:id="1686" w:name="_Toc51873380"/>
      <w:bookmarkStart w:id="1687" w:name="_Toc56517508"/>
      <w:bookmarkStart w:id="1688" w:name="_Toc58594409"/>
      <w:bookmarkStart w:id="1689" w:name="_Toc67685919"/>
      <w:bookmarkStart w:id="1690" w:name="_Toc74993740"/>
      <w:bookmarkStart w:id="1691" w:name="_Toc82716328"/>
      <w:bookmarkStart w:id="1692" w:name="_Toc88818615"/>
      <w:bookmarkStart w:id="1693" w:name="_Toc90650537"/>
      <w:bookmarkStart w:id="1694" w:name="_Toc98506208"/>
      <w:bookmarkStart w:id="1695" w:name="_Toc106639493"/>
      <w:bookmarkStart w:id="1696" w:name="_Toc114779003"/>
      <w:bookmarkStart w:id="1697" w:name="_Toc122096920"/>
      <w:bookmarkStart w:id="1698" w:name="_Toc130844141"/>
      <w:bookmarkStart w:id="1699" w:name="_Toc138411847"/>
      <w:bookmarkStart w:id="1700" w:name="_Toc145956024"/>
      <w:bookmarkStart w:id="1701" w:name="_Toc153887456"/>
      <w:bookmarkStart w:id="1702" w:name="_Toc161905347"/>
      <w:bookmarkStart w:id="1703" w:name="_Toc170209950"/>
      <w:bookmarkStart w:id="1704" w:name="_Toc177550745"/>
      <w:bookmarkStart w:id="1705" w:name="_Toc183624832"/>
      <w:r>
        <w:t>6.1.4.3.1</w:t>
      </w:r>
      <w:r>
        <w:tab/>
        <w:t>Description</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706" w:name="_Toc20150369"/>
      <w:bookmarkStart w:id="1707" w:name="_Toc25168616"/>
      <w:bookmarkStart w:id="1708" w:name="_Toc27593035"/>
      <w:bookmarkStart w:id="1709" w:name="_Toc34147906"/>
      <w:bookmarkStart w:id="1710" w:name="_Toc36463290"/>
      <w:bookmarkStart w:id="1711" w:name="_Toc43215130"/>
      <w:bookmarkStart w:id="1712" w:name="_Toc45032378"/>
      <w:bookmarkStart w:id="1713" w:name="_Toc49849867"/>
      <w:bookmarkStart w:id="1714" w:name="_Toc51873381"/>
      <w:bookmarkStart w:id="1715" w:name="_Toc56517509"/>
      <w:bookmarkStart w:id="1716" w:name="_Toc58594410"/>
      <w:bookmarkStart w:id="1717" w:name="_Toc67685920"/>
      <w:bookmarkStart w:id="1718" w:name="_Toc74993741"/>
      <w:bookmarkStart w:id="1719" w:name="_Toc82716329"/>
      <w:bookmarkStart w:id="1720" w:name="_Toc88818616"/>
      <w:bookmarkStart w:id="1721" w:name="_Toc90650538"/>
      <w:bookmarkStart w:id="1722" w:name="_Toc98506209"/>
      <w:bookmarkStart w:id="1723" w:name="_Toc106639494"/>
      <w:bookmarkStart w:id="1724" w:name="_Toc114779004"/>
      <w:bookmarkStart w:id="1725" w:name="_Toc122096921"/>
      <w:bookmarkStart w:id="1726" w:name="_Toc130844142"/>
      <w:bookmarkStart w:id="1727" w:name="_Toc138411848"/>
      <w:bookmarkStart w:id="1728" w:name="_Toc145956025"/>
      <w:bookmarkStart w:id="1729" w:name="_Toc153887457"/>
      <w:bookmarkStart w:id="1730" w:name="_Toc161905348"/>
      <w:bookmarkStart w:id="1731" w:name="_Toc170209951"/>
      <w:bookmarkStart w:id="1732" w:name="_Toc177550746"/>
      <w:bookmarkStart w:id="1733" w:name="_Toc183624833"/>
      <w:r>
        <w:t>6.1.4.3.2</w:t>
      </w:r>
      <w:r>
        <w:tab/>
        <w:t>Operation Definition</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734"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734"/>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735" w:name="_Toc20150370"/>
      <w:bookmarkStart w:id="1736" w:name="_Toc25168617"/>
      <w:bookmarkStart w:id="1737" w:name="_Toc27593036"/>
      <w:bookmarkStart w:id="1738" w:name="_Toc34147907"/>
      <w:bookmarkStart w:id="1739" w:name="_Toc36463291"/>
      <w:bookmarkStart w:id="1740" w:name="_Toc43215131"/>
      <w:bookmarkStart w:id="1741" w:name="_Toc45032379"/>
      <w:bookmarkStart w:id="1742" w:name="_Toc49849868"/>
      <w:bookmarkStart w:id="1743" w:name="_Toc51873382"/>
      <w:bookmarkStart w:id="1744" w:name="_Toc56517510"/>
      <w:bookmarkStart w:id="1745" w:name="_Toc58594411"/>
      <w:bookmarkStart w:id="1746" w:name="_Toc67685921"/>
      <w:bookmarkStart w:id="1747" w:name="_Toc74993742"/>
      <w:bookmarkStart w:id="1748" w:name="_Toc82716330"/>
      <w:bookmarkStart w:id="1749" w:name="_Toc88818617"/>
      <w:bookmarkStart w:id="1750" w:name="_Toc90650539"/>
      <w:bookmarkStart w:id="1751" w:name="_Toc98506210"/>
      <w:bookmarkStart w:id="1752" w:name="_Toc106639495"/>
      <w:bookmarkStart w:id="1753" w:name="_Toc114779005"/>
      <w:bookmarkStart w:id="1754" w:name="_Toc122096922"/>
      <w:bookmarkStart w:id="1755" w:name="_Toc130844143"/>
      <w:bookmarkStart w:id="1756" w:name="_Toc138411849"/>
      <w:bookmarkStart w:id="1757" w:name="_Toc145956026"/>
      <w:bookmarkStart w:id="1758" w:name="_Toc153887458"/>
      <w:bookmarkStart w:id="1759" w:name="_Toc161905349"/>
      <w:bookmarkStart w:id="1760" w:name="_Toc170209952"/>
      <w:bookmarkStart w:id="1761" w:name="_Toc177550747"/>
      <w:bookmarkStart w:id="1762" w:name="_Toc183624834"/>
      <w:r>
        <w:t>6.1.4.4</w:t>
      </w:r>
      <w:r>
        <w:tab/>
        <w:t>Operation: location-context-transfer</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0F8D4BAA" w14:textId="77777777" w:rsidR="00EB7848" w:rsidRDefault="00EB7848" w:rsidP="00B32564">
      <w:pPr>
        <w:pStyle w:val="Heading5"/>
      </w:pPr>
      <w:bookmarkStart w:id="1763" w:name="_Toc20150371"/>
      <w:bookmarkStart w:id="1764" w:name="_Toc25168618"/>
      <w:bookmarkStart w:id="1765" w:name="_Toc27593037"/>
      <w:bookmarkStart w:id="1766" w:name="_Toc34147908"/>
      <w:bookmarkStart w:id="1767" w:name="_Toc36463292"/>
      <w:bookmarkStart w:id="1768" w:name="_Toc43215132"/>
      <w:bookmarkStart w:id="1769" w:name="_Toc45032380"/>
      <w:bookmarkStart w:id="1770" w:name="_Toc49849869"/>
      <w:bookmarkStart w:id="1771" w:name="_Toc51873383"/>
      <w:bookmarkStart w:id="1772" w:name="_Toc56517511"/>
      <w:bookmarkStart w:id="1773" w:name="_Toc58594412"/>
      <w:bookmarkStart w:id="1774" w:name="_Toc67685922"/>
      <w:bookmarkStart w:id="1775" w:name="_Toc74993743"/>
      <w:bookmarkStart w:id="1776" w:name="_Toc82716331"/>
      <w:bookmarkStart w:id="1777" w:name="_Toc88818618"/>
      <w:bookmarkStart w:id="1778" w:name="_Toc90650540"/>
      <w:bookmarkStart w:id="1779" w:name="_Toc98506211"/>
      <w:bookmarkStart w:id="1780" w:name="_Toc106639496"/>
      <w:bookmarkStart w:id="1781" w:name="_Toc114779006"/>
      <w:bookmarkStart w:id="1782" w:name="_Toc122096923"/>
      <w:bookmarkStart w:id="1783" w:name="_Toc130844144"/>
      <w:bookmarkStart w:id="1784" w:name="_Toc138411850"/>
      <w:bookmarkStart w:id="1785" w:name="_Toc145956027"/>
      <w:bookmarkStart w:id="1786" w:name="_Toc153887459"/>
      <w:bookmarkStart w:id="1787" w:name="_Toc161905350"/>
      <w:bookmarkStart w:id="1788" w:name="_Toc170209953"/>
      <w:bookmarkStart w:id="1789" w:name="_Toc177550748"/>
      <w:bookmarkStart w:id="1790" w:name="_Toc183624835"/>
      <w:r>
        <w:t>6.1.4.4.1</w:t>
      </w:r>
      <w:r>
        <w:tab/>
        <w:t>Description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1791" w:name="_Toc20150372"/>
      <w:bookmarkStart w:id="1792" w:name="_Toc25168619"/>
      <w:bookmarkStart w:id="1793" w:name="_Toc27593038"/>
      <w:bookmarkStart w:id="1794" w:name="_Toc34147909"/>
      <w:bookmarkStart w:id="1795" w:name="_Toc36463293"/>
      <w:bookmarkStart w:id="1796" w:name="_Toc43215133"/>
      <w:bookmarkStart w:id="1797" w:name="_Toc45032381"/>
      <w:bookmarkStart w:id="1798" w:name="_Toc49849870"/>
      <w:bookmarkStart w:id="1799" w:name="_Toc51873384"/>
      <w:bookmarkStart w:id="1800" w:name="_Toc56517512"/>
      <w:bookmarkStart w:id="1801" w:name="_Toc58594413"/>
      <w:bookmarkStart w:id="1802" w:name="_Toc67685923"/>
      <w:bookmarkStart w:id="1803" w:name="_Toc74993744"/>
      <w:bookmarkStart w:id="1804" w:name="_Toc82716332"/>
      <w:bookmarkStart w:id="1805" w:name="_Toc88818619"/>
      <w:bookmarkStart w:id="1806" w:name="_Toc90650541"/>
      <w:bookmarkStart w:id="1807" w:name="_Toc98506212"/>
      <w:bookmarkStart w:id="1808" w:name="_Toc106639497"/>
      <w:bookmarkStart w:id="1809" w:name="_Toc114779007"/>
      <w:bookmarkStart w:id="1810" w:name="_Toc122096924"/>
      <w:bookmarkStart w:id="1811" w:name="_Toc130844145"/>
      <w:bookmarkStart w:id="1812" w:name="_Toc138411851"/>
      <w:bookmarkStart w:id="1813" w:name="_Toc145956028"/>
      <w:bookmarkStart w:id="1814" w:name="_Toc153887460"/>
      <w:bookmarkStart w:id="1815" w:name="_Toc161905351"/>
      <w:bookmarkStart w:id="1816" w:name="_Toc170209954"/>
      <w:bookmarkStart w:id="1817" w:name="_Toc177550749"/>
      <w:bookmarkStart w:id="1818" w:name="_Toc183624836"/>
      <w:r>
        <w:t>6.1.4.4.2</w:t>
      </w:r>
      <w:r>
        <w:tab/>
        <w:t>Operation Definition</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1819"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1819"/>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1820" w:name="_Toc145956029"/>
      <w:bookmarkStart w:id="1821" w:name="_Toc153887461"/>
      <w:bookmarkStart w:id="1822" w:name="_Toc161905352"/>
      <w:bookmarkStart w:id="1823" w:name="_Toc170209955"/>
      <w:bookmarkStart w:id="1824" w:name="_Toc177550750"/>
      <w:bookmarkStart w:id="1825" w:name="_Toc183624837"/>
      <w:r>
        <w:t>6.1.4.5</w:t>
      </w:r>
      <w:r w:rsidR="007132E0">
        <w:tab/>
        <w:t xml:space="preserve">Operation: </w:t>
      </w:r>
      <w:r w:rsidR="00D55D9B" w:rsidRPr="00D55D9B">
        <w:t>measure-</w:t>
      </w:r>
      <w:r w:rsidR="007132E0">
        <w:t>location</w:t>
      </w:r>
      <w:bookmarkEnd w:id="1820"/>
      <w:bookmarkEnd w:id="1821"/>
      <w:bookmarkEnd w:id="1822"/>
      <w:bookmarkEnd w:id="1823"/>
      <w:bookmarkEnd w:id="1824"/>
      <w:bookmarkEnd w:id="1825"/>
    </w:p>
    <w:p w14:paraId="53D27504" w14:textId="0D71AA1F" w:rsidR="007132E0" w:rsidRDefault="00783CCD" w:rsidP="007132E0">
      <w:pPr>
        <w:pStyle w:val="Heading5"/>
      </w:pPr>
      <w:bookmarkStart w:id="1826" w:name="_Toc145956030"/>
      <w:bookmarkStart w:id="1827" w:name="_Toc153887462"/>
      <w:bookmarkStart w:id="1828" w:name="_Toc161905353"/>
      <w:bookmarkStart w:id="1829" w:name="_Toc170209956"/>
      <w:bookmarkStart w:id="1830" w:name="_Toc177550751"/>
      <w:bookmarkStart w:id="1831" w:name="_Toc183624838"/>
      <w:r>
        <w:t>6.1.4.5</w:t>
      </w:r>
      <w:r w:rsidR="007132E0">
        <w:t>.1</w:t>
      </w:r>
      <w:r w:rsidR="007132E0">
        <w:tab/>
        <w:t>Description</w:t>
      </w:r>
      <w:bookmarkEnd w:id="1826"/>
      <w:bookmarkEnd w:id="1827"/>
      <w:bookmarkEnd w:id="1828"/>
      <w:bookmarkEnd w:id="1829"/>
      <w:bookmarkEnd w:id="1830"/>
      <w:bookmarkEnd w:id="1831"/>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1832" w:name="_Toc145956031"/>
      <w:bookmarkStart w:id="1833" w:name="_Toc153887463"/>
      <w:bookmarkStart w:id="1834" w:name="_Toc161905354"/>
      <w:bookmarkStart w:id="1835" w:name="_Toc170209957"/>
      <w:bookmarkStart w:id="1836" w:name="_Toc177550752"/>
      <w:bookmarkStart w:id="1837" w:name="_Toc183624839"/>
      <w:r>
        <w:t>6.1.4.5</w:t>
      </w:r>
      <w:r w:rsidR="007132E0">
        <w:t>.2</w:t>
      </w:r>
      <w:r w:rsidR="007132E0">
        <w:tab/>
        <w:t>Operation Definition</w:t>
      </w:r>
      <w:bookmarkEnd w:id="1832"/>
      <w:bookmarkEnd w:id="1833"/>
      <w:bookmarkEnd w:id="1834"/>
      <w:bookmarkEnd w:id="1835"/>
      <w:bookmarkEnd w:id="1836"/>
      <w:bookmarkEnd w:id="1837"/>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1838" w:name="_Toc145956032"/>
      <w:bookmarkStart w:id="1839" w:name="_Toc153887464"/>
      <w:bookmarkStart w:id="1840" w:name="_Toc161905355"/>
      <w:bookmarkStart w:id="1841" w:name="_Toc170209958"/>
      <w:bookmarkStart w:id="1842" w:name="_Toc177550753"/>
      <w:bookmarkStart w:id="1843" w:name="_Toc183624840"/>
      <w:r>
        <w:t>6.1.4.6</w:t>
      </w:r>
      <w:r w:rsidR="003D1DD7">
        <w:tab/>
      </w:r>
      <w:r w:rsidR="008717DE">
        <w:t>Void</w:t>
      </w:r>
      <w:bookmarkEnd w:id="1838"/>
      <w:bookmarkEnd w:id="1839"/>
      <w:bookmarkEnd w:id="1840"/>
      <w:bookmarkEnd w:id="1841"/>
      <w:bookmarkEnd w:id="1842"/>
      <w:bookmarkEnd w:id="1843"/>
    </w:p>
    <w:p w14:paraId="009C76BF" w14:textId="5D4DAE3F" w:rsidR="003D1DD7" w:rsidRDefault="003D1DD7" w:rsidP="00EB7848"/>
    <w:p w14:paraId="398D9AF3" w14:textId="087C84D2" w:rsidR="006D5471" w:rsidRDefault="001151E1" w:rsidP="006D5471">
      <w:pPr>
        <w:pStyle w:val="Heading4"/>
      </w:pPr>
      <w:bookmarkStart w:id="1844" w:name="_Toc153887467"/>
      <w:bookmarkStart w:id="1845" w:name="_Toc161905356"/>
      <w:bookmarkStart w:id="1846" w:name="_Toc170209959"/>
      <w:bookmarkStart w:id="1847" w:name="_Toc177550754"/>
      <w:bookmarkStart w:id="1848" w:name="_Toc183624841"/>
      <w:r>
        <w:t>6.1.4.7</w:t>
      </w:r>
      <w:r w:rsidR="006D5471">
        <w:tab/>
        <w:t xml:space="preserve">Operation: </w:t>
      </w:r>
      <w:r w:rsidR="004F0254">
        <w:rPr>
          <w:lang w:eastAsia="zh-CN"/>
        </w:rPr>
        <w:t>configure-</w:t>
      </w:r>
      <w:r w:rsidR="006D5471">
        <w:rPr>
          <w:lang w:eastAsia="zh-CN"/>
        </w:rPr>
        <w:t>up</w:t>
      </w:r>
      <w:bookmarkEnd w:id="1844"/>
      <w:bookmarkEnd w:id="1845"/>
      <w:bookmarkEnd w:id="1846"/>
      <w:bookmarkEnd w:id="1847"/>
      <w:bookmarkEnd w:id="1848"/>
    </w:p>
    <w:p w14:paraId="087E232A" w14:textId="2BBCE2F3" w:rsidR="006D5471" w:rsidRDefault="001151E1" w:rsidP="006D5471">
      <w:pPr>
        <w:pStyle w:val="Heading5"/>
      </w:pPr>
      <w:bookmarkStart w:id="1849" w:name="_Toc153887468"/>
      <w:bookmarkStart w:id="1850" w:name="_Toc161905357"/>
      <w:bookmarkStart w:id="1851" w:name="_Toc170209960"/>
      <w:bookmarkStart w:id="1852" w:name="_Toc177550755"/>
      <w:bookmarkStart w:id="1853" w:name="_Toc183624842"/>
      <w:r>
        <w:t>6.1.4.7</w:t>
      </w:r>
      <w:r w:rsidR="006D5471">
        <w:t>.1</w:t>
      </w:r>
      <w:r w:rsidR="006D5471">
        <w:tab/>
        <w:t>Description</w:t>
      </w:r>
      <w:bookmarkEnd w:id="1849"/>
      <w:bookmarkEnd w:id="1850"/>
      <w:bookmarkEnd w:id="1851"/>
      <w:bookmarkEnd w:id="1852"/>
      <w:bookmarkEnd w:id="1853"/>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1854" w:name="_Toc153887469"/>
      <w:bookmarkStart w:id="1855" w:name="_Toc161905358"/>
      <w:bookmarkStart w:id="1856" w:name="_Toc170209961"/>
      <w:bookmarkStart w:id="1857" w:name="_Toc177550756"/>
      <w:bookmarkStart w:id="1858" w:name="_Toc183624843"/>
      <w:r>
        <w:lastRenderedPageBreak/>
        <w:t>6.1.4.7</w:t>
      </w:r>
      <w:r w:rsidR="006D5471">
        <w:t>.2</w:t>
      </w:r>
      <w:r w:rsidR="006D5471">
        <w:tab/>
        <w:t>Operation Definition</w:t>
      </w:r>
      <w:bookmarkEnd w:id="1854"/>
      <w:bookmarkEnd w:id="1855"/>
      <w:bookmarkEnd w:id="1856"/>
      <w:bookmarkEnd w:id="1857"/>
      <w:bookmarkEnd w:id="1858"/>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1859" w:name="_Toc20150373"/>
      <w:bookmarkStart w:id="1860" w:name="_Toc25168620"/>
      <w:bookmarkStart w:id="1861" w:name="_Toc27593039"/>
      <w:bookmarkStart w:id="1862" w:name="_Toc34147910"/>
      <w:bookmarkStart w:id="1863" w:name="_Toc36463294"/>
      <w:bookmarkStart w:id="1864" w:name="_Toc43215134"/>
      <w:bookmarkStart w:id="1865" w:name="_Toc45032382"/>
      <w:bookmarkStart w:id="1866" w:name="_Toc49849871"/>
      <w:bookmarkStart w:id="1867" w:name="_Toc51873385"/>
      <w:bookmarkStart w:id="1868" w:name="_Toc56517513"/>
      <w:bookmarkStart w:id="1869" w:name="_Toc58594414"/>
      <w:bookmarkStart w:id="1870" w:name="_Toc67685924"/>
      <w:bookmarkStart w:id="1871" w:name="_Toc74993745"/>
      <w:bookmarkStart w:id="1872" w:name="_Toc82716333"/>
      <w:bookmarkStart w:id="1873" w:name="_Toc88818620"/>
      <w:bookmarkStart w:id="1874" w:name="_Toc90650542"/>
      <w:bookmarkStart w:id="1875" w:name="_Toc98506213"/>
      <w:bookmarkStart w:id="1876" w:name="_Toc106639498"/>
      <w:bookmarkStart w:id="1877" w:name="_Toc114779008"/>
      <w:bookmarkStart w:id="1878" w:name="_Toc122096925"/>
      <w:bookmarkStart w:id="1879" w:name="_Toc130844146"/>
      <w:bookmarkStart w:id="1880" w:name="_Toc138411852"/>
      <w:bookmarkStart w:id="1881" w:name="_Toc145956035"/>
      <w:bookmarkStart w:id="1882" w:name="_Toc153887470"/>
      <w:bookmarkStart w:id="1883" w:name="_Toc161905359"/>
      <w:bookmarkStart w:id="1884" w:name="_Toc170209962"/>
      <w:bookmarkStart w:id="1885" w:name="_Toc177550757"/>
      <w:bookmarkStart w:id="1886" w:name="_Toc183624844"/>
      <w:r>
        <w:lastRenderedPageBreak/>
        <w:t>6.1.5</w:t>
      </w:r>
      <w:r>
        <w:tab/>
        <w:t>Notifications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1887" w:name="_Toc20150374"/>
      <w:bookmarkStart w:id="1888" w:name="_Toc25168621"/>
      <w:bookmarkStart w:id="1889" w:name="_Toc27593040"/>
      <w:bookmarkStart w:id="1890" w:name="_Toc34147911"/>
      <w:bookmarkStart w:id="1891" w:name="_Toc36463295"/>
      <w:bookmarkStart w:id="1892" w:name="_Toc43215135"/>
      <w:bookmarkStart w:id="1893" w:name="_Toc45032383"/>
      <w:bookmarkStart w:id="1894" w:name="_Toc49849872"/>
      <w:bookmarkStart w:id="1895" w:name="_Toc51873386"/>
      <w:bookmarkStart w:id="1896" w:name="_Toc56517514"/>
      <w:bookmarkStart w:id="1897" w:name="_Toc58594415"/>
      <w:bookmarkStart w:id="1898" w:name="_Toc67685925"/>
      <w:bookmarkStart w:id="1899" w:name="_Toc74993746"/>
      <w:bookmarkStart w:id="1900" w:name="_Toc82716334"/>
      <w:bookmarkStart w:id="1901" w:name="_Toc88818621"/>
      <w:bookmarkStart w:id="1902" w:name="_Toc90650543"/>
      <w:bookmarkStart w:id="1903" w:name="_Toc98506214"/>
      <w:bookmarkStart w:id="1904" w:name="_Toc106639499"/>
      <w:bookmarkStart w:id="1905" w:name="_Toc114779009"/>
      <w:bookmarkStart w:id="1906" w:name="_Toc122096926"/>
      <w:bookmarkStart w:id="1907" w:name="_Toc130844147"/>
      <w:bookmarkStart w:id="1908" w:name="_Toc138411853"/>
      <w:bookmarkStart w:id="1909" w:name="_Toc145956036"/>
      <w:bookmarkStart w:id="1910" w:name="_Toc153887471"/>
      <w:bookmarkStart w:id="1911" w:name="_Toc161905360"/>
      <w:bookmarkStart w:id="1912" w:name="_Toc170209963"/>
      <w:bookmarkStart w:id="1913" w:name="_Toc177550758"/>
      <w:bookmarkStart w:id="1914" w:name="_Toc183624845"/>
      <w:r w:rsidRPr="003B2883">
        <w:t>6.</w:t>
      </w:r>
      <w:r>
        <w:t>1</w:t>
      </w:r>
      <w:r w:rsidRPr="003B2883">
        <w:t>.5.</w:t>
      </w:r>
      <w:r>
        <w:t>1</w:t>
      </w:r>
      <w:r w:rsidRPr="003B2883">
        <w:tab/>
        <w:t>EventNotify</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AA07D56" w14:textId="77777777" w:rsidR="00EB7848" w:rsidRPr="003B2883" w:rsidRDefault="00EB7848" w:rsidP="00B32564">
      <w:pPr>
        <w:pStyle w:val="Heading5"/>
      </w:pPr>
      <w:bookmarkStart w:id="1915" w:name="_Toc20150375"/>
      <w:bookmarkStart w:id="1916" w:name="_Toc25168622"/>
      <w:bookmarkStart w:id="1917" w:name="_Toc27593041"/>
      <w:bookmarkStart w:id="1918" w:name="_Toc34147912"/>
      <w:bookmarkStart w:id="1919" w:name="_Toc36463296"/>
      <w:bookmarkStart w:id="1920" w:name="_Toc43215136"/>
      <w:bookmarkStart w:id="1921" w:name="_Toc45032384"/>
      <w:bookmarkStart w:id="1922" w:name="_Toc49849873"/>
      <w:bookmarkStart w:id="1923" w:name="_Toc51873387"/>
      <w:bookmarkStart w:id="1924" w:name="_Toc56517515"/>
      <w:bookmarkStart w:id="1925" w:name="_Toc58594416"/>
      <w:bookmarkStart w:id="1926" w:name="_Toc67685926"/>
      <w:bookmarkStart w:id="1927" w:name="_Toc74993747"/>
      <w:bookmarkStart w:id="1928" w:name="_Toc82716335"/>
      <w:bookmarkStart w:id="1929" w:name="_Toc88818622"/>
      <w:bookmarkStart w:id="1930" w:name="_Toc90650544"/>
      <w:bookmarkStart w:id="1931" w:name="_Toc98506215"/>
      <w:bookmarkStart w:id="1932" w:name="_Toc106639500"/>
      <w:bookmarkStart w:id="1933" w:name="_Toc114779010"/>
      <w:bookmarkStart w:id="1934" w:name="_Toc122096927"/>
      <w:bookmarkStart w:id="1935" w:name="_Toc130844148"/>
      <w:bookmarkStart w:id="1936" w:name="_Toc138411854"/>
      <w:bookmarkStart w:id="1937" w:name="_Toc145956037"/>
      <w:bookmarkStart w:id="1938" w:name="_Toc153887472"/>
      <w:bookmarkStart w:id="1939" w:name="_Toc161905361"/>
      <w:bookmarkStart w:id="1940" w:name="_Toc170209964"/>
      <w:bookmarkStart w:id="1941" w:name="_Toc177550759"/>
      <w:bookmarkStart w:id="1942" w:name="_Toc183624846"/>
      <w:r w:rsidRPr="003B2883">
        <w:t>6.</w:t>
      </w:r>
      <w:r>
        <w:t>1</w:t>
      </w:r>
      <w:r w:rsidRPr="003B2883">
        <w:t>.5.</w:t>
      </w:r>
      <w:r>
        <w:t>1</w:t>
      </w:r>
      <w:r w:rsidRPr="003B2883">
        <w:t>.1</w:t>
      </w:r>
      <w:r w:rsidRPr="003B2883">
        <w:tab/>
        <w:t>Description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1943" w:name="_Toc20150376"/>
      <w:bookmarkStart w:id="1944" w:name="_Toc25168623"/>
      <w:bookmarkStart w:id="1945" w:name="_Toc27593042"/>
      <w:bookmarkStart w:id="1946" w:name="_Toc34147913"/>
      <w:bookmarkStart w:id="1947" w:name="_Toc36463297"/>
      <w:bookmarkStart w:id="1948" w:name="_Toc43215137"/>
      <w:bookmarkStart w:id="1949" w:name="_Toc45032385"/>
      <w:bookmarkStart w:id="1950" w:name="_Toc49849874"/>
      <w:bookmarkStart w:id="1951" w:name="_Toc51873388"/>
      <w:bookmarkStart w:id="1952" w:name="_Toc56517516"/>
      <w:bookmarkStart w:id="1953" w:name="_Toc58594417"/>
      <w:bookmarkStart w:id="1954" w:name="_Toc67685927"/>
      <w:bookmarkStart w:id="1955" w:name="_Toc74993748"/>
      <w:bookmarkStart w:id="1956" w:name="_Toc82716336"/>
      <w:bookmarkStart w:id="1957" w:name="_Toc88818623"/>
      <w:bookmarkStart w:id="1958" w:name="_Toc90650545"/>
      <w:bookmarkStart w:id="1959" w:name="_Toc98506216"/>
      <w:bookmarkStart w:id="1960" w:name="_Toc106639501"/>
      <w:bookmarkStart w:id="1961" w:name="_Toc114779011"/>
      <w:bookmarkStart w:id="1962" w:name="_Toc122096928"/>
      <w:bookmarkStart w:id="1963" w:name="_Toc130844149"/>
      <w:bookmarkStart w:id="1964" w:name="_Toc138411855"/>
      <w:bookmarkStart w:id="1965" w:name="_Toc145956038"/>
      <w:bookmarkStart w:id="1966" w:name="_Toc153887473"/>
      <w:bookmarkStart w:id="1967" w:name="_Toc161905362"/>
      <w:bookmarkStart w:id="1968" w:name="_Toc170209965"/>
      <w:bookmarkStart w:id="1969" w:name="_Toc177550760"/>
      <w:bookmarkStart w:id="1970" w:name="_Toc183624847"/>
      <w:r>
        <w:t>6.1.5.1.2</w:t>
      </w:r>
      <w:r>
        <w:tab/>
        <w:t>Notification Definition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1971" w:name="_Toc20150377"/>
      <w:bookmarkStart w:id="1972" w:name="_Toc25168624"/>
      <w:bookmarkStart w:id="1973" w:name="_Toc27593043"/>
      <w:bookmarkStart w:id="1974" w:name="_Toc34147914"/>
      <w:bookmarkStart w:id="1975" w:name="_Toc36463298"/>
      <w:bookmarkStart w:id="1976" w:name="_Toc43215138"/>
      <w:bookmarkStart w:id="1977" w:name="_Toc45032386"/>
      <w:bookmarkStart w:id="1978" w:name="_Toc49849875"/>
      <w:bookmarkStart w:id="1979" w:name="_Toc51873389"/>
      <w:bookmarkStart w:id="1980" w:name="_Toc56517517"/>
      <w:bookmarkStart w:id="1981" w:name="_Toc58594418"/>
      <w:bookmarkStart w:id="1982" w:name="_Toc67685928"/>
      <w:bookmarkStart w:id="1983" w:name="_Toc74993749"/>
      <w:bookmarkStart w:id="1984" w:name="_Toc82716337"/>
      <w:bookmarkStart w:id="1985" w:name="_Toc88818624"/>
      <w:bookmarkStart w:id="1986" w:name="_Toc90650546"/>
      <w:bookmarkStart w:id="1987" w:name="_Toc98506217"/>
      <w:bookmarkStart w:id="1988" w:name="_Toc106639502"/>
      <w:bookmarkStart w:id="1989" w:name="_Toc114779012"/>
      <w:bookmarkStart w:id="1990" w:name="_Toc122096929"/>
      <w:bookmarkStart w:id="1991" w:name="_Toc130844150"/>
      <w:bookmarkStart w:id="1992" w:name="_Toc138411856"/>
      <w:bookmarkStart w:id="1993" w:name="_Toc145956039"/>
      <w:bookmarkStart w:id="1994" w:name="_Toc153887474"/>
      <w:bookmarkStart w:id="1995" w:name="_Toc161905363"/>
      <w:bookmarkStart w:id="1996" w:name="_Toc170209966"/>
      <w:bookmarkStart w:id="1997" w:name="_Toc177550761"/>
      <w:bookmarkStart w:id="1998" w:name="_Toc183624848"/>
      <w:r w:rsidRPr="003B2883">
        <w:t>6.</w:t>
      </w:r>
      <w:r>
        <w:t>1</w:t>
      </w:r>
      <w:r w:rsidRPr="003B2883">
        <w:t>.5.</w:t>
      </w:r>
      <w:r>
        <w:t>1</w:t>
      </w:r>
      <w:r w:rsidRPr="003B2883">
        <w:t>.3</w:t>
      </w:r>
      <w:r w:rsidRPr="003B2883">
        <w:tab/>
        <w:t>Notification Standard Methods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C69EC73" w14:textId="77777777" w:rsidR="00EB7848" w:rsidRDefault="00EB7848" w:rsidP="001760B3">
      <w:pPr>
        <w:pStyle w:val="H6"/>
      </w:pPr>
      <w:bookmarkStart w:id="1999" w:name="_Toc20150378"/>
      <w:bookmarkStart w:id="2000" w:name="_Toc25168625"/>
      <w:bookmarkStart w:id="2001" w:name="_Toc27593044"/>
      <w:bookmarkStart w:id="2002" w:name="_Toc34147915"/>
      <w:bookmarkStart w:id="2003" w:name="_Toc36463299"/>
      <w:bookmarkStart w:id="2004" w:name="_Toc43215139"/>
      <w:bookmarkStart w:id="2005" w:name="_Toc45032387"/>
      <w:bookmarkStart w:id="2006" w:name="_Toc49849876"/>
      <w:bookmarkStart w:id="2007" w:name="_Toc51873390"/>
      <w:bookmarkStart w:id="2008" w:name="_Toc56517518"/>
      <w:bookmarkStart w:id="2009" w:name="_Toc58594419"/>
      <w:bookmarkStart w:id="2010" w:name="_Toc67685929"/>
      <w:bookmarkStart w:id="2011" w:name="_Toc74993750"/>
      <w:bookmarkStart w:id="2012" w:name="_Toc82716338"/>
      <w:bookmarkStart w:id="2013" w:name="_Toc88818625"/>
      <w:bookmarkStart w:id="2014" w:name="_Toc90650547"/>
      <w:r w:rsidRPr="003B2883">
        <w:t>6.</w:t>
      </w:r>
      <w:r>
        <w:t>1</w:t>
      </w:r>
      <w:r w:rsidRPr="003B2883">
        <w:t>.5.</w:t>
      </w:r>
      <w:r>
        <w:t>1</w:t>
      </w:r>
      <w:r w:rsidRPr="003B2883">
        <w:t>.3.1</w:t>
      </w:r>
      <w:r w:rsidRPr="003B2883">
        <w:tab/>
      </w:r>
      <w:r w:rsidRPr="003B2883">
        <w:rPr>
          <w:rFonts w:hint="eastAsia"/>
          <w:lang w:eastAsia="zh-CN"/>
        </w:rPr>
        <w:t>POST</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015"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015"/>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016" w:name="_Toc145956040"/>
      <w:bookmarkStart w:id="2017" w:name="_Toc153887475"/>
      <w:bookmarkStart w:id="2018" w:name="_Toc161905364"/>
      <w:bookmarkStart w:id="2019" w:name="_Toc170209967"/>
      <w:bookmarkStart w:id="2020" w:name="_Toc177550762"/>
      <w:bookmarkStart w:id="2021" w:name="_Toc183624849"/>
      <w:r>
        <w:t>6.1.5.2</w:t>
      </w:r>
      <w:r w:rsidR="00E72747">
        <w:tab/>
        <w:t>UPNotify</w:t>
      </w:r>
      <w:bookmarkEnd w:id="2016"/>
      <w:bookmarkEnd w:id="2017"/>
      <w:bookmarkEnd w:id="2018"/>
      <w:bookmarkEnd w:id="2019"/>
      <w:bookmarkEnd w:id="2020"/>
      <w:bookmarkEnd w:id="2021"/>
    </w:p>
    <w:p w14:paraId="2FC21444" w14:textId="2871551C" w:rsidR="00E72747" w:rsidRDefault="009A2465" w:rsidP="00E72747">
      <w:pPr>
        <w:pStyle w:val="Heading5"/>
      </w:pPr>
      <w:bookmarkStart w:id="2022" w:name="_Toc145956041"/>
      <w:bookmarkStart w:id="2023" w:name="_Toc153887476"/>
      <w:bookmarkStart w:id="2024" w:name="_Toc161905365"/>
      <w:bookmarkStart w:id="2025" w:name="_Toc170209968"/>
      <w:bookmarkStart w:id="2026" w:name="_Toc177550763"/>
      <w:bookmarkStart w:id="2027" w:name="_Toc183624850"/>
      <w:r>
        <w:t>6.1.5.2</w:t>
      </w:r>
      <w:r w:rsidR="00E72747">
        <w:t>.1</w:t>
      </w:r>
      <w:r w:rsidR="00E72747">
        <w:tab/>
        <w:t>Description</w:t>
      </w:r>
      <w:bookmarkEnd w:id="2022"/>
      <w:bookmarkEnd w:id="2023"/>
      <w:bookmarkEnd w:id="2024"/>
      <w:bookmarkEnd w:id="2025"/>
      <w:bookmarkEnd w:id="2026"/>
      <w:bookmarkEnd w:id="202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028" w:name="_Toc145956042"/>
      <w:bookmarkStart w:id="2029" w:name="_Toc153887477"/>
      <w:bookmarkStart w:id="2030" w:name="_Toc161905366"/>
      <w:bookmarkStart w:id="2031" w:name="_Toc170209969"/>
      <w:bookmarkStart w:id="2032" w:name="_Toc177550764"/>
      <w:bookmarkStart w:id="2033" w:name="_Toc183624851"/>
      <w:r>
        <w:t>6.1.5.2</w:t>
      </w:r>
      <w:r w:rsidR="00E72747">
        <w:t>.2</w:t>
      </w:r>
      <w:r w:rsidR="00E72747">
        <w:tab/>
        <w:t>Notification Definition</w:t>
      </w:r>
      <w:bookmarkEnd w:id="2028"/>
      <w:bookmarkEnd w:id="2029"/>
      <w:bookmarkEnd w:id="2030"/>
      <w:bookmarkEnd w:id="2031"/>
      <w:bookmarkEnd w:id="2032"/>
      <w:bookmarkEnd w:id="2033"/>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034" w:name="_Toc145956043"/>
      <w:bookmarkStart w:id="2035" w:name="_Toc153887478"/>
      <w:bookmarkStart w:id="2036" w:name="_Toc161905367"/>
      <w:bookmarkStart w:id="2037" w:name="_Toc170209970"/>
      <w:bookmarkStart w:id="2038" w:name="_Toc177550765"/>
      <w:bookmarkStart w:id="2039" w:name="_Toc183624852"/>
      <w:r>
        <w:lastRenderedPageBreak/>
        <w:t>6.1.5.2</w:t>
      </w:r>
      <w:r w:rsidR="00E72747">
        <w:t>.3</w:t>
      </w:r>
      <w:r w:rsidR="00E72747">
        <w:tab/>
        <w:t>Notification Standard Methods</w:t>
      </w:r>
      <w:bookmarkEnd w:id="2034"/>
      <w:bookmarkEnd w:id="2035"/>
      <w:bookmarkEnd w:id="2036"/>
      <w:bookmarkEnd w:id="2037"/>
      <w:bookmarkEnd w:id="2038"/>
      <w:bookmarkEnd w:id="2039"/>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7402337B" w:rsidR="00E72747" w:rsidRDefault="00E72747" w:rsidP="00E72747">
      <w:r>
        <w:t xml:space="preserve">This method sends a </w:t>
      </w:r>
      <w:r w:rsidR="00AA1A51" w:rsidRPr="008B7E43">
        <w:rPr>
          <w:rFonts w:eastAsia="SimSun"/>
          <w:lang w:eastAsia="zh-CN"/>
        </w:rPr>
        <w:t>notificaiton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040" w:name="_Toc20150379"/>
      <w:bookmarkStart w:id="2041" w:name="_Toc25168626"/>
      <w:bookmarkStart w:id="2042" w:name="_Toc27593045"/>
      <w:bookmarkStart w:id="2043" w:name="_Toc34147916"/>
      <w:bookmarkStart w:id="2044" w:name="_Toc36463300"/>
      <w:bookmarkStart w:id="2045" w:name="_Toc43215140"/>
      <w:bookmarkStart w:id="2046" w:name="_Toc45032388"/>
      <w:bookmarkStart w:id="2047" w:name="_Toc49849877"/>
      <w:bookmarkStart w:id="2048" w:name="_Toc51873391"/>
      <w:bookmarkStart w:id="2049" w:name="_Toc56517519"/>
      <w:bookmarkStart w:id="2050" w:name="_Toc58594420"/>
      <w:bookmarkStart w:id="2051" w:name="_Toc67685930"/>
      <w:bookmarkStart w:id="2052" w:name="_Toc74993751"/>
      <w:bookmarkStart w:id="2053" w:name="_Toc82716339"/>
      <w:bookmarkStart w:id="2054" w:name="_Toc88818626"/>
      <w:bookmarkStart w:id="2055" w:name="_Toc90650548"/>
      <w:bookmarkStart w:id="2056" w:name="_Toc98506218"/>
      <w:bookmarkStart w:id="2057" w:name="_Toc106639503"/>
      <w:bookmarkStart w:id="2058" w:name="_Toc114779013"/>
      <w:bookmarkStart w:id="2059" w:name="_Toc122096930"/>
      <w:bookmarkStart w:id="2060" w:name="_Toc130844151"/>
      <w:bookmarkStart w:id="2061" w:name="_Toc138411857"/>
      <w:bookmarkStart w:id="2062" w:name="_Toc145956044"/>
      <w:bookmarkStart w:id="2063" w:name="_Toc153887479"/>
      <w:bookmarkStart w:id="2064" w:name="_Toc161905368"/>
      <w:bookmarkStart w:id="2065" w:name="_Toc170209971"/>
      <w:bookmarkStart w:id="2066" w:name="_Toc177550766"/>
      <w:bookmarkStart w:id="2067" w:name="_Toc183624853"/>
      <w:r>
        <w:lastRenderedPageBreak/>
        <w:t>6.1.6</w:t>
      </w:r>
      <w:r>
        <w:tab/>
        <w:t>Data Model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641393E0" w14:textId="77777777" w:rsidR="00EB7848" w:rsidRDefault="00EB7848" w:rsidP="00B32564">
      <w:pPr>
        <w:pStyle w:val="Heading4"/>
      </w:pPr>
      <w:bookmarkStart w:id="2068" w:name="_Toc20150380"/>
      <w:bookmarkStart w:id="2069" w:name="_Toc25168627"/>
      <w:bookmarkStart w:id="2070" w:name="_Toc27593046"/>
      <w:bookmarkStart w:id="2071" w:name="_Toc34147917"/>
      <w:bookmarkStart w:id="2072" w:name="_Toc36463301"/>
      <w:bookmarkStart w:id="2073" w:name="_Toc43215141"/>
      <w:bookmarkStart w:id="2074" w:name="_Toc45032389"/>
      <w:bookmarkStart w:id="2075" w:name="_Toc49849878"/>
      <w:bookmarkStart w:id="2076" w:name="_Toc51873392"/>
      <w:bookmarkStart w:id="2077" w:name="_Toc56517520"/>
      <w:bookmarkStart w:id="2078" w:name="_Toc58594421"/>
      <w:bookmarkStart w:id="2079" w:name="_Toc67685931"/>
      <w:bookmarkStart w:id="2080" w:name="_Toc74993752"/>
      <w:bookmarkStart w:id="2081" w:name="_Toc82716340"/>
      <w:bookmarkStart w:id="2082" w:name="_Toc88818627"/>
      <w:bookmarkStart w:id="2083" w:name="_Toc90650549"/>
      <w:bookmarkStart w:id="2084" w:name="_Toc98506219"/>
      <w:bookmarkStart w:id="2085" w:name="_Toc106639504"/>
      <w:bookmarkStart w:id="2086" w:name="_Toc114779014"/>
      <w:bookmarkStart w:id="2087" w:name="_Toc122096931"/>
      <w:bookmarkStart w:id="2088" w:name="_Toc130844152"/>
      <w:bookmarkStart w:id="2089" w:name="_Toc138411858"/>
      <w:bookmarkStart w:id="2090" w:name="_Toc145956045"/>
      <w:bookmarkStart w:id="2091" w:name="_Toc153887480"/>
      <w:bookmarkStart w:id="2092" w:name="_Toc161905369"/>
      <w:bookmarkStart w:id="2093" w:name="_Toc170209972"/>
      <w:bookmarkStart w:id="2094" w:name="_Toc177550767"/>
      <w:bookmarkStart w:id="2095" w:name="_Toc183624854"/>
      <w:r>
        <w:t>6.1.6.1</w:t>
      </w:r>
      <w:r>
        <w:tab/>
        <w:t>General</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137DF417" w:rsidR="00A30DDF" w:rsidRDefault="00A30DDF" w:rsidP="00A30DDF">
            <w:pPr>
              <w:pStyle w:val="TAL"/>
            </w:pPr>
            <w:r w:rsidRPr="00D01A26">
              <w:t>Represents</w:t>
            </w:r>
            <w:r>
              <w:t xml:space="preserve"> the </w:t>
            </w:r>
            <w:r w:rsidR="001546E3">
              <w:rPr>
                <w:lang w:eastAsia="zh-CN"/>
              </w:rPr>
              <w:t>distance</w:t>
            </w:r>
            <w:r>
              <w:rPr>
                <w:rFonts w:cs="Arial"/>
                <w:szCs w:val="18"/>
              </w:rPr>
              <w:t xml:space="preserve"> 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47F64AE"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0A98D242" w14:textId="3127628E" w:rsidR="00C45083" w:rsidRDefault="00C45083" w:rsidP="00C45083">
            <w:pPr>
              <w:pStyle w:val="TAL"/>
              <w:rPr>
                <w:lang w:eastAsia="zh-CN"/>
              </w:rPr>
            </w:pPr>
            <w:r w:rsidRPr="00E95A0D">
              <w:t>Relative</w:t>
            </w:r>
            <w:r>
              <w:t>VelocityWithUncertainty</w:t>
            </w:r>
          </w:p>
        </w:tc>
        <w:tc>
          <w:tcPr>
            <w:tcW w:w="1350" w:type="dxa"/>
            <w:tcBorders>
              <w:top w:val="single" w:sz="4" w:space="0" w:color="auto"/>
              <w:left w:val="single" w:sz="4" w:space="0" w:color="auto"/>
              <w:bottom w:val="single" w:sz="4" w:space="0" w:color="auto"/>
              <w:right w:val="single" w:sz="4" w:space="0" w:color="auto"/>
            </w:tcBorders>
          </w:tcPr>
          <w:p w14:paraId="23C6DAC9" w14:textId="4EFCB25C" w:rsidR="00C45083" w:rsidRDefault="00C45083" w:rsidP="00C45083">
            <w:pPr>
              <w:pStyle w:val="TAL"/>
              <w:rPr>
                <w:lang w:eastAsia="zh-CN"/>
              </w:rPr>
            </w:pPr>
            <w:r>
              <w:rPr>
                <w:rFonts w:hint="eastAsia"/>
                <w:lang w:eastAsia="zh-CN"/>
              </w:rPr>
              <w:t>6.1.6.2.</w:t>
            </w:r>
            <w:r>
              <w:rPr>
                <w:lang w:eastAsia="zh-CN"/>
              </w:rPr>
              <w:t>63</w:t>
            </w:r>
          </w:p>
        </w:tc>
        <w:tc>
          <w:tcPr>
            <w:tcW w:w="3778" w:type="dxa"/>
            <w:tcBorders>
              <w:top w:val="single" w:sz="4" w:space="0" w:color="auto"/>
              <w:left w:val="single" w:sz="4" w:space="0" w:color="auto"/>
              <w:bottom w:val="single" w:sz="4" w:space="0" w:color="auto"/>
              <w:right w:val="single" w:sz="4" w:space="0" w:color="auto"/>
            </w:tcBorders>
          </w:tcPr>
          <w:p w14:paraId="1EC41C53" w14:textId="4F5345EB" w:rsidR="00C45083" w:rsidRDefault="00C45083" w:rsidP="00C45083">
            <w:pPr>
              <w:pStyle w:val="TAL"/>
              <w:rPr>
                <w:lang w:eastAsia="zh-CN"/>
              </w:rPr>
            </w:pPr>
            <w:r w:rsidRPr="00E95A0D">
              <w:t>Relative</w:t>
            </w:r>
            <w:r>
              <w:t xml:space="preserve"> Velocity With Uncertainty</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00303FF5" w:rsidR="00C45083" w:rsidRDefault="00C45083" w:rsidP="00C45083">
            <w:pPr>
              <w:pStyle w:val="TAL"/>
              <w:rPr>
                <w:lang w:eastAsia="zh-CN"/>
              </w:rPr>
            </w:pPr>
            <w:r w:rsidRPr="000B10D1">
              <w:rPr>
                <w:rFonts w:cs="Arial"/>
                <w:lang w:eastAsia="zh-CN"/>
              </w:rPr>
              <w:t>6.1.6.2.</w:t>
            </w:r>
            <w:r>
              <w:rPr>
                <w:rFonts w:cs="Arial"/>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C45083"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C45083" w:rsidRDefault="00C45083" w:rsidP="00C45083">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C45083" w:rsidRDefault="00C45083" w:rsidP="00C45083">
            <w:pPr>
              <w:pStyle w:val="TAL"/>
              <w:rPr>
                <w:rFonts w:cs="Arial"/>
                <w:szCs w:val="18"/>
              </w:rPr>
            </w:pPr>
            <w:r w:rsidRPr="00057491">
              <w:t>Indicates value of altitude</w:t>
            </w:r>
          </w:p>
        </w:tc>
      </w:tr>
      <w:tr w:rsidR="00C45083"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C45083" w:rsidRDefault="00C45083" w:rsidP="00C45083">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C45083" w:rsidRDefault="00C45083" w:rsidP="00C45083">
            <w:pPr>
              <w:pStyle w:val="TAL"/>
              <w:rPr>
                <w:rFonts w:cs="Arial"/>
                <w:szCs w:val="18"/>
              </w:rPr>
            </w:pPr>
            <w:r w:rsidRPr="00057491">
              <w:t>Indicates value of angle</w:t>
            </w:r>
          </w:p>
        </w:tc>
      </w:tr>
      <w:tr w:rsidR="00C45083"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C45083" w:rsidRDefault="00C45083" w:rsidP="00C45083">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C45083" w:rsidRDefault="00C45083" w:rsidP="00C45083">
            <w:pPr>
              <w:pStyle w:val="TAL"/>
              <w:rPr>
                <w:rFonts w:cs="Arial"/>
                <w:szCs w:val="18"/>
              </w:rPr>
            </w:pPr>
            <w:r w:rsidRPr="00057491">
              <w:t>Indicates value of uncertainty</w:t>
            </w:r>
          </w:p>
        </w:tc>
      </w:tr>
      <w:tr w:rsidR="00C45083"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C45083" w:rsidRDefault="00C45083" w:rsidP="00C45083">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C45083" w:rsidRDefault="00C45083" w:rsidP="00C45083">
            <w:pPr>
              <w:pStyle w:val="TAL"/>
              <w:rPr>
                <w:rFonts w:cs="Arial"/>
                <w:szCs w:val="18"/>
              </w:rPr>
            </w:pPr>
            <w:r w:rsidRPr="00057491">
              <w:t>Indicates value of orientation angle</w:t>
            </w:r>
          </w:p>
        </w:tc>
      </w:tr>
      <w:tr w:rsidR="00C45083"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C45083" w:rsidRDefault="00C45083" w:rsidP="00C45083">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C45083" w:rsidRPr="00057491" w:rsidRDefault="00C45083" w:rsidP="00C45083">
            <w:pPr>
              <w:pStyle w:val="TAL"/>
            </w:pPr>
            <w:r>
              <w:t>Orientation of Horizontal Coordinate System</w:t>
            </w:r>
          </w:p>
        </w:tc>
      </w:tr>
      <w:tr w:rsidR="00C45083"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C45083" w:rsidRDefault="00C45083" w:rsidP="00C45083">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C45083" w:rsidRDefault="00C45083" w:rsidP="00C45083">
            <w:pPr>
              <w:pStyle w:val="TAL"/>
              <w:rPr>
                <w:rFonts w:cs="Arial"/>
                <w:szCs w:val="18"/>
              </w:rPr>
            </w:pPr>
            <w:r w:rsidRPr="00057491">
              <w:t>Indicates value of confidence</w:t>
            </w:r>
          </w:p>
        </w:tc>
      </w:tr>
      <w:tr w:rsidR="00C45083"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C45083" w:rsidRDefault="00C45083" w:rsidP="00C45083">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C45083" w:rsidRDefault="00C45083" w:rsidP="00C45083">
            <w:pPr>
              <w:pStyle w:val="TAL"/>
              <w:rPr>
                <w:rFonts w:cs="Arial"/>
                <w:szCs w:val="18"/>
              </w:rPr>
            </w:pPr>
            <w:r w:rsidRPr="00057491">
              <w:t>Indicates value of accuracy</w:t>
            </w:r>
          </w:p>
        </w:tc>
      </w:tr>
      <w:tr w:rsidR="00C45083"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C45083" w:rsidRDefault="00C45083" w:rsidP="00C45083">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C45083" w:rsidRDefault="00C45083" w:rsidP="00C45083">
            <w:pPr>
              <w:pStyle w:val="TAL"/>
              <w:rPr>
                <w:rFonts w:cs="Arial"/>
                <w:szCs w:val="18"/>
              </w:rPr>
            </w:pPr>
            <w:r w:rsidRPr="00057491">
              <w:t>Indicates value of the inner radius</w:t>
            </w:r>
          </w:p>
        </w:tc>
      </w:tr>
      <w:tr w:rsidR="00C45083"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C45083" w:rsidRDefault="00C45083" w:rsidP="00C45083">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C45083" w:rsidRDefault="00C45083" w:rsidP="00C45083">
            <w:pPr>
              <w:pStyle w:val="TAL"/>
              <w:rPr>
                <w:rFonts w:cs="Arial"/>
                <w:szCs w:val="18"/>
              </w:rPr>
            </w:pPr>
            <w:r w:rsidRPr="00057491">
              <w:t>LCS Correlation ID</w:t>
            </w:r>
          </w:p>
        </w:tc>
      </w:tr>
      <w:tr w:rsidR="00C45083"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C45083" w:rsidRDefault="00C45083" w:rsidP="00C45083">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C45083" w:rsidRDefault="00C45083" w:rsidP="00C45083">
            <w:pPr>
              <w:pStyle w:val="TAL"/>
              <w:rPr>
                <w:rFonts w:cs="Arial"/>
                <w:szCs w:val="18"/>
              </w:rPr>
            </w:pPr>
            <w:r w:rsidRPr="00057491">
              <w:t>Indicates value of the age of the location estimate</w:t>
            </w:r>
          </w:p>
        </w:tc>
      </w:tr>
      <w:tr w:rsidR="00C45083"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C45083" w:rsidRDefault="00C45083" w:rsidP="00C45083">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C45083" w:rsidRDefault="00C45083" w:rsidP="00C45083">
            <w:pPr>
              <w:pStyle w:val="TAL"/>
              <w:rPr>
                <w:rFonts w:cs="Arial"/>
                <w:szCs w:val="18"/>
              </w:rPr>
            </w:pPr>
            <w:r w:rsidRPr="00057491">
              <w:t>Indicates value of horizontal speed</w:t>
            </w:r>
          </w:p>
        </w:tc>
      </w:tr>
      <w:tr w:rsidR="00C45083"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C45083" w:rsidRDefault="00C45083" w:rsidP="00C45083">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C45083" w:rsidRDefault="00C45083" w:rsidP="00C45083">
            <w:pPr>
              <w:pStyle w:val="TAL"/>
              <w:rPr>
                <w:rFonts w:cs="Arial"/>
                <w:szCs w:val="18"/>
              </w:rPr>
            </w:pPr>
            <w:r w:rsidRPr="00057491">
              <w:t>Indicates value of vertical speed</w:t>
            </w:r>
          </w:p>
        </w:tc>
      </w:tr>
      <w:tr w:rsidR="00C45083"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C45083" w:rsidRDefault="00C45083" w:rsidP="00C45083">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C45083" w:rsidRDefault="00C45083" w:rsidP="00C45083">
            <w:pPr>
              <w:pStyle w:val="TAL"/>
              <w:rPr>
                <w:rFonts w:cs="Arial"/>
                <w:szCs w:val="18"/>
              </w:rPr>
            </w:pPr>
            <w:r w:rsidRPr="00057491">
              <w:t>Indicates value of speed uncertainty</w:t>
            </w:r>
          </w:p>
        </w:tc>
      </w:tr>
      <w:tr w:rsidR="00C45083"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C45083" w:rsidRDefault="00C45083" w:rsidP="00C45083">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C45083" w:rsidRDefault="00C45083" w:rsidP="00C45083">
            <w:pPr>
              <w:pStyle w:val="TAL"/>
              <w:rPr>
                <w:rFonts w:cs="Arial"/>
                <w:szCs w:val="18"/>
              </w:rPr>
            </w:pPr>
            <w:r w:rsidRPr="00057491">
              <w:t>Specifies the measured uncompensated atmospheric pressure</w:t>
            </w:r>
          </w:p>
        </w:tc>
      </w:tr>
      <w:tr w:rsidR="00C45083"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C45083" w:rsidRPr="00502DC0" w:rsidRDefault="00C45083" w:rsidP="00C45083">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C45083" w:rsidRDefault="00C45083" w:rsidP="00C45083">
            <w:pPr>
              <w:pStyle w:val="TAL"/>
              <w:rPr>
                <w:rFonts w:cs="Arial"/>
                <w:szCs w:val="18"/>
              </w:rPr>
            </w:pPr>
            <w:r w:rsidRPr="00057491">
              <w:t>LCS service type</w:t>
            </w:r>
          </w:p>
        </w:tc>
      </w:tr>
      <w:tr w:rsidR="00C45083"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C45083" w:rsidRDefault="00C45083" w:rsidP="00C45083">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C45083" w:rsidRDefault="00C45083" w:rsidP="00C45083">
            <w:pPr>
              <w:pStyle w:val="TAL"/>
              <w:rPr>
                <w:rFonts w:cs="Arial"/>
                <w:szCs w:val="18"/>
              </w:rPr>
            </w:pPr>
            <w:r w:rsidRPr="00057491">
              <w:t>LDR Reference</w:t>
            </w:r>
          </w:p>
        </w:tc>
      </w:tr>
      <w:tr w:rsidR="00C45083"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C45083" w:rsidRDefault="00C45083" w:rsidP="00C45083">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C45083" w:rsidRPr="00057491" w:rsidRDefault="00C45083" w:rsidP="00C45083">
            <w:pPr>
              <w:pStyle w:val="TAL"/>
            </w:pPr>
            <w:r w:rsidRPr="00057491">
              <w:t>L</w:t>
            </w:r>
            <w:r>
              <w:t>I</w:t>
            </w:r>
            <w:r w:rsidRPr="00057491">
              <w:t>R Reference</w:t>
            </w:r>
          </w:p>
        </w:tc>
      </w:tr>
      <w:tr w:rsidR="00C45083"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C45083" w:rsidRDefault="00C45083" w:rsidP="00C45083">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C45083" w:rsidRDefault="00C45083" w:rsidP="00C45083">
            <w:pPr>
              <w:pStyle w:val="TAL"/>
              <w:rPr>
                <w:rFonts w:cs="Arial"/>
                <w:szCs w:val="18"/>
              </w:rPr>
            </w:pPr>
            <w:r w:rsidRPr="00057491">
              <w:t>Number of required periodic event reports</w:t>
            </w:r>
          </w:p>
        </w:tc>
      </w:tr>
      <w:tr w:rsidR="00C45083"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C45083" w:rsidRDefault="00C45083" w:rsidP="00C45083">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C45083" w:rsidRDefault="00C45083" w:rsidP="00C45083">
            <w:pPr>
              <w:pStyle w:val="TAL"/>
              <w:rPr>
                <w:rFonts w:cs="Arial"/>
                <w:szCs w:val="18"/>
              </w:rPr>
            </w:pPr>
            <w:r w:rsidRPr="00057491">
              <w:t xml:space="preserve">Event reporting periodic interval </w:t>
            </w:r>
          </w:p>
        </w:tc>
      </w:tr>
      <w:tr w:rsidR="00C45083"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C45083" w:rsidRDefault="00C45083" w:rsidP="00C45083">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C45083" w:rsidRDefault="00C45083" w:rsidP="00C45083">
            <w:pPr>
              <w:pStyle w:val="TAL"/>
              <w:rPr>
                <w:rFonts w:cs="Arial"/>
                <w:szCs w:val="18"/>
              </w:rPr>
            </w:pPr>
            <w:r w:rsidRPr="00057491">
              <w:t>Minimum interval between event reports</w:t>
            </w:r>
          </w:p>
        </w:tc>
      </w:tr>
      <w:tr w:rsidR="00C45083"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C45083" w:rsidRDefault="00C45083" w:rsidP="00C45083">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C45083" w:rsidRDefault="00C45083" w:rsidP="00C45083">
            <w:pPr>
              <w:pStyle w:val="TAL"/>
              <w:rPr>
                <w:rFonts w:cs="Arial"/>
                <w:szCs w:val="18"/>
              </w:rPr>
            </w:pPr>
            <w:r w:rsidRPr="00057491">
              <w:t>Maximum interval between event reports</w:t>
            </w:r>
          </w:p>
        </w:tc>
      </w:tr>
      <w:tr w:rsidR="00C45083"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C45083" w:rsidRDefault="00C45083" w:rsidP="00C45083">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C45083" w:rsidRDefault="00C45083" w:rsidP="00C45083">
            <w:pPr>
              <w:pStyle w:val="TAL"/>
              <w:rPr>
                <w:rFonts w:cs="Arial"/>
                <w:szCs w:val="18"/>
              </w:rPr>
            </w:pPr>
            <w:r w:rsidRPr="00057491">
              <w:t>Maximum time interval between consecutive evaluations by a UE of a trigger event</w:t>
            </w:r>
          </w:p>
        </w:tc>
      </w:tr>
      <w:tr w:rsidR="00C45083"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C45083" w:rsidRDefault="00C45083" w:rsidP="00C45083">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C45083" w:rsidRDefault="00C45083" w:rsidP="00C45083">
            <w:pPr>
              <w:pStyle w:val="TAL"/>
              <w:rPr>
                <w:rFonts w:cs="Arial"/>
                <w:szCs w:val="18"/>
              </w:rPr>
            </w:pPr>
            <w:r w:rsidRPr="00057491">
              <w:t>Maximum duration of event reporting</w:t>
            </w:r>
          </w:p>
        </w:tc>
      </w:tr>
      <w:tr w:rsidR="00C45083"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C45083" w:rsidRDefault="00C45083" w:rsidP="00C45083">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C45083" w:rsidRDefault="00C45083" w:rsidP="00C45083">
            <w:pPr>
              <w:pStyle w:val="TAL"/>
              <w:rPr>
                <w:rFonts w:cs="Arial"/>
                <w:szCs w:val="18"/>
              </w:rPr>
            </w:pPr>
            <w:r w:rsidRPr="00057491">
              <w:t>Minimum straight line distance moved by a UE to trigger a motion event report</w:t>
            </w:r>
          </w:p>
        </w:tc>
      </w:tr>
      <w:tr w:rsidR="00C45083"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C45083" w:rsidRDefault="00C45083" w:rsidP="00C45083">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C45083" w:rsidRDefault="00C45083" w:rsidP="00C45083">
            <w:pPr>
              <w:pStyle w:val="TAL"/>
              <w:rPr>
                <w:rFonts w:cs="Arial"/>
                <w:szCs w:val="18"/>
              </w:rPr>
            </w:pPr>
            <w:r w:rsidRPr="00057491">
              <w:t>LMF identification</w:t>
            </w:r>
          </w:p>
        </w:tc>
      </w:tr>
      <w:tr w:rsidR="00C45083"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C45083" w:rsidRDefault="00C45083" w:rsidP="00C45083">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C45083" w:rsidRDefault="00C45083" w:rsidP="00C45083">
            <w:pPr>
              <w:pStyle w:val="TAL"/>
              <w:rPr>
                <w:rFonts w:cs="Arial"/>
                <w:szCs w:val="18"/>
              </w:rPr>
            </w:pPr>
            <w:r w:rsidRPr="00057491">
              <w:t>Number of event reports received from the target UE</w:t>
            </w:r>
          </w:p>
        </w:tc>
      </w:tr>
      <w:tr w:rsidR="00C45083"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C45083" w:rsidRDefault="00C45083" w:rsidP="00C45083">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C45083" w:rsidRDefault="00C45083" w:rsidP="00C45083">
            <w:pPr>
              <w:pStyle w:val="TAL"/>
              <w:rPr>
                <w:rFonts w:cs="Arial"/>
                <w:szCs w:val="18"/>
              </w:rPr>
            </w:pPr>
            <w:r w:rsidRPr="00057491">
              <w:t>Duration of event reporting</w:t>
            </w:r>
          </w:p>
        </w:tc>
      </w:tr>
      <w:tr w:rsidR="00C45083"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C45083" w:rsidRDefault="00C45083" w:rsidP="00C45083">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C45083" w:rsidRDefault="00C45083" w:rsidP="00C45083">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C45083" w:rsidRPr="00057491" w:rsidRDefault="00C45083" w:rsidP="00C4508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C45083"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C45083" w:rsidRDefault="00C45083" w:rsidP="00C45083">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C45083" w:rsidRDefault="00C45083" w:rsidP="00C45083">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C45083" w:rsidRDefault="00C45083" w:rsidP="00C45083">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C45083"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C45083" w:rsidRDefault="00C45083" w:rsidP="00C45083">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C45083" w:rsidRDefault="00C45083" w:rsidP="00C45083">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C45083" w:rsidRDefault="00C45083" w:rsidP="00C45083">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C45083"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C45083" w:rsidRDefault="00C45083" w:rsidP="00C45083">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C45083" w:rsidRDefault="00C45083" w:rsidP="00C45083">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C45083" w:rsidRDefault="00C45083" w:rsidP="00C45083">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750103" w14:paraId="494720F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15D697" w14:textId="6EBA86DB" w:rsidR="00750103" w:rsidRPr="00A1401D" w:rsidRDefault="00750103" w:rsidP="00750103">
            <w:pPr>
              <w:pStyle w:val="TAL"/>
              <w:rPr>
                <w:rFonts w:cs="Arial"/>
                <w:lang w:eastAsia="zh-CN"/>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9D64BA6" w14:textId="04D48323" w:rsidR="00750103" w:rsidRPr="000B10D1" w:rsidRDefault="00750103" w:rsidP="00750103">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0D21159F" w14:textId="67B787B1" w:rsidR="00750103" w:rsidRPr="00E85821" w:rsidRDefault="00750103" w:rsidP="00750103">
            <w:pPr>
              <w:pStyle w:val="TAL"/>
              <w:rPr>
                <w:rFonts w:cs="Arial"/>
                <w:lang w:eastAsia="zh-CN"/>
              </w:rPr>
            </w:pPr>
            <w:r>
              <w:t>R</w:t>
            </w:r>
            <w:r w:rsidRPr="00093A1E">
              <w:t>adial</w:t>
            </w:r>
            <w:r>
              <w:t xml:space="preserve"> V</w:t>
            </w:r>
            <w:r w:rsidRPr="00093A1E">
              <w:t>elocity</w:t>
            </w:r>
          </w:p>
        </w:tc>
      </w:tr>
      <w:tr w:rsidR="00750103" w14:paraId="1F2EF31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BAC9F9" w14:textId="06DD7110" w:rsidR="00750103" w:rsidRPr="00A1401D" w:rsidRDefault="00750103" w:rsidP="00750103">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1CE337D7" w14:textId="78472B88" w:rsidR="00750103" w:rsidRPr="000B10D1" w:rsidRDefault="00750103" w:rsidP="00750103">
            <w:pPr>
              <w:pStyle w:val="TAL"/>
              <w:rPr>
                <w:rFonts w:cs="Arial"/>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3E1F98A" w14:textId="5D5DED80" w:rsidR="00750103" w:rsidRPr="00E85821" w:rsidRDefault="00750103" w:rsidP="00750103">
            <w:pPr>
              <w:pStyle w:val="TAL"/>
              <w:rPr>
                <w:rFonts w:cs="Arial"/>
                <w:lang w:eastAsia="zh-CN"/>
              </w:rPr>
            </w:pP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750103" w14:paraId="751FBC7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BFF475" w14:textId="776D3352" w:rsidR="00750103" w:rsidRPr="00A1401D" w:rsidRDefault="00750103" w:rsidP="00750103">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61208BD" w14:textId="3356B93D" w:rsidR="00750103" w:rsidRPr="000B10D1" w:rsidRDefault="00750103" w:rsidP="00750103">
            <w:pPr>
              <w:pStyle w:val="TAL"/>
              <w:rPr>
                <w:rFonts w:cs="Arial"/>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0CE62B81" w14:textId="210D3B18" w:rsidR="00750103" w:rsidRPr="00E85821" w:rsidRDefault="00750103" w:rsidP="00750103">
            <w:pPr>
              <w:pStyle w:val="TAL"/>
              <w:rPr>
                <w:rFonts w:cs="Arial"/>
                <w:lang w:eastAsia="zh-CN"/>
              </w:rPr>
            </w:pPr>
            <w:r>
              <w:rPr>
                <w:rFonts w:cs="Arial"/>
                <w:szCs w:val="18"/>
              </w:rPr>
              <w:t>A</w:t>
            </w:r>
            <w:r w:rsidRPr="006C4BA4">
              <w:rPr>
                <w:rFonts w:cs="Arial"/>
                <w:szCs w:val="18"/>
              </w:rPr>
              <w:t>ngular</w:t>
            </w:r>
            <w:r>
              <w:rPr>
                <w:rFonts w:cs="Arial"/>
                <w:szCs w:val="18"/>
              </w:rPr>
              <w:t xml:space="preserve"> V</w:t>
            </w:r>
            <w:r w:rsidRPr="006C4BA4">
              <w:rPr>
                <w:rFonts w:cs="Arial"/>
                <w:szCs w:val="18"/>
              </w:rPr>
              <w:t>elocity</w:t>
            </w:r>
            <w:r>
              <w:rPr>
                <w:rFonts w:cs="Arial"/>
                <w:szCs w:val="18"/>
              </w:rPr>
              <w:t xml:space="preserve"> </w:t>
            </w:r>
            <w:r>
              <w:t>Uncertainty</w:t>
            </w:r>
          </w:p>
        </w:tc>
      </w:tr>
      <w:tr w:rsidR="00750103"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750103" w:rsidRDefault="00750103" w:rsidP="00750103">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750103" w:rsidRDefault="00750103" w:rsidP="00750103">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750103" w:rsidRDefault="00750103" w:rsidP="00750103">
            <w:pPr>
              <w:pStyle w:val="TAL"/>
              <w:rPr>
                <w:rFonts w:cs="Arial"/>
                <w:szCs w:val="18"/>
              </w:rPr>
            </w:pPr>
            <w:r w:rsidRPr="00057491">
              <w:t>Indicates types of External Clients</w:t>
            </w:r>
          </w:p>
        </w:tc>
      </w:tr>
      <w:tr w:rsidR="00750103"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750103" w:rsidRDefault="00750103" w:rsidP="00750103">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750103" w:rsidRDefault="00750103" w:rsidP="00750103">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750103" w:rsidRDefault="00750103" w:rsidP="00750103">
            <w:pPr>
              <w:pStyle w:val="TAL"/>
              <w:rPr>
                <w:rFonts w:cs="Arial"/>
                <w:szCs w:val="18"/>
              </w:rPr>
            </w:pPr>
            <w:r w:rsidRPr="00057491">
              <w:t>Indicates supported GAD shapes</w:t>
            </w:r>
          </w:p>
        </w:tc>
      </w:tr>
      <w:tr w:rsidR="00750103"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750103" w:rsidRDefault="00750103" w:rsidP="00750103">
            <w:pPr>
              <w:pStyle w:val="TAL"/>
            </w:pPr>
            <w:r>
              <w:lastRenderedPageBreak/>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750103" w:rsidRDefault="00750103" w:rsidP="00750103">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750103" w:rsidRDefault="00750103" w:rsidP="00750103">
            <w:pPr>
              <w:pStyle w:val="TAL"/>
              <w:rPr>
                <w:rFonts w:cs="Arial"/>
                <w:szCs w:val="18"/>
              </w:rPr>
            </w:pPr>
            <w:r w:rsidRPr="00057491">
              <w:t>Indicates acceptable delay of location request</w:t>
            </w:r>
          </w:p>
        </w:tc>
      </w:tr>
      <w:tr w:rsidR="00750103"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750103" w:rsidRDefault="00750103" w:rsidP="00750103">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750103" w:rsidRDefault="00750103" w:rsidP="00750103">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750103" w:rsidRDefault="00750103" w:rsidP="00750103">
            <w:pPr>
              <w:pStyle w:val="TAL"/>
              <w:rPr>
                <w:rFonts w:cs="Arial"/>
                <w:szCs w:val="18"/>
              </w:rPr>
            </w:pPr>
            <w:r w:rsidRPr="00057491">
              <w:t>Indicates supported positioning methods</w:t>
            </w:r>
          </w:p>
        </w:tc>
      </w:tr>
      <w:tr w:rsidR="00750103"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750103" w:rsidRDefault="00750103" w:rsidP="00750103">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750103" w:rsidRDefault="00750103" w:rsidP="00750103">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750103" w:rsidRDefault="00750103" w:rsidP="00750103">
            <w:pPr>
              <w:pStyle w:val="TAL"/>
              <w:rPr>
                <w:rFonts w:cs="Arial"/>
                <w:szCs w:val="18"/>
              </w:rPr>
            </w:pPr>
            <w:r w:rsidRPr="00057491">
              <w:t>Indicates supported modes used for positioning method</w:t>
            </w:r>
          </w:p>
        </w:tc>
      </w:tr>
      <w:tr w:rsidR="00750103"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750103" w:rsidRDefault="00750103" w:rsidP="00750103">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750103" w:rsidRDefault="00750103" w:rsidP="00750103">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750103" w:rsidRDefault="00750103" w:rsidP="00750103">
            <w:pPr>
              <w:pStyle w:val="TAL"/>
              <w:rPr>
                <w:rFonts w:cs="Arial"/>
                <w:szCs w:val="18"/>
              </w:rPr>
            </w:pPr>
            <w:r w:rsidRPr="00057491">
              <w:t>Global Navigation Satellite System (GNSS) ID</w:t>
            </w:r>
          </w:p>
        </w:tc>
      </w:tr>
      <w:tr w:rsidR="00750103"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750103" w:rsidRDefault="00750103" w:rsidP="00750103">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750103" w:rsidRDefault="00750103" w:rsidP="00750103">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750103" w:rsidRDefault="00750103" w:rsidP="00750103">
            <w:pPr>
              <w:pStyle w:val="TAL"/>
              <w:rPr>
                <w:rFonts w:cs="Arial"/>
                <w:szCs w:val="18"/>
              </w:rPr>
            </w:pPr>
            <w:r w:rsidRPr="00057491">
              <w:t>Indicates usage made of the location measurement</w:t>
            </w:r>
          </w:p>
        </w:tc>
      </w:tr>
      <w:tr w:rsidR="00750103"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750103" w:rsidRDefault="00750103" w:rsidP="00750103">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750103" w:rsidRDefault="00750103" w:rsidP="00750103">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750103" w:rsidRDefault="00750103" w:rsidP="00750103">
            <w:pPr>
              <w:pStyle w:val="TAL"/>
              <w:rPr>
                <w:rFonts w:cs="Arial"/>
                <w:szCs w:val="18"/>
              </w:rPr>
            </w:pPr>
            <w:r w:rsidRPr="00057491">
              <w:t>Indicates priority of the LCS client</w:t>
            </w:r>
          </w:p>
        </w:tc>
      </w:tr>
      <w:tr w:rsidR="00750103"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750103" w:rsidRDefault="00750103" w:rsidP="00750103">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750103" w:rsidRDefault="00750103" w:rsidP="00750103">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750103" w:rsidRDefault="00750103" w:rsidP="00750103">
            <w:pPr>
              <w:pStyle w:val="TAL"/>
              <w:rPr>
                <w:rFonts w:cs="Arial"/>
                <w:szCs w:val="18"/>
              </w:rPr>
            </w:pPr>
            <w:r w:rsidRPr="00057491">
              <w:t>Indicates velocity requirement</w:t>
            </w:r>
          </w:p>
        </w:tc>
      </w:tr>
      <w:tr w:rsidR="00750103"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750103" w:rsidRDefault="00750103" w:rsidP="00750103">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750103" w:rsidRDefault="00750103" w:rsidP="00750103">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750103" w:rsidRDefault="00750103" w:rsidP="00750103">
            <w:pPr>
              <w:pStyle w:val="TAL"/>
              <w:rPr>
                <w:rFonts w:cs="Arial"/>
                <w:szCs w:val="18"/>
              </w:rPr>
            </w:pPr>
            <w:r w:rsidRPr="00057491">
              <w:t>Indicates fulfilment of requested accuracy</w:t>
            </w:r>
          </w:p>
        </w:tc>
      </w:tr>
      <w:tr w:rsidR="00750103"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750103" w:rsidRDefault="00750103" w:rsidP="00750103">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750103" w:rsidRDefault="00750103" w:rsidP="00750103">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750103" w:rsidRDefault="00750103" w:rsidP="00750103">
            <w:pPr>
              <w:pStyle w:val="TAL"/>
              <w:rPr>
                <w:rFonts w:cs="Arial"/>
                <w:szCs w:val="18"/>
              </w:rPr>
            </w:pPr>
            <w:r w:rsidRPr="00057491">
              <w:t>Indicates direction of vertical speed</w:t>
            </w:r>
          </w:p>
        </w:tc>
      </w:tr>
      <w:tr w:rsidR="00750103"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750103" w:rsidRDefault="00750103" w:rsidP="00750103">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750103" w:rsidRDefault="00750103" w:rsidP="00750103">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750103" w:rsidRDefault="00750103" w:rsidP="00750103">
            <w:pPr>
              <w:pStyle w:val="TAL"/>
              <w:rPr>
                <w:rFonts w:cs="Arial"/>
                <w:szCs w:val="18"/>
              </w:rPr>
            </w:pPr>
            <w:r w:rsidRPr="00057491">
              <w:t>Indicates LDR types</w:t>
            </w:r>
          </w:p>
        </w:tc>
      </w:tr>
      <w:tr w:rsidR="00750103"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750103" w:rsidRDefault="00750103" w:rsidP="00750103">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750103" w:rsidRDefault="00750103" w:rsidP="00750103">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750103" w:rsidRDefault="00750103" w:rsidP="00750103">
            <w:pPr>
              <w:pStyle w:val="TAL"/>
              <w:rPr>
                <w:rFonts w:cs="Arial"/>
                <w:szCs w:val="18"/>
              </w:rPr>
            </w:pPr>
            <w:r w:rsidRPr="00057491">
              <w:t>Indicates type of event reporting area</w:t>
            </w:r>
          </w:p>
        </w:tc>
      </w:tr>
      <w:tr w:rsidR="00750103"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750103" w:rsidRDefault="00750103" w:rsidP="00750103">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750103" w:rsidRDefault="00750103" w:rsidP="00750103">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750103" w:rsidRDefault="00750103" w:rsidP="00750103">
            <w:pPr>
              <w:pStyle w:val="TAL"/>
              <w:rPr>
                <w:rFonts w:cs="Arial"/>
                <w:szCs w:val="18"/>
              </w:rPr>
            </w:pPr>
            <w:r w:rsidRPr="00057491">
              <w:t>Specifies occurrence of event reporting</w:t>
            </w:r>
          </w:p>
        </w:tc>
      </w:tr>
      <w:tr w:rsidR="00750103"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750103" w:rsidRDefault="00750103" w:rsidP="00750103">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750103" w:rsidRDefault="00750103" w:rsidP="00750103">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750103" w:rsidRDefault="00750103" w:rsidP="00750103">
            <w:pPr>
              <w:pStyle w:val="TAL"/>
              <w:rPr>
                <w:rFonts w:cs="Arial"/>
                <w:szCs w:val="18"/>
              </w:rPr>
            </w:pPr>
            <w:r w:rsidRPr="00057491">
              <w:t>Specifies access types of event reporting</w:t>
            </w:r>
          </w:p>
        </w:tc>
      </w:tr>
      <w:tr w:rsidR="00750103"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750103" w:rsidRDefault="00750103" w:rsidP="00750103">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750103" w:rsidRDefault="00750103" w:rsidP="00750103">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750103" w:rsidRDefault="00750103" w:rsidP="00750103">
            <w:pPr>
              <w:pStyle w:val="TAL"/>
              <w:rPr>
                <w:rFonts w:cs="Arial"/>
                <w:szCs w:val="18"/>
              </w:rPr>
            </w:pPr>
            <w:r w:rsidRPr="00057491">
              <w:t>Specifies event classes</w:t>
            </w:r>
          </w:p>
        </w:tc>
      </w:tr>
      <w:tr w:rsidR="00750103"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750103" w:rsidRDefault="00750103" w:rsidP="00750103">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750103" w:rsidRDefault="00750103" w:rsidP="00750103">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750103" w:rsidRDefault="00750103" w:rsidP="00750103">
            <w:pPr>
              <w:pStyle w:val="TAL"/>
              <w:rPr>
                <w:rFonts w:cs="Arial"/>
                <w:szCs w:val="18"/>
              </w:rPr>
            </w:pPr>
            <w:r w:rsidRPr="00057491">
              <w:t>Specifies type of event reporting</w:t>
            </w:r>
          </w:p>
        </w:tc>
      </w:tr>
      <w:tr w:rsidR="00750103"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750103" w:rsidRDefault="00750103" w:rsidP="00750103">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750103" w:rsidRDefault="00750103" w:rsidP="00750103">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750103" w:rsidRDefault="00750103" w:rsidP="00750103">
            <w:pPr>
              <w:pStyle w:val="TAL"/>
              <w:rPr>
                <w:rFonts w:cs="Arial"/>
                <w:szCs w:val="18"/>
              </w:rPr>
            </w:pPr>
            <w:r w:rsidRPr="00057491">
              <w:t xml:space="preserve">Specifies causes of event reporting termination </w:t>
            </w:r>
          </w:p>
        </w:tc>
      </w:tr>
      <w:tr w:rsidR="00750103"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750103" w:rsidRDefault="00750103" w:rsidP="00750103">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750103" w:rsidRDefault="00750103" w:rsidP="00750103">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750103" w:rsidRDefault="00750103" w:rsidP="00750103">
            <w:pPr>
              <w:pStyle w:val="TAL"/>
              <w:rPr>
                <w:rFonts w:cs="Arial"/>
                <w:szCs w:val="18"/>
              </w:rPr>
            </w:pPr>
            <w:r w:rsidRPr="00057491">
              <w:t>Specifies LCS QoS class</w:t>
            </w:r>
          </w:p>
        </w:tc>
      </w:tr>
      <w:tr w:rsidR="00750103"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750103" w:rsidRDefault="00750103" w:rsidP="00750103">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750103" w:rsidRDefault="00750103" w:rsidP="00750103">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750103" w:rsidRDefault="00750103" w:rsidP="00750103">
            <w:pPr>
              <w:pStyle w:val="TAL"/>
              <w:rPr>
                <w:rFonts w:cs="Arial"/>
                <w:szCs w:val="18"/>
              </w:rPr>
            </w:pPr>
            <w:r w:rsidRPr="00057491">
              <w:t>Specifies location service types requested by UE</w:t>
            </w:r>
          </w:p>
        </w:tc>
      </w:tr>
      <w:tr w:rsidR="00750103"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750103" w:rsidRPr="0031710B" w:rsidRDefault="00750103" w:rsidP="00750103">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750103" w:rsidRDefault="00750103" w:rsidP="00750103">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750103" w:rsidRPr="00057491" w:rsidRDefault="00750103" w:rsidP="00750103">
            <w:pPr>
              <w:pStyle w:val="TAL"/>
            </w:pPr>
            <w:r>
              <w:t>Indoor Outdoor Indication</w:t>
            </w:r>
          </w:p>
        </w:tc>
      </w:tr>
      <w:tr w:rsidR="00750103"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750103" w:rsidRDefault="00750103" w:rsidP="00750103">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750103" w:rsidRDefault="00750103" w:rsidP="00750103">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750103" w:rsidRDefault="00750103" w:rsidP="00750103">
            <w:pPr>
              <w:pStyle w:val="TAL"/>
            </w:pPr>
            <w:r>
              <w:t>Fix Type</w:t>
            </w:r>
          </w:p>
        </w:tc>
      </w:tr>
      <w:tr w:rsidR="00750103"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750103" w:rsidRDefault="00750103" w:rsidP="00750103">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750103" w:rsidRDefault="00750103" w:rsidP="00750103">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750103" w:rsidRDefault="00750103" w:rsidP="00750103">
            <w:pPr>
              <w:pStyle w:val="TAL"/>
            </w:pPr>
            <w:r>
              <w:t>LOS/NLOS measurement indication</w:t>
            </w:r>
          </w:p>
        </w:tc>
      </w:tr>
      <w:tr w:rsidR="00750103"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750103" w:rsidRPr="009413E0" w:rsidRDefault="00750103" w:rsidP="00750103">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750103" w:rsidRDefault="00750103" w:rsidP="00750103">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750103" w:rsidRDefault="00750103" w:rsidP="00750103">
            <w:pPr>
              <w:pStyle w:val="TAL"/>
            </w:pPr>
            <w:r>
              <w:t>UP Connection Status</w:t>
            </w:r>
          </w:p>
        </w:tc>
      </w:tr>
      <w:tr w:rsidR="00750103"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750103" w:rsidRDefault="00750103" w:rsidP="00750103">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750103" w:rsidRDefault="00750103" w:rsidP="00750103">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750103" w:rsidRDefault="00750103" w:rsidP="00750103">
            <w:pPr>
              <w:pStyle w:val="TAL"/>
            </w:pPr>
            <w:r>
              <w:rPr>
                <w:rFonts w:hint="eastAsia"/>
                <w:lang w:eastAsia="zh-CN"/>
              </w:rPr>
              <w:t>S</w:t>
            </w:r>
            <w:r>
              <w:rPr>
                <w:lang w:eastAsia="zh-CN"/>
              </w:rPr>
              <w:t>pecifies result type for ranging and sidelink positioning</w:t>
            </w:r>
          </w:p>
        </w:tc>
      </w:tr>
      <w:tr w:rsidR="00750103"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750103" w:rsidRDefault="00750103" w:rsidP="00750103">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750103" w:rsidRDefault="00750103" w:rsidP="00750103">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750103" w:rsidRDefault="00750103" w:rsidP="00750103">
            <w:pPr>
              <w:pStyle w:val="TAL"/>
            </w:pPr>
            <w:r>
              <w:rPr>
                <w:rFonts w:hint="eastAsia"/>
                <w:lang w:eastAsia="zh-CN"/>
              </w:rPr>
              <w:t>S</w:t>
            </w:r>
            <w:r>
              <w:rPr>
                <w:lang w:eastAsia="zh-CN"/>
              </w:rPr>
              <w:t>pecifies type of related UE for ranging and sidelink positioning</w:t>
            </w:r>
          </w:p>
        </w:tc>
      </w:tr>
      <w:tr w:rsidR="00750103"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750103" w:rsidRPr="001A21AF" w:rsidRDefault="00750103" w:rsidP="00750103">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750103" w:rsidRPr="001A21AF" w:rsidRDefault="00750103" w:rsidP="00750103">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750103" w:rsidRDefault="00750103" w:rsidP="00750103">
            <w:pPr>
              <w:pStyle w:val="TAL"/>
              <w:rPr>
                <w:lang w:eastAsia="zh-CN"/>
              </w:rPr>
            </w:pPr>
            <w:r>
              <w:t>LCS UP Connection Indication</w:t>
            </w:r>
          </w:p>
        </w:tc>
      </w:tr>
      <w:tr w:rsidR="00750103"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750103" w:rsidRDefault="00750103" w:rsidP="00750103">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750103" w:rsidRDefault="00750103" w:rsidP="00750103">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750103" w:rsidRDefault="00750103" w:rsidP="0075010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750103"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750103" w:rsidRPr="00E63A90" w:rsidRDefault="00750103" w:rsidP="00750103">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750103" w:rsidRDefault="00750103" w:rsidP="00750103">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750103" w:rsidRDefault="00750103" w:rsidP="0075010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6F1D41"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9A476C" w:rsidRDefault="009A476C" w:rsidP="009A476C">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9A476C" w:rsidRDefault="009A476C" w:rsidP="009A476C">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9A476C" w:rsidRDefault="009A476C" w:rsidP="009A476C">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9D6E50"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9D6E50" w:rsidRDefault="009D6E50" w:rsidP="009D6E50">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9D6E50" w:rsidRDefault="009D6E50" w:rsidP="009D6E50">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9D6E50" w:rsidRDefault="009D6E50" w:rsidP="009D6E50">
            <w:pPr>
              <w:pStyle w:val="TAL"/>
              <w:rPr>
                <w:rFonts w:cs="Arial"/>
                <w:szCs w:val="18"/>
                <w:lang w:eastAsia="zh-CN"/>
              </w:rPr>
            </w:pPr>
            <w:r>
              <w:rPr>
                <w:lang w:eastAsia="zh-CN"/>
              </w:rPr>
              <w:t>Reporting indication</w:t>
            </w:r>
          </w:p>
        </w:tc>
      </w:tr>
      <w:tr w:rsidR="00EF491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EF4912" w:rsidRPr="004E03E8" w:rsidRDefault="00EF4912" w:rsidP="00EF491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EF4912" w:rsidRDefault="00EF4912" w:rsidP="00EF4912">
            <w:pPr>
              <w:pStyle w:val="TAL"/>
            </w:pPr>
            <w:r>
              <w:t>3GPP TS 29.515 [2</w:t>
            </w:r>
            <w:r w:rsidR="00F624ED">
              <w:t>7</w:t>
            </w:r>
            <w:r>
              <w:t>]</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EF4912" w:rsidRDefault="00EF4912" w:rsidP="00EF4912">
            <w:pPr>
              <w:pStyle w:val="TAL"/>
              <w:rPr>
                <w:lang w:eastAsia="zh-CN"/>
              </w:rPr>
            </w:pPr>
            <w:r>
              <w:rPr>
                <w:lang w:eastAsia="zh-CN"/>
              </w:rPr>
              <w:t>Integrity R</w:t>
            </w:r>
            <w:r w:rsidRPr="009B6F0C">
              <w:rPr>
                <w:lang w:eastAsia="zh-CN"/>
              </w:rPr>
              <w:t>equirement</w:t>
            </w:r>
            <w:r>
              <w:rPr>
                <w:lang w:eastAsia="zh-CN"/>
              </w:rPr>
              <w:t>s</w:t>
            </w:r>
          </w:p>
        </w:tc>
      </w:tr>
      <w:tr w:rsidR="0045025F" w14:paraId="13FF61E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A551DF" w14:textId="02F54E57" w:rsidR="0045025F" w:rsidRDefault="0045025F" w:rsidP="0045025F">
            <w:pPr>
              <w:pStyle w:val="TAL"/>
              <w:rPr>
                <w:lang w:eastAsia="zh-CN"/>
              </w:rPr>
            </w:pPr>
            <w:r>
              <w:rPr>
                <w:lang w:eastAsia="zh-CN"/>
              </w:rPr>
              <w:t>UpLocRepAddrAfRm</w:t>
            </w:r>
            <w:r>
              <w:rPr>
                <w:lang w:eastAsia="zh-CN"/>
              </w:rPr>
              <w:tab/>
            </w:r>
          </w:p>
        </w:tc>
        <w:tc>
          <w:tcPr>
            <w:tcW w:w="1883" w:type="dxa"/>
            <w:gridSpan w:val="2"/>
            <w:tcBorders>
              <w:top w:val="single" w:sz="4" w:space="0" w:color="auto"/>
              <w:left w:val="single" w:sz="4" w:space="0" w:color="auto"/>
              <w:bottom w:val="single" w:sz="4" w:space="0" w:color="auto"/>
              <w:right w:val="single" w:sz="4" w:space="0" w:color="auto"/>
            </w:tcBorders>
          </w:tcPr>
          <w:p w14:paraId="2C42AFE7" w14:textId="24478CA6"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29.122</w:t>
            </w:r>
            <w:r>
              <w:rPr>
                <w:lang w:val="en-US" w:eastAsia="zh-CN"/>
              </w:rPr>
              <w:t> </w:t>
            </w:r>
            <w:r>
              <w:rPr>
                <w:lang w:eastAsia="zh-CN"/>
              </w:rPr>
              <w:t>[29]</w:t>
            </w:r>
          </w:p>
        </w:tc>
        <w:tc>
          <w:tcPr>
            <w:tcW w:w="5095" w:type="dxa"/>
            <w:tcBorders>
              <w:top w:val="single" w:sz="4" w:space="0" w:color="auto"/>
              <w:left w:val="single" w:sz="4" w:space="0" w:color="auto"/>
              <w:bottom w:val="single" w:sz="4" w:space="0" w:color="auto"/>
              <w:right w:val="single" w:sz="4" w:space="0" w:color="auto"/>
            </w:tcBorders>
          </w:tcPr>
          <w:p w14:paraId="15630D3C" w14:textId="62FE7171" w:rsidR="0045025F" w:rsidRDefault="0045025F" w:rsidP="0045025F">
            <w:pPr>
              <w:pStyle w:val="TAL"/>
              <w:rPr>
                <w:lang w:eastAsia="zh-CN"/>
              </w:rPr>
            </w:pPr>
            <w:r>
              <w:rPr>
                <w:lang w:eastAsia="zh-CN"/>
              </w:rPr>
              <w:t>Endpoint address for location reporting over user plane</w:t>
            </w:r>
          </w:p>
        </w:tc>
      </w:tr>
      <w:tr w:rsidR="0045025F"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45025F" w:rsidRDefault="0045025F" w:rsidP="0045025F">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45025F" w:rsidRDefault="0045025F" w:rsidP="0045025F">
            <w:pPr>
              <w:pStyle w:val="TAL"/>
              <w:rPr>
                <w:lang w:eastAsia="zh-CN"/>
              </w:rPr>
            </w:pPr>
            <w:r>
              <w:rPr>
                <w:lang w:eastAsia="zh-CN"/>
              </w:rPr>
              <w:t>Criteria for sending cumulative events reports over control plane</w:t>
            </w:r>
          </w:p>
        </w:tc>
      </w:tr>
      <w:tr w:rsidR="00FA196F"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FA196F" w:rsidRDefault="00FA196F" w:rsidP="00FA196F">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FA196F" w:rsidRDefault="00FA196F" w:rsidP="00FA196F">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FA196F" w:rsidRDefault="00FA196F" w:rsidP="00FA196F">
            <w:pPr>
              <w:pStyle w:val="TAL"/>
              <w:rPr>
                <w:lang w:eastAsia="zh-CN"/>
              </w:rPr>
            </w:pPr>
            <w:r>
              <w:t>Integrity Result</w:t>
            </w:r>
          </w:p>
        </w:tc>
      </w:tr>
    </w:tbl>
    <w:p w14:paraId="399437E2" w14:textId="77777777" w:rsidR="00EB7848" w:rsidRDefault="00EB7848" w:rsidP="00EB7848"/>
    <w:p w14:paraId="0630AC93" w14:textId="77777777" w:rsidR="00EB7848" w:rsidRDefault="00EB7848" w:rsidP="00B32564">
      <w:pPr>
        <w:pStyle w:val="Heading4"/>
        <w:rPr>
          <w:lang w:val="en-US"/>
        </w:rPr>
      </w:pPr>
      <w:bookmarkStart w:id="2096" w:name="_Toc20150381"/>
      <w:bookmarkStart w:id="2097" w:name="_Toc25168628"/>
      <w:bookmarkStart w:id="2098" w:name="_Toc27593047"/>
      <w:bookmarkStart w:id="2099" w:name="_Toc34147918"/>
      <w:bookmarkStart w:id="2100" w:name="_Toc36463302"/>
      <w:bookmarkStart w:id="2101" w:name="_Toc43215142"/>
      <w:bookmarkStart w:id="2102" w:name="_Toc45032390"/>
      <w:bookmarkStart w:id="2103" w:name="_Toc49849879"/>
      <w:bookmarkStart w:id="2104" w:name="_Toc51873393"/>
      <w:bookmarkStart w:id="2105" w:name="_Toc56517521"/>
      <w:bookmarkStart w:id="2106" w:name="_Toc58594422"/>
      <w:bookmarkStart w:id="2107" w:name="_Toc67685932"/>
      <w:bookmarkStart w:id="2108" w:name="_Toc74993753"/>
      <w:bookmarkStart w:id="2109" w:name="_Toc82716341"/>
      <w:bookmarkStart w:id="2110" w:name="_Toc88818628"/>
      <w:bookmarkStart w:id="2111" w:name="_Toc90650550"/>
      <w:bookmarkStart w:id="2112" w:name="_Toc98506220"/>
      <w:bookmarkStart w:id="2113" w:name="_Toc106639505"/>
      <w:bookmarkStart w:id="2114" w:name="_Toc114779015"/>
      <w:bookmarkStart w:id="2115" w:name="_Toc122096932"/>
      <w:bookmarkStart w:id="2116" w:name="_Toc130844153"/>
      <w:bookmarkStart w:id="2117" w:name="_Toc138411859"/>
      <w:bookmarkStart w:id="2118" w:name="_Toc145956046"/>
      <w:bookmarkStart w:id="2119" w:name="_Toc153887481"/>
      <w:bookmarkStart w:id="2120" w:name="_Toc161905370"/>
      <w:bookmarkStart w:id="2121" w:name="_Toc170209973"/>
      <w:bookmarkStart w:id="2122" w:name="_Toc177550768"/>
      <w:bookmarkStart w:id="2123" w:name="_Toc18362485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14594438" w14:textId="77777777" w:rsidR="00EB7848" w:rsidRDefault="00EB7848" w:rsidP="00B32564">
      <w:pPr>
        <w:pStyle w:val="Heading5"/>
      </w:pPr>
      <w:bookmarkStart w:id="2124" w:name="_Toc20150382"/>
      <w:bookmarkStart w:id="2125" w:name="_Toc25168629"/>
      <w:bookmarkStart w:id="2126" w:name="_Toc27593048"/>
      <w:bookmarkStart w:id="2127" w:name="_Toc34147919"/>
      <w:bookmarkStart w:id="2128" w:name="_Toc36463303"/>
      <w:bookmarkStart w:id="2129" w:name="_Toc43215143"/>
      <w:bookmarkStart w:id="2130" w:name="_Toc45032391"/>
      <w:bookmarkStart w:id="2131" w:name="_Toc49849880"/>
      <w:bookmarkStart w:id="2132" w:name="_Toc51873394"/>
      <w:bookmarkStart w:id="2133" w:name="_Toc56517522"/>
      <w:bookmarkStart w:id="2134" w:name="_Toc58594423"/>
      <w:bookmarkStart w:id="2135" w:name="_Toc67685933"/>
      <w:bookmarkStart w:id="2136" w:name="_Toc74993754"/>
      <w:bookmarkStart w:id="2137" w:name="_Toc82716342"/>
      <w:bookmarkStart w:id="2138" w:name="_Toc88818629"/>
      <w:bookmarkStart w:id="2139" w:name="_Toc90650551"/>
      <w:bookmarkStart w:id="2140" w:name="_Toc98506221"/>
      <w:bookmarkStart w:id="2141" w:name="_Toc106639506"/>
      <w:bookmarkStart w:id="2142" w:name="_Toc114779016"/>
      <w:bookmarkStart w:id="2143" w:name="_Toc122096933"/>
      <w:bookmarkStart w:id="2144" w:name="_Toc130844154"/>
      <w:bookmarkStart w:id="2145" w:name="_Toc138411860"/>
      <w:bookmarkStart w:id="2146" w:name="_Toc145956047"/>
      <w:bookmarkStart w:id="2147" w:name="_Toc153887482"/>
      <w:bookmarkStart w:id="2148" w:name="_Toc161905371"/>
      <w:bookmarkStart w:id="2149" w:name="_Toc170209974"/>
      <w:bookmarkStart w:id="2150" w:name="_Toc177550769"/>
      <w:bookmarkStart w:id="2151" w:name="_Toc183624856"/>
      <w:r>
        <w:t>6.1.6.2.1</w:t>
      </w:r>
      <w:r>
        <w:tab/>
        <w:t>Introduction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152" w:name="_Toc20150383"/>
      <w:bookmarkStart w:id="2153" w:name="_Toc25168630"/>
      <w:bookmarkStart w:id="2154" w:name="_Toc27593049"/>
      <w:bookmarkStart w:id="2155" w:name="_Toc34147920"/>
      <w:bookmarkStart w:id="2156" w:name="_Toc36463304"/>
      <w:bookmarkStart w:id="2157" w:name="_Toc43215144"/>
      <w:bookmarkStart w:id="2158" w:name="_Toc45032392"/>
      <w:bookmarkStart w:id="2159" w:name="_Toc49849881"/>
      <w:bookmarkStart w:id="2160" w:name="_Toc51873395"/>
      <w:bookmarkStart w:id="2161" w:name="_Toc56517523"/>
      <w:bookmarkStart w:id="2162" w:name="_Toc58594424"/>
      <w:bookmarkStart w:id="2163" w:name="_Toc67685934"/>
      <w:bookmarkStart w:id="2164" w:name="_Toc74993755"/>
      <w:bookmarkStart w:id="2165" w:name="_Toc82716343"/>
      <w:bookmarkStart w:id="2166" w:name="_Toc88818630"/>
      <w:bookmarkStart w:id="2167" w:name="_Toc90650552"/>
      <w:bookmarkStart w:id="2168" w:name="_Toc98506222"/>
      <w:bookmarkStart w:id="2169" w:name="_Toc106639507"/>
      <w:bookmarkStart w:id="2170" w:name="_Toc114779017"/>
      <w:bookmarkStart w:id="2171" w:name="_Toc122096934"/>
      <w:bookmarkStart w:id="2172" w:name="_Toc130844155"/>
      <w:bookmarkStart w:id="2173" w:name="_Toc138411861"/>
      <w:bookmarkStart w:id="2174" w:name="_Toc145956048"/>
      <w:bookmarkStart w:id="2175" w:name="_Toc153887483"/>
      <w:bookmarkStart w:id="2176" w:name="_Toc161905372"/>
      <w:bookmarkStart w:id="2177" w:name="_Toc170209975"/>
      <w:bookmarkStart w:id="2178" w:name="_Toc177550770"/>
      <w:bookmarkStart w:id="2179" w:name="_Toc183624857"/>
      <w:r>
        <w:lastRenderedPageBreak/>
        <w:t>6.1.6.2.2</w:t>
      </w:r>
      <w:r>
        <w:tab/>
        <w:t>Type: InputData</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1F30FA3" w14:textId="11D0E8F3" w:rsidR="009717B7" w:rsidRDefault="00D93046" w:rsidP="00D93046">
            <w:pPr>
              <w:pStyle w:val="TAL"/>
              <w:rPr>
                <w:rFonts w:cs="Arial"/>
                <w:color w:val="000000" w:themeColor="text1"/>
                <w:szCs w:val="18"/>
                <w:lang w:eastAsia="zh-CN"/>
              </w:rPr>
            </w:pPr>
            <w:r>
              <w:rPr>
                <w:rFonts w:cs="Arial"/>
                <w:color w:val="000000" w:themeColor="text1"/>
                <w:szCs w:val="18"/>
                <w:lang w:eastAsia="zh-CN"/>
              </w:rPr>
              <w:t xml:space="preserve">When present, this IE </w:t>
            </w:r>
            <w:r w:rsidR="009717B7">
              <w:rPr>
                <w:rFonts w:cs="Arial"/>
                <w:color w:val="000000" w:themeColor="text1"/>
                <w:szCs w:val="18"/>
                <w:lang w:eastAsia="zh-CN"/>
              </w:rPr>
              <w:t xml:space="preserve">shall </w:t>
            </w:r>
            <w:r>
              <w:rPr>
                <w:rFonts w:cs="Arial"/>
                <w:color w:val="000000" w:themeColor="text1"/>
                <w:szCs w:val="18"/>
                <w:lang w:eastAsia="zh-CN"/>
              </w:rPr>
              <w:t xml:space="preserve">indicate </w:t>
            </w:r>
          </w:p>
          <w:p w14:paraId="0C0681F4" w14:textId="77777777" w:rsidR="00D93046" w:rsidRDefault="009717B7" w:rsidP="00D93046">
            <w:pPr>
              <w:pStyle w:val="TAL"/>
              <w:rPr>
                <w:rFonts w:cs="Arial"/>
                <w:color w:val="000000" w:themeColor="text1"/>
                <w:szCs w:val="18"/>
                <w:lang w:eastAsia="zh-CN"/>
              </w:rPr>
            </w:pPr>
            <w:r>
              <w:rPr>
                <w:rFonts w:cs="Arial"/>
                <w:color w:val="000000" w:themeColor="text1"/>
                <w:szCs w:val="18"/>
                <w:lang w:eastAsia="zh-CN"/>
              </w:rPr>
              <w:t>-</w:t>
            </w:r>
            <w:r>
              <w:rPr>
                <w:rFonts w:cs="Arial"/>
                <w:color w:val="000000" w:themeColor="text1"/>
                <w:szCs w:val="18"/>
                <w:lang w:eastAsia="zh-CN"/>
              </w:rPr>
              <w:tab/>
            </w:r>
            <w:r w:rsidR="00D93046">
              <w:rPr>
                <w:rFonts w:cs="Arial"/>
                <w:color w:val="000000" w:themeColor="text1"/>
                <w:szCs w:val="18"/>
                <w:lang w:eastAsia="zh-CN"/>
              </w:rPr>
              <w:t xml:space="preserve">the serving cell of the MBSR UE (i.e., IAB UE) </w:t>
            </w:r>
            <w:r w:rsidRPr="009E66C7">
              <w:rPr>
                <w:rFonts w:cs="Arial"/>
                <w:color w:val="000000" w:themeColor="text1"/>
                <w:szCs w:val="18"/>
                <w:lang w:eastAsia="zh-CN"/>
              </w:rPr>
              <w:t>if the mbsrInfo is present</w:t>
            </w:r>
          </w:p>
          <w:p w14:paraId="17498B4C" w14:textId="5013361A" w:rsidR="009717B7" w:rsidRDefault="009717B7" w:rsidP="00D93046">
            <w:pPr>
              <w:pStyle w:val="TAL"/>
              <w:rPr>
                <w:rFonts w:cs="Arial"/>
                <w:color w:val="000000" w:themeColor="text1"/>
                <w:szCs w:val="18"/>
                <w:lang w:eastAsia="zh-CN"/>
              </w:rPr>
            </w:pPr>
            <w:r>
              <w:rPr>
                <w:rFonts w:cs="Arial"/>
                <w:color w:val="000000" w:themeColor="text1"/>
                <w:szCs w:val="18"/>
                <w:lang w:eastAsia="zh-CN"/>
              </w:rPr>
              <w:t>Or</w:t>
            </w:r>
          </w:p>
          <w:p w14:paraId="38B87934" w14:textId="3749E161" w:rsidR="009717B7" w:rsidRDefault="009717B7" w:rsidP="00D93046">
            <w:pPr>
              <w:pStyle w:val="TAL"/>
              <w:rPr>
                <w:rFonts w:cs="Arial"/>
                <w:color w:val="000000" w:themeColor="text1"/>
                <w:szCs w:val="18"/>
                <w:lang w:eastAsia="zh-CN"/>
              </w:rPr>
            </w:pPr>
            <w:r>
              <w:rPr>
                <w:rFonts w:cs="Arial"/>
                <w:color w:val="000000" w:themeColor="text1"/>
                <w:szCs w:val="18"/>
                <w:lang w:eastAsia="zh-CN"/>
              </w:rPr>
              <w:t>-</w:t>
            </w:r>
            <w:r>
              <w:rPr>
                <w:rFonts w:cs="Arial"/>
                <w:color w:val="000000" w:themeColor="text1"/>
                <w:szCs w:val="18"/>
                <w:lang w:eastAsia="zh-CN"/>
              </w:rPr>
              <w:tab/>
            </w:r>
            <w:r>
              <w:rPr>
                <w:rFonts w:cs="Arial"/>
                <w:color w:val="000000" w:themeColor="text1"/>
                <w:szCs w:val="18"/>
                <w:lang w:val="en-US" w:eastAsia="zh-CN"/>
              </w:rPr>
              <w:t>the</w:t>
            </w:r>
            <w:r>
              <w:rPr>
                <w:rFonts w:cs="Arial" w:hint="eastAsia"/>
                <w:color w:val="000000" w:themeColor="text1"/>
                <w:szCs w:val="18"/>
                <w:lang w:val="en-US" w:eastAsia="ko-KR"/>
              </w:rPr>
              <w:t xml:space="preserve"> </w:t>
            </w:r>
            <w:r w:rsidRPr="00A87AD8">
              <w:rPr>
                <w:rFonts w:cs="Arial"/>
                <w:color w:val="000000" w:themeColor="text1"/>
                <w:szCs w:val="18"/>
                <w:lang w:val="en-US" w:eastAsia="ko-KR"/>
              </w:rPr>
              <w:t xml:space="preserve">serving cell of </w:t>
            </w:r>
            <w:r>
              <w:rPr>
                <w:rFonts w:cs="Arial"/>
                <w:color w:val="000000" w:themeColor="text1"/>
                <w:szCs w:val="18"/>
                <w:lang w:val="en-US" w:eastAsia="zh-CN"/>
              </w:rPr>
              <w:t>MWAB UE if the mwabSupportInd is present and set to true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829D34" w14:textId="77777777"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ecgi or ncgi is present.</w:t>
            </w:r>
          </w:p>
          <w:p w14:paraId="05D5AA23" w14:textId="77777777" w:rsidR="0022080F" w:rsidRDefault="0022080F" w:rsidP="0022080F">
            <w:pPr>
              <w:pStyle w:val="TAL"/>
              <w:rPr>
                <w:rFonts w:cs="Arial"/>
                <w:color w:val="000000" w:themeColor="text1"/>
                <w:szCs w:val="18"/>
                <w:lang w:eastAsia="zh-CN"/>
              </w:rPr>
            </w:pPr>
          </w:p>
          <w:p w14:paraId="70ECB6CF" w14:textId="77777777"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 xml:space="preserve">When this attribute is present and set to true, it shall indicate that the target UE is served by a MWAB. The serving cell is identified by ecgi or ngci that </w:t>
            </w:r>
            <w:r w:rsidRPr="004C19C1">
              <w:rPr>
                <w:rFonts w:cs="Arial"/>
                <w:color w:val="000000" w:themeColor="text1"/>
                <w:szCs w:val="18"/>
                <w:lang w:eastAsia="zh-CN"/>
              </w:rPr>
              <w:t xml:space="preserve">belongs to </w:t>
            </w:r>
            <w:r>
              <w:rPr>
                <w:rFonts w:cs="Arial"/>
                <w:color w:val="000000" w:themeColor="text1"/>
                <w:szCs w:val="18"/>
                <w:lang w:eastAsia="zh-CN"/>
              </w:rPr>
              <w:t>the</w:t>
            </w:r>
            <w:r w:rsidRPr="004C19C1">
              <w:rPr>
                <w:rFonts w:cs="Arial"/>
                <w:color w:val="000000" w:themeColor="text1"/>
                <w:szCs w:val="18"/>
                <w:lang w:eastAsia="zh-CN"/>
              </w:rPr>
              <w:t xml:space="preserve"> </w:t>
            </w:r>
            <w:r>
              <w:rPr>
                <w:rFonts w:cs="Arial"/>
                <w:color w:val="000000" w:themeColor="text1"/>
                <w:szCs w:val="18"/>
                <w:lang w:eastAsia="zh-CN"/>
              </w:rPr>
              <w:t>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180" w:name="_Hlk142683907"/>
            <w:r w:rsidRPr="00B82322">
              <w:rPr>
                <w:rFonts w:cs="Arial"/>
                <w:szCs w:val="18"/>
              </w:rPr>
              <w:t>RangingSlResult</w:t>
            </w:r>
            <w:bookmarkEnd w:id="2180"/>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0CF44610"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Pr>
                <w:lang w:eastAsia="zh-CN"/>
              </w:rPr>
              <w:t>distances</w:t>
            </w:r>
            <w:r w:rsidRPr="00B82322">
              <w:rPr>
                <w:rFonts w:cs="Arial"/>
                <w:szCs w:val="18"/>
              </w:rPr>
              <w:t xml:space="preserve"> 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181" w:name="_Hlk142683982"/>
            <w:r w:rsidRPr="00B82322">
              <w:rPr>
                <w:rFonts w:cs="Arial"/>
                <w:szCs w:val="18"/>
              </w:rPr>
              <w:t>RelatedU</w:t>
            </w:r>
            <w:bookmarkEnd w:id="2181"/>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7A061DAC" w:rsidR="0022080F" w:rsidRPr="00B82322" w:rsidRDefault="0022080F" w:rsidP="0022080F">
            <w:pPr>
              <w:pStyle w:val="TAL"/>
              <w:rPr>
                <w:rFonts w:cs="Arial"/>
                <w:szCs w:val="18"/>
              </w:rPr>
            </w:pPr>
            <w:r>
              <w:rPr>
                <w:rFonts w:cs="Arial"/>
                <w:szCs w:val="18"/>
              </w:rPr>
              <w:t>U</w:t>
            </w:r>
            <w:r w:rsidRPr="007E2486">
              <w:rPr>
                <w:rFonts w:cs="Arial"/>
                <w:szCs w:val="18"/>
              </w:rPr>
              <w:t>pLocRepAddrAf</w:t>
            </w:r>
            <w:r>
              <w:rPr>
                <w:rFonts w:cs="Arial"/>
                <w:szCs w:val="18"/>
              </w:rPr>
              <w:t>Rm</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7AD5A7A"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182" w:name="_Toc20150384"/>
      <w:bookmarkStart w:id="2183" w:name="_Toc25168631"/>
      <w:bookmarkStart w:id="2184" w:name="_Toc27593050"/>
      <w:bookmarkStart w:id="2185" w:name="_Toc34147921"/>
      <w:bookmarkStart w:id="2186" w:name="_Toc36463305"/>
      <w:bookmarkStart w:id="2187" w:name="_Toc43215145"/>
      <w:bookmarkStart w:id="2188" w:name="_Toc45032393"/>
      <w:bookmarkStart w:id="2189" w:name="_Toc49849882"/>
      <w:bookmarkStart w:id="2190" w:name="_Toc51873396"/>
      <w:bookmarkStart w:id="2191" w:name="_Toc56517524"/>
      <w:bookmarkStart w:id="2192" w:name="_Toc58594425"/>
      <w:bookmarkStart w:id="2193" w:name="_Toc67685935"/>
      <w:bookmarkStart w:id="2194" w:name="_Toc74993756"/>
      <w:bookmarkStart w:id="2195" w:name="_Toc82716344"/>
      <w:bookmarkStart w:id="2196" w:name="_Toc88818631"/>
      <w:bookmarkStart w:id="2197" w:name="_Toc90650553"/>
      <w:bookmarkStart w:id="2198" w:name="_Toc98506223"/>
      <w:bookmarkStart w:id="2199" w:name="_Toc106639508"/>
      <w:bookmarkStart w:id="2200" w:name="_Toc114779018"/>
      <w:bookmarkStart w:id="2201" w:name="_Toc122096935"/>
      <w:bookmarkStart w:id="2202" w:name="_Toc130844156"/>
      <w:bookmarkStart w:id="2203" w:name="_Toc138411862"/>
      <w:bookmarkStart w:id="2204" w:name="_Toc145956049"/>
      <w:bookmarkStart w:id="2205" w:name="_Toc153887484"/>
      <w:bookmarkStart w:id="2206" w:name="_Toc161905373"/>
      <w:bookmarkStart w:id="2207" w:name="_Toc170209976"/>
      <w:bookmarkStart w:id="2208" w:name="_Toc177550771"/>
      <w:bookmarkStart w:id="2209" w:name="_Toc183624858"/>
      <w:r>
        <w:lastRenderedPageBreak/>
        <w:t>6.1.6.2.3</w:t>
      </w:r>
      <w:r>
        <w:tab/>
        <w:t>Type: LocationData</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7C4574E6"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C6185F">
              <w:rPr>
                <w:color w:val="FF0000"/>
              </w:rPr>
              <w:t xml:space="preserve">relay UE if </w:t>
            </w:r>
            <w:r w:rsidR="00C6185F">
              <w:rPr>
                <w:lang w:eastAsia="zh-CN"/>
              </w:rPr>
              <w:t>remoteUeInd</w:t>
            </w:r>
            <w:r w:rsidR="00C6185F">
              <w:rPr>
                <w:color w:val="FF0000"/>
              </w:rPr>
              <w:t xml:space="preserve"> IE is present with the value true</w:t>
            </w:r>
            <w:r w:rsidRPr="009675C1">
              <w:t>.</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6FCB74B4" w14:textId="77777777" w:rsidR="00437A3F" w:rsidRDefault="00437A3F" w:rsidP="00437A3F">
            <w:pPr>
              <w:pStyle w:val="TAL"/>
              <w:keepNext w:val="0"/>
              <w:rPr>
                <w:u w:val="single"/>
              </w:rPr>
            </w:pPr>
            <w:r>
              <w:rPr>
                <w:u w:val="single"/>
              </w:rPr>
              <w:t>This IE shall be present with the value true when the UE is a Remote UE.</w:t>
            </w:r>
          </w:p>
          <w:p w14:paraId="6B490D8E" w14:textId="77777777" w:rsidR="00437A3F" w:rsidRDefault="00437A3F" w:rsidP="00437A3F">
            <w:pPr>
              <w:pStyle w:val="TAL"/>
              <w:keepNext w:val="0"/>
              <w:rPr>
                <w:u w:val="single"/>
              </w:rPr>
            </w:pPr>
          </w:p>
          <w:p w14:paraId="6C99FDA4" w14:textId="77777777" w:rsidR="00437A3F" w:rsidRDefault="00437A3F" w:rsidP="00437A3F">
            <w:pPr>
              <w:pStyle w:val="TAL"/>
              <w:keepNext w:val="0"/>
              <w:rPr>
                <w:u w:val="single"/>
              </w:rPr>
            </w:pPr>
            <w:r>
              <w:rPr>
                <w:u w:val="single"/>
              </w:rPr>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lastRenderedPageBreak/>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5BC83C1E" w:rsidR="00437A3F" w:rsidRDefault="00437A3F" w:rsidP="00437A3F">
            <w:pPr>
              <w:pStyle w:val="TAL"/>
              <w:rPr>
                <w:rFonts w:cs="Arial"/>
                <w:szCs w:val="18"/>
              </w:rPr>
            </w:pPr>
            <w:r>
              <w:rPr>
                <w:noProof/>
              </w:rPr>
              <w:t>When present, this IE</w:t>
            </w:r>
            <w:r>
              <w:rPr>
                <w:rFonts w:cs="Arial"/>
                <w:szCs w:val="18"/>
              </w:rPr>
              <w:t xml:space="preserve"> identifies a </w:t>
            </w:r>
            <w:r>
              <w:rPr>
                <w:lang w:eastAsia="zh-CN"/>
              </w:rPr>
              <w:t>distance</w:t>
            </w:r>
            <w:r>
              <w:t xml:space="preserve"> and direction from a point A to a point B, comprising a </w:t>
            </w:r>
            <w:r>
              <w:rPr>
                <w:lang w:eastAsia="zh-CN"/>
              </w:rPr>
              <w:t>distance</w:t>
            </w:r>
            <w:r>
              <w:t xml:space="preserve"> 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210" w:name="_Toc20150385"/>
      <w:bookmarkStart w:id="2211" w:name="_Toc25168632"/>
      <w:bookmarkStart w:id="2212" w:name="_Toc27593051"/>
      <w:bookmarkStart w:id="2213" w:name="_Toc34147922"/>
      <w:bookmarkStart w:id="2214" w:name="_Toc36463306"/>
      <w:bookmarkStart w:id="2215" w:name="_Toc43215146"/>
      <w:bookmarkStart w:id="2216" w:name="_Toc45032394"/>
      <w:bookmarkStart w:id="2217" w:name="_Toc49849883"/>
      <w:bookmarkStart w:id="2218" w:name="_Toc51873397"/>
      <w:bookmarkStart w:id="2219" w:name="_Toc56517525"/>
      <w:bookmarkStart w:id="2220" w:name="_Toc58594426"/>
      <w:bookmarkStart w:id="2221" w:name="_Toc67685936"/>
      <w:bookmarkStart w:id="2222" w:name="_Toc74993757"/>
      <w:bookmarkStart w:id="2223" w:name="_Toc82716345"/>
      <w:bookmarkStart w:id="2224" w:name="_Toc88818632"/>
      <w:bookmarkStart w:id="2225" w:name="_Toc90650554"/>
      <w:bookmarkStart w:id="2226" w:name="_Toc98506224"/>
      <w:bookmarkStart w:id="2227" w:name="_Toc106639509"/>
      <w:bookmarkStart w:id="2228" w:name="_Toc114779019"/>
      <w:bookmarkStart w:id="2229" w:name="_Toc122096936"/>
      <w:bookmarkStart w:id="2230" w:name="_Toc130844157"/>
      <w:bookmarkStart w:id="2231" w:name="_Toc138411863"/>
      <w:bookmarkStart w:id="2232" w:name="_Toc145956050"/>
      <w:bookmarkStart w:id="2233" w:name="_Toc153887485"/>
      <w:bookmarkStart w:id="2234" w:name="_Toc161905374"/>
      <w:bookmarkStart w:id="2235" w:name="_Toc170209977"/>
      <w:bookmarkStart w:id="2236" w:name="_Toc177550772"/>
      <w:bookmarkStart w:id="2237" w:name="_Toc183624859"/>
      <w:r>
        <w:t>6.1.6.2.4</w:t>
      </w:r>
      <w:r>
        <w:tab/>
        <w:t>Type: GeographicalCoordinates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238" w:name="_Toc20150386"/>
      <w:bookmarkStart w:id="2239" w:name="_Toc25168633"/>
      <w:bookmarkStart w:id="2240" w:name="_Toc27593052"/>
      <w:bookmarkStart w:id="2241" w:name="_Toc34147923"/>
      <w:bookmarkStart w:id="2242" w:name="_Toc36463307"/>
      <w:bookmarkStart w:id="2243" w:name="_Toc43215147"/>
      <w:bookmarkStart w:id="2244" w:name="_Toc45032395"/>
      <w:bookmarkStart w:id="2245" w:name="_Toc49849884"/>
      <w:bookmarkStart w:id="2246" w:name="_Toc51873398"/>
      <w:bookmarkStart w:id="2247" w:name="_Toc56517526"/>
      <w:bookmarkStart w:id="2248" w:name="_Toc58594427"/>
      <w:bookmarkStart w:id="2249" w:name="_Toc67685937"/>
      <w:bookmarkStart w:id="2250" w:name="_Toc74993758"/>
      <w:bookmarkStart w:id="2251" w:name="_Toc82716346"/>
      <w:bookmarkStart w:id="2252" w:name="_Toc88818633"/>
      <w:bookmarkStart w:id="2253" w:name="_Toc90650555"/>
      <w:bookmarkStart w:id="2254" w:name="_Toc98506225"/>
      <w:bookmarkStart w:id="2255" w:name="_Toc106639510"/>
      <w:bookmarkStart w:id="2256" w:name="_Toc114779020"/>
      <w:bookmarkStart w:id="2257" w:name="_Toc122096937"/>
      <w:bookmarkStart w:id="2258" w:name="_Toc130844158"/>
      <w:bookmarkStart w:id="2259" w:name="_Toc138411864"/>
      <w:bookmarkStart w:id="2260" w:name="_Toc145956051"/>
      <w:bookmarkStart w:id="2261" w:name="_Toc153887486"/>
      <w:bookmarkStart w:id="2262" w:name="_Toc161905375"/>
      <w:bookmarkStart w:id="2263" w:name="_Toc170209978"/>
      <w:bookmarkStart w:id="2264" w:name="_Toc177550773"/>
      <w:bookmarkStart w:id="2265" w:name="_Toc183624860"/>
      <w:r>
        <w:t>6.1.6.2.5</w:t>
      </w:r>
      <w:r>
        <w:tab/>
        <w:t>Type: GeographicArea</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266" w:name="_Toc20150387"/>
      <w:bookmarkStart w:id="2267" w:name="_Toc25168634"/>
      <w:bookmarkStart w:id="2268" w:name="_Toc27593053"/>
      <w:bookmarkStart w:id="2269" w:name="_Toc34147924"/>
      <w:bookmarkStart w:id="2270" w:name="_Toc36463308"/>
      <w:bookmarkStart w:id="2271" w:name="_Toc43215148"/>
      <w:bookmarkStart w:id="2272" w:name="_Toc45032396"/>
      <w:bookmarkStart w:id="2273" w:name="_Toc49849885"/>
      <w:bookmarkStart w:id="2274" w:name="_Toc51873399"/>
      <w:bookmarkStart w:id="2275" w:name="_Toc56517527"/>
      <w:bookmarkStart w:id="2276" w:name="_Toc58594428"/>
      <w:bookmarkStart w:id="2277" w:name="_Toc67685938"/>
      <w:bookmarkStart w:id="2278" w:name="_Toc74993759"/>
      <w:bookmarkStart w:id="2279" w:name="_Toc82716347"/>
      <w:bookmarkStart w:id="2280" w:name="_Toc88818634"/>
      <w:bookmarkStart w:id="2281" w:name="_Toc90650556"/>
      <w:bookmarkStart w:id="2282" w:name="_Toc98506226"/>
      <w:bookmarkStart w:id="2283" w:name="_Toc106639511"/>
      <w:bookmarkStart w:id="2284" w:name="_Toc114779021"/>
      <w:bookmarkStart w:id="2285" w:name="_Toc122096938"/>
      <w:bookmarkStart w:id="2286" w:name="_Toc130844159"/>
      <w:bookmarkStart w:id="2287" w:name="_Toc138411865"/>
      <w:bookmarkStart w:id="2288" w:name="_Toc145956052"/>
      <w:bookmarkStart w:id="2289" w:name="_Toc153887487"/>
      <w:bookmarkStart w:id="2290" w:name="_Toc161905376"/>
      <w:bookmarkStart w:id="2291" w:name="_Toc170209979"/>
      <w:bookmarkStart w:id="2292" w:name="_Toc177550774"/>
      <w:bookmarkStart w:id="2293" w:name="_Toc183624861"/>
      <w:r>
        <w:t>6.1.6.2.6</w:t>
      </w:r>
      <w:r>
        <w:tab/>
        <w:t>Type: Point</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294" w:name="_Toc20150388"/>
      <w:bookmarkStart w:id="2295" w:name="_Toc25168635"/>
      <w:bookmarkStart w:id="2296" w:name="_Toc27593054"/>
      <w:bookmarkStart w:id="2297" w:name="_Toc34147925"/>
      <w:bookmarkStart w:id="2298" w:name="_Toc36463309"/>
      <w:bookmarkStart w:id="2299" w:name="_Toc43215149"/>
      <w:bookmarkStart w:id="2300" w:name="_Toc45032397"/>
      <w:bookmarkStart w:id="2301" w:name="_Toc49849886"/>
      <w:bookmarkStart w:id="2302" w:name="_Toc51873400"/>
      <w:bookmarkStart w:id="2303" w:name="_Toc56517528"/>
      <w:bookmarkStart w:id="2304" w:name="_Toc58594429"/>
      <w:bookmarkStart w:id="2305" w:name="_Toc67685939"/>
      <w:bookmarkStart w:id="2306" w:name="_Toc74993760"/>
      <w:bookmarkStart w:id="2307" w:name="_Toc82716348"/>
      <w:bookmarkStart w:id="2308" w:name="_Toc88818635"/>
      <w:bookmarkStart w:id="2309" w:name="_Toc90650557"/>
      <w:bookmarkStart w:id="2310" w:name="_Toc98506227"/>
      <w:bookmarkStart w:id="2311" w:name="_Toc106639512"/>
      <w:bookmarkStart w:id="2312" w:name="_Toc114779022"/>
      <w:bookmarkStart w:id="2313" w:name="_Toc122096939"/>
      <w:bookmarkStart w:id="2314" w:name="_Toc130844160"/>
      <w:bookmarkStart w:id="2315" w:name="_Toc138411866"/>
      <w:bookmarkStart w:id="2316" w:name="_Toc145956053"/>
      <w:bookmarkStart w:id="2317" w:name="_Toc153887488"/>
      <w:bookmarkStart w:id="2318" w:name="_Toc161905377"/>
      <w:bookmarkStart w:id="2319" w:name="_Toc170209980"/>
      <w:bookmarkStart w:id="2320" w:name="_Toc177550775"/>
      <w:bookmarkStart w:id="2321" w:name="_Toc183624862"/>
      <w:r>
        <w:lastRenderedPageBreak/>
        <w:t>6.1.6.2.7</w:t>
      </w:r>
      <w:r>
        <w:tab/>
        <w:t>Type: PointUncertaintyCircle</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322" w:name="_Toc20150389"/>
      <w:bookmarkStart w:id="2323" w:name="_Toc25168636"/>
      <w:bookmarkStart w:id="2324" w:name="_Toc27593055"/>
      <w:bookmarkStart w:id="2325" w:name="_Toc34147926"/>
      <w:bookmarkStart w:id="2326" w:name="_Toc36463310"/>
      <w:bookmarkStart w:id="2327" w:name="_Toc43215150"/>
      <w:bookmarkStart w:id="2328" w:name="_Toc45032398"/>
      <w:bookmarkStart w:id="2329" w:name="_Toc49849887"/>
      <w:bookmarkStart w:id="2330" w:name="_Toc51873401"/>
      <w:bookmarkStart w:id="2331" w:name="_Toc56517529"/>
      <w:bookmarkStart w:id="2332" w:name="_Toc58594430"/>
      <w:bookmarkStart w:id="2333" w:name="_Toc67685940"/>
      <w:bookmarkStart w:id="2334" w:name="_Toc74993761"/>
      <w:bookmarkStart w:id="2335" w:name="_Toc82716349"/>
      <w:bookmarkStart w:id="2336" w:name="_Toc88818636"/>
      <w:bookmarkStart w:id="2337" w:name="_Toc90650558"/>
      <w:bookmarkStart w:id="2338" w:name="_Toc98506228"/>
      <w:bookmarkStart w:id="2339" w:name="_Toc106639513"/>
      <w:bookmarkStart w:id="2340" w:name="_Toc114779023"/>
      <w:bookmarkStart w:id="2341" w:name="_Toc122096940"/>
      <w:bookmarkStart w:id="2342" w:name="_Toc130844161"/>
      <w:bookmarkStart w:id="2343" w:name="_Toc138411867"/>
      <w:bookmarkStart w:id="2344" w:name="_Toc145956054"/>
      <w:bookmarkStart w:id="2345" w:name="_Toc153887489"/>
      <w:bookmarkStart w:id="2346" w:name="_Toc161905378"/>
      <w:bookmarkStart w:id="2347" w:name="_Toc170209981"/>
      <w:bookmarkStart w:id="2348" w:name="_Toc177550776"/>
      <w:bookmarkStart w:id="2349" w:name="_Toc183624863"/>
      <w:r>
        <w:t>6.1.6.2.8</w:t>
      </w:r>
      <w:r>
        <w:tab/>
        <w:t>Type: PointUncertaintyEllipse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350" w:name="_Toc20150390"/>
      <w:bookmarkStart w:id="2351" w:name="_Toc25168637"/>
      <w:bookmarkStart w:id="2352" w:name="_Toc27593056"/>
      <w:bookmarkStart w:id="2353" w:name="_Toc34147927"/>
      <w:bookmarkStart w:id="2354" w:name="_Toc36463311"/>
      <w:bookmarkStart w:id="2355" w:name="_Toc43215151"/>
      <w:bookmarkStart w:id="2356" w:name="_Toc45032399"/>
      <w:bookmarkStart w:id="2357" w:name="_Toc49849888"/>
      <w:bookmarkStart w:id="2358" w:name="_Toc51873402"/>
      <w:bookmarkStart w:id="2359" w:name="_Toc56517530"/>
      <w:bookmarkStart w:id="2360" w:name="_Toc58594431"/>
      <w:bookmarkStart w:id="2361" w:name="_Toc67685941"/>
      <w:bookmarkStart w:id="2362" w:name="_Toc74993762"/>
      <w:bookmarkStart w:id="2363" w:name="_Toc82716350"/>
      <w:bookmarkStart w:id="2364" w:name="_Toc88818637"/>
      <w:bookmarkStart w:id="2365" w:name="_Toc90650559"/>
      <w:bookmarkStart w:id="2366" w:name="_Toc98506229"/>
      <w:bookmarkStart w:id="2367" w:name="_Toc106639514"/>
      <w:bookmarkStart w:id="2368" w:name="_Toc114779024"/>
      <w:bookmarkStart w:id="2369" w:name="_Toc122096941"/>
      <w:bookmarkStart w:id="2370" w:name="_Toc130844162"/>
      <w:bookmarkStart w:id="2371" w:name="_Toc138411868"/>
      <w:bookmarkStart w:id="2372" w:name="_Toc145956055"/>
      <w:bookmarkStart w:id="2373" w:name="_Toc153887490"/>
      <w:bookmarkStart w:id="2374" w:name="_Toc161905379"/>
      <w:bookmarkStart w:id="2375" w:name="_Toc170209982"/>
      <w:bookmarkStart w:id="2376" w:name="_Toc177550777"/>
      <w:bookmarkStart w:id="2377" w:name="_Toc183624864"/>
      <w:r>
        <w:t>6.1.6.2.9</w:t>
      </w:r>
      <w:r>
        <w:tab/>
        <w:t>Type: Polygon</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378" w:name="_Toc20150391"/>
      <w:bookmarkStart w:id="2379" w:name="_Toc25168638"/>
      <w:bookmarkStart w:id="2380" w:name="_Toc27593057"/>
      <w:bookmarkStart w:id="2381" w:name="_Toc34147928"/>
      <w:bookmarkStart w:id="2382" w:name="_Toc36463312"/>
      <w:bookmarkStart w:id="2383" w:name="_Toc43215152"/>
      <w:bookmarkStart w:id="2384" w:name="_Toc45032400"/>
      <w:bookmarkStart w:id="2385" w:name="_Toc49849889"/>
      <w:bookmarkStart w:id="2386" w:name="_Toc51873403"/>
      <w:bookmarkStart w:id="2387" w:name="_Toc56517531"/>
      <w:bookmarkStart w:id="2388" w:name="_Toc58594432"/>
      <w:bookmarkStart w:id="2389" w:name="_Toc67685942"/>
      <w:bookmarkStart w:id="2390" w:name="_Toc74993763"/>
      <w:bookmarkStart w:id="2391" w:name="_Toc82716351"/>
      <w:bookmarkStart w:id="2392" w:name="_Toc88818638"/>
      <w:bookmarkStart w:id="2393" w:name="_Toc90650560"/>
      <w:bookmarkStart w:id="2394" w:name="_Toc98506230"/>
      <w:bookmarkStart w:id="2395" w:name="_Toc106639515"/>
      <w:bookmarkStart w:id="2396" w:name="_Toc114779025"/>
      <w:bookmarkStart w:id="2397" w:name="_Toc122096942"/>
      <w:bookmarkStart w:id="2398" w:name="_Toc130844163"/>
      <w:bookmarkStart w:id="2399" w:name="_Toc138411869"/>
      <w:bookmarkStart w:id="2400" w:name="_Toc145956056"/>
      <w:bookmarkStart w:id="2401" w:name="_Toc153887491"/>
      <w:bookmarkStart w:id="2402" w:name="_Toc161905380"/>
      <w:bookmarkStart w:id="2403" w:name="_Toc170209983"/>
      <w:bookmarkStart w:id="2404" w:name="_Toc177550778"/>
      <w:bookmarkStart w:id="2405" w:name="_Toc183624865"/>
      <w:r>
        <w:t>6.1.6.2.10</w:t>
      </w:r>
      <w:r>
        <w:tab/>
        <w:t>Type: PointAltitude</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406" w:name="_Toc20150392"/>
      <w:bookmarkStart w:id="2407" w:name="_Toc25168639"/>
      <w:bookmarkStart w:id="2408" w:name="_Toc27593058"/>
      <w:bookmarkStart w:id="2409" w:name="_Toc34147929"/>
      <w:bookmarkStart w:id="2410" w:name="_Toc36463313"/>
      <w:bookmarkStart w:id="2411" w:name="_Toc43215153"/>
      <w:bookmarkStart w:id="2412" w:name="_Toc45032401"/>
      <w:bookmarkStart w:id="2413" w:name="_Toc49849890"/>
      <w:bookmarkStart w:id="2414" w:name="_Toc51873404"/>
      <w:bookmarkStart w:id="2415" w:name="_Toc56517532"/>
      <w:bookmarkStart w:id="2416" w:name="_Toc58594433"/>
      <w:bookmarkStart w:id="2417" w:name="_Toc67685943"/>
      <w:bookmarkStart w:id="2418" w:name="_Toc74993764"/>
      <w:bookmarkStart w:id="2419" w:name="_Toc82716352"/>
      <w:bookmarkStart w:id="2420" w:name="_Toc88818639"/>
      <w:bookmarkStart w:id="2421" w:name="_Toc90650561"/>
      <w:bookmarkStart w:id="2422" w:name="_Toc98506231"/>
      <w:bookmarkStart w:id="2423" w:name="_Toc106639516"/>
      <w:bookmarkStart w:id="2424" w:name="_Toc114779026"/>
      <w:bookmarkStart w:id="2425" w:name="_Toc122096943"/>
      <w:bookmarkStart w:id="2426" w:name="_Toc130844164"/>
      <w:bookmarkStart w:id="2427" w:name="_Toc138411870"/>
      <w:bookmarkStart w:id="2428" w:name="_Toc145956057"/>
      <w:bookmarkStart w:id="2429" w:name="_Toc153887492"/>
      <w:bookmarkStart w:id="2430" w:name="_Toc161905381"/>
      <w:bookmarkStart w:id="2431" w:name="_Toc170209984"/>
      <w:bookmarkStart w:id="2432" w:name="_Toc177550779"/>
      <w:bookmarkStart w:id="2433" w:name="_Toc183624866"/>
      <w:r>
        <w:lastRenderedPageBreak/>
        <w:t>6.1.6.2.11</w:t>
      </w:r>
      <w:r>
        <w:tab/>
        <w:t>Type: PointAltitudeUncertainty</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434" w:name="_Toc20150393"/>
      <w:bookmarkStart w:id="2435" w:name="_Toc25168640"/>
      <w:bookmarkStart w:id="2436" w:name="_Toc27593059"/>
      <w:bookmarkStart w:id="2437" w:name="_Toc34147930"/>
      <w:bookmarkStart w:id="2438" w:name="_Toc36463314"/>
      <w:bookmarkStart w:id="2439" w:name="_Toc43215154"/>
      <w:bookmarkStart w:id="2440" w:name="_Toc45032402"/>
      <w:bookmarkStart w:id="2441" w:name="_Toc49849891"/>
      <w:bookmarkStart w:id="2442" w:name="_Toc51873405"/>
      <w:bookmarkStart w:id="2443" w:name="_Toc56517533"/>
      <w:bookmarkStart w:id="2444" w:name="_Toc58594434"/>
      <w:bookmarkStart w:id="2445" w:name="_Toc67685944"/>
      <w:bookmarkStart w:id="2446" w:name="_Toc74993765"/>
      <w:bookmarkStart w:id="2447" w:name="_Toc82716353"/>
      <w:bookmarkStart w:id="2448" w:name="_Toc88818640"/>
      <w:bookmarkStart w:id="2449" w:name="_Toc90650562"/>
      <w:bookmarkStart w:id="2450" w:name="_Toc98506232"/>
      <w:bookmarkStart w:id="2451" w:name="_Toc106639517"/>
      <w:bookmarkStart w:id="2452" w:name="_Toc114779027"/>
      <w:bookmarkStart w:id="2453" w:name="_Toc122096944"/>
      <w:bookmarkStart w:id="2454" w:name="_Toc130844165"/>
      <w:bookmarkStart w:id="2455" w:name="_Toc138411871"/>
      <w:bookmarkStart w:id="2456" w:name="_Toc145956058"/>
      <w:bookmarkStart w:id="2457" w:name="_Toc153887493"/>
      <w:bookmarkStart w:id="2458" w:name="_Toc161905382"/>
      <w:bookmarkStart w:id="2459" w:name="_Toc170209985"/>
      <w:bookmarkStart w:id="2460" w:name="_Toc177550780"/>
      <w:bookmarkStart w:id="2461" w:name="_Toc183624867"/>
      <w:r>
        <w:t>6.1.6.2.12</w:t>
      </w:r>
      <w:r>
        <w:tab/>
        <w:t>Type: EllipsoidArc</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462" w:name="_Toc20150394"/>
      <w:bookmarkStart w:id="2463" w:name="_Toc25168641"/>
      <w:bookmarkStart w:id="2464" w:name="_Toc27593060"/>
      <w:bookmarkStart w:id="2465" w:name="_Toc34147931"/>
      <w:bookmarkStart w:id="2466" w:name="_Toc36463315"/>
      <w:bookmarkStart w:id="2467" w:name="_Toc43215155"/>
      <w:bookmarkStart w:id="2468" w:name="_Toc45032403"/>
      <w:bookmarkStart w:id="2469" w:name="_Toc49849892"/>
      <w:bookmarkStart w:id="2470" w:name="_Toc51873406"/>
      <w:bookmarkStart w:id="2471" w:name="_Toc56517534"/>
      <w:bookmarkStart w:id="2472" w:name="_Toc58594435"/>
      <w:bookmarkStart w:id="2473" w:name="_Toc67685945"/>
      <w:bookmarkStart w:id="2474" w:name="_Toc74993766"/>
      <w:bookmarkStart w:id="2475" w:name="_Toc82716354"/>
      <w:bookmarkStart w:id="2476" w:name="_Toc88818641"/>
      <w:bookmarkStart w:id="2477" w:name="_Toc90650563"/>
      <w:bookmarkStart w:id="2478" w:name="_Toc98506233"/>
      <w:bookmarkStart w:id="2479" w:name="_Toc106639518"/>
      <w:bookmarkStart w:id="2480" w:name="_Toc114779028"/>
      <w:bookmarkStart w:id="2481" w:name="_Toc122096945"/>
      <w:bookmarkStart w:id="2482" w:name="_Toc130844166"/>
      <w:bookmarkStart w:id="2483" w:name="_Toc138411872"/>
      <w:bookmarkStart w:id="2484" w:name="_Toc145956059"/>
      <w:bookmarkStart w:id="2485" w:name="_Toc153887494"/>
      <w:bookmarkStart w:id="2486" w:name="_Toc161905383"/>
      <w:bookmarkStart w:id="2487" w:name="_Toc170209986"/>
      <w:bookmarkStart w:id="2488" w:name="_Toc177550781"/>
      <w:bookmarkStart w:id="2489" w:name="_Toc183624868"/>
      <w:r>
        <w:lastRenderedPageBreak/>
        <w:t>6.1.6.2.13</w:t>
      </w:r>
      <w:r>
        <w:tab/>
        <w:t>Type: LocationQoS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490" w:name="_Toc20150395"/>
      <w:bookmarkStart w:id="2491" w:name="_Toc25168642"/>
      <w:bookmarkStart w:id="2492" w:name="_Toc27593061"/>
      <w:bookmarkStart w:id="2493" w:name="_Toc34147932"/>
      <w:bookmarkStart w:id="2494" w:name="_Toc36463316"/>
      <w:bookmarkStart w:id="2495" w:name="_Toc43215156"/>
      <w:bookmarkStart w:id="2496" w:name="_Toc45032404"/>
      <w:bookmarkStart w:id="2497" w:name="_Toc49849893"/>
      <w:bookmarkStart w:id="2498" w:name="_Toc51873407"/>
      <w:bookmarkStart w:id="2499" w:name="_Toc56517535"/>
      <w:bookmarkStart w:id="2500" w:name="_Toc58594436"/>
      <w:bookmarkStart w:id="2501" w:name="_Toc67685946"/>
      <w:bookmarkStart w:id="2502" w:name="_Toc74993767"/>
      <w:bookmarkStart w:id="2503" w:name="_Toc82716355"/>
      <w:bookmarkStart w:id="2504" w:name="_Toc88818642"/>
      <w:bookmarkStart w:id="2505" w:name="_Toc90650564"/>
      <w:bookmarkStart w:id="2506" w:name="_Toc98506234"/>
      <w:bookmarkStart w:id="2507" w:name="_Toc106639519"/>
      <w:bookmarkStart w:id="2508" w:name="_Toc114779029"/>
      <w:bookmarkStart w:id="2509" w:name="_Toc122096946"/>
      <w:bookmarkStart w:id="2510" w:name="_Toc130844167"/>
      <w:bookmarkStart w:id="2511" w:name="_Toc138411873"/>
      <w:bookmarkStart w:id="2512" w:name="_Toc145956060"/>
      <w:bookmarkStart w:id="2513" w:name="_Toc153887495"/>
      <w:bookmarkStart w:id="2514" w:name="_Toc161905384"/>
      <w:bookmarkStart w:id="2515" w:name="_Toc170209987"/>
      <w:bookmarkStart w:id="2516" w:name="_Toc177550782"/>
      <w:bookmarkStart w:id="2517" w:name="_Toc183624869"/>
      <w:r>
        <w:lastRenderedPageBreak/>
        <w:t>6.1.6.2.14</w:t>
      </w:r>
      <w:r>
        <w:tab/>
        <w:t>Type: CivicAddress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77777777" w:rsidR="00EB7848" w:rsidRPr="00A61E64"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518" w:name="_Toc20150396"/>
      <w:bookmarkStart w:id="2519" w:name="_Toc25168643"/>
      <w:bookmarkStart w:id="2520" w:name="_Toc27593062"/>
      <w:bookmarkStart w:id="2521" w:name="_Toc34147933"/>
      <w:bookmarkStart w:id="2522" w:name="_Toc36463317"/>
      <w:bookmarkStart w:id="2523" w:name="_Toc43215157"/>
      <w:bookmarkStart w:id="2524" w:name="_Toc45032405"/>
      <w:bookmarkStart w:id="2525" w:name="_Toc49849894"/>
      <w:bookmarkStart w:id="2526" w:name="_Toc51873408"/>
      <w:bookmarkStart w:id="2527" w:name="_Toc56517536"/>
      <w:bookmarkStart w:id="2528" w:name="_Toc58594437"/>
      <w:bookmarkStart w:id="2529" w:name="_Toc67685947"/>
      <w:bookmarkStart w:id="2530" w:name="_Toc74993768"/>
      <w:bookmarkStart w:id="2531" w:name="_Toc82716356"/>
      <w:bookmarkStart w:id="2532" w:name="_Toc88818643"/>
      <w:bookmarkStart w:id="2533" w:name="_Toc90650565"/>
      <w:bookmarkStart w:id="2534" w:name="_Toc98506235"/>
      <w:bookmarkStart w:id="2535" w:name="_Toc106639520"/>
      <w:bookmarkStart w:id="2536" w:name="_Toc114779030"/>
      <w:bookmarkStart w:id="2537" w:name="_Toc122096947"/>
      <w:bookmarkStart w:id="2538" w:name="_Toc130844168"/>
      <w:bookmarkStart w:id="2539" w:name="_Toc138411874"/>
      <w:bookmarkStart w:id="2540" w:name="_Toc145956061"/>
      <w:bookmarkStart w:id="2541" w:name="_Toc153887496"/>
      <w:bookmarkStart w:id="2542" w:name="_Toc161905385"/>
      <w:bookmarkStart w:id="2543" w:name="_Toc170209988"/>
      <w:bookmarkStart w:id="2544" w:name="_Toc177550783"/>
      <w:bookmarkStart w:id="2545" w:name="_Toc183624870"/>
      <w:r>
        <w:t>6.1.6.2.15</w:t>
      </w:r>
      <w:r>
        <w:tab/>
        <w:t>Type: PositioningMethodAndUsage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546" w:name="_Toc20150397"/>
      <w:bookmarkStart w:id="2547" w:name="_Toc25168644"/>
      <w:bookmarkStart w:id="2548" w:name="_Toc27593063"/>
      <w:bookmarkStart w:id="2549" w:name="_Toc34147934"/>
      <w:bookmarkStart w:id="2550" w:name="_Toc36463318"/>
      <w:bookmarkStart w:id="2551" w:name="_Toc43215158"/>
      <w:bookmarkStart w:id="2552" w:name="_Toc45032406"/>
      <w:bookmarkStart w:id="2553" w:name="_Toc49849895"/>
      <w:bookmarkStart w:id="2554" w:name="_Toc51873409"/>
      <w:bookmarkStart w:id="2555" w:name="_Toc56517537"/>
      <w:bookmarkStart w:id="2556" w:name="_Toc58594438"/>
      <w:bookmarkStart w:id="2557" w:name="_Toc67685948"/>
      <w:bookmarkStart w:id="2558" w:name="_Toc74993769"/>
      <w:bookmarkStart w:id="2559" w:name="_Toc82716357"/>
      <w:bookmarkStart w:id="2560" w:name="_Toc88818644"/>
      <w:bookmarkStart w:id="2561" w:name="_Toc90650566"/>
      <w:bookmarkStart w:id="2562" w:name="_Toc98506236"/>
      <w:bookmarkStart w:id="2563" w:name="_Toc106639521"/>
      <w:bookmarkStart w:id="2564" w:name="_Toc114779031"/>
      <w:bookmarkStart w:id="2565" w:name="_Toc122096948"/>
      <w:bookmarkStart w:id="2566" w:name="_Toc130844169"/>
      <w:bookmarkStart w:id="2567" w:name="_Toc138411875"/>
      <w:bookmarkStart w:id="2568" w:name="_Toc145956062"/>
      <w:bookmarkStart w:id="2569" w:name="_Toc153887497"/>
      <w:bookmarkStart w:id="2570" w:name="_Toc161905386"/>
      <w:bookmarkStart w:id="2571" w:name="_Toc170209989"/>
      <w:bookmarkStart w:id="2572" w:name="_Toc177550784"/>
      <w:bookmarkStart w:id="2573" w:name="_Toc183624871"/>
      <w:r>
        <w:lastRenderedPageBreak/>
        <w:t>6.1.6.2.16</w:t>
      </w:r>
      <w:r>
        <w:tab/>
        <w:t>Type: GnssPositioningMethodAndUsage</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574" w:name="_Toc20150398"/>
      <w:bookmarkStart w:id="2575" w:name="_Toc25168645"/>
      <w:bookmarkStart w:id="2576" w:name="_Toc27593064"/>
      <w:bookmarkStart w:id="2577" w:name="_Toc34147935"/>
      <w:bookmarkStart w:id="2578" w:name="_Toc36463319"/>
      <w:bookmarkStart w:id="2579" w:name="_Toc43215159"/>
      <w:bookmarkStart w:id="2580" w:name="_Toc45032407"/>
      <w:bookmarkStart w:id="2581" w:name="_Toc49849896"/>
      <w:bookmarkStart w:id="2582" w:name="_Toc51873410"/>
      <w:bookmarkStart w:id="2583" w:name="_Toc56517538"/>
      <w:bookmarkStart w:id="2584" w:name="_Toc58594439"/>
      <w:bookmarkStart w:id="2585" w:name="_Toc67685949"/>
      <w:bookmarkStart w:id="2586" w:name="_Toc74993770"/>
      <w:bookmarkStart w:id="2587" w:name="_Toc82716358"/>
      <w:bookmarkStart w:id="2588" w:name="_Toc88818645"/>
      <w:bookmarkStart w:id="2589" w:name="_Toc90650567"/>
      <w:bookmarkStart w:id="2590" w:name="_Toc98506237"/>
      <w:bookmarkStart w:id="2591" w:name="_Toc106639522"/>
      <w:bookmarkStart w:id="2592" w:name="_Toc114779032"/>
      <w:bookmarkStart w:id="2593" w:name="_Toc122096949"/>
      <w:bookmarkStart w:id="2594" w:name="_Toc130844170"/>
      <w:bookmarkStart w:id="2595" w:name="_Toc138411876"/>
      <w:bookmarkStart w:id="2596" w:name="_Toc145956063"/>
      <w:bookmarkStart w:id="2597" w:name="_Toc153887498"/>
      <w:bookmarkStart w:id="2598" w:name="_Toc161905387"/>
      <w:bookmarkStart w:id="2599" w:name="_Toc170209990"/>
      <w:bookmarkStart w:id="2600" w:name="_Toc177550785"/>
      <w:bookmarkStart w:id="2601" w:name="_Toc183624872"/>
      <w:r>
        <w:t>6.1.6.2.</w:t>
      </w:r>
      <w:r w:rsidRPr="00BA3DCF">
        <w:t>17</w:t>
      </w:r>
      <w:r>
        <w:tab/>
        <w:t>Type: VelocityEstimate</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943068" w:rsidRPr="00FD48E5" w14:paraId="5565C523"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C36CC7D" w14:textId="3F28C94B" w:rsidR="00943068" w:rsidRDefault="00943068" w:rsidP="00943068">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7D4F9D77" w14:textId="1ABF145F" w:rsidR="00943068" w:rsidRDefault="00943068" w:rsidP="00943068">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7258D810" w14:textId="2F7D36FC" w:rsidR="00943068" w:rsidRDefault="00943068" w:rsidP="00943068">
            <w:pPr>
              <w:pStyle w:val="TAL"/>
              <w:rPr>
                <w:rFonts w:cs="Arial"/>
                <w:szCs w:val="18"/>
              </w:rPr>
            </w:pPr>
            <w:r>
              <w:rPr>
                <w:rFonts w:cs="Arial"/>
                <w:szCs w:val="18"/>
              </w:rPr>
              <w:t>Velocity estimate i</w:t>
            </w:r>
            <w:bookmarkStart w:id="2602"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602"/>
          </w:p>
        </w:tc>
      </w:tr>
      <w:tr w:rsidR="00943068"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943068" w:rsidRDefault="00943068" w:rsidP="00943068">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603" w:name="_Toc20150399"/>
      <w:bookmarkStart w:id="2604" w:name="_Toc25168646"/>
      <w:bookmarkStart w:id="2605" w:name="_Toc27593065"/>
      <w:bookmarkStart w:id="2606" w:name="_Toc34147936"/>
      <w:bookmarkStart w:id="2607" w:name="_Toc36463320"/>
      <w:bookmarkStart w:id="2608" w:name="_Toc43215160"/>
      <w:bookmarkStart w:id="2609" w:name="_Toc45032408"/>
      <w:bookmarkStart w:id="2610" w:name="_Toc49849897"/>
      <w:bookmarkStart w:id="2611" w:name="_Toc51873411"/>
      <w:bookmarkStart w:id="2612" w:name="_Toc56517539"/>
      <w:bookmarkStart w:id="2613" w:name="_Toc58594440"/>
      <w:bookmarkStart w:id="2614" w:name="_Toc67685950"/>
      <w:bookmarkStart w:id="2615" w:name="_Toc74993771"/>
      <w:bookmarkStart w:id="2616" w:name="_Toc82716359"/>
      <w:bookmarkStart w:id="2617" w:name="_Toc88818646"/>
      <w:bookmarkStart w:id="2618" w:name="_Toc90650568"/>
      <w:bookmarkStart w:id="2619" w:name="_Toc98506238"/>
      <w:bookmarkStart w:id="2620" w:name="_Toc106639523"/>
      <w:bookmarkStart w:id="2621" w:name="_Toc114779033"/>
      <w:bookmarkStart w:id="2622" w:name="_Toc122096950"/>
      <w:bookmarkStart w:id="2623" w:name="_Toc130844171"/>
      <w:bookmarkStart w:id="2624" w:name="_Toc138411877"/>
      <w:bookmarkStart w:id="2625" w:name="_Toc145956064"/>
      <w:bookmarkStart w:id="2626" w:name="_Toc153887499"/>
      <w:bookmarkStart w:id="2627" w:name="_Toc161905388"/>
      <w:bookmarkStart w:id="2628" w:name="_Toc170209991"/>
      <w:bookmarkStart w:id="2629" w:name="_Toc177550786"/>
      <w:bookmarkStart w:id="2630" w:name="_Toc183624873"/>
      <w:r>
        <w:t>6.1.6.2.18</w:t>
      </w:r>
      <w:r>
        <w:tab/>
        <w:t>Type: HorizontalVelocity</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2631" w:name="_Toc20150400"/>
      <w:bookmarkStart w:id="2632" w:name="_Toc25168647"/>
      <w:bookmarkStart w:id="2633" w:name="_Toc27593066"/>
      <w:bookmarkStart w:id="2634" w:name="_Toc34147937"/>
      <w:bookmarkStart w:id="2635" w:name="_Toc36463321"/>
      <w:bookmarkStart w:id="2636" w:name="_Toc43215161"/>
      <w:bookmarkStart w:id="2637" w:name="_Toc45032409"/>
      <w:bookmarkStart w:id="2638" w:name="_Toc49849898"/>
      <w:bookmarkStart w:id="2639" w:name="_Toc51873412"/>
      <w:bookmarkStart w:id="2640" w:name="_Toc56517540"/>
      <w:bookmarkStart w:id="2641" w:name="_Toc58594441"/>
      <w:bookmarkStart w:id="2642" w:name="_Toc67685951"/>
      <w:bookmarkStart w:id="2643" w:name="_Toc74993772"/>
      <w:bookmarkStart w:id="2644" w:name="_Toc82716360"/>
      <w:bookmarkStart w:id="2645" w:name="_Toc88818647"/>
      <w:bookmarkStart w:id="2646" w:name="_Toc90650569"/>
      <w:bookmarkStart w:id="2647" w:name="_Toc98506239"/>
      <w:bookmarkStart w:id="2648" w:name="_Toc106639524"/>
      <w:bookmarkStart w:id="2649" w:name="_Toc114779034"/>
      <w:bookmarkStart w:id="2650" w:name="_Toc122096951"/>
      <w:bookmarkStart w:id="2651" w:name="_Toc130844172"/>
      <w:bookmarkStart w:id="2652" w:name="_Toc138411878"/>
      <w:bookmarkStart w:id="2653" w:name="_Toc145956065"/>
      <w:bookmarkStart w:id="2654" w:name="_Toc153887500"/>
      <w:bookmarkStart w:id="2655" w:name="_Toc161905389"/>
      <w:bookmarkStart w:id="2656" w:name="_Toc170209992"/>
      <w:bookmarkStart w:id="2657" w:name="_Toc177550787"/>
      <w:bookmarkStart w:id="2658" w:name="_Toc183624874"/>
      <w:r>
        <w:t>6.1.6.2.19</w:t>
      </w:r>
      <w:r>
        <w:tab/>
        <w:t>Type: HorizontalWithVerticalVelocity</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2659" w:name="_Toc20150401"/>
      <w:bookmarkStart w:id="2660" w:name="_Toc25168648"/>
      <w:bookmarkStart w:id="2661" w:name="_Toc27593067"/>
      <w:bookmarkStart w:id="2662" w:name="_Toc34147938"/>
      <w:bookmarkStart w:id="2663" w:name="_Toc36463322"/>
      <w:bookmarkStart w:id="2664" w:name="_Toc43215162"/>
      <w:bookmarkStart w:id="2665" w:name="_Toc45032410"/>
      <w:bookmarkStart w:id="2666" w:name="_Toc49849899"/>
      <w:bookmarkStart w:id="2667" w:name="_Toc51873413"/>
      <w:bookmarkStart w:id="2668" w:name="_Toc56517541"/>
      <w:bookmarkStart w:id="2669" w:name="_Toc58594442"/>
      <w:bookmarkStart w:id="2670" w:name="_Toc67685952"/>
      <w:bookmarkStart w:id="2671" w:name="_Toc74993773"/>
      <w:bookmarkStart w:id="2672" w:name="_Toc82716361"/>
      <w:bookmarkStart w:id="2673" w:name="_Toc88818648"/>
      <w:bookmarkStart w:id="2674" w:name="_Toc90650570"/>
      <w:bookmarkStart w:id="2675" w:name="_Toc98506240"/>
      <w:bookmarkStart w:id="2676" w:name="_Toc106639525"/>
      <w:bookmarkStart w:id="2677" w:name="_Toc114779035"/>
      <w:bookmarkStart w:id="2678" w:name="_Toc122096952"/>
      <w:bookmarkStart w:id="2679" w:name="_Toc130844173"/>
      <w:bookmarkStart w:id="2680" w:name="_Toc138411879"/>
      <w:bookmarkStart w:id="2681" w:name="_Toc145956066"/>
      <w:bookmarkStart w:id="2682" w:name="_Toc153887501"/>
      <w:bookmarkStart w:id="2683" w:name="_Toc161905390"/>
      <w:bookmarkStart w:id="2684" w:name="_Toc170209993"/>
      <w:bookmarkStart w:id="2685" w:name="_Toc177550788"/>
      <w:bookmarkStart w:id="2686" w:name="_Toc183624875"/>
      <w:r>
        <w:lastRenderedPageBreak/>
        <w:t>6.1.6.2.20</w:t>
      </w:r>
      <w:r>
        <w:tab/>
        <w:t>Type: HorizontalVelocityWithUncertainty</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2687" w:name="_Toc20150402"/>
      <w:bookmarkStart w:id="2688" w:name="_Toc25168649"/>
      <w:bookmarkStart w:id="2689" w:name="_Toc27593068"/>
      <w:bookmarkStart w:id="2690" w:name="_Toc34147939"/>
      <w:bookmarkStart w:id="2691" w:name="_Toc36463323"/>
      <w:bookmarkStart w:id="2692" w:name="_Toc43215163"/>
      <w:bookmarkStart w:id="2693" w:name="_Toc45032411"/>
      <w:bookmarkStart w:id="2694" w:name="_Toc49849900"/>
      <w:bookmarkStart w:id="2695" w:name="_Toc51873414"/>
      <w:bookmarkStart w:id="2696" w:name="_Toc56517542"/>
      <w:bookmarkStart w:id="2697" w:name="_Toc58594443"/>
      <w:bookmarkStart w:id="2698" w:name="_Toc67685953"/>
      <w:bookmarkStart w:id="2699" w:name="_Toc74993774"/>
      <w:bookmarkStart w:id="2700" w:name="_Toc82716362"/>
      <w:bookmarkStart w:id="2701" w:name="_Toc88818649"/>
      <w:bookmarkStart w:id="2702" w:name="_Toc90650571"/>
      <w:bookmarkStart w:id="2703" w:name="_Toc98506241"/>
      <w:bookmarkStart w:id="2704" w:name="_Toc106639526"/>
      <w:bookmarkStart w:id="2705" w:name="_Toc114779036"/>
      <w:bookmarkStart w:id="2706" w:name="_Toc122096953"/>
      <w:bookmarkStart w:id="2707" w:name="_Toc130844174"/>
      <w:bookmarkStart w:id="2708" w:name="_Toc138411880"/>
      <w:bookmarkStart w:id="2709" w:name="_Toc145956067"/>
      <w:bookmarkStart w:id="2710" w:name="_Toc153887502"/>
      <w:bookmarkStart w:id="2711" w:name="_Toc161905391"/>
      <w:bookmarkStart w:id="2712" w:name="_Toc170209994"/>
      <w:bookmarkStart w:id="2713" w:name="_Toc177550789"/>
      <w:bookmarkStart w:id="2714" w:name="_Toc183624876"/>
      <w:r>
        <w:t>6.1.6.2.21</w:t>
      </w:r>
      <w:r>
        <w:tab/>
        <w:t>Type: HorizontalWithVerticalVelocityAndUncertainty</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2715" w:name="_Toc20150403"/>
      <w:bookmarkStart w:id="2716" w:name="_Toc25168650"/>
      <w:bookmarkStart w:id="2717" w:name="_Toc27593069"/>
      <w:bookmarkStart w:id="2718" w:name="_Toc34147940"/>
      <w:bookmarkStart w:id="2719" w:name="_Toc36463324"/>
      <w:bookmarkStart w:id="2720" w:name="_Toc43215164"/>
      <w:bookmarkStart w:id="2721" w:name="_Toc45032412"/>
      <w:bookmarkStart w:id="2722" w:name="_Toc49849901"/>
      <w:bookmarkStart w:id="2723" w:name="_Toc51873415"/>
      <w:bookmarkStart w:id="2724" w:name="_Toc56517543"/>
      <w:bookmarkStart w:id="2725" w:name="_Toc58594444"/>
      <w:bookmarkStart w:id="2726" w:name="_Toc67685954"/>
      <w:bookmarkStart w:id="2727" w:name="_Toc74993775"/>
      <w:bookmarkStart w:id="2728" w:name="_Toc82716363"/>
      <w:bookmarkStart w:id="2729" w:name="_Toc88818650"/>
      <w:bookmarkStart w:id="2730" w:name="_Toc90650572"/>
      <w:bookmarkStart w:id="2731" w:name="_Toc98506242"/>
      <w:bookmarkStart w:id="2732" w:name="_Toc106639527"/>
      <w:bookmarkStart w:id="2733" w:name="_Toc114779037"/>
      <w:bookmarkStart w:id="2734" w:name="_Toc122096954"/>
      <w:bookmarkStart w:id="2735" w:name="_Toc130844175"/>
      <w:bookmarkStart w:id="2736" w:name="_Toc138411881"/>
      <w:bookmarkStart w:id="2737" w:name="_Toc145956068"/>
      <w:bookmarkStart w:id="2738" w:name="_Toc153887503"/>
      <w:bookmarkStart w:id="2739" w:name="_Toc161905392"/>
      <w:bookmarkStart w:id="2740" w:name="_Toc170209995"/>
      <w:bookmarkStart w:id="2741" w:name="_Toc177550790"/>
      <w:bookmarkStart w:id="2742" w:name="_Toc183624877"/>
      <w:r>
        <w:t>6.1.6.2.22</w:t>
      </w:r>
      <w:r>
        <w:tab/>
        <w:t>Type: UncertaintyEllipse</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2743" w:name="_Toc20150404"/>
      <w:bookmarkStart w:id="2744" w:name="_Toc25168651"/>
      <w:bookmarkStart w:id="2745" w:name="_Toc27593070"/>
      <w:bookmarkStart w:id="2746" w:name="_Toc34147941"/>
      <w:bookmarkStart w:id="2747" w:name="_Toc36463325"/>
      <w:bookmarkStart w:id="2748" w:name="_Toc43215165"/>
      <w:bookmarkStart w:id="2749" w:name="_Toc45032413"/>
      <w:bookmarkStart w:id="2750" w:name="_Toc49849902"/>
      <w:bookmarkStart w:id="2751" w:name="_Toc51873416"/>
      <w:bookmarkStart w:id="2752" w:name="_Toc56517544"/>
      <w:bookmarkStart w:id="2753" w:name="_Toc58594445"/>
      <w:bookmarkStart w:id="2754" w:name="_Toc67685955"/>
      <w:bookmarkStart w:id="2755" w:name="_Toc74993776"/>
      <w:bookmarkStart w:id="2756" w:name="_Toc82716364"/>
      <w:bookmarkStart w:id="2757" w:name="_Toc88818651"/>
      <w:bookmarkStart w:id="2758" w:name="_Toc90650573"/>
      <w:bookmarkStart w:id="2759" w:name="_Toc98506243"/>
      <w:bookmarkStart w:id="2760" w:name="_Toc106639528"/>
      <w:bookmarkStart w:id="2761" w:name="_Toc114779038"/>
      <w:bookmarkStart w:id="2762" w:name="_Toc122096955"/>
      <w:bookmarkStart w:id="2763" w:name="_Toc130844176"/>
      <w:bookmarkStart w:id="2764" w:name="_Toc138411882"/>
      <w:bookmarkStart w:id="2765" w:name="_Toc145956069"/>
      <w:bookmarkStart w:id="2766" w:name="_Toc153887504"/>
      <w:bookmarkStart w:id="2767" w:name="_Toc161905393"/>
      <w:bookmarkStart w:id="2768" w:name="_Toc170209996"/>
      <w:bookmarkStart w:id="2769" w:name="_Toc177550791"/>
      <w:bookmarkStart w:id="2770" w:name="_Toc183624878"/>
      <w:r>
        <w:t>6.1.6.2.23</w:t>
      </w:r>
      <w:r w:rsidRPr="007F4DE4">
        <w:tab/>
      </w:r>
      <w:r>
        <w:t xml:space="preserve">Type: </w:t>
      </w:r>
      <w:r w:rsidRPr="007F4DE4">
        <w:t>U</w:t>
      </w:r>
      <w:r>
        <w:t>eLcs</w:t>
      </w:r>
      <w:r w:rsidRPr="007F4DE4">
        <w:t>Capability</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2771" w:name="_Toc20150405"/>
      <w:bookmarkStart w:id="2772" w:name="_Toc25168652"/>
      <w:bookmarkStart w:id="2773" w:name="_Toc27593071"/>
      <w:bookmarkStart w:id="2774" w:name="_Toc34147942"/>
      <w:bookmarkStart w:id="2775" w:name="_Toc36463326"/>
      <w:bookmarkStart w:id="2776" w:name="_Toc43215166"/>
      <w:bookmarkStart w:id="2777" w:name="_Toc45032414"/>
      <w:bookmarkStart w:id="2778" w:name="_Toc49849903"/>
      <w:bookmarkStart w:id="2779" w:name="_Toc51873417"/>
      <w:bookmarkStart w:id="2780" w:name="_Toc56517545"/>
      <w:bookmarkStart w:id="2781" w:name="_Toc58594446"/>
      <w:bookmarkStart w:id="2782" w:name="_Toc67685956"/>
      <w:bookmarkStart w:id="2783" w:name="_Toc74993777"/>
      <w:bookmarkStart w:id="2784" w:name="_Toc82716365"/>
      <w:bookmarkStart w:id="2785" w:name="_Toc88818652"/>
      <w:bookmarkStart w:id="2786" w:name="_Toc90650574"/>
      <w:bookmarkStart w:id="2787" w:name="_Toc98506244"/>
      <w:bookmarkStart w:id="2788" w:name="_Toc106639529"/>
      <w:bookmarkStart w:id="2789" w:name="_Toc114779039"/>
      <w:bookmarkStart w:id="2790" w:name="_Toc122096956"/>
      <w:bookmarkStart w:id="2791" w:name="_Toc130844177"/>
      <w:bookmarkStart w:id="2792" w:name="_Toc138411883"/>
      <w:bookmarkStart w:id="2793" w:name="_Toc145956070"/>
      <w:bookmarkStart w:id="2794" w:name="_Toc153887505"/>
      <w:bookmarkStart w:id="2795" w:name="_Toc161905394"/>
      <w:bookmarkStart w:id="2796" w:name="_Toc170209997"/>
      <w:bookmarkStart w:id="2797" w:name="_Toc177550792"/>
      <w:bookmarkStart w:id="2798" w:name="_Toc183624879"/>
      <w:r>
        <w:lastRenderedPageBreak/>
        <w:t>6.1.6.2.24</w:t>
      </w:r>
      <w:r>
        <w:tab/>
        <w:t>Type: PeriodicEventInfo</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2799" w:name="_Toc20150406"/>
      <w:bookmarkStart w:id="2800" w:name="_Toc25168653"/>
      <w:bookmarkStart w:id="2801" w:name="_Toc27593072"/>
      <w:bookmarkStart w:id="2802" w:name="_Toc34147943"/>
      <w:bookmarkStart w:id="2803" w:name="_Toc36463327"/>
      <w:bookmarkStart w:id="2804" w:name="_Toc43215167"/>
      <w:bookmarkStart w:id="2805" w:name="_Toc45032415"/>
      <w:bookmarkStart w:id="2806" w:name="_Toc49849904"/>
      <w:bookmarkStart w:id="2807" w:name="_Toc51873418"/>
      <w:bookmarkStart w:id="2808" w:name="_Toc56517546"/>
      <w:bookmarkStart w:id="2809" w:name="_Toc58594447"/>
      <w:bookmarkStart w:id="2810" w:name="_Toc67685957"/>
      <w:bookmarkStart w:id="2811" w:name="_Toc74993778"/>
      <w:bookmarkStart w:id="2812" w:name="_Toc82716366"/>
      <w:bookmarkStart w:id="2813" w:name="_Toc88818653"/>
      <w:bookmarkStart w:id="2814" w:name="_Toc90650575"/>
      <w:bookmarkStart w:id="2815" w:name="_Toc98506245"/>
      <w:bookmarkStart w:id="2816" w:name="_Toc106639530"/>
      <w:bookmarkStart w:id="2817" w:name="_Toc114779040"/>
      <w:bookmarkStart w:id="2818" w:name="_Toc122096957"/>
      <w:bookmarkStart w:id="2819" w:name="_Toc130844178"/>
      <w:bookmarkStart w:id="2820" w:name="_Toc138411884"/>
      <w:bookmarkStart w:id="2821" w:name="_Toc145956071"/>
      <w:bookmarkStart w:id="2822" w:name="_Toc153887506"/>
      <w:bookmarkStart w:id="2823" w:name="_Toc161905395"/>
      <w:bookmarkStart w:id="2824" w:name="_Toc170209998"/>
      <w:bookmarkStart w:id="2825" w:name="_Toc177550793"/>
      <w:bookmarkStart w:id="2826" w:name="_Toc183624880"/>
      <w:r>
        <w:lastRenderedPageBreak/>
        <w:t>6.1.6.2.25</w:t>
      </w:r>
      <w:r>
        <w:tab/>
        <w:t>Type: AreaEventInfo</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2827" w:name="_Toc20150407"/>
      <w:bookmarkStart w:id="2828" w:name="_Toc25168654"/>
      <w:bookmarkStart w:id="2829" w:name="_Toc27593073"/>
      <w:bookmarkStart w:id="2830" w:name="_Toc34147944"/>
      <w:bookmarkStart w:id="2831" w:name="_Toc36463328"/>
      <w:bookmarkStart w:id="2832" w:name="_Toc43215168"/>
      <w:bookmarkStart w:id="2833" w:name="_Toc45032416"/>
      <w:bookmarkStart w:id="2834" w:name="_Toc49849905"/>
      <w:bookmarkStart w:id="2835" w:name="_Toc51873419"/>
      <w:bookmarkStart w:id="2836" w:name="_Toc56517547"/>
      <w:bookmarkStart w:id="2837" w:name="_Toc58594448"/>
      <w:bookmarkStart w:id="2838" w:name="_Toc67685958"/>
      <w:bookmarkStart w:id="2839" w:name="_Toc74993779"/>
      <w:bookmarkStart w:id="2840" w:name="_Toc82716367"/>
      <w:bookmarkStart w:id="2841" w:name="_Toc88818654"/>
      <w:bookmarkStart w:id="2842" w:name="_Toc90650576"/>
      <w:bookmarkStart w:id="2843" w:name="_Toc98506246"/>
      <w:bookmarkStart w:id="2844" w:name="_Toc106639531"/>
      <w:bookmarkStart w:id="2845" w:name="_Toc114779041"/>
      <w:bookmarkStart w:id="2846" w:name="_Toc122096958"/>
      <w:bookmarkStart w:id="2847" w:name="_Toc130844179"/>
      <w:bookmarkStart w:id="2848" w:name="_Toc138411885"/>
      <w:bookmarkStart w:id="2849" w:name="_Toc145956072"/>
      <w:bookmarkStart w:id="2850" w:name="_Toc153887507"/>
      <w:bookmarkStart w:id="2851" w:name="_Toc161905396"/>
      <w:bookmarkStart w:id="2852" w:name="_Toc170209999"/>
      <w:bookmarkStart w:id="2853" w:name="_Toc177550794"/>
      <w:bookmarkStart w:id="2854" w:name="_Toc183624881"/>
      <w:r>
        <w:t>6.1.6.2.26</w:t>
      </w:r>
      <w:r>
        <w:tab/>
        <w:t>Type: ReportingArea</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2855" w:name="_Toc20150408"/>
      <w:bookmarkStart w:id="2856" w:name="_Toc25168655"/>
      <w:bookmarkStart w:id="2857" w:name="_Toc27593074"/>
      <w:bookmarkStart w:id="2858" w:name="_Toc34147945"/>
      <w:bookmarkStart w:id="2859" w:name="_Toc36463329"/>
      <w:bookmarkStart w:id="2860" w:name="_Toc43215169"/>
      <w:bookmarkStart w:id="2861" w:name="_Toc45032417"/>
      <w:bookmarkStart w:id="2862" w:name="_Toc49849906"/>
      <w:bookmarkStart w:id="2863" w:name="_Toc51873420"/>
      <w:bookmarkStart w:id="2864" w:name="_Toc56517548"/>
      <w:bookmarkStart w:id="2865" w:name="_Toc58594449"/>
      <w:bookmarkStart w:id="2866" w:name="_Toc67685959"/>
      <w:bookmarkStart w:id="2867" w:name="_Toc74993780"/>
      <w:bookmarkStart w:id="2868" w:name="_Toc82716368"/>
      <w:bookmarkStart w:id="2869" w:name="_Toc88818655"/>
      <w:bookmarkStart w:id="2870" w:name="_Toc90650577"/>
      <w:bookmarkStart w:id="2871" w:name="_Toc98506247"/>
      <w:bookmarkStart w:id="2872" w:name="_Toc106639532"/>
      <w:bookmarkStart w:id="2873" w:name="_Toc114779042"/>
      <w:bookmarkStart w:id="2874" w:name="_Toc122096959"/>
      <w:bookmarkStart w:id="2875" w:name="_Toc130844180"/>
      <w:bookmarkStart w:id="2876" w:name="_Toc138411886"/>
      <w:bookmarkStart w:id="2877" w:name="_Toc145956073"/>
      <w:bookmarkStart w:id="2878" w:name="_Toc153887508"/>
      <w:bookmarkStart w:id="2879" w:name="_Toc161905397"/>
      <w:bookmarkStart w:id="2880" w:name="_Toc170210000"/>
      <w:bookmarkStart w:id="2881" w:name="_Toc177550795"/>
      <w:bookmarkStart w:id="2882" w:name="_Toc183624882"/>
      <w:r>
        <w:lastRenderedPageBreak/>
        <w:t>6.1.6.2.27</w:t>
      </w:r>
      <w:r>
        <w:tab/>
        <w:t>Type: MotionEventInfo</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2883" w:name="_Toc20150409"/>
      <w:bookmarkStart w:id="2884" w:name="_Toc25168656"/>
      <w:bookmarkStart w:id="2885" w:name="_Toc27593075"/>
      <w:bookmarkStart w:id="2886" w:name="_Toc34147946"/>
      <w:bookmarkStart w:id="2887" w:name="_Toc36463330"/>
      <w:bookmarkStart w:id="2888" w:name="_Toc43215170"/>
      <w:bookmarkStart w:id="2889" w:name="_Toc45032418"/>
      <w:bookmarkStart w:id="2890" w:name="_Toc49849907"/>
      <w:bookmarkStart w:id="2891" w:name="_Toc51873421"/>
      <w:bookmarkStart w:id="2892" w:name="_Toc56517549"/>
      <w:bookmarkStart w:id="2893" w:name="_Toc58594450"/>
      <w:bookmarkStart w:id="2894" w:name="_Toc67685960"/>
      <w:bookmarkStart w:id="2895" w:name="_Toc74993781"/>
      <w:bookmarkStart w:id="2896" w:name="_Toc82716369"/>
      <w:bookmarkStart w:id="2897" w:name="_Toc88818656"/>
      <w:bookmarkStart w:id="2898" w:name="_Toc90650578"/>
      <w:bookmarkStart w:id="2899" w:name="_Toc98506248"/>
      <w:bookmarkStart w:id="2900" w:name="_Toc106639533"/>
      <w:bookmarkStart w:id="2901" w:name="_Toc114779043"/>
      <w:bookmarkStart w:id="2902" w:name="_Toc122096960"/>
      <w:bookmarkStart w:id="2903" w:name="_Toc130844181"/>
      <w:bookmarkStart w:id="2904" w:name="_Toc138411887"/>
      <w:bookmarkStart w:id="2905" w:name="_Toc145956074"/>
      <w:bookmarkStart w:id="2906" w:name="_Toc153887509"/>
      <w:bookmarkStart w:id="2907" w:name="_Toc161905398"/>
      <w:bookmarkStart w:id="2908" w:name="_Toc170210001"/>
      <w:bookmarkStart w:id="2909" w:name="_Toc177550796"/>
      <w:bookmarkStart w:id="2910" w:name="_Toc183624883"/>
      <w:r>
        <w:t>6.1.6.2.28</w:t>
      </w:r>
      <w:r w:rsidRPr="003B2883">
        <w:tab/>
      </w:r>
      <w:r w:rsidR="001E7C73">
        <w:t>Void</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1837DBD2" w14:textId="77777777" w:rsidR="00EB7848" w:rsidRDefault="00EB7848" w:rsidP="00EB7848"/>
    <w:p w14:paraId="31F8BA9E" w14:textId="77777777" w:rsidR="00EB7848" w:rsidRDefault="00EB7848" w:rsidP="00B32564">
      <w:pPr>
        <w:pStyle w:val="Heading5"/>
      </w:pPr>
      <w:bookmarkStart w:id="2911" w:name="_Toc20150410"/>
      <w:bookmarkStart w:id="2912" w:name="_Toc25168657"/>
      <w:bookmarkStart w:id="2913" w:name="_Toc27593076"/>
      <w:bookmarkStart w:id="2914" w:name="_Toc34147947"/>
      <w:bookmarkStart w:id="2915" w:name="_Toc36463331"/>
      <w:bookmarkStart w:id="2916" w:name="_Toc43215171"/>
      <w:bookmarkStart w:id="2917" w:name="_Toc45032419"/>
      <w:bookmarkStart w:id="2918" w:name="_Toc49849908"/>
      <w:bookmarkStart w:id="2919" w:name="_Toc51873422"/>
      <w:bookmarkStart w:id="2920" w:name="_Toc56517550"/>
      <w:bookmarkStart w:id="2921" w:name="_Toc58594451"/>
      <w:bookmarkStart w:id="2922" w:name="_Toc67685961"/>
      <w:bookmarkStart w:id="2923" w:name="_Toc74993782"/>
      <w:bookmarkStart w:id="2924" w:name="_Toc82716370"/>
      <w:bookmarkStart w:id="2925" w:name="_Toc88818657"/>
      <w:bookmarkStart w:id="2926" w:name="_Toc90650579"/>
      <w:bookmarkStart w:id="2927" w:name="_Toc98506249"/>
      <w:bookmarkStart w:id="2928" w:name="_Toc106639534"/>
      <w:bookmarkStart w:id="2929" w:name="_Toc114779044"/>
      <w:bookmarkStart w:id="2930" w:name="_Toc122096961"/>
      <w:bookmarkStart w:id="2931" w:name="_Toc130844182"/>
      <w:bookmarkStart w:id="2932" w:name="_Toc138411888"/>
      <w:bookmarkStart w:id="2933" w:name="_Toc145956075"/>
      <w:bookmarkStart w:id="2934" w:name="_Toc153887510"/>
      <w:bookmarkStart w:id="2935" w:name="_Toc161905399"/>
      <w:bookmarkStart w:id="2936" w:name="_Toc170210002"/>
      <w:bookmarkStart w:id="2937" w:name="_Toc177550797"/>
      <w:bookmarkStart w:id="2938" w:name="_Toc183624884"/>
      <w:r>
        <w:t>6.1.6.2.29</w:t>
      </w:r>
      <w:r>
        <w:tab/>
        <w:t>Type: CancelLocData</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851624">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851624">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851624">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851624">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2939" w:name="_Toc20150411"/>
      <w:bookmarkStart w:id="2940" w:name="_Toc25168658"/>
      <w:bookmarkStart w:id="2941" w:name="_Toc27593077"/>
      <w:bookmarkStart w:id="2942" w:name="_Toc34147948"/>
      <w:bookmarkStart w:id="2943" w:name="_Toc36463332"/>
      <w:bookmarkStart w:id="2944" w:name="_Toc43215172"/>
      <w:bookmarkStart w:id="2945" w:name="_Toc45032420"/>
      <w:bookmarkStart w:id="2946" w:name="_Toc49849909"/>
      <w:bookmarkStart w:id="2947" w:name="_Toc51873423"/>
      <w:bookmarkStart w:id="2948" w:name="_Toc56517551"/>
      <w:bookmarkStart w:id="2949" w:name="_Toc58594452"/>
      <w:bookmarkStart w:id="2950" w:name="_Toc67685962"/>
      <w:bookmarkStart w:id="2951" w:name="_Toc74993783"/>
      <w:bookmarkStart w:id="2952" w:name="_Toc82716371"/>
      <w:bookmarkStart w:id="2953" w:name="_Toc88818658"/>
      <w:bookmarkStart w:id="2954" w:name="_Toc90650580"/>
      <w:bookmarkStart w:id="2955" w:name="_Toc98506250"/>
      <w:bookmarkStart w:id="2956" w:name="_Toc106639535"/>
      <w:bookmarkStart w:id="2957" w:name="_Toc114779045"/>
      <w:bookmarkStart w:id="2958" w:name="_Toc122096962"/>
      <w:bookmarkStart w:id="2959" w:name="_Toc130844183"/>
      <w:bookmarkStart w:id="2960" w:name="_Toc138411889"/>
      <w:bookmarkStart w:id="2961" w:name="_Toc145956076"/>
      <w:bookmarkStart w:id="2962" w:name="_Toc153887511"/>
      <w:bookmarkStart w:id="2963" w:name="_Toc161905400"/>
      <w:bookmarkStart w:id="2964" w:name="_Toc170210003"/>
      <w:bookmarkStart w:id="2965" w:name="_Toc177550798"/>
      <w:bookmarkStart w:id="2966" w:name="_Toc183624885"/>
      <w:r>
        <w:lastRenderedPageBreak/>
        <w:t>6.1.6.2.30</w:t>
      </w:r>
      <w:r>
        <w:tab/>
        <w:t>Type: LocContextData</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851624">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75D6E4" w14:textId="77777777" w:rsidR="00AE1E2C" w:rsidRDefault="00AE1E2C" w:rsidP="00AE1E2C">
            <w:pPr>
              <w:pStyle w:val="TAL"/>
              <w:rPr>
                <w:rFonts w:cs="Arial"/>
                <w:szCs w:val="18"/>
              </w:rPr>
            </w:pPr>
            <w:r>
              <w:rPr>
                <w:rFonts w:cs="Arial"/>
                <w:szCs w:val="18"/>
              </w:rPr>
              <w:t>Contains an embedded event report</w:t>
            </w: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851624">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AE1E2C" w:rsidRPr="00FD48E5" w14:paraId="4B325CDA" w14:textId="35A83791" w:rsidTr="00851624">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AE1E2C" w:rsidRDefault="00AE1E2C" w:rsidP="00AE1E2C">
            <w:pPr>
              <w:pStyle w:val="TAN"/>
            </w:pPr>
            <w:r>
              <w:lastRenderedPageBreak/>
              <w:t>NOTE</w:t>
            </w:r>
            <w:r w:rsidR="00D94DFE">
              <w:t> 1</w:t>
            </w:r>
            <w:r>
              <w:t>:</w:t>
            </w:r>
            <w:r>
              <w:tab/>
              <w:t>At least one of periodicEventInfo, areaEventInfo or motionEventInfo shall be present in the LocContextData structure.</w:t>
            </w:r>
          </w:p>
          <w:p w14:paraId="3ABB1411" w14:textId="08074D17" w:rsidR="00D94DFE" w:rsidRDefault="00D94DFE" w:rsidP="00D94DFE">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D94DFE" w:rsidRPr="0001619D" w:rsidRDefault="00D94DFE" w:rsidP="00AE1E2C">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AE1E2C" w:rsidRDefault="00AE1E2C" w:rsidP="00AE1E2C">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2967" w:name="_Toc20150412"/>
      <w:bookmarkStart w:id="2968" w:name="_Toc25168659"/>
      <w:bookmarkStart w:id="2969" w:name="_Toc27593078"/>
      <w:bookmarkStart w:id="2970" w:name="_Toc34147949"/>
      <w:bookmarkStart w:id="2971" w:name="_Toc36463333"/>
      <w:bookmarkStart w:id="2972" w:name="_Toc43215173"/>
      <w:bookmarkStart w:id="2973" w:name="_Toc45032421"/>
      <w:bookmarkStart w:id="2974" w:name="_Toc49849910"/>
      <w:bookmarkStart w:id="2975" w:name="_Toc51873424"/>
      <w:bookmarkStart w:id="2976" w:name="_Toc56517552"/>
      <w:bookmarkStart w:id="2977" w:name="_Toc58594453"/>
      <w:bookmarkStart w:id="2978" w:name="_Toc67685963"/>
      <w:bookmarkStart w:id="2979" w:name="_Toc74993784"/>
      <w:bookmarkStart w:id="2980" w:name="_Toc82716372"/>
      <w:bookmarkStart w:id="2981" w:name="_Toc88818659"/>
      <w:bookmarkStart w:id="2982" w:name="_Toc90650581"/>
      <w:bookmarkStart w:id="2983" w:name="_Toc98506251"/>
      <w:bookmarkStart w:id="2984" w:name="_Toc106639536"/>
      <w:bookmarkStart w:id="2985" w:name="_Toc114779046"/>
      <w:bookmarkStart w:id="2986" w:name="_Toc122096963"/>
      <w:bookmarkStart w:id="2987" w:name="_Toc130844184"/>
      <w:bookmarkStart w:id="2988" w:name="_Toc138411890"/>
      <w:bookmarkStart w:id="2989" w:name="_Toc145956077"/>
      <w:bookmarkStart w:id="2990" w:name="_Toc153887512"/>
      <w:bookmarkStart w:id="2991" w:name="_Toc161905401"/>
      <w:bookmarkStart w:id="2992" w:name="_Toc170210004"/>
      <w:bookmarkStart w:id="2993" w:name="_Toc177550799"/>
      <w:bookmarkStart w:id="2994" w:name="_Toc183624886"/>
      <w:r>
        <w:t>6.1.6.2.31</w:t>
      </w:r>
      <w:r w:rsidRPr="003B2883">
        <w:tab/>
        <w:t xml:space="preserve">Type: </w:t>
      </w:r>
      <w:r>
        <w:t>EventReportMessage</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2995" w:name="_Toc20150413"/>
      <w:bookmarkStart w:id="2996" w:name="_Toc25168660"/>
      <w:bookmarkStart w:id="2997" w:name="_Toc27593079"/>
      <w:bookmarkStart w:id="2998" w:name="_Toc34147950"/>
      <w:bookmarkStart w:id="2999" w:name="_Toc36463334"/>
      <w:bookmarkStart w:id="3000" w:name="_Toc43215174"/>
      <w:bookmarkStart w:id="3001" w:name="_Toc45032422"/>
      <w:bookmarkStart w:id="3002" w:name="_Toc49849911"/>
      <w:bookmarkStart w:id="3003" w:name="_Toc51873425"/>
      <w:bookmarkStart w:id="3004" w:name="_Toc56517553"/>
      <w:bookmarkStart w:id="3005" w:name="_Toc58594454"/>
      <w:bookmarkStart w:id="3006" w:name="_Toc67685964"/>
      <w:bookmarkStart w:id="3007" w:name="_Toc74993785"/>
      <w:bookmarkStart w:id="3008" w:name="_Toc82716373"/>
      <w:bookmarkStart w:id="3009" w:name="_Toc88818660"/>
      <w:bookmarkStart w:id="3010" w:name="_Toc90650582"/>
      <w:bookmarkStart w:id="3011" w:name="_Toc98506252"/>
      <w:bookmarkStart w:id="3012" w:name="_Toc106639537"/>
      <w:bookmarkStart w:id="3013" w:name="_Toc114779047"/>
      <w:bookmarkStart w:id="3014" w:name="_Toc122096964"/>
      <w:bookmarkStart w:id="3015" w:name="_Toc130844185"/>
      <w:bookmarkStart w:id="3016" w:name="_Toc138411891"/>
      <w:bookmarkStart w:id="3017" w:name="_Toc145956078"/>
      <w:bookmarkStart w:id="3018" w:name="_Toc153887513"/>
      <w:bookmarkStart w:id="3019" w:name="_Toc161905402"/>
      <w:bookmarkStart w:id="3020" w:name="_Toc170210005"/>
      <w:bookmarkStart w:id="3021" w:name="_Toc177550800"/>
      <w:bookmarkStart w:id="3022" w:name="_Toc183624887"/>
      <w:r>
        <w:t>6.1.6.2.32</w:t>
      </w:r>
      <w:r w:rsidRPr="003B2883">
        <w:tab/>
        <w:t xml:space="preserve">Type: </w:t>
      </w:r>
      <w:r>
        <w:t>EventReportingStatus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023" w:name="_Toc20150414"/>
      <w:bookmarkStart w:id="3024" w:name="_Toc25168661"/>
      <w:bookmarkStart w:id="3025" w:name="_Toc27593080"/>
      <w:bookmarkStart w:id="3026" w:name="_Toc34147951"/>
      <w:bookmarkStart w:id="3027" w:name="_Toc36463335"/>
      <w:bookmarkStart w:id="3028" w:name="_Toc43215175"/>
      <w:bookmarkStart w:id="3029" w:name="_Toc45032423"/>
      <w:bookmarkStart w:id="3030" w:name="_Toc49849912"/>
      <w:bookmarkStart w:id="3031" w:name="_Toc51873426"/>
      <w:bookmarkStart w:id="3032" w:name="_Toc56517554"/>
      <w:bookmarkStart w:id="3033" w:name="_Toc58594455"/>
      <w:bookmarkStart w:id="3034" w:name="_Toc67685965"/>
      <w:bookmarkStart w:id="3035" w:name="_Toc74993786"/>
      <w:bookmarkStart w:id="3036" w:name="_Toc82716374"/>
      <w:bookmarkStart w:id="3037" w:name="_Toc88818661"/>
      <w:bookmarkStart w:id="3038" w:name="_Toc90650583"/>
      <w:bookmarkStart w:id="3039" w:name="_Toc98506253"/>
      <w:bookmarkStart w:id="3040" w:name="_Toc106639538"/>
      <w:bookmarkStart w:id="3041" w:name="_Toc114779048"/>
      <w:bookmarkStart w:id="3042" w:name="_Toc122096965"/>
      <w:bookmarkStart w:id="3043" w:name="_Toc130844186"/>
      <w:bookmarkStart w:id="3044" w:name="_Toc138411892"/>
      <w:bookmarkStart w:id="3045" w:name="_Toc145956079"/>
      <w:bookmarkStart w:id="3046" w:name="_Toc153887514"/>
      <w:bookmarkStart w:id="3047" w:name="_Toc161905403"/>
      <w:bookmarkStart w:id="3048" w:name="_Toc170210006"/>
      <w:bookmarkStart w:id="3049" w:name="_Toc177550801"/>
      <w:bookmarkStart w:id="3050" w:name="_Toc183624888"/>
      <w:r>
        <w:t>6.1.6.2.33</w:t>
      </w:r>
      <w:r w:rsidRPr="003B2883">
        <w:tab/>
        <w:t>Type</w:t>
      </w:r>
      <w:r>
        <w:t>: UELocationInfo</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051" w:name="_Toc20150415"/>
      <w:bookmarkStart w:id="3052" w:name="_Toc25168662"/>
      <w:bookmarkStart w:id="3053" w:name="_Toc27593081"/>
      <w:bookmarkStart w:id="3054" w:name="_Toc34147952"/>
      <w:bookmarkStart w:id="3055" w:name="_Toc36463336"/>
      <w:bookmarkStart w:id="3056" w:name="_Toc43215176"/>
      <w:bookmarkStart w:id="3057" w:name="_Toc45032424"/>
      <w:bookmarkStart w:id="3058" w:name="_Toc49849913"/>
      <w:bookmarkStart w:id="3059" w:name="_Toc51873427"/>
      <w:bookmarkStart w:id="3060" w:name="_Toc56517555"/>
      <w:bookmarkStart w:id="3061" w:name="_Toc58594456"/>
      <w:bookmarkStart w:id="3062" w:name="_Toc67685966"/>
      <w:bookmarkStart w:id="3063" w:name="_Toc74993787"/>
      <w:bookmarkStart w:id="3064" w:name="_Toc82716375"/>
      <w:bookmarkStart w:id="3065" w:name="_Toc88818662"/>
      <w:bookmarkStart w:id="3066" w:name="_Toc90650584"/>
      <w:bookmarkStart w:id="3067" w:name="_Toc98506254"/>
      <w:bookmarkStart w:id="3068" w:name="_Toc106639539"/>
      <w:bookmarkStart w:id="3069" w:name="_Toc114779049"/>
      <w:bookmarkStart w:id="3070" w:name="_Toc122096966"/>
      <w:bookmarkStart w:id="3071" w:name="_Toc130844187"/>
      <w:bookmarkStart w:id="3072" w:name="_Toc138411893"/>
      <w:bookmarkStart w:id="3073" w:name="_Toc145956080"/>
      <w:bookmarkStart w:id="3074" w:name="_Toc153887515"/>
      <w:bookmarkStart w:id="3075" w:name="_Toc161905404"/>
      <w:bookmarkStart w:id="3076" w:name="_Toc170210007"/>
      <w:bookmarkStart w:id="3077" w:name="_Toc177550802"/>
      <w:bookmarkStart w:id="3078" w:name="_Toc183624889"/>
      <w:r w:rsidRPr="003B2883">
        <w:lastRenderedPageBreak/>
        <w:t>6.</w:t>
      </w:r>
      <w:r>
        <w:t>1</w:t>
      </w:r>
      <w:r w:rsidRPr="003B2883">
        <w:t>.6.2.</w:t>
      </w:r>
      <w:r>
        <w:t>34</w:t>
      </w:r>
      <w:r w:rsidRPr="003B2883">
        <w:tab/>
        <w:t xml:space="preserve">Type: </w:t>
      </w:r>
      <w:r>
        <w:rPr>
          <w:lang w:eastAsia="zh-CN"/>
        </w:rPr>
        <w:t>EventNotifyData</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3E60E6E7" w:rsidR="008A560C" w:rsidRPr="009413E0" w:rsidRDefault="008A560C" w:rsidP="00502DFA">
            <w:pPr>
              <w:pStyle w:val="TAL"/>
              <w:rPr>
                <w:lang w:eastAsia="zh-CN"/>
              </w:rPr>
            </w:pPr>
            <w:r>
              <w:rPr>
                <w:noProof/>
              </w:rPr>
              <w:t>When present, this IE</w:t>
            </w:r>
            <w:r>
              <w:rPr>
                <w:rFonts w:cs="Arial"/>
                <w:szCs w:val="18"/>
              </w:rPr>
              <w:t xml:space="preserve"> identifies a </w:t>
            </w:r>
            <w:r w:rsidR="000A3D1F">
              <w:rPr>
                <w:lang w:eastAsia="zh-CN"/>
              </w:rPr>
              <w:t>distance</w:t>
            </w:r>
            <w:r>
              <w:t xml:space="preserve"> and direction from a point A to a point B, comprising a </w:t>
            </w:r>
            <w:r w:rsidR="00636EE0">
              <w:rPr>
                <w:lang w:eastAsia="zh-CN"/>
              </w:rPr>
              <w:t>distance</w:t>
            </w:r>
            <w:r>
              <w:t xml:space="preserve"> 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079" w:name="_Toc34147953"/>
      <w:bookmarkStart w:id="3080" w:name="_Toc36463337"/>
      <w:bookmarkStart w:id="3081" w:name="_Toc43215177"/>
      <w:bookmarkStart w:id="3082" w:name="_Toc45032425"/>
      <w:bookmarkStart w:id="3083" w:name="_Toc49849914"/>
      <w:bookmarkStart w:id="3084" w:name="_Toc51873428"/>
      <w:bookmarkStart w:id="3085" w:name="_Toc56517556"/>
      <w:bookmarkStart w:id="3086" w:name="_Toc58594457"/>
      <w:bookmarkStart w:id="3087" w:name="_Toc67685967"/>
      <w:bookmarkStart w:id="3088" w:name="_Toc74993788"/>
      <w:bookmarkStart w:id="3089" w:name="_Toc82716376"/>
      <w:bookmarkStart w:id="3090" w:name="_Toc88818663"/>
      <w:bookmarkStart w:id="3091" w:name="_Toc90650585"/>
      <w:bookmarkStart w:id="3092" w:name="_Toc98506255"/>
      <w:bookmarkStart w:id="3093" w:name="_Toc106639540"/>
      <w:bookmarkStart w:id="3094" w:name="_Toc114779050"/>
      <w:bookmarkStart w:id="3095" w:name="_Toc122096967"/>
      <w:bookmarkStart w:id="3096" w:name="_Toc130844188"/>
      <w:bookmarkStart w:id="3097" w:name="_Toc138411894"/>
      <w:bookmarkStart w:id="3098" w:name="_Toc145956081"/>
      <w:bookmarkStart w:id="3099" w:name="_Toc153887516"/>
      <w:bookmarkStart w:id="3100" w:name="_Toc161905405"/>
      <w:bookmarkStart w:id="3101" w:name="_Toc170210008"/>
      <w:bookmarkStart w:id="3102" w:name="_Toc177550803"/>
      <w:bookmarkStart w:id="3103" w:name="_Toc183624890"/>
      <w:r>
        <w:t>6.1.6.2.35</w:t>
      </w:r>
      <w:r>
        <w:tab/>
        <w:t xml:space="preserve">Type: </w:t>
      </w:r>
      <w:r>
        <w:rPr>
          <w:lang w:eastAsia="zh-CN"/>
        </w:rPr>
        <w:t>UeConnectivityState</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104" w:name="_Toc74993789"/>
      <w:bookmarkStart w:id="3105" w:name="_Toc82716377"/>
      <w:bookmarkStart w:id="3106" w:name="_Toc88818664"/>
      <w:bookmarkStart w:id="3107" w:name="_Toc90650586"/>
      <w:bookmarkStart w:id="3108" w:name="_Toc98506256"/>
      <w:bookmarkStart w:id="3109" w:name="_Toc106639541"/>
      <w:bookmarkStart w:id="3110" w:name="_Toc114779051"/>
      <w:bookmarkStart w:id="3111" w:name="_Toc122096968"/>
      <w:bookmarkStart w:id="3112" w:name="_Toc130844189"/>
      <w:bookmarkStart w:id="3113" w:name="_Toc138411895"/>
      <w:bookmarkStart w:id="3114" w:name="_Toc145956082"/>
      <w:bookmarkStart w:id="3115" w:name="_Toc153887517"/>
      <w:bookmarkStart w:id="3116" w:name="_Toc161905406"/>
      <w:bookmarkStart w:id="3117" w:name="_Toc170210009"/>
      <w:bookmarkStart w:id="3118" w:name="_Toc177550804"/>
      <w:bookmarkStart w:id="3119" w:name="_Toc183624891"/>
      <w:r>
        <w:t>6.1.6.2.</w:t>
      </w:r>
      <w:r w:rsidR="00C921E1">
        <w:rPr>
          <w:lang w:eastAsia="zh-CN"/>
        </w:rPr>
        <w:t>36</w:t>
      </w:r>
      <w:r>
        <w:tab/>
        <w:t xml:space="preserve">Type: </w:t>
      </w:r>
      <w:r>
        <w:rPr>
          <w:rFonts w:hint="eastAsia"/>
          <w:lang w:eastAsia="zh-CN"/>
        </w:rPr>
        <w:t>Local</w:t>
      </w:r>
      <w:r>
        <w:t>Origin</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0E66DF1C" w:rsidR="00D2666F" w:rsidRDefault="00B77F19" w:rsidP="00D2666F">
            <w:pPr>
              <w:pStyle w:val="TAL"/>
            </w:pPr>
            <w:r>
              <w:t>When present, this IE shall i</w:t>
            </w:r>
            <w:r w:rsidR="002123F7" w:rsidRPr="00357A6F">
              <w:t xml:space="preserve">ndicates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120" w:name="_Toc74993790"/>
      <w:bookmarkStart w:id="3121" w:name="_Toc82716378"/>
      <w:bookmarkStart w:id="3122" w:name="_Toc88818665"/>
      <w:bookmarkStart w:id="3123" w:name="_Toc90650587"/>
      <w:bookmarkStart w:id="3124" w:name="_Toc98506257"/>
      <w:bookmarkStart w:id="3125" w:name="_Toc106639542"/>
      <w:bookmarkStart w:id="3126" w:name="_Toc114779052"/>
      <w:bookmarkStart w:id="3127" w:name="_Toc122096969"/>
      <w:bookmarkStart w:id="3128" w:name="_Toc130844190"/>
      <w:bookmarkStart w:id="3129" w:name="_Toc138411896"/>
      <w:bookmarkStart w:id="3130" w:name="_Toc145956083"/>
      <w:bookmarkStart w:id="3131" w:name="_Toc153887518"/>
      <w:bookmarkStart w:id="3132" w:name="_Toc161905407"/>
      <w:bookmarkStart w:id="3133" w:name="_Toc170210010"/>
      <w:bookmarkStart w:id="3134" w:name="_Toc177550805"/>
      <w:bookmarkStart w:id="3135" w:name="_Toc183624892"/>
      <w:r>
        <w:lastRenderedPageBreak/>
        <w:t>6.1.6.2.</w:t>
      </w:r>
      <w:r w:rsidR="00C921E1">
        <w:rPr>
          <w:lang w:eastAsia="zh-CN"/>
        </w:rPr>
        <w:t>37</w:t>
      </w:r>
      <w:r w:rsidR="00C921E1">
        <w:tab/>
      </w:r>
      <w:r w:rsidR="000E718A">
        <w:t xml:space="preserve">Type: </w:t>
      </w:r>
      <w:r w:rsidRPr="008D5DB3">
        <w:t>RelativeCartesianLocation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136" w:name="_Toc66101648"/>
      <w:bookmarkStart w:id="3137" w:name="_Toc74993791"/>
      <w:bookmarkStart w:id="3138" w:name="_Toc82716379"/>
      <w:bookmarkStart w:id="3139" w:name="_Toc88818666"/>
      <w:bookmarkStart w:id="3140" w:name="_Toc90650588"/>
      <w:bookmarkStart w:id="3141" w:name="_Toc98506258"/>
      <w:bookmarkStart w:id="3142" w:name="_Toc106639543"/>
      <w:bookmarkStart w:id="3143" w:name="_Toc114779053"/>
      <w:bookmarkStart w:id="3144" w:name="_Toc122096970"/>
      <w:bookmarkStart w:id="3145" w:name="_Toc130844191"/>
      <w:bookmarkStart w:id="3146" w:name="_Toc138411897"/>
      <w:bookmarkStart w:id="3147" w:name="_Toc145956084"/>
      <w:bookmarkStart w:id="3148" w:name="_Toc153887519"/>
      <w:bookmarkStart w:id="3149" w:name="_Toc161905408"/>
      <w:bookmarkStart w:id="3150" w:name="_Toc170210011"/>
      <w:bookmarkStart w:id="3151" w:name="_Toc177550806"/>
      <w:bookmarkStart w:id="3152" w:name="_Toc183624893"/>
      <w:r>
        <w:t>6.1.6.2.</w:t>
      </w:r>
      <w:r w:rsidR="00C921E1">
        <w:rPr>
          <w:lang w:eastAsia="zh-CN"/>
        </w:rPr>
        <w:t>38</w:t>
      </w:r>
      <w:r>
        <w:tab/>
        <w:t xml:space="preserve">Type: </w:t>
      </w:r>
      <w:bookmarkEnd w:id="3136"/>
      <w:r w:rsidRPr="00774B8E">
        <w:t>Local2dPointUncertaintyEllipse</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153" w:name="_Toc74993792"/>
      <w:bookmarkStart w:id="3154" w:name="_Toc82716380"/>
      <w:bookmarkStart w:id="3155" w:name="_Toc88818667"/>
      <w:bookmarkStart w:id="3156" w:name="_Toc90650589"/>
      <w:bookmarkStart w:id="3157" w:name="_Toc98506259"/>
      <w:bookmarkStart w:id="3158" w:name="_Toc106639544"/>
      <w:bookmarkStart w:id="3159" w:name="_Toc114779054"/>
      <w:bookmarkStart w:id="3160" w:name="_Toc122096971"/>
      <w:bookmarkStart w:id="3161" w:name="_Toc130844192"/>
      <w:bookmarkStart w:id="3162" w:name="_Toc138411898"/>
      <w:bookmarkStart w:id="3163" w:name="_Toc145956085"/>
      <w:bookmarkStart w:id="3164" w:name="_Toc153887520"/>
      <w:bookmarkStart w:id="3165" w:name="_Toc161905409"/>
      <w:bookmarkStart w:id="3166" w:name="_Toc170210012"/>
      <w:bookmarkStart w:id="3167" w:name="_Toc177550807"/>
      <w:bookmarkStart w:id="3168" w:name="_Toc183624894"/>
      <w:r>
        <w:lastRenderedPageBreak/>
        <w:t>6.1.6.2.</w:t>
      </w:r>
      <w:r w:rsidR="00C921E1">
        <w:rPr>
          <w:lang w:eastAsia="zh-CN"/>
        </w:rPr>
        <w:t>39</w:t>
      </w:r>
      <w:r>
        <w:tab/>
        <w:t xml:space="preserve">Type: </w:t>
      </w:r>
      <w:r w:rsidRPr="00C21B52">
        <w:t>Local3dPointUncertaintyEllipsoid</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169" w:name="_Toc74993793"/>
      <w:bookmarkStart w:id="3170" w:name="_Toc82716381"/>
      <w:bookmarkStart w:id="3171" w:name="_Toc88818668"/>
      <w:bookmarkStart w:id="3172" w:name="_Toc90650590"/>
      <w:bookmarkStart w:id="3173" w:name="_Toc98506260"/>
      <w:bookmarkStart w:id="3174" w:name="_Toc106639545"/>
      <w:bookmarkStart w:id="3175" w:name="_Toc114779055"/>
      <w:bookmarkStart w:id="3176" w:name="_Toc122096972"/>
      <w:bookmarkStart w:id="3177" w:name="_Toc130844193"/>
      <w:bookmarkStart w:id="3178" w:name="_Toc138411899"/>
      <w:bookmarkStart w:id="3179" w:name="_Toc145956086"/>
      <w:bookmarkStart w:id="3180" w:name="_Toc153887521"/>
      <w:bookmarkStart w:id="3181" w:name="_Toc161905410"/>
      <w:bookmarkStart w:id="3182" w:name="_Toc170210013"/>
      <w:bookmarkStart w:id="3183" w:name="_Toc177550808"/>
      <w:bookmarkStart w:id="3184" w:name="_Toc183624895"/>
      <w:r>
        <w:t>6.1.6.2.</w:t>
      </w:r>
      <w:r w:rsidR="00C921E1">
        <w:rPr>
          <w:lang w:eastAsia="zh-CN"/>
        </w:rPr>
        <w:t>40</w:t>
      </w:r>
      <w:r>
        <w:tab/>
        <w:t>Type: Uncertainty</w:t>
      </w:r>
      <w:r w:rsidRPr="003158B5">
        <w:t>Ellipsoid</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185" w:name="_Toc74993794"/>
      <w:bookmarkStart w:id="3186" w:name="_Toc82716382"/>
      <w:bookmarkStart w:id="3187" w:name="_Toc88818669"/>
      <w:bookmarkStart w:id="3188" w:name="_Toc90650591"/>
      <w:bookmarkStart w:id="3189" w:name="_Toc98506261"/>
      <w:bookmarkStart w:id="3190" w:name="_Toc106639546"/>
      <w:bookmarkStart w:id="3191" w:name="_Toc114779056"/>
      <w:bookmarkStart w:id="3192" w:name="_Toc122096973"/>
      <w:bookmarkStart w:id="3193" w:name="_Toc130844194"/>
      <w:bookmarkStart w:id="3194" w:name="_Toc138411900"/>
      <w:bookmarkStart w:id="3195" w:name="_Toc145956087"/>
      <w:bookmarkStart w:id="3196" w:name="_Toc153887522"/>
      <w:bookmarkStart w:id="3197" w:name="_Toc161905411"/>
      <w:bookmarkStart w:id="3198" w:name="_Toc170210014"/>
      <w:bookmarkStart w:id="3199" w:name="_Toc177550809"/>
      <w:bookmarkStart w:id="3200" w:name="_Toc183624896"/>
      <w:r>
        <w:lastRenderedPageBreak/>
        <w:t>6.1.6.2.</w:t>
      </w:r>
      <w:r w:rsidR="00C921E1">
        <w:rPr>
          <w:lang w:eastAsia="zh-CN"/>
        </w:rPr>
        <w:t>41</w:t>
      </w:r>
      <w:r>
        <w:tab/>
        <w:t xml:space="preserve">Type: </w:t>
      </w:r>
      <w:r>
        <w:rPr>
          <w:rFonts w:hint="eastAsia"/>
          <w:lang w:eastAsia="zh-CN"/>
        </w:rPr>
        <w:t>LocalArea</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201" w:name="_Toc82716383"/>
      <w:bookmarkStart w:id="3202" w:name="_Toc88818670"/>
      <w:bookmarkStart w:id="3203" w:name="_Toc90650592"/>
      <w:bookmarkStart w:id="3204" w:name="_Toc98506262"/>
      <w:bookmarkStart w:id="3205" w:name="_Toc106639547"/>
      <w:bookmarkStart w:id="3206" w:name="_Toc114779057"/>
      <w:bookmarkStart w:id="3207" w:name="_Toc122096974"/>
      <w:bookmarkStart w:id="3208" w:name="_Toc130844195"/>
      <w:bookmarkStart w:id="3209" w:name="_Toc138411901"/>
      <w:bookmarkStart w:id="3210" w:name="_Toc145956088"/>
      <w:bookmarkStart w:id="3211" w:name="_Toc153887523"/>
      <w:bookmarkStart w:id="3212" w:name="_Toc161905412"/>
      <w:bookmarkStart w:id="3213" w:name="_Toc170210015"/>
      <w:bookmarkStart w:id="3214" w:name="_Toc177550810"/>
      <w:bookmarkStart w:id="3215" w:name="_Toc183624897"/>
      <w:r>
        <w:t>6.1.6.2.42</w:t>
      </w:r>
      <w:r>
        <w:tab/>
        <w:t>Type: UeAreaIndication</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216" w:name="_Toc82716384"/>
      <w:bookmarkStart w:id="3217" w:name="_Toc88818671"/>
      <w:bookmarkStart w:id="3218" w:name="_Toc90650593"/>
      <w:bookmarkStart w:id="3219" w:name="_Toc98506263"/>
      <w:bookmarkStart w:id="3220" w:name="_Toc106639548"/>
      <w:bookmarkStart w:id="3221" w:name="_Toc114779058"/>
      <w:bookmarkStart w:id="3222" w:name="_Toc122096975"/>
      <w:bookmarkStart w:id="3223" w:name="_Toc130844196"/>
      <w:bookmarkStart w:id="3224" w:name="_Toc138411902"/>
      <w:bookmarkStart w:id="3225" w:name="_Toc145956089"/>
      <w:bookmarkStart w:id="3226" w:name="_Toc153887524"/>
      <w:bookmarkStart w:id="3227" w:name="_Toc161905413"/>
      <w:bookmarkStart w:id="3228" w:name="_Toc170210016"/>
      <w:bookmarkStart w:id="3229" w:name="_Toc177550811"/>
      <w:bookmarkStart w:id="3230" w:name="_Toc183624898"/>
      <w:r>
        <w:t>6.1.6.2.43</w:t>
      </w:r>
      <w:r>
        <w:tab/>
        <w:t xml:space="preserve">Type: </w:t>
      </w:r>
      <w:r w:rsidRPr="002F5B42">
        <w:rPr>
          <w:noProof/>
          <w:lang w:eastAsia="zh-CN"/>
        </w:rPr>
        <w:t>MinorLocationQoS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231" w:name="_Toc138411903"/>
      <w:bookmarkStart w:id="3232" w:name="_Toc145956090"/>
      <w:bookmarkStart w:id="3233" w:name="_Toc153887525"/>
      <w:bookmarkStart w:id="3234" w:name="_Toc161905414"/>
      <w:bookmarkStart w:id="3235" w:name="_Toc170210017"/>
      <w:bookmarkStart w:id="3236" w:name="_Toc177550812"/>
      <w:bookmarkStart w:id="3237" w:name="_Toc183624899"/>
      <w:r>
        <w:t>6.1.</w:t>
      </w:r>
      <w:r>
        <w:rPr>
          <w:lang w:eastAsia="zh-CN"/>
        </w:rPr>
        <w:t>6</w:t>
      </w:r>
      <w:r>
        <w:t>.2.44</w:t>
      </w:r>
      <w:r>
        <w:tab/>
        <w:t>Type: MbsrInfo</w:t>
      </w:r>
      <w:bookmarkEnd w:id="3231"/>
      <w:bookmarkEnd w:id="3232"/>
      <w:bookmarkEnd w:id="3233"/>
      <w:bookmarkEnd w:id="3234"/>
      <w:bookmarkEnd w:id="3235"/>
      <w:bookmarkEnd w:id="3236"/>
      <w:bookmarkEnd w:id="3237"/>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238" w:name="_Toc145956091"/>
      <w:bookmarkStart w:id="3239" w:name="_Toc153887526"/>
      <w:bookmarkStart w:id="3240" w:name="_Toc161905415"/>
      <w:bookmarkStart w:id="3241" w:name="_Toc170210018"/>
      <w:bookmarkStart w:id="3242" w:name="_Toc177550813"/>
      <w:bookmarkStart w:id="3243" w:name="_Toc183624900"/>
      <w:r>
        <w:lastRenderedPageBreak/>
        <w:t>6.1.6.2.</w:t>
      </w:r>
      <w:r w:rsidR="00F212C4">
        <w:t>45</w:t>
      </w:r>
      <w:r>
        <w:tab/>
        <w:t>Type: LocMeasurementReq</w:t>
      </w:r>
      <w:bookmarkEnd w:id="3238"/>
      <w:bookmarkEnd w:id="3239"/>
      <w:bookmarkEnd w:id="3240"/>
      <w:bookmarkEnd w:id="3241"/>
      <w:bookmarkEnd w:id="3242"/>
      <w:bookmarkEnd w:id="324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8974BA"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8974BA" w:rsidRDefault="008974BA" w:rsidP="008974BA">
            <w:pPr>
              <w:pStyle w:val="TAN"/>
            </w:pPr>
            <w:r>
              <w:t>NOTE</w:t>
            </w:r>
            <w:r w:rsidR="00265D47">
              <w:t> 1</w:t>
            </w:r>
            <w:r>
              <w:t>:</w:t>
            </w:r>
            <w:r>
              <w:tab/>
              <w:t>Either the "ecgi" attribute or the "ncgi" attribute shall be included.</w:t>
            </w:r>
          </w:p>
          <w:p w14:paraId="37BE0530" w14:textId="3CB9AF7C" w:rsidR="00265D47" w:rsidRDefault="00265D47" w:rsidP="008974BA">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244" w:name="_Toc145956092"/>
      <w:bookmarkStart w:id="3245" w:name="_Toc153887527"/>
      <w:bookmarkStart w:id="3246" w:name="_Toc161905416"/>
      <w:bookmarkStart w:id="3247" w:name="_Toc170210019"/>
      <w:bookmarkStart w:id="3248" w:name="_Toc177550814"/>
      <w:bookmarkStart w:id="3249" w:name="_Toc183624901"/>
      <w:r>
        <w:t>6.1.6.2.</w:t>
      </w:r>
      <w:r w:rsidR="00F212C4">
        <w:t>46</w:t>
      </w:r>
      <w:r>
        <w:tab/>
        <w:t>Type: LocMeasurementResp</w:t>
      </w:r>
      <w:bookmarkEnd w:id="3244"/>
      <w:bookmarkEnd w:id="3245"/>
      <w:bookmarkEnd w:id="3246"/>
      <w:bookmarkEnd w:id="3247"/>
      <w:bookmarkEnd w:id="3248"/>
      <w:bookmarkEnd w:id="3249"/>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250" w:name="_Toc145956093"/>
      <w:bookmarkStart w:id="3251" w:name="_Toc153887528"/>
      <w:bookmarkStart w:id="3252" w:name="_Toc161905417"/>
      <w:bookmarkStart w:id="3253" w:name="_Toc170210020"/>
      <w:bookmarkStart w:id="3254" w:name="_Toc177550815"/>
      <w:bookmarkStart w:id="3255" w:name="_Toc183624902"/>
      <w:r>
        <w:t>6.1.6.2.</w:t>
      </w:r>
      <w:r w:rsidR="00F212C4">
        <w:t>47</w:t>
      </w:r>
      <w:r>
        <w:tab/>
        <w:t xml:space="preserve">Type: </w:t>
      </w:r>
      <w:r>
        <w:rPr>
          <w:lang w:eastAsia="zh-CN"/>
        </w:rPr>
        <w:t>L</w:t>
      </w:r>
      <w:r>
        <w:rPr>
          <w:rFonts w:hint="eastAsia"/>
          <w:lang w:eastAsia="zh-CN"/>
        </w:rPr>
        <w:t>oc</w:t>
      </w:r>
      <w:r>
        <w:rPr>
          <w:lang w:eastAsia="zh-CN"/>
        </w:rPr>
        <w:t>Measurements</w:t>
      </w:r>
      <w:bookmarkEnd w:id="3250"/>
      <w:bookmarkEnd w:id="3251"/>
      <w:bookmarkEnd w:id="3252"/>
      <w:bookmarkEnd w:id="3253"/>
      <w:bookmarkEnd w:id="3254"/>
      <w:bookmarkEnd w:id="3255"/>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256" w:name="_Toc145956094"/>
      <w:bookmarkStart w:id="3257" w:name="_Toc153887529"/>
      <w:bookmarkStart w:id="3258" w:name="_Toc161905418"/>
      <w:bookmarkStart w:id="3259" w:name="_Toc170210021"/>
      <w:bookmarkStart w:id="3260" w:name="_Toc177550816"/>
      <w:bookmarkStart w:id="3261" w:name="_Toc183624903"/>
      <w:r>
        <w:lastRenderedPageBreak/>
        <w:t>6.1.6.2.48</w:t>
      </w:r>
      <w:r>
        <w:tab/>
        <w:t xml:space="preserve">Type: </w:t>
      </w:r>
      <w:r>
        <w:rPr>
          <w:noProof/>
          <w:lang w:eastAsia="zh-CN"/>
        </w:rPr>
        <w:t>HighAccuracyGnssMetrics</w:t>
      </w:r>
      <w:bookmarkEnd w:id="3256"/>
      <w:bookmarkEnd w:id="3257"/>
      <w:bookmarkEnd w:id="3258"/>
      <w:bookmarkEnd w:id="3259"/>
      <w:bookmarkEnd w:id="3260"/>
      <w:bookmarkEnd w:id="3261"/>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262" w:name="_Toc145956095"/>
      <w:bookmarkStart w:id="3263" w:name="_Toc153887530"/>
      <w:bookmarkStart w:id="3264" w:name="_Toc161905419"/>
      <w:bookmarkStart w:id="3265" w:name="_Toc170210022"/>
      <w:bookmarkStart w:id="3266" w:name="_Toc177550817"/>
      <w:bookmarkStart w:id="3267" w:name="_Toc183624904"/>
      <w:r>
        <w:t>6.1.6.2.49</w:t>
      </w:r>
      <w:r>
        <w:tab/>
        <w:t>Type: UpNotifyData</w:t>
      </w:r>
      <w:bookmarkEnd w:id="3262"/>
      <w:bookmarkEnd w:id="3263"/>
      <w:bookmarkEnd w:id="3264"/>
      <w:bookmarkEnd w:id="3265"/>
      <w:bookmarkEnd w:id="3266"/>
      <w:bookmarkEnd w:id="3267"/>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268" w:name="_Hlk156291764"/>
            <w:r>
              <w:t>notifCorrelationId</w:t>
            </w:r>
            <w:bookmarkEnd w:id="3268"/>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0AAE6613" w:rsidR="00DC263C" w:rsidRDefault="00FA4DCD" w:rsidP="0077140D">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77777777" w:rsidR="0096751F" w:rsidRDefault="0096751F" w:rsidP="0096751F">
            <w:pPr>
              <w:pStyle w:val="TAL"/>
              <w:rPr>
                <w:rFonts w:cs="Arial"/>
                <w:szCs w:val="18"/>
              </w:rPr>
            </w:pPr>
            <w:r>
              <w:rPr>
                <w:rFonts w:cs="Arial"/>
                <w:szCs w:val="18"/>
              </w:rPr>
              <w:t xml:space="preserve">This IE shall 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269" w:name="_Toc145956096"/>
    </w:p>
    <w:p w14:paraId="64C3ED68" w14:textId="70152F6D" w:rsidR="001C71F4" w:rsidRDefault="001C71F4" w:rsidP="001C71F4">
      <w:pPr>
        <w:pStyle w:val="Heading5"/>
      </w:pPr>
      <w:bookmarkStart w:id="3270" w:name="_Toc153887531"/>
      <w:bookmarkStart w:id="3271" w:name="_Toc161905420"/>
      <w:bookmarkStart w:id="3272" w:name="_Toc170210023"/>
      <w:bookmarkStart w:id="3273" w:name="_Toc177550818"/>
      <w:bookmarkStart w:id="3274" w:name="_Toc183624905"/>
      <w:r>
        <w:t>6.1.6.2.</w:t>
      </w:r>
      <w:r w:rsidR="00303CF4">
        <w:t>50</w:t>
      </w:r>
      <w:r>
        <w:tab/>
        <w:t>Type: UpSubscription</w:t>
      </w:r>
      <w:bookmarkEnd w:id="3269"/>
      <w:bookmarkEnd w:id="3270"/>
      <w:bookmarkEnd w:id="3271"/>
      <w:bookmarkEnd w:id="3272"/>
      <w:bookmarkEnd w:id="3273"/>
      <w:bookmarkEnd w:id="327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275" w:name="_Hlk143752206"/>
      <w:r w:rsidRPr="0070731B">
        <w:rPr>
          <w:rFonts w:ascii="Arial" w:hAnsi="Arial" w:hint="eastAsia"/>
          <w:sz w:val="22"/>
        </w:rPr>
        <w:t>R</w:t>
      </w:r>
      <w:r w:rsidRPr="0070731B">
        <w:rPr>
          <w:rFonts w:ascii="Arial" w:hAnsi="Arial"/>
          <w:sz w:val="22"/>
        </w:rPr>
        <w:t>elatedU</w:t>
      </w:r>
      <w:bookmarkEnd w:id="3275"/>
      <w:r w:rsidR="00B53298">
        <w:rPr>
          <w:rFonts w:ascii="Arial" w:hAnsi="Arial"/>
          <w:sz w:val="22"/>
        </w:rPr>
        <w:t>e</w:t>
      </w:r>
    </w:p>
    <w:p w14:paraId="1BCA0E36" w14:textId="6BE6D021" w:rsidR="00B258E6" w:rsidRDefault="00B258E6" w:rsidP="00B258E6">
      <w:pPr>
        <w:pStyle w:val="TH"/>
        <w:rPr>
          <w:noProof/>
        </w:rPr>
      </w:pPr>
      <w:bookmarkStart w:id="327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276"/>
    </w:tbl>
    <w:p w14:paraId="562AA53D" w14:textId="36973482" w:rsidR="00B258E6" w:rsidRDefault="00B258E6" w:rsidP="00EB7848"/>
    <w:p w14:paraId="500F9A95" w14:textId="26BE41C9" w:rsidR="00963055" w:rsidRDefault="00963055" w:rsidP="00963055">
      <w:pPr>
        <w:pStyle w:val="Heading5"/>
      </w:pPr>
      <w:bookmarkStart w:id="3277" w:name="_Toc153887532"/>
      <w:bookmarkStart w:id="3278" w:name="_Toc161905421"/>
      <w:bookmarkStart w:id="3279" w:name="_Toc170210024"/>
      <w:bookmarkStart w:id="3280" w:name="_Toc177550819"/>
      <w:bookmarkStart w:id="3281" w:name="_Toc183624906"/>
      <w:r>
        <w:lastRenderedPageBreak/>
        <w:t>6.1.6.2.52</w:t>
      </w:r>
      <w:r>
        <w:tab/>
        <w:t>Type: UpConfig</w:t>
      </w:r>
      <w:bookmarkEnd w:id="3277"/>
      <w:bookmarkEnd w:id="3278"/>
      <w:bookmarkEnd w:id="3279"/>
      <w:bookmarkEnd w:id="3280"/>
      <w:bookmarkEnd w:id="3281"/>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282"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282"/>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1E8DC026"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t xml:space="preserve">distance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283"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283"/>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284"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284"/>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285"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285"/>
    </w:tbl>
    <w:p w14:paraId="1EF8EC22" w14:textId="77777777" w:rsidR="004B0A15" w:rsidRPr="00396985" w:rsidRDefault="004B0A15" w:rsidP="004B0A15"/>
    <w:p w14:paraId="39F1936C" w14:textId="058F5339" w:rsidR="004B0A15" w:rsidRDefault="004B0A15" w:rsidP="004B0A15">
      <w:pPr>
        <w:pStyle w:val="Heading5"/>
      </w:pPr>
      <w:bookmarkStart w:id="3286" w:name="_Toc153887533"/>
      <w:bookmarkStart w:id="3287" w:name="_Toc161905422"/>
      <w:bookmarkStart w:id="3288" w:name="_Toc170210025"/>
      <w:bookmarkStart w:id="3289" w:name="_Toc177550820"/>
      <w:bookmarkStart w:id="3290" w:name="_Toc183624907"/>
      <w:bookmarkStart w:id="3291" w:name="_Hlk149827298"/>
      <w:r w:rsidRPr="00B55AF7">
        <w:t>6.1.6.2.</w:t>
      </w:r>
      <w:r w:rsidR="00950C85">
        <w:t>58</w:t>
      </w:r>
      <w:r>
        <w:tab/>
        <w:t xml:space="preserve">Type: </w:t>
      </w:r>
      <w:r w:rsidRPr="00B55AF7">
        <w:t>LocationData</w:t>
      </w:r>
      <w:r>
        <w:rPr>
          <w:lang w:eastAsia="zh-CN"/>
        </w:rPr>
        <w:t>Ext</w:t>
      </w:r>
      <w:bookmarkEnd w:id="3286"/>
      <w:bookmarkEnd w:id="3287"/>
      <w:bookmarkEnd w:id="3288"/>
      <w:bookmarkEnd w:id="3289"/>
      <w:bookmarkEnd w:id="3290"/>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291"/>
    </w:tbl>
    <w:p w14:paraId="75ECA06A" w14:textId="77777777" w:rsidR="004B0A15" w:rsidRPr="00396985" w:rsidRDefault="004B0A15" w:rsidP="004B0A15"/>
    <w:p w14:paraId="68386522" w14:textId="012E6A8E" w:rsidR="004B0A15" w:rsidRDefault="004B0A15" w:rsidP="004B0A15">
      <w:pPr>
        <w:pStyle w:val="Heading5"/>
      </w:pPr>
      <w:bookmarkStart w:id="3292" w:name="_Toc153887534"/>
      <w:bookmarkStart w:id="3293" w:name="_Toc161905423"/>
      <w:bookmarkStart w:id="3294" w:name="_Toc170210026"/>
      <w:bookmarkStart w:id="3295" w:name="_Toc177550821"/>
      <w:bookmarkStart w:id="3296" w:name="_Toc183624908"/>
      <w:r w:rsidRPr="00B55AF7">
        <w:t>6.1.6.2.</w:t>
      </w:r>
      <w:r w:rsidR="00950C85">
        <w:t>59</w:t>
      </w:r>
      <w:r>
        <w:tab/>
        <w:t xml:space="preserve">Type: </w:t>
      </w:r>
      <w:r w:rsidRPr="00A10217">
        <w:t>EventNotifyData</w:t>
      </w:r>
      <w:r>
        <w:rPr>
          <w:lang w:eastAsia="zh-CN"/>
        </w:rPr>
        <w:t>Ext</w:t>
      </w:r>
      <w:bookmarkEnd w:id="3292"/>
      <w:bookmarkEnd w:id="3293"/>
      <w:bookmarkEnd w:id="3294"/>
      <w:bookmarkEnd w:id="3295"/>
      <w:bookmarkEnd w:id="3296"/>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297" w:name="_Toc153887535"/>
      <w:bookmarkStart w:id="3298" w:name="_Toc161905424"/>
      <w:bookmarkStart w:id="3299" w:name="_Toc170210027"/>
      <w:bookmarkStart w:id="3300" w:name="_Toc177550822"/>
      <w:bookmarkStart w:id="3301" w:name="_Toc183624909"/>
      <w:r>
        <w:t>6.1.6.2.</w:t>
      </w:r>
      <w:r w:rsidR="005E520A">
        <w:t>60</w:t>
      </w:r>
      <w:r>
        <w:tab/>
        <w:t>Type: MappedLocationQoSEps</w:t>
      </w:r>
      <w:bookmarkEnd w:id="3297"/>
      <w:bookmarkEnd w:id="3298"/>
      <w:bookmarkEnd w:id="3299"/>
      <w:bookmarkEnd w:id="3300"/>
      <w:bookmarkEnd w:id="3301"/>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302" w:name="_Toc153887536"/>
      <w:bookmarkStart w:id="3303" w:name="_Toc161905425"/>
      <w:bookmarkStart w:id="3304" w:name="_Toc170210028"/>
      <w:bookmarkStart w:id="3305" w:name="_Toc177550823"/>
      <w:bookmarkStart w:id="3306" w:name="_Toc183624910"/>
      <w:r>
        <w:t>6.1.</w:t>
      </w:r>
      <w:r>
        <w:rPr>
          <w:lang w:eastAsia="zh-CN"/>
        </w:rPr>
        <w:t>6</w:t>
      </w:r>
      <w:r>
        <w:t>.2.</w:t>
      </w:r>
      <w:r w:rsidR="00123DCE">
        <w:t>61</w:t>
      </w:r>
      <w:r>
        <w:tab/>
        <w:t>Type: AdditionalUeInfo</w:t>
      </w:r>
      <w:bookmarkEnd w:id="3302"/>
      <w:bookmarkEnd w:id="3303"/>
      <w:bookmarkEnd w:id="3304"/>
      <w:bookmarkEnd w:id="3305"/>
      <w:bookmarkEnd w:id="330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3956724F"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1CBE316B" w14:textId="77777777" w:rsidR="003D558A" w:rsidRDefault="003D558A" w:rsidP="00502DFA">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477A8C32" w14:textId="77777777" w:rsidR="003D558A" w:rsidRDefault="003D558A" w:rsidP="00502DFA">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43612817"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4BD09A"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548E5A0B" w14:textId="19228F01" w:rsidR="003D558A" w:rsidRDefault="003D558A" w:rsidP="00502DFA">
            <w:pPr>
              <w:pStyle w:val="TAL"/>
            </w:pPr>
            <w:r>
              <w:rPr>
                <w:rFonts w:cs="Arial"/>
                <w:szCs w:val="18"/>
              </w:rPr>
              <w:t>E-UTRA Cell Identity of MBSR UE (i.e., IAB UE)</w:t>
            </w:r>
          </w:p>
        </w:tc>
        <w:tc>
          <w:tcPr>
            <w:tcW w:w="1430" w:type="dxa"/>
            <w:tcBorders>
              <w:top w:val="single" w:sz="4" w:space="0" w:color="auto"/>
              <w:left w:val="single" w:sz="4" w:space="0" w:color="auto"/>
              <w:bottom w:val="single" w:sz="4" w:space="0" w:color="auto"/>
              <w:right w:val="single" w:sz="4" w:space="0" w:color="auto"/>
            </w:tcBorders>
          </w:tcPr>
          <w:p w14:paraId="74213761" w14:textId="77777777" w:rsidR="003D558A" w:rsidRDefault="003D558A" w:rsidP="00502DFA">
            <w:pPr>
              <w:pStyle w:val="TAL"/>
              <w:rPr>
                <w:rFonts w:cs="Arial"/>
                <w:szCs w:val="18"/>
              </w:rPr>
            </w:pP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7676040" w:rsidR="003D558A" w:rsidRDefault="003D558A" w:rsidP="00502DFA">
            <w:pPr>
              <w:pStyle w:val="TAL"/>
            </w:pPr>
            <w:r>
              <w:rPr>
                <w:rFonts w:cs="Arial"/>
                <w:szCs w:val="18"/>
              </w:rPr>
              <w:t>NR Cell Identity of MBSR UE (i.e., IAB UE)</w:t>
            </w:r>
            <w:r w:rsidR="00D3173D">
              <w:rPr>
                <w:rFonts w:cs="Arial" w:hint="eastAsia"/>
                <w:szCs w:val="18"/>
                <w:lang w:eastAsia="ko-KR"/>
              </w:rPr>
              <w:t xml:space="preserve"> or NR Cell Identity of MWAB UE</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307" w:name="_Toc183624911"/>
      <w:r>
        <w:lastRenderedPageBreak/>
        <w:t>6.1.6.</w:t>
      </w:r>
      <w:r w:rsidRPr="00634C0E">
        <w:t>2</w:t>
      </w:r>
      <w:r w:rsidRPr="00851624">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307"/>
    </w:p>
    <w:p w14:paraId="09A0B327" w14:textId="50D344C1" w:rsidR="00F85B3D" w:rsidRDefault="00F85B3D" w:rsidP="00F85B3D">
      <w:pPr>
        <w:pStyle w:val="TH"/>
      </w:pPr>
      <w:r>
        <w:rPr>
          <w:noProof/>
        </w:rPr>
        <w:t>Table </w:t>
      </w:r>
      <w:r>
        <w:t>6.1.6.2.</w:t>
      </w:r>
      <w:r w:rsidR="00634C0E">
        <w:t>5</w:t>
      </w:r>
      <w:r w:rsidR="00634C0E" w:rsidRPr="00634C0E">
        <w:t>2</w:t>
      </w:r>
      <w:r w:rsidRPr="00851624">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ADF8DF6" w14:textId="77777777" w:rsidR="00F85B3D" w:rsidRDefault="00F85B3D" w:rsidP="00F76148">
            <w:pPr>
              <w:pStyle w:val="TAL"/>
              <w:rPr>
                <w:rFonts w:cs="Arial"/>
                <w:szCs w:val="18"/>
              </w:rPr>
            </w:pPr>
            <w:r>
              <w:rPr>
                <w:rFonts w:cs="Arial"/>
                <w:szCs w:val="18"/>
              </w:rPr>
              <w:t>Contains an embedded event report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F85B3D"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F85B3D" w:rsidRPr="0001619D" w:rsidRDefault="00F85B3D" w:rsidP="00F76148">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2299F785" w14:textId="77777777" w:rsidR="003D558A" w:rsidRDefault="003D558A" w:rsidP="00EB7848"/>
    <w:p w14:paraId="3F4C76FC" w14:textId="7213AF06" w:rsidR="009E13FB" w:rsidRDefault="009E13FB" w:rsidP="009E13FB">
      <w:pPr>
        <w:pStyle w:val="Heading5"/>
      </w:pPr>
      <w:bookmarkStart w:id="3308" w:name="_Toc183624912"/>
      <w:r>
        <w:t>6.1.6.2.</w:t>
      </w:r>
      <w:r w:rsidR="009C5BD8">
        <w:t>63</w:t>
      </w:r>
      <w:r>
        <w:tab/>
        <w:t xml:space="preserve">Type: </w:t>
      </w:r>
      <w:bookmarkStart w:id="3309" w:name="_Hlk178783987"/>
      <w:r w:rsidRPr="00E95A0D">
        <w:t>Relative</w:t>
      </w:r>
      <w:r>
        <w:t>VelocityWithUncertainty</w:t>
      </w:r>
      <w:bookmarkEnd w:id="3308"/>
      <w:bookmarkEnd w:id="3309"/>
    </w:p>
    <w:p w14:paraId="737D680D" w14:textId="7BA25CD6" w:rsidR="009E13FB" w:rsidRDefault="009E13FB" w:rsidP="009E13FB">
      <w:pPr>
        <w:pStyle w:val="TH"/>
      </w:pPr>
      <w:r>
        <w:rPr>
          <w:noProof/>
        </w:rPr>
        <w:t>Table </w:t>
      </w:r>
      <w:r>
        <w:t>6.1.6.2.</w:t>
      </w:r>
      <w:r w:rsidR="009C5BD8">
        <w:t>63</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9E13FB" w:rsidRPr="00FD48E5" w14:paraId="5E4C555C"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D0DB801" w14:textId="77777777" w:rsidR="009E13FB" w:rsidRDefault="009E13FB" w:rsidP="00F7614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258CCD1" w14:textId="77777777" w:rsidR="009E13FB" w:rsidRDefault="009E13FB" w:rsidP="00F7614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B62839" w14:textId="77777777" w:rsidR="009E13FB" w:rsidRPr="007277D4" w:rsidRDefault="009E13FB" w:rsidP="00F7614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E31D253" w14:textId="77777777" w:rsidR="009E13FB" w:rsidRDefault="009E13FB" w:rsidP="00F76148">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85E8CCC" w14:textId="77777777" w:rsidR="009E13FB" w:rsidRDefault="009E13FB" w:rsidP="00F76148">
            <w:pPr>
              <w:pStyle w:val="TAH"/>
              <w:rPr>
                <w:rFonts w:cs="Arial"/>
                <w:szCs w:val="18"/>
              </w:rPr>
            </w:pPr>
            <w:r>
              <w:rPr>
                <w:rFonts w:cs="Arial"/>
                <w:szCs w:val="18"/>
              </w:rPr>
              <w:t>Description</w:t>
            </w:r>
          </w:p>
        </w:tc>
      </w:tr>
      <w:tr w:rsidR="009E13FB" w:rsidRPr="00FD48E5" w14:paraId="01496071"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31738FF3" w14:textId="77777777" w:rsidR="009E13FB" w:rsidRDefault="009E13FB" w:rsidP="00F76148">
            <w:pPr>
              <w:pStyle w:val="TAL"/>
            </w:pPr>
            <w:bookmarkStart w:id="3310" w:name="_Hlk178784150"/>
            <w:r w:rsidRPr="00C7003A">
              <w:rPr>
                <w:rFonts w:cs="Arial"/>
                <w:szCs w:val="18"/>
              </w:rPr>
              <w:t>r</w:t>
            </w:r>
            <w:r>
              <w:rPr>
                <w:rFonts w:cs="Arial"/>
                <w:szCs w:val="18"/>
              </w:rPr>
              <w:t>V</w:t>
            </w:r>
            <w:r w:rsidRPr="00C7003A">
              <w:rPr>
                <w:rFonts w:cs="Arial"/>
                <w:szCs w:val="18"/>
              </w:rPr>
              <w:t>elocity</w:t>
            </w:r>
            <w:bookmarkEnd w:id="3310"/>
          </w:p>
        </w:tc>
        <w:tc>
          <w:tcPr>
            <w:tcW w:w="2977" w:type="dxa"/>
            <w:tcBorders>
              <w:top w:val="single" w:sz="4" w:space="0" w:color="auto"/>
              <w:left w:val="single" w:sz="4" w:space="0" w:color="auto"/>
              <w:bottom w:val="single" w:sz="4" w:space="0" w:color="auto"/>
              <w:right w:val="single" w:sz="4" w:space="0" w:color="auto"/>
            </w:tcBorders>
          </w:tcPr>
          <w:p w14:paraId="39663BD6" w14:textId="77777777" w:rsidR="009E13FB" w:rsidRDefault="009E13FB" w:rsidP="00F76148">
            <w:pPr>
              <w:pStyle w:val="TAL"/>
            </w:pPr>
            <w:bookmarkStart w:id="3311" w:name="_Hlk178784155"/>
            <w:r>
              <w:t>R</w:t>
            </w:r>
            <w:r w:rsidRPr="00093A1E">
              <w:t>adial</w:t>
            </w:r>
            <w:r>
              <w:t>V</w:t>
            </w:r>
            <w:r w:rsidRPr="00093A1E">
              <w:t>elocity</w:t>
            </w:r>
            <w:bookmarkEnd w:id="3311"/>
          </w:p>
        </w:tc>
        <w:tc>
          <w:tcPr>
            <w:tcW w:w="425" w:type="dxa"/>
            <w:tcBorders>
              <w:top w:val="single" w:sz="4" w:space="0" w:color="auto"/>
              <w:left w:val="single" w:sz="4" w:space="0" w:color="auto"/>
              <w:bottom w:val="single" w:sz="4" w:space="0" w:color="auto"/>
              <w:right w:val="single" w:sz="4" w:space="0" w:color="auto"/>
            </w:tcBorders>
          </w:tcPr>
          <w:p w14:paraId="2212636D"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67D088B"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5BD7BF5" w14:textId="77777777" w:rsidR="009E13FB" w:rsidRDefault="009E13FB" w:rsidP="00F76148">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measured in metres per second.</w:t>
            </w:r>
          </w:p>
        </w:tc>
      </w:tr>
      <w:tr w:rsidR="009E13FB" w:rsidRPr="00FD48E5" w14:paraId="4C090C91"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77057B08" w14:textId="77777777" w:rsidR="009E13FB" w:rsidRDefault="009E13FB" w:rsidP="00F76148">
            <w:pPr>
              <w:pStyle w:val="TAL"/>
            </w:pPr>
            <w:bookmarkStart w:id="3312" w:name="_Hlk178784168"/>
            <w:r>
              <w:t>rUncertainty</w:t>
            </w:r>
            <w:bookmarkEnd w:id="3312"/>
          </w:p>
        </w:tc>
        <w:tc>
          <w:tcPr>
            <w:tcW w:w="2977" w:type="dxa"/>
            <w:tcBorders>
              <w:top w:val="single" w:sz="4" w:space="0" w:color="auto"/>
              <w:left w:val="single" w:sz="4" w:space="0" w:color="auto"/>
              <w:bottom w:val="single" w:sz="4" w:space="0" w:color="auto"/>
              <w:right w:val="single" w:sz="4" w:space="0" w:color="auto"/>
            </w:tcBorders>
          </w:tcPr>
          <w:p w14:paraId="284DD3A6" w14:textId="77777777" w:rsidR="009E13FB" w:rsidRDefault="009E13FB" w:rsidP="00F76148">
            <w:pPr>
              <w:pStyle w:val="TAL"/>
            </w:pPr>
            <w:bookmarkStart w:id="3313" w:name="_Hlk178784177"/>
            <w:r>
              <w:t>SpeedUncertainty</w:t>
            </w:r>
            <w:bookmarkEnd w:id="3313"/>
          </w:p>
        </w:tc>
        <w:tc>
          <w:tcPr>
            <w:tcW w:w="425" w:type="dxa"/>
            <w:tcBorders>
              <w:top w:val="single" w:sz="4" w:space="0" w:color="auto"/>
              <w:left w:val="single" w:sz="4" w:space="0" w:color="auto"/>
              <w:bottom w:val="single" w:sz="4" w:space="0" w:color="auto"/>
              <w:right w:val="single" w:sz="4" w:space="0" w:color="auto"/>
            </w:tcBorders>
          </w:tcPr>
          <w:p w14:paraId="4CBD6258"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872980C"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F3FC22C" w14:textId="77777777" w:rsidR="009E13FB" w:rsidRDefault="009E13FB" w:rsidP="00F76148">
            <w:pPr>
              <w:pStyle w:val="TAL"/>
              <w:rPr>
                <w:rFonts w:cs="Arial"/>
                <w:szCs w:val="18"/>
              </w:rPr>
            </w:pPr>
            <w:r>
              <w:rPr>
                <w:rFonts w:cs="Arial"/>
                <w:szCs w:val="18"/>
              </w:rPr>
              <w:t xml:space="preserve">Uncertainty of </w:t>
            </w:r>
            <w:r>
              <w:t>r</w:t>
            </w:r>
            <w:r w:rsidRPr="00093A1E">
              <w:t>adial</w:t>
            </w:r>
            <w:r>
              <w:t xml:space="preserve"> v</w:t>
            </w:r>
            <w:r w:rsidRPr="00093A1E">
              <w:t>elocity</w:t>
            </w:r>
            <w:r>
              <w:rPr>
                <w:rFonts w:cs="Arial"/>
                <w:szCs w:val="18"/>
              </w:rPr>
              <w:t xml:space="preserve"> in </w:t>
            </w:r>
            <w:r>
              <w:t>metres per second</w:t>
            </w:r>
            <w:r>
              <w:rPr>
                <w:rFonts w:cs="Arial"/>
                <w:szCs w:val="18"/>
              </w:rPr>
              <w:t>.</w:t>
            </w:r>
          </w:p>
        </w:tc>
      </w:tr>
      <w:tr w:rsidR="009E13FB" w:rsidRPr="00FD48E5" w14:paraId="099EED3E"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1233F6D0" w14:textId="77777777" w:rsidR="009E13FB" w:rsidRDefault="009E13FB" w:rsidP="00F76148">
            <w:pPr>
              <w:pStyle w:val="TAL"/>
            </w:pPr>
            <w:bookmarkStart w:id="3314" w:name="_Hlk178784192"/>
            <w:r>
              <w:t>aT</w:t>
            </w:r>
            <w:r w:rsidRPr="00A0617F">
              <w:t>ransverse</w:t>
            </w:r>
            <w:r>
              <w:t>V</w:t>
            </w:r>
            <w:r w:rsidRPr="00A0617F">
              <w:t>elocity</w:t>
            </w:r>
            <w:bookmarkEnd w:id="3314"/>
          </w:p>
        </w:tc>
        <w:tc>
          <w:tcPr>
            <w:tcW w:w="2977" w:type="dxa"/>
            <w:tcBorders>
              <w:top w:val="single" w:sz="4" w:space="0" w:color="auto"/>
              <w:left w:val="single" w:sz="4" w:space="0" w:color="auto"/>
              <w:bottom w:val="single" w:sz="4" w:space="0" w:color="auto"/>
              <w:right w:val="single" w:sz="4" w:space="0" w:color="auto"/>
            </w:tcBorders>
          </w:tcPr>
          <w:p w14:paraId="6E903EC2" w14:textId="77777777" w:rsidR="009E13FB" w:rsidRDefault="009E13FB" w:rsidP="00F76148">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2EC49755"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EE5F49"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1CA5154" w14:textId="77777777" w:rsidR="009E13FB" w:rsidRDefault="009E13FB" w:rsidP="00F76148">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w:t>
            </w:r>
          </w:p>
        </w:tc>
      </w:tr>
      <w:tr w:rsidR="009E13FB" w:rsidRPr="00FD48E5" w14:paraId="21A6B6E1"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31002251" w14:textId="77777777" w:rsidR="009E13FB" w:rsidRDefault="009E13FB" w:rsidP="00F76148">
            <w:pPr>
              <w:pStyle w:val="TAL"/>
            </w:pPr>
            <w:bookmarkStart w:id="3315" w:name="_Hlk178784210"/>
            <w:r>
              <w:t>aV</w:t>
            </w:r>
            <w:r w:rsidRPr="00093A1E">
              <w:t>elocity</w:t>
            </w:r>
            <w:r>
              <w:t>Uncertainty</w:t>
            </w:r>
            <w:bookmarkEnd w:id="3315"/>
          </w:p>
        </w:tc>
        <w:tc>
          <w:tcPr>
            <w:tcW w:w="2977" w:type="dxa"/>
            <w:tcBorders>
              <w:top w:val="single" w:sz="4" w:space="0" w:color="auto"/>
              <w:left w:val="single" w:sz="4" w:space="0" w:color="auto"/>
              <w:bottom w:val="single" w:sz="4" w:space="0" w:color="auto"/>
              <w:right w:val="single" w:sz="4" w:space="0" w:color="auto"/>
            </w:tcBorders>
          </w:tcPr>
          <w:p w14:paraId="6D313924" w14:textId="77777777" w:rsidR="009E13FB" w:rsidRDefault="009E13FB" w:rsidP="00F76148">
            <w:pPr>
              <w:pStyle w:val="TAL"/>
            </w:pPr>
            <w:bookmarkStart w:id="3316" w:name="_Hlk178784218"/>
            <w:r>
              <w:rPr>
                <w:rFonts w:cs="Arial"/>
                <w:szCs w:val="18"/>
              </w:rPr>
              <w:t>A</w:t>
            </w:r>
            <w:r w:rsidRPr="006C4BA4">
              <w:rPr>
                <w:rFonts w:cs="Arial"/>
                <w:szCs w:val="18"/>
              </w:rPr>
              <w:t>ngular</w:t>
            </w:r>
            <w:r>
              <w:rPr>
                <w:rFonts w:cs="Arial"/>
                <w:szCs w:val="18"/>
              </w:rPr>
              <w:t>V</w:t>
            </w:r>
            <w:r w:rsidRPr="006C4BA4">
              <w:rPr>
                <w:rFonts w:cs="Arial"/>
                <w:szCs w:val="18"/>
              </w:rPr>
              <w:t>elocity</w:t>
            </w:r>
            <w:r>
              <w:t>Uncertainty</w:t>
            </w:r>
            <w:bookmarkEnd w:id="3316"/>
          </w:p>
        </w:tc>
        <w:tc>
          <w:tcPr>
            <w:tcW w:w="425" w:type="dxa"/>
            <w:tcBorders>
              <w:top w:val="single" w:sz="4" w:space="0" w:color="auto"/>
              <w:left w:val="single" w:sz="4" w:space="0" w:color="auto"/>
              <w:bottom w:val="single" w:sz="4" w:space="0" w:color="auto"/>
              <w:right w:val="single" w:sz="4" w:space="0" w:color="auto"/>
            </w:tcBorders>
          </w:tcPr>
          <w:p w14:paraId="146A115E"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428FD38"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3871E6A" w14:textId="77777777" w:rsidR="009E13FB" w:rsidRDefault="009E13FB" w:rsidP="00F76148">
            <w:pPr>
              <w:pStyle w:val="TAL"/>
              <w:rPr>
                <w:rFonts w:cs="Arial"/>
                <w:szCs w:val="18"/>
              </w:rPr>
            </w:pPr>
            <w:r>
              <w:rPr>
                <w:rFonts w:cs="Arial"/>
                <w:szCs w:val="18"/>
              </w:rPr>
              <w:t xml:space="preserve">Uncertainty of </w:t>
            </w:r>
            <w:r>
              <w:t>the change rate of an angle of azimuth</w:t>
            </w:r>
            <w:r>
              <w:rPr>
                <w:rFonts w:cs="Arial"/>
                <w:szCs w:val="18"/>
              </w:rPr>
              <w:t xml:space="preserve"> in </w:t>
            </w:r>
            <w:r>
              <w:t>metres per second</w:t>
            </w:r>
            <w:r>
              <w:rPr>
                <w:rFonts w:cs="Arial"/>
                <w:szCs w:val="18"/>
              </w:rPr>
              <w:t>.</w:t>
            </w:r>
          </w:p>
        </w:tc>
      </w:tr>
      <w:tr w:rsidR="009E13FB" w:rsidRPr="00FD48E5" w14:paraId="21DA202B"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13C29EA6" w14:textId="77777777" w:rsidR="009E13FB" w:rsidRDefault="009E13FB" w:rsidP="00F76148">
            <w:pPr>
              <w:pStyle w:val="TAL"/>
            </w:pPr>
            <w:bookmarkStart w:id="3317" w:name="_Hlk178784237"/>
            <w:r>
              <w:t>eT</w:t>
            </w:r>
            <w:r w:rsidRPr="00A0617F">
              <w:t>ransverse</w:t>
            </w:r>
            <w:r>
              <w:t>V</w:t>
            </w:r>
            <w:r w:rsidRPr="00A0617F">
              <w:t>elocity</w:t>
            </w:r>
            <w:bookmarkEnd w:id="3317"/>
          </w:p>
        </w:tc>
        <w:tc>
          <w:tcPr>
            <w:tcW w:w="2977" w:type="dxa"/>
            <w:tcBorders>
              <w:top w:val="single" w:sz="4" w:space="0" w:color="auto"/>
              <w:left w:val="single" w:sz="4" w:space="0" w:color="auto"/>
              <w:bottom w:val="single" w:sz="4" w:space="0" w:color="auto"/>
              <w:right w:val="single" w:sz="4" w:space="0" w:color="auto"/>
            </w:tcBorders>
          </w:tcPr>
          <w:p w14:paraId="2C4CEFAB" w14:textId="77777777" w:rsidR="009E13FB" w:rsidRDefault="009E13FB" w:rsidP="00F76148">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E9330CA"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FC37BAB"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96C1122" w14:textId="77777777" w:rsidR="009E13FB" w:rsidRDefault="009E13FB" w:rsidP="00F76148">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w:t>
            </w:r>
          </w:p>
        </w:tc>
      </w:tr>
      <w:tr w:rsidR="009E13FB" w:rsidRPr="00FD48E5" w14:paraId="33FAA61D"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4810CACB" w14:textId="77777777" w:rsidR="009E13FB" w:rsidRDefault="009E13FB" w:rsidP="00F76148">
            <w:pPr>
              <w:pStyle w:val="TAL"/>
            </w:pPr>
            <w:bookmarkStart w:id="3318" w:name="_Hlk178784256"/>
            <w:r>
              <w:t>eV</w:t>
            </w:r>
            <w:r w:rsidRPr="00093A1E">
              <w:t>elocity</w:t>
            </w:r>
            <w:r>
              <w:t>Uncertainty</w:t>
            </w:r>
            <w:bookmarkEnd w:id="3318"/>
          </w:p>
        </w:tc>
        <w:tc>
          <w:tcPr>
            <w:tcW w:w="2977" w:type="dxa"/>
            <w:tcBorders>
              <w:top w:val="single" w:sz="4" w:space="0" w:color="auto"/>
              <w:left w:val="single" w:sz="4" w:space="0" w:color="auto"/>
              <w:bottom w:val="single" w:sz="4" w:space="0" w:color="auto"/>
              <w:right w:val="single" w:sz="4" w:space="0" w:color="auto"/>
            </w:tcBorders>
          </w:tcPr>
          <w:p w14:paraId="474097ED" w14:textId="77777777" w:rsidR="009E13FB" w:rsidRDefault="009E13FB" w:rsidP="00F76148">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425" w:type="dxa"/>
            <w:tcBorders>
              <w:top w:val="single" w:sz="4" w:space="0" w:color="auto"/>
              <w:left w:val="single" w:sz="4" w:space="0" w:color="auto"/>
              <w:bottom w:val="single" w:sz="4" w:space="0" w:color="auto"/>
              <w:right w:val="single" w:sz="4" w:space="0" w:color="auto"/>
            </w:tcBorders>
          </w:tcPr>
          <w:p w14:paraId="14113232"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2BF6C7F"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34B23727" w14:textId="77777777" w:rsidR="009E13FB" w:rsidRDefault="009E13FB" w:rsidP="00F76148">
            <w:pPr>
              <w:pStyle w:val="TAL"/>
              <w:rPr>
                <w:rFonts w:cs="Arial"/>
                <w:szCs w:val="18"/>
              </w:rPr>
            </w:pPr>
            <w:r>
              <w:rPr>
                <w:rFonts w:cs="Arial"/>
                <w:szCs w:val="18"/>
              </w:rPr>
              <w:t xml:space="preserve">Uncertainty of </w:t>
            </w:r>
            <w:r>
              <w:t xml:space="preserve">the change rate of an angle of elevation </w:t>
            </w:r>
            <w:r>
              <w:rPr>
                <w:rFonts w:cs="Arial"/>
                <w:szCs w:val="18"/>
              </w:rPr>
              <w:t xml:space="preserve">in </w:t>
            </w:r>
            <w:r>
              <w:t>metres per second</w:t>
            </w:r>
            <w:r>
              <w:rPr>
                <w:rFonts w:cs="Arial"/>
                <w:szCs w:val="18"/>
              </w:rPr>
              <w:t>.</w:t>
            </w:r>
          </w:p>
        </w:tc>
      </w:tr>
      <w:tr w:rsidR="009E13FB" w14:paraId="3490CF81" w14:textId="77777777" w:rsidTr="00F76148">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31C3834C" w14:textId="77777777" w:rsidR="009E13FB" w:rsidRDefault="009E13FB" w:rsidP="00F76148">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 and a confidence</w:t>
            </w:r>
            <w:r>
              <w:t>.</w:t>
            </w:r>
          </w:p>
        </w:tc>
      </w:tr>
    </w:tbl>
    <w:p w14:paraId="7C2998C2" w14:textId="77777777" w:rsidR="009E13FB" w:rsidRDefault="009E13FB" w:rsidP="00EB7848"/>
    <w:p w14:paraId="2651F80D" w14:textId="34365274" w:rsidR="004011E4" w:rsidRPr="00F86C98" w:rsidRDefault="004011E4" w:rsidP="00851624">
      <w:pPr>
        <w:pStyle w:val="Heading5"/>
        <w:rPr>
          <w:lang w:eastAsia="zh-CN"/>
        </w:rPr>
      </w:pPr>
      <w:bookmarkStart w:id="3319" w:name="_Toc183624913"/>
      <w:r w:rsidRPr="00F86C98">
        <w:lastRenderedPageBreak/>
        <w:t>6.1.</w:t>
      </w:r>
      <w:r w:rsidRPr="00F86C98">
        <w:rPr>
          <w:lang w:eastAsia="zh-CN"/>
        </w:rPr>
        <w:t>6</w:t>
      </w:r>
      <w:r w:rsidRPr="00F86C98">
        <w:t>.2.</w:t>
      </w:r>
      <w:r>
        <w:t>64</w:t>
      </w:r>
      <w:r w:rsidRPr="00F86C98">
        <w:tab/>
        <w:t xml:space="preserve">Type: </w:t>
      </w:r>
      <w:bookmarkStart w:id="3320" w:name="_Hlk182973217"/>
      <w:r w:rsidRPr="002C30C8">
        <w:t>TimeWindowsNrppa</w:t>
      </w:r>
      <w:bookmarkEnd w:id="3319"/>
      <w:bookmarkEnd w:id="3320"/>
    </w:p>
    <w:p w14:paraId="31A5DDAB" w14:textId="42F6C1D4" w:rsidR="004011E4" w:rsidRPr="00F86C98" w:rsidRDefault="004011E4" w:rsidP="00851624">
      <w:pPr>
        <w:pStyle w:val="TH"/>
        <w:rPr>
          <w:lang w:eastAsia="zh-CN"/>
        </w:rPr>
      </w:pPr>
      <w:r w:rsidRPr="00F86C98">
        <w:rPr>
          <w:noProof/>
        </w:rPr>
        <w:t>Table </w:t>
      </w:r>
      <w:r w:rsidRPr="00F86C98">
        <w:t>6.1.</w:t>
      </w:r>
      <w:r w:rsidRPr="00F86C98">
        <w:rPr>
          <w:lang w:eastAsia="zh-CN"/>
        </w:rPr>
        <w:t>6</w:t>
      </w:r>
      <w:r w:rsidRPr="00F86C98">
        <w:t>.2.</w:t>
      </w:r>
      <w:r>
        <w:t>64</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851624">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851624">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851624">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851624">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851624">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851624">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851624">
            <w:pPr>
              <w:pStyle w:val="TAL"/>
              <w:rPr>
                <w:noProof/>
                <w:lang w:eastAsia="zh-CN"/>
              </w:rPr>
            </w:pPr>
            <w:bookmarkStart w:id="3321" w:name="_Hlk182973245"/>
            <w:r>
              <w:rPr>
                <w:rFonts w:hint="eastAsia"/>
                <w:lang w:eastAsia="zh-CN"/>
              </w:rPr>
              <w:t>measurementList</w:t>
            </w:r>
            <w:bookmarkEnd w:id="3321"/>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851624">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851624">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851624">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851624">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851624">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851624">
            <w:pPr>
              <w:pStyle w:val="TAL"/>
              <w:rPr>
                <w:noProof/>
                <w:lang w:eastAsia="zh-CN"/>
              </w:rPr>
            </w:pPr>
            <w:bookmarkStart w:id="3322" w:name="_Hlk182973259"/>
            <w:r>
              <w:rPr>
                <w:rFonts w:hint="eastAsia"/>
                <w:lang w:eastAsia="zh-CN"/>
              </w:rPr>
              <w:t>srsList</w:t>
            </w:r>
            <w:bookmarkEnd w:id="3322"/>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851624">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851624">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851624">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851624">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851624">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851624">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Pr="000E3542" w:rsidRDefault="004011E4" w:rsidP="00EB7848"/>
    <w:p w14:paraId="49DF59ED" w14:textId="77777777" w:rsidR="00EB7848" w:rsidRDefault="00EB7848" w:rsidP="00B32564">
      <w:pPr>
        <w:pStyle w:val="Heading4"/>
        <w:rPr>
          <w:lang w:val="en-US"/>
        </w:rPr>
      </w:pPr>
      <w:bookmarkStart w:id="3323" w:name="_Toc20150416"/>
      <w:bookmarkStart w:id="3324" w:name="_Toc25168663"/>
      <w:bookmarkStart w:id="3325" w:name="_Toc27593082"/>
      <w:bookmarkStart w:id="3326" w:name="_Toc34147954"/>
      <w:bookmarkStart w:id="3327" w:name="_Toc36463338"/>
      <w:bookmarkStart w:id="3328" w:name="_Toc43215178"/>
      <w:bookmarkStart w:id="3329" w:name="_Toc45032426"/>
      <w:bookmarkStart w:id="3330" w:name="_Toc49849915"/>
      <w:bookmarkStart w:id="3331" w:name="_Toc51873429"/>
      <w:bookmarkStart w:id="3332" w:name="_Toc56517557"/>
      <w:bookmarkStart w:id="3333" w:name="_Toc58594458"/>
      <w:bookmarkStart w:id="3334" w:name="_Toc67685968"/>
      <w:bookmarkStart w:id="3335" w:name="_Toc74993795"/>
      <w:bookmarkStart w:id="3336" w:name="_Toc82716385"/>
      <w:bookmarkStart w:id="3337" w:name="_Toc88818672"/>
      <w:bookmarkStart w:id="3338" w:name="_Toc90650594"/>
      <w:bookmarkStart w:id="3339" w:name="_Toc98506264"/>
      <w:bookmarkStart w:id="3340" w:name="_Toc106639549"/>
      <w:bookmarkStart w:id="3341" w:name="_Toc114779059"/>
      <w:bookmarkStart w:id="3342" w:name="_Toc122096976"/>
      <w:bookmarkStart w:id="3343" w:name="_Toc130844197"/>
      <w:bookmarkStart w:id="3344" w:name="_Toc138411904"/>
      <w:bookmarkStart w:id="3345" w:name="_Toc145956097"/>
      <w:bookmarkStart w:id="3346" w:name="_Toc153887537"/>
      <w:bookmarkStart w:id="3347" w:name="_Toc161905426"/>
      <w:bookmarkStart w:id="3348" w:name="_Toc170210029"/>
      <w:bookmarkStart w:id="3349" w:name="_Toc177550824"/>
      <w:bookmarkStart w:id="3350" w:name="_Toc18362491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1889BD48" w14:textId="77777777" w:rsidR="00EB7848" w:rsidRPr="00384E92" w:rsidRDefault="00EB7848" w:rsidP="00B32564">
      <w:pPr>
        <w:pStyle w:val="Heading5"/>
      </w:pPr>
      <w:bookmarkStart w:id="3351" w:name="_Toc20150417"/>
      <w:bookmarkStart w:id="3352" w:name="_Toc25168664"/>
      <w:bookmarkStart w:id="3353" w:name="_Toc27593083"/>
      <w:bookmarkStart w:id="3354" w:name="_Toc34147955"/>
      <w:bookmarkStart w:id="3355" w:name="_Toc36463339"/>
      <w:bookmarkStart w:id="3356" w:name="_Toc43215179"/>
      <w:bookmarkStart w:id="3357" w:name="_Toc45032427"/>
      <w:bookmarkStart w:id="3358" w:name="_Toc49849916"/>
      <w:bookmarkStart w:id="3359" w:name="_Toc51873430"/>
      <w:bookmarkStart w:id="3360" w:name="_Toc56517558"/>
      <w:bookmarkStart w:id="3361" w:name="_Toc58594459"/>
      <w:bookmarkStart w:id="3362" w:name="_Toc67685969"/>
      <w:bookmarkStart w:id="3363" w:name="_Toc74993796"/>
      <w:bookmarkStart w:id="3364" w:name="_Toc82716386"/>
      <w:bookmarkStart w:id="3365" w:name="_Toc88818673"/>
      <w:bookmarkStart w:id="3366" w:name="_Toc90650595"/>
      <w:bookmarkStart w:id="3367" w:name="_Toc98506265"/>
      <w:bookmarkStart w:id="3368" w:name="_Toc106639550"/>
      <w:bookmarkStart w:id="3369" w:name="_Toc114779060"/>
      <w:bookmarkStart w:id="3370" w:name="_Toc122096977"/>
      <w:bookmarkStart w:id="3371" w:name="_Toc130844198"/>
      <w:bookmarkStart w:id="3372" w:name="_Toc138411905"/>
      <w:bookmarkStart w:id="3373" w:name="_Toc145956098"/>
      <w:bookmarkStart w:id="3374" w:name="_Toc153887538"/>
      <w:bookmarkStart w:id="3375" w:name="_Toc161905427"/>
      <w:bookmarkStart w:id="3376" w:name="_Toc170210030"/>
      <w:bookmarkStart w:id="3377" w:name="_Toc177550825"/>
      <w:bookmarkStart w:id="3378" w:name="_Toc183624915"/>
      <w:r>
        <w:t>6.1.6.3.1</w:t>
      </w:r>
      <w:r w:rsidRPr="00384E92">
        <w:tab/>
        <w:t>Introduction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379" w:name="_Toc20150418"/>
      <w:bookmarkStart w:id="3380" w:name="_Toc25168665"/>
      <w:bookmarkStart w:id="3381" w:name="_Toc27593084"/>
      <w:bookmarkStart w:id="3382" w:name="_Toc34147956"/>
      <w:bookmarkStart w:id="3383" w:name="_Toc36463340"/>
      <w:bookmarkStart w:id="3384" w:name="_Toc43215180"/>
      <w:bookmarkStart w:id="3385" w:name="_Toc45032428"/>
      <w:bookmarkStart w:id="3386" w:name="_Toc49849917"/>
      <w:bookmarkStart w:id="3387" w:name="_Toc51873431"/>
      <w:bookmarkStart w:id="3388" w:name="_Toc56517559"/>
      <w:bookmarkStart w:id="3389" w:name="_Toc58594460"/>
      <w:bookmarkStart w:id="3390" w:name="_Toc67685970"/>
      <w:bookmarkStart w:id="3391" w:name="_Toc74993797"/>
      <w:bookmarkStart w:id="3392" w:name="_Toc82716387"/>
      <w:bookmarkStart w:id="3393" w:name="_Toc88818674"/>
      <w:bookmarkStart w:id="3394" w:name="_Toc90650596"/>
      <w:bookmarkStart w:id="3395" w:name="_Toc98506266"/>
      <w:bookmarkStart w:id="3396" w:name="_Toc106639551"/>
      <w:bookmarkStart w:id="3397" w:name="_Toc114779061"/>
      <w:bookmarkStart w:id="3398" w:name="_Toc122096978"/>
      <w:bookmarkStart w:id="3399" w:name="_Toc130844199"/>
      <w:bookmarkStart w:id="3400" w:name="_Toc138411906"/>
      <w:bookmarkStart w:id="3401" w:name="_Toc145956099"/>
      <w:bookmarkStart w:id="3402" w:name="_Toc153887539"/>
      <w:bookmarkStart w:id="3403" w:name="_Toc161905428"/>
      <w:bookmarkStart w:id="3404" w:name="_Toc170210031"/>
      <w:bookmarkStart w:id="3405" w:name="_Toc177550826"/>
      <w:bookmarkStart w:id="3406" w:name="_Toc183624916"/>
      <w:r>
        <w:t>6.1.6.3.2</w:t>
      </w:r>
      <w:r w:rsidRPr="00384E92">
        <w:tab/>
        <w:t>Simple data types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5DD4D7D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2E4AF6" w:rsidRPr="00384E92" w14:paraId="24E6350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8C9935" w14:textId="3515DEAB" w:rsidR="002E4AF6" w:rsidRDefault="002E4AF6" w:rsidP="002E4AF6">
            <w:pPr>
              <w:pStyle w:val="TAL"/>
              <w:rPr>
                <w:lang w:eastAsia="zh-CN"/>
              </w:rPr>
            </w:pPr>
            <w:r>
              <w:t>R</w:t>
            </w:r>
            <w:r w:rsidRPr="00093A1E">
              <w:t>adial</w:t>
            </w:r>
            <w:r>
              <w:t>V</w:t>
            </w:r>
            <w:r w:rsidRPr="00093A1E">
              <w:t>elocity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FDE59CD" w14:textId="230C28BB" w:rsidR="002E4AF6" w:rsidRDefault="002E4AF6" w:rsidP="002E4AF6">
            <w:pPr>
              <w:pStyle w:val="TAL"/>
            </w:pPr>
            <w:r>
              <w:t>number</w:t>
            </w:r>
          </w:p>
        </w:tc>
        <w:tc>
          <w:tcPr>
            <w:tcW w:w="1668" w:type="pct"/>
            <w:tcBorders>
              <w:top w:val="single" w:sz="4" w:space="0" w:color="auto"/>
              <w:left w:val="nil"/>
              <w:bottom w:val="single" w:sz="4" w:space="0" w:color="auto"/>
              <w:right w:val="single" w:sz="8" w:space="0" w:color="auto"/>
            </w:tcBorders>
          </w:tcPr>
          <w:p w14:paraId="248342E9" w14:textId="77777777" w:rsidR="002E4AF6" w:rsidRDefault="002E4AF6" w:rsidP="002E4AF6">
            <w:pPr>
              <w:pStyle w:val="TAL"/>
            </w:pPr>
            <w:r>
              <w:t>Float value of r</w:t>
            </w:r>
            <w:r w:rsidRPr="007F06B3">
              <w:t>ate of change of a range between the device A and device B</w:t>
            </w:r>
            <w:r>
              <w:t>, expressed in metres per second.</w:t>
            </w:r>
          </w:p>
          <w:p w14:paraId="5AAAA83B" w14:textId="77777777" w:rsidR="002E4AF6" w:rsidRDefault="002E4AF6" w:rsidP="002E4AF6">
            <w:pPr>
              <w:pStyle w:val="TAL"/>
            </w:pPr>
            <w:r>
              <w:t>Minimum: 0. Maximum: 2047.</w:t>
            </w:r>
          </w:p>
          <w:p w14:paraId="5027E0C1" w14:textId="6004B320" w:rsidR="002E4AF6" w:rsidRDefault="002E4AF6" w:rsidP="002E4AF6">
            <w:pPr>
              <w:pStyle w:val="TAL"/>
              <w:rPr>
                <w:lang w:eastAsia="zh-CN"/>
              </w:rPr>
            </w:pPr>
            <w:r>
              <w:t>Format: float.</w:t>
            </w:r>
          </w:p>
        </w:tc>
      </w:tr>
      <w:tr w:rsidR="002E4AF6" w:rsidRPr="00384E92" w14:paraId="1B74C199"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278CAF7" w14:textId="2F58CEB5" w:rsidR="002E4AF6" w:rsidRDefault="002E4AF6" w:rsidP="002E4AF6">
            <w:pPr>
              <w:pStyle w:val="TAL"/>
              <w:rPr>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0F561F" w14:textId="7CFEC7CC" w:rsidR="002E4AF6" w:rsidRDefault="002E4AF6" w:rsidP="002E4AF6">
            <w:pPr>
              <w:pStyle w:val="TAL"/>
            </w:pPr>
            <w:r>
              <w:t>number</w:t>
            </w:r>
          </w:p>
        </w:tc>
        <w:tc>
          <w:tcPr>
            <w:tcW w:w="1668" w:type="pct"/>
            <w:tcBorders>
              <w:top w:val="single" w:sz="4" w:space="0" w:color="auto"/>
              <w:left w:val="nil"/>
              <w:bottom w:val="single" w:sz="4" w:space="0" w:color="auto"/>
              <w:right w:val="single" w:sz="8" w:space="0" w:color="auto"/>
            </w:tcBorders>
          </w:tcPr>
          <w:p w14:paraId="5543D957" w14:textId="77777777" w:rsidR="002E4AF6" w:rsidRDefault="002E4AF6" w:rsidP="002E4AF6">
            <w:pPr>
              <w:pStyle w:val="TAL"/>
            </w:pPr>
            <w:r>
              <w:t>Float value of</w:t>
            </w:r>
            <w:r>
              <w:rPr>
                <w:rFonts w:cs="Arial"/>
                <w:szCs w:val="18"/>
              </w:rPr>
              <w:t xml:space="preserve"> r</w:t>
            </w:r>
            <w:r w:rsidRPr="005954D3">
              <w:rPr>
                <w:rFonts w:cs="Arial"/>
                <w:szCs w:val="18"/>
              </w:rPr>
              <w:t>ate of change</w:t>
            </w:r>
            <w:r>
              <w:rPr>
                <w:rFonts w:cs="Arial"/>
                <w:szCs w:val="18"/>
              </w:rPr>
              <w:t xml:space="preserve"> of</w:t>
            </w:r>
            <w:r w:rsidRPr="005954D3">
              <w:rPr>
                <w:rFonts w:cs="Arial"/>
                <w:szCs w:val="18"/>
              </w:rPr>
              <w:t xml:space="preserve"> an angle</w:t>
            </w:r>
            <w:r>
              <w:t>, expressed in degrees per second.</w:t>
            </w:r>
          </w:p>
          <w:p w14:paraId="26F5BEBE" w14:textId="77777777" w:rsidR="002E4AF6" w:rsidRDefault="002E4AF6" w:rsidP="002E4AF6">
            <w:pPr>
              <w:pStyle w:val="TAL"/>
            </w:pPr>
            <w:r>
              <w:t>Minimum: 0. Maximum: 360.</w:t>
            </w:r>
          </w:p>
          <w:p w14:paraId="1A67CEC9" w14:textId="3CA33439" w:rsidR="002E4AF6" w:rsidRDefault="002E4AF6" w:rsidP="002E4AF6">
            <w:pPr>
              <w:pStyle w:val="TAL"/>
              <w:rPr>
                <w:lang w:eastAsia="zh-CN"/>
              </w:rPr>
            </w:pPr>
            <w:r>
              <w:t>Format: float.</w:t>
            </w:r>
          </w:p>
        </w:tc>
      </w:tr>
      <w:tr w:rsidR="002E4AF6" w:rsidRPr="00384E92" w14:paraId="5CA56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BCD83" w14:textId="5C174732" w:rsidR="002E4AF6" w:rsidRDefault="002E4AF6" w:rsidP="002E4AF6">
            <w:pPr>
              <w:pStyle w:val="TAL"/>
              <w:rPr>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77D796" w14:textId="041336DD" w:rsidR="002E4AF6" w:rsidRDefault="002E4AF6" w:rsidP="002E4AF6">
            <w:pPr>
              <w:pStyle w:val="TAL"/>
            </w:pPr>
            <w:r>
              <w:t>number</w:t>
            </w:r>
          </w:p>
        </w:tc>
        <w:tc>
          <w:tcPr>
            <w:tcW w:w="1668" w:type="pct"/>
            <w:tcBorders>
              <w:top w:val="single" w:sz="4" w:space="0" w:color="auto"/>
              <w:left w:val="nil"/>
              <w:bottom w:val="single" w:sz="4" w:space="0" w:color="auto"/>
              <w:right w:val="single" w:sz="8" w:space="0" w:color="auto"/>
            </w:tcBorders>
          </w:tcPr>
          <w:p w14:paraId="702C6CC3" w14:textId="77777777" w:rsidR="002E4AF6" w:rsidRDefault="002E4AF6" w:rsidP="002E4AF6">
            <w:pPr>
              <w:pStyle w:val="TAL"/>
            </w:pPr>
            <w:r>
              <w:t xml:space="preserve">Float value of 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t>, expressed in degrees per second.</w:t>
            </w:r>
          </w:p>
          <w:p w14:paraId="735562AF" w14:textId="77777777" w:rsidR="002E4AF6" w:rsidRDefault="002E4AF6" w:rsidP="002E4AF6">
            <w:pPr>
              <w:pStyle w:val="TAL"/>
            </w:pPr>
            <w:r>
              <w:t>Minimum: 0. Maximum: 360.</w:t>
            </w:r>
          </w:p>
          <w:p w14:paraId="6196436C" w14:textId="2DB7B881" w:rsidR="002E4AF6" w:rsidRDefault="002E4AF6" w:rsidP="002E4AF6">
            <w:pPr>
              <w:pStyle w:val="TAL"/>
              <w:rPr>
                <w:lang w:eastAsia="zh-CN"/>
              </w:rPr>
            </w:pPr>
            <w:r>
              <w:t>Format: float.</w:t>
            </w:r>
          </w:p>
        </w:tc>
      </w:tr>
    </w:tbl>
    <w:p w14:paraId="3E8A96C7" w14:textId="0D1B3BFE" w:rsidR="00EB7848" w:rsidRDefault="00EB7848" w:rsidP="00EB7848"/>
    <w:p w14:paraId="65C719F2" w14:textId="77777777" w:rsidR="00EB7848" w:rsidRPr="00BC662F" w:rsidRDefault="00EB7848" w:rsidP="00B32564">
      <w:pPr>
        <w:pStyle w:val="Heading5"/>
      </w:pPr>
      <w:bookmarkStart w:id="3407" w:name="_Toc20150419"/>
      <w:bookmarkStart w:id="3408" w:name="_Toc25168666"/>
      <w:bookmarkStart w:id="3409" w:name="_Toc27593085"/>
      <w:bookmarkStart w:id="3410" w:name="_Toc34147957"/>
      <w:bookmarkStart w:id="3411" w:name="_Toc36463341"/>
      <w:bookmarkStart w:id="3412" w:name="_Toc43215181"/>
      <w:bookmarkStart w:id="3413" w:name="_Toc45032429"/>
      <w:bookmarkStart w:id="3414" w:name="_Toc49849918"/>
      <w:bookmarkStart w:id="3415" w:name="_Toc51873432"/>
      <w:bookmarkStart w:id="3416" w:name="_Toc56517560"/>
      <w:bookmarkStart w:id="3417" w:name="_Toc58594461"/>
      <w:bookmarkStart w:id="3418" w:name="_Toc67685971"/>
      <w:bookmarkStart w:id="3419" w:name="_Toc74993798"/>
      <w:bookmarkStart w:id="3420" w:name="_Toc82716388"/>
      <w:bookmarkStart w:id="3421" w:name="_Toc88818675"/>
      <w:bookmarkStart w:id="3422" w:name="_Toc90650597"/>
      <w:bookmarkStart w:id="3423" w:name="_Toc98506267"/>
      <w:bookmarkStart w:id="3424" w:name="_Toc106639552"/>
      <w:bookmarkStart w:id="3425" w:name="_Toc114779062"/>
      <w:bookmarkStart w:id="3426" w:name="_Toc122096979"/>
      <w:bookmarkStart w:id="3427" w:name="_Toc130844200"/>
      <w:bookmarkStart w:id="3428" w:name="_Toc138411907"/>
      <w:bookmarkStart w:id="3429" w:name="_Toc145956100"/>
      <w:bookmarkStart w:id="3430" w:name="_Toc153887540"/>
      <w:bookmarkStart w:id="3431" w:name="_Toc161905429"/>
      <w:bookmarkStart w:id="3432" w:name="_Toc170210032"/>
      <w:bookmarkStart w:id="3433" w:name="_Toc177550827"/>
      <w:bookmarkStart w:id="3434" w:name="_Toc183624917"/>
      <w:r>
        <w:t>6.1.6.3.3</w:t>
      </w:r>
      <w:r w:rsidRPr="00BC662F">
        <w:tab/>
        <w:t xml:space="preserve">Enumeration: </w:t>
      </w:r>
      <w:r>
        <w:t>ExternalClientType</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435" w:name="_Toc20150420"/>
      <w:bookmarkStart w:id="3436" w:name="_Toc25168667"/>
      <w:bookmarkStart w:id="3437" w:name="_Toc27593086"/>
      <w:bookmarkStart w:id="3438" w:name="_Toc34147958"/>
      <w:bookmarkStart w:id="3439" w:name="_Toc36463342"/>
      <w:bookmarkStart w:id="3440" w:name="_Toc43215182"/>
      <w:bookmarkStart w:id="3441" w:name="_Toc45032430"/>
      <w:bookmarkStart w:id="3442" w:name="_Toc49849919"/>
      <w:bookmarkStart w:id="3443" w:name="_Toc51873433"/>
      <w:bookmarkStart w:id="3444" w:name="_Toc56517561"/>
      <w:bookmarkStart w:id="3445" w:name="_Toc58594462"/>
      <w:bookmarkStart w:id="3446" w:name="_Toc67685972"/>
      <w:bookmarkStart w:id="3447" w:name="_Toc74993799"/>
      <w:bookmarkStart w:id="3448" w:name="_Toc82716389"/>
      <w:bookmarkStart w:id="3449" w:name="_Toc88818676"/>
      <w:bookmarkStart w:id="3450" w:name="_Toc90650598"/>
      <w:bookmarkStart w:id="3451" w:name="_Toc98506268"/>
      <w:bookmarkStart w:id="3452" w:name="_Toc106639553"/>
      <w:bookmarkStart w:id="3453" w:name="_Toc114779063"/>
      <w:bookmarkStart w:id="3454" w:name="_Toc122096980"/>
      <w:bookmarkStart w:id="3455" w:name="_Toc130844201"/>
      <w:bookmarkStart w:id="3456" w:name="_Toc138411908"/>
      <w:bookmarkStart w:id="3457" w:name="_Toc145956101"/>
      <w:bookmarkStart w:id="3458" w:name="_Toc153887541"/>
      <w:bookmarkStart w:id="3459" w:name="_Toc161905430"/>
      <w:bookmarkStart w:id="3460" w:name="_Toc170210033"/>
      <w:bookmarkStart w:id="3461" w:name="_Toc177550828"/>
      <w:bookmarkStart w:id="3462" w:name="_Toc183624918"/>
      <w:r>
        <w:t>6.1.6.3.4</w:t>
      </w:r>
      <w:r w:rsidRPr="00BC662F">
        <w:tab/>
        <w:t xml:space="preserve">Enumeration: </w:t>
      </w:r>
      <w:r>
        <w:t>SupportedGADShapes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3463" w:name="_Toc20150421"/>
      <w:bookmarkStart w:id="3464" w:name="_Toc25168668"/>
      <w:bookmarkStart w:id="3465" w:name="_Toc27593087"/>
      <w:bookmarkStart w:id="3466" w:name="_Toc34147959"/>
      <w:bookmarkStart w:id="3467" w:name="_Toc36463343"/>
      <w:bookmarkStart w:id="3468" w:name="_Toc43215183"/>
      <w:bookmarkStart w:id="3469" w:name="_Toc45032431"/>
      <w:bookmarkStart w:id="3470" w:name="_Toc49849920"/>
      <w:bookmarkStart w:id="3471" w:name="_Toc51873434"/>
      <w:bookmarkStart w:id="3472" w:name="_Toc56517562"/>
      <w:bookmarkStart w:id="3473" w:name="_Toc58594463"/>
      <w:bookmarkStart w:id="3474" w:name="_Toc67685973"/>
      <w:bookmarkStart w:id="3475" w:name="_Toc74993800"/>
      <w:bookmarkStart w:id="3476" w:name="_Toc82716390"/>
      <w:bookmarkStart w:id="3477" w:name="_Toc88818677"/>
      <w:bookmarkStart w:id="3478" w:name="_Toc90650599"/>
      <w:bookmarkStart w:id="3479" w:name="_Toc98506269"/>
      <w:bookmarkStart w:id="3480" w:name="_Toc106639554"/>
      <w:bookmarkStart w:id="3481" w:name="_Toc114779064"/>
      <w:bookmarkStart w:id="3482" w:name="_Toc122096981"/>
      <w:bookmarkStart w:id="3483" w:name="_Toc130844202"/>
      <w:bookmarkStart w:id="3484" w:name="_Toc138411909"/>
      <w:bookmarkStart w:id="3485" w:name="_Toc145956102"/>
      <w:bookmarkStart w:id="3486" w:name="_Toc153887542"/>
      <w:bookmarkStart w:id="3487" w:name="_Toc161905431"/>
      <w:bookmarkStart w:id="3488" w:name="_Toc170210034"/>
      <w:bookmarkStart w:id="3489" w:name="_Toc177550829"/>
      <w:bookmarkStart w:id="3490" w:name="_Toc183624919"/>
      <w:r>
        <w:t>6.1.6.3.5</w:t>
      </w:r>
      <w:r w:rsidRPr="00BC662F">
        <w:tab/>
        <w:t>Enumeration:</w:t>
      </w:r>
      <w:r>
        <w:t xml:space="preserve"> ResponseTime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3491" w:name="_Toc20150422"/>
      <w:bookmarkStart w:id="3492" w:name="_Toc25168669"/>
      <w:bookmarkStart w:id="3493" w:name="_Toc27593088"/>
      <w:bookmarkStart w:id="3494" w:name="_Toc34147960"/>
      <w:bookmarkStart w:id="3495" w:name="_Toc36463344"/>
      <w:bookmarkStart w:id="3496" w:name="_Toc43215184"/>
      <w:bookmarkStart w:id="3497" w:name="_Toc45032432"/>
      <w:bookmarkStart w:id="3498" w:name="_Toc49849921"/>
      <w:bookmarkStart w:id="3499" w:name="_Toc51873435"/>
      <w:bookmarkStart w:id="3500" w:name="_Toc56517563"/>
      <w:bookmarkStart w:id="3501" w:name="_Toc58594464"/>
      <w:bookmarkStart w:id="3502" w:name="_Toc67685974"/>
      <w:bookmarkStart w:id="3503" w:name="_Toc74993801"/>
      <w:bookmarkStart w:id="3504" w:name="_Toc82716391"/>
      <w:bookmarkStart w:id="3505" w:name="_Toc88818678"/>
      <w:bookmarkStart w:id="3506" w:name="_Toc90650600"/>
      <w:bookmarkStart w:id="3507" w:name="_Toc98506270"/>
      <w:bookmarkStart w:id="3508" w:name="_Toc106639555"/>
      <w:bookmarkStart w:id="3509" w:name="_Toc114779065"/>
      <w:bookmarkStart w:id="3510" w:name="_Toc122096982"/>
      <w:bookmarkStart w:id="3511" w:name="_Toc130844203"/>
      <w:bookmarkStart w:id="3512" w:name="_Toc138411910"/>
      <w:bookmarkStart w:id="3513" w:name="_Toc145956103"/>
      <w:bookmarkStart w:id="3514" w:name="_Toc153887543"/>
      <w:bookmarkStart w:id="3515" w:name="_Toc161905432"/>
      <w:bookmarkStart w:id="3516" w:name="_Toc170210035"/>
      <w:bookmarkStart w:id="3517" w:name="_Toc177550830"/>
      <w:bookmarkStart w:id="3518" w:name="_Toc183624920"/>
      <w:r>
        <w:t>6.1.6.3.6</w:t>
      </w:r>
      <w:r w:rsidRPr="00BC662F">
        <w:tab/>
        <w:t>Enumeration:</w:t>
      </w:r>
      <w:r>
        <w:t xml:space="preserve"> PositioningMethod</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3519" w:name="_Toc20150423"/>
      <w:bookmarkStart w:id="3520" w:name="_Toc25168670"/>
      <w:bookmarkStart w:id="3521" w:name="_Toc27593089"/>
      <w:bookmarkStart w:id="3522" w:name="_Toc34147961"/>
      <w:bookmarkStart w:id="3523" w:name="_Toc36463345"/>
      <w:bookmarkStart w:id="3524" w:name="_Toc43215185"/>
      <w:bookmarkStart w:id="3525" w:name="_Toc45032433"/>
      <w:bookmarkStart w:id="3526" w:name="_Toc49849922"/>
      <w:bookmarkStart w:id="3527" w:name="_Toc51873436"/>
      <w:bookmarkStart w:id="3528" w:name="_Toc56517564"/>
      <w:bookmarkStart w:id="3529" w:name="_Toc58594465"/>
      <w:bookmarkStart w:id="3530" w:name="_Toc67685975"/>
      <w:bookmarkStart w:id="3531" w:name="_Toc74993802"/>
      <w:bookmarkStart w:id="3532" w:name="_Toc82716392"/>
      <w:bookmarkStart w:id="3533" w:name="_Toc88818679"/>
      <w:bookmarkStart w:id="3534" w:name="_Toc90650601"/>
      <w:bookmarkStart w:id="3535" w:name="_Toc98506271"/>
      <w:bookmarkStart w:id="3536" w:name="_Toc106639556"/>
      <w:bookmarkStart w:id="3537" w:name="_Toc114779066"/>
      <w:bookmarkStart w:id="3538" w:name="_Toc122096983"/>
      <w:bookmarkStart w:id="3539" w:name="_Toc130844204"/>
      <w:bookmarkStart w:id="3540" w:name="_Toc138411911"/>
      <w:bookmarkStart w:id="3541" w:name="_Toc145956104"/>
      <w:bookmarkStart w:id="3542" w:name="_Toc153887544"/>
      <w:bookmarkStart w:id="3543"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3544" w:name="_Toc170210036"/>
      <w:bookmarkStart w:id="3545" w:name="_Toc177550831"/>
      <w:bookmarkStart w:id="3546" w:name="_Toc183624921"/>
      <w:r>
        <w:lastRenderedPageBreak/>
        <w:t>6.1.6.3.7</w:t>
      </w:r>
      <w:r w:rsidRPr="00BC662F">
        <w:tab/>
        <w:t>Enumeration:</w:t>
      </w:r>
      <w:r>
        <w:t xml:space="preserve"> PositioningMode</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3547" w:name="_Toc20150424"/>
      <w:bookmarkStart w:id="3548" w:name="_Toc25168671"/>
      <w:bookmarkStart w:id="3549" w:name="_Toc27593090"/>
      <w:bookmarkStart w:id="3550" w:name="_Toc34147962"/>
      <w:bookmarkStart w:id="3551" w:name="_Toc36463346"/>
      <w:bookmarkStart w:id="3552" w:name="_Toc43215186"/>
      <w:bookmarkStart w:id="3553" w:name="_Toc45032434"/>
      <w:bookmarkStart w:id="3554" w:name="_Toc49849923"/>
      <w:bookmarkStart w:id="3555" w:name="_Toc51873437"/>
      <w:bookmarkStart w:id="3556" w:name="_Toc56517565"/>
      <w:bookmarkStart w:id="3557" w:name="_Toc58594466"/>
      <w:bookmarkStart w:id="3558" w:name="_Toc67685976"/>
      <w:bookmarkStart w:id="3559" w:name="_Toc74993803"/>
      <w:bookmarkStart w:id="3560" w:name="_Toc82716393"/>
      <w:bookmarkStart w:id="3561" w:name="_Toc88818680"/>
      <w:bookmarkStart w:id="3562" w:name="_Toc90650602"/>
      <w:bookmarkStart w:id="3563" w:name="_Toc98506272"/>
      <w:bookmarkStart w:id="3564" w:name="_Toc106639557"/>
      <w:bookmarkStart w:id="3565" w:name="_Toc114779067"/>
      <w:bookmarkStart w:id="3566" w:name="_Toc122096984"/>
      <w:bookmarkStart w:id="3567" w:name="_Toc130844205"/>
      <w:bookmarkStart w:id="3568" w:name="_Toc138411912"/>
      <w:bookmarkStart w:id="3569" w:name="_Toc145956105"/>
      <w:bookmarkStart w:id="3570" w:name="_Toc153887545"/>
      <w:bookmarkStart w:id="3571" w:name="_Toc161905434"/>
      <w:bookmarkStart w:id="3572" w:name="_Toc170210037"/>
      <w:bookmarkStart w:id="3573" w:name="_Toc177550832"/>
      <w:bookmarkStart w:id="3574" w:name="_Toc183624922"/>
      <w:r>
        <w:t>6.1.6.3.8</w:t>
      </w:r>
      <w:r w:rsidRPr="00BC662F">
        <w:tab/>
        <w:t>Enumeration:</w:t>
      </w:r>
      <w:r>
        <w:t xml:space="preserve"> GnssId</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3575" w:name="_Toc20150425"/>
      <w:bookmarkStart w:id="3576" w:name="_Toc25168672"/>
      <w:bookmarkStart w:id="3577" w:name="_Toc27593091"/>
      <w:bookmarkStart w:id="3578" w:name="_Toc34147963"/>
      <w:bookmarkStart w:id="3579" w:name="_Toc36463347"/>
      <w:bookmarkStart w:id="3580" w:name="_Toc43215187"/>
      <w:bookmarkStart w:id="3581" w:name="_Toc45032435"/>
      <w:bookmarkStart w:id="3582" w:name="_Toc49849924"/>
      <w:bookmarkStart w:id="3583" w:name="_Toc51873438"/>
      <w:bookmarkStart w:id="3584" w:name="_Toc56517566"/>
      <w:bookmarkStart w:id="3585" w:name="_Toc58594467"/>
      <w:bookmarkStart w:id="3586" w:name="_Toc67685977"/>
      <w:bookmarkStart w:id="3587" w:name="_Toc74993804"/>
      <w:bookmarkStart w:id="3588" w:name="_Toc82716394"/>
      <w:bookmarkStart w:id="3589" w:name="_Toc88818681"/>
      <w:bookmarkStart w:id="3590" w:name="_Toc90650603"/>
      <w:bookmarkStart w:id="3591" w:name="_Toc98506273"/>
      <w:bookmarkStart w:id="3592" w:name="_Toc106639558"/>
      <w:bookmarkStart w:id="3593" w:name="_Toc114779068"/>
      <w:bookmarkStart w:id="3594" w:name="_Toc122096985"/>
      <w:bookmarkStart w:id="3595" w:name="_Toc130844206"/>
      <w:bookmarkStart w:id="3596" w:name="_Toc138411913"/>
      <w:bookmarkStart w:id="3597" w:name="_Toc145956106"/>
      <w:bookmarkStart w:id="3598" w:name="_Toc153887546"/>
      <w:bookmarkStart w:id="3599" w:name="_Toc161905435"/>
      <w:bookmarkStart w:id="3600" w:name="_Toc170210038"/>
      <w:bookmarkStart w:id="3601" w:name="_Toc177550833"/>
      <w:bookmarkStart w:id="3602" w:name="_Toc183624923"/>
      <w:r>
        <w:t>6.1.6.3.9</w:t>
      </w:r>
      <w:r w:rsidRPr="00BC662F">
        <w:tab/>
        <w:t>Enumeration:</w:t>
      </w:r>
      <w:r>
        <w:t xml:space="preserve"> Usage</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3603" w:name="_Toc20150426"/>
      <w:bookmarkStart w:id="3604" w:name="_Toc25168673"/>
      <w:bookmarkStart w:id="3605" w:name="_Toc27593092"/>
      <w:bookmarkStart w:id="3606" w:name="_Toc34147964"/>
      <w:bookmarkStart w:id="3607" w:name="_Toc36463348"/>
      <w:bookmarkStart w:id="3608" w:name="_Toc43215188"/>
      <w:bookmarkStart w:id="3609" w:name="_Toc45032436"/>
      <w:bookmarkStart w:id="3610" w:name="_Toc49849925"/>
      <w:bookmarkStart w:id="3611" w:name="_Toc51873439"/>
      <w:bookmarkStart w:id="3612" w:name="_Toc56517567"/>
      <w:bookmarkStart w:id="3613" w:name="_Toc58594468"/>
      <w:bookmarkStart w:id="3614" w:name="_Toc67685978"/>
      <w:bookmarkStart w:id="3615" w:name="_Toc74993805"/>
      <w:bookmarkStart w:id="3616" w:name="_Toc82716395"/>
      <w:bookmarkStart w:id="3617" w:name="_Toc88818682"/>
      <w:bookmarkStart w:id="3618" w:name="_Toc90650604"/>
      <w:bookmarkStart w:id="3619" w:name="_Toc98506274"/>
      <w:bookmarkStart w:id="3620" w:name="_Toc106639559"/>
      <w:bookmarkStart w:id="3621" w:name="_Toc114779069"/>
      <w:bookmarkStart w:id="3622" w:name="_Toc122096986"/>
      <w:bookmarkStart w:id="3623" w:name="_Toc130844207"/>
      <w:bookmarkStart w:id="3624" w:name="_Toc138411914"/>
      <w:bookmarkStart w:id="3625" w:name="_Toc145956107"/>
      <w:bookmarkStart w:id="3626" w:name="_Toc153887547"/>
      <w:bookmarkStart w:id="3627" w:name="_Toc161905436"/>
      <w:bookmarkStart w:id="3628" w:name="_Toc170210039"/>
      <w:bookmarkStart w:id="3629" w:name="_Toc177550834"/>
      <w:bookmarkStart w:id="3630" w:name="_Toc183624924"/>
      <w:r>
        <w:t>6.1.6.3.10</w:t>
      </w:r>
      <w:r w:rsidRPr="00BC662F">
        <w:tab/>
        <w:t>Enumeration:</w:t>
      </w:r>
      <w:r>
        <w:t xml:space="preserve"> LcsPriority</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3631" w:name="_Toc20150427"/>
      <w:bookmarkStart w:id="3632" w:name="_Toc25168674"/>
      <w:bookmarkStart w:id="3633" w:name="_Toc27593093"/>
      <w:bookmarkStart w:id="3634" w:name="_Toc34147965"/>
      <w:bookmarkStart w:id="3635" w:name="_Toc36463349"/>
      <w:bookmarkStart w:id="3636" w:name="_Toc43215189"/>
      <w:bookmarkStart w:id="3637" w:name="_Toc45032437"/>
      <w:bookmarkStart w:id="3638" w:name="_Toc49849926"/>
      <w:bookmarkStart w:id="3639" w:name="_Toc51873440"/>
      <w:bookmarkStart w:id="3640" w:name="_Toc56517568"/>
      <w:bookmarkStart w:id="3641" w:name="_Toc58594469"/>
      <w:bookmarkStart w:id="3642" w:name="_Toc67685979"/>
      <w:bookmarkStart w:id="3643" w:name="_Toc74993806"/>
      <w:bookmarkStart w:id="3644" w:name="_Toc82716396"/>
      <w:bookmarkStart w:id="3645" w:name="_Toc88818683"/>
      <w:bookmarkStart w:id="3646" w:name="_Toc90650605"/>
      <w:bookmarkStart w:id="3647" w:name="_Toc98506275"/>
      <w:bookmarkStart w:id="3648" w:name="_Toc106639560"/>
      <w:bookmarkStart w:id="3649" w:name="_Toc114779070"/>
      <w:bookmarkStart w:id="3650" w:name="_Toc122096987"/>
      <w:bookmarkStart w:id="3651" w:name="_Toc130844208"/>
      <w:bookmarkStart w:id="3652" w:name="_Toc138411915"/>
      <w:bookmarkStart w:id="3653" w:name="_Toc145956108"/>
      <w:bookmarkStart w:id="3654" w:name="_Toc153887548"/>
      <w:bookmarkStart w:id="3655" w:name="_Toc161905437"/>
      <w:bookmarkStart w:id="3656" w:name="_Toc170210040"/>
      <w:bookmarkStart w:id="3657" w:name="_Toc177550835"/>
      <w:bookmarkStart w:id="3658" w:name="_Toc183624925"/>
      <w:r>
        <w:lastRenderedPageBreak/>
        <w:t>6.1.6.3.11</w:t>
      </w:r>
      <w:r w:rsidRPr="00BC662F">
        <w:tab/>
        <w:t>Enumeration:</w:t>
      </w:r>
      <w:r w:rsidRPr="00E661BE">
        <w:t xml:space="preserve"> VelocityRequested</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3659" w:name="_Toc20150428"/>
      <w:bookmarkStart w:id="3660" w:name="_Toc25168675"/>
      <w:bookmarkStart w:id="3661" w:name="_Toc27593094"/>
      <w:bookmarkStart w:id="3662" w:name="_Toc34147966"/>
      <w:bookmarkStart w:id="3663" w:name="_Toc36463350"/>
      <w:bookmarkStart w:id="3664" w:name="_Toc43215190"/>
      <w:bookmarkStart w:id="3665" w:name="_Toc45032438"/>
      <w:bookmarkStart w:id="3666" w:name="_Toc49849927"/>
      <w:bookmarkStart w:id="3667" w:name="_Toc51873441"/>
      <w:bookmarkStart w:id="3668" w:name="_Toc56517569"/>
      <w:bookmarkStart w:id="3669" w:name="_Toc58594470"/>
      <w:bookmarkStart w:id="3670" w:name="_Toc67685980"/>
      <w:bookmarkStart w:id="3671" w:name="_Toc74993807"/>
      <w:bookmarkStart w:id="3672" w:name="_Toc82716397"/>
      <w:bookmarkStart w:id="3673" w:name="_Toc88818684"/>
      <w:bookmarkStart w:id="3674" w:name="_Toc90650606"/>
      <w:bookmarkStart w:id="3675" w:name="_Toc98506276"/>
      <w:bookmarkStart w:id="3676" w:name="_Toc106639561"/>
      <w:bookmarkStart w:id="3677" w:name="_Toc114779071"/>
      <w:bookmarkStart w:id="3678" w:name="_Toc122096988"/>
      <w:bookmarkStart w:id="3679" w:name="_Toc130844209"/>
      <w:bookmarkStart w:id="3680" w:name="_Toc138411916"/>
      <w:bookmarkStart w:id="3681" w:name="_Toc145956109"/>
      <w:bookmarkStart w:id="3682" w:name="_Toc153887549"/>
      <w:bookmarkStart w:id="3683" w:name="_Toc161905438"/>
      <w:bookmarkStart w:id="3684" w:name="_Toc170210041"/>
      <w:bookmarkStart w:id="3685" w:name="_Toc177550836"/>
      <w:bookmarkStart w:id="3686" w:name="_Toc183624926"/>
      <w:r>
        <w:t>6.1.6.3.12</w:t>
      </w:r>
      <w:r w:rsidRPr="00BC662F">
        <w:tab/>
        <w:t>Enumeration:</w:t>
      </w:r>
      <w:r w:rsidRPr="00E661BE">
        <w:t xml:space="preserve"> </w:t>
      </w:r>
      <w:r w:rsidRPr="0088594C">
        <w:t>AccuracyFulfilmentIndicator</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3687" w:name="_Toc20150429"/>
      <w:bookmarkStart w:id="3688" w:name="_Toc25168676"/>
      <w:bookmarkStart w:id="3689" w:name="_Toc27593095"/>
      <w:bookmarkStart w:id="3690" w:name="_Toc34147967"/>
      <w:bookmarkStart w:id="3691" w:name="_Toc36463351"/>
      <w:bookmarkStart w:id="3692" w:name="_Toc43215191"/>
      <w:bookmarkStart w:id="3693" w:name="_Toc45032439"/>
      <w:bookmarkStart w:id="3694" w:name="_Toc49849928"/>
      <w:bookmarkStart w:id="3695" w:name="_Toc51873442"/>
      <w:bookmarkStart w:id="3696" w:name="_Toc56517570"/>
      <w:bookmarkStart w:id="3697" w:name="_Toc58594471"/>
      <w:bookmarkStart w:id="3698" w:name="_Toc67685981"/>
      <w:bookmarkStart w:id="3699" w:name="_Toc74993808"/>
      <w:bookmarkStart w:id="3700" w:name="_Toc82716398"/>
      <w:bookmarkStart w:id="3701" w:name="_Toc88818685"/>
      <w:bookmarkStart w:id="3702" w:name="_Toc90650607"/>
      <w:bookmarkStart w:id="3703" w:name="_Toc98506277"/>
      <w:bookmarkStart w:id="3704" w:name="_Toc106639562"/>
      <w:bookmarkStart w:id="3705" w:name="_Toc114779072"/>
      <w:bookmarkStart w:id="3706" w:name="_Toc122096989"/>
      <w:bookmarkStart w:id="3707" w:name="_Toc130844210"/>
      <w:bookmarkStart w:id="3708" w:name="_Toc138411917"/>
      <w:bookmarkStart w:id="3709" w:name="_Toc145956110"/>
      <w:bookmarkStart w:id="3710" w:name="_Toc153887550"/>
      <w:bookmarkStart w:id="3711" w:name="_Toc161905439"/>
      <w:bookmarkStart w:id="3712" w:name="_Toc170210042"/>
      <w:bookmarkStart w:id="3713" w:name="_Toc177550837"/>
      <w:bookmarkStart w:id="3714" w:name="_Toc183624927"/>
      <w:r>
        <w:t>6.1.6.3.13</w:t>
      </w:r>
      <w:r w:rsidRPr="00BC662F">
        <w:tab/>
        <w:t>Enumeration:</w:t>
      </w:r>
      <w:r w:rsidRPr="00E661BE">
        <w:t xml:space="preserve"> </w:t>
      </w:r>
      <w:r>
        <w:t>VerticalDirection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3715" w:name="_Toc20150430"/>
      <w:bookmarkStart w:id="3716" w:name="_Toc25168677"/>
      <w:bookmarkStart w:id="3717" w:name="_Toc27593096"/>
      <w:bookmarkStart w:id="3718" w:name="_Toc34147968"/>
      <w:bookmarkStart w:id="3719" w:name="_Toc36463352"/>
      <w:bookmarkStart w:id="3720" w:name="_Toc43215192"/>
      <w:bookmarkStart w:id="3721" w:name="_Toc45032440"/>
      <w:bookmarkStart w:id="3722" w:name="_Toc49849929"/>
      <w:bookmarkStart w:id="3723" w:name="_Toc51873443"/>
      <w:bookmarkStart w:id="3724" w:name="_Toc56517571"/>
      <w:bookmarkStart w:id="3725" w:name="_Toc58594472"/>
      <w:bookmarkStart w:id="3726" w:name="_Toc67685982"/>
      <w:bookmarkStart w:id="3727" w:name="_Toc74993809"/>
      <w:bookmarkStart w:id="3728" w:name="_Toc82716399"/>
      <w:bookmarkStart w:id="3729" w:name="_Toc88818686"/>
      <w:bookmarkStart w:id="3730" w:name="_Toc90650608"/>
      <w:bookmarkStart w:id="3731" w:name="_Toc98506278"/>
      <w:bookmarkStart w:id="3732" w:name="_Toc106639563"/>
      <w:bookmarkStart w:id="3733" w:name="_Toc114779073"/>
      <w:bookmarkStart w:id="3734" w:name="_Toc122096990"/>
      <w:bookmarkStart w:id="3735" w:name="_Toc130844211"/>
      <w:bookmarkStart w:id="3736" w:name="_Toc138411918"/>
      <w:bookmarkStart w:id="3737" w:name="_Toc145956111"/>
      <w:bookmarkStart w:id="3738" w:name="_Toc153887551"/>
      <w:bookmarkStart w:id="3739" w:name="_Toc161905440"/>
      <w:bookmarkStart w:id="3740" w:name="_Toc170210043"/>
      <w:bookmarkStart w:id="3741" w:name="_Toc177550838"/>
      <w:bookmarkStart w:id="3742" w:name="_Toc183624928"/>
      <w:r>
        <w:t>6.1.6.3.14</w:t>
      </w:r>
      <w:r w:rsidRPr="003B2883">
        <w:tab/>
        <w:t xml:space="preserve">Enumeration: </w:t>
      </w:r>
      <w:r>
        <w:t>LdrType</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3743" w:name="_Toc20150431"/>
      <w:bookmarkStart w:id="3744" w:name="_Toc25168678"/>
      <w:bookmarkStart w:id="3745" w:name="_Toc27593097"/>
      <w:bookmarkStart w:id="3746" w:name="_Toc34147969"/>
      <w:bookmarkStart w:id="3747" w:name="_Toc36463353"/>
      <w:bookmarkStart w:id="3748" w:name="_Toc43215193"/>
      <w:bookmarkStart w:id="3749" w:name="_Toc45032441"/>
      <w:bookmarkStart w:id="3750" w:name="_Toc49849930"/>
      <w:bookmarkStart w:id="3751" w:name="_Toc51873444"/>
      <w:bookmarkStart w:id="3752" w:name="_Toc56517572"/>
      <w:bookmarkStart w:id="3753" w:name="_Toc58594473"/>
      <w:bookmarkStart w:id="3754" w:name="_Toc67685983"/>
      <w:bookmarkStart w:id="3755" w:name="_Toc74993810"/>
      <w:bookmarkStart w:id="3756" w:name="_Toc82716400"/>
      <w:bookmarkStart w:id="3757" w:name="_Toc88818687"/>
      <w:bookmarkStart w:id="3758" w:name="_Toc90650609"/>
      <w:bookmarkStart w:id="3759" w:name="_Toc98506279"/>
      <w:bookmarkStart w:id="3760" w:name="_Toc106639564"/>
      <w:bookmarkStart w:id="3761" w:name="_Toc114779074"/>
      <w:bookmarkStart w:id="3762" w:name="_Toc122096991"/>
      <w:bookmarkStart w:id="3763" w:name="_Toc130844212"/>
      <w:bookmarkStart w:id="3764" w:name="_Toc138411919"/>
      <w:bookmarkStart w:id="3765" w:name="_Toc145956112"/>
      <w:bookmarkStart w:id="3766" w:name="_Toc153887552"/>
      <w:bookmarkStart w:id="3767" w:name="_Toc161905441"/>
      <w:bookmarkStart w:id="3768" w:name="_Toc170210044"/>
      <w:bookmarkStart w:id="3769" w:name="_Toc177550839"/>
      <w:bookmarkStart w:id="3770" w:name="_Toc183624929"/>
      <w:r>
        <w:t>6.1.6.3.15</w:t>
      </w:r>
      <w:r w:rsidRPr="00BC662F">
        <w:tab/>
        <w:t>Enumeration</w:t>
      </w:r>
      <w:r>
        <w:t>: ReportingAreaType</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3771" w:name="_Toc20150432"/>
      <w:bookmarkStart w:id="3772" w:name="_Toc25168679"/>
      <w:bookmarkStart w:id="3773" w:name="_Toc27593098"/>
      <w:bookmarkStart w:id="3774" w:name="_Toc34147970"/>
      <w:bookmarkStart w:id="3775" w:name="_Toc36463354"/>
      <w:bookmarkStart w:id="3776" w:name="_Toc43215194"/>
      <w:bookmarkStart w:id="3777" w:name="_Toc45032442"/>
      <w:bookmarkStart w:id="3778" w:name="_Toc49849931"/>
      <w:bookmarkStart w:id="3779" w:name="_Toc51873445"/>
      <w:bookmarkStart w:id="3780" w:name="_Toc56517573"/>
      <w:bookmarkStart w:id="3781" w:name="_Toc58594474"/>
      <w:bookmarkStart w:id="3782" w:name="_Toc67685984"/>
      <w:bookmarkStart w:id="3783" w:name="_Toc74993811"/>
      <w:bookmarkStart w:id="3784" w:name="_Toc82716401"/>
      <w:bookmarkStart w:id="3785" w:name="_Toc88818688"/>
      <w:bookmarkStart w:id="3786" w:name="_Toc90650610"/>
      <w:bookmarkStart w:id="3787" w:name="_Toc98506280"/>
      <w:bookmarkStart w:id="3788" w:name="_Toc106639565"/>
      <w:bookmarkStart w:id="3789" w:name="_Toc114779075"/>
      <w:bookmarkStart w:id="3790" w:name="_Toc122096992"/>
      <w:bookmarkStart w:id="3791" w:name="_Toc130844213"/>
      <w:bookmarkStart w:id="3792" w:name="_Toc138411920"/>
      <w:bookmarkStart w:id="3793" w:name="_Toc145956113"/>
      <w:bookmarkStart w:id="3794" w:name="_Toc153887553"/>
      <w:bookmarkStart w:id="3795"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3796" w:name="_Toc170210045"/>
      <w:bookmarkStart w:id="3797" w:name="_Toc177550840"/>
      <w:bookmarkStart w:id="3798" w:name="_Toc183624930"/>
      <w:r>
        <w:t>6.1.6.3.16</w:t>
      </w:r>
      <w:r w:rsidRPr="00BC662F">
        <w:tab/>
        <w:t>Enumeration</w:t>
      </w:r>
      <w:r>
        <w:t>: OccurrenceInfo</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3799" w:name="_Toc20150433"/>
      <w:bookmarkStart w:id="3800" w:name="_Toc25168680"/>
      <w:bookmarkStart w:id="3801" w:name="_Toc27593099"/>
      <w:bookmarkStart w:id="3802" w:name="_Toc34147971"/>
      <w:bookmarkStart w:id="3803" w:name="_Toc36463355"/>
      <w:bookmarkStart w:id="3804" w:name="_Toc43215195"/>
      <w:bookmarkStart w:id="3805" w:name="_Toc45032443"/>
      <w:bookmarkStart w:id="3806" w:name="_Toc49849932"/>
      <w:bookmarkStart w:id="3807" w:name="_Toc51873446"/>
      <w:bookmarkStart w:id="3808" w:name="_Toc56517574"/>
      <w:bookmarkStart w:id="3809" w:name="_Toc58594475"/>
      <w:bookmarkStart w:id="3810" w:name="_Toc67685985"/>
      <w:bookmarkStart w:id="3811" w:name="_Toc74993812"/>
      <w:bookmarkStart w:id="3812" w:name="_Toc82716402"/>
      <w:bookmarkStart w:id="3813" w:name="_Toc88818689"/>
      <w:bookmarkStart w:id="3814" w:name="_Toc90650611"/>
      <w:bookmarkStart w:id="3815" w:name="_Toc98506281"/>
      <w:bookmarkStart w:id="3816" w:name="_Toc106639566"/>
      <w:bookmarkStart w:id="3817" w:name="_Toc114779076"/>
      <w:bookmarkStart w:id="3818" w:name="_Toc122096993"/>
      <w:bookmarkStart w:id="3819" w:name="_Toc130844214"/>
      <w:bookmarkStart w:id="3820" w:name="_Toc138411921"/>
      <w:bookmarkStart w:id="3821" w:name="_Toc145956114"/>
      <w:bookmarkStart w:id="3822" w:name="_Toc153887554"/>
      <w:bookmarkStart w:id="3823" w:name="_Toc161905443"/>
      <w:bookmarkStart w:id="3824" w:name="_Toc170210046"/>
      <w:bookmarkStart w:id="3825" w:name="_Toc177550841"/>
      <w:bookmarkStart w:id="3826" w:name="_Toc183624931"/>
      <w:r>
        <w:t>6.1.6.3.17</w:t>
      </w:r>
      <w:r w:rsidRPr="00BC662F">
        <w:tab/>
        <w:t>Enumeration</w:t>
      </w:r>
      <w:r>
        <w:t>: ReportingAccessType</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3827" w:name="_Toc20150434"/>
      <w:bookmarkStart w:id="3828" w:name="_Toc25168681"/>
      <w:bookmarkStart w:id="3829" w:name="_Toc27593100"/>
      <w:bookmarkStart w:id="3830" w:name="_Toc34147972"/>
      <w:bookmarkStart w:id="3831" w:name="_Toc36463356"/>
      <w:bookmarkStart w:id="3832" w:name="_Toc43215196"/>
      <w:bookmarkStart w:id="3833" w:name="_Toc45032444"/>
      <w:bookmarkStart w:id="3834" w:name="_Toc49849933"/>
      <w:bookmarkStart w:id="3835" w:name="_Toc51873447"/>
      <w:bookmarkStart w:id="3836" w:name="_Toc56517575"/>
      <w:bookmarkStart w:id="3837" w:name="_Toc58594476"/>
      <w:bookmarkStart w:id="3838" w:name="_Toc67685986"/>
      <w:bookmarkStart w:id="3839" w:name="_Toc74993813"/>
      <w:bookmarkStart w:id="3840" w:name="_Toc82716403"/>
      <w:bookmarkStart w:id="3841" w:name="_Toc88818690"/>
      <w:bookmarkStart w:id="3842" w:name="_Toc90650612"/>
      <w:bookmarkStart w:id="3843" w:name="_Toc98506282"/>
      <w:bookmarkStart w:id="3844" w:name="_Toc106639567"/>
      <w:bookmarkStart w:id="3845" w:name="_Toc114779077"/>
      <w:bookmarkStart w:id="3846" w:name="_Toc122096994"/>
      <w:bookmarkStart w:id="3847" w:name="_Toc130844215"/>
      <w:bookmarkStart w:id="3848" w:name="_Toc138411922"/>
      <w:bookmarkStart w:id="3849" w:name="_Toc145956115"/>
      <w:bookmarkStart w:id="3850" w:name="_Toc153887555"/>
      <w:bookmarkStart w:id="3851" w:name="_Toc161905444"/>
      <w:bookmarkStart w:id="3852" w:name="_Toc170210047"/>
      <w:bookmarkStart w:id="3853" w:name="_Toc177550842"/>
      <w:bookmarkStart w:id="3854" w:name="_Toc183624932"/>
      <w:r>
        <w:t>6.1.6.3.18</w:t>
      </w:r>
      <w:r w:rsidRPr="003B2883">
        <w:tab/>
        <w:t xml:space="preserve">Enumeration: </w:t>
      </w:r>
      <w:r>
        <w:t>Event</w:t>
      </w:r>
      <w:r w:rsidRPr="003B2883">
        <w:t>Class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bl>
    <w:p w14:paraId="7F3E0241" w14:textId="77777777" w:rsidR="00EB7848" w:rsidRDefault="00EB7848" w:rsidP="00EB7848"/>
    <w:p w14:paraId="08E965B0" w14:textId="77777777" w:rsidR="00EB7848" w:rsidRPr="003B2883" w:rsidRDefault="00EB7848" w:rsidP="00B32564">
      <w:pPr>
        <w:pStyle w:val="Heading5"/>
      </w:pPr>
      <w:bookmarkStart w:id="3855" w:name="_Toc20150435"/>
      <w:bookmarkStart w:id="3856" w:name="_Toc25168682"/>
      <w:bookmarkStart w:id="3857" w:name="_Toc27593101"/>
      <w:bookmarkStart w:id="3858" w:name="_Toc34147973"/>
      <w:bookmarkStart w:id="3859" w:name="_Toc36463357"/>
      <w:bookmarkStart w:id="3860" w:name="_Toc43215197"/>
      <w:bookmarkStart w:id="3861" w:name="_Toc45032445"/>
      <w:bookmarkStart w:id="3862" w:name="_Toc49849934"/>
      <w:bookmarkStart w:id="3863" w:name="_Toc51873448"/>
      <w:bookmarkStart w:id="3864" w:name="_Toc56517576"/>
      <w:bookmarkStart w:id="3865" w:name="_Toc58594477"/>
      <w:bookmarkStart w:id="3866" w:name="_Toc67685987"/>
      <w:bookmarkStart w:id="3867" w:name="_Toc74993814"/>
      <w:bookmarkStart w:id="3868" w:name="_Toc82716404"/>
      <w:bookmarkStart w:id="3869" w:name="_Toc88818691"/>
      <w:bookmarkStart w:id="3870" w:name="_Toc90650613"/>
      <w:bookmarkStart w:id="3871" w:name="_Toc98506283"/>
      <w:bookmarkStart w:id="3872" w:name="_Toc106639568"/>
      <w:bookmarkStart w:id="3873" w:name="_Toc114779078"/>
      <w:bookmarkStart w:id="3874" w:name="_Toc122096995"/>
      <w:bookmarkStart w:id="3875" w:name="_Toc130844216"/>
      <w:bookmarkStart w:id="3876" w:name="_Toc138411923"/>
      <w:bookmarkStart w:id="3877" w:name="_Toc145956116"/>
      <w:bookmarkStart w:id="3878" w:name="_Toc153887556"/>
      <w:bookmarkStart w:id="3879" w:name="_Toc161905445"/>
      <w:bookmarkStart w:id="3880" w:name="_Toc170210048"/>
      <w:bookmarkStart w:id="3881" w:name="_Toc177550843"/>
      <w:bookmarkStart w:id="3882" w:name="_Toc183624933"/>
      <w:r>
        <w:lastRenderedPageBreak/>
        <w:t>6.1.6.3.19</w:t>
      </w:r>
      <w:r w:rsidRPr="003B2883">
        <w:tab/>
        <w:t xml:space="preserve">Enumeration: </w:t>
      </w:r>
      <w:r>
        <w:t>ReportedEventType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3883" w:name="_Toc20150436"/>
      <w:bookmarkStart w:id="3884" w:name="_Toc25168683"/>
      <w:bookmarkStart w:id="3885" w:name="_Toc27593102"/>
      <w:bookmarkStart w:id="3886" w:name="_Toc34147974"/>
      <w:bookmarkStart w:id="3887" w:name="_Toc36463358"/>
      <w:bookmarkStart w:id="3888" w:name="_Toc43215198"/>
      <w:bookmarkStart w:id="3889" w:name="_Toc45032446"/>
      <w:bookmarkStart w:id="3890" w:name="_Toc49849935"/>
      <w:bookmarkStart w:id="3891" w:name="_Toc51873449"/>
      <w:bookmarkStart w:id="3892" w:name="_Toc56517577"/>
      <w:bookmarkStart w:id="3893" w:name="_Toc58594478"/>
      <w:bookmarkStart w:id="3894" w:name="_Toc67685988"/>
      <w:bookmarkStart w:id="3895" w:name="_Toc74993815"/>
      <w:bookmarkStart w:id="3896" w:name="_Toc82716405"/>
      <w:bookmarkStart w:id="3897" w:name="_Toc88818692"/>
      <w:bookmarkStart w:id="3898" w:name="_Toc90650614"/>
      <w:bookmarkStart w:id="3899" w:name="_Toc98506284"/>
      <w:bookmarkStart w:id="3900" w:name="_Toc106639569"/>
      <w:bookmarkStart w:id="3901" w:name="_Toc114779079"/>
      <w:bookmarkStart w:id="3902" w:name="_Toc122096996"/>
      <w:bookmarkStart w:id="3903" w:name="_Toc130844217"/>
      <w:bookmarkStart w:id="3904" w:name="_Toc138411924"/>
      <w:bookmarkStart w:id="3905" w:name="_Toc145956117"/>
      <w:bookmarkStart w:id="3906" w:name="_Toc153887557"/>
      <w:bookmarkStart w:id="3907" w:name="_Toc161905446"/>
      <w:bookmarkStart w:id="3908" w:name="_Toc170210049"/>
      <w:bookmarkStart w:id="3909" w:name="_Toc177550844"/>
      <w:bookmarkStart w:id="3910" w:name="_Toc183624934"/>
      <w:r>
        <w:t>6.1.6.3.20</w:t>
      </w:r>
      <w:r w:rsidRPr="003B2883">
        <w:tab/>
        <w:t>Enumeration</w:t>
      </w:r>
      <w:r>
        <w:t>: TerminationCause</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3911" w:name="_Toc25168684"/>
      <w:bookmarkStart w:id="3912" w:name="_Toc27593103"/>
      <w:bookmarkStart w:id="3913" w:name="_Toc34147975"/>
      <w:bookmarkStart w:id="3914" w:name="_Toc36463359"/>
      <w:bookmarkStart w:id="3915" w:name="_Toc43215199"/>
      <w:bookmarkStart w:id="3916" w:name="_Toc45032447"/>
      <w:bookmarkStart w:id="3917" w:name="_Toc49849936"/>
      <w:bookmarkStart w:id="3918" w:name="_Toc51873450"/>
      <w:bookmarkStart w:id="3919" w:name="_Toc56517578"/>
      <w:bookmarkStart w:id="3920" w:name="_Toc58594479"/>
      <w:bookmarkStart w:id="3921" w:name="_Toc67685989"/>
      <w:bookmarkStart w:id="3922" w:name="_Toc74993816"/>
      <w:bookmarkStart w:id="3923" w:name="_Toc82716406"/>
      <w:bookmarkStart w:id="3924" w:name="_Toc88818693"/>
      <w:bookmarkStart w:id="3925" w:name="_Toc90650615"/>
      <w:bookmarkStart w:id="3926" w:name="_Toc98506285"/>
      <w:bookmarkStart w:id="3927" w:name="_Toc106639570"/>
      <w:bookmarkStart w:id="3928" w:name="_Toc114779080"/>
      <w:bookmarkStart w:id="3929" w:name="_Toc122096997"/>
      <w:bookmarkStart w:id="3930" w:name="_Toc130844218"/>
      <w:bookmarkStart w:id="3931" w:name="_Toc138411925"/>
      <w:bookmarkStart w:id="3932" w:name="_Toc145956118"/>
      <w:bookmarkStart w:id="3933" w:name="_Toc153887558"/>
      <w:bookmarkStart w:id="3934" w:name="_Toc161905447"/>
      <w:bookmarkStart w:id="3935" w:name="_Toc170210050"/>
      <w:bookmarkStart w:id="3936" w:name="_Toc177550845"/>
      <w:bookmarkStart w:id="3937" w:name="_Toc183624935"/>
      <w:r w:rsidRPr="00EB7848">
        <w:t>6.1.6.3.21</w:t>
      </w:r>
      <w:r w:rsidRPr="00EB7848">
        <w:tab/>
        <w:t xml:space="preserve">Enumeration: </w:t>
      </w:r>
      <w:r w:rsidRPr="00EB7848">
        <w:rPr>
          <w:lang w:eastAsia="zh-CN"/>
        </w:rPr>
        <w:t>LcsQosClass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7A047A59" w:rsidR="0071299A" w:rsidRDefault="0071299A" w:rsidP="0071299A">
            <w:pPr>
              <w:spacing w:after="0"/>
            </w:pPr>
            <w:r>
              <w:rPr>
                <w:rFonts w:hint="eastAsia"/>
                <w:lang w:eastAsia="zh-CN"/>
              </w:rPr>
              <w:t>M</w:t>
            </w:r>
            <w:r>
              <w:rPr>
                <w:lang w:eastAsia="zh-CN"/>
              </w:rPr>
              <w:t>UTIQOS</w:t>
            </w:r>
          </w:p>
        </w:tc>
      </w:tr>
    </w:tbl>
    <w:p w14:paraId="28B0E171" w14:textId="77777777" w:rsidR="00EB7848" w:rsidRDefault="00EB7848" w:rsidP="00EB7848"/>
    <w:p w14:paraId="24C580A6" w14:textId="77777777" w:rsidR="00EB7848" w:rsidRDefault="00EB7848" w:rsidP="00B32564">
      <w:pPr>
        <w:pStyle w:val="Heading5"/>
      </w:pPr>
      <w:bookmarkStart w:id="3938" w:name="_Toc34147976"/>
      <w:bookmarkStart w:id="3939" w:name="_Toc36463360"/>
      <w:bookmarkStart w:id="3940" w:name="_Toc43215200"/>
      <w:bookmarkStart w:id="3941" w:name="_Toc45032448"/>
      <w:bookmarkStart w:id="3942" w:name="_Toc49849937"/>
      <w:bookmarkStart w:id="3943" w:name="_Toc51873451"/>
      <w:bookmarkStart w:id="3944" w:name="_Toc56517579"/>
      <w:bookmarkStart w:id="3945" w:name="_Toc58594480"/>
      <w:bookmarkStart w:id="3946" w:name="_Toc67685990"/>
      <w:bookmarkStart w:id="3947" w:name="_Toc74993817"/>
      <w:bookmarkStart w:id="3948" w:name="_Toc82716407"/>
      <w:bookmarkStart w:id="3949" w:name="_Toc88818694"/>
      <w:bookmarkStart w:id="3950" w:name="_Toc90650616"/>
      <w:bookmarkStart w:id="3951" w:name="_Toc98506286"/>
      <w:bookmarkStart w:id="3952" w:name="_Toc106639571"/>
      <w:bookmarkStart w:id="3953" w:name="_Toc114779081"/>
      <w:bookmarkStart w:id="3954" w:name="_Toc122096998"/>
      <w:bookmarkStart w:id="3955" w:name="_Toc130844219"/>
      <w:bookmarkStart w:id="3956" w:name="_Toc138411926"/>
      <w:bookmarkStart w:id="3957" w:name="_Toc145956119"/>
      <w:bookmarkStart w:id="3958" w:name="_Toc153887559"/>
      <w:bookmarkStart w:id="3959" w:name="_Toc161905448"/>
      <w:bookmarkStart w:id="3960" w:name="_Toc170210051"/>
      <w:bookmarkStart w:id="3961" w:name="_Toc177550846"/>
      <w:bookmarkStart w:id="3962" w:name="_Toc183624936"/>
      <w:r>
        <w:t>6.1.6.3.22</w:t>
      </w:r>
      <w:r>
        <w:tab/>
        <w:t xml:space="preserve">Enumeration: </w:t>
      </w:r>
      <w:r w:rsidRPr="0031710B">
        <w:rPr>
          <w:lang w:eastAsia="zh-CN"/>
        </w:rPr>
        <w:t>UeLocationServiceInd</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3963" w:name="_Toc138411927"/>
      <w:bookmarkStart w:id="3964" w:name="_Toc145956120"/>
      <w:bookmarkStart w:id="3965" w:name="_Toc153887560"/>
      <w:bookmarkStart w:id="3966" w:name="_Toc161905449"/>
      <w:bookmarkStart w:id="3967" w:name="_Toc170210052"/>
      <w:bookmarkStart w:id="3968" w:name="_Toc177550847"/>
      <w:bookmarkStart w:id="3969" w:name="_Toc183624937"/>
      <w:r>
        <w:t>6.1.6.3.</w:t>
      </w:r>
      <w:r w:rsidR="006F709B">
        <w:t>23</w:t>
      </w:r>
      <w:r>
        <w:tab/>
      </w:r>
      <w:r w:rsidR="00AC3DAF">
        <w:t xml:space="preserve">Enumeration: </w:t>
      </w:r>
      <w:r w:rsidR="00AC3DAF">
        <w:rPr>
          <w:lang w:eastAsia="zh-CN"/>
        </w:rPr>
        <w:t>IndoorOutdoorInd</w:t>
      </w:r>
      <w:bookmarkEnd w:id="3963"/>
      <w:bookmarkEnd w:id="3964"/>
      <w:bookmarkEnd w:id="3965"/>
      <w:bookmarkEnd w:id="3966"/>
      <w:bookmarkEnd w:id="3967"/>
      <w:bookmarkEnd w:id="3968"/>
      <w:bookmarkEnd w:id="3969"/>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3970" w:name="_Toc122096358"/>
      <w:bookmarkStart w:id="3971" w:name="_Toc138411643"/>
      <w:bookmarkStart w:id="3972" w:name="_Toc145956121"/>
      <w:bookmarkStart w:id="3973" w:name="_Toc153887561"/>
      <w:bookmarkStart w:id="3974" w:name="_Toc161905450"/>
      <w:bookmarkStart w:id="3975" w:name="_Toc170210053"/>
      <w:bookmarkStart w:id="3976" w:name="_Toc177550848"/>
      <w:bookmarkStart w:id="3977" w:name="_Toc183624938"/>
      <w:r>
        <w:lastRenderedPageBreak/>
        <w:t>6.1.6.3.24</w:t>
      </w:r>
      <w:r>
        <w:tab/>
        <w:t xml:space="preserve">Enumeration: </w:t>
      </w:r>
      <w:bookmarkEnd w:id="3970"/>
      <w:bookmarkEnd w:id="3971"/>
      <w:r>
        <w:rPr>
          <w:lang w:eastAsia="zh-CN"/>
        </w:rPr>
        <w:t>FixType</w:t>
      </w:r>
      <w:bookmarkEnd w:id="3972"/>
      <w:bookmarkEnd w:id="3973"/>
      <w:bookmarkEnd w:id="3974"/>
      <w:bookmarkEnd w:id="3975"/>
      <w:bookmarkEnd w:id="3976"/>
      <w:bookmarkEnd w:id="3977"/>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3978" w:name="_Toc145956122"/>
      <w:bookmarkStart w:id="3979" w:name="_Toc153887562"/>
      <w:bookmarkStart w:id="3980" w:name="_Toc161905451"/>
      <w:bookmarkStart w:id="3981" w:name="_Toc170210054"/>
      <w:bookmarkStart w:id="3982" w:name="_Toc177550849"/>
      <w:bookmarkStart w:id="3983" w:name="_Toc183624939"/>
      <w:r>
        <w:t>6.1.6.3.25</w:t>
      </w:r>
      <w:r>
        <w:tab/>
        <w:t xml:space="preserve">Enumeration: </w:t>
      </w:r>
      <w:r w:rsidRPr="009413E0">
        <w:rPr>
          <w:lang w:eastAsia="zh-CN"/>
        </w:rPr>
        <w:t>LosNlosMeasureInd</w:t>
      </w:r>
      <w:bookmarkEnd w:id="3978"/>
      <w:bookmarkEnd w:id="3979"/>
      <w:bookmarkEnd w:id="3980"/>
      <w:bookmarkEnd w:id="3981"/>
      <w:bookmarkEnd w:id="3982"/>
      <w:bookmarkEnd w:id="398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3984" w:name="_Toc145956123"/>
      <w:bookmarkStart w:id="3985" w:name="_Toc153887563"/>
      <w:bookmarkStart w:id="3986" w:name="_Toc161905452"/>
      <w:bookmarkStart w:id="3987" w:name="_Toc170210055"/>
      <w:bookmarkStart w:id="3988" w:name="_Toc177550850"/>
      <w:bookmarkStart w:id="3989" w:name="_Toc183624940"/>
      <w:r>
        <w:t>6.1.6.3.26</w:t>
      </w:r>
      <w:r>
        <w:tab/>
        <w:t>Enumeration: UpConnectionS</w:t>
      </w:r>
      <w:r w:rsidRPr="00EC7E78">
        <w:t>tatus</w:t>
      </w:r>
      <w:bookmarkEnd w:id="3984"/>
      <w:bookmarkEnd w:id="3985"/>
      <w:bookmarkEnd w:id="3986"/>
      <w:bookmarkEnd w:id="3987"/>
      <w:bookmarkEnd w:id="3988"/>
      <w:bookmarkEnd w:id="3989"/>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1D3D2D69" w:rsidR="00516E01" w:rsidRDefault="00516E01" w:rsidP="0077140D">
            <w:pPr>
              <w:pStyle w:val="TAL"/>
            </w:pPr>
            <w:r>
              <w:t xml:space="preserve">UP Connection </w:t>
            </w:r>
            <w:r w:rsidR="00F45B18">
              <w:t>Move</w:t>
            </w:r>
            <w:r>
              <w:t xml:space="preserve"> Indication</w:t>
            </w:r>
          </w:p>
        </w:tc>
      </w:tr>
    </w:tbl>
    <w:p w14:paraId="6EB87B99" w14:textId="0185BA2E" w:rsidR="00516E01" w:rsidRDefault="00516E01" w:rsidP="00EB7848"/>
    <w:p w14:paraId="2D851AF0" w14:textId="4F70AA2E" w:rsidR="00EF3D7B" w:rsidRDefault="00EF3D7B" w:rsidP="00EF3D7B">
      <w:pPr>
        <w:pStyle w:val="Heading5"/>
      </w:pPr>
      <w:bookmarkStart w:id="3990" w:name="_Toc145956124"/>
      <w:bookmarkStart w:id="3991" w:name="_Toc153887564"/>
      <w:bookmarkStart w:id="3992" w:name="_Toc161905453"/>
      <w:bookmarkStart w:id="3993" w:name="_Toc170210056"/>
      <w:bookmarkStart w:id="3994" w:name="_Toc177550851"/>
      <w:bookmarkStart w:id="3995" w:name="_Toc183624941"/>
      <w:r w:rsidRPr="003B2883">
        <w:t>6.</w:t>
      </w:r>
      <w:r>
        <w:t>1</w:t>
      </w:r>
      <w:r w:rsidRPr="003B2883">
        <w:t>.6.3.</w:t>
      </w:r>
      <w:r w:rsidR="00D773A8">
        <w:t>27</w:t>
      </w:r>
      <w:r w:rsidRPr="003B2883">
        <w:tab/>
        <w:t xml:space="preserve">Enumeration: </w:t>
      </w:r>
      <w:r>
        <w:t>RangingSlResult</w:t>
      </w:r>
      <w:bookmarkEnd w:id="3990"/>
      <w:bookmarkEnd w:id="3991"/>
      <w:bookmarkEnd w:id="3992"/>
      <w:bookmarkEnd w:id="3993"/>
      <w:bookmarkEnd w:id="3994"/>
      <w:bookmarkEnd w:id="3995"/>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77777777" w:rsidR="00EF3D7B" w:rsidRPr="003B2883" w:rsidRDefault="00EF3D7B" w:rsidP="0077140D">
            <w:pPr>
              <w:pStyle w:val="TAL"/>
            </w:pPr>
            <w:r>
              <w:t xml:space="preserve">This value indicates that the </w:t>
            </w:r>
            <w:r w:rsidRPr="00DF048C">
              <w:rPr>
                <w:rFonts w:eastAsia="SimSun"/>
                <w:lang w:eastAsia="zh-CN" w:bidi="ar"/>
              </w:rPr>
              <w:t xml:space="preserve">distance 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3996" w:name="_Toc145956125"/>
      <w:bookmarkStart w:id="3997" w:name="_Toc153887565"/>
      <w:bookmarkStart w:id="3998" w:name="_Toc161905454"/>
      <w:bookmarkStart w:id="3999" w:name="_Toc170210057"/>
      <w:bookmarkStart w:id="4000" w:name="_Toc177550852"/>
      <w:bookmarkStart w:id="4001" w:name="_Toc183624942"/>
      <w:r>
        <w:t>6.1.6.3.</w:t>
      </w:r>
      <w:r w:rsidR="00D773A8">
        <w:t>28</w:t>
      </w:r>
      <w:r w:rsidRPr="00BC662F">
        <w:tab/>
        <w:t xml:space="preserve">Enumeration: </w:t>
      </w:r>
      <w:r>
        <w:t>RelatedU</w:t>
      </w:r>
      <w:r w:rsidR="001B1456">
        <w:t>e</w:t>
      </w:r>
      <w:r w:rsidRPr="003B2883">
        <w:t>Type</w:t>
      </w:r>
      <w:bookmarkEnd w:id="3996"/>
      <w:bookmarkEnd w:id="3997"/>
      <w:bookmarkEnd w:id="3998"/>
      <w:bookmarkEnd w:id="3999"/>
      <w:bookmarkEnd w:id="4000"/>
      <w:bookmarkEnd w:id="4001"/>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002" w:name="_Toc153887566"/>
      <w:bookmarkStart w:id="4003" w:name="_Toc161905455"/>
      <w:bookmarkStart w:id="4004" w:name="_Toc170210058"/>
      <w:bookmarkStart w:id="4005" w:name="_Toc177550853"/>
      <w:bookmarkStart w:id="4006" w:name="_Toc183624943"/>
      <w:r>
        <w:t>6.1.6.3.29</w:t>
      </w:r>
      <w:r>
        <w:tab/>
        <w:t xml:space="preserve">Enumeration: </w:t>
      </w:r>
      <w:r>
        <w:rPr>
          <w:lang w:eastAsia="zh-CN"/>
        </w:rPr>
        <w:t>LcsUpConnectionInd</w:t>
      </w:r>
      <w:bookmarkEnd w:id="4002"/>
      <w:bookmarkEnd w:id="4003"/>
      <w:bookmarkEnd w:id="4004"/>
      <w:bookmarkEnd w:id="4005"/>
      <w:bookmarkEnd w:id="4006"/>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007" w:name="_Toc153887567"/>
      <w:bookmarkStart w:id="4008" w:name="_Toc161905456"/>
      <w:bookmarkStart w:id="4009" w:name="_Toc170210059"/>
      <w:bookmarkStart w:id="4010" w:name="_Toc177550854"/>
      <w:bookmarkStart w:id="4011" w:name="_Toc183624944"/>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007"/>
      <w:bookmarkEnd w:id="4008"/>
      <w:bookmarkEnd w:id="4009"/>
      <w:bookmarkEnd w:id="4010"/>
      <w:bookmarkEnd w:id="401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012" w:name="_Toc177550855"/>
      <w:bookmarkStart w:id="4013" w:name="_Toc183624945"/>
      <w:r>
        <w:t>6.1.6.3.31</w:t>
      </w:r>
      <w:r w:rsidRPr="00BC662F">
        <w:tab/>
        <w:t xml:space="preserve">Enumeration: </w:t>
      </w:r>
      <w:r>
        <w:t>SlPositioningCapability</w:t>
      </w:r>
      <w:bookmarkEnd w:id="4012"/>
      <w:bookmarkEnd w:id="4013"/>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Pr="00387BE7" w:rsidRDefault="00EE2B25" w:rsidP="00EB7848"/>
    <w:p w14:paraId="7810EFB0" w14:textId="77777777" w:rsidR="00EB7848" w:rsidRDefault="00EB7848" w:rsidP="00B32564">
      <w:pPr>
        <w:pStyle w:val="Heading4"/>
      </w:pPr>
      <w:bookmarkStart w:id="4014" w:name="_Toc25073996"/>
      <w:bookmarkStart w:id="4015" w:name="_Toc27584636"/>
      <w:bookmarkStart w:id="4016" w:name="_Toc34147977"/>
      <w:bookmarkStart w:id="4017" w:name="_Toc36463361"/>
      <w:bookmarkStart w:id="4018" w:name="_Toc43215201"/>
      <w:bookmarkStart w:id="4019" w:name="_Toc45032449"/>
      <w:bookmarkStart w:id="4020" w:name="_Toc49849938"/>
      <w:bookmarkStart w:id="4021" w:name="_Toc51873452"/>
      <w:bookmarkStart w:id="4022" w:name="_Toc56517580"/>
      <w:bookmarkStart w:id="4023" w:name="_Toc58594481"/>
      <w:bookmarkStart w:id="4024" w:name="_Toc67685991"/>
      <w:bookmarkStart w:id="4025" w:name="_Toc74993818"/>
      <w:bookmarkStart w:id="4026" w:name="_Toc82716408"/>
      <w:bookmarkStart w:id="4027" w:name="_Toc88818695"/>
      <w:bookmarkStart w:id="4028" w:name="_Toc90650617"/>
      <w:bookmarkStart w:id="4029" w:name="_Toc98506287"/>
      <w:bookmarkStart w:id="4030" w:name="_Toc106639572"/>
      <w:bookmarkStart w:id="4031" w:name="_Toc114779082"/>
      <w:bookmarkStart w:id="4032" w:name="_Toc122096999"/>
      <w:bookmarkStart w:id="4033" w:name="_Toc130844220"/>
      <w:bookmarkStart w:id="4034" w:name="_Toc138411928"/>
      <w:bookmarkStart w:id="4035" w:name="_Toc145956126"/>
      <w:bookmarkStart w:id="4036" w:name="_Toc153887568"/>
      <w:bookmarkStart w:id="4037" w:name="_Toc161905457"/>
      <w:bookmarkStart w:id="4038" w:name="_Toc170210060"/>
      <w:bookmarkStart w:id="4039" w:name="_Toc177550856"/>
      <w:bookmarkStart w:id="4040" w:name="_Toc183624946"/>
      <w:bookmarkStart w:id="4041" w:name="_Toc25073998"/>
      <w:bookmarkStart w:id="4042" w:name="_Toc27584638"/>
      <w:bookmarkStart w:id="4043" w:name="_Toc20150437"/>
      <w:bookmarkStart w:id="4044" w:name="_Toc25168685"/>
      <w:bookmarkStart w:id="4045" w:name="_Toc27593104"/>
      <w:r>
        <w:t>6.1.6.4</w:t>
      </w:r>
      <w:r>
        <w:tab/>
        <w:t>Binary data</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3CC82FFE" w14:textId="77777777" w:rsidR="00EB7848" w:rsidRDefault="00EB7848" w:rsidP="00B32564">
      <w:pPr>
        <w:pStyle w:val="Heading5"/>
        <w:rPr>
          <w:lang w:val="en-US"/>
        </w:rPr>
      </w:pPr>
      <w:bookmarkStart w:id="4046" w:name="_Toc25073997"/>
      <w:bookmarkStart w:id="4047" w:name="_Toc27584637"/>
      <w:bookmarkStart w:id="4048" w:name="_Toc34147978"/>
      <w:bookmarkStart w:id="4049" w:name="_Toc36463362"/>
      <w:bookmarkStart w:id="4050" w:name="_Toc43215202"/>
      <w:bookmarkStart w:id="4051" w:name="_Toc45032450"/>
      <w:bookmarkStart w:id="4052" w:name="_Toc49849939"/>
      <w:bookmarkStart w:id="4053" w:name="_Toc51873453"/>
      <w:bookmarkStart w:id="4054" w:name="_Toc56517581"/>
      <w:bookmarkStart w:id="4055" w:name="_Toc58594482"/>
      <w:bookmarkStart w:id="4056" w:name="_Toc67685992"/>
      <w:bookmarkStart w:id="4057" w:name="_Toc74993819"/>
      <w:bookmarkStart w:id="4058" w:name="_Toc82716409"/>
      <w:bookmarkStart w:id="4059" w:name="_Toc88818696"/>
      <w:bookmarkStart w:id="4060" w:name="_Toc90650618"/>
      <w:bookmarkStart w:id="4061" w:name="_Toc98506288"/>
      <w:bookmarkStart w:id="4062" w:name="_Toc106639573"/>
      <w:bookmarkStart w:id="4063" w:name="_Toc114779083"/>
      <w:bookmarkStart w:id="4064" w:name="_Toc122097000"/>
      <w:bookmarkStart w:id="4065" w:name="_Toc130844221"/>
      <w:bookmarkStart w:id="4066" w:name="_Toc138411929"/>
      <w:bookmarkStart w:id="4067" w:name="_Toc145956127"/>
      <w:bookmarkStart w:id="4068" w:name="_Toc153887569"/>
      <w:bookmarkStart w:id="4069" w:name="_Toc161905458"/>
      <w:bookmarkStart w:id="4070" w:name="_Toc170210061"/>
      <w:bookmarkStart w:id="4071" w:name="_Toc177550857"/>
      <w:bookmarkStart w:id="4072" w:name="_Toc183624947"/>
      <w:r>
        <w:rPr>
          <w:lang w:val="en-US"/>
        </w:rPr>
        <w:t>6.1.6.4.1</w:t>
      </w:r>
      <w:r>
        <w:rPr>
          <w:lang w:val="en-US"/>
        </w:rPr>
        <w:tab/>
        <w:t>Introduction</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073" w:name="_Toc34147979"/>
      <w:bookmarkStart w:id="4074" w:name="_Toc36463363"/>
      <w:bookmarkStart w:id="4075" w:name="_Toc43215203"/>
      <w:bookmarkStart w:id="4076" w:name="_Toc45032451"/>
      <w:bookmarkStart w:id="4077" w:name="_Toc49849940"/>
      <w:bookmarkStart w:id="4078" w:name="_Toc51873454"/>
      <w:bookmarkStart w:id="4079" w:name="_Toc56517582"/>
      <w:bookmarkStart w:id="4080" w:name="_Toc58594483"/>
      <w:bookmarkStart w:id="4081" w:name="_Toc67685993"/>
      <w:bookmarkStart w:id="4082" w:name="_Toc74993820"/>
      <w:bookmarkStart w:id="4083" w:name="_Toc82716410"/>
      <w:bookmarkStart w:id="4084" w:name="_Toc88818697"/>
      <w:bookmarkStart w:id="4085" w:name="_Toc90650619"/>
      <w:bookmarkStart w:id="4086" w:name="_Toc98506289"/>
      <w:bookmarkStart w:id="4087" w:name="_Toc106639574"/>
      <w:bookmarkStart w:id="4088" w:name="_Toc114779084"/>
      <w:bookmarkStart w:id="4089" w:name="_Toc122097001"/>
      <w:bookmarkStart w:id="4090" w:name="_Toc130844222"/>
      <w:bookmarkStart w:id="4091" w:name="_Toc138411930"/>
      <w:bookmarkStart w:id="4092" w:name="_Toc145956128"/>
      <w:bookmarkStart w:id="4093" w:name="_Toc153887570"/>
      <w:bookmarkStart w:id="4094" w:name="_Toc161905459"/>
      <w:bookmarkStart w:id="4095" w:name="_Toc170210062"/>
      <w:bookmarkStart w:id="4096" w:name="_Toc177550858"/>
      <w:bookmarkStart w:id="4097" w:name="_Toc183624948"/>
      <w:r>
        <w:rPr>
          <w:lang w:val="en-US"/>
        </w:rPr>
        <w:t>6.1.6.4.2</w:t>
      </w:r>
      <w:r>
        <w:rPr>
          <w:lang w:val="en-US"/>
        </w:rPr>
        <w:tab/>
        <w:t>LPP Message</w:t>
      </w:r>
      <w:bookmarkEnd w:id="4041"/>
      <w:bookmarkEnd w:id="404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098" w:name="_Toc34147980"/>
      <w:bookmarkStart w:id="4099" w:name="_Toc36463364"/>
      <w:bookmarkStart w:id="4100" w:name="_Toc43215204"/>
      <w:bookmarkStart w:id="4101" w:name="_Toc45032452"/>
      <w:bookmarkStart w:id="4102" w:name="_Toc49849941"/>
      <w:bookmarkStart w:id="4103" w:name="_Toc51873455"/>
      <w:bookmarkStart w:id="4104" w:name="_Toc56517583"/>
      <w:bookmarkStart w:id="4105" w:name="_Toc58594484"/>
      <w:bookmarkStart w:id="4106" w:name="_Toc67685994"/>
      <w:bookmarkStart w:id="4107" w:name="_Toc74993821"/>
      <w:bookmarkStart w:id="4108" w:name="_Toc82716411"/>
      <w:bookmarkStart w:id="4109" w:name="_Toc88818698"/>
      <w:bookmarkStart w:id="4110" w:name="_Toc90650620"/>
      <w:bookmarkStart w:id="4111" w:name="_Toc98506290"/>
      <w:bookmarkStart w:id="4112" w:name="_Toc106639575"/>
      <w:bookmarkStart w:id="4113" w:name="_Toc114779085"/>
      <w:bookmarkStart w:id="4114" w:name="_Toc122097002"/>
      <w:bookmarkStart w:id="4115" w:name="_Toc130844223"/>
      <w:bookmarkStart w:id="4116" w:name="_Toc138411931"/>
      <w:bookmarkStart w:id="4117" w:name="_Toc145956129"/>
      <w:bookmarkStart w:id="4118" w:name="_Toc153887571"/>
      <w:bookmarkStart w:id="4119" w:name="_Toc161905460"/>
      <w:bookmarkStart w:id="4120" w:name="_Toc170210063"/>
      <w:bookmarkStart w:id="4121" w:name="_Toc177550859"/>
      <w:bookmarkStart w:id="4122" w:name="_Toc183624949"/>
      <w:r>
        <w:t>6.1.7</w:t>
      </w:r>
      <w:r>
        <w:tab/>
        <w:t>Error Handling</w:t>
      </w:r>
      <w:bookmarkEnd w:id="4043"/>
      <w:bookmarkEnd w:id="4044"/>
      <w:bookmarkEnd w:id="4045"/>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34939AA2" w14:textId="77777777" w:rsidR="00EB7848" w:rsidRDefault="00EB7848" w:rsidP="00B32564">
      <w:pPr>
        <w:pStyle w:val="Heading4"/>
      </w:pPr>
      <w:bookmarkStart w:id="4123" w:name="_Toc20150438"/>
      <w:bookmarkStart w:id="4124" w:name="_Toc25168686"/>
      <w:bookmarkStart w:id="4125" w:name="_Toc27593105"/>
      <w:bookmarkStart w:id="4126" w:name="_Toc34147981"/>
      <w:bookmarkStart w:id="4127" w:name="_Toc36463365"/>
      <w:bookmarkStart w:id="4128" w:name="_Toc43215205"/>
      <w:bookmarkStart w:id="4129" w:name="_Toc45032453"/>
      <w:bookmarkStart w:id="4130" w:name="_Toc49849942"/>
      <w:bookmarkStart w:id="4131" w:name="_Toc51873456"/>
      <w:bookmarkStart w:id="4132" w:name="_Toc56517584"/>
      <w:bookmarkStart w:id="4133" w:name="_Toc58594485"/>
      <w:bookmarkStart w:id="4134" w:name="_Toc67685995"/>
      <w:bookmarkStart w:id="4135" w:name="_Toc74993822"/>
      <w:bookmarkStart w:id="4136" w:name="_Toc82716412"/>
      <w:bookmarkStart w:id="4137" w:name="_Toc88818699"/>
      <w:bookmarkStart w:id="4138" w:name="_Toc90650621"/>
      <w:bookmarkStart w:id="4139" w:name="_Toc98506291"/>
      <w:bookmarkStart w:id="4140" w:name="_Toc106639576"/>
      <w:bookmarkStart w:id="4141" w:name="_Toc114779086"/>
      <w:bookmarkStart w:id="4142" w:name="_Toc122097003"/>
      <w:bookmarkStart w:id="4143" w:name="_Toc130844224"/>
      <w:bookmarkStart w:id="4144" w:name="_Toc138411932"/>
      <w:bookmarkStart w:id="4145" w:name="_Toc145956130"/>
      <w:bookmarkStart w:id="4146" w:name="_Toc153887572"/>
      <w:bookmarkStart w:id="4147" w:name="_Toc161905461"/>
      <w:bookmarkStart w:id="4148" w:name="_Toc170210064"/>
      <w:bookmarkStart w:id="4149" w:name="_Toc177550860"/>
      <w:bookmarkStart w:id="4150" w:name="_Toc183624950"/>
      <w:r>
        <w:t>6.1.7.1</w:t>
      </w:r>
      <w:r>
        <w:tab/>
        <w:t>General</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151" w:name="_Toc20150439"/>
      <w:bookmarkStart w:id="4152" w:name="_Toc25168687"/>
      <w:bookmarkStart w:id="4153" w:name="_Toc27593106"/>
      <w:bookmarkStart w:id="4154" w:name="_Toc34147982"/>
      <w:bookmarkStart w:id="4155" w:name="_Toc36463366"/>
      <w:bookmarkStart w:id="4156" w:name="_Toc43215206"/>
      <w:bookmarkStart w:id="4157" w:name="_Toc45032454"/>
      <w:bookmarkStart w:id="4158" w:name="_Toc49849943"/>
      <w:bookmarkStart w:id="4159" w:name="_Toc51873457"/>
      <w:bookmarkStart w:id="4160" w:name="_Toc56517585"/>
      <w:bookmarkStart w:id="4161" w:name="_Toc58594486"/>
      <w:bookmarkStart w:id="4162" w:name="_Toc67685996"/>
      <w:bookmarkStart w:id="4163" w:name="_Toc74993823"/>
      <w:bookmarkStart w:id="4164" w:name="_Toc82716413"/>
      <w:bookmarkStart w:id="4165" w:name="_Toc88818700"/>
      <w:bookmarkStart w:id="4166" w:name="_Toc90650622"/>
      <w:bookmarkStart w:id="4167" w:name="_Toc98506292"/>
      <w:bookmarkStart w:id="4168" w:name="_Toc106639577"/>
      <w:bookmarkStart w:id="4169" w:name="_Toc114779087"/>
      <w:bookmarkStart w:id="4170" w:name="_Toc122097004"/>
      <w:bookmarkStart w:id="4171" w:name="_Toc130844225"/>
      <w:bookmarkStart w:id="4172" w:name="_Toc138411933"/>
      <w:bookmarkStart w:id="4173" w:name="_Toc145956131"/>
      <w:bookmarkStart w:id="4174" w:name="_Toc153887573"/>
      <w:bookmarkStart w:id="4175" w:name="_Toc161905462"/>
      <w:bookmarkStart w:id="4176" w:name="_Toc170210065"/>
      <w:bookmarkStart w:id="4177" w:name="_Toc177550861"/>
      <w:bookmarkStart w:id="4178" w:name="_Toc183624951"/>
      <w:r>
        <w:t>6.1.7.2</w:t>
      </w:r>
      <w:r>
        <w:tab/>
        <w:t>Protocol Errors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179" w:name="_Toc20150440"/>
      <w:bookmarkStart w:id="4180" w:name="_Toc25168688"/>
      <w:bookmarkStart w:id="4181" w:name="_Toc27593107"/>
      <w:bookmarkStart w:id="4182" w:name="_Toc34147983"/>
      <w:bookmarkStart w:id="4183" w:name="_Toc36463367"/>
      <w:bookmarkStart w:id="4184" w:name="_Toc43215207"/>
      <w:bookmarkStart w:id="4185" w:name="_Toc45032455"/>
      <w:bookmarkStart w:id="4186" w:name="_Toc49849944"/>
      <w:bookmarkStart w:id="4187" w:name="_Toc51873458"/>
      <w:bookmarkStart w:id="4188" w:name="_Toc56517586"/>
      <w:bookmarkStart w:id="4189" w:name="_Toc58594487"/>
      <w:bookmarkStart w:id="4190" w:name="_Toc67685997"/>
      <w:bookmarkStart w:id="4191" w:name="_Toc74993824"/>
      <w:bookmarkStart w:id="4192" w:name="_Toc82716414"/>
      <w:bookmarkStart w:id="4193" w:name="_Toc88818701"/>
      <w:bookmarkStart w:id="4194" w:name="_Toc90650623"/>
      <w:bookmarkStart w:id="4195" w:name="_Toc98506293"/>
      <w:bookmarkStart w:id="4196" w:name="_Toc106639578"/>
      <w:bookmarkStart w:id="4197" w:name="_Toc114779088"/>
      <w:bookmarkStart w:id="4198" w:name="_Toc122097005"/>
      <w:bookmarkStart w:id="4199" w:name="_Toc130844226"/>
      <w:bookmarkStart w:id="4200" w:name="_Toc138411934"/>
      <w:bookmarkStart w:id="4201" w:name="_Toc145956132"/>
      <w:bookmarkStart w:id="4202" w:name="_Toc153887574"/>
      <w:bookmarkStart w:id="4203" w:name="_Toc161905463"/>
      <w:bookmarkStart w:id="4204" w:name="_Toc170210066"/>
      <w:bookmarkStart w:id="4205" w:name="_Toc177550862"/>
      <w:bookmarkStart w:id="4206" w:name="_Toc183624952"/>
      <w:r>
        <w:t>6.1.7.3</w:t>
      </w:r>
      <w:r>
        <w:tab/>
        <w:t>Application Errors</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207" w:name="_Toc20150441"/>
      <w:bookmarkStart w:id="4208" w:name="_Toc25168689"/>
      <w:bookmarkStart w:id="4209" w:name="_Toc27593108"/>
      <w:bookmarkStart w:id="4210" w:name="_Toc34147984"/>
      <w:bookmarkStart w:id="4211" w:name="_Toc36463368"/>
      <w:bookmarkStart w:id="4212" w:name="_Toc43215208"/>
      <w:bookmarkStart w:id="4213" w:name="_Toc45032456"/>
      <w:bookmarkStart w:id="4214" w:name="_Toc49849945"/>
      <w:bookmarkStart w:id="4215" w:name="_Toc51873459"/>
      <w:bookmarkStart w:id="4216" w:name="_Toc56517587"/>
      <w:bookmarkStart w:id="4217" w:name="_Toc58594488"/>
      <w:bookmarkStart w:id="4218" w:name="_Toc67685998"/>
      <w:bookmarkStart w:id="4219" w:name="_Toc74993825"/>
      <w:bookmarkStart w:id="4220" w:name="_Toc82716415"/>
      <w:bookmarkStart w:id="4221" w:name="_Toc88818702"/>
      <w:bookmarkStart w:id="4222" w:name="_Toc90650624"/>
      <w:bookmarkStart w:id="4223" w:name="_Toc98506294"/>
      <w:bookmarkStart w:id="4224" w:name="_Toc106639579"/>
      <w:bookmarkStart w:id="4225" w:name="_Toc114779089"/>
      <w:bookmarkStart w:id="4226" w:name="_Toc122097006"/>
      <w:bookmarkStart w:id="4227" w:name="_Toc130844227"/>
      <w:bookmarkStart w:id="4228" w:name="_Toc138411935"/>
      <w:bookmarkStart w:id="4229" w:name="_Toc145956133"/>
      <w:bookmarkStart w:id="4230" w:name="_Toc153887575"/>
      <w:bookmarkStart w:id="4231" w:name="_Toc161905464"/>
      <w:bookmarkStart w:id="4232" w:name="_Toc170210067"/>
      <w:bookmarkStart w:id="4233" w:name="_Toc177550863"/>
      <w:bookmarkStart w:id="4234" w:name="_Toc183624953"/>
      <w:r>
        <w:rPr>
          <w:lang w:val="en-US"/>
        </w:rPr>
        <w:t>6.1.8</w:t>
      </w:r>
      <w:r>
        <w:rPr>
          <w:lang w:val="en-US"/>
        </w:rPr>
        <w:tab/>
        <w:t>Security</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235" w:name="_Toc11342351"/>
      <w:bookmarkStart w:id="4236" w:name="_Toc36460757"/>
      <w:bookmarkStart w:id="4237" w:name="_Toc45029965"/>
      <w:bookmarkStart w:id="4238" w:name="_Toc57026388"/>
      <w:bookmarkStart w:id="4239" w:name="_Toc67685999"/>
      <w:bookmarkStart w:id="4240" w:name="_Toc74993826"/>
      <w:bookmarkStart w:id="4241" w:name="_Toc82716416"/>
      <w:bookmarkStart w:id="4242" w:name="_Toc88818703"/>
      <w:bookmarkStart w:id="4243" w:name="_Toc90650625"/>
      <w:bookmarkStart w:id="4244" w:name="_Toc98506295"/>
      <w:bookmarkStart w:id="4245" w:name="_Toc106639580"/>
      <w:bookmarkStart w:id="4246" w:name="_Toc114779090"/>
      <w:bookmarkStart w:id="4247" w:name="_Toc122097007"/>
      <w:bookmarkStart w:id="4248" w:name="_Toc130844228"/>
      <w:bookmarkStart w:id="4249" w:name="_Toc138411936"/>
      <w:bookmarkStart w:id="4250" w:name="_Toc145956134"/>
      <w:bookmarkStart w:id="4251" w:name="_Toc153887576"/>
      <w:bookmarkStart w:id="4252" w:name="_Toc161905465"/>
      <w:bookmarkStart w:id="4253" w:name="_Toc170210068"/>
      <w:bookmarkStart w:id="4254" w:name="_Toc177550864"/>
      <w:bookmarkStart w:id="4255" w:name="_Toc183624954"/>
      <w:r w:rsidRPr="00AA440E">
        <w:rPr>
          <w:lang w:eastAsia="zh-CN"/>
        </w:rPr>
        <w:t>6.1.</w:t>
      </w:r>
      <w:r>
        <w:rPr>
          <w:lang w:eastAsia="zh-CN"/>
        </w:rPr>
        <w:t>9</w:t>
      </w:r>
      <w:r w:rsidRPr="00AA440E">
        <w:rPr>
          <w:lang w:eastAsia="zh-CN"/>
        </w:rPr>
        <w:tab/>
        <w:t>Feature Negotiation</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256" w:name="_Toc25074008"/>
      <w:bookmarkStart w:id="4257" w:name="_Toc34063200"/>
      <w:bookmarkStart w:id="4258" w:name="_Toc43120185"/>
      <w:bookmarkStart w:id="4259" w:name="_Toc49768242"/>
      <w:bookmarkStart w:id="4260" w:name="_Toc51867092"/>
      <w:bookmarkStart w:id="4261" w:name="_Toc67686000"/>
      <w:bookmarkStart w:id="4262" w:name="_Toc74993827"/>
      <w:bookmarkStart w:id="4263" w:name="_Toc82716417"/>
      <w:bookmarkStart w:id="4264" w:name="_Toc88818704"/>
      <w:bookmarkStart w:id="4265" w:name="_Toc90650626"/>
      <w:bookmarkStart w:id="4266" w:name="_Toc98506296"/>
      <w:bookmarkStart w:id="4267" w:name="_Toc106639581"/>
      <w:bookmarkStart w:id="4268" w:name="_Toc114779091"/>
      <w:bookmarkStart w:id="4269" w:name="_Toc122097008"/>
      <w:bookmarkStart w:id="4270" w:name="_Toc130844229"/>
      <w:bookmarkStart w:id="4271" w:name="_Toc138411937"/>
      <w:bookmarkStart w:id="4272" w:name="_Toc145956135"/>
      <w:bookmarkStart w:id="4273" w:name="_Toc153887577"/>
      <w:bookmarkStart w:id="4274" w:name="_Toc161905466"/>
      <w:bookmarkStart w:id="4275" w:name="_Toc170210069"/>
      <w:bookmarkStart w:id="4276" w:name="_Toc177550865"/>
      <w:bookmarkStart w:id="4277" w:name="_Toc183624955"/>
      <w:r>
        <w:rPr>
          <w:lang w:val="en-US"/>
        </w:rPr>
        <w:t>6.1.</w:t>
      </w:r>
      <w:r w:rsidR="00457BD2">
        <w:rPr>
          <w:lang w:val="en-US"/>
        </w:rPr>
        <w:t>10</w:t>
      </w:r>
      <w:r>
        <w:rPr>
          <w:lang w:val="en-US"/>
        </w:rPr>
        <w:tab/>
      </w:r>
      <w:bookmarkEnd w:id="4256"/>
      <w:bookmarkEnd w:id="4257"/>
      <w:bookmarkEnd w:id="4258"/>
      <w:bookmarkEnd w:id="4259"/>
      <w:bookmarkEnd w:id="4260"/>
      <w:r>
        <w:rPr>
          <w:lang w:val="en-US"/>
        </w:rPr>
        <w:t>HTTP redirection</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278" w:name="_Toc25168690"/>
      <w:bookmarkStart w:id="4279" w:name="_Toc27593109"/>
      <w:bookmarkStart w:id="4280" w:name="_Toc34147985"/>
      <w:bookmarkStart w:id="4281" w:name="_Toc36463369"/>
      <w:bookmarkStart w:id="4282" w:name="_Toc43215209"/>
      <w:bookmarkStart w:id="4283" w:name="_Toc45032457"/>
      <w:bookmarkStart w:id="4284" w:name="_Toc49849946"/>
      <w:bookmarkStart w:id="4285" w:name="_Toc51873460"/>
      <w:bookmarkStart w:id="4286" w:name="_Toc56517588"/>
      <w:bookmarkStart w:id="4287" w:name="_Toc58594489"/>
      <w:bookmarkStart w:id="4288" w:name="_Toc67686001"/>
      <w:bookmarkStart w:id="4289" w:name="_Toc74993828"/>
      <w:bookmarkStart w:id="4290" w:name="_Toc82716418"/>
      <w:bookmarkStart w:id="4291" w:name="_Toc88818705"/>
      <w:bookmarkStart w:id="4292" w:name="_Toc90650627"/>
      <w:bookmarkStart w:id="4293" w:name="_Toc98506297"/>
      <w:bookmarkStart w:id="4294" w:name="_Toc106639582"/>
      <w:bookmarkStart w:id="4295" w:name="_Toc114779092"/>
      <w:bookmarkStart w:id="4296" w:name="_Toc122097009"/>
      <w:bookmarkStart w:id="4297" w:name="_Toc130844230"/>
      <w:bookmarkStart w:id="4298" w:name="_Toc138411938"/>
      <w:bookmarkStart w:id="4299" w:name="_Toc145956136"/>
      <w:bookmarkStart w:id="4300" w:name="_Toc153887578"/>
      <w:bookmarkStart w:id="4301" w:name="_Toc161905467"/>
      <w:bookmarkStart w:id="4302" w:name="_Toc170210070"/>
      <w:bookmarkStart w:id="4303" w:name="_Toc177550866"/>
      <w:bookmarkStart w:id="4304" w:name="_Toc183624956"/>
      <w:r>
        <w:rPr>
          <w:lang w:eastAsia="zh-CN"/>
        </w:rPr>
        <w:t>6.2</w:t>
      </w:r>
      <w:r>
        <w:tab/>
        <w:t>Nlmf_Broadcast Service API</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6B444DB1" w14:textId="77777777" w:rsidR="00EB7848" w:rsidRDefault="00EB7848" w:rsidP="00B32564">
      <w:pPr>
        <w:pStyle w:val="Heading3"/>
      </w:pPr>
      <w:bookmarkStart w:id="4305" w:name="_Toc25168691"/>
      <w:bookmarkStart w:id="4306" w:name="_Toc27593110"/>
      <w:bookmarkStart w:id="4307" w:name="_Toc34147986"/>
      <w:bookmarkStart w:id="4308" w:name="_Toc36463370"/>
      <w:bookmarkStart w:id="4309" w:name="_Toc43215210"/>
      <w:bookmarkStart w:id="4310" w:name="_Toc45032458"/>
      <w:bookmarkStart w:id="4311" w:name="_Toc49849947"/>
      <w:bookmarkStart w:id="4312" w:name="_Toc51873461"/>
      <w:bookmarkStart w:id="4313" w:name="_Toc56517589"/>
      <w:bookmarkStart w:id="4314" w:name="_Toc58594490"/>
      <w:bookmarkStart w:id="4315" w:name="_Toc67686002"/>
      <w:bookmarkStart w:id="4316" w:name="_Toc74993829"/>
      <w:bookmarkStart w:id="4317" w:name="_Toc82716419"/>
      <w:bookmarkStart w:id="4318" w:name="_Toc88818706"/>
      <w:bookmarkStart w:id="4319" w:name="_Toc90650628"/>
      <w:bookmarkStart w:id="4320" w:name="_Toc98506298"/>
      <w:bookmarkStart w:id="4321" w:name="_Toc106639583"/>
      <w:bookmarkStart w:id="4322" w:name="_Toc114779093"/>
      <w:bookmarkStart w:id="4323" w:name="_Toc122097010"/>
      <w:bookmarkStart w:id="4324" w:name="_Toc130844231"/>
      <w:bookmarkStart w:id="4325" w:name="_Toc138411939"/>
      <w:bookmarkStart w:id="4326" w:name="_Toc145956137"/>
      <w:bookmarkStart w:id="4327" w:name="_Toc153887579"/>
      <w:bookmarkStart w:id="4328" w:name="_Toc161905468"/>
      <w:bookmarkStart w:id="4329" w:name="_Toc170210071"/>
      <w:bookmarkStart w:id="4330" w:name="_Toc177550867"/>
      <w:bookmarkStart w:id="4331" w:name="_Toc183624957"/>
      <w:r>
        <w:t>6.2.1</w:t>
      </w:r>
      <w:r>
        <w:tab/>
        <w:t>API URI</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332" w:name="_Toc25168692"/>
      <w:bookmarkStart w:id="4333" w:name="_Toc27593111"/>
      <w:bookmarkStart w:id="4334" w:name="_Toc34147987"/>
      <w:bookmarkStart w:id="4335" w:name="_Toc36463371"/>
      <w:bookmarkStart w:id="4336" w:name="_Toc43215211"/>
      <w:bookmarkStart w:id="4337" w:name="_Toc45032459"/>
      <w:bookmarkStart w:id="4338" w:name="_Toc49849948"/>
      <w:bookmarkStart w:id="4339" w:name="_Toc51873462"/>
      <w:bookmarkStart w:id="4340" w:name="_Toc56517590"/>
      <w:bookmarkStart w:id="4341" w:name="_Toc58594491"/>
      <w:bookmarkStart w:id="4342" w:name="_Toc67686003"/>
      <w:bookmarkStart w:id="4343" w:name="_Toc74993830"/>
      <w:bookmarkStart w:id="4344" w:name="_Toc82716420"/>
      <w:bookmarkStart w:id="4345" w:name="_Toc88818707"/>
      <w:bookmarkStart w:id="4346" w:name="_Toc90650629"/>
      <w:bookmarkStart w:id="4347" w:name="_Toc98506299"/>
      <w:bookmarkStart w:id="4348" w:name="_Toc106639584"/>
      <w:bookmarkStart w:id="4349" w:name="_Toc114779094"/>
      <w:bookmarkStart w:id="4350" w:name="_Toc122097011"/>
      <w:bookmarkStart w:id="4351" w:name="_Toc130844232"/>
      <w:bookmarkStart w:id="4352" w:name="_Toc138411940"/>
      <w:bookmarkStart w:id="4353" w:name="_Toc145956138"/>
      <w:bookmarkStart w:id="4354" w:name="_Toc153887580"/>
      <w:bookmarkStart w:id="4355" w:name="_Toc161905469"/>
      <w:bookmarkStart w:id="4356" w:name="_Toc170210072"/>
      <w:bookmarkStart w:id="4357" w:name="_Toc177550868"/>
      <w:bookmarkStart w:id="4358" w:name="_Toc183624958"/>
      <w:r>
        <w:t>6.2.2</w:t>
      </w:r>
      <w:r>
        <w:tab/>
        <w:t>Usage of HTTP</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0C7C9707" w14:textId="77777777" w:rsidR="00EB7848" w:rsidRDefault="00EB7848" w:rsidP="00B32564">
      <w:pPr>
        <w:pStyle w:val="Heading4"/>
      </w:pPr>
      <w:bookmarkStart w:id="4359" w:name="_Toc25168693"/>
      <w:bookmarkStart w:id="4360" w:name="_Toc27593112"/>
      <w:bookmarkStart w:id="4361" w:name="_Toc34147988"/>
      <w:bookmarkStart w:id="4362" w:name="_Toc36463372"/>
      <w:bookmarkStart w:id="4363" w:name="_Toc43215212"/>
      <w:bookmarkStart w:id="4364" w:name="_Toc45032460"/>
      <w:bookmarkStart w:id="4365" w:name="_Toc49849949"/>
      <w:bookmarkStart w:id="4366" w:name="_Toc51873463"/>
      <w:bookmarkStart w:id="4367" w:name="_Toc56517591"/>
      <w:bookmarkStart w:id="4368" w:name="_Toc58594492"/>
      <w:bookmarkStart w:id="4369" w:name="_Toc67686004"/>
      <w:bookmarkStart w:id="4370" w:name="_Toc74993831"/>
      <w:bookmarkStart w:id="4371" w:name="_Toc82716421"/>
      <w:bookmarkStart w:id="4372" w:name="_Toc88818708"/>
      <w:bookmarkStart w:id="4373" w:name="_Toc90650630"/>
      <w:bookmarkStart w:id="4374" w:name="_Toc98506300"/>
      <w:bookmarkStart w:id="4375" w:name="_Toc106639585"/>
      <w:bookmarkStart w:id="4376" w:name="_Toc114779095"/>
      <w:bookmarkStart w:id="4377" w:name="_Toc122097012"/>
      <w:bookmarkStart w:id="4378" w:name="_Toc130844233"/>
      <w:bookmarkStart w:id="4379" w:name="_Toc138411941"/>
      <w:bookmarkStart w:id="4380" w:name="_Toc145956139"/>
      <w:bookmarkStart w:id="4381" w:name="_Toc153887581"/>
      <w:bookmarkStart w:id="4382" w:name="_Toc161905470"/>
      <w:bookmarkStart w:id="4383" w:name="_Toc170210073"/>
      <w:bookmarkStart w:id="4384" w:name="_Toc177550869"/>
      <w:bookmarkStart w:id="4385" w:name="_Toc183624959"/>
      <w:r>
        <w:t>6.2.2.1</w:t>
      </w:r>
      <w:r>
        <w:tab/>
        <w:t>General</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4969B2C4"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4386" w:name="_Toc25168694"/>
      <w:bookmarkStart w:id="4387" w:name="_Toc27593113"/>
      <w:bookmarkStart w:id="4388" w:name="_Toc34147989"/>
      <w:bookmarkStart w:id="4389" w:name="_Toc36463373"/>
      <w:bookmarkStart w:id="4390" w:name="_Toc43215213"/>
      <w:bookmarkStart w:id="4391" w:name="_Toc45032461"/>
      <w:bookmarkStart w:id="4392" w:name="_Toc49849950"/>
      <w:bookmarkStart w:id="4393" w:name="_Toc51873464"/>
      <w:bookmarkStart w:id="4394" w:name="_Toc56517592"/>
      <w:bookmarkStart w:id="4395" w:name="_Toc58594493"/>
      <w:bookmarkStart w:id="4396" w:name="_Toc67686005"/>
      <w:bookmarkStart w:id="4397" w:name="_Toc74993832"/>
      <w:bookmarkStart w:id="4398" w:name="_Toc82716422"/>
      <w:bookmarkStart w:id="4399" w:name="_Toc88818709"/>
      <w:bookmarkStart w:id="4400" w:name="_Toc90650631"/>
      <w:bookmarkStart w:id="4401" w:name="_Toc98506301"/>
      <w:bookmarkStart w:id="4402" w:name="_Toc106639586"/>
      <w:bookmarkStart w:id="4403" w:name="_Toc114779096"/>
      <w:bookmarkStart w:id="4404" w:name="_Toc122097013"/>
      <w:bookmarkStart w:id="4405" w:name="_Toc130844234"/>
      <w:bookmarkStart w:id="4406" w:name="_Toc138411942"/>
      <w:bookmarkStart w:id="4407" w:name="_Toc145956140"/>
      <w:bookmarkStart w:id="4408" w:name="_Toc153887582"/>
      <w:bookmarkStart w:id="4409" w:name="_Toc161905471"/>
      <w:bookmarkStart w:id="4410" w:name="_Toc170210074"/>
      <w:bookmarkStart w:id="4411" w:name="_Toc177550870"/>
      <w:bookmarkStart w:id="4412" w:name="_Toc183624960"/>
      <w:r>
        <w:t>6.2.2.2</w:t>
      </w:r>
      <w:r>
        <w:tab/>
        <w:t>HTTP Standard Headers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08F33B42" w14:textId="77777777" w:rsidR="00EB7848" w:rsidRDefault="00EB7848" w:rsidP="00B32564">
      <w:pPr>
        <w:pStyle w:val="Heading5"/>
        <w:rPr>
          <w:lang w:eastAsia="zh-CN"/>
        </w:rPr>
      </w:pPr>
      <w:bookmarkStart w:id="4413" w:name="_Toc25168695"/>
      <w:bookmarkStart w:id="4414" w:name="_Toc27593114"/>
      <w:bookmarkStart w:id="4415" w:name="_Toc34147990"/>
      <w:bookmarkStart w:id="4416" w:name="_Toc36463374"/>
      <w:bookmarkStart w:id="4417" w:name="_Toc43215214"/>
      <w:bookmarkStart w:id="4418" w:name="_Toc45032462"/>
      <w:bookmarkStart w:id="4419" w:name="_Toc49849951"/>
      <w:bookmarkStart w:id="4420" w:name="_Toc51873465"/>
      <w:bookmarkStart w:id="4421" w:name="_Toc56517593"/>
      <w:bookmarkStart w:id="4422" w:name="_Toc58594494"/>
      <w:bookmarkStart w:id="4423" w:name="_Toc67686006"/>
      <w:bookmarkStart w:id="4424" w:name="_Toc74993833"/>
      <w:bookmarkStart w:id="4425" w:name="_Toc82716423"/>
      <w:bookmarkStart w:id="4426" w:name="_Toc88818710"/>
      <w:bookmarkStart w:id="4427" w:name="_Toc90650632"/>
      <w:bookmarkStart w:id="4428" w:name="_Toc98506302"/>
      <w:bookmarkStart w:id="4429" w:name="_Toc106639587"/>
      <w:bookmarkStart w:id="4430" w:name="_Toc114779097"/>
      <w:bookmarkStart w:id="4431" w:name="_Toc122097014"/>
      <w:bookmarkStart w:id="4432" w:name="_Toc130844235"/>
      <w:bookmarkStart w:id="4433" w:name="_Toc138411943"/>
      <w:bookmarkStart w:id="4434" w:name="_Toc145956141"/>
      <w:bookmarkStart w:id="4435" w:name="_Toc153887583"/>
      <w:bookmarkStart w:id="4436" w:name="_Toc161905472"/>
      <w:bookmarkStart w:id="4437" w:name="_Toc170210075"/>
      <w:bookmarkStart w:id="4438" w:name="_Toc177550871"/>
      <w:bookmarkStart w:id="4439" w:name="_Toc183624961"/>
      <w:r>
        <w:t>6.2.2.2.1</w:t>
      </w:r>
      <w:r>
        <w:rPr>
          <w:lang w:eastAsia="zh-CN"/>
        </w:rPr>
        <w:tab/>
        <w:t>General</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63503E7" w14:textId="77777777" w:rsidR="00EB7848" w:rsidRDefault="00EB7848" w:rsidP="00B32564">
      <w:pPr>
        <w:pStyle w:val="Heading5"/>
      </w:pPr>
      <w:bookmarkStart w:id="4440" w:name="_Toc25168696"/>
      <w:bookmarkStart w:id="4441" w:name="_Toc27593115"/>
      <w:bookmarkStart w:id="4442" w:name="_Toc34147991"/>
      <w:bookmarkStart w:id="4443" w:name="_Toc36463375"/>
      <w:bookmarkStart w:id="4444" w:name="_Toc43215215"/>
      <w:bookmarkStart w:id="4445" w:name="_Toc45032463"/>
      <w:bookmarkStart w:id="4446" w:name="_Toc49849952"/>
      <w:bookmarkStart w:id="4447" w:name="_Toc51873466"/>
      <w:bookmarkStart w:id="4448" w:name="_Toc56517594"/>
      <w:bookmarkStart w:id="4449" w:name="_Toc58594495"/>
      <w:bookmarkStart w:id="4450" w:name="_Toc67686007"/>
      <w:bookmarkStart w:id="4451" w:name="_Toc74993834"/>
      <w:bookmarkStart w:id="4452" w:name="_Toc82716424"/>
      <w:bookmarkStart w:id="4453" w:name="_Toc88818711"/>
      <w:bookmarkStart w:id="4454" w:name="_Toc90650633"/>
      <w:bookmarkStart w:id="4455" w:name="_Toc98506303"/>
      <w:bookmarkStart w:id="4456" w:name="_Toc106639588"/>
      <w:bookmarkStart w:id="4457" w:name="_Toc114779098"/>
      <w:bookmarkStart w:id="4458" w:name="_Toc122097015"/>
      <w:bookmarkStart w:id="4459" w:name="_Toc130844236"/>
      <w:bookmarkStart w:id="4460" w:name="_Toc138411944"/>
      <w:bookmarkStart w:id="4461" w:name="_Toc145956142"/>
      <w:bookmarkStart w:id="4462" w:name="_Toc153887584"/>
      <w:bookmarkStart w:id="4463" w:name="_Toc161905473"/>
      <w:bookmarkStart w:id="4464" w:name="_Toc170210076"/>
      <w:bookmarkStart w:id="4465" w:name="_Toc177550872"/>
      <w:bookmarkStart w:id="4466" w:name="_Toc183624962"/>
      <w:r>
        <w:t>6.2.2.2.2</w:t>
      </w:r>
      <w:r>
        <w:tab/>
        <w:t>Content type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4467" w:name="_Toc25168697"/>
      <w:bookmarkStart w:id="4468" w:name="_Toc27593116"/>
      <w:bookmarkStart w:id="4469" w:name="_Toc34147992"/>
      <w:bookmarkStart w:id="4470" w:name="_Toc36463376"/>
      <w:bookmarkStart w:id="4471" w:name="_Toc43215216"/>
      <w:bookmarkStart w:id="4472" w:name="_Toc45032464"/>
      <w:bookmarkStart w:id="4473" w:name="_Toc49849953"/>
      <w:bookmarkStart w:id="4474" w:name="_Toc51873467"/>
      <w:bookmarkStart w:id="4475" w:name="_Toc56517595"/>
      <w:bookmarkStart w:id="4476" w:name="_Toc58594496"/>
      <w:bookmarkStart w:id="4477" w:name="_Toc67686008"/>
      <w:bookmarkStart w:id="4478" w:name="_Toc74993835"/>
      <w:bookmarkStart w:id="4479" w:name="_Toc82716425"/>
      <w:bookmarkStart w:id="4480" w:name="_Toc88818712"/>
      <w:bookmarkStart w:id="4481" w:name="_Toc90650634"/>
      <w:bookmarkStart w:id="4482" w:name="_Toc98506304"/>
      <w:bookmarkStart w:id="4483" w:name="_Toc106639589"/>
      <w:bookmarkStart w:id="4484" w:name="_Toc114779099"/>
      <w:bookmarkStart w:id="4485" w:name="_Toc122097016"/>
      <w:bookmarkStart w:id="4486" w:name="_Toc130844237"/>
      <w:bookmarkStart w:id="4487" w:name="_Toc138411945"/>
      <w:bookmarkStart w:id="4488" w:name="_Toc145956143"/>
      <w:bookmarkStart w:id="4489" w:name="_Toc153887585"/>
      <w:bookmarkStart w:id="4490" w:name="_Toc161905474"/>
      <w:bookmarkStart w:id="4491" w:name="_Toc170210077"/>
      <w:bookmarkStart w:id="4492" w:name="_Toc177550873"/>
      <w:bookmarkStart w:id="4493" w:name="_Toc183624963"/>
      <w:r>
        <w:t>6.2.2.3</w:t>
      </w:r>
      <w:r>
        <w:tab/>
        <w:t>HTTP custom headers</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4B9A577" w14:textId="77777777" w:rsidR="00EB7848" w:rsidRDefault="00EB7848" w:rsidP="00B32564">
      <w:pPr>
        <w:pStyle w:val="Heading5"/>
        <w:rPr>
          <w:lang w:eastAsia="zh-CN"/>
        </w:rPr>
      </w:pPr>
      <w:bookmarkStart w:id="4494" w:name="_Toc25168698"/>
      <w:bookmarkStart w:id="4495" w:name="_Toc27593117"/>
      <w:bookmarkStart w:id="4496" w:name="_Toc34147993"/>
      <w:bookmarkStart w:id="4497" w:name="_Toc36463377"/>
      <w:bookmarkStart w:id="4498" w:name="_Toc43215217"/>
      <w:bookmarkStart w:id="4499" w:name="_Toc45032465"/>
      <w:bookmarkStart w:id="4500" w:name="_Toc49849954"/>
      <w:bookmarkStart w:id="4501" w:name="_Toc51873468"/>
      <w:bookmarkStart w:id="4502" w:name="_Toc56517596"/>
      <w:bookmarkStart w:id="4503" w:name="_Toc58594497"/>
      <w:bookmarkStart w:id="4504" w:name="_Toc67686009"/>
      <w:bookmarkStart w:id="4505" w:name="_Toc74993836"/>
      <w:bookmarkStart w:id="4506" w:name="_Toc82716426"/>
      <w:bookmarkStart w:id="4507" w:name="_Toc88818713"/>
      <w:bookmarkStart w:id="4508" w:name="_Toc90650635"/>
      <w:bookmarkStart w:id="4509" w:name="_Toc98506305"/>
      <w:bookmarkStart w:id="4510" w:name="_Toc106639590"/>
      <w:bookmarkStart w:id="4511" w:name="_Toc114779100"/>
      <w:bookmarkStart w:id="4512" w:name="_Toc122097017"/>
      <w:bookmarkStart w:id="4513" w:name="_Toc130844238"/>
      <w:bookmarkStart w:id="4514" w:name="_Toc138411946"/>
      <w:bookmarkStart w:id="4515" w:name="_Toc145956144"/>
      <w:bookmarkStart w:id="4516" w:name="_Toc153887586"/>
      <w:bookmarkStart w:id="4517" w:name="_Toc161905475"/>
      <w:bookmarkStart w:id="4518" w:name="_Toc170210078"/>
      <w:bookmarkStart w:id="4519" w:name="_Toc177550874"/>
      <w:bookmarkStart w:id="4520" w:name="_Toc183624964"/>
      <w:r>
        <w:t>6.2.2.3.1</w:t>
      </w:r>
      <w:r>
        <w:rPr>
          <w:lang w:eastAsia="zh-CN"/>
        </w:rPr>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4521" w:name="_Toc25168699"/>
      <w:bookmarkStart w:id="4522" w:name="_Toc27593118"/>
      <w:bookmarkStart w:id="4523" w:name="_Toc34147994"/>
      <w:bookmarkStart w:id="4524" w:name="_Toc36463378"/>
      <w:bookmarkStart w:id="4525" w:name="_Toc43215218"/>
      <w:bookmarkStart w:id="4526" w:name="_Toc45032466"/>
      <w:bookmarkStart w:id="4527" w:name="_Toc49849955"/>
      <w:bookmarkStart w:id="4528" w:name="_Toc51873469"/>
      <w:bookmarkStart w:id="4529" w:name="_Toc56517597"/>
      <w:bookmarkStart w:id="4530" w:name="_Toc58594498"/>
      <w:bookmarkStart w:id="4531" w:name="_Toc67686010"/>
      <w:bookmarkStart w:id="4532" w:name="_Toc74993837"/>
      <w:bookmarkStart w:id="4533" w:name="_Toc82716427"/>
      <w:bookmarkStart w:id="4534" w:name="_Toc88818714"/>
      <w:bookmarkStart w:id="4535" w:name="_Toc90650636"/>
      <w:bookmarkStart w:id="4536" w:name="_Toc98506306"/>
      <w:bookmarkStart w:id="4537" w:name="_Toc106639591"/>
      <w:bookmarkStart w:id="4538" w:name="_Toc114779101"/>
      <w:bookmarkStart w:id="4539" w:name="_Toc122097018"/>
      <w:bookmarkStart w:id="4540" w:name="_Toc130844239"/>
      <w:bookmarkStart w:id="4541" w:name="_Toc138411947"/>
      <w:bookmarkStart w:id="4542" w:name="_Toc145956145"/>
      <w:bookmarkStart w:id="4543" w:name="_Toc153887587"/>
      <w:bookmarkStart w:id="4544" w:name="_Toc161905476"/>
      <w:bookmarkStart w:id="4545" w:name="_Toc170210079"/>
      <w:bookmarkStart w:id="4546" w:name="_Toc177550875"/>
      <w:bookmarkStart w:id="4547" w:name="_Toc183624965"/>
      <w:r>
        <w:t>6.2.3</w:t>
      </w:r>
      <w:r>
        <w:tab/>
        <w:t>Resources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0B41BE80" w14:textId="77777777" w:rsidR="00EB7848" w:rsidRDefault="00EB7848" w:rsidP="00B32564">
      <w:pPr>
        <w:pStyle w:val="Heading4"/>
      </w:pPr>
      <w:bookmarkStart w:id="4548" w:name="_Toc25168700"/>
      <w:bookmarkStart w:id="4549" w:name="_Toc27593119"/>
      <w:bookmarkStart w:id="4550" w:name="_Toc34147995"/>
      <w:bookmarkStart w:id="4551" w:name="_Toc36463379"/>
      <w:bookmarkStart w:id="4552" w:name="_Toc43215219"/>
      <w:bookmarkStart w:id="4553" w:name="_Toc45032467"/>
      <w:bookmarkStart w:id="4554" w:name="_Toc49849956"/>
      <w:bookmarkStart w:id="4555" w:name="_Toc51873470"/>
      <w:bookmarkStart w:id="4556" w:name="_Toc56517598"/>
      <w:bookmarkStart w:id="4557" w:name="_Toc58594499"/>
      <w:bookmarkStart w:id="4558" w:name="_Toc67686011"/>
      <w:bookmarkStart w:id="4559" w:name="_Toc74993838"/>
      <w:bookmarkStart w:id="4560" w:name="_Toc82716428"/>
      <w:bookmarkStart w:id="4561" w:name="_Toc88818715"/>
      <w:bookmarkStart w:id="4562" w:name="_Toc90650637"/>
      <w:bookmarkStart w:id="4563" w:name="_Toc98506307"/>
      <w:bookmarkStart w:id="4564" w:name="_Toc106639592"/>
      <w:bookmarkStart w:id="4565" w:name="_Toc114779102"/>
      <w:bookmarkStart w:id="4566" w:name="_Toc122097019"/>
      <w:bookmarkStart w:id="4567" w:name="_Toc130844240"/>
      <w:bookmarkStart w:id="4568" w:name="_Toc138411948"/>
      <w:bookmarkStart w:id="4569" w:name="_Toc145956146"/>
      <w:bookmarkStart w:id="4570" w:name="_Toc153887588"/>
      <w:bookmarkStart w:id="4571" w:name="_Toc161905477"/>
      <w:bookmarkStart w:id="4572" w:name="_Toc170210080"/>
      <w:bookmarkStart w:id="4573" w:name="_Toc177550876"/>
      <w:bookmarkStart w:id="4574" w:name="_Toc183624966"/>
      <w:r>
        <w:t>6.2.3.1</w:t>
      </w:r>
      <w:r>
        <w:tab/>
        <w:t>Overview</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6" type="#_x0000_t75" style="width:4in;height:79.5pt" o:ole="">
            <v:imagedata r:id="rId51" o:title=""/>
          </v:shape>
          <o:OLEObject Type="Embed" ProgID="Visio.Drawing.11" ShapeID="_x0000_i1046" DrawAspect="Content" ObjectID="_1794409103"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4575" w:name="_Toc25168701"/>
      <w:bookmarkStart w:id="4576" w:name="_Toc27593120"/>
      <w:bookmarkStart w:id="4577" w:name="_Toc34147996"/>
      <w:bookmarkStart w:id="4578" w:name="_Toc36463380"/>
      <w:bookmarkStart w:id="4579" w:name="_Toc43215220"/>
      <w:bookmarkStart w:id="4580" w:name="_Toc45032468"/>
      <w:bookmarkStart w:id="4581" w:name="_Toc49849957"/>
      <w:bookmarkStart w:id="4582" w:name="_Toc51873471"/>
      <w:bookmarkStart w:id="4583" w:name="_Toc56517599"/>
      <w:bookmarkStart w:id="4584" w:name="_Toc58594500"/>
      <w:bookmarkStart w:id="4585" w:name="_Toc67686012"/>
      <w:bookmarkStart w:id="4586" w:name="_Toc74993839"/>
      <w:bookmarkStart w:id="4587" w:name="_Toc82716429"/>
      <w:bookmarkStart w:id="4588" w:name="_Toc88818716"/>
      <w:bookmarkStart w:id="4589" w:name="_Toc90650638"/>
      <w:bookmarkStart w:id="4590" w:name="_Toc98506308"/>
      <w:bookmarkStart w:id="4591" w:name="_Toc106639593"/>
      <w:bookmarkStart w:id="4592" w:name="_Toc114779103"/>
      <w:bookmarkStart w:id="4593" w:name="_Toc122097020"/>
      <w:bookmarkStart w:id="4594" w:name="_Toc130844241"/>
      <w:bookmarkStart w:id="4595" w:name="_Toc138411949"/>
      <w:bookmarkStart w:id="4596" w:name="_Toc145956147"/>
      <w:bookmarkStart w:id="4597" w:name="_Toc153887589"/>
      <w:bookmarkStart w:id="4598" w:name="_Toc161905478"/>
      <w:bookmarkStart w:id="4599" w:name="_Toc170210081"/>
      <w:bookmarkStart w:id="4600" w:name="_Toc177550877"/>
      <w:bookmarkStart w:id="4601" w:name="_Toc183624967"/>
      <w:r>
        <w:t>6.2.4</w:t>
      </w:r>
      <w:r>
        <w:tab/>
        <w:t>Custom Operations without associated resources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89D719E" w14:textId="77777777" w:rsidR="00EB7848" w:rsidRDefault="00EB7848" w:rsidP="00B32564">
      <w:pPr>
        <w:pStyle w:val="Heading4"/>
      </w:pPr>
      <w:bookmarkStart w:id="4602" w:name="_Toc25168702"/>
      <w:bookmarkStart w:id="4603" w:name="_Toc27593121"/>
      <w:bookmarkStart w:id="4604" w:name="_Toc34147997"/>
      <w:bookmarkStart w:id="4605" w:name="_Toc36463381"/>
      <w:bookmarkStart w:id="4606" w:name="_Toc43215221"/>
      <w:bookmarkStart w:id="4607" w:name="_Toc45032469"/>
      <w:bookmarkStart w:id="4608" w:name="_Toc49849958"/>
      <w:bookmarkStart w:id="4609" w:name="_Toc51873472"/>
      <w:bookmarkStart w:id="4610" w:name="_Toc56517600"/>
      <w:bookmarkStart w:id="4611" w:name="_Toc58594501"/>
      <w:bookmarkStart w:id="4612" w:name="_Toc67686013"/>
      <w:bookmarkStart w:id="4613" w:name="_Toc74993840"/>
      <w:bookmarkStart w:id="4614" w:name="_Toc82716430"/>
      <w:bookmarkStart w:id="4615" w:name="_Toc88818717"/>
      <w:bookmarkStart w:id="4616" w:name="_Toc90650639"/>
      <w:bookmarkStart w:id="4617" w:name="_Toc98506309"/>
      <w:bookmarkStart w:id="4618" w:name="_Toc106639594"/>
      <w:bookmarkStart w:id="4619" w:name="_Toc114779104"/>
      <w:bookmarkStart w:id="4620" w:name="_Toc122097021"/>
      <w:bookmarkStart w:id="4621" w:name="_Toc130844242"/>
      <w:bookmarkStart w:id="4622" w:name="_Toc138411950"/>
      <w:bookmarkStart w:id="4623" w:name="_Toc145956148"/>
      <w:bookmarkStart w:id="4624" w:name="_Toc153887590"/>
      <w:bookmarkStart w:id="4625" w:name="_Toc161905479"/>
      <w:bookmarkStart w:id="4626" w:name="_Toc170210082"/>
      <w:bookmarkStart w:id="4627" w:name="_Toc177550878"/>
      <w:bookmarkStart w:id="4628" w:name="_Toc183624968"/>
      <w:r>
        <w:t>6.2.4.1</w:t>
      </w:r>
      <w:r>
        <w:tab/>
        <w:t>Overview</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4629" w:name="_Toc25168703"/>
      <w:bookmarkStart w:id="4630" w:name="_Toc27593122"/>
      <w:bookmarkStart w:id="4631" w:name="_Toc34147998"/>
      <w:bookmarkStart w:id="4632" w:name="_Toc36463382"/>
      <w:bookmarkStart w:id="4633" w:name="_Toc43215222"/>
      <w:bookmarkStart w:id="4634" w:name="_Toc45032470"/>
      <w:bookmarkStart w:id="4635" w:name="_Toc49849959"/>
      <w:bookmarkStart w:id="4636" w:name="_Toc51873473"/>
      <w:bookmarkStart w:id="4637" w:name="_Toc56517601"/>
      <w:bookmarkStart w:id="4638" w:name="_Toc58594502"/>
      <w:bookmarkStart w:id="4639" w:name="_Toc67686014"/>
      <w:bookmarkStart w:id="4640" w:name="_Toc74993841"/>
      <w:bookmarkStart w:id="4641" w:name="_Toc82716431"/>
      <w:bookmarkStart w:id="4642" w:name="_Toc88818718"/>
      <w:bookmarkStart w:id="4643" w:name="_Toc90650640"/>
      <w:bookmarkStart w:id="4644" w:name="_Toc98506310"/>
      <w:bookmarkStart w:id="4645" w:name="_Toc106639595"/>
      <w:bookmarkStart w:id="4646" w:name="_Toc114779105"/>
      <w:bookmarkStart w:id="4647" w:name="_Toc122097022"/>
      <w:bookmarkStart w:id="4648" w:name="_Toc130844243"/>
      <w:bookmarkStart w:id="4649" w:name="_Toc138411951"/>
      <w:bookmarkStart w:id="4650" w:name="_Toc145956149"/>
      <w:bookmarkStart w:id="4651" w:name="_Toc153887591"/>
      <w:bookmarkStart w:id="4652" w:name="_Toc161905480"/>
      <w:bookmarkStart w:id="4653" w:name="_Toc170210083"/>
      <w:bookmarkStart w:id="4654" w:name="_Toc177550879"/>
      <w:bookmarkStart w:id="4655" w:name="_Toc183624969"/>
      <w:r>
        <w:t>6.2.4.4</w:t>
      </w:r>
      <w:r>
        <w:tab/>
        <w:t>Operation: cipher-key-data</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31BAC605" w14:textId="77777777" w:rsidR="00EB7848" w:rsidRDefault="00EB7848" w:rsidP="00B32564">
      <w:pPr>
        <w:pStyle w:val="Heading5"/>
      </w:pPr>
      <w:bookmarkStart w:id="4656" w:name="_Toc25168704"/>
      <w:bookmarkStart w:id="4657" w:name="_Toc27593123"/>
      <w:bookmarkStart w:id="4658" w:name="_Toc34147999"/>
      <w:bookmarkStart w:id="4659" w:name="_Toc36463383"/>
      <w:bookmarkStart w:id="4660" w:name="_Toc43215223"/>
      <w:bookmarkStart w:id="4661" w:name="_Toc45032471"/>
      <w:bookmarkStart w:id="4662" w:name="_Toc49849960"/>
      <w:bookmarkStart w:id="4663" w:name="_Toc51873474"/>
      <w:bookmarkStart w:id="4664" w:name="_Toc56517602"/>
      <w:bookmarkStart w:id="4665" w:name="_Toc58594503"/>
      <w:bookmarkStart w:id="4666" w:name="_Toc67686015"/>
      <w:bookmarkStart w:id="4667" w:name="_Toc74993842"/>
      <w:bookmarkStart w:id="4668" w:name="_Toc82716432"/>
      <w:bookmarkStart w:id="4669" w:name="_Toc88818719"/>
      <w:bookmarkStart w:id="4670" w:name="_Toc90650641"/>
      <w:bookmarkStart w:id="4671" w:name="_Toc98506311"/>
      <w:bookmarkStart w:id="4672" w:name="_Toc106639596"/>
      <w:bookmarkStart w:id="4673" w:name="_Toc114779106"/>
      <w:bookmarkStart w:id="4674" w:name="_Toc122097023"/>
      <w:bookmarkStart w:id="4675" w:name="_Toc130844244"/>
      <w:bookmarkStart w:id="4676" w:name="_Toc138411952"/>
      <w:bookmarkStart w:id="4677" w:name="_Toc145956150"/>
      <w:bookmarkStart w:id="4678" w:name="_Toc153887592"/>
      <w:bookmarkStart w:id="4679" w:name="_Toc161905481"/>
      <w:bookmarkStart w:id="4680" w:name="_Toc170210084"/>
      <w:bookmarkStart w:id="4681" w:name="_Toc177550880"/>
      <w:bookmarkStart w:id="4682" w:name="_Toc183624970"/>
      <w:r>
        <w:t>6.2.4.4.1</w:t>
      </w:r>
      <w:r>
        <w:tab/>
        <w:t>Description</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4683" w:name="_Toc25168705"/>
      <w:bookmarkStart w:id="4684" w:name="_Toc27593124"/>
      <w:bookmarkStart w:id="4685" w:name="_Toc34148000"/>
      <w:bookmarkStart w:id="4686" w:name="_Toc36463384"/>
      <w:bookmarkStart w:id="4687" w:name="_Toc43215224"/>
      <w:bookmarkStart w:id="4688" w:name="_Toc45032472"/>
      <w:bookmarkStart w:id="4689" w:name="_Toc49849961"/>
      <w:bookmarkStart w:id="4690" w:name="_Toc51873475"/>
      <w:bookmarkStart w:id="4691" w:name="_Toc56517603"/>
      <w:bookmarkStart w:id="4692" w:name="_Toc58594504"/>
      <w:bookmarkStart w:id="4693" w:name="_Toc67686016"/>
      <w:bookmarkStart w:id="4694" w:name="_Toc74993843"/>
      <w:bookmarkStart w:id="4695" w:name="_Toc82716433"/>
      <w:bookmarkStart w:id="4696" w:name="_Toc88818720"/>
      <w:bookmarkStart w:id="4697" w:name="_Toc90650642"/>
      <w:bookmarkStart w:id="4698" w:name="_Toc98506312"/>
      <w:bookmarkStart w:id="4699" w:name="_Toc106639597"/>
      <w:bookmarkStart w:id="4700" w:name="_Toc114779107"/>
      <w:bookmarkStart w:id="4701" w:name="_Toc122097024"/>
      <w:bookmarkStart w:id="4702" w:name="_Toc130844245"/>
      <w:bookmarkStart w:id="4703" w:name="_Toc138411953"/>
      <w:bookmarkStart w:id="4704" w:name="_Toc145956151"/>
      <w:bookmarkStart w:id="4705" w:name="_Toc153887593"/>
      <w:bookmarkStart w:id="4706" w:name="_Toc161905482"/>
      <w:bookmarkStart w:id="4707" w:name="_Toc170210085"/>
      <w:bookmarkStart w:id="4708" w:name="_Toc177550881"/>
      <w:bookmarkStart w:id="4709" w:name="_Toc183624971"/>
      <w:r>
        <w:t>6.2.4.4.2</w:t>
      </w:r>
      <w:r>
        <w:tab/>
        <w:t>Operation Definition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4710"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4710"/>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4711" w:name="_Toc25168706"/>
      <w:bookmarkStart w:id="4712" w:name="_Toc27593125"/>
      <w:bookmarkStart w:id="4713" w:name="_Toc34148001"/>
      <w:bookmarkStart w:id="4714" w:name="_Toc36463385"/>
      <w:bookmarkStart w:id="4715" w:name="_Toc43215225"/>
      <w:bookmarkStart w:id="4716" w:name="_Toc45032473"/>
      <w:bookmarkStart w:id="4717" w:name="_Toc49849962"/>
      <w:bookmarkStart w:id="4718" w:name="_Toc51873476"/>
      <w:bookmarkStart w:id="4719" w:name="_Toc56517604"/>
      <w:bookmarkStart w:id="4720" w:name="_Toc58594505"/>
      <w:bookmarkStart w:id="4721" w:name="_Toc67686017"/>
      <w:bookmarkStart w:id="4722" w:name="_Toc74993844"/>
      <w:bookmarkStart w:id="4723" w:name="_Toc82716434"/>
      <w:bookmarkStart w:id="4724" w:name="_Toc88818721"/>
      <w:bookmarkStart w:id="4725" w:name="_Toc90650643"/>
      <w:bookmarkStart w:id="4726" w:name="_Toc98506313"/>
      <w:bookmarkStart w:id="4727" w:name="_Toc106639598"/>
      <w:bookmarkStart w:id="4728" w:name="_Toc114779108"/>
      <w:bookmarkStart w:id="4729" w:name="_Toc122097025"/>
      <w:bookmarkStart w:id="4730" w:name="_Toc130844246"/>
      <w:bookmarkStart w:id="4731" w:name="_Toc138411954"/>
      <w:bookmarkStart w:id="4732" w:name="_Toc145956152"/>
      <w:bookmarkStart w:id="4733" w:name="_Toc153887594"/>
      <w:bookmarkStart w:id="4734" w:name="_Toc161905483"/>
      <w:bookmarkStart w:id="4735" w:name="_Toc170210086"/>
      <w:bookmarkStart w:id="4736" w:name="_Toc177550882"/>
      <w:bookmarkStart w:id="4737" w:name="_Toc183624972"/>
      <w:r>
        <w:t>6.2.5</w:t>
      </w:r>
      <w:r>
        <w:tab/>
        <w:t>Notifications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59CEF37C" w14:textId="77777777" w:rsidR="00EB7848" w:rsidRDefault="00EB7848" w:rsidP="00B32564">
      <w:pPr>
        <w:pStyle w:val="Heading4"/>
      </w:pPr>
      <w:bookmarkStart w:id="4738" w:name="_Toc25168707"/>
      <w:bookmarkStart w:id="4739" w:name="_Toc27593126"/>
      <w:bookmarkStart w:id="4740" w:name="_Toc34148002"/>
      <w:bookmarkStart w:id="4741" w:name="_Toc36463386"/>
      <w:bookmarkStart w:id="4742" w:name="_Toc43215226"/>
      <w:bookmarkStart w:id="4743" w:name="_Toc45032474"/>
      <w:bookmarkStart w:id="4744" w:name="_Toc49849963"/>
      <w:bookmarkStart w:id="4745" w:name="_Toc51873477"/>
      <w:bookmarkStart w:id="4746" w:name="_Toc56517605"/>
      <w:bookmarkStart w:id="4747" w:name="_Toc58594506"/>
      <w:bookmarkStart w:id="4748" w:name="_Toc67686018"/>
      <w:bookmarkStart w:id="4749" w:name="_Toc74993845"/>
      <w:bookmarkStart w:id="4750" w:name="_Toc82716435"/>
      <w:bookmarkStart w:id="4751" w:name="_Toc88818722"/>
      <w:bookmarkStart w:id="4752" w:name="_Toc90650644"/>
      <w:bookmarkStart w:id="4753" w:name="_Toc98506314"/>
      <w:bookmarkStart w:id="4754" w:name="_Toc106639599"/>
      <w:bookmarkStart w:id="4755" w:name="_Toc114779109"/>
      <w:bookmarkStart w:id="4756" w:name="_Toc122097026"/>
      <w:bookmarkStart w:id="4757" w:name="_Toc130844247"/>
      <w:bookmarkStart w:id="4758" w:name="_Toc138411955"/>
      <w:bookmarkStart w:id="4759" w:name="_Toc145956153"/>
      <w:bookmarkStart w:id="4760" w:name="_Toc153887595"/>
      <w:bookmarkStart w:id="4761" w:name="_Toc161905484"/>
      <w:bookmarkStart w:id="4762" w:name="_Toc170210087"/>
      <w:bookmarkStart w:id="4763" w:name="_Toc177550883"/>
      <w:bookmarkStart w:id="4764" w:name="_Toc183624973"/>
      <w:r>
        <w:t>6.2.5.1</w:t>
      </w:r>
      <w:r>
        <w:tab/>
        <w:t>CipheringKeyData</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735FCADD" w14:textId="77777777" w:rsidR="00EB7848" w:rsidRDefault="00EB7848" w:rsidP="00B32564">
      <w:pPr>
        <w:pStyle w:val="Heading5"/>
      </w:pPr>
      <w:bookmarkStart w:id="4765" w:name="_Toc25168708"/>
      <w:bookmarkStart w:id="4766" w:name="_Toc27593127"/>
      <w:bookmarkStart w:id="4767" w:name="_Toc34148003"/>
      <w:bookmarkStart w:id="4768" w:name="_Toc36463387"/>
      <w:bookmarkStart w:id="4769" w:name="_Toc43215227"/>
      <w:bookmarkStart w:id="4770" w:name="_Toc45032475"/>
      <w:bookmarkStart w:id="4771" w:name="_Toc49849964"/>
      <w:bookmarkStart w:id="4772" w:name="_Toc51873478"/>
      <w:bookmarkStart w:id="4773" w:name="_Toc56517606"/>
      <w:bookmarkStart w:id="4774" w:name="_Toc58594507"/>
      <w:bookmarkStart w:id="4775" w:name="_Toc67686019"/>
      <w:bookmarkStart w:id="4776" w:name="_Toc74993846"/>
      <w:bookmarkStart w:id="4777" w:name="_Toc82716436"/>
      <w:bookmarkStart w:id="4778" w:name="_Toc88818723"/>
      <w:bookmarkStart w:id="4779" w:name="_Toc90650645"/>
      <w:bookmarkStart w:id="4780" w:name="_Toc98506315"/>
      <w:bookmarkStart w:id="4781" w:name="_Toc106639600"/>
      <w:bookmarkStart w:id="4782" w:name="_Toc114779110"/>
      <w:bookmarkStart w:id="4783" w:name="_Toc122097027"/>
      <w:bookmarkStart w:id="4784" w:name="_Toc130844248"/>
      <w:bookmarkStart w:id="4785" w:name="_Toc138411956"/>
      <w:bookmarkStart w:id="4786" w:name="_Toc145956154"/>
      <w:bookmarkStart w:id="4787" w:name="_Toc153887596"/>
      <w:bookmarkStart w:id="4788" w:name="_Toc161905485"/>
      <w:bookmarkStart w:id="4789" w:name="_Toc170210088"/>
      <w:bookmarkStart w:id="4790" w:name="_Toc177550884"/>
      <w:bookmarkStart w:id="4791" w:name="_Toc183624974"/>
      <w:r>
        <w:t>6.2.5.1.1</w:t>
      </w:r>
      <w:r>
        <w:tab/>
        <w:t>Description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4792" w:name="_Toc25168709"/>
      <w:bookmarkStart w:id="4793" w:name="_Toc27593128"/>
      <w:bookmarkStart w:id="4794" w:name="_Toc34148004"/>
      <w:bookmarkStart w:id="4795" w:name="_Toc36463388"/>
      <w:bookmarkStart w:id="4796" w:name="_Toc43215228"/>
      <w:bookmarkStart w:id="4797" w:name="_Toc45032476"/>
      <w:bookmarkStart w:id="4798" w:name="_Toc49849965"/>
      <w:bookmarkStart w:id="4799" w:name="_Toc51873479"/>
      <w:bookmarkStart w:id="4800" w:name="_Toc56517607"/>
      <w:bookmarkStart w:id="4801" w:name="_Toc58594508"/>
      <w:bookmarkStart w:id="4802" w:name="_Toc67686020"/>
      <w:bookmarkStart w:id="4803" w:name="_Toc74993847"/>
      <w:bookmarkStart w:id="4804" w:name="_Toc82716437"/>
      <w:bookmarkStart w:id="4805" w:name="_Toc88818724"/>
      <w:bookmarkStart w:id="4806" w:name="_Toc90650646"/>
      <w:bookmarkStart w:id="4807" w:name="_Toc98506316"/>
      <w:bookmarkStart w:id="4808" w:name="_Toc106639601"/>
      <w:bookmarkStart w:id="4809" w:name="_Toc114779111"/>
      <w:bookmarkStart w:id="4810" w:name="_Toc122097028"/>
      <w:bookmarkStart w:id="4811" w:name="_Toc130844249"/>
      <w:bookmarkStart w:id="4812" w:name="_Toc138411957"/>
      <w:bookmarkStart w:id="4813" w:name="_Toc145956155"/>
      <w:bookmarkStart w:id="4814" w:name="_Toc153887597"/>
      <w:bookmarkStart w:id="4815" w:name="_Toc161905486"/>
      <w:bookmarkStart w:id="4816" w:name="_Toc170210089"/>
      <w:bookmarkStart w:id="4817" w:name="_Toc177550885"/>
      <w:bookmarkStart w:id="4818" w:name="_Toc183624975"/>
      <w:r>
        <w:t>6.2.5.1.2</w:t>
      </w:r>
      <w:r>
        <w:tab/>
        <w:t>Notification Definition</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4819" w:name="_Toc25168710"/>
      <w:bookmarkStart w:id="4820" w:name="_Toc27593129"/>
      <w:bookmarkStart w:id="4821" w:name="_Toc34148005"/>
      <w:bookmarkStart w:id="4822" w:name="_Toc36463389"/>
      <w:bookmarkStart w:id="4823" w:name="_Toc43215229"/>
      <w:bookmarkStart w:id="4824" w:name="_Toc45032477"/>
      <w:bookmarkStart w:id="4825" w:name="_Toc49849966"/>
      <w:bookmarkStart w:id="4826" w:name="_Toc51873480"/>
      <w:bookmarkStart w:id="4827" w:name="_Toc56517608"/>
      <w:bookmarkStart w:id="4828" w:name="_Toc58594509"/>
      <w:bookmarkStart w:id="4829" w:name="_Toc67686021"/>
      <w:bookmarkStart w:id="4830" w:name="_Toc74993848"/>
      <w:bookmarkStart w:id="4831" w:name="_Toc82716438"/>
      <w:bookmarkStart w:id="4832" w:name="_Toc88818725"/>
      <w:bookmarkStart w:id="4833" w:name="_Toc90650647"/>
      <w:bookmarkStart w:id="4834" w:name="_Toc98506317"/>
      <w:bookmarkStart w:id="4835" w:name="_Toc106639602"/>
      <w:bookmarkStart w:id="4836" w:name="_Toc114779112"/>
      <w:bookmarkStart w:id="4837" w:name="_Toc122097029"/>
      <w:bookmarkStart w:id="4838" w:name="_Toc130844250"/>
      <w:bookmarkStart w:id="4839" w:name="_Toc138411958"/>
      <w:bookmarkStart w:id="4840" w:name="_Toc145956156"/>
      <w:bookmarkStart w:id="4841" w:name="_Toc153887598"/>
      <w:bookmarkStart w:id="4842" w:name="_Toc161905487"/>
      <w:bookmarkStart w:id="4843" w:name="_Toc170210090"/>
      <w:bookmarkStart w:id="4844" w:name="_Toc177550886"/>
      <w:bookmarkStart w:id="4845" w:name="_Toc183624976"/>
      <w:r>
        <w:t>6.2.5.1.3</w:t>
      </w:r>
      <w:r>
        <w:tab/>
        <w:t>Notification Standard Methods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2D71566" w14:textId="77777777" w:rsidR="00EB7848" w:rsidRDefault="00EB7848" w:rsidP="001760B3">
      <w:pPr>
        <w:pStyle w:val="H6"/>
      </w:pPr>
      <w:bookmarkStart w:id="4846" w:name="_Toc25168711"/>
      <w:bookmarkStart w:id="4847" w:name="_Toc27593130"/>
      <w:bookmarkStart w:id="4848" w:name="_Toc34148006"/>
      <w:bookmarkStart w:id="4849" w:name="_Toc36463390"/>
      <w:bookmarkStart w:id="4850" w:name="_Toc43215230"/>
      <w:bookmarkStart w:id="4851" w:name="_Toc45032478"/>
      <w:bookmarkStart w:id="4852" w:name="_Toc49849967"/>
      <w:bookmarkStart w:id="4853" w:name="_Toc51873481"/>
      <w:bookmarkStart w:id="4854" w:name="_Toc56517609"/>
      <w:bookmarkStart w:id="4855" w:name="_Toc58594510"/>
      <w:bookmarkStart w:id="4856" w:name="_Toc67686022"/>
      <w:bookmarkStart w:id="4857" w:name="_Toc74993849"/>
      <w:bookmarkStart w:id="4858" w:name="_Toc82716439"/>
      <w:bookmarkStart w:id="4859" w:name="_Toc88818726"/>
      <w:bookmarkStart w:id="4860" w:name="_Toc90650648"/>
      <w:r>
        <w:t>6.2.5.1.3.1</w:t>
      </w:r>
      <w:r>
        <w:tab/>
      </w:r>
      <w:r>
        <w:rPr>
          <w:lang w:eastAsia="zh-CN"/>
        </w:rPr>
        <w:t>POST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4861"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4861"/>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4862"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4862"/>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4863" w:name="_Toc25168712"/>
      <w:bookmarkStart w:id="4864" w:name="_Toc27593131"/>
      <w:bookmarkStart w:id="4865" w:name="_Toc34148007"/>
      <w:bookmarkStart w:id="4866" w:name="_Toc36463391"/>
      <w:bookmarkStart w:id="4867" w:name="_Toc43215231"/>
      <w:bookmarkStart w:id="4868" w:name="_Toc45032479"/>
      <w:bookmarkStart w:id="4869" w:name="_Toc49849968"/>
      <w:bookmarkStart w:id="4870" w:name="_Toc51873482"/>
      <w:bookmarkStart w:id="4871" w:name="_Toc56517610"/>
      <w:bookmarkStart w:id="4872" w:name="_Toc58594511"/>
      <w:bookmarkStart w:id="4873" w:name="_Toc67686023"/>
      <w:bookmarkStart w:id="4874" w:name="_Toc74993850"/>
      <w:bookmarkStart w:id="4875" w:name="_Toc82716440"/>
      <w:bookmarkStart w:id="4876" w:name="_Toc88818727"/>
      <w:bookmarkStart w:id="4877" w:name="_Toc90650649"/>
      <w:bookmarkStart w:id="4878" w:name="_Toc98506318"/>
      <w:bookmarkStart w:id="4879" w:name="_Toc106639603"/>
      <w:bookmarkStart w:id="4880" w:name="_Toc114779113"/>
      <w:bookmarkStart w:id="4881" w:name="_Toc122097030"/>
      <w:bookmarkStart w:id="4882" w:name="_Toc130844251"/>
      <w:bookmarkStart w:id="4883" w:name="_Toc138411959"/>
      <w:bookmarkStart w:id="4884" w:name="_Toc145956157"/>
      <w:bookmarkStart w:id="4885" w:name="_Toc153887599"/>
      <w:bookmarkStart w:id="4886" w:name="_Toc161905488"/>
      <w:bookmarkStart w:id="4887" w:name="_Toc170210091"/>
      <w:bookmarkStart w:id="4888" w:name="_Toc177550887"/>
      <w:bookmarkStart w:id="4889" w:name="_Toc183624977"/>
      <w:r>
        <w:t>6.2.6</w:t>
      </w:r>
      <w:r>
        <w:tab/>
        <w:t>Data Model</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89CC388" w14:textId="77777777" w:rsidR="00EB7848" w:rsidRDefault="00EB7848" w:rsidP="00B32564">
      <w:pPr>
        <w:pStyle w:val="Heading4"/>
      </w:pPr>
      <w:bookmarkStart w:id="4890" w:name="_Toc25168713"/>
      <w:bookmarkStart w:id="4891" w:name="_Toc27593132"/>
      <w:bookmarkStart w:id="4892" w:name="_Toc34148008"/>
      <w:bookmarkStart w:id="4893" w:name="_Toc36463392"/>
      <w:bookmarkStart w:id="4894" w:name="_Toc43215232"/>
      <w:bookmarkStart w:id="4895" w:name="_Toc45032480"/>
      <w:bookmarkStart w:id="4896" w:name="_Toc49849969"/>
      <w:bookmarkStart w:id="4897" w:name="_Toc51873483"/>
      <w:bookmarkStart w:id="4898" w:name="_Toc56517611"/>
      <w:bookmarkStart w:id="4899" w:name="_Toc58594512"/>
      <w:bookmarkStart w:id="4900" w:name="_Toc67686024"/>
      <w:bookmarkStart w:id="4901" w:name="_Toc74993851"/>
      <w:bookmarkStart w:id="4902" w:name="_Toc82716441"/>
      <w:bookmarkStart w:id="4903" w:name="_Toc88818728"/>
      <w:bookmarkStart w:id="4904" w:name="_Toc90650650"/>
      <w:bookmarkStart w:id="4905" w:name="_Toc98506319"/>
      <w:bookmarkStart w:id="4906" w:name="_Toc106639604"/>
      <w:bookmarkStart w:id="4907" w:name="_Toc114779114"/>
      <w:bookmarkStart w:id="4908" w:name="_Toc122097031"/>
      <w:bookmarkStart w:id="4909" w:name="_Toc130844252"/>
      <w:bookmarkStart w:id="4910" w:name="_Toc138411960"/>
      <w:bookmarkStart w:id="4911" w:name="_Toc145956158"/>
      <w:bookmarkStart w:id="4912" w:name="_Toc153887600"/>
      <w:bookmarkStart w:id="4913" w:name="_Toc161905489"/>
      <w:bookmarkStart w:id="4914" w:name="_Toc170210092"/>
      <w:bookmarkStart w:id="4915" w:name="_Toc177550888"/>
      <w:bookmarkStart w:id="4916" w:name="_Toc183624978"/>
      <w:r>
        <w:t>6.2.6.1</w:t>
      </w:r>
      <w:r>
        <w:tab/>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4917" w:name="_Toc25168714"/>
      <w:bookmarkStart w:id="4918" w:name="_Toc27593133"/>
      <w:bookmarkStart w:id="4919" w:name="_Toc34148009"/>
      <w:bookmarkStart w:id="4920" w:name="_Toc36463393"/>
      <w:bookmarkStart w:id="4921" w:name="_Toc43215233"/>
      <w:bookmarkStart w:id="4922" w:name="_Toc45032481"/>
      <w:bookmarkStart w:id="4923" w:name="_Toc49849970"/>
      <w:bookmarkStart w:id="4924" w:name="_Toc51873484"/>
      <w:bookmarkStart w:id="4925" w:name="_Toc56517612"/>
      <w:bookmarkStart w:id="4926" w:name="_Toc58594513"/>
      <w:bookmarkStart w:id="4927" w:name="_Toc67686025"/>
      <w:bookmarkStart w:id="4928" w:name="_Toc74993852"/>
      <w:bookmarkStart w:id="4929" w:name="_Toc82716442"/>
      <w:bookmarkStart w:id="4930" w:name="_Toc88818729"/>
      <w:bookmarkStart w:id="4931" w:name="_Toc90650651"/>
      <w:bookmarkStart w:id="4932" w:name="_Toc98506320"/>
      <w:bookmarkStart w:id="4933" w:name="_Toc106639605"/>
      <w:bookmarkStart w:id="4934" w:name="_Toc114779115"/>
      <w:bookmarkStart w:id="4935" w:name="_Toc122097032"/>
      <w:bookmarkStart w:id="4936" w:name="_Toc130844253"/>
      <w:bookmarkStart w:id="4937" w:name="_Toc138411961"/>
      <w:bookmarkStart w:id="4938" w:name="_Toc145956159"/>
      <w:bookmarkStart w:id="4939" w:name="_Toc153887601"/>
      <w:bookmarkStart w:id="4940" w:name="_Toc161905490"/>
      <w:bookmarkStart w:id="4941" w:name="_Toc170210093"/>
      <w:bookmarkStart w:id="4942" w:name="_Toc177550889"/>
      <w:bookmarkStart w:id="4943" w:name="_Toc183624979"/>
      <w:r>
        <w:rPr>
          <w:lang w:val="en-US"/>
        </w:rPr>
        <w:t>6.2.6.2</w:t>
      </w:r>
      <w:r>
        <w:rPr>
          <w:lang w:val="en-US"/>
        </w:rPr>
        <w:tab/>
        <w:t>Structured data types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D03A0F8" w14:textId="77777777" w:rsidR="00EB7848" w:rsidRDefault="00EB7848" w:rsidP="00B32564">
      <w:pPr>
        <w:pStyle w:val="Heading5"/>
      </w:pPr>
      <w:bookmarkStart w:id="4944" w:name="_Toc25168715"/>
      <w:bookmarkStart w:id="4945" w:name="_Toc27593134"/>
      <w:bookmarkStart w:id="4946" w:name="_Toc34148010"/>
      <w:bookmarkStart w:id="4947" w:name="_Toc36463394"/>
      <w:bookmarkStart w:id="4948" w:name="_Toc43215234"/>
      <w:bookmarkStart w:id="4949" w:name="_Toc45032482"/>
      <w:bookmarkStart w:id="4950" w:name="_Toc49849971"/>
      <w:bookmarkStart w:id="4951" w:name="_Toc51873485"/>
      <w:bookmarkStart w:id="4952" w:name="_Toc56517613"/>
      <w:bookmarkStart w:id="4953" w:name="_Toc58594514"/>
      <w:bookmarkStart w:id="4954" w:name="_Toc67686026"/>
      <w:bookmarkStart w:id="4955" w:name="_Toc74993853"/>
      <w:bookmarkStart w:id="4956" w:name="_Toc82716443"/>
      <w:bookmarkStart w:id="4957" w:name="_Toc88818730"/>
      <w:bookmarkStart w:id="4958" w:name="_Toc90650652"/>
      <w:bookmarkStart w:id="4959" w:name="_Toc98506321"/>
      <w:bookmarkStart w:id="4960" w:name="_Toc106639606"/>
      <w:bookmarkStart w:id="4961" w:name="_Toc114779116"/>
      <w:bookmarkStart w:id="4962" w:name="_Toc122097033"/>
      <w:bookmarkStart w:id="4963" w:name="_Toc130844254"/>
      <w:bookmarkStart w:id="4964" w:name="_Toc138411962"/>
      <w:bookmarkStart w:id="4965" w:name="_Toc145956160"/>
      <w:bookmarkStart w:id="4966" w:name="_Toc153887602"/>
      <w:bookmarkStart w:id="4967" w:name="_Toc161905491"/>
      <w:bookmarkStart w:id="4968" w:name="_Toc170210094"/>
      <w:bookmarkStart w:id="4969" w:name="_Toc177550890"/>
      <w:bookmarkStart w:id="4970" w:name="_Toc183624980"/>
      <w:r>
        <w:t>6.2.6.2.1</w:t>
      </w:r>
      <w:r>
        <w:tab/>
        <w:t>Introduction</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4971" w:name="_Toc25168716"/>
      <w:bookmarkStart w:id="4972" w:name="_Toc27593135"/>
      <w:bookmarkStart w:id="4973" w:name="_Toc34148011"/>
      <w:bookmarkStart w:id="4974" w:name="_Toc36463395"/>
      <w:bookmarkStart w:id="4975" w:name="_Toc43215235"/>
      <w:bookmarkStart w:id="4976" w:name="_Toc45032483"/>
      <w:bookmarkStart w:id="4977" w:name="_Toc49849972"/>
      <w:bookmarkStart w:id="4978" w:name="_Toc51873486"/>
      <w:bookmarkStart w:id="4979" w:name="_Toc56517614"/>
      <w:bookmarkStart w:id="4980" w:name="_Toc58594515"/>
      <w:bookmarkStart w:id="4981" w:name="_Toc67686027"/>
      <w:bookmarkStart w:id="4982" w:name="_Toc74993854"/>
      <w:bookmarkStart w:id="4983" w:name="_Toc82716444"/>
      <w:bookmarkStart w:id="4984" w:name="_Toc88818731"/>
      <w:bookmarkStart w:id="4985" w:name="_Toc90650653"/>
      <w:bookmarkStart w:id="4986" w:name="_Toc98506322"/>
      <w:bookmarkStart w:id="4987" w:name="_Toc106639607"/>
      <w:bookmarkStart w:id="4988" w:name="_Toc114779117"/>
      <w:bookmarkStart w:id="4989" w:name="_Toc122097034"/>
      <w:bookmarkStart w:id="4990" w:name="_Toc130844255"/>
      <w:bookmarkStart w:id="4991" w:name="_Toc138411963"/>
      <w:bookmarkStart w:id="4992" w:name="_Toc145956161"/>
      <w:bookmarkStart w:id="4993" w:name="_Toc153887603"/>
      <w:bookmarkStart w:id="4994" w:name="_Toc161905492"/>
      <w:bookmarkStart w:id="4995" w:name="_Toc170210095"/>
      <w:bookmarkStart w:id="4996" w:name="_Toc177550891"/>
      <w:bookmarkStart w:id="4997" w:name="_Toc183624981"/>
      <w:r>
        <w:lastRenderedPageBreak/>
        <w:t>6.2.6.2.2</w:t>
      </w:r>
      <w:r>
        <w:tab/>
        <w:t>Type: CipheringKeyInfo</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4998" w:name="_Toc25168717"/>
      <w:bookmarkStart w:id="4999" w:name="_Toc27593136"/>
      <w:bookmarkStart w:id="5000" w:name="_Toc34148012"/>
      <w:bookmarkStart w:id="5001" w:name="_Toc36463396"/>
      <w:bookmarkStart w:id="5002" w:name="_Toc43215236"/>
      <w:bookmarkStart w:id="5003" w:name="_Toc45032484"/>
      <w:bookmarkStart w:id="5004" w:name="_Toc49849973"/>
      <w:bookmarkStart w:id="5005" w:name="_Toc51873487"/>
      <w:bookmarkStart w:id="5006" w:name="_Toc56517615"/>
      <w:bookmarkStart w:id="5007" w:name="_Toc58594516"/>
      <w:bookmarkStart w:id="5008" w:name="_Toc67686028"/>
      <w:bookmarkStart w:id="5009" w:name="_Toc74993855"/>
      <w:bookmarkStart w:id="5010" w:name="_Toc82716445"/>
      <w:bookmarkStart w:id="5011" w:name="_Toc88818732"/>
      <w:bookmarkStart w:id="5012" w:name="_Toc90650654"/>
      <w:bookmarkStart w:id="5013" w:name="_Toc98506323"/>
      <w:bookmarkStart w:id="5014" w:name="_Toc106639608"/>
      <w:bookmarkStart w:id="5015" w:name="_Toc114779118"/>
      <w:bookmarkStart w:id="5016" w:name="_Toc122097035"/>
      <w:bookmarkStart w:id="5017" w:name="_Toc130844256"/>
      <w:bookmarkStart w:id="5018" w:name="_Toc138411964"/>
      <w:bookmarkStart w:id="5019" w:name="_Toc145956162"/>
      <w:bookmarkStart w:id="5020" w:name="_Toc153887604"/>
      <w:bookmarkStart w:id="5021" w:name="_Toc161905493"/>
      <w:bookmarkStart w:id="5022" w:name="_Toc170210096"/>
      <w:bookmarkStart w:id="5023" w:name="_Toc177550892"/>
      <w:bookmarkStart w:id="5024" w:name="_Toc183624982"/>
      <w:r>
        <w:t>6.2.6.2.3</w:t>
      </w:r>
      <w:r>
        <w:tab/>
        <w:t>Type: CipheringKeyResponse</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025" w:name="_Toc25168718"/>
      <w:bookmarkStart w:id="5026" w:name="_Toc27593137"/>
      <w:bookmarkStart w:id="5027" w:name="_Toc34148013"/>
      <w:bookmarkStart w:id="5028" w:name="_Toc36463397"/>
      <w:bookmarkStart w:id="5029" w:name="_Toc43215237"/>
      <w:bookmarkStart w:id="5030" w:name="_Toc45032485"/>
      <w:bookmarkStart w:id="5031" w:name="_Toc49849974"/>
      <w:bookmarkStart w:id="5032" w:name="_Toc51873488"/>
      <w:bookmarkStart w:id="5033" w:name="_Toc56517616"/>
      <w:bookmarkStart w:id="5034" w:name="_Toc58594517"/>
      <w:bookmarkStart w:id="5035" w:name="_Toc67686029"/>
      <w:bookmarkStart w:id="5036" w:name="_Toc74993856"/>
      <w:bookmarkStart w:id="5037" w:name="_Toc82716446"/>
      <w:bookmarkStart w:id="5038" w:name="_Toc88818733"/>
      <w:bookmarkStart w:id="5039" w:name="_Toc90650655"/>
      <w:bookmarkStart w:id="5040" w:name="_Toc98506324"/>
      <w:bookmarkStart w:id="5041" w:name="_Toc106639609"/>
      <w:bookmarkStart w:id="5042" w:name="_Toc114779119"/>
      <w:bookmarkStart w:id="5043" w:name="_Toc122097036"/>
      <w:bookmarkStart w:id="5044" w:name="_Toc130844257"/>
      <w:bookmarkStart w:id="5045" w:name="_Toc138411965"/>
      <w:bookmarkStart w:id="5046" w:name="_Toc145956163"/>
      <w:bookmarkStart w:id="5047" w:name="_Toc153887605"/>
      <w:bookmarkStart w:id="5048" w:name="_Toc161905494"/>
      <w:bookmarkStart w:id="5049" w:name="_Toc170210097"/>
      <w:bookmarkStart w:id="5050" w:name="_Toc177550893"/>
      <w:bookmarkStart w:id="5051" w:name="_Toc183624983"/>
      <w:r>
        <w:lastRenderedPageBreak/>
        <w:t>6.2.6.2.4</w:t>
      </w:r>
      <w:r>
        <w:tab/>
        <w:t>Type: CipheringDataSet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052"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053" w:name="_PERM_MCCTEMPBM_CRPT90020125___2"/>
            <w:bookmarkEnd w:id="5052"/>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054" w:name="_PERM_MCCTEMPBM_CRPT90020126___2"/>
            <w:bookmarkEnd w:id="5053"/>
          </w:p>
          <w:bookmarkEnd w:id="5054"/>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055"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056" w:name="_PERM_MCCTEMPBM_CRPT90020128___2"/>
            <w:bookmarkEnd w:id="5055"/>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057" w:name="_PERM_MCCTEMPBM_CRPT90020129___2"/>
            <w:bookmarkEnd w:id="5056"/>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058" w:name="_PERM_MCCTEMPBM_CRPT90020130___2"/>
            <w:bookmarkEnd w:id="5057"/>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058"/>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059"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060" w:name="_PERM_MCCTEMPBM_CRPT90020132___2"/>
            <w:bookmarkEnd w:id="5059"/>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061" w:name="_PERM_MCCTEMPBM_CRPT90020133___2"/>
            <w:bookmarkEnd w:id="5060"/>
          </w:p>
          <w:bookmarkEnd w:id="5061"/>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062"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063" w:name="_PERM_MCCTEMPBM_CRPT90020135___2"/>
            <w:bookmarkEnd w:id="5062"/>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0A09D6A7" w14:textId="77777777" w:rsidR="00EB7848" w:rsidRDefault="00EB7848" w:rsidP="00183DF2">
            <w:pPr>
              <w:pStyle w:val="TAL"/>
              <w:keepLines w:val="0"/>
              <w:widowControl w:val="0"/>
              <w:ind w:left="304" w:hanging="204"/>
            </w:pPr>
            <w:bookmarkStart w:id="5064" w:name="_PERM_MCCTEMPBM_CRPT90020136___2"/>
            <w:bookmarkEnd w:id="5063"/>
          </w:p>
          <w:bookmarkEnd w:id="5064"/>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065" w:name="_PERM_MCCTEMPBM_CRPT90020137___2"/>
            <w:r>
              <w:t>This IE contains the UTC time when the ciphering data set becomes valid.</w:t>
            </w:r>
            <w:bookmarkEnd w:id="5065"/>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066" w:name="_PERM_MCCTEMPBM_CRPT90020138___2"/>
            <w:r>
              <w:t>The validity duration of the ciphering data set.</w:t>
            </w:r>
            <w:bookmarkEnd w:id="5066"/>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067" w:name="_PERM_MCCTEMPBM_CRPT90020139___2"/>
            <w:r>
              <w:t>0..1</w:t>
            </w:r>
            <w:bookmarkEnd w:id="5067"/>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068" w:name="_Toc25168719"/>
      <w:bookmarkStart w:id="5069" w:name="_Toc27593138"/>
      <w:bookmarkStart w:id="5070" w:name="_Toc34148014"/>
      <w:bookmarkStart w:id="5071" w:name="_Toc36463398"/>
      <w:bookmarkStart w:id="5072" w:name="_Toc43215238"/>
      <w:bookmarkStart w:id="5073" w:name="_Toc45032486"/>
      <w:bookmarkStart w:id="5074" w:name="_Toc49849975"/>
      <w:bookmarkStart w:id="5075" w:name="_Toc51873489"/>
      <w:bookmarkStart w:id="5076" w:name="_Toc56517617"/>
      <w:bookmarkStart w:id="5077" w:name="_Toc58594518"/>
      <w:bookmarkStart w:id="5078" w:name="_Toc67686030"/>
      <w:bookmarkStart w:id="5079" w:name="_Toc74993857"/>
      <w:bookmarkStart w:id="5080" w:name="_Toc82716447"/>
      <w:bookmarkStart w:id="5081" w:name="_Toc88818734"/>
      <w:bookmarkStart w:id="5082" w:name="_Toc90650656"/>
      <w:bookmarkStart w:id="5083" w:name="_Toc98506325"/>
      <w:bookmarkStart w:id="5084" w:name="_Toc106639610"/>
      <w:bookmarkStart w:id="5085" w:name="_Toc114779120"/>
      <w:bookmarkStart w:id="5086" w:name="_Toc122097037"/>
      <w:bookmarkStart w:id="5087" w:name="_Toc130844258"/>
      <w:bookmarkStart w:id="5088" w:name="_Toc138411966"/>
      <w:bookmarkStart w:id="5089" w:name="_Toc145956164"/>
      <w:bookmarkStart w:id="5090" w:name="_Toc153887606"/>
      <w:bookmarkStart w:id="5091" w:name="_Toc161905495"/>
      <w:bookmarkStart w:id="5092" w:name="_Toc170210098"/>
      <w:bookmarkStart w:id="5093" w:name="_Toc177550894"/>
      <w:bookmarkStart w:id="5094" w:name="_Toc183624984"/>
      <w:r>
        <w:t>6.2.6.2.5</w:t>
      </w:r>
      <w:r>
        <w:tab/>
        <w:t>Type: CipheringSetReport</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095" w:name="_Toc25168720"/>
      <w:bookmarkStart w:id="5096" w:name="_Toc27593139"/>
      <w:bookmarkStart w:id="5097" w:name="_Toc34148015"/>
      <w:bookmarkStart w:id="5098" w:name="_Toc36463399"/>
      <w:bookmarkStart w:id="5099" w:name="_Toc43215239"/>
      <w:bookmarkStart w:id="5100" w:name="_Toc45032487"/>
      <w:bookmarkStart w:id="5101" w:name="_Toc49849976"/>
      <w:bookmarkStart w:id="5102" w:name="_Toc51873490"/>
      <w:bookmarkStart w:id="5103" w:name="_Toc56517618"/>
      <w:bookmarkStart w:id="5104" w:name="_Toc58594519"/>
      <w:bookmarkStart w:id="5105" w:name="_Toc67686031"/>
      <w:bookmarkStart w:id="5106" w:name="_Toc74993858"/>
      <w:bookmarkStart w:id="5107" w:name="_Toc82716448"/>
      <w:bookmarkStart w:id="5108" w:name="_Toc88818735"/>
      <w:bookmarkStart w:id="5109" w:name="_Toc90650657"/>
      <w:bookmarkStart w:id="5110" w:name="_Toc98506326"/>
      <w:bookmarkStart w:id="5111" w:name="_Toc106639611"/>
      <w:bookmarkStart w:id="5112" w:name="_Toc114779121"/>
      <w:bookmarkStart w:id="5113" w:name="_Toc122097038"/>
      <w:bookmarkStart w:id="5114" w:name="_Toc130844259"/>
      <w:bookmarkStart w:id="5115" w:name="_Toc138411967"/>
      <w:bookmarkStart w:id="5116" w:name="_Toc145956165"/>
      <w:bookmarkStart w:id="5117" w:name="_Toc153887607"/>
      <w:bookmarkStart w:id="5118" w:name="_Toc161905496"/>
      <w:bookmarkStart w:id="5119" w:name="_Toc170210099"/>
      <w:bookmarkStart w:id="5120" w:name="_Toc177550895"/>
      <w:bookmarkStart w:id="5121" w:name="_Toc183624985"/>
      <w:r>
        <w:lastRenderedPageBreak/>
        <w:t>6.2.6.2.6</w:t>
      </w:r>
      <w:r>
        <w:tab/>
        <w:t>Type: CipherRequestData</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122" w:name="_Toc25168721"/>
      <w:bookmarkStart w:id="5123" w:name="_Toc27593140"/>
      <w:bookmarkStart w:id="5124" w:name="_Toc34148016"/>
      <w:bookmarkStart w:id="5125" w:name="_Toc36463400"/>
      <w:bookmarkStart w:id="5126" w:name="_Toc43215240"/>
      <w:bookmarkStart w:id="5127" w:name="_Toc45032488"/>
      <w:bookmarkStart w:id="5128" w:name="_Toc49849977"/>
      <w:bookmarkStart w:id="5129" w:name="_Toc51873491"/>
      <w:bookmarkStart w:id="5130" w:name="_Toc56517619"/>
      <w:bookmarkStart w:id="5131" w:name="_Toc58594520"/>
      <w:bookmarkStart w:id="5132" w:name="_Toc67686032"/>
      <w:bookmarkStart w:id="5133" w:name="_Toc74993859"/>
      <w:bookmarkStart w:id="5134" w:name="_Toc82716449"/>
      <w:bookmarkStart w:id="5135" w:name="_Toc88818736"/>
      <w:bookmarkStart w:id="5136" w:name="_Toc90650658"/>
      <w:bookmarkStart w:id="5137" w:name="_Toc98506327"/>
      <w:bookmarkStart w:id="5138" w:name="_Toc106639612"/>
      <w:bookmarkStart w:id="5139" w:name="_Toc114779122"/>
      <w:bookmarkStart w:id="5140" w:name="_Toc122097039"/>
      <w:bookmarkStart w:id="5141" w:name="_Toc130844260"/>
      <w:bookmarkStart w:id="5142" w:name="_Toc138411968"/>
      <w:bookmarkStart w:id="5143" w:name="_Toc145956166"/>
      <w:bookmarkStart w:id="5144" w:name="_Toc153887608"/>
      <w:bookmarkStart w:id="5145" w:name="_Toc161905497"/>
      <w:bookmarkStart w:id="5146" w:name="_Toc170210100"/>
      <w:bookmarkStart w:id="5147" w:name="_Toc177550896"/>
      <w:bookmarkStart w:id="5148" w:name="_Toc183624986"/>
      <w:r>
        <w:t>6.2.6.2.7</w:t>
      </w:r>
      <w:r>
        <w:tab/>
        <w:t>Type: CipherResponseData</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149" w:name="_Toc25168722"/>
      <w:bookmarkStart w:id="5150" w:name="_Toc27593141"/>
      <w:bookmarkStart w:id="5151" w:name="_Toc34148017"/>
      <w:bookmarkStart w:id="5152" w:name="_Toc36463401"/>
      <w:bookmarkStart w:id="5153" w:name="_Toc43215241"/>
      <w:bookmarkStart w:id="5154" w:name="_Toc45032489"/>
      <w:bookmarkStart w:id="5155" w:name="_Toc49849978"/>
      <w:bookmarkStart w:id="5156" w:name="_Toc51873492"/>
      <w:bookmarkStart w:id="5157" w:name="_Toc56517620"/>
      <w:bookmarkStart w:id="5158" w:name="_Toc58594521"/>
      <w:bookmarkStart w:id="5159" w:name="_Toc67686033"/>
      <w:bookmarkStart w:id="5160" w:name="_Toc74993860"/>
      <w:bookmarkStart w:id="5161" w:name="_Toc82716450"/>
      <w:bookmarkStart w:id="5162" w:name="_Toc88818737"/>
      <w:bookmarkStart w:id="5163" w:name="_Toc90650659"/>
      <w:bookmarkStart w:id="5164" w:name="_Toc98506328"/>
      <w:bookmarkStart w:id="5165" w:name="_Toc106639613"/>
      <w:bookmarkStart w:id="5166" w:name="_Toc114779123"/>
      <w:bookmarkStart w:id="5167" w:name="_Toc122097040"/>
      <w:bookmarkStart w:id="5168" w:name="_Toc130844261"/>
      <w:bookmarkStart w:id="5169" w:name="_Toc138411969"/>
      <w:bookmarkStart w:id="5170" w:name="_Toc145956167"/>
      <w:bookmarkStart w:id="5171" w:name="_Toc153887609"/>
      <w:bookmarkStart w:id="5172" w:name="_Toc161905498"/>
      <w:bookmarkStart w:id="5173" w:name="_Toc170210101"/>
      <w:bookmarkStart w:id="5174" w:name="_Toc177550897"/>
      <w:bookmarkStart w:id="5175" w:name="_Toc183624987"/>
      <w:r>
        <w:rPr>
          <w:lang w:val="en-US"/>
        </w:rPr>
        <w:t>6.2.6.3</w:t>
      </w:r>
      <w:r>
        <w:rPr>
          <w:lang w:val="en-US"/>
        </w:rPr>
        <w:tab/>
        <w:t>Simple data types and enumerations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4E236F7E" w14:textId="77777777" w:rsidR="00EB7848" w:rsidRDefault="00EB7848" w:rsidP="00B32564">
      <w:pPr>
        <w:pStyle w:val="Heading5"/>
      </w:pPr>
      <w:bookmarkStart w:id="5176" w:name="_Toc25168723"/>
      <w:bookmarkStart w:id="5177" w:name="_Toc27593142"/>
      <w:bookmarkStart w:id="5178" w:name="_Toc34148018"/>
      <w:bookmarkStart w:id="5179" w:name="_Toc36463402"/>
      <w:bookmarkStart w:id="5180" w:name="_Toc43215242"/>
      <w:bookmarkStart w:id="5181" w:name="_Toc45032490"/>
      <w:bookmarkStart w:id="5182" w:name="_Toc49849979"/>
      <w:bookmarkStart w:id="5183" w:name="_Toc51873493"/>
      <w:bookmarkStart w:id="5184" w:name="_Toc56517621"/>
      <w:bookmarkStart w:id="5185" w:name="_Toc58594522"/>
      <w:bookmarkStart w:id="5186" w:name="_Toc67686034"/>
      <w:bookmarkStart w:id="5187" w:name="_Toc74993861"/>
      <w:bookmarkStart w:id="5188" w:name="_Toc82716451"/>
      <w:bookmarkStart w:id="5189" w:name="_Toc88818738"/>
      <w:bookmarkStart w:id="5190" w:name="_Toc90650660"/>
      <w:bookmarkStart w:id="5191" w:name="_Toc98506329"/>
      <w:bookmarkStart w:id="5192" w:name="_Toc106639614"/>
      <w:bookmarkStart w:id="5193" w:name="_Toc114779124"/>
      <w:bookmarkStart w:id="5194" w:name="_Toc122097041"/>
      <w:bookmarkStart w:id="5195" w:name="_Toc130844262"/>
      <w:bookmarkStart w:id="5196" w:name="_Toc138411970"/>
      <w:bookmarkStart w:id="5197" w:name="_Toc145956168"/>
      <w:bookmarkStart w:id="5198" w:name="_Toc153887610"/>
      <w:bookmarkStart w:id="5199" w:name="_Toc161905499"/>
      <w:bookmarkStart w:id="5200" w:name="_Toc170210102"/>
      <w:bookmarkStart w:id="5201" w:name="_Toc177550898"/>
      <w:bookmarkStart w:id="5202" w:name="_Toc183624988"/>
      <w:r>
        <w:t>6.2.6.3.1</w:t>
      </w:r>
      <w:r>
        <w:tab/>
        <w:t>Introduction</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203" w:name="_Toc25168724"/>
      <w:bookmarkStart w:id="5204" w:name="_Toc27593143"/>
      <w:bookmarkStart w:id="5205" w:name="_Toc34148019"/>
      <w:bookmarkStart w:id="5206" w:name="_Toc36463403"/>
      <w:bookmarkStart w:id="5207" w:name="_Toc43215243"/>
      <w:bookmarkStart w:id="5208" w:name="_Toc45032491"/>
      <w:bookmarkStart w:id="5209" w:name="_Toc49849980"/>
      <w:bookmarkStart w:id="5210" w:name="_Toc51873494"/>
      <w:bookmarkStart w:id="5211" w:name="_Toc56517622"/>
      <w:bookmarkStart w:id="5212" w:name="_Toc58594523"/>
      <w:bookmarkStart w:id="5213" w:name="_Toc67686035"/>
      <w:bookmarkStart w:id="5214" w:name="_Toc74993862"/>
      <w:bookmarkStart w:id="5215" w:name="_Toc82716452"/>
      <w:bookmarkStart w:id="5216" w:name="_Toc88818739"/>
      <w:bookmarkStart w:id="5217" w:name="_Toc90650661"/>
      <w:bookmarkStart w:id="5218" w:name="_Toc98506330"/>
      <w:bookmarkStart w:id="5219" w:name="_Toc106639615"/>
      <w:bookmarkStart w:id="5220" w:name="_Toc114779125"/>
      <w:bookmarkStart w:id="5221" w:name="_Toc122097042"/>
      <w:bookmarkStart w:id="5222" w:name="_Toc130844263"/>
      <w:bookmarkStart w:id="5223" w:name="_Toc138411971"/>
      <w:bookmarkStart w:id="5224" w:name="_Toc145956169"/>
      <w:bookmarkStart w:id="5225" w:name="_Toc153887611"/>
      <w:bookmarkStart w:id="5226" w:name="_Toc161905500"/>
      <w:bookmarkStart w:id="5227" w:name="_Toc170210103"/>
      <w:bookmarkStart w:id="5228" w:name="_Toc177550899"/>
      <w:bookmarkStart w:id="5229" w:name="_Toc183624989"/>
      <w:r>
        <w:t>6.2.6.3.2</w:t>
      </w:r>
      <w:r>
        <w:tab/>
        <w:t>Simple data types</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230" w:name="_Toc25168725"/>
      <w:bookmarkStart w:id="5231" w:name="_Toc27593144"/>
      <w:bookmarkStart w:id="5232" w:name="_Toc34148020"/>
      <w:bookmarkStart w:id="5233" w:name="_Toc36463404"/>
      <w:bookmarkStart w:id="5234" w:name="_Toc43215244"/>
      <w:bookmarkStart w:id="5235" w:name="_Toc45032492"/>
      <w:bookmarkStart w:id="5236" w:name="_Toc49849981"/>
      <w:bookmarkStart w:id="5237" w:name="_Toc51873495"/>
      <w:bookmarkStart w:id="5238" w:name="_Toc56517623"/>
      <w:bookmarkStart w:id="5239" w:name="_Toc58594524"/>
      <w:bookmarkStart w:id="5240" w:name="_Toc67686036"/>
      <w:bookmarkStart w:id="5241" w:name="_Toc74993863"/>
      <w:bookmarkStart w:id="5242" w:name="_Toc82716453"/>
      <w:bookmarkStart w:id="5243" w:name="_Toc88818740"/>
      <w:bookmarkStart w:id="5244" w:name="_Toc90650662"/>
      <w:bookmarkStart w:id="5245" w:name="_Toc98506331"/>
      <w:bookmarkStart w:id="5246" w:name="_Toc106639616"/>
      <w:bookmarkStart w:id="5247" w:name="_Toc114779126"/>
      <w:bookmarkStart w:id="5248" w:name="_Toc122097043"/>
      <w:bookmarkStart w:id="5249" w:name="_Toc130844264"/>
      <w:bookmarkStart w:id="5250" w:name="_Toc138411972"/>
      <w:bookmarkStart w:id="5251" w:name="_Toc145956170"/>
      <w:bookmarkStart w:id="5252" w:name="_Toc153887612"/>
      <w:bookmarkStart w:id="5253" w:name="_Toc161905501"/>
      <w:bookmarkStart w:id="5254" w:name="_Toc170210104"/>
      <w:bookmarkStart w:id="5255" w:name="_Toc177550900"/>
      <w:bookmarkStart w:id="5256" w:name="_Toc183624990"/>
      <w:r>
        <w:t>6.2.6.3.3</w:t>
      </w:r>
      <w:r>
        <w:tab/>
        <w:t>Enumeration: StorageOutcome</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5257" w:name="_Toc25168726"/>
      <w:bookmarkStart w:id="5258" w:name="_Toc27593145"/>
      <w:bookmarkStart w:id="5259" w:name="_Toc34148021"/>
      <w:bookmarkStart w:id="5260" w:name="_Toc36463405"/>
      <w:bookmarkStart w:id="5261" w:name="_Toc43215245"/>
      <w:bookmarkStart w:id="5262" w:name="_Toc45032493"/>
      <w:bookmarkStart w:id="5263" w:name="_Toc49849982"/>
      <w:bookmarkStart w:id="5264" w:name="_Toc51873496"/>
      <w:bookmarkStart w:id="5265" w:name="_Toc56517624"/>
      <w:bookmarkStart w:id="5266" w:name="_Toc58594525"/>
      <w:bookmarkStart w:id="5267" w:name="_Toc67686037"/>
      <w:bookmarkStart w:id="5268" w:name="_Toc74993864"/>
      <w:bookmarkStart w:id="5269" w:name="_Toc82716454"/>
      <w:bookmarkStart w:id="5270" w:name="_Toc88818741"/>
      <w:bookmarkStart w:id="5271" w:name="_Toc90650663"/>
      <w:bookmarkStart w:id="5272" w:name="_Toc98506332"/>
      <w:bookmarkStart w:id="5273" w:name="_Toc106639617"/>
      <w:bookmarkStart w:id="5274" w:name="_Toc114779127"/>
      <w:bookmarkStart w:id="5275" w:name="_Toc122097044"/>
      <w:bookmarkStart w:id="5276" w:name="_Toc130844265"/>
      <w:bookmarkStart w:id="5277" w:name="_Toc138411973"/>
      <w:bookmarkStart w:id="5278" w:name="_Toc145956171"/>
      <w:bookmarkStart w:id="5279" w:name="_Toc153887613"/>
      <w:bookmarkStart w:id="5280" w:name="_Toc161905502"/>
      <w:bookmarkStart w:id="5281" w:name="_Toc170210105"/>
      <w:bookmarkStart w:id="5282" w:name="_Toc177550901"/>
      <w:bookmarkStart w:id="5283" w:name="_Toc183624991"/>
      <w:r>
        <w:t>6.2.6.3.4</w:t>
      </w:r>
      <w:r>
        <w:tab/>
        <w:t>Enumeration: DataAvailability</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lastRenderedPageBreak/>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77777777" w:rsidR="000B3748" w:rsidRDefault="000B3748" w:rsidP="000B3748">
            <w:pPr>
              <w:pStyle w:val="TAL"/>
            </w:pPr>
            <w:r>
              <w:t>CIPHERING_KEY_DATA_NOT_AVAILABLE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5284" w:name="_Toc25168727"/>
      <w:bookmarkStart w:id="5285" w:name="_Toc27593146"/>
      <w:bookmarkStart w:id="5286" w:name="_Toc34148022"/>
      <w:bookmarkStart w:id="5287" w:name="_Toc36463406"/>
      <w:bookmarkStart w:id="5288" w:name="_Toc43215246"/>
      <w:bookmarkStart w:id="5289" w:name="_Toc45032494"/>
      <w:bookmarkStart w:id="5290" w:name="_Toc49849983"/>
      <w:bookmarkStart w:id="5291" w:name="_Toc51873497"/>
      <w:bookmarkStart w:id="5292" w:name="_Toc56517625"/>
      <w:bookmarkStart w:id="5293" w:name="_Toc58594526"/>
      <w:bookmarkStart w:id="5294" w:name="_Toc67686038"/>
      <w:bookmarkStart w:id="5295" w:name="_Toc74993865"/>
      <w:bookmarkStart w:id="5296" w:name="_Toc82716455"/>
      <w:bookmarkStart w:id="5297" w:name="_Toc88818742"/>
      <w:bookmarkStart w:id="5298" w:name="_Toc90650664"/>
      <w:bookmarkStart w:id="5299" w:name="_Toc98506333"/>
      <w:bookmarkStart w:id="5300" w:name="_Toc106639618"/>
      <w:bookmarkStart w:id="5301" w:name="_Toc114779128"/>
      <w:bookmarkStart w:id="5302" w:name="_Toc122097045"/>
      <w:bookmarkStart w:id="5303" w:name="_Toc130844266"/>
      <w:bookmarkStart w:id="5304" w:name="_Toc138411974"/>
      <w:bookmarkStart w:id="5305" w:name="_Toc145956172"/>
      <w:bookmarkStart w:id="5306" w:name="_Toc153887614"/>
      <w:bookmarkStart w:id="5307" w:name="_Toc161905503"/>
      <w:bookmarkStart w:id="5308" w:name="_Toc170210106"/>
      <w:bookmarkStart w:id="5309" w:name="_Toc177550902"/>
      <w:bookmarkStart w:id="5310" w:name="_Toc183624992"/>
      <w:r>
        <w:t>6.2.7</w:t>
      </w:r>
      <w:r>
        <w:tab/>
        <w:t>Error Handling</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EBCE21B" w14:textId="77777777" w:rsidR="00EB7848" w:rsidRDefault="00EB7848" w:rsidP="00B32564">
      <w:pPr>
        <w:pStyle w:val="Heading4"/>
      </w:pPr>
      <w:bookmarkStart w:id="5311" w:name="_Toc25168728"/>
      <w:bookmarkStart w:id="5312" w:name="_Toc27593147"/>
      <w:bookmarkStart w:id="5313" w:name="_Toc34148023"/>
      <w:bookmarkStart w:id="5314" w:name="_Toc36463407"/>
      <w:bookmarkStart w:id="5315" w:name="_Toc43215247"/>
      <w:bookmarkStart w:id="5316" w:name="_Toc45032495"/>
      <w:bookmarkStart w:id="5317" w:name="_Toc49849984"/>
      <w:bookmarkStart w:id="5318" w:name="_Toc51873498"/>
      <w:bookmarkStart w:id="5319" w:name="_Toc56517626"/>
      <w:bookmarkStart w:id="5320" w:name="_Toc58594527"/>
      <w:bookmarkStart w:id="5321" w:name="_Toc67686039"/>
      <w:bookmarkStart w:id="5322" w:name="_Toc74993866"/>
      <w:bookmarkStart w:id="5323" w:name="_Toc82716456"/>
      <w:bookmarkStart w:id="5324" w:name="_Toc88818743"/>
      <w:bookmarkStart w:id="5325" w:name="_Toc90650665"/>
      <w:bookmarkStart w:id="5326" w:name="_Toc98506334"/>
      <w:bookmarkStart w:id="5327" w:name="_Toc106639619"/>
      <w:bookmarkStart w:id="5328" w:name="_Toc114779129"/>
      <w:bookmarkStart w:id="5329" w:name="_Toc122097046"/>
      <w:bookmarkStart w:id="5330" w:name="_Toc130844267"/>
      <w:bookmarkStart w:id="5331" w:name="_Toc138411975"/>
      <w:bookmarkStart w:id="5332" w:name="_Toc145956173"/>
      <w:bookmarkStart w:id="5333" w:name="_Toc153887615"/>
      <w:bookmarkStart w:id="5334" w:name="_Toc161905504"/>
      <w:bookmarkStart w:id="5335" w:name="_Toc170210107"/>
      <w:bookmarkStart w:id="5336" w:name="_Toc177550903"/>
      <w:bookmarkStart w:id="5337" w:name="_Toc183624993"/>
      <w:r>
        <w:t>6.2.7.1</w:t>
      </w:r>
      <w: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5338" w:name="_Toc25168729"/>
      <w:bookmarkStart w:id="5339" w:name="_Toc27593148"/>
      <w:bookmarkStart w:id="5340" w:name="_Toc34148024"/>
      <w:bookmarkStart w:id="5341" w:name="_Toc36463408"/>
      <w:bookmarkStart w:id="5342" w:name="_Toc43215248"/>
      <w:bookmarkStart w:id="5343" w:name="_Toc45032496"/>
      <w:bookmarkStart w:id="5344" w:name="_Toc49849985"/>
      <w:bookmarkStart w:id="5345" w:name="_Toc51873499"/>
      <w:bookmarkStart w:id="5346" w:name="_Toc56517627"/>
      <w:bookmarkStart w:id="5347" w:name="_Toc58594528"/>
      <w:bookmarkStart w:id="5348" w:name="_Toc67686040"/>
      <w:bookmarkStart w:id="5349" w:name="_Toc74993867"/>
      <w:bookmarkStart w:id="5350" w:name="_Toc82716457"/>
      <w:bookmarkStart w:id="5351" w:name="_Toc88818744"/>
      <w:bookmarkStart w:id="5352" w:name="_Toc90650666"/>
      <w:bookmarkStart w:id="5353" w:name="_Toc98506335"/>
      <w:bookmarkStart w:id="5354" w:name="_Toc106639620"/>
      <w:bookmarkStart w:id="5355" w:name="_Toc114779130"/>
      <w:bookmarkStart w:id="5356" w:name="_Toc122097047"/>
      <w:bookmarkStart w:id="5357" w:name="_Toc130844268"/>
      <w:bookmarkStart w:id="5358" w:name="_Toc138411976"/>
      <w:bookmarkStart w:id="5359" w:name="_Toc145956174"/>
      <w:bookmarkStart w:id="5360" w:name="_Toc153887616"/>
      <w:bookmarkStart w:id="5361" w:name="_Toc161905505"/>
      <w:bookmarkStart w:id="5362" w:name="_Toc170210108"/>
      <w:bookmarkStart w:id="5363" w:name="_Toc177550904"/>
      <w:bookmarkStart w:id="5364" w:name="_Toc183624994"/>
      <w:r>
        <w:t>6.2.7.2</w:t>
      </w:r>
      <w:r>
        <w:tab/>
        <w:t>Protocol Errors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5365" w:name="_Toc25168730"/>
      <w:bookmarkStart w:id="5366" w:name="_Toc27593149"/>
      <w:bookmarkStart w:id="5367" w:name="_Toc34148025"/>
      <w:bookmarkStart w:id="5368" w:name="_Toc36463409"/>
      <w:bookmarkStart w:id="5369" w:name="_Toc43215249"/>
      <w:bookmarkStart w:id="5370" w:name="_Toc45032497"/>
      <w:bookmarkStart w:id="5371" w:name="_Toc49849986"/>
      <w:bookmarkStart w:id="5372" w:name="_Toc51873500"/>
      <w:bookmarkStart w:id="5373" w:name="_Toc56517628"/>
      <w:bookmarkStart w:id="5374" w:name="_Toc58594529"/>
      <w:bookmarkStart w:id="5375" w:name="_Toc67686041"/>
      <w:bookmarkStart w:id="5376" w:name="_Toc74993868"/>
      <w:bookmarkStart w:id="5377" w:name="_Toc82716458"/>
      <w:bookmarkStart w:id="5378" w:name="_Toc88818745"/>
      <w:bookmarkStart w:id="5379" w:name="_Toc90650667"/>
      <w:bookmarkStart w:id="5380" w:name="_Toc98506336"/>
      <w:bookmarkStart w:id="5381" w:name="_Toc106639621"/>
      <w:bookmarkStart w:id="5382" w:name="_Toc114779131"/>
      <w:bookmarkStart w:id="5383" w:name="_Toc122097048"/>
      <w:bookmarkStart w:id="5384" w:name="_Toc130844269"/>
      <w:bookmarkStart w:id="5385" w:name="_Toc138411977"/>
      <w:bookmarkStart w:id="5386" w:name="_Toc145956175"/>
      <w:bookmarkStart w:id="5387" w:name="_Toc153887617"/>
      <w:bookmarkStart w:id="5388" w:name="_Toc161905506"/>
      <w:bookmarkStart w:id="5389" w:name="_Toc170210109"/>
      <w:bookmarkStart w:id="5390" w:name="_Toc177550905"/>
      <w:bookmarkStart w:id="5391" w:name="_Toc183624995"/>
      <w:r>
        <w:t>6.2.7.3</w:t>
      </w:r>
      <w:r>
        <w:tab/>
        <w:t>Application Errors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5392" w:name="_Toc25168731"/>
      <w:bookmarkStart w:id="5393" w:name="_Toc27593150"/>
      <w:bookmarkStart w:id="5394" w:name="_Toc34148026"/>
      <w:bookmarkStart w:id="5395" w:name="_Toc36463410"/>
      <w:bookmarkStart w:id="5396" w:name="_Toc43215250"/>
      <w:bookmarkStart w:id="5397" w:name="_Toc45032498"/>
      <w:bookmarkStart w:id="5398" w:name="_Toc49849987"/>
      <w:bookmarkStart w:id="5399" w:name="_Toc51873501"/>
      <w:bookmarkStart w:id="5400" w:name="_Toc56517629"/>
      <w:bookmarkStart w:id="5401" w:name="_Toc58594530"/>
      <w:bookmarkStart w:id="5402" w:name="_Toc67686042"/>
      <w:bookmarkStart w:id="5403" w:name="_Toc74993869"/>
      <w:bookmarkStart w:id="5404" w:name="_Toc82716459"/>
      <w:bookmarkStart w:id="5405" w:name="_Toc88818746"/>
      <w:bookmarkStart w:id="5406" w:name="_Toc90650668"/>
      <w:bookmarkStart w:id="5407" w:name="_Toc98506337"/>
      <w:bookmarkStart w:id="5408" w:name="_Toc106639622"/>
      <w:bookmarkStart w:id="5409" w:name="_Toc114779132"/>
      <w:bookmarkStart w:id="5410" w:name="_Toc122097049"/>
      <w:bookmarkStart w:id="5411" w:name="_Toc130844270"/>
      <w:bookmarkStart w:id="5412" w:name="_Toc138411978"/>
      <w:bookmarkStart w:id="5413" w:name="_Toc145956176"/>
      <w:bookmarkStart w:id="5414" w:name="_Toc153887618"/>
      <w:bookmarkStart w:id="5415" w:name="_Toc161905507"/>
      <w:bookmarkStart w:id="5416" w:name="_Toc170210110"/>
      <w:bookmarkStart w:id="5417" w:name="_Toc177550906"/>
      <w:bookmarkStart w:id="5418" w:name="_Toc183624996"/>
      <w:r>
        <w:rPr>
          <w:lang w:val="en-US"/>
        </w:rPr>
        <w:t>6.2.8</w:t>
      </w:r>
      <w:r>
        <w:rPr>
          <w:lang w:val="en-US"/>
        </w:rPr>
        <w:tab/>
        <w:t>Security</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5419" w:name="_Toc67686043"/>
      <w:bookmarkStart w:id="5420" w:name="_Toc74993870"/>
      <w:bookmarkStart w:id="5421" w:name="_Toc82716460"/>
      <w:bookmarkStart w:id="5422" w:name="_Toc88818747"/>
      <w:bookmarkStart w:id="5423" w:name="_Toc90650669"/>
      <w:bookmarkStart w:id="5424" w:name="_Toc98506338"/>
      <w:bookmarkStart w:id="5425" w:name="_Toc106639623"/>
      <w:bookmarkStart w:id="5426" w:name="_Toc114779133"/>
      <w:bookmarkStart w:id="5427" w:name="_Toc122097050"/>
      <w:bookmarkStart w:id="5428" w:name="_Toc130844271"/>
      <w:bookmarkStart w:id="5429" w:name="_Toc138411979"/>
      <w:bookmarkStart w:id="5430" w:name="_Toc145956177"/>
      <w:bookmarkStart w:id="5431" w:name="_Toc153887619"/>
      <w:bookmarkStart w:id="5432" w:name="_Toc161905508"/>
      <w:bookmarkStart w:id="5433" w:name="_Toc170210111"/>
      <w:bookmarkStart w:id="5434" w:name="_Toc177550907"/>
      <w:bookmarkStart w:id="5435" w:name="_Toc183624997"/>
      <w:r>
        <w:rPr>
          <w:lang w:eastAsia="zh-CN"/>
        </w:rPr>
        <w:t>6.2.9</w:t>
      </w:r>
      <w:r w:rsidR="001032A9" w:rsidRPr="00AA440E">
        <w:rPr>
          <w:lang w:eastAsia="zh-CN"/>
        </w:rPr>
        <w:tab/>
        <w:t>Feature Negotiation</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5436" w:name="_Toc67686044"/>
      <w:bookmarkStart w:id="5437" w:name="_Toc74993871"/>
      <w:bookmarkStart w:id="5438" w:name="_Toc82716461"/>
      <w:bookmarkStart w:id="5439" w:name="_Toc88818748"/>
      <w:bookmarkStart w:id="5440" w:name="_Toc90650670"/>
      <w:bookmarkStart w:id="5441" w:name="_Toc98506339"/>
      <w:bookmarkStart w:id="5442" w:name="_Toc106639624"/>
      <w:bookmarkStart w:id="5443" w:name="_Toc114779134"/>
      <w:bookmarkStart w:id="5444" w:name="_Toc122097051"/>
      <w:bookmarkStart w:id="5445" w:name="_Toc130844272"/>
      <w:bookmarkStart w:id="5446" w:name="_Toc138411980"/>
      <w:bookmarkStart w:id="5447" w:name="_Toc145956178"/>
      <w:bookmarkStart w:id="5448" w:name="_Toc153887620"/>
      <w:bookmarkStart w:id="5449" w:name="_Toc161905509"/>
      <w:bookmarkStart w:id="5450" w:name="_Toc170210112"/>
      <w:bookmarkStart w:id="5451" w:name="_Toc177550908"/>
      <w:bookmarkStart w:id="5452" w:name="_Toc183624998"/>
      <w:r>
        <w:rPr>
          <w:lang w:val="en-US"/>
        </w:rPr>
        <w:lastRenderedPageBreak/>
        <w:t>6.2.10</w:t>
      </w:r>
      <w:r w:rsidR="001032A9">
        <w:rPr>
          <w:lang w:val="en-US"/>
        </w:rPr>
        <w:tab/>
        <w:t>HTTP redirection</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5453" w:name="_Toc183624999"/>
      <w:r>
        <w:rPr>
          <w:rFonts w:hint="eastAsia"/>
        </w:rPr>
        <w:t>6.3</w:t>
      </w:r>
      <w:r w:rsidR="007D2637" w:rsidRPr="001A4FB7">
        <w:tab/>
        <w:t>Nlmf_DataExposure Service API</w:t>
      </w:r>
      <w:bookmarkEnd w:id="5453"/>
    </w:p>
    <w:p w14:paraId="51568133" w14:textId="12C765C1" w:rsidR="007D2637" w:rsidRPr="001A4FB7" w:rsidRDefault="00866469" w:rsidP="007D2637">
      <w:pPr>
        <w:pStyle w:val="Heading3"/>
        <w:rPr>
          <w:sz w:val="24"/>
        </w:rPr>
      </w:pPr>
      <w:bookmarkStart w:id="5454" w:name="_Toc25156449"/>
      <w:bookmarkStart w:id="5455" w:name="_Toc34124753"/>
      <w:bookmarkStart w:id="5456" w:name="_Toc43207879"/>
      <w:bookmarkStart w:id="5457" w:name="_Toc49857352"/>
      <w:bookmarkStart w:id="5458" w:name="_Toc56677193"/>
      <w:bookmarkStart w:id="5459" w:name="_Toc56691716"/>
      <w:bookmarkStart w:id="5460" w:name="_Toc56698980"/>
      <w:bookmarkStart w:id="5461" w:name="_Toc89035230"/>
      <w:bookmarkStart w:id="5462" w:name="_Toc89065028"/>
      <w:bookmarkStart w:id="5463" w:name="_Toc89180327"/>
      <w:bookmarkStart w:id="5464" w:name="_Toc97072006"/>
      <w:bookmarkStart w:id="5465" w:name="_Toc120051411"/>
      <w:bookmarkStart w:id="5466" w:name="_Toc177506850"/>
      <w:bookmarkStart w:id="5467" w:name="_Toc183625000"/>
      <w:r>
        <w:rPr>
          <w:sz w:val="24"/>
        </w:rPr>
        <w:t>6.3</w:t>
      </w:r>
      <w:r w:rsidR="007D2637" w:rsidRPr="001A4FB7">
        <w:rPr>
          <w:sz w:val="24"/>
        </w:rPr>
        <w:t>.1</w:t>
      </w:r>
      <w:r w:rsidR="007D2637" w:rsidRPr="001A4FB7">
        <w:rPr>
          <w:sz w:val="24"/>
        </w:rPr>
        <w:tab/>
        <w:t>API URI</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5468" w:name="_Toc183625001"/>
      <w:r>
        <w:t>6.3</w:t>
      </w:r>
      <w:r w:rsidR="007D2637">
        <w:t>.2</w:t>
      </w:r>
      <w:r w:rsidR="007D2637">
        <w:tab/>
        <w:t>Usage of HTTP</w:t>
      </w:r>
      <w:bookmarkEnd w:id="5468"/>
    </w:p>
    <w:p w14:paraId="3EAA78A2" w14:textId="199BC980" w:rsidR="007D2637" w:rsidRPr="000C5200" w:rsidRDefault="00866469" w:rsidP="007D2637">
      <w:pPr>
        <w:pStyle w:val="Heading4"/>
      </w:pPr>
      <w:bookmarkStart w:id="5469" w:name="_Toc183625002"/>
      <w:r>
        <w:t>6.3</w:t>
      </w:r>
      <w:r w:rsidR="007D2637">
        <w:t>.2.1</w:t>
      </w:r>
      <w:r w:rsidR="007D2637">
        <w:tab/>
        <w:t>General</w:t>
      </w:r>
      <w:bookmarkEnd w:id="5469"/>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77777777" w:rsidR="007D2637" w:rsidRDefault="007D2637" w:rsidP="007D2637">
      <w:r>
        <w:t xml:space="preserve">HTTP messages and bodies for the </w:t>
      </w:r>
      <w:r w:rsidRPr="0023018E">
        <w:t>N</w:t>
      </w:r>
      <w:r>
        <w:t>lmf</w:t>
      </w:r>
      <w:r w:rsidRPr="0023018E">
        <w:t>_</w:t>
      </w:r>
      <w:r w:rsidRPr="00300E35">
        <w:rPr>
          <w:noProof/>
        </w:rPr>
        <w:t xml:space="preserve"> </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5470" w:name="_Toc183625003"/>
      <w:r>
        <w:t>6.3</w:t>
      </w:r>
      <w:r w:rsidR="007D2637">
        <w:t>.2.2</w:t>
      </w:r>
      <w:r w:rsidR="007D2637">
        <w:tab/>
        <w:t>HTTP Standard Headers</w:t>
      </w:r>
      <w:bookmarkEnd w:id="5470"/>
    </w:p>
    <w:p w14:paraId="6D3B56EB" w14:textId="32E6A97A" w:rsidR="007D2637" w:rsidRDefault="00866469" w:rsidP="007D2637">
      <w:pPr>
        <w:pStyle w:val="Heading5"/>
        <w:rPr>
          <w:lang w:eastAsia="zh-CN"/>
        </w:rPr>
      </w:pPr>
      <w:bookmarkStart w:id="5471" w:name="_Toc183625004"/>
      <w:r>
        <w:t>6.3</w:t>
      </w:r>
      <w:r w:rsidR="007D2637">
        <w:t>.2.2.1</w:t>
      </w:r>
      <w:r w:rsidR="007D2637">
        <w:rPr>
          <w:rFonts w:hint="eastAsia"/>
          <w:lang w:eastAsia="zh-CN"/>
        </w:rPr>
        <w:tab/>
      </w:r>
      <w:r w:rsidR="007D2637">
        <w:rPr>
          <w:lang w:eastAsia="zh-CN"/>
        </w:rPr>
        <w:t>General</w:t>
      </w:r>
      <w:bookmarkEnd w:id="5471"/>
    </w:p>
    <w:p w14:paraId="188263BE" w14:textId="07B6CD75" w:rsidR="007D2637" w:rsidRDefault="00866469" w:rsidP="007D2637">
      <w:pPr>
        <w:pStyle w:val="Heading5"/>
      </w:pPr>
      <w:bookmarkStart w:id="5472" w:name="_Toc183625005"/>
      <w:r>
        <w:t>6.3</w:t>
      </w:r>
      <w:r w:rsidR="007D2637">
        <w:t>.2.2.2</w:t>
      </w:r>
      <w:r w:rsidR="007D2637">
        <w:tab/>
        <w:t>Content type</w:t>
      </w:r>
      <w:bookmarkEnd w:id="547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3DC8872B" w14:textId="76FBEA9B" w:rsidR="007D2637" w:rsidRPr="000C5200" w:rsidRDefault="007D2637" w:rsidP="007D2637">
      <w:pPr>
        <w:pStyle w:val="Heading4"/>
      </w:pPr>
      <w:r>
        <w:lastRenderedPageBreak/>
        <w:t>-</w:t>
      </w:r>
      <w:r>
        <w:tab/>
        <w:t>The Problem Details JSON Object (IETF RFC </w:t>
      </w:r>
      <w:r w:rsidRPr="006521E6">
        <w:rPr>
          <w:noProof/>
          <w:snapToGrid w:val="0"/>
        </w:rPr>
        <w:t>9457</w:t>
      </w:r>
      <w:r>
        <w:t> [15]). The use of the Problem Details JSON object in a HTTP response body shall be signalled by the content type "application/problem+json".</w:t>
      </w:r>
      <w:bookmarkStart w:id="5473" w:name="_Toc183625006"/>
      <w:r w:rsidR="00866469">
        <w:t>6.3</w:t>
      </w:r>
      <w:r>
        <w:t>.2.3</w:t>
      </w:r>
      <w:r>
        <w:tab/>
        <w:t>HTTP custom headers</w:t>
      </w:r>
      <w:bookmarkEnd w:id="5473"/>
    </w:p>
    <w:p w14:paraId="50F6459A" w14:textId="7469D55F" w:rsidR="007D2637" w:rsidRDefault="00866469" w:rsidP="007D2637">
      <w:pPr>
        <w:pStyle w:val="Heading5"/>
        <w:rPr>
          <w:lang w:eastAsia="zh-CN"/>
        </w:rPr>
      </w:pPr>
      <w:bookmarkStart w:id="5474" w:name="_Toc183625007"/>
      <w:r>
        <w:t>6.3</w:t>
      </w:r>
      <w:r w:rsidR="007D2637">
        <w:t>.2.3.1</w:t>
      </w:r>
      <w:r w:rsidR="007D2637">
        <w:rPr>
          <w:rFonts w:hint="eastAsia"/>
          <w:lang w:eastAsia="zh-CN"/>
        </w:rPr>
        <w:tab/>
      </w:r>
      <w:r w:rsidR="007D2637">
        <w:rPr>
          <w:lang w:eastAsia="zh-CN"/>
        </w:rPr>
        <w:t>General</w:t>
      </w:r>
      <w:bookmarkEnd w:id="5474"/>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5475" w:name="_Toc34124567"/>
      <w:bookmarkStart w:id="5476" w:name="_Toc43207681"/>
      <w:bookmarkStart w:id="5477" w:name="_Toc49857161"/>
      <w:bookmarkStart w:id="5478" w:name="_Toc56676996"/>
      <w:bookmarkStart w:id="5479" w:name="_Toc56691519"/>
      <w:bookmarkStart w:id="5480" w:name="_Toc56698783"/>
      <w:bookmarkStart w:id="5481" w:name="_Toc89035003"/>
      <w:bookmarkStart w:id="5482" w:name="_Toc89064801"/>
      <w:bookmarkStart w:id="5483" w:name="_Toc89180100"/>
      <w:bookmarkStart w:id="5484" w:name="_Toc97071779"/>
      <w:bookmarkStart w:id="5485" w:name="_Toc120051181"/>
      <w:bookmarkStart w:id="5486" w:name="_Toc177506608"/>
      <w:bookmarkStart w:id="5487" w:name="_Toc183625008"/>
      <w:r>
        <w:t>6.3</w:t>
      </w:r>
      <w:r w:rsidR="007D2637" w:rsidRPr="003B2883">
        <w:t>.2.4</w:t>
      </w:r>
      <w:r w:rsidR="007D2637" w:rsidRPr="003B2883">
        <w:tab/>
        <w:t>HTTP multipart messages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F85D558" w:rsidR="001032A9" w:rsidRDefault="007D2637" w:rsidP="007D2637">
      <w:r w:rsidRPr="003B2883">
        <w:t>The multipart message shall include a "type" parameter (see IETF</w:t>
      </w:r>
      <w:r>
        <w:t> </w:t>
      </w:r>
      <w:r w:rsidRPr="003B2883">
        <w:t>RFC</w:t>
      </w:r>
      <w:r>
        <w:t> </w:t>
      </w:r>
      <w:r w:rsidRPr="003B2883">
        <w:t>2387 [9])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5488" w:name="_Toc183625009"/>
      <w:r>
        <w:t>6.3</w:t>
      </w:r>
      <w:r w:rsidR="002B50F5">
        <w:t>.3</w:t>
      </w:r>
      <w:r w:rsidR="002B50F5">
        <w:tab/>
        <w:t>Resources</w:t>
      </w:r>
      <w:bookmarkEnd w:id="5488"/>
    </w:p>
    <w:p w14:paraId="0C64128F" w14:textId="73A04390" w:rsidR="002B50F5" w:rsidRPr="000A7435" w:rsidRDefault="00866469" w:rsidP="002B50F5">
      <w:pPr>
        <w:pStyle w:val="Heading4"/>
      </w:pPr>
      <w:bookmarkStart w:id="5489" w:name="_Toc183625010"/>
      <w:r>
        <w:t>6.3</w:t>
      </w:r>
      <w:r w:rsidR="002B50F5">
        <w:t>.3.1</w:t>
      </w:r>
      <w:r w:rsidR="002B50F5">
        <w:tab/>
        <w:t>Overview</w:t>
      </w:r>
      <w:bookmarkEnd w:id="548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7777777" w:rsidR="002B50F5" w:rsidRDefault="002B50F5" w:rsidP="002B50F5">
      <w:pPr>
        <w:pStyle w:val="TH"/>
      </w:pPr>
      <w:r>
        <w:object w:dxaOrig="7417" w:dyaOrig="3180" w14:anchorId="58AF7F91">
          <v:shape id="_x0000_i1047" type="#_x0000_t75" style="width:370.5pt;height:159.75pt" o:ole="">
            <v:imagedata r:id="rId53" o:title=""/>
          </v:shape>
          <o:OLEObject Type="Embed" ProgID="Visio.Drawing.11" ShapeID="_x0000_i1047" DrawAspect="Content" ObjectID="_1794409104" r:id="rId54"/>
        </w:object>
      </w:r>
    </w:p>
    <w:p w14:paraId="1B9AB35F" w14:textId="3DF068CE" w:rsidR="002B50F5" w:rsidRPr="003B2883" w:rsidRDefault="002B50F5" w:rsidP="002B50F5">
      <w:pPr>
        <w:pStyle w:val="TF"/>
      </w:pPr>
      <w:r w:rsidRPr="003B2883">
        <w:t xml:space="preserve">Figure </w:t>
      </w:r>
      <w:r w:rsidR="00866469">
        <w:t>6.3</w:t>
      </w:r>
      <w:r w:rsidRPr="00F6436A">
        <w:rPr>
          <w:highlight w:val="yellow"/>
        </w:rPr>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lastRenderedPageBreak/>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77777777" w:rsidR="002B50F5" w:rsidRPr="00690A26" w:rsidRDefault="002B50F5" w:rsidP="00F76148">
            <w:pPr>
              <w:pStyle w:val="TAL"/>
            </w:pPr>
            <w:r w:rsidRPr="00690A26">
              <w:t>subscription</w:t>
            </w:r>
            <w:r>
              <w:t>id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430745CE" w14:textId="2415D144" w:rsidR="002B50F5" w:rsidRPr="001E1D2A" w:rsidRDefault="00866469" w:rsidP="002B50F5">
      <w:pPr>
        <w:pStyle w:val="Heading4"/>
        <w:rPr>
          <w:lang w:val="fr-FR"/>
        </w:rPr>
      </w:pPr>
      <w:bookmarkStart w:id="5490" w:name="_Toc25156459"/>
      <w:bookmarkStart w:id="5491" w:name="_Toc34124763"/>
      <w:bookmarkStart w:id="5492" w:name="_Toc43207889"/>
      <w:bookmarkStart w:id="5493" w:name="_Toc49857362"/>
      <w:bookmarkStart w:id="5494" w:name="_Toc56677203"/>
      <w:bookmarkStart w:id="5495" w:name="_Toc56691726"/>
      <w:bookmarkStart w:id="5496" w:name="_Toc56698990"/>
      <w:bookmarkStart w:id="5497" w:name="_Toc89035240"/>
      <w:bookmarkStart w:id="5498" w:name="_Toc89065038"/>
      <w:bookmarkStart w:id="5499" w:name="_Toc89180337"/>
      <w:bookmarkStart w:id="5500" w:name="_Toc97072016"/>
      <w:bookmarkStart w:id="5501" w:name="_Toc120051421"/>
      <w:bookmarkStart w:id="5502" w:name="_Toc177506860"/>
      <w:bookmarkStart w:id="5503" w:name="_Toc183625011"/>
      <w:bookmarkStart w:id="5504" w:name="_Hlk183032772"/>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r w:rsidR="002B50F5" w:rsidRPr="001E1D2A">
        <w:rPr>
          <w:lang w:val="fr-FR"/>
        </w:rPr>
        <w:t xml:space="preserve"> (</w:t>
      </w:r>
      <w:r w:rsidR="002B50F5">
        <w:rPr>
          <w:lang w:val="fr-FR"/>
        </w:rPr>
        <w:t>Collection)</w:t>
      </w:r>
      <w:bookmarkEnd w:id="5503"/>
    </w:p>
    <w:p w14:paraId="090DCAA7" w14:textId="04D793C7" w:rsidR="002B50F5" w:rsidRPr="001E1D2A" w:rsidRDefault="00866469" w:rsidP="002B50F5">
      <w:pPr>
        <w:pStyle w:val="Heading5"/>
        <w:rPr>
          <w:lang w:val="fr-FR"/>
        </w:rPr>
      </w:pPr>
      <w:bookmarkStart w:id="5505" w:name="_Toc25156460"/>
      <w:bookmarkStart w:id="5506" w:name="_Toc34124764"/>
      <w:bookmarkStart w:id="5507" w:name="_Toc43207890"/>
      <w:bookmarkStart w:id="5508" w:name="_Toc49857363"/>
      <w:bookmarkStart w:id="5509" w:name="_Toc56677204"/>
      <w:bookmarkStart w:id="5510" w:name="_Toc56691727"/>
      <w:bookmarkStart w:id="5511" w:name="_Toc56698991"/>
      <w:bookmarkStart w:id="5512" w:name="_Toc89035241"/>
      <w:bookmarkStart w:id="5513" w:name="_Toc89065039"/>
      <w:bookmarkStart w:id="5514" w:name="_Toc89180338"/>
      <w:bookmarkStart w:id="5515" w:name="_Toc97072017"/>
      <w:bookmarkStart w:id="5516" w:name="_Toc120051422"/>
      <w:bookmarkStart w:id="5517" w:name="_Toc177506861"/>
      <w:bookmarkStart w:id="5518" w:name="_Toc183625012"/>
      <w:r>
        <w:rPr>
          <w:lang w:val="fr-FR"/>
        </w:rPr>
        <w:t>6.3</w:t>
      </w:r>
      <w:r w:rsidR="002B50F5" w:rsidRPr="001E1D2A">
        <w:rPr>
          <w:highlight w:val="yellow"/>
          <w:lang w:val="fr-FR"/>
        </w:rPr>
        <w:t>.</w:t>
      </w:r>
      <w:r w:rsidR="002B50F5" w:rsidRPr="001E1D2A">
        <w:rPr>
          <w:lang w:val="fr-FR"/>
        </w:rPr>
        <w:t>3.2.1</w:t>
      </w:r>
      <w:r w:rsidR="002B50F5" w:rsidRPr="001E1D2A">
        <w:rPr>
          <w:lang w:val="fr-FR"/>
        </w:rPr>
        <w:tab/>
        <w:t>Description</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bookmarkEnd w:id="5504"/>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5519" w:name="_Toc25156461"/>
      <w:bookmarkStart w:id="5520" w:name="_Toc34124765"/>
      <w:bookmarkStart w:id="5521" w:name="_Toc43207891"/>
      <w:bookmarkStart w:id="5522" w:name="_Toc49857364"/>
      <w:bookmarkStart w:id="5523" w:name="_Toc56677205"/>
      <w:bookmarkStart w:id="5524" w:name="_Toc56691728"/>
      <w:bookmarkStart w:id="5525" w:name="_Toc56698992"/>
      <w:bookmarkStart w:id="5526" w:name="_Toc89035242"/>
      <w:bookmarkStart w:id="5527" w:name="_Toc89065040"/>
      <w:bookmarkStart w:id="5528" w:name="_Toc89180339"/>
      <w:bookmarkStart w:id="5529" w:name="_Toc97072018"/>
      <w:bookmarkStart w:id="5530" w:name="_Toc120051423"/>
      <w:bookmarkStart w:id="5531" w:name="_Toc177506862"/>
      <w:bookmarkStart w:id="5532" w:name="_Toc183625013"/>
      <w:r>
        <w:t>6.3</w:t>
      </w:r>
      <w:r w:rsidR="002B50F5" w:rsidRPr="003B2883">
        <w:t>.3.2.2</w:t>
      </w:r>
      <w:r w:rsidR="002B50F5" w:rsidRPr="003B2883">
        <w:tab/>
        <w:t>Resource Definition</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5533" w:name="_Toc25156462"/>
      <w:bookmarkStart w:id="5534" w:name="_Toc34124766"/>
      <w:bookmarkStart w:id="5535" w:name="_Toc43207892"/>
      <w:bookmarkStart w:id="5536" w:name="_Toc49857365"/>
      <w:bookmarkStart w:id="5537" w:name="_Toc56677206"/>
      <w:bookmarkStart w:id="5538" w:name="_Toc56691729"/>
      <w:bookmarkStart w:id="5539" w:name="_Toc56698993"/>
      <w:bookmarkStart w:id="5540" w:name="_Toc89035243"/>
      <w:bookmarkStart w:id="5541" w:name="_Toc89065041"/>
      <w:bookmarkStart w:id="5542" w:name="_Toc89180340"/>
      <w:bookmarkStart w:id="5543" w:name="_Toc97072019"/>
      <w:bookmarkStart w:id="5544" w:name="_Toc120051424"/>
      <w:bookmarkStart w:id="5545" w:name="_Toc177506863"/>
      <w:bookmarkStart w:id="5546" w:name="_Toc183625014"/>
      <w:r>
        <w:t>6.3</w:t>
      </w:r>
      <w:r w:rsidR="002B50F5" w:rsidRPr="003B2883">
        <w:t>.3.2.3</w:t>
      </w:r>
      <w:r w:rsidR="002B50F5" w:rsidRPr="003B2883">
        <w:tab/>
        <w:t>Resource Standard Methods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62D01AFC" w14:textId="3DA31AC2" w:rsidR="002B50F5" w:rsidRPr="003B2883" w:rsidRDefault="00866469" w:rsidP="002B50F5">
      <w:pPr>
        <w:pStyle w:val="Heading6"/>
      </w:pPr>
      <w:bookmarkStart w:id="5547" w:name="_Toc25156463"/>
      <w:bookmarkStart w:id="5548" w:name="_Toc34124767"/>
      <w:bookmarkStart w:id="5549" w:name="_Toc43207893"/>
      <w:bookmarkStart w:id="5550" w:name="_Toc49857366"/>
      <w:bookmarkStart w:id="5551" w:name="_Toc56677207"/>
      <w:bookmarkStart w:id="5552" w:name="_Toc56691730"/>
      <w:bookmarkStart w:id="5553" w:name="_Toc56698994"/>
      <w:bookmarkStart w:id="5554" w:name="_Toc89035244"/>
      <w:bookmarkStart w:id="5555" w:name="_Toc89065042"/>
      <w:bookmarkStart w:id="5556" w:name="_Toc89180341"/>
      <w:bookmarkStart w:id="5557" w:name="_Toc97072020"/>
      <w:bookmarkStart w:id="5558" w:name="_Toc120051425"/>
      <w:bookmarkStart w:id="5559" w:name="_Toc177506864"/>
      <w:bookmarkStart w:id="5560" w:name="_Toc183625015"/>
      <w:r>
        <w:t>6.3</w:t>
      </w:r>
      <w:r w:rsidR="002B50F5" w:rsidRPr="003B2883">
        <w:t>.3.2.3.1</w:t>
      </w:r>
      <w:r w:rsidR="002B50F5" w:rsidRPr="003B2883">
        <w:tab/>
        <w:t>POST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lastRenderedPageBreak/>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2B50F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2B50F5" w:rsidRPr="003B2883" w:rsidRDefault="002B50F5" w:rsidP="00F7614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5561" w:name="_Toc183625016"/>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5561"/>
    </w:p>
    <w:p w14:paraId="723F82E4" w14:textId="67FD0EA0" w:rsidR="002B50F5" w:rsidRPr="001E1D2A" w:rsidRDefault="00866469" w:rsidP="002B50F5">
      <w:pPr>
        <w:pStyle w:val="Heading5"/>
        <w:rPr>
          <w:lang w:val="fr-FR"/>
        </w:rPr>
      </w:pPr>
      <w:bookmarkStart w:id="5562" w:name="_Toc183625017"/>
      <w:r>
        <w:rPr>
          <w:lang w:val="fr-FR"/>
        </w:rPr>
        <w:t>6.3</w:t>
      </w:r>
      <w:r w:rsidR="002B50F5" w:rsidRPr="001E1D2A">
        <w:rPr>
          <w:highlight w:val="yellow"/>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5562"/>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5563" w:name="_Toc183625018"/>
      <w:r>
        <w:t>6.3</w:t>
      </w:r>
      <w:r w:rsidR="002B50F5">
        <w:t>.3.3.2</w:t>
      </w:r>
      <w:r w:rsidR="002B50F5">
        <w:tab/>
        <w:t>Resource Definition</w:t>
      </w:r>
      <w:bookmarkEnd w:id="5563"/>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lastRenderedPageBreak/>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5564" w:name="_Toc183625019"/>
      <w:r>
        <w:t>6.3</w:t>
      </w:r>
      <w:r w:rsidR="002B50F5">
        <w:t>.3.3.3</w:t>
      </w:r>
      <w:r w:rsidR="002B50F5">
        <w:tab/>
        <w:t>Resource Standard Methods</w:t>
      </w:r>
      <w:bookmarkEnd w:id="5564"/>
    </w:p>
    <w:p w14:paraId="2C4B1762" w14:textId="045B517F" w:rsidR="002B50F5" w:rsidRPr="003B2883" w:rsidRDefault="00866469" w:rsidP="002B50F5">
      <w:pPr>
        <w:pStyle w:val="Heading6"/>
      </w:pPr>
      <w:bookmarkStart w:id="5565" w:name="_Toc25156469"/>
      <w:bookmarkStart w:id="5566" w:name="_Toc34124773"/>
      <w:bookmarkStart w:id="5567" w:name="_Toc43207899"/>
      <w:bookmarkStart w:id="5568" w:name="_Toc49857372"/>
      <w:bookmarkStart w:id="5569" w:name="_Toc56677213"/>
      <w:bookmarkStart w:id="5570" w:name="_Toc56691736"/>
      <w:bookmarkStart w:id="5571" w:name="_Toc56699000"/>
      <w:bookmarkStart w:id="5572" w:name="_Toc89035250"/>
      <w:bookmarkStart w:id="5573" w:name="_Toc89065048"/>
      <w:bookmarkStart w:id="5574" w:name="_Toc89180347"/>
      <w:bookmarkStart w:id="5575" w:name="_Toc97072026"/>
      <w:bookmarkStart w:id="5576" w:name="_Toc120051431"/>
      <w:bookmarkStart w:id="5577" w:name="_Toc177506870"/>
      <w:bookmarkStart w:id="5578" w:name="_Toc183625020"/>
      <w:r>
        <w:t>6.3</w:t>
      </w:r>
      <w:r w:rsidR="002B50F5" w:rsidRPr="003B2883">
        <w:t>.3.3.3.1</w:t>
      </w:r>
      <w:r w:rsidR="002B50F5" w:rsidRPr="003B2883">
        <w:tab/>
        <w:t>PATCH</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77777777"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Pr="00D302AD">
              <w:rPr>
                <w:rFonts w:eastAsia="SimSun"/>
                <w:highlight w:val="yellow"/>
              </w:rPr>
              <w:t>xx</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lastRenderedPageBreak/>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2B50F5">
      <w:pPr>
        <w:pStyle w:val="Heading6"/>
      </w:pPr>
      <w:bookmarkStart w:id="5579" w:name="_Toc183625021"/>
      <w:r>
        <w:t>6.3</w:t>
      </w:r>
      <w:r w:rsidR="002B50F5" w:rsidRPr="003B2883">
        <w:t>.3.3.</w:t>
      </w:r>
      <w:r w:rsidR="002B50F5">
        <w:t>3.2</w:t>
      </w:r>
      <w:r w:rsidR="002B50F5" w:rsidRPr="003B2883">
        <w:tab/>
        <w:t>DELETE</w:t>
      </w:r>
      <w:bookmarkEnd w:id="5579"/>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55927C10" w:rsidR="002B50F5" w:rsidRPr="003B2883" w:rsidRDefault="002B50F5" w:rsidP="002B50F5">
      <w:pPr>
        <w:pStyle w:val="TH"/>
        <w:rPr>
          <w:rFonts w:cs="Arial"/>
        </w:rPr>
      </w:pPr>
      <w:r w:rsidRPr="003B2883">
        <w:t xml:space="preserve">Table </w:t>
      </w:r>
      <w:r w:rsidR="00866469">
        <w:t>6.3</w:t>
      </w:r>
      <w:r w:rsidRPr="003B2883">
        <w:t>.</w:t>
      </w:r>
      <w:r>
        <w:t>6</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44858C38" w:rsidR="002B50F5" w:rsidRPr="003B2883" w:rsidRDefault="002B50F5" w:rsidP="002B50F5">
      <w:pPr>
        <w:pStyle w:val="TH"/>
      </w:pPr>
      <w:r w:rsidRPr="003B2883">
        <w:t xml:space="preserve">Table </w:t>
      </w:r>
      <w:r w:rsidR="00866469">
        <w:t>6.3</w:t>
      </w:r>
      <w:r w:rsidRPr="003B2883">
        <w:t>.</w:t>
      </w:r>
      <w:r>
        <w:t>6</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3DE00FE8" w:rsidR="002B50F5" w:rsidRDefault="002B50F5" w:rsidP="002B50F5">
      <w:pPr>
        <w:pStyle w:val="TH"/>
      </w:pPr>
      <w:r w:rsidRPr="00D67AB2">
        <w:t xml:space="preserve">Table </w:t>
      </w:r>
      <w:r w:rsidR="00866469">
        <w:t>6.3</w:t>
      </w:r>
      <w:r w:rsidRPr="003B2883">
        <w:t>.</w:t>
      </w:r>
      <w:r>
        <w:t>6</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lastRenderedPageBreak/>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5580" w:name="_Toc25156472"/>
      <w:bookmarkStart w:id="5581" w:name="_Toc34124776"/>
      <w:bookmarkStart w:id="5582" w:name="_Toc43207902"/>
      <w:bookmarkStart w:id="5583" w:name="_Toc49857375"/>
      <w:bookmarkStart w:id="5584" w:name="_Toc56677216"/>
      <w:bookmarkStart w:id="5585" w:name="_Toc56691739"/>
      <w:bookmarkStart w:id="5586" w:name="_Toc56699003"/>
      <w:bookmarkStart w:id="5587" w:name="_Toc89035253"/>
      <w:bookmarkStart w:id="5588" w:name="_Toc89065051"/>
      <w:bookmarkStart w:id="5589" w:name="_Toc89180350"/>
      <w:bookmarkStart w:id="5590" w:name="_Toc97072029"/>
      <w:bookmarkStart w:id="5591" w:name="_Toc120051434"/>
      <w:bookmarkStart w:id="5592" w:name="_Toc177506873"/>
      <w:bookmarkStart w:id="5593" w:name="_Toc183625022"/>
      <w:r>
        <w:t>6.3</w:t>
      </w:r>
      <w:r w:rsidR="002B50F5" w:rsidRPr="003B2883">
        <w:t>.4</w:t>
      </w:r>
      <w:r w:rsidR="002B50F5" w:rsidRPr="003B2883">
        <w:tab/>
        <w:t>Custom Operations without associated resources</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5594" w:name="_Toc25156473"/>
      <w:bookmarkStart w:id="5595" w:name="_Toc34124777"/>
      <w:bookmarkStart w:id="5596" w:name="_Toc43207903"/>
      <w:bookmarkStart w:id="5597" w:name="_Toc49857376"/>
      <w:bookmarkStart w:id="5598" w:name="_Toc56677217"/>
      <w:bookmarkStart w:id="5599" w:name="_Toc56691740"/>
      <w:bookmarkStart w:id="5600" w:name="_Toc56699004"/>
      <w:bookmarkStart w:id="5601" w:name="_Toc89035254"/>
      <w:bookmarkStart w:id="5602" w:name="_Toc89065052"/>
      <w:bookmarkStart w:id="5603" w:name="_Toc89180351"/>
      <w:bookmarkStart w:id="5604" w:name="_Toc97072030"/>
      <w:bookmarkStart w:id="5605" w:name="_Toc120051435"/>
      <w:bookmarkStart w:id="5606" w:name="_Toc177506874"/>
      <w:bookmarkStart w:id="5607" w:name="_Toc183625023"/>
      <w:r>
        <w:t>6.3</w:t>
      </w:r>
      <w:r w:rsidR="002B50F5" w:rsidRPr="00634041">
        <w:t>.5</w:t>
      </w:r>
      <w:r w:rsidR="002B50F5" w:rsidRPr="00634041">
        <w:tab/>
        <w:t>Notifications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1A733A0E" w14:textId="7C7EBC95" w:rsidR="002B50F5" w:rsidRDefault="00866469" w:rsidP="002B50F5">
      <w:pPr>
        <w:pStyle w:val="Heading4"/>
      </w:pPr>
      <w:bookmarkStart w:id="5608" w:name="_Toc25156474"/>
      <w:bookmarkStart w:id="5609" w:name="_Toc34124778"/>
      <w:bookmarkStart w:id="5610" w:name="_Toc43207904"/>
      <w:bookmarkStart w:id="5611" w:name="_Toc49857377"/>
      <w:bookmarkStart w:id="5612" w:name="_Toc56677218"/>
      <w:bookmarkStart w:id="5613" w:name="_Toc56691741"/>
      <w:bookmarkStart w:id="5614" w:name="_Toc56699005"/>
      <w:bookmarkStart w:id="5615" w:name="_Toc89035255"/>
      <w:bookmarkStart w:id="5616" w:name="_Toc89065053"/>
      <w:bookmarkStart w:id="5617" w:name="_Toc89180352"/>
      <w:bookmarkStart w:id="5618" w:name="_Toc97072031"/>
      <w:bookmarkStart w:id="5619" w:name="_Toc120051436"/>
      <w:bookmarkStart w:id="5620" w:name="_Toc177506875"/>
      <w:bookmarkStart w:id="5621" w:name="_Toc183625024"/>
      <w:r>
        <w:t>6.3</w:t>
      </w:r>
      <w:r w:rsidR="002B50F5" w:rsidRPr="003B2883">
        <w:t>.5.1</w:t>
      </w:r>
      <w:r w:rsidR="002B50F5" w:rsidRPr="003B2883">
        <w:tab/>
      </w:r>
      <w:bookmarkEnd w:id="5608"/>
      <w:bookmarkEnd w:id="5609"/>
      <w:bookmarkEnd w:id="5610"/>
      <w:bookmarkEnd w:id="5611"/>
      <w:bookmarkEnd w:id="5612"/>
      <w:bookmarkEnd w:id="5613"/>
      <w:bookmarkEnd w:id="5614"/>
      <w:bookmarkEnd w:id="5615"/>
      <w:bookmarkEnd w:id="5616"/>
      <w:bookmarkEnd w:id="5617"/>
      <w:bookmarkEnd w:id="5618"/>
      <w:bookmarkEnd w:id="5619"/>
      <w:bookmarkEnd w:id="5620"/>
      <w:r w:rsidR="002B50F5">
        <w:t>Description</w:t>
      </w:r>
      <w:bookmarkEnd w:id="5621"/>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Pr="003B2883" w:rsidRDefault="00866469" w:rsidP="002B50F5">
      <w:pPr>
        <w:pStyle w:val="Heading4"/>
      </w:pPr>
      <w:bookmarkStart w:id="5622" w:name="_Toc25156475"/>
      <w:bookmarkStart w:id="5623" w:name="_Toc34124779"/>
      <w:bookmarkStart w:id="5624" w:name="_Toc43207905"/>
      <w:bookmarkStart w:id="5625" w:name="_Toc49857378"/>
      <w:bookmarkStart w:id="5626" w:name="_Toc56677219"/>
      <w:bookmarkStart w:id="5627" w:name="_Toc56691742"/>
      <w:bookmarkStart w:id="5628" w:name="_Toc56699006"/>
      <w:bookmarkStart w:id="5629" w:name="_Toc89035256"/>
      <w:bookmarkStart w:id="5630" w:name="_Toc89065054"/>
      <w:bookmarkStart w:id="5631" w:name="_Toc89180353"/>
      <w:bookmarkStart w:id="5632" w:name="_Toc97072032"/>
      <w:bookmarkStart w:id="5633" w:name="_Toc120051437"/>
      <w:bookmarkStart w:id="5634" w:name="_Toc177506876"/>
      <w:bookmarkStart w:id="5635" w:name="_Toc183625025"/>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62DC889B" w14:textId="3964419B" w:rsidR="002B50F5" w:rsidRPr="003B2883" w:rsidRDefault="002B50F5" w:rsidP="002B50F5">
      <w:pPr>
        <w:pStyle w:val="Heading5"/>
      </w:pPr>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 xml:space="preserve">]. </w:t>
      </w:r>
      <w:bookmarkStart w:id="5636" w:name="_Toc25156476"/>
      <w:bookmarkStart w:id="5637" w:name="_Toc34124780"/>
      <w:bookmarkStart w:id="5638" w:name="_Toc43207906"/>
      <w:bookmarkStart w:id="5639" w:name="_Toc49857379"/>
      <w:bookmarkStart w:id="5640" w:name="_Toc56677220"/>
      <w:bookmarkStart w:id="5641" w:name="_Toc56691743"/>
      <w:bookmarkStart w:id="5642" w:name="_Toc56699007"/>
      <w:bookmarkStart w:id="5643" w:name="_Toc89035257"/>
      <w:bookmarkStart w:id="5644" w:name="_Toc89065055"/>
      <w:bookmarkStart w:id="5645" w:name="_Toc89180354"/>
      <w:bookmarkStart w:id="5646" w:name="_Toc97072033"/>
      <w:bookmarkStart w:id="5647" w:name="_Toc120051438"/>
      <w:bookmarkStart w:id="5648" w:name="_Toc177506877"/>
      <w:bookmarkStart w:id="5649" w:name="_Toc183625026"/>
      <w:r w:rsidR="00866469">
        <w:t>6.3</w:t>
      </w:r>
      <w:r w:rsidRPr="003B2883">
        <w:t>.5.2.1</w:t>
      </w:r>
      <w:r w:rsidRPr="003B2883">
        <w:tab/>
        <w:t>Notification Definition</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5650" w:name="_Toc25156477"/>
      <w:bookmarkStart w:id="5651" w:name="_Toc34124781"/>
      <w:bookmarkStart w:id="5652" w:name="_Toc43207907"/>
      <w:bookmarkStart w:id="5653" w:name="_Toc49857380"/>
      <w:bookmarkStart w:id="5654" w:name="_Toc56677221"/>
      <w:bookmarkStart w:id="5655" w:name="_Toc56691744"/>
      <w:bookmarkStart w:id="5656" w:name="_Toc56699008"/>
      <w:bookmarkStart w:id="5657" w:name="_Toc89035258"/>
      <w:bookmarkStart w:id="5658" w:name="_Toc89065056"/>
      <w:bookmarkStart w:id="5659" w:name="_Toc89180355"/>
      <w:bookmarkStart w:id="5660" w:name="_Toc97072034"/>
      <w:bookmarkStart w:id="5661" w:name="_Toc120051439"/>
      <w:bookmarkStart w:id="5662" w:name="_Toc177506878"/>
      <w:bookmarkStart w:id="5663" w:name="_Toc183625027"/>
      <w:r>
        <w:t>6.3</w:t>
      </w:r>
      <w:r w:rsidR="002B50F5" w:rsidRPr="003B2883">
        <w:t>.5.2.3</w:t>
      </w:r>
      <w:r w:rsidR="002B50F5" w:rsidRPr="003B2883">
        <w:tab/>
        <w:t>Notification Standard Methods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A6A5C7E" w14:textId="2088E7BD" w:rsidR="002B50F5" w:rsidRPr="003B2883" w:rsidRDefault="00866469" w:rsidP="002B50F5">
      <w:pPr>
        <w:pStyle w:val="Heading6"/>
      </w:pPr>
      <w:bookmarkStart w:id="5664" w:name="_Toc25156478"/>
      <w:bookmarkStart w:id="5665" w:name="_Toc34124782"/>
      <w:bookmarkStart w:id="5666" w:name="_Toc43207908"/>
      <w:bookmarkStart w:id="5667" w:name="_Toc49857381"/>
      <w:bookmarkStart w:id="5668" w:name="_Toc56677222"/>
      <w:bookmarkStart w:id="5669" w:name="_Toc56691745"/>
      <w:bookmarkStart w:id="5670" w:name="_Toc56699009"/>
      <w:bookmarkStart w:id="5671" w:name="_Toc89035259"/>
      <w:bookmarkStart w:id="5672" w:name="_Toc89065057"/>
      <w:bookmarkStart w:id="5673" w:name="_Toc89180356"/>
      <w:bookmarkStart w:id="5674" w:name="_Toc97072035"/>
      <w:bookmarkStart w:id="5675" w:name="_Toc120051440"/>
      <w:bookmarkStart w:id="5676" w:name="_Toc177506879"/>
      <w:bookmarkStart w:id="5677" w:name="_Toc183625028"/>
      <w:r>
        <w:t>6.3</w:t>
      </w:r>
      <w:r w:rsidR="002B50F5" w:rsidRPr="003B2883">
        <w:t>.5.2.3.1</w:t>
      </w:r>
      <w:r w:rsidR="002B50F5" w:rsidRPr="003B2883">
        <w:tab/>
        <w:t>POST</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lastRenderedPageBreak/>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5678" w:name="_Toc25156479"/>
      <w:bookmarkStart w:id="5679" w:name="_Toc34124783"/>
      <w:bookmarkStart w:id="5680" w:name="_Toc43207909"/>
      <w:bookmarkStart w:id="5681" w:name="_Toc49857382"/>
      <w:bookmarkStart w:id="5682" w:name="_Toc56677223"/>
      <w:bookmarkStart w:id="5683" w:name="_Toc56691746"/>
      <w:bookmarkStart w:id="5684" w:name="_Toc56699010"/>
      <w:bookmarkStart w:id="5685" w:name="_Toc89035260"/>
      <w:bookmarkStart w:id="5686" w:name="_Toc89065058"/>
      <w:bookmarkStart w:id="5687" w:name="_Toc89180357"/>
      <w:bookmarkStart w:id="5688" w:name="_Toc97072036"/>
      <w:bookmarkStart w:id="5689" w:name="_Toc120051441"/>
      <w:bookmarkStart w:id="5690" w:name="_Toc177506880"/>
      <w:bookmarkStart w:id="5691" w:name="_Toc183625029"/>
      <w:r>
        <w:t>6.3</w:t>
      </w:r>
      <w:r w:rsidR="005352AA" w:rsidRPr="003B2883">
        <w:t>.</w:t>
      </w:r>
      <w:r w:rsidR="005352AA">
        <w:t>6</w:t>
      </w:r>
      <w:r w:rsidR="005352AA" w:rsidRPr="003B2883">
        <w:tab/>
        <w:t>Data Model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DE87B2E" w14:textId="7D5141E2" w:rsidR="005352AA" w:rsidRPr="003B2883" w:rsidRDefault="00866469" w:rsidP="005352AA">
      <w:pPr>
        <w:pStyle w:val="Heading4"/>
      </w:pPr>
      <w:bookmarkStart w:id="5692" w:name="_Toc25156480"/>
      <w:bookmarkStart w:id="5693" w:name="_Toc34124784"/>
      <w:bookmarkStart w:id="5694" w:name="_Toc43207910"/>
      <w:bookmarkStart w:id="5695" w:name="_Toc49857383"/>
      <w:bookmarkStart w:id="5696" w:name="_Toc56677224"/>
      <w:bookmarkStart w:id="5697" w:name="_Toc56691747"/>
      <w:bookmarkStart w:id="5698" w:name="_Toc56699011"/>
      <w:bookmarkStart w:id="5699" w:name="_Toc89035261"/>
      <w:bookmarkStart w:id="5700" w:name="_Toc89065059"/>
      <w:bookmarkStart w:id="5701" w:name="_Toc89180358"/>
      <w:bookmarkStart w:id="5702" w:name="_Toc97072037"/>
      <w:bookmarkStart w:id="5703" w:name="_Toc120051442"/>
      <w:bookmarkStart w:id="5704" w:name="_Toc177506881"/>
      <w:bookmarkStart w:id="5705" w:name="_Toc183625030"/>
      <w:r>
        <w:t>6.3</w:t>
      </w:r>
      <w:r w:rsidR="005352AA" w:rsidRPr="003B2883">
        <w:t>.</w:t>
      </w:r>
      <w:r w:rsidR="005352AA">
        <w:t>6</w:t>
      </w:r>
      <w:r w:rsidR="005352AA" w:rsidRPr="003B2883">
        <w:t>.1</w:t>
      </w:r>
      <w:r w:rsidR="005352AA" w:rsidRPr="003B2883">
        <w:tab/>
        <w:t>General</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3B971E4C" w:rsidR="005352AA" w:rsidRPr="003B2883" w:rsidRDefault="00866469" w:rsidP="00F76148">
            <w:pPr>
              <w:pStyle w:val="TAL"/>
            </w:pPr>
            <w:r>
              <w:t>6.3</w:t>
            </w:r>
            <w:r w:rsidR="005352AA" w:rsidRPr="003B2883">
              <w:t>.6.2.4</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4F7319" w:rsidR="005352AA" w:rsidRPr="003B2883" w:rsidRDefault="00866469" w:rsidP="00F76148">
            <w:pPr>
              <w:pStyle w:val="TAL"/>
            </w:pPr>
            <w:r>
              <w:t>6.3</w:t>
            </w:r>
            <w:r w:rsidR="005352AA" w:rsidRPr="003B2883">
              <w:t>.</w:t>
            </w:r>
            <w:r w:rsidR="005352AA">
              <w:t>6</w:t>
            </w:r>
            <w:r w:rsidR="005352AA" w:rsidRPr="003B2883">
              <w:t>.2.5</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bl>
    <w:p w14:paraId="2729A64E" w14:textId="77777777" w:rsidR="005352AA" w:rsidRPr="003B2883" w:rsidRDefault="005352AA" w:rsidP="005352AA"/>
    <w:p w14:paraId="03DDC034" w14:textId="799C8C11"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lastRenderedPageBreak/>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5352AA" w14:paraId="55E6D35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A06C87" w14:textId="77777777" w:rsidR="005352AA" w:rsidRDefault="005352AA" w:rsidP="00F76148">
            <w:pPr>
              <w:pStyle w:val="TAL"/>
              <w:rPr>
                <w:lang w:val="fr-FR"/>
              </w:rPr>
            </w:pPr>
            <w:r w:rsidRPr="004216C9">
              <w:rPr>
                <w:lang w:eastAsia="zh-CN"/>
              </w:rPr>
              <w:t>TimeWindow</w:t>
            </w:r>
          </w:p>
        </w:tc>
        <w:tc>
          <w:tcPr>
            <w:tcW w:w="2230" w:type="dxa"/>
            <w:tcBorders>
              <w:top w:val="single" w:sz="4" w:space="0" w:color="auto"/>
              <w:left w:val="single" w:sz="4" w:space="0" w:color="auto"/>
              <w:bottom w:val="single" w:sz="4" w:space="0" w:color="auto"/>
              <w:right w:val="single" w:sz="4" w:space="0" w:color="auto"/>
            </w:tcBorders>
          </w:tcPr>
          <w:p w14:paraId="6F705706" w14:textId="77777777" w:rsidR="005352AA" w:rsidRPr="00484132" w:rsidRDefault="005352AA" w:rsidP="00F76148">
            <w:pPr>
              <w:pStyle w:val="TAL"/>
              <w:rPr>
                <w:lang w:val="en-US" w:eastAsia="zh-CN"/>
              </w:rPr>
            </w:pPr>
            <w:r>
              <w:rPr>
                <w:lang w:val="en-US" w:eastAsia="zh-CN"/>
              </w:rPr>
              <w:t>3GPP TS 29.122 [29]</w:t>
            </w:r>
          </w:p>
        </w:tc>
        <w:tc>
          <w:tcPr>
            <w:tcW w:w="5130" w:type="dxa"/>
            <w:tcBorders>
              <w:top w:val="single" w:sz="4" w:space="0" w:color="auto"/>
              <w:left w:val="single" w:sz="4" w:space="0" w:color="auto"/>
              <w:bottom w:val="single" w:sz="4" w:space="0" w:color="auto"/>
              <w:right w:val="single" w:sz="4" w:space="0" w:color="auto"/>
            </w:tcBorders>
          </w:tcPr>
          <w:p w14:paraId="43C7752B" w14:textId="77777777" w:rsidR="005352AA" w:rsidRDefault="005352AA" w:rsidP="00F76148">
            <w:pPr>
              <w:pStyle w:val="TAL"/>
              <w:rPr>
                <w:lang w:val="en-US" w:eastAsia="zh-CN"/>
              </w:rPr>
            </w:pPr>
            <w:r>
              <w:rPr>
                <w:lang w:val="en-US" w:eastAsia="zh-CN"/>
              </w:rPr>
              <w:t>Time window</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5706" w:name="_Toc25156481"/>
      <w:bookmarkStart w:id="5707" w:name="_Toc34124785"/>
      <w:bookmarkStart w:id="5708" w:name="_Toc43207911"/>
      <w:bookmarkStart w:id="5709" w:name="_Toc49857384"/>
      <w:bookmarkStart w:id="5710" w:name="_Toc56677225"/>
      <w:bookmarkStart w:id="5711" w:name="_Toc56691748"/>
      <w:bookmarkStart w:id="5712" w:name="_Toc56699012"/>
      <w:bookmarkStart w:id="5713" w:name="_Toc89035262"/>
      <w:bookmarkStart w:id="5714" w:name="_Toc89065060"/>
      <w:bookmarkStart w:id="5715" w:name="_Toc89180359"/>
      <w:bookmarkStart w:id="5716" w:name="_Toc97072038"/>
      <w:bookmarkStart w:id="5717" w:name="_Toc120051443"/>
      <w:bookmarkStart w:id="5718" w:name="_Toc177506882"/>
      <w:bookmarkStart w:id="5719" w:name="_Toc183625031"/>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01A3C90" w14:textId="68A33A2F" w:rsidR="005352AA" w:rsidRPr="003B2883" w:rsidRDefault="00866469" w:rsidP="005352AA">
      <w:pPr>
        <w:pStyle w:val="Heading5"/>
      </w:pPr>
      <w:bookmarkStart w:id="5720" w:name="_Toc25156482"/>
      <w:bookmarkStart w:id="5721" w:name="_Toc34124786"/>
      <w:bookmarkStart w:id="5722" w:name="_Toc43207912"/>
      <w:bookmarkStart w:id="5723" w:name="_Toc49857385"/>
      <w:bookmarkStart w:id="5724" w:name="_Toc56677226"/>
      <w:bookmarkStart w:id="5725" w:name="_Toc56691749"/>
      <w:bookmarkStart w:id="5726" w:name="_Toc56699013"/>
      <w:bookmarkStart w:id="5727" w:name="_Toc89035263"/>
      <w:bookmarkStart w:id="5728" w:name="_Toc89065061"/>
      <w:bookmarkStart w:id="5729" w:name="_Toc89180360"/>
      <w:bookmarkStart w:id="5730" w:name="_Toc97072039"/>
      <w:bookmarkStart w:id="5731" w:name="_Toc120051444"/>
      <w:bookmarkStart w:id="5732" w:name="_Toc177506883"/>
      <w:bookmarkStart w:id="5733" w:name="_Toc183625032"/>
      <w:r>
        <w:t>6.3</w:t>
      </w:r>
      <w:r w:rsidR="005352AA" w:rsidRPr="003B2883">
        <w:t>.</w:t>
      </w:r>
      <w:r w:rsidR="005352AA">
        <w:t>6</w:t>
      </w:r>
      <w:r w:rsidR="005352AA" w:rsidRPr="003B2883">
        <w:t>.2.1</w:t>
      </w:r>
      <w:r w:rsidR="005352AA" w:rsidRPr="003B2883">
        <w:tab/>
        <w:t>Introduction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5734" w:name="_Toc183625033"/>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5734"/>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CA607C5" w14:textId="77777777" w:rsidR="005352AA" w:rsidRPr="003B2883" w:rsidRDefault="005352AA" w:rsidP="00F76148">
            <w:pPr>
              <w:pStyle w:val="TAL"/>
            </w:pPr>
            <w:r>
              <w:rPr>
                <w:rFonts w:cs="Arial"/>
                <w:szCs w:val="18"/>
              </w:rPr>
              <w:t>This IE shall be included to identify the recipients of notifications sent by LMF for data exposure services.</w:t>
            </w: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CA3767E" w14:textId="77777777" w:rsidR="005352AA" w:rsidRPr="003B2883" w:rsidRDefault="005352AA" w:rsidP="00F76148">
            <w:pPr>
              <w:pStyle w:val="TAL"/>
              <w:rPr>
                <w:noProof/>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73373B71" w14:textId="77777777" w:rsidR="005352AA" w:rsidRDefault="005352AA" w:rsidP="00F76148">
            <w:pPr>
              <w:pStyle w:val="TAL"/>
              <w:rPr>
                <w:rFonts w:cs="Arial"/>
                <w:szCs w:val="18"/>
              </w:rPr>
            </w:pPr>
            <w:r>
              <w:rPr>
                <w:lang w:eastAsia="zh-CN"/>
              </w:rPr>
              <w:t>Area of Interest</w:t>
            </w: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5352A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77777777" w:rsidR="005352AA" w:rsidRDefault="005352AA" w:rsidP="00F76148">
            <w:pPr>
              <w:pStyle w:val="TAL"/>
              <w:rPr>
                <w:lang w:eastAsia="zh-CN"/>
              </w:rPr>
            </w:pPr>
            <w:r>
              <w:rPr>
                <w:lang w:eastAsia="zh-CN"/>
              </w:rPr>
              <w:t>timeWindow</w:t>
            </w:r>
          </w:p>
        </w:tc>
        <w:tc>
          <w:tcPr>
            <w:tcW w:w="1559" w:type="dxa"/>
            <w:tcBorders>
              <w:top w:val="single" w:sz="4" w:space="0" w:color="auto"/>
              <w:left w:val="single" w:sz="4" w:space="0" w:color="auto"/>
              <w:bottom w:val="single" w:sz="4" w:space="0" w:color="auto"/>
              <w:right w:val="single" w:sz="4" w:space="0" w:color="auto"/>
            </w:tcBorders>
          </w:tcPr>
          <w:p w14:paraId="644259CF" w14:textId="77777777" w:rsidR="005352AA" w:rsidRPr="00F11966" w:rsidRDefault="005352AA" w:rsidP="00F76148">
            <w:pPr>
              <w:pStyle w:val="TAL"/>
            </w:pPr>
            <w:r>
              <w:t>TimeWindow</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77777777" w:rsidR="005352AA" w:rsidRDefault="005352AA" w:rsidP="00F76148">
            <w:pPr>
              <w:pStyle w:val="TAL"/>
              <w:rPr>
                <w:lang w:eastAsia="zh-CN"/>
              </w:rPr>
            </w:pPr>
            <w:r w:rsidRPr="00AE5E17">
              <w:t>Data collection window</w:t>
            </w:r>
            <w:r>
              <w:t>.</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5352AA" w:rsidRPr="003B2883" w:rsidRDefault="005352AA" w:rsidP="00F76148">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77777777" w:rsidR="005352AA" w:rsidRDefault="005352AA" w:rsidP="00F76148">
            <w:pPr>
              <w:pStyle w:val="TAL"/>
              <w:rPr>
                <w:lang w:eastAsia="zh-CN"/>
              </w:rPr>
            </w:pPr>
            <w:r>
              <w:rPr>
                <w:lang w:eastAsia="zh-CN"/>
              </w:rPr>
              <w:t>noSamples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82DE383" w14:textId="77777777" w:rsidR="005352AA" w:rsidRPr="00AE5E17" w:rsidRDefault="005352AA" w:rsidP="00F76148">
            <w:pPr>
              <w:pStyle w:val="TAL"/>
            </w:pPr>
            <w:r>
              <w:t>Number of samples.</w:t>
            </w: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5735" w:name="_Toc25156485"/>
      <w:bookmarkStart w:id="5736" w:name="_Toc34124789"/>
      <w:bookmarkStart w:id="5737" w:name="_Toc43207915"/>
      <w:bookmarkStart w:id="5738" w:name="_Toc49857388"/>
      <w:bookmarkStart w:id="5739" w:name="_Toc56677229"/>
      <w:bookmarkStart w:id="5740" w:name="_Toc56691752"/>
      <w:bookmarkStart w:id="5741" w:name="_Toc56699016"/>
      <w:bookmarkStart w:id="5742" w:name="_Toc89035266"/>
      <w:bookmarkStart w:id="5743" w:name="_Toc89065064"/>
      <w:bookmarkStart w:id="5744" w:name="_Toc89180363"/>
      <w:bookmarkStart w:id="5745" w:name="_Toc97072042"/>
      <w:bookmarkStart w:id="5746" w:name="_Toc120051447"/>
      <w:bookmarkStart w:id="5747" w:name="_Toc177506886"/>
      <w:bookmarkStart w:id="5748" w:name="_Toc183625034"/>
      <w:r>
        <w:t>6.3</w:t>
      </w:r>
      <w:r w:rsidR="005352AA" w:rsidRPr="003B2883">
        <w:t>.6.2.</w:t>
      </w:r>
      <w:r w:rsidR="005352AA">
        <w:t>3</w:t>
      </w:r>
      <w:r w:rsidR="005352AA" w:rsidRPr="003B2883">
        <w:tab/>
        <w:t xml:space="preserve">Type: </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r w:rsidR="005352AA">
        <w:t>LmfDataExposureNotification</w:t>
      </w:r>
      <w:bookmarkEnd w:id="5748"/>
    </w:p>
    <w:p w14:paraId="434DD958" w14:textId="55FEBEA7" w:rsidR="005352AA" w:rsidRPr="003B2883" w:rsidRDefault="005352AA" w:rsidP="005352AA">
      <w:pPr>
        <w:pStyle w:val="TH"/>
      </w:pPr>
      <w:r w:rsidRPr="003B2883">
        <w:rPr>
          <w:noProof/>
        </w:rPr>
        <w:t>Table </w:t>
      </w:r>
      <w:r w:rsidR="00866469">
        <w:t>6.3</w:t>
      </w:r>
      <w:r w:rsidRPr="003B2883">
        <w:t xml:space="preserve">.6.2.4-1: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6BEC9983"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563109DE" w14:textId="77777777" w:rsidR="005352AA" w:rsidRPr="003B2883" w:rsidRDefault="005352AA" w:rsidP="00F76148">
            <w:pPr>
              <w:pStyle w:val="TAL"/>
            </w:pPr>
            <w:r w:rsidRPr="003B2883">
              <w:rPr>
                <w:rFonts w:hint="eastAsia"/>
              </w:rPr>
              <w:t>subs</w:t>
            </w:r>
            <w:r>
              <w:t>criptionCorrelation</w:t>
            </w:r>
            <w:r w:rsidRPr="003B2883">
              <w:rPr>
                <w:rFonts w:hint="eastAsia"/>
              </w:rPr>
              <w:t>Id</w:t>
            </w:r>
          </w:p>
        </w:tc>
        <w:tc>
          <w:tcPr>
            <w:tcW w:w="1417" w:type="dxa"/>
            <w:tcBorders>
              <w:top w:val="single" w:sz="4" w:space="0" w:color="auto"/>
              <w:left w:val="single" w:sz="4" w:space="0" w:color="auto"/>
              <w:bottom w:val="single" w:sz="4" w:space="0" w:color="auto"/>
              <w:right w:val="single" w:sz="4" w:space="0" w:color="auto"/>
            </w:tcBorders>
          </w:tcPr>
          <w:p w14:paraId="32546D14" w14:textId="77777777" w:rsidR="005352AA" w:rsidRPr="003B2883" w:rsidRDefault="005352AA" w:rsidP="00F76148">
            <w:pPr>
              <w:pStyle w:val="TAL"/>
            </w:pPr>
            <w:r>
              <w:rPr>
                <w:lang w:val="en-US" w:eastAsia="zh-CN"/>
              </w:rPr>
              <w:t>Uri</w:t>
            </w:r>
          </w:p>
        </w:tc>
        <w:tc>
          <w:tcPr>
            <w:tcW w:w="426" w:type="dxa"/>
            <w:tcBorders>
              <w:top w:val="single" w:sz="4" w:space="0" w:color="auto"/>
              <w:left w:val="single" w:sz="4" w:space="0" w:color="auto"/>
              <w:bottom w:val="single" w:sz="4" w:space="0" w:color="auto"/>
              <w:right w:val="single" w:sz="4" w:space="0" w:color="auto"/>
            </w:tcBorders>
          </w:tcPr>
          <w:p w14:paraId="6BE97387" w14:textId="77777777" w:rsidR="005352AA" w:rsidRPr="003B2883" w:rsidRDefault="005352AA" w:rsidP="00F76148">
            <w:pPr>
              <w:pStyle w:val="TAC"/>
            </w:pPr>
            <w:r w:rsidRPr="003B2883">
              <w:rPr>
                <w:rFonts w:hint="eastAsia"/>
              </w:rPr>
              <w:t>C</w:t>
            </w:r>
          </w:p>
        </w:tc>
        <w:tc>
          <w:tcPr>
            <w:tcW w:w="1275" w:type="dxa"/>
            <w:tcBorders>
              <w:top w:val="single" w:sz="4" w:space="0" w:color="auto"/>
              <w:left w:val="single" w:sz="4" w:space="0" w:color="auto"/>
              <w:bottom w:val="single" w:sz="4" w:space="0" w:color="auto"/>
              <w:right w:val="single" w:sz="4" w:space="0" w:color="auto"/>
            </w:tcBorders>
          </w:tcPr>
          <w:p w14:paraId="7601E505" w14:textId="77777777" w:rsidR="005352AA" w:rsidRPr="003B2883" w:rsidRDefault="005352AA" w:rsidP="00F76148">
            <w:pPr>
              <w:pStyle w:val="TAL"/>
            </w:pPr>
            <w:r>
              <w:t>0..1</w:t>
            </w:r>
          </w:p>
        </w:tc>
        <w:tc>
          <w:tcPr>
            <w:tcW w:w="3828" w:type="dxa"/>
            <w:tcBorders>
              <w:top w:val="single" w:sz="4" w:space="0" w:color="auto"/>
              <w:left w:val="single" w:sz="4" w:space="0" w:color="auto"/>
              <w:bottom w:val="single" w:sz="4" w:space="0" w:color="auto"/>
              <w:right w:val="single" w:sz="4" w:space="0" w:color="auto"/>
            </w:tcBorders>
          </w:tcPr>
          <w:p w14:paraId="41BBEF12" w14:textId="77777777" w:rsidR="005352AA" w:rsidRPr="003B2883" w:rsidRDefault="005352AA" w:rsidP="00F76148">
            <w:pPr>
              <w:pStyle w:val="TAL"/>
              <w:rPr>
                <w:noProof/>
              </w:rPr>
            </w:pPr>
            <w:r w:rsidRPr="003B2883">
              <w:rPr>
                <w:noProof/>
              </w:rPr>
              <w:t xml:space="preserve">When present, this IE shall </w:t>
            </w:r>
            <w:r>
              <w:rPr>
                <w:noProof/>
              </w:rPr>
              <w:t xml:space="preserve">indicate </w:t>
            </w:r>
            <w:r w:rsidRPr="007E2FEA">
              <w:rPr>
                <w:lang w:eastAsia="zh-CN"/>
              </w:rPr>
              <w:t xml:space="preserve">the notification </w:t>
            </w:r>
            <w:r>
              <w:rPr>
                <w:lang w:eastAsia="zh-CN"/>
              </w:rPr>
              <w:t>for</w:t>
            </w:r>
            <w:r w:rsidRPr="007E2FEA">
              <w:rPr>
                <w:lang w:eastAsia="zh-CN"/>
              </w:rPr>
              <w:t xml:space="preserve"> the assignment of a new Subscription Correlation I</w:t>
            </w:r>
            <w:r>
              <w:rPr>
                <w:lang w:eastAsia="zh-CN"/>
              </w:rPr>
              <w:t>D</w:t>
            </w:r>
            <w:r w:rsidRPr="007E2FEA">
              <w:rPr>
                <w:lang w:eastAsia="zh-CN"/>
              </w:rPr>
              <w:t xml:space="preserve"> by the </w:t>
            </w:r>
            <w:r>
              <w:rPr>
                <w:lang w:eastAsia="zh-CN"/>
              </w:rPr>
              <w:t>LMF.</w:t>
            </w:r>
          </w:p>
        </w:tc>
        <w:tc>
          <w:tcPr>
            <w:tcW w:w="1559" w:type="dxa"/>
            <w:tcBorders>
              <w:top w:val="single" w:sz="4" w:space="0" w:color="auto"/>
              <w:left w:val="single" w:sz="4" w:space="0" w:color="auto"/>
              <w:bottom w:val="single" w:sz="4" w:space="0" w:color="auto"/>
              <w:right w:val="single" w:sz="4" w:space="0" w:color="auto"/>
            </w:tcBorders>
          </w:tcPr>
          <w:p w14:paraId="61CF61ED"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5749" w:name="_Toc25156486"/>
      <w:bookmarkStart w:id="5750" w:name="_Toc34124790"/>
      <w:bookmarkStart w:id="5751" w:name="_Toc43207916"/>
      <w:bookmarkStart w:id="5752" w:name="_Toc49857389"/>
      <w:bookmarkStart w:id="5753" w:name="_Toc56677230"/>
      <w:bookmarkStart w:id="5754" w:name="_Toc56691753"/>
      <w:bookmarkStart w:id="5755" w:name="_Toc56699017"/>
      <w:bookmarkStart w:id="5756" w:name="_Toc89035267"/>
      <w:bookmarkStart w:id="5757" w:name="_Toc89065065"/>
      <w:bookmarkStart w:id="5758" w:name="_Toc89180364"/>
      <w:bookmarkStart w:id="5759" w:name="_Toc97072043"/>
      <w:bookmarkStart w:id="5760" w:name="_Toc120051448"/>
      <w:bookmarkStart w:id="5761" w:name="_Toc177506887"/>
      <w:bookmarkStart w:id="5762" w:name="_Toc183625035"/>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5352AA" w:rsidRPr="003B2883" w14:paraId="45D79434"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00E4B927" w14:textId="77777777" w:rsidR="005352AA" w:rsidRPr="003B2883" w:rsidRDefault="005352AA" w:rsidP="00F76148">
            <w:pPr>
              <w:pStyle w:val="TAL"/>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619FC6B6" w14:textId="77777777" w:rsidR="005352AA" w:rsidRPr="003B2883" w:rsidRDefault="005352AA" w:rsidP="00F7614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49972124"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5DF2C08" w14:textId="77777777" w:rsidR="005352AA" w:rsidRPr="003B2883" w:rsidRDefault="005352AA" w:rsidP="00F7614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1DA91376" w14:textId="77777777" w:rsidR="005352AA" w:rsidRPr="003B2883" w:rsidRDefault="005352AA" w:rsidP="00F76148">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UTC </w:t>
            </w:r>
            <w:r w:rsidRPr="003B2883">
              <w:rPr>
                <w:rFonts w:cs="Arial"/>
                <w:szCs w:val="18"/>
              </w:rPr>
              <w:t>time.</w:t>
            </w:r>
          </w:p>
        </w:tc>
        <w:tc>
          <w:tcPr>
            <w:tcW w:w="1418" w:type="dxa"/>
            <w:tcBorders>
              <w:top w:val="single" w:sz="4" w:space="0" w:color="auto"/>
              <w:left w:val="single" w:sz="4" w:space="0" w:color="auto"/>
              <w:bottom w:val="single" w:sz="4" w:space="0" w:color="auto"/>
              <w:right w:val="single" w:sz="4" w:space="0" w:color="auto"/>
            </w:tcBorders>
          </w:tcPr>
          <w:p w14:paraId="7A5C6690" w14:textId="77777777" w:rsidR="005352AA" w:rsidRPr="003B2883" w:rsidRDefault="005352AA" w:rsidP="00F76148">
            <w:pPr>
              <w:pStyle w:val="TAL"/>
              <w:rPr>
                <w:rFonts w:cs="Arial"/>
                <w:szCs w:val="18"/>
              </w:rPr>
            </w:pPr>
          </w:p>
        </w:tc>
      </w:tr>
      <w:tr w:rsidR="005352AA"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77777777" w:rsidR="005352AA" w:rsidRPr="003B2883" w:rsidRDefault="005352AA" w:rsidP="00F76148">
            <w:pPr>
              <w:pStyle w:val="TAL"/>
            </w:pPr>
            <w:r>
              <w:t>samplingData</w:t>
            </w:r>
          </w:p>
        </w:tc>
        <w:tc>
          <w:tcPr>
            <w:tcW w:w="1343" w:type="dxa"/>
            <w:tcBorders>
              <w:top w:val="single" w:sz="4" w:space="0" w:color="auto"/>
              <w:left w:val="single" w:sz="4" w:space="0" w:color="auto"/>
              <w:bottom w:val="single" w:sz="4" w:space="0" w:color="auto"/>
              <w:right w:val="single" w:sz="4" w:space="0" w:color="auto"/>
            </w:tcBorders>
          </w:tcPr>
          <w:p w14:paraId="6D119965" w14:textId="77777777" w:rsidR="005352AA" w:rsidRPr="003B2883" w:rsidRDefault="005352AA" w:rsidP="00F76148">
            <w:pPr>
              <w:pStyle w:val="TAL"/>
            </w:pPr>
            <w:r>
              <w:t>FFS</w:t>
            </w:r>
          </w:p>
        </w:tc>
        <w:tc>
          <w:tcPr>
            <w:tcW w:w="567" w:type="dxa"/>
            <w:tcBorders>
              <w:top w:val="single" w:sz="4" w:space="0" w:color="auto"/>
              <w:left w:val="single" w:sz="4" w:space="0" w:color="auto"/>
              <w:bottom w:val="single" w:sz="4" w:space="0" w:color="auto"/>
              <w:right w:val="single" w:sz="4" w:space="0" w:color="auto"/>
            </w:tcBorders>
          </w:tcPr>
          <w:p w14:paraId="5736B199" w14:textId="77777777" w:rsidR="005352AA" w:rsidRPr="003B2883" w:rsidRDefault="005352AA" w:rsidP="00F76148">
            <w:pPr>
              <w:pStyle w:val="TAC"/>
            </w:pPr>
            <w:r>
              <w:t>FFS</w:t>
            </w:r>
          </w:p>
        </w:tc>
        <w:tc>
          <w:tcPr>
            <w:tcW w:w="1134" w:type="dxa"/>
            <w:tcBorders>
              <w:top w:val="single" w:sz="4" w:space="0" w:color="auto"/>
              <w:left w:val="single" w:sz="4" w:space="0" w:color="auto"/>
              <w:bottom w:val="single" w:sz="4" w:space="0" w:color="auto"/>
              <w:right w:val="single" w:sz="4" w:space="0" w:color="auto"/>
            </w:tcBorders>
          </w:tcPr>
          <w:p w14:paraId="684828CD" w14:textId="77777777" w:rsidR="005352AA" w:rsidRPr="003B2883" w:rsidRDefault="005352AA" w:rsidP="00F76148">
            <w:pPr>
              <w:pStyle w:val="TAL"/>
            </w:pPr>
            <w:r>
              <w:t>FFS</w:t>
            </w:r>
          </w:p>
        </w:tc>
        <w:tc>
          <w:tcPr>
            <w:tcW w:w="3827" w:type="dxa"/>
            <w:tcBorders>
              <w:top w:val="single" w:sz="4" w:space="0" w:color="auto"/>
              <w:left w:val="single" w:sz="4" w:space="0" w:color="auto"/>
              <w:bottom w:val="single" w:sz="4" w:space="0" w:color="auto"/>
              <w:right w:val="single" w:sz="4" w:space="0" w:color="auto"/>
            </w:tcBorders>
          </w:tcPr>
          <w:p w14:paraId="335221BB" w14:textId="77777777" w:rsidR="005352AA" w:rsidRDefault="005352AA" w:rsidP="00F76148">
            <w:pPr>
              <w:pStyle w:val="TAL"/>
              <w:rPr>
                <w:rFonts w:cs="Arial"/>
                <w:szCs w:val="18"/>
                <w:lang w:val="en-US"/>
              </w:rPr>
            </w:pPr>
            <w:r>
              <w:rPr>
                <w:rFonts w:cs="Arial"/>
                <w:szCs w:val="18"/>
                <w:lang w:val="en-US"/>
              </w:rPr>
              <w:t>FFS</w:t>
            </w:r>
          </w:p>
          <w:p w14:paraId="70E4D3EE" w14:textId="77777777" w:rsidR="005352AA" w:rsidRPr="003B2883" w:rsidRDefault="005352AA" w:rsidP="00F7614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5352AA" w:rsidRPr="003B2883" w:rsidRDefault="005352AA" w:rsidP="00F76148">
            <w:pPr>
              <w:pStyle w:val="TAL"/>
              <w:rPr>
                <w:rFonts w:cs="Arial"/>
                <w:szCs w:val="18"/>
              </w:rPr>
            </w:pPr>
          </w:p>
        </w:tc>
      </w:tr>
    </w:tbl>
    <w:p w14:paraId="1125438B" w14:textId="77777777" w:rsidR="005352AA" w:rsidRDefault="005352AA" w:rsidP="005352AA"/>
    <w:p w14:paraId="68CEE959" w14:textId="5635B68B" w:rsidR="005352AA" w:rsidRDefault="005352AA" w:rsidP="005352AA">
      <w:pPr>
        <w:pStyle w:val="EditorsNote"/>
      </w:pPr>
      <w:r w:rsidRPr="00634041">
        <w:rPr>
          <w:rStyle w:val="EditorsNoteChar"/>
        </w:rPr>
        <w:t xml:space="preserve">Editor's note: The data samples used for </w:t>
      </w:r>
      <w:r w:rsidRPr="00634041">
        <w:rPr>
          <w:rStyle w:val="EditorsNoteChar"/>
          <w:rFonts w:eastAsia="DengXian"/>
        </w:rPr>
        <w:t>LMF-based AI/ML Positioning</w:t>
      </w:r>
      <w:r w:rsidRPr="00634041">
        <w:rPr>
          <w:rStyle w:val="EditorsNoteChar"/>
        </w:rPr>
        <w:t xml:space="preserve"> will be decided by RAN WGs</w:t>
      </w:r>
      <w:r w:rsidRPr="00346266">
        <w:t>.</w:t>
      </w:r>
    </w:p>
    <w:p w14:paraId="64DAE55B" w14:textId="0CC3604D" w:rsidR="005352AA" w:rsidRDefault="00866469" w:rsidP="005352AA">
      <w:pPr>
        <w:pStyle w:val="Heading4"/>
        <w:rPr>
          <w:lang w:val="en-US"/>
        </w:rPr>
      </w:pPr>
      <w:bookmarkStart w:id="5763" w:name="_Toc183625036"/>
      <w:r>
        <w:rPr>
          <w:lang w:val="en-US"/>
        </w:rPr>
        <w:lastRenderedPageBreak/>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5763"/>
    </w:p>
    <w:p w14:paraId="3C9DAEB9" w14:textId="46C83289" w:rsidR="005352AA" w:rsidRDefault="00866469" w:rsidP="005352AA">
      <w:pPr>
        <w:pStyle w:val="Heading5"/>
      </w:pPr>
      <w:bookmarkStart w:id="5764" w:name="_Toc183625037"/>
      <w:r>
        <w:t>6.3</w:t>
      </w:r>
      <w:r w:rsidR="005352AA">
        <w:t>.6.3.1</w:t>
      </w:r>
      <w:r w:rsidR="005352AA">
        <w:tab/>
        <w:t>Introduction</w:t>
      </w:r>
      <w:bookmarkEnd w:id="576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5765" w:name="_Toc183625038"/>
      <w:r>
        <w:t>6.3</w:t>
      </w:r>
      <w:r w:rsidR="005352AA">
        <w:t>.6.3.2</w:t>
      </w:r>
      <w:r w:rsidR="005352AA">
        <w:tab/>
        <w:t>Simple data types</w:t>
      </w:r>
      <w:bookmarkEnd w:id="5765"/>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5D0FED33" w14:textId="265FD784" w:rsidR="005352AA" w:rsidRDefault="00866469" w:rsidP="005352AA">
      <w:pPr>
        <w:pStyle w:val="Heading4"/>
        <w:rPr>
          <w:lang w:val="en-US"/>
        </w:rPr>
      </w:pPr>
      <w:bookmarkStart w:id="5766" w:name="_Toc183625039"/>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5766"/>
    </w:p>
    <w:p w14:paraId="470B9BB6" w14:textId="679EBB0E" w:rsidR="005352AA" w:rsidRPr="003B2883" w:rsidRDefault="00866469" w:rsidP="005352AA">
      <w:pPr>
        <w:pStyle w:val="Heading5"/>
        <w:rPr>
          <w:lang w:val="en-US"/>
        </w:rPr>
      </w:pPr>
      <w:bookmarkStart w:id="5767" w:name="_Toc25156435"/>
      <w:bookmarkStart w:id="5768" w:name="_Toc34124739"/>
      <w:bookmarkStart w:id="5769" w:name="_Toc43207865"/>
      <w:bookmarkStart w:id="5770" w:name="_Toc49857338"/>
      <w:bookmarkStart w:id="5771" w:name="_Toc56677178"/>
      <w:bookmarkStart w:id="5772" w:name="_Toc56691701"/>
      <w:bookmarkStart w:id="5773" w:name="_Toc56698965"/>
      <w:bookmarkStart w:id="5774" w:name="_Toc89035214"/>
      <w:bookmarkStart w:id="5775" w:name="_Toc89065012"/>
      <w:bookmarkStart w:id="5776" w:name="_Toc89180311"/>
      <w:bookmarkStart w:id="5777" w:name="_Toc97071990"/>
      <w:bookmarkStart w:id="5778" w:name="_Toc120051395"/>
      <w:bookmarkStart w:id="5779" w:name="_Toc177506834"/>
      <w:bookmarkStart w:id="5780" w:name="_Toc183625040"/>
      <w:r>
        <w:rPr>
          <w:lang w:val="en-US"/>
        </w:rPr>
        <w:t>6.3</w:t>
      </w:r>
      <w:r w:rsidR="005352AA" w:rsidRPr="003B2883">
        <w:rPr>
          <w:lang w:val="en-US"/>
        </w:rPr>
        <w:t>.6.4.1</w:t>
      </w:r>
      <w:r w:rsidR="005352AA" w:rsidRPr="003B2883">
        <w:rPr>
          <w:lang w:val="en-US"/>
        </w:rPr>
        <w:tab/>
        <w:t>Introduction</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5781" w:name="_Toc183625041"/>
      <w:r>
        <w:t>6.3</w:t>
      </w:r>
      <w:r w:rsidR="005352AA">
        <w:t>.6.4.2</w:t>
      </w:r>
      <w:r w:rsidR="005352AA">
        <w:tab/>
        <w:t>Binary data types</w:t>
      </w:r>
      <w:bookmarkEnd w:id="5781"/>
    </w:p>
    <w:p w14:paraId="316CCC33" w14:textId="2FDEFDD9" w:rsidR="005352AA" w:rsidRDefault="005352AA" w:rsidP="005352AA">
      <w:pPr>
        <w:pStyle w:val="TH"/>
      </w:pPr>
      <w:r w:rsidRPr="009C4D60">
        <w:t xml:space="preserve">Table </w:t>
      </w:r>
      <w:r w:rsidR="00866469">
        <w:t>6.3</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65A8C72A" w:rsidR="005352AA" w:rsidRPr="004C0C0A" w:rsidRDefault="005352AA"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5782" w:name="_Toc25156514"/>
      <w:bookmarkStart w:id="5783" w:name="_Toc34124819"/>
      <w:bookmarkStart w:id="5784" w:name="_Toc43207948"/>
      <w:bookmarkStart w:id="5785" w:name="_Toc49857421"/>
      <w:bookmarkStart w:id="5786" w:name="_Toc56677264"/>
      <w:bookmarkStart w:id="5787" w:name="_Toc56691787"/>
      <w:bookmarkStart w:id="5788" w:name="_Toc56699051"/>
      <w:bookmarkStart w:id="5789" w:name="_Toc89035307"/>
      <w:bookmarkStart w:id="5790" w:name="_Toc89065105"/>
      <w:bookmarkStart w:id="5791" w:name="_Toc89180404"/>
      <w:bookmarkStart w:id="5792" w:name="_Toc97072089"/>
      <w:bookmarkStart w:id="5793" w:name="_Toc120051494"/>
      <w:bookmarkStart w:id="5794" w:name="_Toc177506935"/>
      <w:bookmarkStart w:id="5795" w:name="_Toc183625042"/>
      <w:r>
        <w:t>6.3</w:t>
      </w:r>
      <w:r w:rsidR="005352AA" w:rsidRPr="003B2883">
        <w:t>.7</w:t>
      </w:r>
      <w:r w:rsidR="005352AA" w:rsidRPr="003B2883">
        <w:tab/>
        <w:t>Error Handling</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791735C0" w14:textId="77A7AF61" w:rsidR="005352AA" w:rsidRPr="003B2883" w:rsidRDefault="00866469" w:rsidP="005352AA">
      <w:pPr>
        <w:pStyle w:val="Heading4"/>
      </w:pPr>
      <w:bookmarkStart w:id="5796" w:name="_Toc25156515"/>
      <w:bookmarkStart w:id="5797" w:name="_Toc34124820"/>
      <w:bookmarkStart w:id="5798" w:name="_Toc43207949"/>
      <w:bookmarkStart w:id="5799" w:name="_Toc49857422"/>
      <w:bookmarkStart w:id="5800" w:name="_Toc56677265"/>
      <w:bookmarkStart w:id="5801" w:name="_Toc56691788"/>
      <w:bookmarkStart w:id="5802" w:name="_Toc56699052"/>
      <w:bookmarkStart w:id="5803" w:name="_Toc89035308"/>
      <w:bookmarkStart w:id="5804" w:name="_Toc89065106"/>
      <w:bookmarkStart w:id="5805" w:name="_Toc89180405"/>
      <w:bookmarkStart w:id="5806" w:name="_Toc97072090"/>
      <w:bookmarkStart w:id="5807" w:name="_Toc120051495"/>
      <w:bookmarkStart w:id="5808" w:name="_Toc177506936"/>
      <w:bookmarkStart w:id="5809" w:name="_Toc183625043"/>
      <w:r>
        <w:t>6.3</w:t>
      </w:r>
      <w:r w:rsidR="005352AA" w:rsidRPr="003B2883">
        <w:t>.7.1</w:t>
      </w:r>
      <w:r w:rsidR="005352AA" w:rsidRPr="003B2883">
        <w:tab/>
        <w:t>General</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5810" w:name="_Toc25156516"/>
      <w:bookmarkStart w:id="5811" w:name="_Toc34124821"/>
      <w:bookmarkStart w:id="5812" w:name="_Toc43207950"/>
      <w:bookmarkStart w:id="5813" w:name="_Toc49857423"/>
      <w:bookmarkStart w:id="5814" w:name="_Toc56677266"/>
      <w:bookmarkStart w:id="5815" w:name="_Toc56691789"/>
      <w:bookmarkStart w:id="5816" w:name="_Toc56699053"/>
      <w:bookmarkStart w:id="5817" w:name="_Toc89035309"/>
      <w:bookmarkStart w:id="5818" w:name="_Toc89065107"/>
      <w:bookmarkStart w:id="5819" w:name="_Toc89180406"/>
      <w:bookmarkStart w:id="5820" w:name="_Toc97072091"/>
      <w:bookmarkStart w:id="5821" w:name="_Toc120051496"/>
      <w:bookmarkStart w:id="5822" w:name="_Toc177506937"/>
      <w:bookmarkStart w:id="5823" w:name="_Toc183625044"/>
      <w:r>
        <w:t>6.3</w:t>
      </w:r>
      <w:r w:rsidR="005352AA" w:rsidRPr="003B2883">
        <w:t>.7.2</w:t>
      </w:r>
      <w:r w:rsidR="005352AA" w:rsidRPr="003B2883">
        <w:tab/>
        <w:t>Protocol Errors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4FE10C60" w14:textId="77777777" w:rsidR="007812F0" w:rsidRPr="003B2883" w:rsidRDefault="007812F0" w:rsidP="005352AA"/>
    <w:p w14:paraId="701F1B2E" w14:textId="143B005B" w:rsidR="005352AA" w:rsidRPr="0027247C" w:rsidRDefault="00866469" w:rsidP="005352AA">
      <w:pPr>
        <w:pStyle w:val="Heading3"/>
        <w:rPr>
          <w:lang w:val="en-US"/>
        </w:rPr>
      </w:pPr>
      <w:bookmarkStart w:id="5824" w:name="_Toc25156519"/>
      <w:bookmarkStart w:id="5825" w:name="_Toc34124824"/>
      <w:bookmarkStart w:id="5826" w:name="_Toc43207953"/>
      <w:bookmarkStart w:id="5827" w:name="_Toc49857426"/>
      <w:bookmarkStart w:id="5828" w:name="_Toc56677269"/>
      <w:bookmarkStart w:id="5829" w:name="_Toc56691792"/>
      <w:bookmarkStart w:id="5830" w:name="_Toc56699056"/>
      <w:bookmarkStart w:id="5831" w:name="_Toc89035312"/>
      <w:bookmarkStart w:id="5832" w:name="_Toc89065110"/>
      <w:bookmarkStart w:id="5833" w:name="_Toc89180409"/>
      <w:bookmarkStart w:id="5834" w:name="_Toc97072094"/>
      <w:bookmarkStart w:id="5835" w:name="_Toc120051499"/>
      <w:bookmarkStart w:id="5836" w:name="_Toc177506940"/>
      <w:bookmarkStart w:id="5837" w:name="_Toc183625045"/>
      <w:r>
        <w:rPr>
          <w:lang w:val="en-US"/>
        </w:rPr>
        <w:t>6.3</w:t>
      </w:r>
      <w:r w:rsidR="005352AA" w:rsidRPr="0027247C">
        <w:rPr>
          <w:lang w:val="en-US"/>
        </w:rPr>
        <w:t>.</w:t>
      </w:r>
      <w:r w:rsidR="005352AA">
        <w:rPr>
          <w:lang w:val="en-US"/>
        </w:rPr>
        <w:t>8</w:t>
      </w:r>
      <w:r w:rsidR="005352AA" w:rsidRPr="0027247C">
        <w:rPr>
          <w:lang w:val="en-US"/>
        </w:rPr>
        <w:tab/>
        <w:t>Security</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4629D48" w14:textId="77777777" w:rsidR="005352AA" w:rsidRPr="0027247C" w:rsidRDefault="005352AA" w:rsidP="005352AA">
      <w:pPr>
        <w:rPr>
          <w:lang w:val="en-US"/>
        </w:rPr>
      </w:pPr>
      <w:r w:rsidRPr="0027247C">
        <w:rPr>
          <w:lang w:val="en-US"/>
        </w:rPr>
        <w:t>As indicated in 3GPP TS 33.501 [27],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[28]), using the "Client Credentials" authorization grant, where the NRF (see 3GPP TS 29.510 [29]) plays the role of the authorization server.</w:t>
      </w:r>
    </w:p>
    <w:p w14:paraId="0638D0D1" w14:textId="77777777" w:rsidR="005352AA" w:rsidRPr="0027247C" w:rsidRDefault="005352AA" w:rsidP="005352AA">
      <w:pPr>
        <w:rPr>
          <w:lang w:val="en-US"/>
        </w:rPr>
      </w:pPr>
    </w:p>
    <w:p w14:paraId="4CAF8691" w14:textId="77777777"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sidRPr="00BE5ECB">
        <w:rPr>
          <w:lang w:val="en-US"/>
        </w:rPr>
        <w:t xml:space="preserve"> </w:t>
      </w:r>
      <w:r w:rsidRPr="0027247C">
        <w:rPr>
          <w:lang w:val="en-US"/>
        </w:rPr>
        <w:t>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[29], clause 5.4.2.2.</w:t>
      </w:r>
    </w:p>
    <w:p w14:paraId="04CA3BB3" w14:textId="77777777" w:rsidR="005352AA" w:rsidRPr="0027247C" w:rsidRDefault="005352AA" w:rsidP="005352AA">
      <w:pPr>
        <w:rPr>
          <w:lang w:val="en-US"/>
        </w:rPr>
      </w:pP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77777777"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[27];</w:t>
      </w:r>
    </w:p>
    <w:p w14:paraId="48C325BA" w14:textId="3975A71A" w:rsidR="005352AA" w:rsidRDefault="005352AA" w:rsidP="005352AA">
      <w:pPr>
        <w:pStyle w:val="TH"/>
      </w:pPr>
      <w:r>
        <w:t>Table </w:t>
      </w:r>
      <w:r w:rsidR="00866469">
        <w:t>6.3</w:t>
      </w:r>
      <w:r>
        <w:t>.8-1: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6A3F68CD" w:rsidR="005352AA" w:rsidRPr="0027247C" w:rsidRDefault="00866469" w:rsidP="005352AA">
      <w:pPr>
        <w:pStyle w:val="Heading3"/>
      </w:pPr>
      <w:bookmarkStart w:id="5838" w:name="_Toc56677270"/>
      <w:bookmarkStart w:id="5839" w:name="_Toc56691793"/>
      <w:bookmarkStart w:id="5840" w:name="_Toc56699057"/>
      <w:bookmarkStart w:id="5841" w:name="_Toc89035313"/>
      <w:bookmarkStart w:id="5842" w:name="_Toc89065111"/>
      <w:bookmarkStart w:id="5843" w:name="_Toc89180410"/>
      <w:bookmarkStart w:id="5844" w:name="_Toc97072095"/>
      <w:bookmarkStart w:id="5845" w:name="_Toc120051500"/>
      <w:bookmarkStart w:id="5846" w:name="_Toc177506941"/>
      <w:bookmarkStart w:id="5847" w:name="_Toc183625046"/>
      <w:r>
        <w:t>6.3</w:t>
      </w:r>
      <w:r w:rsidR="005352AA" w:rsidRPr="0027247C">
        <w:t>.</w:t>
      </w:r>
      <w:r w:rsidR="005352AA">
        <w:t>9</w:t>
      </w:r>
      <w:r w:rsidR="005352AA" w:rsidRPr="0027247C">
        <w:tab/>
        <w:t>HTTP redirection</w:t>
      </w:r>
      <w:bookmarkEnd w:id="5838"/>
      <w:bookmarkEnd w:id="5839"/>
      <w:bookmarkEnd w:id="5840"/>
      <w:bookmarkEnd w:id="5841"/>
      <w:bookmarkEnd w:id="5842"/>
      <w:bookmarkEnd w:id="5843"/>
      <w:bookmarkEnd w:id="5844"/>
      <w:bookmarkEnd w:id="5845"/>
      <w:bookmarkEnd w:id="5846"/>
      <w:bookmarkEnd w:id="5847"/>
    </w:p>
    <w:p w14:paraId="4AC36EB9" w14:textId="77777777"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 See the ES3XX feature in clause 6.2.8.</w:t>
      </w:r>
    </w:p>
    <w:p w14:paraId="467B9E2D" w14:textId="77777777" w:rsidR="005352AA" w:rsidRPr="0027247C" w:rsidRDefault="005352AA" w:rsidP="005352AA"/>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5685A876" w14:textId="77777777" w:rsidR="005352AA" w:rsidRPr="0027247C" w:rsidRDefault="005352AA" w:rsidP="005352AA"/>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5848" w:name="_Toc20150442"/>
      <w:bookmarkStart w:id="5849" w:name="_Toc25168732"/>
      <w:bookmarkStart w:id="5850" w:name="_Toc27593151"/>
      <w:bookmarkStart w:id="5851" w:name="_Toc34148027"/>
      <w:bookmarkStart w:id="5852" w:name="_Toc36463411"/>
      <w:bookmarkStart w:id="5853" w:name="_Toc43215251"/>
      <w:bookmarkStart w:id="5854" w:name="_Toc45032499"/>
      <w:bookmarkStart w:id="5855" w:name="_Toc49849988"/>
      <w:bookmarkStart w:id="5856" w:name="_Toc51873502"/>
      <w:bookmarkStart w:id="5857" w:name="_Toc56517630"/>
      <w:bookmarkStart w:id="5858" w:name="_Toc58594531"/>
      <w:bookmarkStart w:id="5859" w:name="_Toc67686045"/>
      <w:bookmarkStart w:id="5860" w:name="_Toc74993872"/>
      <w:bookmarkStart w:id="5861" w:name="_Toc82716462"/>
      <w:bookmarkStart w:id="5862" w:name="_Toc88818749"/>
      <w:bookmarkStart w:id="5863" w:name="_Toc90650671"/>
      <w:bookmarkStart w:id="5864" w:name="_Toc98506340"/>
      <w:bookmarkStart w:id="5865" w:name="_Toc106639398"/>
      <w:bookmarkStart w:id="5866" w:name="_Toc106639625"/>
      <w:bookmarkStart w:id="5867" w:name="_Toc114779135"/>
      <w:bookmarkStart w:id="5868" w:name="_Toc122097052"/>
      <w:bookmarkStart w:id="5869" w:name="_Toc130844273"/>
      <w:bookmarkStart w:id="5870" w:name="_Toc138411981"/>
      <w:bookmarkStart w:id="5871" w:name="_Toc145956179"/>
      <w:bookmarkStart w:id="5872" w:name="_Toc153887621"/>
      <w:bookmarkStart w:id="5873" w:name="_Toc161905510"/>
      <w:bookmarkStart w:id="5874" w:name="_Toc170210113"/>
      <w:bookmarkStart w:id="5875" w:name="_Toc177550909"/>
      <w:bookmarkStart w:id="5876" w:name="_Toc183625047"/>
      <w:bookmarkEnd w:id="264"/>
      <w:r>
        <w:rPr>
          <w:noProof/>
        </w:rPr>
        <w:t>Annex A (normative):</w:t>
      </w:r>
      <w:r w:rsidR="009B5010">
        <w:rPr>
          <w:noProof/>
        </w:rPr>
        <w:br/>
      </w:r>
      <w:r>
        <w:rPr>
          <w:noProof/>
        </w:rPr>
        <w:t>OpenAPI specification</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3907BCF6" w14:textId="77777777" w:rsidR="00EB7848" w:rsidRDefault="00EB7848" w:rsidP="009B5010">
      <w:pPr>
        <w:pStyle w:val="Heading1"/>
      </w:pPr>
      <w:bookmarkStart w:id="5877" w:name="_Toc20150443"/>
      <w:bookmarkStart w:id="5878" w:name="_Toc25168733"/>
      <w:bookmarkStart w:id="5879" w:name="_Toc27593152"/>
      <w:bookmarkStart w:id="5880" w:name="_Toc34148028"/>
      <w:bookmarkStart w:id="5881" w:name="_Toc36463412"/>
      <w:bookmarkStart w:id="5882" w:name="_Toc43215252"/>
      <w:bookmarkStart w:id="5883" w:name="_Toc45032500"/>
      <w:bookmarkStart w:id="5884" w:name="_Toc49849989"/>
      <w:bookmarkStart w:id="5885" w:name="_Toc51873503"/>
      <w:bookmarkStart w:id="5886" w:name="_Toc56517631"/>
      <w:bookmarkStart w:id="5887" w:name="_Toc58594532"/>
      <w:bookmarkStart w:id="5888" w:name="_Toc67686046"/>
      <w:bookmarkStart w:id="5889" w:name="_Toc74993873"/>
      <w:bookmarkStart w:id="5890" w:name="_Toc82716463"/>
      <w:bookmarkStart w:id="5891" w:name="_Toc88818750"/>
      <w:bookmarkStart w:id="5892" w:name="_Toc90650672"/>
      <w:bookmarkStart w:id="5893" w:name="_Toc98506341"/>
      <w:bookmarkStart w:id="5894" w:name="_Toc106639626"/>
      <w:bookmarkStart w:id="5895" w:name="_Toc114779136"/>
      <w:bookmarkStart w:id="5896" w:name="_Toc122097053"/>
      <w:bookmarkStart w:id="5897" w:name="_Toc130844274"/>
      <w:bookmarkStart w:id="5898" w:name="_Toc138411982"/>
      <w:bookmarkStart w:id="5899" w:name="_Toc145956180"/>
      <w:bookmarkStart w:id="5900" w:name="_Toc153887622"/>
      <w:bookmarkStart w:id="5901" w:name="_Toc161905511"/>
      <w:bookmarkStart w:id="5902" w:name="_Toc170210114"/>
      <w:bookmarkStart w:id="5903" w:name="_Toc177550910"/>
      <w:bookmarkStart w:id="5904" w:name="_Toc183625048"/>
      <w:r>
        <w:t>A.1</w:t>
      </w:r>
      <w:r>
        <w:tab/>
        <w:t>General</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5905" w:name="_Toc20150444"/>
      <w:bookmarkStart w:id="5906" w:name="_Toc25168734"/>
      <w:bookmarkStart w:id="5907" w:name="_Toc27593153"/>
      <w:bookmarkStart w:id="5908" w:name="_Toc34148029"/>
      <w:bookmarkStart w:id="5909" w:name="_Toc36463413"/>
      <w:bookmarkStart w:id="5910" w:name="_Toc43215253"/>
      <w:bookmarkStart w:id="5911" w:name="_Toc45032501"/>
      <w:bookmarkStart w:id="5912" w:name="_Toc49849990"/>
      <w:bookmarkStart w:id="5913" w:name="_Toc51873504"/>
      <w:bookmarkStart w:id="5914" w:name="_Toc56517632"/>
      <w:bookmarkStart w:id="5915" w:name="_Toc58594533"/>
      <w:bookmarkStart w:id="5916" w:name="_Toc67686047"/>
      <w:bookmarkStart w:id="5917" w:name="_Toc74993874"/>
      <w:bookmarkStart w:id="5918" w:name="_Toc82716464"/>
      <w:bookmarkStart w:id="5919" w:name="_Toc88818751"/>
      <w:bookmarkStart w:id="5920" w:name="_Toc90650673"/>
      <w:bookmarkStart w:id="5921" w:name="_Toc98506342"/>
      <w:bookmarkStart w:id="5922" w:name="_Toc106639627"/>
      <w:bookmarkStart w:id="5923" w:name="_Toc114779137"/>
      <w:bookmarkStart w:id="5924" w:name="_Toc122097054"/>
      <w:bookmarkStart w:id="5925" w:name="_Toc130844275"/>
      <w:bookmarkStart w:id="5926" w:name="_Toc138411983"/>
      <w:bookmarkStart w:id="5927" w:name="_Toc145956181"/>
      <w:bookmarkStart w:id="5928" w:name="_Toc153887623"/>
      <w:bookmarkStart w:id="5929" w:name="_Toc161905512"/>
      <w:bookmarkStart w:id="5930" w:name="_Toc170210115"/>
      <w:bookmarkStart w:id="5931" w:name="_Toc177550911"/>
      <w:bookmarkStart w:id="5932" w:name="_Toc183625049"/>
      <w:bookmarkStart w:id="5933" w:name="_Hlk160537101"/>
      <w:r>
        <w:t>A.2</w:t>
      </w:r>
      <w:r>
        <w:tab/>
        <w:t>Nlmf_Location API</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05BFAE74"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r w:rsidR="000442E1">
        <w:rPr>
          <w:lang w:val="en-US"/>
        </w:rPr>
        <w:t>2</w:t>
      </w:r>
      <w:r w:rsidRPr="00BF6487">
        <w:rPr>
          <w:lang w:val="en-US"/>
        </w:rPr>
        <w:t>'</w:t>
      </w:r>
    </w:p>
    <w:p w14:paraId="4861B549" w14:textId="77777777" w:rsidR="00EB7848" w:rsidRPr="00BF6487" w:rsidRDefault="00EB7848" w:rsidP="00EB7848">
      <w:pPr>
        <w:pStyle w:val="PL"/>
        <w:rPr>
          <w:lang w:val="en-US"/>
        </w:rPr>
      </w:pPr>
      <w:r w:rsidRPr="00BF6487">
        <w:rPr>
          <w:lang w:val="en-US"/>
        </w:rPr>
        <w:lastRenderedPageBreak/>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40FB8782" w:rsidR="00EB7848" w:rsidRDefault="00EB7848" w:rsidP="00EB7848">
      <w:pPr>
        <w:pStyle w:val="PL"/>
      </w:pPr>
      <w:r>
        <w:t xml:space="preserve">    © 202</w:t>
      </w:r>
      <w:r w:rsidR="00CD2ABC">
        <w:t>4</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25944014"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0442E1">
        <w:rPr>
          <w:lang w:val="en-US"/>
        </w:rPr>
        <w:t>1</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5933"/>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lastRenderedPageBreak/>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lastRenderedPageBreak/>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lastRenderedPageBreak/>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lastRenderedPageBreak/>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lastRenderedPageBreak/>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lastRenderedPageBreak/>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lastRenderedPageBreak/>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lastRenderedPageBreak/>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1C7ED225" w14:textId="4067441E" w:rsidR="00735296" w:rsidRPr="007E2486" w:rsidRDefault="00735296" w:rsidP="00436FFE">
      <w:pPr>
        <w:pStyle w:val="PL"/>
        <w:rPr>
          <w:lang w:val="en-US"/>
        </w:rPr>
      </w:pPr>
      <w:r w:rsidRPr="007E2486">
        <w:t xml:space="preserve">          $ref: 'TS29122_MonitoringEvent.yaml</w:t>
      </w:r>
      <w:r w:rsidR="00D12EDC">
        <w:t>#</w:t>
      </w:r>
      <w:r w:rsidRPr="007E2486">
        <w:t>/components/schemas/UpLocRepAddrAfRm'</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lastRenderedPageBreak/>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lastRenderedPageBreak/>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lastRenderedPageBreak/>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lastRenderedPageBreak/>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lastRenderedPageBreak/>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lastRenderedPageBreak/>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lastRenderedPageBreak/>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532AE0D9" w14:textId="77777777" w:rsidR="00662953" w:rsidRDefault="00662953" w:rsidP="00662953">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lastRenderedPageBreak/>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lastRenderedPageBreak/>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lastRenderedPageBreak/>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lastRenderedPageBreak/>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73C3A092" w14:textId="77777777" w:rsidR="00E22586" w:rsidRDefault="00E22586" w:rsidP="00E22586">
      <w:pPr>
        <w:pStyle w:val="PL"/>
        <w:rPr>
          <w:lang w:val="en-US" w:eastAsia="zh-CN"/>
        </w:rPr>
      </w:pPr>
      <w:r>
        <w:rPr>
          <w:lang w:val="en-US"/>
        </w:rPr>
        <w:t xml:space="preserve">        - eventReportMessage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lastRenderedPageBreak/>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lastRenderedPageBreak/>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lastRenderedPageBreak/>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lastRenderedPageBreak/>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218659EB" w14:textId="77777777" w:rsidR="00786199" w:rsidRPr="00EB1C3D" w:rsidRDefault="00786199" w:rsidP="00786199">
      <w:pPr>
        <w:pStyle w:val="PL"/>
      </w:pPr>
      <w:r w:rsidRPr="00EB1C3D">
        <w:t xml:space="preserve">        ecgi:</w:t>
      </w:r>
    </w:p>
    <w:p w14:paraId="3A3454D4" w14:textId="77777777" w:rsidR="00786199" w:rsidRDefault="00786199" w:rsidP="00786199">
      <w:pPr>
        <w:pStyle w:val="PL"/>
      </w:pPr>
      <w:r w:rsidRPr="00EB1C3D">
        <w:t xml:space="preserve">          $ref: 'TS29571_CommonData.yaml#/components/schemas/Ecgi'</w:t>
      </w:r>
    </w:p>
    <w:p w14:paraId="00A7D2B9" w14:textId="77777777" w:rsidR="00BB72B0" w:rsidRDefault="00BB72B0" w:rsidP="00BB72B0">
      <w:pPr>
        <w:pStyle w:val="PL"/>
        <w:rPr>
          <w:lang w:val="en-US"/>
        </w:rPr>
      </w:pPr>
    </w:p>
    <w:p w14:paraId="414BC2BF" w14:textId="77777777" w:rsidR="00BB72B0" w:rsidRDefault="00BB72B0" w:rsidP="00BB72B0">
      <w:pPr>
        <w:pStyle w:val="PL"/>
        <w:rPr>
          <w:lang w:val="en-US"/>
        </w:rPr>
      </w:pPr>
      <w:r>
        <w:rPr>
          <w:lang w:val="en-US"/>
        </w:rPr>
        <w:t xml:space="preserve">    </w:t>
      </w:r>
      <w:r w:rsidRPr="001B0E86">
        <w:rPr>
          <w:lang w:val="en-US"/>
        </w:rPr>
        <w:t>RelativeVelocityWithUncertainty</w:t>
      </w:r>
      <w:r>
        <w:rPr>
          <w:lang w:val="en-US"/>
        </w:rPr>
        <w:t>:</w:t>
      </w:r>
    </w:p>
    <w:p w14:paraId="127AF46E" w14:textId="77777777" w:rsidR="00BB72B0" w:rsidRDefault="00BB72B0" w:rsidP="00BB72B0">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11FFD324" w14:textId="77777777" w:rsidR="00BB72B0" w:rsidRDefault="00BB72B0" w:rsidP="00BB72B0">
      <w:pPr>
        <w:pStyle w:val="PL"/>
        <w:rPr>
          <w:lang w:val="en-US"/>
        </w:rPr>
      </w:pPr>
      <w:r>
        <w:rPr>
          <w:lang w:val="en-US"/>
        </w:rPr>
        <w:t xml:space="preserve">      type: object</w:t>
      </w:r>
    </w:p>
    <w:p w14:paraId="1E53C1E1" w14:textId="77777777" w:rsidR="00BB72B0" w:rsidRDefault="00BB72B0" w:rsidP="00BB72B0">
      <w:pPr>
        <w:pStyle w:val="PL"/>
        <w:rPr>
          <w:lang w:val="en-US"/>
        </w:rPr>
      </w:pPr>
      <w:r>
        <w:rPr>
          <w:lang w:val="en-US"/>
        </w:rPr>
        <w:lastRenderedPageBreak/>
        <w:t xml:space="preserve">      properties:</w:t>
      </w:r>
    </w:p>
    <w:p w14:paraId="0E419841" w14:textId="77777777" w:rsidR="00BB72B0" w:rsidRDefault="00BB72B0" w:rsidP="00BB72B0">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057A9BFB" w14:textId="77777777" w:rsidR="00BB72B0" w:rsidRDefault="00BB72B0" w:rsidP="00BB72B0">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4BBE9FA9" w14:textId="77777777" w:rsidR="00BB72B0" w:rsidRDefault="00BB72B0" w:rsidP="00BB72B0">
      <w:pPr>
        <w:pStyle w:val="PL"/>
        <w:rPr>
          <w:lang w:val="en-US"/>
        </w:rPr>
      </w:pPr>
      <w:r>
        <w:rPr>
          <w:lang w:val="en-US"/>
        </w:rPr>
        <w:t xml:space="preserve">        </w:t>
      </w:r>
      <w:r>
        <w:t>rUncertainty</w:t>
      </w:r>
      <w:r>
        <w:rPr>
          <w:lang w:val="en-US"/>
        </w:rPr>
        <w:t>:</w:t>
      </w:r>
    </w:p>
    <w:p w14:paraId="6AFFE810" w14:textId="77777777" w:rsidR="00BB72B0" w:rsidRDefault="00BB72B0" w:rsidP="00BB72B0">
      <w:pPr>
        <w:pStyle w:val="PL"/>
        <w:rPr>
          <w:lang w:val="en-US"/>
        </w:rPr>
      </w:pPr>
      <w:r>
        <w:rPr>
          <w:lang w:val="en-US"/>
        </w:rPr>
        <w:t xml:space="preserve">          </w:t>
      </w:r>
      <w:r w:rsidRPr="00BF6487">
        <w:rPr>
          <w:lang w:val="en-US"/>
        </w:rPr>
        <w:t>$ref: '#/components/schemas/</w:t>
      </w:r>
      <w:r>
        <w:t>SpeedUncertainty</w:t>
      </w:r>
      <w:r>
        <w:rPr>
          <w:lang w:val="en-US"/>
        </w:rPr>
        <w:t>'</w:t>
      </w:r>
    </w:p>
    <w:p w14:paraId="7676AD90" w14:textId="77777777" w:rsidR="00BB72B0" w:rsidRDefault="00BB72B0" w:rsidP="00BB72B0">
      <w:pPr>
        <w:pStyle w:val="PL"/>
        <w:rPr>
          <w:lang w:val="en-US"/>
        </w:rPr>
      </w:pPr>
      <w:r>
        <w:rPr>
          <w:lang w:val="en-US"/>
        </w:rPr>
        <w:t xml:space="preserve">        </w:t>
      </w:r>
      <w:r w:rsidRPr="00124048">
        <w:rPr>
          <w:lang w:val="en-US"/>
        </w:rPr>
        <w:t>aTransverseVelocity</w:t>
      </w:r>
      <w:r>
        <w:rPr>
          <w:lang w:val="en-US"/>
        </w:rPr>
        <w:t>:</w:t>
      </w:r>
    </w:p>
    <w:p w14:paraId="41ED61FA" w14:textId="77777777" w:rsidR="00BB72B0" w:rsidRDefault="00BB72B0" w:rsidP="00BB72B0">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AD4869E" w14:textId="77777777" w:rsidR="00BB72B0" w:rsidRDefault="00BB72B0" w:rsidP="00BB72B0">
      <w:pPr>
        <w:pStyle w:val="PL"/>
        <w:rPr>
          <w:lang w:val="en-US"/>
        </w:rPr>
      </w:pPr>
      <w:r>
        <w:rPr>
          <w:lang w:val="en-US"/>
        </w:rPr>
        <w:t xml:space="preserve">        </w:t>
      </w:r>
      <w:r w:rsidRPr="00124048">
        <w:rPr>
          <w:lang w:val="en-US"/>
        </w:rPr>
        <w:t>aVelocityUncertainty</w:t>
      </w:r>
      <w:r>
        <w:rPr>
          <w:lang w:val="en-US"/>
        </w:rPr>
        <w:t>:</w:t>
      </w:r>
    </w:p>
    <w:p w14:paraId="563D2A39" w14:textId="77777777" w:rsidR="00BB72B0" w:rsidRDefault="00BB72B0" w:rsidP="00BB72B0">
      <w:pPr>
        <w:pStyle w:val="PL"/>
        <w:rPr>
          <w:lang w:val="en-US"/>
        </w:rPr>
      </w:pPr>
      <w:r>
        <w:rPr>
          <w:lang w:val="en-US"/>
        </w:rPr>
        <w:t xml:space="preserve">          </w:t>
      </w:r>
      <w:r w:rsidRPr="00BF6487">
        <w:rPr>
          <w:lang w:val="en-US"/>
        </w:rPr>
        <w:t>$ref: '#/components/schemas/</w:t>
      </w:r>
      <w:r w:rsidRPr="00F44A02">
        <w:rPr>
          <w:lang w:val="en-US"/>
        </w:rPr>
        <w:t>AngularVelocity</w:t>
      </w:r>
      <w:r w:rsidRPr="00124048">
        <w:rPr>
          <w:lang w:val="en-US"/>
        </w:rPr>
        <w:t>Uncertainty</w:t>
      </w:r>
      <w:r>
        <w:rPr>
          <w:lang w:val="en-US"/>
        </w:rPr>
        <w:t>'</w:t>
      </w:r>
    </w:p>
    <w:p w14:paraId="0389A9D9" w14:textId="77777777" w:rsidR="00BB72B0" w:rsidRDefault="00BB72B0" w:rsidP="00BB72B0">
      <w:pPr>
        <w:pStyle w:val="PL"/>
        <w:rPr>
          <w:lang w:val="en-US"/>
        </w:rPr>
      </w:pPr>
      <w:r>
        <w:rPr>
          <w:lang w:val="en-US"/>
        </w:rPr>
        <w:t xml:space="preserve">        </w:t>
      </w:r>
      <w:r>
        <w:t>eT</w:t>
      </w:r>
      <w:r w:rsidRPr="00A0617F">
        <w:t>ransverse</w:t>
      </w:r>
      <w:r>
        <w:t>V</w:t>
      </w:r>
      <w:r w:rsidRPr="00A0617F">
        <w:t>elocity</w:t>
      </w:r>
      <w:r>
        <w:rPr>
          <w:lang w:val="en-US"/>
        </w:rPr>
        <w:t>:</w:t>
      </w:r>
    </w:p>
    <w:p w14:paraId="534594D7" w14:textId="77777777" w:rsidR="00BB72B0" w:rsidRDefault="00BB72B0" w:rsidP="00BB72B0">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2F6BDFFC" w14:textId="77777777" w:rsidR="00BB72B0" w:rsidRDefault="00BB72B0" w:rsidP="00BB72B0">
      <w:pPr>
        <w:pStyle w:val="PL"/>
        <w:rPr>
          <w:lang w:val="en-US"/>
        </w:rPr>
      </w:pPr>
      <w:r>
        <w:rPr>
          <w:lang w:val="en-US"/>
        </w:rPr>
        <w:t xml:space="preserve">        </w:t>
      </w:r>
      <w:r>
        <w:t>eV</w:t>
      </w:r>
      <w:r w:rsidRPr="00093A1E">
        <w:t>elocity</w:t>
      </w:r>
      <w:r>
        <w:t>Uncertainty</w:t>
      </w:r>
      <w:r>
        <w:rPr>
          <w:lang w:val="en-US"/>
        </w:rPr>
        <w:t>:</w:t>
      </w:r>
    </w:p>
    <w:p w14:paraId="587CA541" w14:textId="77777777" w:rsidR="00BB72B0" w:rsidRPr="00BF6487" w:rsidRDefault="00BB72B0" w:rsidP="00BB72B0">
      <w:pPr>
        <w:pStyle w:val="PL"/>
        <w:rPr>
          <w:lang w:val="en-US"/>
        </w:rPr>
      </w:pPr>
      <w:r>
        <w:rPr>
          <w:lang w:val="en-US"/>
        </w:rPr>
        <w:t xml:space="preserve">          </w:t>
      </w:r>
      <w:r w:rsidRPr="00BF6487">
        <w:rPr>
          <w:lang w:val="en-US"/>
        </w:rPr>
        <w:t>$ref: '#/components/schemas/</w:t>
      </w:r>
      <w:r w:rsidRPr="00F44A02">
        <w:rPr>
          <w:lang w:val="en-US"/>
        </w:rPr>
        <w:t>AngularVelocity</w:t>
      </w:r>
      <w:r>
        <w:t>Uncertainty</w:t>
      </w:r>
      <w:r>
        <w:rPr>
          <w:lang w:val="en-US"/>
        </w:rPr>
        <w:t>'</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lastRenderedPageBreak/>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lastRenderedPageBreak/>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0254FB32" w14:textId="77777777" w:rsidR="00324C2E" w:rsidRDefault="00324C2E" w:rsidP="00324C2E">
      <w:pPr>
        <w:pStyle w:val="PL"/>
        <w:rPr>
          <w:lang w:val="en-US"/>
        </w:rPr>
      </w:pPr>
    </w:p>
    <w:p w14:paraId="1135716D" w14:textId="77777777" w:rsidR="00324C2E" w:rsidRDefault="00324C2E" w:rsidP="00324C2E">
      <w:pPr>
        <w:pStyle w:val="PL"/>
        <w:rPr>
          <w:lang w:val="en-US"/>
        </w:rPr>
      </w:pPr>
      <w:r>
        <w:rPr>
          <w:lang w:val="en-US"/>
        </w:rPr>
        <w:t xml:space="preserve">    </w:t>
      </w:r>
      <w:r>
        <w:t>R</w:t>
      </w:r>
      <w:r w:rsidRPr="00093A1E">
        <w:t>adial</w:t>
      </w:r>
      <w:r>
        <w:t>V</w:t>
      </w:r>
      <w:r w:rsidRPr="00093A1E">
        <w:t>elocity</w:t>
      </w:r>
      <w:r>
        <w:rPr>
          <w:lang w:val="en-US"/>
        </w:rPr>
        <w:t>:</w:t>
      </w:r>
    </w:p>
    <w:p w14:paraId="4B3BA3C2" w14:textId="77777777" w:rsidR="002266FA" w:rsidRDefault="00324C2E" w:rsidP="00324C2E">
      <w:pPr>
        <w:pStyle w:val="PL"/>
        <w:rPr>
          <w:lang w:val="en-US"/>
        </w:rPr>
      </w:pPr>
      <w:r>
        <w:rPr>
          <w:lang w:val="en-US"/>
        </w:rPr>
        <w:t xml:space="preserve">      description: </w:t>
      </w:r>
      <w:r w:rsidR="002266FA">
        <w:rPr>
          <w:lang w:val="en-US"/>
        </w:rPr>
        <w:t>&gt;</w:t>
      </w:r>
    </w:p>
    <w:p w14:paraId="4A4D2848" w14:textId="6D0F6057" w:rsidR="00324C2E" w:rsidRDefault="002266FA" w:rsidP="00324C2E">
      <w:pPr>
        <w:pStyle w:val="PL"/>
        <w:rPr>
          <w:lang w:val="en-US"/>
        </w:rPr>
      </w:pPr>
      <w:r>
        <w:rPr>
          <w:lang w:val="en-US"/>
        </w:rPr>
        <w:t xml:space="preserve">        </w:t>
      </w:r>
      <w:r w:rsidR="00324C2E" w:rsidRPr="00057491">
        <w:t xml:space="preserve">Indicates </w:t>
      </w:r>
      <w:r w:rsidR="00324C2E" w:rsidRPr="00483CC9">
        <w:t>value of rate of change of a range between the device A and device B</w:t>
      </w:r>
      <w:r w:rsidR="00324C2E">
        <w:rPr>
          <w:rFonts w:cs="Arial"/>
          <w:szCs w:val="18"/>
        </w:rPr>
        <w:t>.</w:t>
      </w:r>
    </w:p>
    <w:p w14:paraId="0D0F4028" w14:textId="77777777" w:rsidR="00324C2E" w:rsidRDefault="00324C2E" w:rsidP="00324C2E">
      <w:pPr>
        <w:pStyle w:val="PL"/>
        <w:rPr>
          <w:lang w:val="en-US"/>
        </w:rPr>
      </w:pPr>
      <w:r>
        <w:rPr>
          <w:lang w:val="en-US"/>
        </w:rPr>
        <w:t xml:space="preserve">      type: number</w:t>
      </w:r>
    </w:p>
    <w:p w14:paraId="1D1CE486" w14:textId="77777777" w:rsidR="00324C2E" w:rsidRDefault="00324C2E" w:rsidP="00324C2E">
      <w:pPr>
        <w:pStyle w:val="PL"/>
        <w:rPr>
          <w:lang w:val="en-US"/>
        </w:rPr>
      </w:pPr>
      <w:r>
        <w:rPr>
          <w:lang w:val="en-US"/>
        </w:rPr>
        <w:lastRenderedPageBreak/>
        <w:t xml:space="preserve">      format: float</w:t>
      </w:r>
    </w:p>
    <w:p w14:paraId="78779FAD" w14:textId="77777777" w:rsidR="00324C2E" w:rsidRDefault="00324C2E" w:rsidP="00324C2E">
      <w:pPr>
        <w:pStyle w:val="PL"/>
        <w:rPr>
          <w:lang w:val="en-US"/>
        </w:rPr>
      </w:pPr>
      <w:r>
        <w:rPr>
          <w:lang w:val="en-US"/>
        </w:rPr>
        <w:t xml:space="preserve">      minimum: 0</w:t>
      </w:r>
    </w:p>
    <w:p w14:paraId="20359621" w14:textId="77777777" w:rsidR="00324C2E" w:rsidRDefault="00324C2E" w:rsidP="00324C2E">
      <w:pPr>
        <w:pStyle w:val="PL"/>
        <w:rPr>
          <w:lang w:val="en-US"/>
        </w:rPr>
      </w:pPr>
      <w:r>
        <w:rPr>
          <w:lang w:val="en-US"/>
        </w:rPr>
        <w:t xml:space="preserve">      maximum: 2047</w:t>
      </w:r>
    </w:p>
    <w:p w14:paraId="42CD2137" w14:textId="77777777" w:rsidR="00324C2E" w:rsidRDefault="00324C2E" w:rsidP="00324C2E">
      <w:pPr>
        <w:pStyle w:val="PL"/>
        <w:rPr>
          <w:lang w:val="en-US"/>
        </w:rPr>
      </w:pPr>
    </w:p>
    <w:p w14:paraId="528021C8" w14:textId="77777777" w:rsidR="00324C2E" w:rsidRDefault="00324C2E" w:rsidP="00324C2E">
      <w:pPr>
        <w:pStyle w:val="PL"/>
        <w:rPr>
          <w:lang w:val="en-US"/>
        </w:rPr>
      </w:pPr>
    </w:p>
    <w:p w14:paraId="189CD797" w14:textId="77777777" w:rsidR="00324C2E" w:rsidRPr="007C6923" w:rsidRDefault="00324C2E" w:rsidP="00324C2E">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sidRPr="007C6923">
        <w:rPr>
          <w:lang w:val="en-US"/>
        </w:rPr>
        <w:t>:</w:t>
      </w:r>
    </w:p>
    <w:p w14:paraId="54077ED7" w14:textId="77777777" w:rsidR="00324C2E" w:rsidRDefault="00324C2E" w:rsidP="00324C2E">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6A9F9254" w14:textId="77777777" w:rsidR="00324C2E" w:rsidRDefault="00324C2E" w:rsidP="00324C2E">
      <w:pPr>
        <w:pStyle w:val="PL"/>
        <w:rPr>
          <w:lang w:val="en-US"/>
        </w:rPr>
      </w:pPr>
      <w:r>
        <w:rPr>
          <w:lang w:val="en-US"/>
        </w:rPr>
        <w:t xml:space="preserve">      type: number</w:t>
      </w:r>
    </w:p>
    <w:p w14:paraId="06BD8D17" w14:textId="77777777" w:rsidR="00324C2E" w:rsidRDefault="00324C2E" w:rsidP="00324C2E">
      <w:pPr>
        <w:pStyle w:val="PL"/>
        <w:rPr>
          <w:lang w:val="en-US"/>
        </w:rPr>
      </w:pPr>
      <w:r>
        <w:rPr>
          <w:lang w:val="en-US"/>
        </w:rPr>
        <w:t xml:space="preserve">      format: float</w:t>
      </w:r>
    </w:p>
    <w:p w14:paraId="313756FB" w14:textId="77777777" w:rsidR="00324C2E" w:rsidRPr="007C6923" w:rsidRDefault="00324C2E" w:rsidP="00324C2E">
      <w:pPr>
        <w:pStyle w:val="PL"/>
        <w:rPr>
          <w:lang w:val="en-US"/>
        </w:rPr>
      </w:pPr>
      <w:r w:rsidRPr="007C6923">
        <w:rPr>
          <w:lang w:val="en-US"/>
        </w:rPr>
        <w:t xml:space="preserve">      minimum: 0</w:t>
      </w:r>
    </w:p>
    <w:p w14:paraId="3310AA3C" w14:textId="77777777" w:rsidR="00324C2E" w:rsidRPr="007C6923" w:rsidRDefault="00324C2E" w:rsidP="00324C2E">
      <w:pPr>
        <w:pStyle w:val="PL"/>
        <w:rPr>
          <w:lang w:val="en-US"/>
        </w:rPr>
      </w:pPr>
      <w:r w:rsidRPr="007C6923">
        <w:rPr>
          <w:lang w:val="en-US"/>
        </w:rPr>
        <w:t xml:space="preserve">      maximum: </w:t>
      </w:r>
      <w:r>
        <w:rPr>
          <w:lang w:val="en-US"/>
        </w:rPr>
        <w:t>360</w:t>
      </w:r>
    </w:p>
    <w:p w14:paraId="215F8B7A" w14:textId="77777777" w:rsidR="00324C2E" w:rsidRDefault="00324C2E" w:rsidP="00324C2E">
      <w:pPr>
        <w:pStyle w:val="PL"/>
        <w:rPr>
          <w:lang w:val="en-US"/>
        </w:rPr>
      </w:pPr>
    </w:p>
    <w:p w14:paraId="69768C54" w14:textId="77777777" w:rsidR="00324C2E" w:rsidRDefault="00324C2E" w:rsidP="00324C2E">
      <w:pPr>
        <w:pStyle w:val="PL"/>
        <w:rPr>
          <w:lang w:val="en-US"/>
        </w:rPr>
      </w:pPr>
    </w:p>
    <w:p w14:paraId="03F25786" w14:textId="77777777" w:rsidR="00324C2E" w:rsidRPr="007C6923" w:rsidRDefault="00324C2E" w:rsidP="00324C2E">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03145D77" w14:textId="77777777" w:rsidR="00324C2E" w:rsidRDefault="00324C2E" w:rsidP="00324C2E">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6523C7AA" w14:textId="77777777" w:rsidR="00324C2E" w:rsidRDefault="00324C2E" w:rsidP="00324C2E">
      <w:pPr>
        <w:pStyle w:val="PL"/>
        <w:rPr>
          <w:lang w:val="en-US"/>
        </w:rPr>
      </w:pPr>
      <w:r>
        <w:rPr>
          <w:lang w:val="en-US"/>
        </w:rPr>
        <w:t xml:space="preserve">      type: number</w:t>
      </w:r>
    </w:p>
    <w:p w14:paraId="28AFBE12" w14:textId="77777777" w:rsidR="00324C2E" w:rsidRDefault="00324C2E" w:rsidP="00324C2E">
      <w:pPr>
        <w:pStyle w:val="PL"/>
        <w:rPr>
          <w:lang w:val="en-US"/>
        </w:rPr>
      </w:pPr>
      <w:r>
        <w:rPr>
          <w:lang w:val="en-US"/>
        </w:rPr>
        <w:t xml:space="preserve">      format: float</w:t>
      </w:r>
    </w:p>
    <w:p w14:paraId="53FB7F97" w14:textId="77777777" w:rsidR="00324C2E" w:rsidRPr="007C6923" w:rsidRDefault="00324C2E" w:rsidP="00324C2E">
      <w:pPr>
        <w:pStyle w:val="PL"/>
        <w:rPr>
          <w:lang w:val="en-US"/>
        </w:rPr>
      </w:pPr>
      <w:r w:rsidRPr="007C6923">
        <w:rPr>
          <w:lang w:val="en-US"/>
        </w:rPr>
        <w:t xml:space="preserve">      minimum: 0</w:t>
      </w:r>
    </w:p>
    <w:p w14:paraId="725AB2F9" w14:textId="77777777" w:rsidR="00324C2E" w:rsidRPr="007C6923" w:rsidRDefault="00324C2E" w:rsidP="00324C2E">
      <w:pPr>
        <w:pStyle w:val="PL"/>
        <w:rPr>
          <w:lang w:val="en-US"/>
        </w:rPr>
      </w:pPr>
      <w:r w:rsidRPr="007C6923">
        <w:rPr>
          <w:lang w:val="en-US"/>
        </w:rPr>
        <w:t xml:space="preserve">      maximum: </w:t>
      </w:r>
      <w:r>
        <w:rPr>
          <w:lang w:val="en-US"/>
        </w:rPr>
        <w:t>360</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lastRenderedPageBreak/>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lastRenderedPageBreak/>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lastRenderedPageBreak/>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lastRenderedPageBreak/>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5934" w:name="_Toc25168735"/>
      <w:bookmarkStart w:id="5935" w:name="_Toc27593154"/>
      <w:bookmarkStart w:id="5936" w:name="_Toc34148030"/>
      <w:bookmarkStart w:id="5937" w:name="_Toc36463414"/>
      <w:bookmarkStart w:id="5938" w:name="_Toc43215254"/>
      <w:bookmarkStart w:id="5939" w:name="_Toc45032502"/>
      <w:bookmarkStart w:id="5940" w:name="_Toc49849991"/>
      <w:bookmarkStart w:id="5941" w:name="_Toc51873505"/>
      <w:bookmarkStart w:id="5942" w:name="_Toc56517633"/>
      <w:bookmarkStart w:id="5943" w:name="_Toc58594534"/>
      <w:bookmarkStart w:id="5944" w:name="_Toc67686048"/>
      <w:bookmarkStart w:id="5945" w:name="_Toc74993875"/>
      <w:bookmarkStart w:id="5946" w:name="_Toc82716465"/>
      <w:bookmarkStart w:id="5947" w:name="_Toc88818752"/>
      <w:bookmarkStart w:id="5948" w:name="_Toc90650674"/>
      <w:bookmarkStart w:id="5949" w:name="_Toc98506343"/>
      <w:bookmarkStart w:id="5950" w:name="_Toc106639628"/>
      <w:bookmarkStart w:id="5951" w:name="_Toc114779138"/>
      <w:bookmarkStart w:id="5952" w:name="_Toc122097055"/>
      <w:bookmarkStart w:id="5953" w:name="_Toc130844276"/>
      <w:bookmarkStart w:id="5954" w:name="_Toc138411984"/>
      <w:bookmarkStart w:id="5955" w:name="_Toc145956182"/>
      <w:bookmarkStart w:id="5956" w:name="_Toc153887624"/>
      <w:bookmarkStart w:id="5957" w:name="_Toc161905513"/>
      <w:bookmarkStart w:id="5958" w:name="_Toc170210116"/>
      <w:bookmarkStart w:id="5959" w:name="_Toc177550912"/>
      <w:bookmarkStart w:id="5960" w:name="_Toc183625050"/>
      <w:r>
        <w:t>A.3</w:t>
      </w:r>
      <w:r>
        <w:tab/>
        <w:t>Nlmf_Broadcast API</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FAA00FF"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F9CEB40" w:rsidR="00EB7848" w:rsidRDefault="00EB7848" w:rsidP="00EB7848">
      <w:pPr>
        <w:pStyle w:val="PL"/>
      </w:pPr>
      <w:r>
        <w:t xml:space="preserve">    © 20</w:t>
      </w:r>
      <w:r w:rsidR="00292B18">
        <w:t>2</w:t>
      </w:r>
      <w:r w:rsidR="004D439D">
        <w:t>4</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32268BBB"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4C3FEC">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lastRenderedPageBreak/>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lastRenderedPageBreak/>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lastRenderedPageBreak/>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5961" w:name="_Toc25156616"/>
      <w:bookmarkStart w:id="5962" w:name="_Toc34124921"/>
      <w:bookmarkStart w:id="5963" w:name="_Toc43208057"/>
      <w:bookmarkStart w:id="5964" w:name="_Toc49857524"/>
      <w:bookmarkStart w:id="5965" w:name="_Toc56677370"/>
      <w:bookmarkStart w:id="5966" w:name="_Toc56691893"/>
      <w:bookmarkStart w:id="5967" w:name="_Toc56699157"/>
      <w:bookmarkStart w:id="5968" w:name="_Toc89035526"/>
      <w:bookmarkStart w:id="5969" w:name="_Toc89065325"/>
      <w:bookmarkStart w:id="5970" w:name="_Toc89180626"/>
      <w:bookmarkStart w:id="5971" w:name="_Toc97072321"/>
      <w:bookmarkStart w:id="5972" w:name="_Toc120051737"/>
      <w:bookmarkStart w:id="5973" w:name="_Toc177507192"/>
      <w:bookmarkStart w:id="5974" w:name="_Toc183625051"/>
      <w:r w:rsidRPr="004046FC">
        <w:t>A.</w:t>
      </w:r>
      <w:r w:rsidR="00FF1997">
        <w:t>4</w:t>
      </w:r>
      <w:r w:rsidRPr="004046FC">
        <w:tab/>
        <w:t>Nlmf_DataExposure API</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77777777" w:rsidR="00B10703" w:rsidRPr="003B2883" w:rsidRDefault="00B10703" w:rsidP="00B10703">
      <w:pPr>
        <w:pStyle w:val="PL"/>
      </w:pPr>
      <w:r w:rsidRPr="003B2883">
        <w:t xml:space="preserve">  version: </w:t>
      </w:r>
      <w:r>
        <w:t>1.0.0-alpha.1</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E9ABD9E" w:rsidR="00B10703" w:rsidRPr="003B2883" w:rsidRDefault="00B10703" w:rsidP="00B10703">
      <w:pPr>
        <w:pStyle w:val="PL"/>
      </w:pPr>
      <w:r w:rsidRPr="009B58B7">
        <w:t xml:space="preserve">    </w:t>
      </w:r>
      <w:r w:rsidRPr="003B2883">
        <w:t>© 20</w:t>
      </w:r>
      <w:r>
        <w:t>24</w:t>
      </w:r>
      <w:r w:rsidRPr="003B2883">
        <w:t>, 3GPP Organizational Partners (ARIB, ATIS, CCSA, ETSI, TSDSI, TTA, TTC).</w:t>
      </w:r>
    </w:p>
    <w:p w14:paraId="7F88D3D4" w14:textId="77777777" w:rsidR="00B10703" w:rsidRDefault="00B10703" w:rsidP="00B10703">
      <w:pPr>
        <w:pStyle w:val="PL"/>
      </w:pPr>
      <w:r w:rsidRPr="003B2883">
        <w:lastRenderedPageBreak/>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77777777" w:rsidR="00B10703" w:rsidRDefault="00B10703" w:rsidP="00B10703">
      <w:pPr>
        <w:pStyle w:val="PL"/>
        <w:rPr>
          <w:lang w:val="en-US"/>
        </w:rPr>
      </w:pPr>
      <w:r>
        <w:rPr>
          <w:lang w:val="en-US"/>
        </w:rPr>
        <w:t xml:space="preserve">  description: 3GPP TS 29.572 V19.1.0;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77777777" w:rsidR="00B10703" w:rsidRPr="003B2883" w:rsidRDefault="00B10703" w:rsidP="00B10703">
      <w:pPr>
        <w:pStyle w:val="PL"/>
      </w:pPr>
      <w:r w:rsidRPr="003B2883">
        <w:t xml:space="preserve">      summary: N</w:t>
      </w:r>
      <w:r>
        <w:t>l</w:t>
      </w:r>
      <w:r w:rsidRPr="003B2883">
        <w:t>mf_</w:t>
      </w:r>
      <w:r>
        <w:t xml:space="preserve">Data </w:t>
      </w:r>
      <w:r w:rsidRPr="003B2883">
        <w:t>Exposure Subscribe service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77777777" w:rsidR="00B10703" w:rsidRPr="003B2883" w:rsidRDefault="00B10703" w:rsidP="00B10703">
      <w:pPr>
        <w:pStyle w:val="PL"/>
      </w:pPr>
      <w:r w:rsidRPr="003B2883">
        <w:t xml:space="preserve">          description: Subsription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77777777" w:rsidR="00B10703" w:rsidRPr="003B2883" w:rsidRDefault="00B10703" w:rsidP="00B10703">
      <w:pPr>
        <w:pStyle w:val="PL"/>
      </w:pPr>
      <w:r w:rsidRPr="003B2883">
        <w:t xml:space="preserve">        on</w:t>
      </w:r>
      <w:r>
        <w:t>LmfDataExposureSubscriptionNotification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lastRenderedPageBreak/>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lastRenderedPageBreak/>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77777777" w:rsidR="00B10703" w:rsidRPr="00FE0ACD" w:rsidRDefault="00B10703" w:rsidP="00B10703">
      <w:pPr>
        <w:pStyle w:val="PL"/>
      </w:pPr>
      <w:r w:rsidRPr="00FE0ACD">
        <w:t xml:space="preserve">          description: Subsription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lastRenderedPageBreak/>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77777777"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p>
    <w:p w14:paraId="183FEC74" w14:textId="77777777" w:rsidR="00B10703" w:rsidRDefault="00B10703" w:rsidP="00B10703">
      <w:pPr>
        <w:pStyle w:val="PL"/>
        <w:rPr>
          <w:lang w:val="en-US"/>
        </w:rPr>
      </w:pPr>
      <w:bookmarkStart w:id="5975"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5975"/>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12782757" w14:textId="77777777" w:rsidR="00B10703" w:rsidRDefault="00B10703" w:rsidP="00B10703">
      <w:pPr>
        <w:pStyle w:val="PL"/>
        <w:rPr>
          <w:lang w:val="en-US"/>
        </w:rPr>
      </w:pPr>
      <w:r>
        <w:rPr>
          <w:lang w:val="en-US"/>
        </w:rPr>
        <w:t xml:space="preserve">        </w:t>
      </w:r>
      <w:r>
        <w:rPr>
          <w:lang w:eastAsia="zh-CN"/>
        </w:rPr>
        <w:t>timeWindow</w:t>
      </w:r>
      <w:r>
        <w:rPr>
          <w:lang w:val="en-US"/>
        </w:rPr>
        <w:t>:</w:t>
      </w:r>
    </w:p>
    <w:p w14:paraId="35459F8D" w14:textId="77777777" w:rsidR="009D501B" w:rsidRDefault="00B10703" w:rsidP="00B10703">
      <w:pPr>
        <w:pStyle w:val="PL"/>
        <w:rPr>
          <w:lang w:val="en-US"/>
        </w:rPr>
      </w:pPr>
      <w:r>
        <w:rPr>
          <w:lang w:val="en-US"/>
        </w:rPr>
        <w:t xml:space="preserve">          $ref: '</w:t>
      </w:r>
      <w:r w:rsidRPr="00F57A29">
        <w:t>TS29122_CommonData.yaml</w:t>
      </w:r>
      <w:r>
        <w:rPr>
          <w:lang w:val="en-US"/>
        </w:rPr>
        <w:t>#/components/schemas/</w:t>
      </w:r>
      <w:r>
        <w:t>TimeWindow</w:t>
      </w:r>
      <w:r>
        <w:rPr>
          <w:lang w:val="en-US"/>
        </w:rPr>
        <w:t>'</w:t>
      </w:r>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693FB319" w14:textId="77777777" w:rsidR="00B10703" w:rsidRPr="00EB110F" w:rsidRDefault="00B10703" w:rsidP="00B10703">
      <w:pPr>
        <w:pStyle w:val="PL"/>
      </w:pPr>
      <w:r w:rsidRPr="00EB110F">
        <w:t xml:space="preserve">        </w:t>
      </w:r>
      <w:r w:rsidRPr="00EB110F">
        <w:rPr>
          <w:rFonts w:hint="eastAsia"/>
        </w:rPr>
        <w:t>subs</w:t>
      </w:r>
      <w:r w:rsidRPr="00EB110F">
        <w:t>cription</w:t>
      </w:r>
      <w:r>
        <w:t>Correlation</w:t>
      </w:r>
      <w:r w:rsidRPr="00EB110F">
        <w:rPr>
          <w:rFonts w:hint="eastAsia"/>
        </w:rPr>
        <w:t>Id</w:t>
      </w:r>
      <w:r w:rsidRPr="00EB110F">
        <w:t>:</w:t>
      </w:r>
    </w:p>
    <w:p w14:paraId="4BC6B7D3" w14:textId="77777777" w:rsidR="00B10703" w:rsidRDefault="00B10703" w:rsidP="00B10703">
      <w:pPr>
        <w:pStyle w:val="PL"/>
        <w:rPr>
          <w:lang w:val="en-US"/>
        </w:rPr>
      </w:pPr>
      <w:r w:rsidRPr="00FE0ACD">
        <w:rPr>
          <w:lang w:val="en-US"/>
        </w:rPr>
        <w:t xml:space="preserve">          $ref: 'TS29571_CommonData.yaml#/components/schemas/</w:t>
      </w:r>
      <w:r>
        <w:rPr>
          <w:lang w:val="en-US"/>
        </w:rPr>
        <w:t>Uri</w:t>
      </w:r>
      <w:r w:rsidRPr="00FE0ACD">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2DB756F1" w14:textId="77777777" w:rsidR="00B10703" w:rsidRPr="00F17B9F" w:rsidRDefault="00B10703" w:rsidP="00B10703">
      <w:pPr>
        <w:pStyle w:val="PL"/>
      </w:pPr>
      <w:r w:rsidRPr="00F17B9F">
        <w:t xml:space="preserve">        timestamp:</w:t>
      </w:r>
    </w:p>
    <w:p w14:paraId="6D8F1C36" w14:textId="77777777" w:rsidR="00B10703" w:rsidRPr="00F17B9F" w:rsidRDefault="00B10703" w:rsidP="00B10703">
      <w:pPr>
        <w:pStyle w:val="PL"/>
      </w:pPr>
      <w:r w:rsidRPr="00F17B9F">
        <w:t xml:space="preserve">          $ref: 'TS29571_CommonData.yaml#/components/schemas/DateTime'</w:t>
      </w:r>
    </w:p>
    <w:p w14:paraId="263A3A75" w14:textId="77777777" w:rsidR="00B10703" w:rsidRPr="00F17B9F" w:rsidRDefault="00B10703" w:rsidP="00B10703">
      <w:pPr>
        <w:pStyle w:val="PL"/>
      </w:pPr>
      <w:r w:rsidRPr="00F17B9F">
        <w:t xml:space="preserve">      required:</w:t>
      </w:r>
    </w:p>
    <w:p w14:paraId="22E15147" w14:textId="77777777" w:rsidR="00B10703" w:rsidRPr="00F17B9F" w:rsidRDefault="00B10703" w:rsidP="00B10703">
      <w:pPr>
        <w:pStyle w:val="PL"/>
      </w:pPr>
      <w:r w:rsidRPr="00F17B9F">
        <w:t xml:space="preserve">        - timestamp</w:t>
      </w:r>
    </w:p>
    <w:p w14:paraId="38F7E22A" w14:textId="77777777" w:rsidR="00B10703" w:rsidRPr="000F6ABB" w:rsidRDefault="00B10703"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5976" w:name="_Toc20150445"/>
      <w:bookmarkStart w:id="5977" w:name="_Toc25168736"/>
      <w:bookmarkStart w:id="5978" w:name="_Toc27593155"/>
      <w:bookmarkStart w:id="5979" w:name="_Toc34148031"/>
      <w:bookmarkStart w:id="5980" w:name="_Toc36463415"/>
      <w:bookmarkStart w:id="5981" w:name="_Toc43215255"/>
      <w:bookmarkStart w:id="5982" w:name="_Toc45032503"/>
      <w:bookmarkStart w:id="5983" w:name="_Toc49849992"/>
      <w:bookmarkStart w:id="5984" w:name="_Toc51873506"/>
      <w:bookmarkStart w:id="5985" w:name="_Toc56517634"/>
      <w:bookmarkStart w:id="5986" w:name="_Toc58594535"/>
      <w:bookmarkStart w:id="5987" w:name="_Toc67686049"/>
      <w:bookmarkStart w:id="5988" w:name="_Toc74993876"/>
      <w:bookmarkStart w:id="5989" w:name="_Toc82716466"/>
      <w:bookmarkStart w:id="5990" w:name="_Toc88818753"/>
      <w:bookmarkStart w:id="5991" w:name="_Toc90650675"/>
      <w:bookmarkStart w:id="5992" w:name="_Toc98506344"/>
      <w:bookmarkStart w:id="5993" w:name="_Toc106639629"/>
      <w:bookmarkStart w:id="5994" w:name="_Toc114779139"/>
      <w:bookmarkStart w:id="5995" w:name="_Toc122097056"/>
      <w:bookmarkStart w:id="5996" w:name="_Toc130844277"/>
      <w:bookmarkStart w:id="5997" w:name="_Toc138411985"/>
      <w:bookmarkStart w:id="5998" w:name="_Toc145956183"/>
      <w:bookmarkStart w:id="5999" w:name="_Toc153887625"/>
      <w:bookmarkStart w:id="6000" w:name="_Toc161905514"/>
      <w:bookmarkStart w:id="6001" w:name="_Toc170210117"/>
      <w:bookmarkStart w:id="6002" w:name="_Toc177550913"/>
      <w:bookmarkStart w:id="6003" w:name="_Toc183625052"/>
      <w:r w:rsidRPr="004D3578">
        <w:lastRenderedPageBreak/>
        <w:t xml:space="preserve">Annex </w:t>
      </w:r>
      <w:r>
        <w:rPr>
          <w:lang w:eastAsia="zh-CN"/>
        </w:rPr>
        <w:t>B</w:t>
      </w:r>
      <w:r w:rsidRPr="004D3578">
        <w:t xml:space="preserve"> (informative):</w:t>
      </w:r>
      <w:r w:rsidR="009B5010">
        <w:br/>
      </w:r>
      <w:r>
        <w:t>Change history</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24BE534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0893EC9" w14:textId="25702C19"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3A8E99" w14:textId="603048A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D7D3470" w14:textId="60BAB46B"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5170A7" w14:textId="777AAFE5" w:rsidR="00C208F8" w:rsidRPr="009A1F45" w:rsidRDefault="00C208F8" w:rsidP="00C208F8">
            <w:pPr>
              <w:pStyle w:val="TAL"/>
            </w:pPr>
            <w:r w:rsidRPr="00A813C0">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5B607A" w14:textId="6F71C4CD"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910FCB" w14:textId="290BC19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17D908" w14:textId="08CA5830" w:rsidR="00C208F8" w:rsidRPr="001662F7" w:rsidRDefault="00C208F8" w:rsidP="00C208F8">
            <w:pPr>
              <w:pStyle w:val="TAL"/>
            </w:pPr>
            <w:r w:rsidRPr="00320584">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EDCC2B" w14:textId="79596DE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79ADFB94" w:rsidR="00C208F8" w:rsidRPr="0093460D" w:rsidRDefault="00C208F8" w:rsidP="00C208F8">
            <w:pPr>
              <w:pStyle w:val="TAL"/>
            </w:pPr>
            <w:r w:rsidRPr="00DA4A83">
              <w:t>CP-243</w:t>
            </w:r>
            <w:r w:rsidR="00341EAB">
              <w:t>246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42652B9C" w:rsidR="00C208F8" w:rsidRDefault="00341EAB" w:rsidP="00C208F8">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58792" w14:textId="77777777" w:rsidR="004C0DC9" w:rsidRDefault="004C0DC9">
      <w:r>
        <w:separator/>
      </w:r>
    </w:p>
  </w:endnote>
  <w:endnote w:type="continuationSeparator" w:id="0">
    <w:p w14:paraId="3B0C77C0" w14:textId="77777777" w:rsidR="004C0DC9" w:rsidRDefault="004C0D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8BDDB4" w14:textId="77777777" w:rsidR="004C0DC9" w:rsidRDefault="004C0DC9">
      <w:r>
        <w:separator/>
      </w:r>
    </w:p>
  </w:footnote>
  <w:footnote w:type="continuationSeparator" w:id="0">
    <w:p w14:paraId="5DAE3993" w14:textId="77777777" w:rsidR="004C0DC9" w:rsidRDefault="004C0D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8E25F" w14:textId="5F890B5C"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086E">
      <w:rPr>
        <w:rFonts w:ascii="Arial" w:hAnsi="Arial" w:cs="Arial"/>
        <w:b/>
        <w:noProof/>
        <w:sz w:val="18"/>
        <w:szCs w:val="18"/>
      </w:rPr>
      <w:t>3GPP TS 29.572 V19.01.0 (2024-0912)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502F8DA9"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086E">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7DFA"/>
    <w:rsid w:val="00040095"/>
    <w:rsid w:val="00040EB6"/>
    <w:rsid w:val="000416FE"/>
    <w:rsid w:val="00042FF9"/>
    <w:rsid w:val="00043893"/>
    <w:rsid w:val="000442E1"/>
    <w:rsid w:val="000448D2"/>
    <w:rsid w:val="00045EB6"/>
    <w:rsid w:val="000463BA"/>
    <w:rsid w:val="00047160"/>
    <w:rsid w:val="000478D0"/>
    <w:rsid w:val="000503F3"/>
    <w:rsid w:val="00051186"/>
    <w:rsid w:val="00051834"/>
    <w:rsid w:val="000538AB"/>
    <w:rsid w:val="00054A22"/>
    <w:rsid w:val="000554DC"/>
    <w:rsid w:val="00055A76"/>
    <w:rsid w:val="00055F85"/>
    <w:rsid w:val="00056F0B"/>
    <w:rsid w:val="00057EDE"/>
    <w:rsid w:val="00061124"/>
    <w:rsid w:val="000615EB"/>
    <w:rsid w:val="00062023"/>
    <w:rsid w:val="000655A6"/>
    <w:rsid w:val="00067251"/>
    <w:rsid w:val="0007086E"/>
    <w:rsid w:val="00071184"/>
    <w:rsid w:val="000732AF"/>
    <w:rsid w:val="000749AF"/>
    <w:rsid w:val="00074FA0"/>
    <w:rsid w:val="0007592C"/>
    <w:rsid w:val="00077A79"/>
    <w:rsid w:val="00080512"/>
    <w:rsid w:val="00083B1E"/>
    <w:rsid w:val="00084531"/>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2E2F"/>
    <w:rsid w:val="000C3B5A"/>
    <w:rsid w:val="000C47C3"/>
    <w:rsid w:val="000C5B5B"/>
    <w:rsid w:val="000C5E60"/>
    <w:rsid w:val="000C6A48"/>
    <w:rsid w:val="000C6B4E"/>
    <w:rsid w:val="000D0DF6"/>
    <w:rsid w:val="000D1F46"/>
    <w:rsid w:val="000D2507"/>
    <w:rsid w:val="000D28E2"/>
    <w:rsid w:val="000D3A7E"/>
    <w:rsid w:val="000D5697"/>
    <w:rsid w:val="000D58AB"/>
    <w:rsid w:val="000D7452"/>
    <w:rsid w:val="000D74EC"/>
    <w:rsid w:val="000E44CA"/>
    <w:rsid w:val="000E6B7D"/>
    <w:rsid w:val="000E718A"/>
    <w:rsid w:val="000F180E"/>
    <w:rsid w:val="000F2546"/>
    <w:rsid w:val="001004AF"/>
    <w:rsid w:val="001005BD"/>
    <w:rsid w:val="00100C66"/>
    <w:rsid w:val="0010256E"/>
    <w:rsid w:val="001032A9"/>
    <w:rsid w:val="00107EB4"/>
    <w:rsid w:val="00107F87"/>
    <w:rsid w:val="00110E32"/>
    <w:rsid w:val="0011225B"/>
    <w:rsid w:val="00112983"/>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60D9"/>
    <w:rsid w:val="00146339"/>
    <w:rsid w:val="0014758F"/>
    <w:rsid w:val="00150781"/>
    <w:rsid w:val="0015089E"/>
    <w:rsid w:val="001523A7"/>
    <w:rsid w:val="001546E3"/>
    <w:rsid w:val="00156BF8"/>
    <w:rsid w:val="00160B8D"/>
    <w:rsid w:val="0016225B"/>
    <w:rsid w:val="00164AAB"/>
    <w:rsid w:val="00165D6D"/>
    <w:rsid w:val="001664A0"/>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91A44"/>
    <w:rsid w:val="00193C41"/>
    <w:rsid w:val="001947A7"/>
    <w:rsid w:val="00194AB1"/>
    <w:rsid w:val="001959FE"/>
    <w:rsid w:val="00195AF2"/>
    <w:rsid w:val="001963A4"/>
    <w:rsid w:val="0019769A"/>
    <w:rsid w:val="001A0869"/>
    <w:rsid w:val="001A1C57"/>
    <w:rsid w:val="001A267D"/>
    <w:rsid w:val="001A4767"/>
    <w:rsid w:val="001A4C42"/>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60DD"/>
    <w:rsid w:val="001E7C73"/>
    <w:rsid w:val="001F0C1D"/>
    <w:rsid w:val="001F1132"/>
    <w:rsid w:val="001F168B"/>
    <w:rsid w:val="001F2CBA"/>
    <w:rsid w:val="001F33CF"/>
    <w:rsid w:val="001F51FC"/>
    <w:rsid w:val="001F7875"/>
    <w:rsid w:val="001F7883"/>
    <w:rsid w:val="0020012B"/>
    <w:rsid w:val="00200B76"/>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12D1"/>
    <w:rsid w:val="00241C4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AA"/>
    <w:rsid w:val="00253566"/>
    <w:rsid w:val="002560D7"/>
    <w:rsid w:val="0025708E"/>
    <w:rsid w:val="00265039"/>
    <w:rsid w:val="00265D47"/>
    <w:rsid w:val="00266890"/>
    <w:rsid w:val="002675F0"/>
    <w:rsid w:val="00267D51"/>
    <w:rsid w:val="00270797"/>
    <w:rsid w:val="00270805"/>
    <w:rsid w:val="00271020"/>
    <w:rsid w:val="00273B03"/>
    <w:rsid w:val="002744FB"/>
    <w:rsid w:val="00274526"/>
    <w:rsid w:val="0027521F"/>
    <w:rsid w:val="00275E36"/>
    <w:rsid w:val="002771E0"/>
    <w:rsid w:val="00277376"/>
    <w:rsid w:val="00277A4F"/>
    <w:rsid w:val="00277BAB"/>
    <w:rsid w:val="00283A1D"/>
    <w:rsid w:val="002845C0"/>
    <w:rsid w:val="00290B1C"/>
    <w:rsid w:val="00290E4F"/>
    <w:rsid w:val="00290E8E"/>
    <w:rsid w:val="00290F81"/>
    <w:rsid w:val="00291871"/>
    <w:rsid w:val="00292B18"/>
    <w:rsid w:val="002937A8"/>
    <w:rsid w:val="002939CF"/>
    <w:rsid w:val="0029481B"/>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FE7"/>
    <w:rsid w:val="002B6339"/>
    <w:rsid w:val="002B6F17"/>
    <w:rsid w:val="002B7C29"/>
    <w:rsid w:val="002C2148"/>
    <w:rsid w:val="002C2635"/>
    <w:rsid w:val="002C3CF5"/>
    <w:rsid w:val="002C442B"/>
    <w:rsid w:val="002C4FD8"/>
    <w:rsid w:val="002C5C8B"/>
    <w:rsid w:val="002D2622"/>
    <w:rsid w:val="002D28A9"/>
    <w:rsid w:val="002D4F4F"/>
    <w:rsid w:val="002E00EE"/>
    <w:rsid w:val="002E1FCC"/>
    <w:rsid w:val="002E2158"/>
    <w:rsid w:val="002E276C"/>
    <w:rsid w:val="002E28AC"/>
    <w:rsid w:val="002E32D0"/>
    <w:rsid w:val="002E47F6"/>
    <w:rsid w:val="002E4AF6"/>
    <w:rsid w:val="002E653A"/>
    <w:rsid w:val="002E6DA0"/>
    <w:rsid w:val="002E6FE0"/>
    <w:rsid w:val="002F47C1"/>
    <w:rsid w:val="002F4990"/>
    <w:rsid w:val="0030131B"/>
    <w:rsid w:val="00302B36"/>
    <w:rsid w:val="00303CF4"/>
    <w:rsid w:val="00303EF6"/>
    <w:rsid w:val="0030537A"/>
    <w:rsid w:val="00305C2D"/>
    <w:rsid w:val="003068FF"/>
    <w:rsid w:val="00306CEE"/>
    <w:rsid w:val="00307A32"/>
    <w:rsid w:val="0031083A"/>
    <w:rsid w:val="00313E20"/>
    <w:rsid w:val="003149AD"/>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6FBC"/>
    <w:rsid w:val="003472B4"/>
    <w:rsid w:val="0035150B"/>
    <w:rsid w:val="003543BC"/>
    <w:rsid w:val="0035462D"/>
    <w:rsid w:val="0035511C"/>
    <w:rsid w:val="0035792D"/>
    <w:rsid w:val="00357ECD"/>
    <w:rsid w:val="00360846"/>
    <w:rsid w:val="00362941"/>
    <w:rsid w:val="0036466C"/>
    <w:rsid w:val="00365C5D"/>
    <w:rsid w:val="00366756"/>
    <w:rsid w:val="00371220"/>
    <w:rsid w:val="00373C6E"/>
    <w:rsid w:val="00373CF6"/>
    <w:rsid w:val="00375B97"/>
    <w:rsid w:val="00375ED8"/>
    <w:rsid w:val="003765B8"/>
    <w:rsid w:val="00382606"/>
    <w:rsid w:val="0038394E"/>
    <w:rsid w:val="003844FB"/>
    <w:rsid w:val="0038492E"/>
    <w:rsid w:val="00384F12"/>
    <w:rsid w:val="003855C4"/>
    <w:rsid w:val="003914D3"/>
    <w:rsid w:val="003959FB"/>
    <w:rsid w:val="003960BE"/>
    <w:rsid w:val="00396174"/>
    <w:rsid w:val="00397F48"/>
    <w:rsid w:val="003A117B"/>
    <w:rsid w:val="003A2348"/>
    <w:rsid w:val="003A385C"/>
    <w:rsid w:val="003A6270"/>
    <w:rsid w:val="003B0C11"/>
    <w:rsid w:val="003B1FD0"/>
    <w:rsid w:val="003B2742"/>
    <w:rsid w:val="003B30B9"/>
    <w:rsid w:val="003B6266"/>
    <w:rsid w:val="003B74CB"/>
    <w:rsid w:val="003B7C8B"/>
    <w:rsid w:val="003C0069"/>
    <w:rsid w:val="003C3971"/>
    <w:rsid w:val="003C51AC"/>
    <w:rsid w:val="003C63E2"/>
    <w:rsid w:val="003D1BC0"/>
    <w:rsid w:val="003D1D31"/>
    <w:rsid w:val="003D1DD7"/>
    <w:rsid w:val="003D25D8"/>
    <w:rsid w:val="003D558A"/>
    <w:rsid w:val="003D5754"/>
    <w:rsid w:val="003D73E3"/>
    <w:rsid w:val="003E3BE1"/>
    <w:rsid w:val="003E4054"/>
    <w:rsid w:val="003E44CB"/>
    <w:rsid w:val="003E47C8"/>
    <w:rsid w:val="003E5121"/>
    <w:rsid w:val="003E52C5"/>
    <w:rsid w:val="003F1FCC"/>
    <w:rsid w:val="003F446F"/>
    <w:rsid w:val="004011E4"/>
    <w:rsid w:val="00403ED7"/>
    <w:rsid w:val="004070DA"/>
    <w:rsid w:val="00407C96"/>
    <w:rsid w:val="0041004D"/>
    <w:rsid w:val="0041064F"/>
    <w:rsid w:val="004107F7"/>
    <w:rsid w:val="00412C9D"/>
    <w:rsid w:val="004142C9"/>
    <w:rsid w:val="00421FA2"/>
    <w:rsid w:val="0042200C"/>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7BD2"/>
    <w:rsid w:val="00457F42"/>
    <w:rsid w:val="00460183"/>
    <w:rsid w:val="00462FFA"/>
    <w:rsid w:val="004633EE"/>
    <w:rsid w:val="00463691"/>
    <w:rsid w:val="00464E08"/>
    <w:rsid w:val="00465515"/>
    <w:rsid w:val="00465AB0"/>
    <w:rsid w:val="00467CA0"/>
    <w:rsid w:val="00470EAC"/>
    <w:rsid w:val="004737DC"/>
    <w:rsid w:val="00473F8F"/>
    <w:rsid w:val="00474075"/>
    <w:rsid w:val="004746FD"/>
    <w:rsid w:val="004778F5"/>
    <w:rsid w:val="00477988"/>
    <w:rsid w:val="0048079F"/>
    <w:rsid w:val="004827C3"/>
    <w:rsid w:val="004900DE"/>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0DC9"/>
    <w:rsid w:val="004C1435"/>
    <w:rsid w:val="004C209A"/>
    <w:rsid w:val="004C2CAB"/>
    <w:rsid w:val="004C3FEC"/>
    <w:rsid w:val="004C4B54"/>
    <w:rsid w:val="004C6AE6"/>
    <w:rsid w:val="004D0174"/>
    <w:rsid w:val="004D0891"/>
    <w:rsid w:val="004D0A42"/>
    <w:rsid w:val="004D0F96"/>
    <w:rsid w:val="004D3578"/>
    <w:rsid w:val="004D394A"/>
    <w:rsid w:val="004D3C9D"/>
    <w:rsid w:val="004D3EA3"/>
    <w:rsid w:val="004D426A"/>
    <w:rsid w:val="004D439D"/>
    <w:rsid w:val="004D4EC1"/>
    <w:rsid w:val="004D73F7"/>
    <w:rsid w:val="004E213A"/>
    <w:rsid w:val="004E3BCC"/>
    <w:rsid w:val="004E59A5"/>
    <w:rsid w:val="004E695D"/>
    <w:rsid w:val="004F0254"/>
    <w:rsid w:val="004F036E"/>
    <w:rsid w:val="004F0988"/>
    <w:rsid w:val="004F28BB"/>
    <w:rsid w:val="004F3340"/>
    <w:rsid w:val="004F352C"/>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77D8"/>
    <w:rsid w:val="005278C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5987"/>
    <w:rsid w:val="00596629"/>
    <w:rsid w:val="00597B11"/>
    <w:rsid w:val="005A17BC"/>
    <w:rsid w:val="005A18AA"/>
    <w:rsid w:val="005A2D7D"/>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6CAE"/>
    <w:rsid w:val="005D7526"/>
    <w:rsid w:val="005E2579"/>
    <w:rsid w:val="005E2CDA"/>
    <w:rsid w:val="005E3525"/>
    <w:rsid w:val="005E4B44"/>
    <w:rsid w:val="005E4BB2"/>
    <w:rsid w:val="005E520A"/>
    <w:rsid w:val="005E542C"/>
    <w:rsid w:val="005E660A"/>
    <w:rsid w:val="005E6658"/>
    <w:rsid w:val="005E6A86"/>
    <w:rsid w:val="005E72B7"/>
    <w:rsid w:val="005E7B2B"/>
    <w:rsid w:val="005E7F63"/>
    <w:rsid w:val="005F038A"/>
    <w:rsid w:val="005F27B3"/>
    <w:rsid w:val="005F6AF0"/>
    <w:rsid w:val="005F7758"/>
    <w:rsid w:val="006008FC"/>
    <w:rsid w:val="00602AEA"/>
    <w:rsid w:val="00605434"/>
    <w:rsid w:val="0060630C"/>
    <w:rsid w:val="00606C62"/>
    <w:rsid w:val="00610A6B"/>
    <w:rsid w:val="00613522"/>
    <w:rsid w:val="00614F95"/>
    <w:rsid w:val="00614FDF"/>
    <w:rsid w:val="006163CB"/>
    <w:rsid w:val="0062032F"/>
    <w:rsid w:val="00621FC6"/>
    <w:rsid w:val="00622323"/>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58CE"/>
    <w:rsid w:val="00686058"/>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25E8"/>
    <w:rsid w:val="006E26B4"/>
    <w:rsid w:val="006E4503"/>
    <w:rsid w:val="006E5C29"/>
    <w:rsid w:val="006E5C86"/>
    <w:rsid w:val="006E7374"/>
    <w:rsid w:val="006E7D18"/>
    <w:rsid w:val="006F0431"/>
    <w:rsid w:val="006F0EBB"/>
    <w:rsid w:val="006F1D41"/>
    <w:rsid w:val="006F41E3"/>
    <w:rsid w:val="006F65F2"/>
    <w:rsid w:val="006F709B"/>
    <w:rsid w:val="006F7DA1"/>
    <w:rsid w:val="006F7DF9"/>
    <w:rsid w:val="00701116"/>
    <w:rsid w:val="00701A1E"/>
    <w:rsid w:val="00703032"/>
    <w:rsid w:val="00703650"/>
    <w:rsid w:val="00704623"/>
    <w:rsid w:val="00707DE1"/>
    <w:rsid w:val="0071299A"/>
    <w:rsid w:val="00712FC3"/>
    <w:rsid w:val="007132E0"/>
    <w:rsid w:val="00713C44"/>
    <w:rsid w:val="007157B5"/>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DF9"/>
    <w:rsid w:val="007522F2"/>
    <w:rsid w:val="0075290A"/>
    <w:rsid w:val="0075345E"/>
    <w:rsid w:val="00755328"/>
    <w:rsid w:val="007555C7"/>
    <w:rsid w:val="00755E5A"/>
    <w:rsid w:val="00757A29"/>
    <w:rsid w:val="0076115A"/>
    <w:rsid w:val="007619C1"/>
    <w:rsid w:val="007643EC"/>
    <w:rsid w:val="007656C1"/>
    <w:rsid w:val="007659B5"/>
    <w:rsid w:val="00765B0F"/>
    <w:rsid w:val="007675B1"/>
    <w:rsid w:val="00770DA6"/>
    <w:rsid w:val="00770F0E"/>
    <w:rsid w:val="007719C7"/>
    <w:rsid w:val="00774DA4"/>
    <w:rsid w:val="0077574F"/>
    <w:rsid w:val="00775E67"/>
    <w:rsid w:val="00775FA1"/>
    <w:rsid w:val="007762BA"/>
    <w:rsid w:val="0078065D"/>
    <w:rsid w:val="007812F0"/>
    <w:rsid w:val="00781B14"/>
    <w:rsid w:val="00781F0F"/>
    <w:rsid w:val="00782065"/>
    <w:rsid w:val="00782E04"/>
    <w:rsid w:val="00783CCD"/>
    <w:rsid w:val="00783DEF"/>
    <w:rsid w:val="00784100"/>
    <w:rsid w:val="00785220"/>
    <w:rsid w:val="00786199"/>
    <w:rsid w:val="007862D6"/>
    <w:rsid w:val="0078648F"/>
    <w:rsid w:val="007878CF"/>
    <w:rsid w:val="00793C83"/>
    <w:rsid w:val="00795058"/>
    <w:rsid w:val="00796259"/>
    <w:rsid w:val="007965DE"/>
    <w:rsid w:val="007A1967"/>
    <w:rsid w:val="007A21D2"/>
    <w:rsid w:val="007A2452"/>
    <w:rsid w:val="007A4D9E"/>
    <w:rsid w:val="007A7A87"/>
    <w:rsid w:val="007B125A"/>
    <w:rsid w:val="007B23C5"/>
    <w:rsid w:val="007B29A8"/>
    <w:rsid w:val="007B600E"/>
    <w:rsid w:val="007B7B79"/>
    <w:rsid w:val="007B7BFC"/>
    <w:rsid w:val="007C0A26"/>
    <w:rsid w:val="007C0D78"/>
    <w:rsid w:val="007C1380"/>
    <w:rsid w:val="007C3E35"/>
    <w:rsid w:val="007C524D"/>
    <w:rsid w:val="007C556D"/>
    <w:rsid w:val="007C65B4"/>
    <w:rsid w:val="007C7914"/>
    <w:rsid w:val="007C7D5F"/>
    <w:rsid w:val="007D1426"/>
    <w:rsid w:val="007D1529"/>
    <w:rsid w:val="007D1DB1"/>
    <w:rsid w:val="007D2637"/>
    <w:rsid w:val="007D5C3D"/>
    <w:rsid w:val="007D64BB"/>
    <w:rsid w:val="007D7212"/>
    <w:rsid w:val="007E08BA"/>
    <w:rsid w:val="007E1A94"/>
    <w:rsid w:val="007E2817"/>
    <w:rsid w:val="007E5D9D"/>
    <w:rsid w:val="007E6186"/>
    <w:rsid w:val="007F0621"/>
    <w:rsid w:val="007F0F4A"/>
    <w:rsid w:val="007F22EB"/>
    <w:rsid w:val="007F303B"/>
    <w:rsid w:val="007F31A6"/>
    <w:rsid w:val="007F333B"/>
    <w:rsid w:val="007F46DA"/>
    <w:rsid w:val="007F4F2C"/>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1624"/>
    <w:rsid w:val="0085379C"/>
    <w:rsid w:val="00854E35"/>
    <w:rsid w:val="00855FEE"/>
    <w:rsid w:val="00860050"/>
    <w:rsid w:val="00860415"/>
    <w:rsid w:val="00864225"/>
    <w:rsid w:val="00864EE2"/>
    <w:rsid w:val="00866469"/>
    <w:rsid w:val="0086651F"/>
    <w:rsid w:val="0086708A"/>
    <w:rsid w:val="008717DE"/>
    <w:rsid w:val="00871EE1"/>
    <w:rsid w:val="00874B25"/>
    <w:rsid w:val="008766A8"/>
    <w:rsid w:val="008768CA"/>
    <w:rsid w:val="00880BAC"/>
    <w:rsid w:val="00880C5D"/>
    <w:rsid w:val="00882771"/>
    <w:rsid w:val="00884B46"/>
    <w:rsid w:val="00885143"/>
    <w:rsid w:val="00887312"/>
    <w:rsid w:val="00890EB0"/>
    <w:rsid w:val="008910C7"/>
    <w:rsid w:val="00893A10"/>
    <w:rsid w:val="0089704A"/>
    <w:rsid w:val="0089714B"/>
    <w:rsid w:val="008974BA"/>
    <w:rsid w:val="00897B3D"/>
    <w:rsid w:val="00897FA3"/>
    <w:rsid w:val="008A0446"/>
    <w:rsid w:val="008A0DFC"/>
    <w:rsid w:val="008A3B26"/>
    <w:rsid w:val="008A560C"/>
    <w:rsid w:val="008A6E48"/>
    <w:rsid w:val="008A7D69"/>
    <w:rsid w:val="008B0365"/>
    <w:rsid w:val="008B0A5F"/>
    <w:rsid w:val="008B1B00"/>
    <w:rsid w:val="008B1FF3"/>
    <w:rsid w:val="008B3E68"/>
    <w:rsid w:val="008B488C"/>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E38"/>
    <w:rsid w:val="008F117F"/>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9CD"/>
    <w:rsid w:val="00916174"/>
    <w:rsid w:val="009169F3"/>
    <w:rsid w:val="009177F2"/>
    <w:rsid w:val="009179F6"/>
    <w:rsid w:val="00917C9E"/>
    <w:rsid w:val="00917CCB"/>
    <w:rsid w:val="00920404"/>
    <w:rsid w:val="00922BC3"/>
    <w:rsid w:val="00922DC5"/>
    <w:rsid w:val="009233FC"/>
    <w:rsid w:val="00923D4A"/>
    <w:rsid w:val="0092520F"/>
    <w:rsid w:val="00926796"/>
    <w:rsid w:val="00930119"/>
    <w:rsid w:val="00930568"/>
    <w:rsid w:val="00930D1B"/>
    <w:rsid w:val="00931D49"/>
    <w:rsid w:val="009322F1"/>
    <w:rsid w:val="00933287"/>
    <w:rsid w:val="0093502D"/>
    <w:rsid w:val="00940764"/>
    <w:rsid w:val="00941F1D"/>
    <w:rsid w:val="00942D0B"/>
    <w:rsid w:val="00942EC2"/>
    <w:rsid w:val="00943068"/>
    <w:rsid w:val="00944C89"/>
    <w:rsid w:val="0094571D"/>
    <w:rsid w:val="00946089"/>
    <w:rsid w:val="00950C85"/>
    <w:rsid w:val="00951CBB"/>
    <w:rsid w:val="00955364"/>
    <w:rsid w:val="009560BA"/>
    <w:rsid w:val="0096111A"/>
    <w:rsid w:val="00963055"/>
    <w:rsid w:val="00965607"/>
    <w:rsid w:val="00965FF8"/>
    <w:rsid w:val="00966BE4"/>
    <w:rsid w:val="0096751F"/>
    <w:rsid w:val="009717B7"/>
    <w:rsid w:val="00973948"/>
    <w:rsid w:val="00974090"/>
    <w:rsid w:val="00976074"/>
    <w:rsid w:val="0097788C"/>
    <w:rsid w:val="00980D7D"/>
    <w:rsid w:val="00983F03"/>
    <w:rsid w:val="00984649"/>
    <w:rsid w:val="00984F8C"/>
    <w:rsid w:val="009852E6"/>
    <w:rsid w:val="00985315"/>
    <w:rsid w:val="00985805"/>
    <w:rsid w:val="00987244"/>
    <w:rsid w:val="00987BDB"/>
    <w:rsid w:val="0099279D"/>
    <w:rsid w:val="00993421"/>
    <w:rsid w:val="009949A3"/>
    <w:rsid w:val="00995BCA"/>
    <w:rsid w:val="00995FF9"/>
    <w:rsid w:val="009A0E6E"/>
    <w:rsid w:val="009A15F9"/>
    <w:rsid w:val="009A2465"/>
    <w:rsid w:val="009A3945"/>
    <w:rsid w:val="009A3B5E"/>
    <w:rsid w:val="009A3FF7"/>
    <w:rsid w:val="009A476C"/>
    <w:rsid w:val="009A5715"/>
    <w:rsid w:val="009A606F"/>
    <w:rsid w:val="009B02C1"/>
    <w:rsid w:val="009B1E44"/>
    <w:rsid w:val="009B204A"/>
    <w:rsid w:val="009B2138"/>
    <w:rsid w:val="009B2564"/>
    <w:rsid w:val="009B4417"/>
    <w:rsid w:val="009B5010"/>
    <w:rsid w:val="009B6A65"/>
    <w:rsid w:val="009B7782"/>
    <w:rsid w:val="009C0E9B"/>
    <w:rsid w:val="009C1C25"/>
    <w:rsid w:val="009C1C87"/>
    <w:rsid w:val="009C5BD8"/>
    <w:rsid w:val="009C6A3F"/>
    <w:rsid w:val="009D0787"/>
    <w:rsid w:val="009D0C87"/>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70FE"/>
    <w:rsid w:val="009F7397"/>
    <w:rsid w:val="00A00040"/>
    <w:rsid w:val="00A0264E"/>
    <w:rsid w:val="00A02A37"/>
    <w:rsid w:val="00A044A8"/>
    <w:rsid w:val="00A0554D"/>
    <w:rsid w:val="00A06CD1"/>
    <w:rsid w:val="00A10554"/>
    <w:rsid w:val="00A10F02"/>
    <w:rsid w:val="00A11F14"/>
    <w:rsid w:val="00A134B3"/>
    <w:rsid w:val="00A13A3E"/>
    <w:rsid w:val="00A14170"/>
    <w:rsid w:val="00A14E43"/>
    <w:rsid w:val="00A15472"/>
    <w:rsid w:val="00A164A4"/>
    <w:rsid w:val="00A164B4"/>
    <w:rsid w:val="00A16FC7"/>
    <w:rsid w:val="00A17B19"/>
    <w:rsid w:val="00A2006E"/>
    <w:rsid w:val="00A200F5"/>
    <w:rsid w:val="00A20972"/>
    <w:rsid w:val="00A247F7"/>
    <w:rsid w:val="00A250CC"/>
    <w:rsid w:val="00A256C0"/>
    <w:rsid w:val="00A26956"/>
    <w:rsid w:val="00A2702F"/>
    <w:rsid w:val="00A27486"/>
    <w:rsid w:val="00A30DDF"/>
    <w:rsid w:val="00A30E1C"/>
    <w:rsid w:val="00A33328"/>
    <w:rsid w:val="00A334F6"/>
    <w:rsid w:val="00A4789E"/>
    <w:rsid w:val="00A531F6"/>
    <w:rsid w:val="00A5372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33CE"/>
    <w:rsid w:val="00A94C60"/>
    <w:rsid w:val="00AA0C27"/>
    <w:rsid w:val="00AA1A51"/>
    <w:rsid w:val="00AA3727"/>
    <w:rsid w:val="00AA380D"/>
    <w:rsid w:val="00AA5D57"/>
    <w:rsid w:val="00AA7CD8"/>
    <w:rsid w:val="00AB5412"/>
    <w:rsid w:val="00AB7373"/>
    <w:rsid w:val="00AC0CAF"/>
    <w:rsid w:val="00AC25E6"/>
    <w:rsid w:val="00AC3DAF"/>
    <w:rsid w:val="00AC6BC6"/>
    <w:rsid w:val="00AC7583"/>
    <w:rsid w:val="00AD17A7"/>
    <w:rsid w:val="00AD1D9A"/>
    <w:rsid w:val="00AE0188"/>
    <w:rsid w:val="00AE1E2C"/>
    <w:rsid w:val="00AE25EF"/>
    <w:rsid w:val="00AE39FD"/>
    <w:rsid w:val="00AE3DAF"/>
    <w:rsid w:val="00AE5840"/>
    <w:rsid w:val="00AE5C8F"/>
    <w:rsid w:val="00AE65E2"/>
    <w:rsid w:val="00AE7A4F"/>
    <w:rsid w:val="00AE7A7C"/>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9FD"/>
    <w:rsid w:val="00B26ABC"/>
    <w:rsid w:val="00B27153"/>
    <w:rsid w:val="00B307DE"/>
    <w:rsid w:val="00B32564"/>
    <w:rsid w:val="00B32657"/>
    <w:rsid w:val="00B329C3"/>
    <w:rsid w:val="00B32CE1"/>
    <w:rsid w:val="00B3354D"/>
    <w:rsid w:val="00B3425B"/>
    <w:rsid w:val="00B36F19"/>
    <w:rsid w:val="00B3795A"/>
    <w:rsid w:val="00B37F59"/>
    <w:rsid w:val="00B42500"/>
    <w:rsid w:val="00B43A23"/>
    <w:rsid w:val="00B441D4"/>
    <w:rsid w:val="00B4489D"/>
    <w:rsid w:val="00B456AD"/>
    <w:rsid w:val="00B51DB0"/>
    <w:rsid w:val="00B53298"/>
    <w:rsid w:val="00B549D1"/>
    <w:rsid w:val="00B62A83"/>
    <w:rsid w:val="00B652AA"/>
    <w:rsid w:val="00B65933"/>
    <w:rsid w:val="00B664E0"/>
    <w:rsid w:val="00B6668C"/>
    <w:rsid w:val="00B67E1A"/>
    <w:rsid w:val="00B71E06"/>
    <w:rsid w:val="00B74DD7"/>
    <w:rsid w:val="00B75868"/>
    <w:rsid w:val="00B771A9"/>
    <w:rsid w:val="00B77F19"/>
    <w:rsid w:val="00B85580"/>
    <w:rsid w:val="00B86D96"/>
    <w:rsid w:val="00B874F9"/>
    <w:rsid w:val="00B90C94"/>
    <w:rsid w:val="00B93086"/>
    <w:rsid w:val="00B931A2"/>
    <w:rsid w:val="00B93683"/>
    <w:rsid w:val="00B938F9"/>
    <w:rsid w:val="00B969DD"/>
    <w:rsid w:val="00BA19ED"/>
    <w:rsid w:val="00BA1E64"/>
    <w:rsid w:val="00BA4B8D"/>
    <w:rsid w:val="00BA6377"/>
    <w:rsid w:val="00BA73D5"/>
    <w:rsid w:val="00BA7C5E"/>
    <w:rsid w:val="00BB3FF0"/>
    <w:rsid w:val="00BB72B0"/>
    <w:rsid w:val="00BC0278"/>
    <w:rsid w:val="00BC0386"/>
    <w:rsid w:val="00BC0F7D"/>
    <w:rsid w:val="00BC2587"/>
    <w:rsid w:val="00BC3896"/>
    <w:rsid w:val="00BC5389"/>
    <w:rsid w:val="00BC6B83"/>
    <w:rsid w:val="00BD0907"/>
    <w:rsid w:val="00BD0BAD"/>
    <w:rsid w:val="00BD0D18"/>
    <w:rsid w:val="00BD3963"/>
    <w:rsid w:val="00BD472A"/>
    <w:rsid w:val="00BD7D31"/>
    <w:rsid w:val="00BD7E80"/>
    <w:rsid w:val="00BE0007"/>
    <w:rsid w:val="00BE3255"/>
    <w:rsid w:val="00BE5F06"/>
    <w:rsid w:val="00BE6E75"/>
    <w:rsid w:val="00BE794C"/>
    <w:rsid w:val="00BF128E"/>
    <w:rsid w:val="00BF26E3"/>
    <w:rsid w:val="00BF2BF3"/>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4B90"/>
    <w:rsid w:val="00C24E9A"/>
    <w:rsid w:val="00C25E9F"/>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21E1"/>
    <w:rsid w:val="00C93F1A"/>
    <w:rsid w:val="00C93F40"/>
    <w:rsid w:val="00C9490D"/>
    <w:rsid w:val="00C95331"/>
    <w:rsid w:val="00C95814"/>
    <w:rsid w:val="00C95F4D"/>
    <w:rsid w:val="00CA0498"/>
    <w:rsid w:val="00CA2632"/>
    <w:rsid w:val="00CA3B95"/>
    <w:rsid w:val="00CA3D0C"/>
    <w:rsid w:val="00CA4164"/>
    <w:rsid w:val="00CA522D"/>
    <w:rsid w:val="00CA6E04"/>
    <w:rsid w:val="00CB10AA"/>
    <w:rsid w:val="00CB1473"/>
    <w:rsid w:val="00CB1D41"/>
    <w:rsid w:val="00CB216A"/>
    <w:rsid w:val="00CB2D3D"/>
    <w:rsid w:val="00CB327D"/>
    <w:rsid w:val="00CB3CC9"/>
    <w:rsid w:val="00CB5E49"/>
    <w:rsid w:val="00CB71D9"/>
    <w:rsid w:val="00CC0AAD"/>
    <w:rsid w:val="00CC0B89"/>
    <w:rsid w:val="00CC0E8B"/>
    <w:rsid w:val="00CC1F86"/>
    <w:rsid w:val="00CC5386"/>
    <w:rsid w:val="00CD04BC"/>
    <w:rsid w:val="00CD0F4F"/>
    <w:rsid w:val="00CD19FF"/>
    <w:rsid w:val="00CD2ABC"/>
    <w:rsid w:val="00CD30CF"/>
    <w:rsid w:val="00CD6101"/>
    <w:rsid w:val="00CD7C7A"/>
    <w:rsid w:val="00CE086A"/>
    <w:rsid w:val="00CE1A59"/>
    <w:rsid w:val="00CE2C41"/>
    <w:rsid w:val="00CE331A"/>
    <w:rsid w:val="00CE35E8"/>
    <w:rsid w:val="00CF2333"/>
    <w:rsid w:val="00CF5FC9"/>
    <w:rsid w:val="00CF6A94"/>
    <w:rsid w:val="00D01EB3"/>
    <w:rsid w:val="00D02701"/>
    <w:rsid w:val="00D02BE7"/>
    <w:rsid w:val="00D0531D"/>
    <w:rsid w:val="00D05716"/>
    <w:rsid w:val="00D06488"/>
    <w:rsid w:val="00D11287"/>
    <w:rsid w:val="00D12A22"/>
    <w:rsid w:val="00D12EDC"/>
    <w:rsid w:val="00D13EB8"/>
    <w:rsid w:val="00D1743D"/>
    <w:rsid w:val="00D200E4"/>
    <w:rsid w:val="00D2148F"/>
    <w:rsid w:val="00D22C07"/>
    <w:rsid w:val="00D22D7C"/>
    <w:rsid w:val="00D230E9"/>
    <w:rsid w:val="00D2666F"/>
    <w:rsid w:val="00D26F42"/>
    <w:rsid w:val="00D27AE0"/>
    <w:rsid w:val="00D27E81"/>
    <w:rsid w:val="00D3061F"/>
    <w:rsid w:val="00D307CD"/>
    <w:rsid w:val="00D31567"/>
    <w:rsid w:val="00D3173D"/>
    <w:rsid w:val="00D31FC8"/>
    <w:rsid w:val="00D32D8F"/>
    <w:rsid w:val="00D33F81"/>
    <w:rsid w:val="00D347BF"/>
    <w:rsid w:val="00D3670C"/>
    <w:rsid w:val="00D37C07"/>
    <w:rsid w:val="00D42410"/>
    <w:rsid w:val="00D43F1D"/>
    <w:rsid w:val="00D454A0"/>
    <w:rsid w:val="00D4682F"/>
    <w:rsid w:val="00D47C55"/>
    <w:rsid w:val="00D512DA"/>
    <w:rsid w:val="00D52B8D"/>
    <w:rsid w:val="00D5376A"/>
    <w:rsid w:val="00D53801"/>
    <w:rsid w:val="00D54126"/>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55EB"/>
    <w:rsid w:val="00D76048"/>
    <w:rsid w:val="00D773A8"/>
    <w:rsid w:val="00D81F7A"/>
    <w:rsid w:val="00D83BFA"/>
    <w:rsid w:val="00D86526"/>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1047"/>
    <w:rsid w:val="00DE275C"/>
    <w:rsid w:val="00DE3FBD"/>
    <w:rsid w:val="00DE4FA4"/>
    <w:rsid w:val="00DE5B92"/>
    <w:rsid w:val="00DE6A8B"/>
    <w:rsid w:val="00DE6EB3"/>
    <w:rsid w:val="00DE75EC"/>
    <w:rsid w:val="00DF10EF"/>
    <w:rsid w:val="00DF2A91"/>
    <w:rsid w:val="00DF2B1F"/>
    <w:rsid w:val="00DF4FA8"/>
    <w:rsid w:val="00DF5621"/>
    <w:rsid w:val="00DF62CD"/>
    <w:rsid w:val="00DF73AB"/>
    <w:rsid w:val="00E00682"/>
    <w:rsid w:val="00E01A2B"/>
    <w:rsid w:val="00E02017"/>
    <w:rsid w:val="00E04972"/>
    <w:rsid w:val="00E04FFB"/>
    <w:rsid w:val="00E052AD"/>
    <w:rsid w:val="00E05F64"/>
    <w:rsid w:val="00E06294"/>
    <w:rsid w:val="00E067ED"/>
    <w:rsid w:val="00E0794B"/>
    <w:rsid w:val="00E10C11"/>
    <w:rsid w:val="00E10FA3"/>
    <w:rsid w:val="00E11420"/>
    <w:rsid w:val="00E14A0D"/>
    <w:rsid w:val="00E14F72"/>
    <w:rsid w:val="00E16509"/>
    <w:rsid w:val="00E16830"/>
    <w:rsid w:val="00E20040"/>
    <w:rsid w:val="00E22586"/>
    <w:rsid w:val="00E22910"/>
    <w:rsid w:val="00E2378C"/>
    <w:rsid w:val="00E24117"/>
    <w:rsid w:val="00E24880"/>
    <w:rsid w:val="00E27115"/>
    <w:rsid w:val="00E320FE"/>
    <w:rsid w:val="00E3289C"/>
    <w:rsid w:val="00E32B66"/>
    <w:rsid w:val="00E35762"/>
    <w:rsid w:val="00E367FC"/>
    <w:rsid w:val="00E36DD4"/>
    <w:rsid w:val="00E36F40"/>
    <w:rsid w:val="00E4395A"/>
    <w:rsid w:val="00E43C41"/>
    <w:rsid w:val="00E44582"/>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94A"/>
    <w:rsid w:val="00E67D10"/>
    <w:rsid w:val="00E67D36"/>
    <w:rsid w:val="00E71B61"/>
    <w:rsid w:val="00E72747"/>
    <w:rsid w:val="00E7568B"/>
    <w:rsid w:val="00E76A17"/>
    <w:rsid w:val="00E772D4"/>
    <w:rsid w:val="00E77645"/>
    <w:rsid w:val="00E81223"/>
    <w:rsid w:val="00E83CA5"/>
    <w:rsid w:val="00E83F46"/>
    <w:rsid w:val="00E86E8E"/>
    <w:rsid w:val="00E87133"/>
    <w:rsid w:val="00E87225"/>
    <w:rsid w:val="00E87808"/>
    <w:rsid w:val="00E878C9"/>
    <w:rsid w:val="00E90831"/>
    <w:rsid w:val="00E90EB5"/>
    <w:rsid w:val="00E944B3"/>
    <w:rsid w:val="00E95911"/>
    <w:rsid w:val="00E963FF"/>
    <w:rsid w:val="00EA0505"/>
    <w:rsid w:val="00EA15B0"/>
    <w:rsid w:val="00EA31B1"/>
    <w:rsid w:val="00EA4F5B"/>
    <w:rsid w:val="00EA5EA7"/>
    <w:rsid w:val="00EA5EC6"/>
    <w:rsid w:val="00EA6583"/>
    <w:rsid w:val="00EA6CE8"/>
    <w:rsid w:val="00EB1CB3"/>
    <w:rsid w:val="00EB1FF6"/>
    <w:rsid w:val="00EB328E"/>
    <w:rsid w:val="00EB37E4"/>
    <w:rsid w:val="00EB5192"/>
    <w:rsid w:val="00EB5437"/>
    <w:rsid w:val="00EB5D00"/>
    <w:rsid w:val="00EB663D"/>
    <w:rsid w:val="00EB7848"/>
    <w:rsid w:val="00EC01C0"/>
    <w:rsid w:val="00EC0630"/>
    <w:rsid w:val="00EC11AD"/>
    <w:rsid w:val="00EC1B43"/>
    <w:rsid w:val="00EC292A"/>
    <w:rsid w:val="00EC478F"/>
    <w:rsid w:val="00EC4A25"/>
    <w:rsid w:val="00EC7179"/>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F025A2"/>
    <w:rsid w:val="00F04712"/>
    <w:rsid w:val="00F05242"/>
    <w:rsid w:val="00F06B8F"/>
    <w:rsid w:val="00F07F81"/>
    <w:rsid w:val="00F1252A"/>
    <w:rsid w:val="00F13360"/>
    <w:rsid w:val="00F149D9"/>
    <w:rsid w:val="00F14F13"/>
    <w:rsid w:val="00F150D2"/>
    <w:rsid w:val="00F212C4"/>
    <w:rsid w:val="00F228BA"/>
    <w:rsid w:val="00F22EC7"/>
    <w:rsid w:val="00F23047"/>
    <w:rsid w:val="00F260C3"/>
    <w:rsid w:val="00F26171"/>
    <w:rsid w:val="00F304B9"/>
    <w:rsid w:val="00F30B8A"/>
    <w:rsid w:val="00F32550"/>
    <w:rsid w:val="00F325C8"/>
    <w:rsid w:val="00F33A33"/>
    <w:rsid w:val="00F34DC9"/>
    <w:rsid w:val="00F35B04"/>
    <w:rsid w:val="00F37601"/>
    <w:rsid w:val="00F37EF1"/>
    <w:rsid w:val="00F423B4"/>
    <w:rsid w:val="00F42D18"/>
    <w:rsid w:val="00F44979"/>
    <w:rsid w:val="00F45B18"/>
    <w:rsid w:val="00F46BA1"/>
    <w:rsid w:val="00F47362"/>
    <w:rsid w:val="00F5310A"/>
    <w:rsid w:val="00F54436"/>
    <w:rsid w:val="00F544F1"/>
    <w:rsid w:val="00F55047"/>
    <w:rsid w:val="00F554A6"/>
    <w:rsid w:val="00F61913"/>
    <w:rsid w:val="00F624ED"/>
    <w:rsid w:val="00F62736"/>
    <w:rsid w:val="00F653B8"/>
    <w:rsid w:val="00F70C36"/>
    <w:rsid w:val="00F70DA9"/>
    <w:rsid w:val="00F71443"/>
    <w:rsid w:val="00F73D84"/>
    <w:rsid w:val="00F748E3"/>
    <w:rsid w:val="00F76566"/>
    <w:rsid w:val="00F7662B"/>
    <w:rsid w:val="00F77624"/>
    <w:rsid w:val="00F80040"/>
    <w:rsid w:val="00F80FC1"/>
    <w:rsid w:val="00F8218E"/>
    <w:rsid w:val="00F82FAD"/>
    <w:rsid w:val="00F84B65"/>
    <w:rsid w:val="00F852F4"/>
    <w:rsid w:val="00F85B3D"/>
    <w:rsid w:val="00F85E9B"/>
    <w:rsid w:val="00F8637E"/>
    <w:rsid w:val="00F86A42"/>
    <w:rsid w:val="00F9008D"/>
    <w:rsid w:val="00F91159"/>
    <w:rsid w:val="00F91209"/>
    <w:rsid w:val="00F91BE9"/>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4C98"/>
    <w:rsid w:val="00FE6F17"/>
    <w:rsid w:val="00FE7D49"/>
    <w:rsid w:val="00FF0B26"/>
    <w:rsid w:val="00FF0E58"/>
    <w:rsid w:val="00FF1688"/>
    <w:rsid w:val="00FF1997"/>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173</Pages>
  <Words>52518</Words>
  <Characters>299354</Characters>
  <Application>Microsoft Office Word</Application>
  <DocSecurity>0</DocSecurity>
  <Lines>2494</Lines>
  <Paragraphs>702</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351170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Rapporteur</cp:lastModifiedBy>
  <cp:revision>3</cp:revision>
  <cp:lastPrinted>2019-02-25T14:05:00Z</cp:lastPrinted>
  <dcterms:created xsi:type="dcterms:W3CDTF">2024-11-29T10:09:00Z</dcterms:created>
  <dcterms:modified xsi:type="dcterms:W3CDTF">2024-11-29T10:09:00Z</dcterms:modified>
</cp:coreProperties>
</file>